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BB52DD">
        <w:tc>
          <w:tcPr>
            <w:tcW w:w="1458" w:type="dxa"/>
          </w:tcPr>
          <w:p w14:paraId="24351F23" w14:textId="380BF285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BB52DD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BB52DD">
        <w:tc>
          <w:tcPr>
            <w:tcW w:w="1458" w:type="dxa"/>
          </w:tcPr>
          <w:p w14:paraId="64F45C7C" w14:textId="28C47243" w:rsidR="00FF6735" w:rsidRPr="008C010D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BB52DD">
        <w:tc>
          <w:tcPr>
            <w:tcW w:w="1458" w:type="dxa"/>
          </w:tcPr>
          <w:p w14:paraId="29096570" w14:textId="7B8935DF" w:rsidR="00FF6735" w:rsidRPr="00472DAE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472DAE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BB52DD">
        <w:tc>
          <w:tcPr>
            <w:tcW w:w="1458" w:type="dxa"/>
          </w:tcPr>
          <w:p w14:paraId="1128E9A0" w14:textId="632E3AEC" w:rsidR="00FF6735" w:rsidRPr="000021AC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A1529" w:rsidRPr="008C010D" w14:paraId="4EF0EDC5" w14:textId="77777777" w:rsidTr="00BB52DD">
        <w:tc>
          <w:tcPr>
            <w:tcW w:w="1458" w:type="dxa"/>
          </w:tcPr>
          <w:p w14:paraId="0B7EC606" w14:textId="0BDE702B" w:rsidR="000A1529" w:rsidRPr="00FC11E5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197F97D8" w14:textId="7B4CC8E2" w:rsidR="000A1529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BB52DD">
        <w:tc>
          <w:tcPr>
            <w:tcW w:w="1458" w:type="dxa"/>
          </w:tcPr>
          <w:p w14:paraId="63EE56F9" w14:textId="79A99644" w:rsidR="00FF6735" w:rsidRPr="008C010D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930A4" w:rsidRPr="008C010D" w14:paraId="43717EBF" w14:textId="77777777" w:rsidTr="00726483">
        <w:tc>
          <w:tcPr>
            <w:tcW w:w="1458" w:type="dxa"/>
          </w:tcPr>
          <w:p w14:paraId="582240D0" w14:textId="05D4E0B9" w:rsidR="00C930A4" w:rsidRDefault="000A1529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51D6326" w14:textId="62D30BC1" w:rsidR="00C930A4" w:rsidRPr="008C010D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4E7662" w:rsidRPr="008C010D" w14:paraId="5B7C210A" w14:textId="77777777" w:rsidTr="00726483">
        <w:tc>
          <w:tcPr>
            <w:tcW w:w="1458" w:type="dxa"/>
          </w:tcPr>
          <w:p w14:paraId="7DABE5CB" w14:textId="6D909738" w:rsidR="004E7662" w:rsidRDefault="004E7662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469BA0FF" w14:textId="2F0BAA4A" w:rsidR="004E7662" w:rsidRPr="008C010D" w:rsidRDefault="004E7662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C930A4" w:rsidRPr="008C010D" w14:paraId="498E4AE0" w14:textId="77777777" w:rsidTr="00BB52DD">
        <w:tc>
          <w:tcPr>
            <w:tcW w:w="1458" w:type="dxa"/>
          </w:tcPr>
          <w:p w14:paraId="1B566926" w14:textId="0E78A755" w:rsidR="00C930A4" w:rsidRDefault="004E7662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5D0CA7CD" w14:textId="4A518096" w:rsidR="00C930A4" w:rsidRPr="008C010D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930A4" w:rsidRPr="008C010D" w14:paraId="43807595" w14:textId="77777777" w:rsidTr="00BB52DD">
        <w:tc>
          <w:tcPr>
            <w:tcW w:w="1458" w:type="dxa"/>
          </w:tcPr>
          <w:p w14:paraId="7FF1CCD3" w14:textId="1EB2AFA4" w:rsidR="00C930A4" w:rsidRDefault="00EF2B8F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7A4BA832" w14:textId="3A8E566E" w:rsidR="00C930A4" w:rsidRPr="008C010D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930A4" w:rsidRPr="008C010D" w14:paraId="5D393E9B" w14:textId="77777777" w:rsidTr="00BB52DD">
        <w:tc>
          <w:tcPr>
            <w:tcW w:w="1458" w:type="dxa"/>
          </w:tcPr>
          <w:p w14:paraId="0BDCD871" w14:textId="1350D6AF" w:rsidR="00C930A4" w:rsidRPr="00472DAE" w:rsidRDefault="00EF2B8F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32680FF7" w14:textId="09E7632E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C930A4" w:rsidRPr="008C010D" w14:paraId="3DCA812D" w14:textId="77777777" w:rsidTr="00BB52DD">
        <w:tc>
          <w:tcPr>
            <w:tcW w:w="1458" w:type="dxa"/>
          </w:tcPr>
          <w:p w14:paraId="661F02C1" w14:textId="20B1B35A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4EB98259" w14:textId="4F62E9D7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5575" w:rsidRPr="008C010D" w14:paraId="584DB4C9" w14:textId="77777777" w:rsidTr="00BB52DD">
        <w:tc>
          <w:tcPr>
            <w:tcW w:w="1458" w:type="dxa"/>
          </w:tcPr>
          <w:p w14:paraId="3AA9FEF2" w14:textId="07016925" w:rsidR="00665575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6A663C1" w14:textId="2094C976" w:rsidR="00665575" w:rsidRPr="007C0522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6193CB40" w14:textId="77777777" w:rsidR="008D0BEF" w:rsidRPr="008D0BEF" w:rsidRDefault="008D0BEF" w:rsidP="008D0BEF"/>
    <w:p w14:paraId="5F5DE165" w14:textId="44ED604A" w:rsidR="00F60A5A" w:rsidRPr="00472DAE" w:rsidRDefault="00685193" w:rsidP="00F60A5A">
      <w:pPr>
        <w:pStyle w:val="FSContent"/>
      </w:pPr>
      <w:r w:rsidRPr="008D0BEF">
        <w:br w:type="page"/>
      </w:r>
      <w:r w:rsidR="00F60A5A" w:rsidRPr="00472DAE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472DAE" w:rsidRDefault="00616607" w:rsidP="00017263">
      <w:pPr>
        <w:pStyle w:val="FSBlank"/>
        <w:rPr>
          <w:sz w:val="30"/>
          <w:szCs w:val="30"/>
        </w:rPr>
      </w:pPr>
    </w:p>
    <w:p w14:paraId="3448D75E" w14:textId="46F3C68C" w:rsidR="00004042" w:rsidRPr="009B587D" w:rsidRDefault="00557238" w:rsidP="0000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72DAE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F659A8">
        <w:rPr>
          <w:rFonts w:ascii="Angsana New" w:hAnsi="Angsana New"/>
          <w:sz w:val="30"/>
          <w:szCs w:val="30"/>
        </w:rPr>
        <w:t xml:space="preserve"> </w:t>
      </w:r>
      <w:r w:rsidR="00F037A1">
        <w:rPr>
          <w:rFonts w:ascii="Angsana New" w:hAnsi="Angsana New"/>
          <w:sz w:val="30"/>
          <w:szCs w:val="30"/>
        </w:rPr>
        <w:t>1</w:t>
      </w:r>
      <w:r w:rsidR="00BD4A37">
        <w:rPr>
          <w:rFonts w:ascii="Angsana New" w:hAnsi="Angsana New"/>
          <w:sz w:val="30"/>
          <w:szCs w:val="30"/>
        </w:rPr>
        <w:t>4</w:t>
      </w:r>
      <w:r w:rsidR="004F3F62" w:rsidRPr="00472DAE">
        <w:rPr>
          <w:rFonts w:ascii="Angsana New" w:hAnsi="Angsana New"/>
          <w:sz w:val="30"/>
          <w:szCs w:val="30"/>
        </w:rPr>
        <w:t xml:space="preserve"> </w:t>
      </w:r>
      <w:r w:rsidR="004F3F62" w:rsidRPr="00472DAE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004042" w:rsidRPr="007A670D">
        <w:rPr>
          <w:rFonts w:ascii="Angsana New" w:hAnsi="Angsana New"/>
          <w:sz w:val="30"/>
          <w:szCs w:val="30"/>
        </w:rPr>
        <w:t>256</w:t>
      </w:r>
      <w:r w:rsidR="00004042">
        <w:rPr>
          <w:rFonts w:ascii="Angsana New" w:hAnsi="Angsana New"/>
          <w:sz w:val="30"/>
          <w:szCs w:val="30"/>
        </w:rPr>
        <w:t>8</w:t>
      </w:r>
    </w:p>
    <w:p w14:paraId="1EE71AA5" w14:textId="697AF302" w:rsidR="005E6569" w:rsidRPr="00472DAE" w:rsidRDefault="005E6569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0297F48" w14:textId="36475B1A" w:rsidR="003057D6" w:rsidRPr="00472DAE" w:rsidRDefault="00EA3CEC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472DAE" w:rsidRDefault="00A109E6" w:rsidP="00F60A5A">
      <w:pPr>
        <w:pStyle w:val="FSBlank"/>
        <w:rPr>
          <w:sz w:val="30"/>
          <w:szCs w:val="30"/>
        </w:rPr>
      </w:pPr>
    </w:p>
    <w:p w14:paraId="7A649EF9" w14:textId="32AB749F" w:rsidR="00E70F4C" w:rsidRPr="00472DAE" w:rsidRDefault="00E70F4C" w:rsidP="00E70F4C">
      <w:pPr>
        <w:pStyle w:val="FSContent"/>
      </w:pPr>
      <w:r w:rsidRPr="00472DAE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Pr="00472DAE">
        <w:t xml:space="preserve"> </w:t>
      </w:r>
      <w:r w:rsidRPr="00472DAE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FC11E5" w:rsidRPr="00472DAE">
        <w:t>34</w:t>
      </w:r>
      <w:r w:rsidRPr="00472DAE">
        <w:t xml:space="preserve"> </w:t>
      </w:r>
      <w:r w:rsidRPr="00472DAE">
        <w:rPr>
          <w:cs/>
        </w:rPr>
        <w:t xml:space="preserve">เรื่อง </w:t>
      </w:r>
      <w:r w:rsidRPr="00472DAE">
        <w:rPr>
          <w:i/>
          <w:iCs/>
          <w:cs/>
        </w:rPr>
        <w:t>การรายงานทางการเงินระหว่างกาล</w:t>
      </w:r>
      <w:r w:rsidRPr="00472DAE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Pr="00472DAE">
        <w:br/>
      </w:r>
      <w:r w:rsidRPr="00472DAE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A5E8D" w:rsidRPr="00472DAE">
        <w:rPr>
          <w:rFonts w:hint="cs"/>
          <w:cs/>
        </w:rPr>
        <w:t>และบริษัทย่อย</w:t>
      </w:r>
      <w:r w:rsidRPr="00472DAE">
        <w:rPr>
          <w:cs/>
        </w:rPr>
        <w:t xml:space="preserve">สำหรับปีสิ้นสุดวันที่ </w:t>
      </w:r>
      <w:r w:rsidR="00FC11E5" w:rsidRPr="00472DAE">
        <w:t>31</w:t>
      </w:r>
      <w:r w:rsidRPr="00472DAE">
        <w:t xml:space="preserve"> </w:t>
      </w:r>
      <w:r w:rsidRPr="00472DAE">
        <w:rPr>
          <w:cs/>
        </w:rPr>
        <w:t xml:space="preserve">ธันวาคม </w:t>
      </w:r>
      <w:r w:rsidR="00FC11E5" w:rsidRPr="00472DAE">
        <w:t>256</w:t>
      </w:r>
      <w:r w:rsidR="00EE600C">
        <w:t>7</w:t>
      </w:r>
    </w:p>
    <w:p w14:paraId="180CCCDE" w14:textId="77777777" w:rsidR="000145E4" w:rsidRPr="00472DAE" w:rsidRDefault="000145E4" w:rsidP="00F347F0">
      <w:pPr>
        <w:pStyle w:val="FSBlank"/>
        <w:rPr>
          <w:sz w:val="30"/>
          <w:szCs w:val="30"/>
        </w:rPr>
      </w:pPr>
    </w:p>
    <w:p w14:paraId="3E1C2F40" w14:textId="52279576" w:rsidR="000145E4" w:rsidRPr="00472DAE" w:rsidRDefault="000145E4" w:rsidP="00F33153">
      <w:pPr>
        <w:pStyle w:val="FSContent"/>
      </w:pPr>
      <w:r w:rsidRPr="00472DAE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 w:rsidRPr="00472DAE">
        <w:rPr>
          <w:rFonts w:hint="cs"/>
          <w:cs/>
        </w:rPr>
        <w:t>กลุ่ม</w:t>
      </w:r>
      <w:r w:rsidRPr="00472DAE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C11E5" w:rsidRPr="00472DAE">
        <w:t>31</w:t>
      </w:r>
      <w:r w:rsidR="00F33153" w:rsidRPr="00472DAE">
        <w:t xml:space="preserve"> </w:t>
      </w:r>
      <w:r w:rsidR="00F33153" w:rsidRPr="00472DAE">
        <w:rPr>
          <w:rFonts w:hint="cs"/>
          <w:cs/>
        </w:rPr>
        <w:t xml:space="preserve">ธันวาคม </w:t>
      </w:r>
      <w:r w:rsidR="00FC11E5" w:rsidRPr="00472DAE">
        <w:t>256</w:t>
      </w:r>
      <w:r w:rsidR="00EE600C">
        <w:t>7</w:t>
      </w:r>
    </w:p>
    <w:p w14:paraId="1EF094DA" w14:textId="77777777" w:rsidR="00E70F4C" w:rsidRPr="00472DAE" w:rsidRDefault="00E70F4C" w:rsidP="00F347F0">
      <w:pPr>
        <w:pStyle w:val="FSBlank"/>
        <w:rPr>
          <w:sz w:val="30"/>
          <w:szCs w:val="30"/>
        </w:rPr>
      </w:pPr>
    </w:p>
    <w:p w14:paraId="4EBC7EB3" w14:textId="021A45C5" w:rsidR="002653E1" w:rsidRPr="00472DAE" w:rsidRDefault="002653E1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472DAE" w:rsidRDefault="00BB2C7E" w:rsidP="00F347F0">
      <w:pPr>
        <w:pStyle w:val="FSBlank"/>
        <w:rPr>
          <w:sz w:val="30"/>
          <w:szCs w:val="30"/>
        </w:rPr>
      </w:pPr>
    </w:p>
    <w:p w14:paraId="5C605B13" w14:textId="0144323B" w:rsidR="00D01D44" w:rsidRPr="00472DAE" w:rsidRDefault="00D01D44" w:rsidP="00B465B7">
      <w:pPr>
        <w:pStyle w:val="FSContent"/>
      </w:pPr>
      <w:r w:rsidRPr="00472DAE">
        <w:rPr>
          <w:cs/>
        </w:rPr>
        <w:t>ความสัมพันธ์ที่</w:t>
      </w:r>
      <w:r w:rsidR="00E7269E" w:rsidRPr="00472DAE">
        <w:rPr>
          <w:rFonts w:hint="cs"/>
          <w:cs/>
        </w:rPr>
        <w:t>มีกับ</w:t>
      </w:r>
      <w:r w:rsidR="003C05F1" w:rsidRPr="00472DAE">
        <w:rPr>
          <w:rFonts w:hint="cs"/>
          <w:cs/>
        </w:rPr>
        <w:t>บริษัทย่อย</w:t>
      </w:r>
      <w:r w:rsidR="00F549B4" w:rsidRPr="00472DAE">
        <w:t xml:space="preserve"> </w:t>
      </w:r>
      <w:r w:rsidR="008B6D46" w:rsidRPr="00472DAE">
        <w:rPr>
          <w:rFonts w:hint="cs"/>
          <w:cs/>
        </w:rPr>
        <w:t>การร่วมค้า</w:t>
      </w:r>
      <w:r w:rsidR="00F549B4" w:rsidRPr="00472DAE">
        <w:t xml:space="preserve"> </w:t>
      </w:r>
      <w:r w:rsidR="00F549B4" w:rsidRPr="00472DAE">
        <w:rPr>
          <w:rFonts w:hint="cs"/>
          <w:cs/>
        </w:rPr>
        <w:t>ผู้บริหาร</w:t>
      </w:r>
      <w:r w:rsidR="00B310C6" w:rsidRPr="00472DAE">
        <w:rPr>
          <w:rFonts w:hint="cs"/>
          <w:cs/>
        </w:rPr>
        <w:t>ที่สำคัญและบุคคลหรือกิจการอื่นที่เกี่ยวข้องกัน</w:t>
      </w:r>
      <w:r w:rsidR="00A96BF9" w:rsidRPr="00472DAE">
        <w:rPr>
          <w:rFonts w:hint="cs"/>
          <w:cs/>
        </w:rPr>
        <w:t>ไม่มีการเปลี่ยนแปลงอย่างมีสาระสำคัญในระหว่างงวด</w:t>
      </w:r>
      <w:r w:rsidR="004F3F62" w:rsidRPr="00472DAE">
        <w:rPr>
          <w:rFonts w:hint="cs"/>
          <w:cs/>
        </w:rPr>
        <w:t xml:space="preserve">เก้าเดือนสิ้นสุดวันที่ </w:t>
      </w:r>
      <w:r w:rsidR="004F3F62" w:rsidRPr="00472DAE">
        <w:t>30</w:t>
      </w:r>
      <w:r w:rsidR="004F3F62" w:rsidRPr="00472DAE">
        <w:rPr>
          <w:rFonts w:hint="cs"/>
          <w:cs/>
        </w:rPr>
        <w:t xml:space="preserve"> กันยายน </w:t>
      </w:r>
      <w:r w:rsidR="00FC11E5" w:rsidRPr="00472DAE">
        <w:t>256</w:t>
      </w:r>
      <w:r w:rsidR="00EE600C">
        <w:t>8</w:t>
      </w:r>
    </w:p>
    <w:p w14:paraId="443EC7E2" w14:textId="139A31E3" w:rsidR="00BC7221" w:rsidRPr="00472DAE" w:rsidRDefault="00BC7221" w:rsidP="00F347F0">
      <w:pPr>
        <w:pStyle w:val="FSBlank"/>
        <w:rPr>
          <w:sz w:val="30"/>
          <w:szCs w:val="30"/>
        </w:rPr>
      </w:pPr>
    </w:p>
    <w:p w14:paraId="0A5CB46D" w14:textId="3F355ACA" w:rsidR="00F14944" w:rsidRPr="00472DAE" w:rsidRDefault="00F14944" w:rsidP="00B465B7">
      <w:pPr>
        <w:pStyle w:val="FSContent"/>
        <w:rPr>
          <w:cs/>
        </w:rPr>
      </w:pPr>
      <w:r w:rsidRPr="00472DAE">
        <w:br w:type="page"/>
      </w:r>
    </w:p>
    <w:p w14:paraId="33DC6BA8" w14:textId="788E3327" w:rsidR="009C147C" w:rsidRPr="004F3F62" w:rsidRDefault="002D5459" w:rsidP="00670C8B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4F3F62">
        <w:rPr>
          <w:rFonts w:asciiTheme="majorBidi" w:hAnsiTheme="majorBidi" w:cstheme="majorBidi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</w:t>
      </w:r>
      <w:r w:rsidR="00C240A1" w:rsidRPr="004F3F62">
        <w:rPr>
          <w:rFonts w:asciiTheme="majorBidi" w:hAnsiTheme="majorBidi" w:cstheme="majorBidi"/>
          <w:cs/>
          <w:lang w:val="en-US"/>
        </w:rPr>
        <w:t>งวด</w:t>
      </w:r>
      <w:r w:rsidR="004F3F62" w:rsidRPr="004F3F62">
        <w:rPr>
          <w:rFonts w:asciiTheme="majorBidi" w:hAnsiTheme="majorBidi" w:cstheme="majorBidi"/>
          <w:cs/>
        </w:rPr>
        <w:t xml:space="preserve">เก้าเดือนสิ้นสุดวันที่ </w:t>
      </w:r>
      <w:r w:rsidR="004F3F62" w:rsidRPr="004F3F62">
        <w:rPr>
          <w:rFonts w:asciiTheme="majorBidi" w:hAnsiTheme="majorBidi" w:cstheme="majorBidi"/>
        </w:rPr>
        <w:t>30</w:t>
      </w:r>
      <w:r w:rsidR="004F3F62" w:rsidRPr="004F3F62">
        <w:rPr>
          <w:rFonts w:asciiTheme="majorBidi" w:hAnsiTheme="majorBidi" w:cstheme="majorBidi"/>
          <w:cs/>
        </w:rPr>
        <w:t xml:space="preserve"> กันยายน </w:t>
      </w:r>
      <w:r w:rsidR="00EE600C" w:rsidRPr="004F3F62">
        <w:rPr>
          <w:rFonts w:asciiTheme="majorBidi" w:hAnsiTheme="majorBidi" w:cstheme="majorBidi"/>
          <w:lang w:val="en-US"/>
        </w:rPr>
        <w:t>2568</w:t>
      </w:r>
      <w:r w:rsidRPr="004F3F62">
        <w:rPr>
          <w:rFonts w:asciiTheme="majorBidi" w:eastAsia="Cordia New" w:hAnsiTheme="majorBidi" w:cstheme="majorBidi"/>
          <w:color w:val="FFFFFF"/>
          <w:lang w:val="en-US"/>
        </w:rPr>
        <w:t>/</w:t>
      </w:r>
      <w:r w:rsidRPr="004F3F62">
        <w:rPr>
          <w:rFonts w:asciiTheme="majorBidi" w:hAnsiTheme="majorBidi" w:cstheme="majorBidi"/>
          <w:cs/>
          <w:lang w:val="en-US"/>
        </w:rPr>
        <w:t>และ</w:t>
      </w:r>
      <w:r w:rsidRPr="004F3F62">
        <w:rPr>
          <w:rFonts w:asciiTheme="majorBidi" w:eastAsia="Cordia New" w:hAnsiTheme="majorBidi" w:cstheme="majorBidi"/>
          <w:color w:val="FFFFFF"/>
          <w:lang w:val="en-US"/>
        </w:rPr>
        <w:t>/</w:t>
      </w:r>
      <w:r w:rsidR="00FC11E5" w:rsidRPr="004F3F62">
        <w:rPr>
          <w:rFonts w:asciiTheme="majorBidi" w:hAnsiTheme="majorBidi" w:cstheme="majorBidi"/>
          <w:lang w:val="en-US"/>
        </w:rPr>
        <w:t>256</w:t>
      </w:r>
      <w:r w:rsidR="00EE600C" w:rsidRPr="004F3F62">
        <w:rPr>
          <w:rFonts w:asciiTheme="majorBidi" w:hAnsiTheme="majorBidi" w:cstheme="majorBidi"/>
          <w:lang w:val="en-US"/>
        </w:rPr>
        <w:t>7</w:t>
      </w:r>
      <w:r w:rsidR="0047797E" w:rsidRPr="004F3F62">
        <w:rPr>
          <w:rFonts w:asciiTheme="majorBidi" w:hAnsiTheme="majorBidi" w:cstheme="majorBidi"/>
          <w:lang w:val="en-US"/>
        </w:rPr>
        <w:t xml:space="preserve"> </w:t>
      </w:r>
      <w:r w:rsidRPr="004F3F62">
        <w:rPr>
          <w:rFonts w:asciiTheme="majorBidi" w:hAnsiTheme="majorBidi" w:cstheme="majorBidi"/>
          <w:cs/>
          <w:lang w:val="en-US"/>
        </w:rPr>
        <w:t>สรุปได้ดังนี้</w:t>
      </w:r>
    </w:p>
    <w:p w14:paraId="32417DEB" w14:textId="7F300C7A" w:rsidR="003C140D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4"/>
        <w:gridCol w:w="1094"/>
        <w:gridCol w:w="236"/>
        <w:gridCol w:w="1055"/>
        <w:gridCol w:w="269"/>
        <w:gridCol w:w="1085"/>
        <w:gridCol w:w="274"/>
        <w:gridCol w:w="1073"/>
      </w:tblGrid>
      <w:tr w:rsidR="004F3F62" w:rsidRPr="004F3F62" w14:paraId="3D387479" w14:textId="77777777" w:rsidTr="00EB596F">
        <w:trPr>
          <w:trHeight w:val="70"/>
        </w:trPr>
        <w:tc>
          <w:tcPr>
            <w:tcW w:w="2257" w:type="pct"/>
          </w:tcPr>
          <w:p w14:paraId="7DFB3386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28F48DB9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3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8EDB75E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62A05DB9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F62" w:rsidRPr="004F3F62" w14:paraId="5CB4C984" w14:textId="77777777" w:rsidTr="00EB596F">
        <w:tc>
          <w:tcPr>
            <w:tcW w:w="2257" w:type="pct"/>
            <w:vAlign w:val="bottom"/>
          </w:tcPr>
          <w:p w14:paraId="39D91FDF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59A886A7" w14:textId="5348C152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" w:type="pct"/>
            <w:vAlign w:val="bottom"/>
          </w:tcPr>
          <w:p w14:paraId="314289F0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0B28AC9" w14:textId="7A5AE21A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vAlign w:val="bottom"/>
          </w:tcPr>
          <w:p w14:paraId="3C832F9D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0FC677C6" w14:textId="39FE690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8" w:type="pct"/>
            <w:vAlign w:val="bottom"/>
          </w:tcPr>
          <w:p w14:paraId="4BEDA352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69F6A0F" w14:textId="489FBEF9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F3F62" w:rsidRPr="004F3F62" w14:paraId="27F16127" w14:textId="77777777" w:rsidTr="003802D3">
        <w:tc>
          <w:tcPr>
            <w:tcW w:w="2257" w:type="pct"/>
          </w:tcPr>
          <w:p w14:paraId="1EA3C7C3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0C335285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3F62" w:rsidRPr="004F3F62" w14:paraId="4B22D398" w14:textId="77777777" w:rsidTr="00EB596F">
        <w:tc>
          <w:tcPr>
            <w:tcW w:w="2257" w:type="pct"/>
          </w:tcPr>
          <w:p w14:paraId="7228EEC8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3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275D51CA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21771D9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87765E8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78D211D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C3C3957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D709658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344A2B6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F3F62" w:rsidRPr="004F3F62" w14:paraId="33E2864D" w14:textId="77777777" w:rsidTr="00EB596F">
        <w:tc>
          <w:tcPr>
            <w:tcW w:w="2257" w:type="pct"/>
          </w:tcPr>
          <w:p w14:paraId="121C3FE5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590" w:type="pct"/>
          </w:tcPr>
          <w:p w14:paraId="60CBE737" w14:textId="7E2C10B6" w:rsidR="004F3F62" w:rsidRPr="004F3F62" w:rsidRDefault="008F402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9721D93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79E535CA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94D78B9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5C1D323D" w14:textId="7EA43FAF" w:rsidR="004F3F62" w:rsidRPr="004F3F62" w:rsidRDefault="008F402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1D309D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5DEEACC" w14:textId="3E6FDDE2" w:rsidR="004F3F62" w:rsidRPr="004F3F62" w:rsidRDefault="004F3F6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8,832</w:t>
            </w:r>
          </w:p>
        </w:tc>
      </w:tr>
      <w:tr w:rsidR="004F3F62" w:rsidRPr="004F3F62" w14:paraId="64EBD0FD" w14:textId="77777777" w:rsidTr="00EB596F">
        <w:tc>
          <w:tcPr>
            <w:tcW w:w="2257" w:type="pct"/>
          </w:tcPr>
          <w:p w14:paraId="14470AEC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0" w:type="pct"/>
          </w:tcPr>
          <w:p w14:paraId="047AB623" w14:textId="500655FF" w:rsidR="004F3F62" w:rsidRPr="004F3F62" w:rsidRDefault="008F402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2AA0B3E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07E4203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B72391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ADC272D" w14:textId="191B8692" w:rsidR="004F3F62" w:rsidRPr="004F3F62" w:rsidRDefault="008F402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AD7C2DA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25AEABB" w14:textId="67DE1FE7" w:rsidR="004F3F62" w:rsidRPr="004F3F62" w:rsidRDefault="004F3F6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4F3F62" w:rsidRPr="004F3F62" w14:paraId="410837DD" w14:textId="77777777" w:rsidTr="00EB596F">
        <w:tc>
          <w:tcPr>
            <w:tcW w:w="2257" w:type="pct"/>
          </w:tcPr>
          <w:p w14:paraId="45BD5792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  <w:r w:rsidRPr="004F3F62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590" w:type="pct"/>
          </w:tcPr>
          <w:p w14:paraId="0BD557D4" w14:textId="458857E4" w:rsidR="004F3F62" w:rsidRPr="004F3F62" w:rsidRDefault="00AC0FF1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297270D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4BC1D8B1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A2D644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002D1FD" w14:textId="7B55854F" w:rsidR="004F3F62" w:rsidRPr="004F3F62" w:rsidRDefault="008F402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  <w:tc>
          <w:tcPr>
            <w:tcW w:w="148" w:type="pct"/>
          </w:tcPr>
          <w:p w14:paraId="573E7DDF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36FBF3D" w14:textId="37381E27" w:rsidR="004F3F62" w:rsidRPr="004F3F62" w:rsidRDefault="004F3F6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</w:tr>
      <w:tr w:rsidR="004F3F62" w:rsidRPr="004F3F62" w14:paraId="6AA5DE96" w14:textId="77777777" w:rsidTr="00EB596F">
        <w:tc>
          <w:tcPr>
            <w:tcW w:w="2257" w:type="pct"/>
          </w:tcPr>
          <w:p w14:paraId="7353F5AB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590" w:type="pct"/>
          </w:tcPr>
          <w:p w14:paraId="77049FE6" w14:textId="104516CC" w:rsidR="004F3F62" w:rsidRPr="004F3F62" w:rsidRDefault="00AC0FF1" w:rsidP="00AC0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7772149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044A233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0F263D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43AD657" w14:textId="1AA0A01F" w:rsidR="004F3F62" w:rsidRPr="004F3F62" w:rsidRDefault="00AC0FF1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03DAA36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8B7B4F4" w14:textId="5F74192F" w:rsidR="004F3F62" w:rsidRPr="004F3F62" w:rsidRDefault="004F3F6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4F3F62" w:rsidRPr="004F3F62" w14:paraId="6FD1C8D1" w14:textId="77777777" w:rsidTr="00EB596F">
        <w:tc>
          <w:tcPr>
            <w:tcW w:w="2257" w:type="pct"/>
          </w:tcPr>
          <w:p w14:paraId="78591A8C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ซื้อสินค้าหรือบริการ</w:t>
            </w:r>
          </w:p>
        </w:tc>
        <w:tc>
          <w:tcPr>
            <w:tcW w:w="590" w:type="pct"/>
          </w:tcPr>
          <w:p w14:paraId="0D5C68F2" w14:textId="70C5B805" w:rsidR="004F3F62" w:rsidRPr="004F3F62" w:rsidRDefault="00AC0FF1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D32B799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DBA3E74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FAA1C3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61C8376" w14:textId="075EA14F" w:rsidR="004F3F62" w:rsidRPr="004F3F62" w:rsidRDefault="00AC0FF1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592E5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3EEC4CF7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0A516664" w14:textId="39F75CF7" w:rsidR="004F3F62" w:rsidRPr="004F3F62" w:rsidRDefault="004F3F6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4F3F62" w:rsidRPr="004F3F62" w14:paraId="1978C938" w14:textId="77777777" w:rsidTr="00EB596F">
        <w:tc>
          <w:tcPr>
            <w:tcW w:w="2257" w:type="pct"/>
          </w:tcPr>
          <w:p w14:paraId="5E11E67F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0" w:type="pct"/>
          </w:tcPr>
          <w:p w14:paraId="6FC4779E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2DCE4D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9" w:type="pct"/>
          </w:tcPr>
          <w:p w14:paraId="7B503B02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F4B02A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79171F95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239FA7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7CB07B58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F62" w:rsidRPr="004F3F62" w14:paraId="4CB23176" w14:textId="77777777" w:rsidTr="00EB596F">
        <w:tc>
          <w:tcPr>
            <w:tcW w:w="2257" w:type="pct"/>
          </w:tcPr>
          <w:p w14:paraId="49CC32B3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3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39C1D033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5CFFD4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CF56EA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45FBE4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1DD2C1A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F1A5DA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D74962F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F62" w:rsidRPr="004F3F62" w14:paraId="1DEB2752" w14:textId="77777777" w:rsidTr="00EB596F">
        <w:tc>
          <w:tcPr>
            <w:tcW w:w="2257" w:type="pct"/>
          </w:tcPr>
          <w:p w14:paraId="6B205208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0" w:type="pct"/>
          </w:tcPr>
          <w:p w14:paraId="51F7F8C3" w14:textId="238DDB53" w:rsidR="004F3F62" w:rsidRPr="004F3F62" w:rsidRDefault="00AC0FF1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AC0FF1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AC0FF1">
              <w:rPr>
                <w:rFonts w:ascii="Angsana New" w:hAnsi="Angsana New"/>
                <w:sz w:val="30"/>
                <w:szCs w:val="30"/>
              </w:rPr>
              <w:t>,</w:t>
            </w:r>
            <w:r w:rsidRPr="00AC0FF1">
              <w:rPr>
                <w:rFonts w:ascii="Angsana New" w:hAnsi="Angsana New"/>
                <w:sz w:val="30"/>
                <w:szCs w:val="30"/>
                <w:cs/>
              </w:rPr>
              <w:t>387</w:t>
            </w:r>
          </w:p>
        </w:tc>
        <w:tc>
          <w:tcPr>
            <w:tcW w:w="127" w:type="pct"/>
          </w:tcPr>
          <w:p w14:paraId="310F346C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F5AD612" w14:textId="792C1961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45,315</w:t>
            </w:r>
          </w:p>
        </w:tc>
        <w:tc>
          <w:tcPr>
            <w:tcW w:w="145" w:type="pct"/>
          </w:tcPr>
          <w:p w14:paraId="4AD34B47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FBBB5C" w14:textId="79940C67" w:rsidR="004F3F62" w:rsidRPr="004F3F62" w:rsidRDefault="00AC0FF1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AC0FF1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AC0FF1">
              <w:rPr>
                <w:rFonts w:ascii="Angsana New" w:hAnsi="Angsana New"/>
                <w:sz w:val="30"/>
                <w:szCs w:val="30"/>
              </w:rPr>
              <w:t>,</w:t>
            </w:r>
            <w:r w:rsidRPr="00AC0FF1">
              <w:rPr>
                <w:rFonts w:ascii="Angsana New" w:hAnsi="Angsana New"/>
                <w:sz w:val="30"/>
                <w:szCs w:val="30"/>
                <w:cs/>
              </w:rPr>
              <w:t>387</w:t>
            </w:r>
          </w:p>
        </w:tc>
        <w:tc>
          <w:tcPr>
            <w:tcW w:w="148" w:type="pct"/>
          </w:tcPr>
          <w:p w14:paraId="224F86B9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F039ED" w14:textId="19499493" w:rsidR="004F3F62" w:rsidRPr="004F3F62" w:rsidRDefault="004F3F6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45,315</w:t>
            </w:r>
          </w:p>
        </w:tc>
      </w:tr>
      <w:tr w:rsidR="004F3F62" w:rsidRPr="004F3F62" w14:paraId="1E5972D1" w14:textId="77777777" w:rsidTr="00EB596F">
        <w:tc>
          <w:tcPr>
            <w:tcW w:w="2257" w:type="pct"/>
          </w:tcPr>
          <w:p w14:paraId="61502FAE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รายได้จากการให้ใช้พื้นที่</w:t>
            </w:r>
          </w:p>
        </w:tc>
        <w:tc>
          <w:tcPr>
            <w:tcW w:w="590" w:type="pct"/>
          </w:tcPr>
          <w:p w14:paraId="5C421D92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F755170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C22902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ABD3D1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3E9EB91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FF0725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5C1FED2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F62" w:rsidRPr="004F3F62" w14:paraId="0335CD38" w14:textId="77777777" w:rsidTr="00EB596F">
        <w:tc>
          <w:tcPr>
            <w:tcW w:w="2257" w:type="pct"/>
          </w:tcPr>
          <w:p w14:paraId="68967C10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 xml:space="preserve">   และโครงสร้างพื้นฐาน</w:t>
            </w:r>
          </w:p>
        </w:tc>
        <w:tc>
          <w:tcPr>
            <w:tcW w:w="590" w:type="pct"/>
          </w:tcPr>
          <w:p w14:paraId="70225E3B" w14:textId="24938AFD" w:rsidR="004F3F62" w:rsidRPr="004F3F62" w:rsidRDefault="00876D05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76D05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876D05">
              <w:rPr>
                <w:rFonts w:ascii="Angsana New" w:hAnsi="Angsana New"/>
                <w:sz w:val="30"/>
                <w:szCs w:val="30"/>
              </w:rPr>
              <w:t>,</w:t>
            </w:r>
            <w:r w:rsidRPr="00876D05">
              <w:rPr>
                <w:rFonts w:ascii="Angsana New" w:hAnsi="Angsana New"/>
                <w:sz w:val="30"/>
                <w:szCs w:val="30"/>
                <w:cs/>
              </w:rPr>
              <w:t>057</w:t>
            </w:r>
          </w:p>
        </w:tc>
        <w:tc>
          <w:tcPr>
            <w:tcW w:w="127" w:type="pct"/>
          </w:tcPr>
          <w:p w14:paraId="7185F744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B6BD308" w14:textId="63A025C3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39,277</w:t>
            </w:r>
          </w:p>
        </w:tc>
        <w:tc>
          <w:tcPr>
            <w:tcW w:w="145" w:type="pct"/>
          </w:tcPr>
          <w:p w14:paraId="328B9FF7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849A34" w14:textId="3D971440" w:rsidR="004F3F62" w:rsidRPr="004F3F62" w:rsidRDefault="00876D05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76D05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876D05">
              <w:rPr>
                <w:rFonts w:ascii="Angsana New" w:hAnsi="Angsana New"/>
                <w:sz w:val="30"/>
                <w:szCs w:val="30"/>
              </w:rPr>
              <w:t>,</w:t>
            </w:r>
            <w:r w:rsidRPr="00876D05">
              <w:rPr>
                <w:rFonts w:ascii="Angsana New" w:hAnsi="Angsana New"/>
                <w:sz w:val="30"/>
                <w:szCs w:val="30"/>
                <w:cs/>
              </w:rPr>
              <w:t>057</w:t>
            </w:r>
          </w:p>
        </w:tc>
        <w:tc>
          <w:tcPr>
            <w:tcW w:w="148" w:type="pct"/>
          </w:tcPr>
          <w:p w14:paraId="471C7DB4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B0F40CD" w14:textId="381DC7A7" w:rsidR="004F3F62" w:rsidRPr="004F3F62" w:rsidRDefault="004F3F6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39,277</w:t>
            </w:r>
          </w:p>
        </w:tc>
      </w:tr>
      <w:tr w:rsidR="004F3F62" w:rsidRPr="004F3F62" w14:paraId="4697EEB1" w14:textId="77777777" w:rsidTr="00EB596F">
        <w:tc>
          <w:tcPr>
            <w:tcW w:w="2257" w:type="pct"/>
          </w:tcPr>
          <w:p w14:paraId="5C47A283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590" w:type="pct"/>
          </w:tcPr>
          <w:p w14:paraId="4332737A" w14:textId="476914EE" w:rsidR="004F3F62" w:rsidRPr="004F3F62" w:rsidRDefault="00876D05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76D05">
              <w:rPr>
                <w:rFonts w:ascii="Angsana New" w:hAnsi="Angsana New"/>
                <w:sz w:val="30"/>
                <w:szCs w:val="30"/>
              </w:rPr>
              <w:t>5,261</w:t>
            </w:r>
          </w:p>
        </w:tc>
        <w:tc>
          <w:tcPr>
            <w:tcW w:w="127" w:type="pct"/>
          </w:tcPr>
          <w:p w14:paraId="0184DAC7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C9B465" w14:textId="3B088E3D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4,965</w:t>
            </w:r>
          </w:p>
        </w:tc>
        <w:tc>
          <w:tcPr>
            <w:tcW w:w="145" w:type="pct"/>
          </w:tcPr>
          <w:p w14:paraId="351A780F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37CB5EF" w14:textId="288AB261" w:rsidR="004F3F62" w:rsidRPr="004F3F62" w:rsidRDefault="00876D05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76D05">
              <w:rPr>
                <w:rFonts w:ascii="Angsana New" w:hAnsi="Angsana New"/>
                <w:sz w:val="30"/>
                <w:szCs w:val="30"/>
              </w:rPr>
              <w:t>5,261</w:t>
            </w:r>
          </w:p>
        </w:tc>
        <w:tc>
          <w:tcPr>
            <w:tcW w:w="148" w:type="pct"/>
          </w:tcPr>
          <w:p w14:paraId="725C6D89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E30732" w14:textId="401555B1" w:rsidR="004F3F62" w:rsidRPr="004F3F62" w:rsidRDefault="004F3F6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4,965</w:t>
            </w:r>
          </w:p>
        </w:tc>
      </w:tr>
      <w:tr w:rsidR="004F3F62" w:rsidRPr="004F3F62" w14:paraId="5812C838" w14:textId="77777777" w:rsidTr="00EB596F">
        <w:tc>
          <w:tcPr>
            <w:tcW w:w="2257" w:type="pct"/>
          </w:tcPr>
          <w:p w14:paraId="4DACDADC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รายได้ค่าเช่า</w:t>
            </w:r>
          </w:p>
        </w:tc>
        <w:tc>
          <w:tcPr>
            <w:tcW w:w="590" w:type="pct"/>
          </w:tcPr>
          <w:p w14:paraId="7B550C99" w14:textId="49DE69C2" w:rsidR="004F3F62" w:rsidRPr="004F3F62" w:rsidRDefault="00876D05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76D05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27" w:type="pct"/>
          </w:tcPr>
          <w:p w14:paraId="08D15241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4D4713" w14:textId="5282333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45" w:type="pct"/>
          </w:tcPr>
          <w:p w14:paraId="6CAC9E55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5431B71" w14:textId="4606BD99" w:rsidR="004F3F62" w:rsidRPr="004F3F62" w:rsidRDefault="00876D05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76D05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48" w:type="pct"/>
          </w:tcPr>
          <w:p w14:paraId="6A807B91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114862" w14:textId="4CC78C40" w:rsidR="004F3F62" w:rsidRPr="004F3F62" w:rsidRDefault="004F3F6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995</w:t>
            </w:r>
          </w:p>
        </w:tc>
      </w:tr>
      <w:tr w:rsidR="004F3F62" w:rsidRPr="004F3F62" w14:paraId="3B37E161" w14:textId="77777777" w:rsidTr="00EB596F">
        <w:tc>
          <w:tcPr>
            <w:tcW w:w="2257" w:type="pct"/>
          </w:tcPr>
          <w:p w14:paraId="6397E668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</w:p>
        </w:tc>
        <w:tc>
          <w:tcPr>
            <w:tcW w:w="590" w:type="pct"/>
          </w:tcPr>
          <w:p w14:paraId="556F0A5B" w14:textId="11F010C9" w:rsidR="004F3F62" w:rsidRPr="004F3F62" w:rsidRDefault="00876D05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76D05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27" w:type="pct"/>
          </w:tcPr>
          <w:p w14:paraId="1FED3873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9B6320" w14:textId="07D31375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45" w:type="pct"/>
          </w:tcPr>
          <w:p w14:paraId="6636AA2D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2B5B3C" w14:textId="42019F78" w:rsidR="004F3F62" w:rsidRPr="004F3F62" w:rsidRDefault="00876D05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76D05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48" w:type="pct"/>
          </w:tcPr>
          <w:p w14:paraId="4C57F34C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51D9707" w14:textId="54A1CD10" w:rsidR="004F3F62" w:rsidRPr="004F3F62" w:rsidRDefault="004F3F6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4F3F62" w:rsidRPr="004F3F62" w14:paraId="6BEEFCF6" w14:textId="77777777" w:rsidTr="00EB596F">
        <w:tc>
          <w:tcPr>
            <w:tcW w:w="2257" w:type="pct"/>
          </w:tcPr>
          <w:p w14:paraId="69CE070D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0" w:type="pct"/>
          </w:tcPr>
          <w:p w14:paraId="1FF15C22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" w:type="pct"/>
          </w:tcPr>
          <w:p w14:paraId="09685919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9" w:type="pct"/>
          </w:tcPr>
          <w:p w14:paraId="032ED845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372B8DC8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5" w:type="pct"/>
          </w:tcPr>
          <w:p w14:paraId="1CEB0CC6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0055CD9E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9" w:type="pct"/>
          </w:tcPr>
          <w:p w14:paraId="76BDD706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</w:tr>
      <w:tr w:rsidR="004F3F62" w:rsidRPr="004F3F62" w14:paraId="70B48179" w14:textId="77777777" w:rsidTr="00EB596F">
        <w:tc>
          <w:tcPr>
            <w:tcW w:w="2257" w:type="pct"/>
          </w:tcPr>
          <w:p w14:paraId="4A6B544A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3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128D7C84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8EEA16E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5B3CBC1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9CA04C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BE871C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520E9F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B07AE3E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F62" w:rsidRPr="004F3F62" w14:paraId="30D10657" w14:textId="77777777" w:rsidTr="00EB596F">
        <w:tc>
          <w:tcPr>
            <w:tcW w:w="2257" w:type="pct"/>
          </w:tcPr>
          <w:p w14:paraId="57D7F006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0" w:type="pct"/>
          </w:tcPr>
          <w:p w14:paraId="121FF3C5" w14:textId="6ABED018" w:rsidR="004F3F62" w:rsidRPr="004F3F62" w:rsidRDefault="00876D05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76D05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127" w:type="pct"/>
          </w:tcPr>
          <w:p w14:paraId="6ED77B05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B976055" w14:textId="180CF03B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45" w:type="pct"/>
          </w:tcPr>
          <w:p w14:paraId="59577DE9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86361B" w14:textId="19F43162" w:rsidR="004F3F62" w:rsidRPr="004F3F62" w:rsidRDefault="00876D05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76D05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148" w:type="pct"/>
          </w:tcPr>
          <w:p w14:paraId="13D650D9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E860A9" w14:textId="0F32DBE9" w:rsidR="004F3F62" w:rsidRPr="004F3F62" w:rsidRDefault="004F3F6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933</w:t>
            </w:r>
          </w:p>
        </w:tc>
      </w:tr>
      <w:tr w:rsidR="004F3F62" w:rsidRPr="004F3F62" w14:paraId="1BA3EF3D" w14:textId="77777777" w:rsidTr="00EB596F">
        <w:tc>
          <w:tcPr>
            <w:tcW w:w="2257" w:type="pct"/>
          </w:tcPr>
          <w:p w14:paraId="5DED145D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เงินปันผลรับ</w:t>
            </w:r>
          </w:p>
        </w:tc>
        <w:tc>
          <w:tcPr>
            <w:tcW w:w="590" w:type="pct"/>
          </w:tcPr>
          <w:p w14:paraId="6B332F0A" w14:textId="1234AF94" w:rsidR="004F3F62" w:rsidRPr="004F3F62" w:rsidRDefault="00876D05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76D05"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  <w:tc>
          <w:tcPr>
            <w:tcW w:w="127" w:type="pct"/>
          </w:tcPr>
          <w:p w14:paraId="25A08B1F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B05DABD" w14:textId="247B26F2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  <w:tc>
          <w:tcPr>
            <w:tcW w:w="145" w:type="pct"/>
          </w:tcPr>
          <w:p w14:paraId="4AA53A29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FB504E5" w14:textId="0F44A84D" w:rsidR="004F3F62" w:rsidRPr="004F3F62" w:rsidRDefault="00876D05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76D05"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  <w:tc>
          <w:tcPr>
            <w:tcW w:w="148" w:type="pct"/>
          </w:tcPr>
          <w:p w14:paraId="1E89A268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12821C3" w14:textId="6C85CEE6" w:rsidR="004F3F62" w:rsidRPr="004F3F62" w:rsidRDefault="004F3F6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</w:tr>
      <w:tr w:rsidR="004F3F62" w:rsidRPr="004F3F62" w14:paraId="1CBE72F0" w14:textId="77777777" w:rsidTr="00EB596F">
        <w:tc>
          <w:tcPr>
            <w:tcW w:w="2257" w:type="pct"/>
          </w:tcPr>
          <w:p w14:paraId="7B1DAFE1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0" w:type="pct"/>
          </w:tcPr>
          <w:p w14:paraId="3CF137D6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CF7D234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A47D6FB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0F169A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E2ED5C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B8ACF9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DD0C266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F62" w:rsidRPr="004F3F62" w14:paraId="5A209E56" w14:textId="77777777" w:rsidTr="00EB596F">
        <w:tc>
          <w:tcPr>
            <w:tcW w:w="2257" w:type="pct"/>
          </w:tcPr>
          <w:p w14:paraId="514C1749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90" w:type="pct"/>
          </w:tcPr>
          <w:p w14:paraId="6F262AE7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648C287" w14:textId="77777777" w:rsidR="004F3F62" w:rsidRPr="004F3F62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9" w:type="pct"/>
          </w:tcPr>
          <w:p w14:paraId="505B6A04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FF0566" w14:textId="77777777" w:rsidR="004F3F62" w:rsidRPr="004F3F62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7F141E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337240" w14:textId="77777777" w:rsidR="004F3F62" w:rsidRPr="004F3F62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51B2F9A9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F62" w:rsidRPr="004F3F62" w14:paraId="7AA2E5F7" w14:textId="77777777" w:rsidTr="00EB596F">
        <w:tc>
          <w:tcPr>
            <w:tcW w:w="2257" w:type="pct"/>
          </w:tcPr>
          <w:p w14:paraId="30673032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90" w:type="pct"/>
          </w:tcPr>
          <w:p w14:paraId="01B0B7AC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382FC3A" w14:textId="77777777" w:rsidR="004F3F62" w:rsidRPr="004F3F62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9" w:type="pct"/>
          </w:tcPr>
          <w:p w14:paraId="03132680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B8B66C" w14:textId="77777777" w:rsidR="004F3F62" w:rsidRPr="004F3F62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93B1060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9EFF3C4" w14:textId="77777777" w:rsidR="004F3F62" w:rsidRPr="004F3F62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676538" w14:textId="77777777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F62" w:rsidRPr="004F3F62" w14:paraId="7F6A7512" w14:textId="77777777" w:rsidTr="00EB596F">
        <w:tc>
          <w:tcPr>
            <w:tcW w:w="2257" w:type="pct"/>
          </w:tcPr>
          <w:p w14:paraId="565D1FA7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lang w:val="en-US"/>
              </w:rPr>
              <w:t xml:space="preserve">   </w:t>
            </w:r>
            <w:r w:rsidRPr="004F3F62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90" w:type="pct"/>
          </w:tcPr>
          <w:p w14:paraId="4D942B4D" w14:textId="12850185" w:rsidR="004F3F62" w:rsidRPr="00C9242F" w:rsidRDefault="00C9242F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242F">
              <w:rPr>
                <w:rFonts w:ascii="Angsana New" w:hAnsi="Angsana New"/>
                <w:sz w:val="30"/>
                <w:szCs w:val="30"/>
              </w:rPr>
              <w:t>48,629</w:t>
            </w:r>
          </w:p>
        </w:tc>
        <w:tc>
          <w:tcPr>
            <w:tcW w:w="127" w:type="pct"/>
          </w:tcPr>
          <w:p w14:paraId="484DF673" w14:textId="77777777" w:rsidR="004F3F62" w:rsidRPr="00C9242F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</w:tcPr>
          <w:p w14:paraId="71F46C92" w14:textId="733585B9" w:rsidR="004F3F62" w:rsidRPr="00C9242F" w:rsidRDefault="0055635A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5635A">
              <w:rPr>
                <w:rFonts w:ascii="Angsana New" w:hAnsi="Angsana New"/>
                <w:sz w:val="30"/>
                <w:szCs w:val="30"/>
              </w:rPr>
              <w:t>50,832</w:t>
            </w:r>
          </w:p>
        </w:tc>
        <w:tc>
          <w:tcPr>
            <w:tcW w:w="145" w:type="pct"/>
          </w:tcPr>
          <w:p w14:paraId="48F6123A" w14:textId="77777777" w:rsidR="004F3F62" w:rsidRPr="00C9242F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23261835" w14:textId="27BFE1BF" w:rsidR="004F3F62" w:rsidRPr="00C9242F" w:rsidRDefault="00C9242F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9242F">
              <w:rPr>
                <w:rFonts w:ascii="Angsana New" w:hAnsi="Angsana New"/>
                <w:sz w:val="30"/>
                <w:szCs w:val="30"/>
              </w:rPr>
              <w:t>48,629</w:t>
            </w:r>
          </w:p>
        </w:tc>
        <w:tc>
          <w:tcPr>
            <w:tcW w:w="148" w:type="pct"/>
          </w:tcPr>
          <w:p w14:paraId="077B7AA1" w14:textId="77777777" w:rsidR="004F3F62" w:rsidRPr="00C9242F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9" w:type="pct"/>
          </w:tcPr>
          <w:p w14:paraId="271C3002" w14:textId="345D3F32" w:rsidR="004F3F62" w:rsidRPr="00C9242F" w:rsidRDefault="0055635A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5635A">
              <w:rPr>
                <w:rFonts w:ascii="Angsana New" w:hAnsi="Angsana New"/>
                <w:sz w:val="30"/>
                <w:szCs w:val="30"/>
              </w:rPr>
              <w:t>50,832</w:t>
            </w:r>
          </w:p>
        </w:tc>
      </w:tr>
      <w:tr w:rsidR="004F3F62" w:rsidRPr="004F3F62" w14:paraId="0AD095F8" w14:textId="77777777" w:rsidTr="00EB596F">
        <w:tc>
          <w:tcPr>
            <w:tcW w:w="2257" w:type="pct"/>
          </w:tcPr>
          <w:p w14:paraId="321A2428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lang w:val="en-US"/>
              </w:rPr>
              <w:t xml:space="preserve">   </w:t>
            </w:r>
            <w:r w:rsidRPr="004F3F62">
              <w:rPr>
                <w:rFonts w:ascii="Angsana New" w:hAnsi="Angsana New" w:cs="Angsana New"/>
                <w:cs/>
                <w:lang w:val="en-US"/>
              </w:rPr>
              <w:t xml:space="preserve">ผลประโยชน์หลังออกจากงาน 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FE9ECAC" w14:textId="19C9B845" w:rsidR="004F3F62" w:rsidRPr="004F3F62" w:rsidRDefault="00404AC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04AC7"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27" w:type="pct"/>
          </w:tcPr>
          <w:p w14:paraId="3C2949AB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6FBEE07" w14:textId="00B70062" w:rsidR="004F3F62" w:rsidRPr="004F3F62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45" w:type="pct"/>
          </w:tcPr>
          <w:p w14:paraId="59E75244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A4BDEBC" w14:textId="31FF8359" w:rsidR="004F3F62" w:rsidRPr="004F3F62" w:rsidRDefault="00404AC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04AC7"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48" w:type="pct"/>
          </w:tcPr>
          <w:p w14:paraId="6BAC9894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7664E24" w14:textId="1F01FFD9" w:rsidR="004F3F62" w:rsidRPr="004F3F62" w:rsidRDefault="004F3F62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4F3F62" w:rsidRPr="004F3F62" w14:paraId="361730F9" w14:textId="77777777" w:rsidTr="00EB596F">
        <w:tc>
          <w:tcPr>
            <w:tcW w:w="2257" w:type="pct"/>
          </w:tcPr>
          <w:p w14:paraId="7F160B3B" w14:textId="77777777" w:rsidR="004F3F62" w:rsidRPr="004F3F62" w:rsidRDefault="004F3F62" w:rsidP="004F3F62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4F3F62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BB9C2DC" w14:textId="6A121312" w:rsidR="004F3F62" w:rsidRPr="004F3F62" w:rsidRDefault="00C9242F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242F">
              <w:rPr>
                <w:rFonts w:ascii="Angsana New" w:hAnsi="Angsana New"/>
                <w:b/>
                <w:bCs/>
                <w:sz w:val="30"/>
                <w:szCs w:val="30"/>
              </w:rPr>
              <w:t>49,849</w:t>
            </w:r>
          </w:p>
        </w:tc>
        <w:tc>
          <w:tcPr>
            <w:tcW w:w="127" w:type="pct"/>
          </w:tcPr>
          <w:p w14:paraId="70751F1A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8371697" w14:textId="6B89E597" w:rsidR="004F3F62" w:rsidRPr="004F3F62" w:rsidRDefault="0055635A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51,458</w:t>
            </w:r>
          </w:p>
        </w:tc>
        <w:tc>
          <w:tcPr>
            <w:tcW w:w="145" w:type="pct"/>
          </w:tcPr>
          <w:p w14:paraId="546A794B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3BC154E" w14:textId="4988E3DC" w:rsidR="004F3F62" w:rsidRPr="004F3F62" w:rsidRDefault="00C9242F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242F">
              <w:rPr>
                <w:rFonts w:ascii="Angsana New" w:hAnsi="Angsana New"/>
                <w:b/>
                <w:bCs/>
                <w:sz w:val="30"/>
                <w:szCs w:val="30"/>
              </w:rPr>
              <w:t>49,849</w:t>
            </w:r>
          </w:p>
        </w:tc>
        <w:tc>
          <w:tcPr>
            <w:tcW w:w="148" w:type="pct"/>
          </w:tcPr>
          <w:p w14:paraId="318A09C2" w14:textId="77777777" w:rsidR="004F3F62" w:rsidRPr="004F3F62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7A528B4" w14:textId="2DDD9C45" w:rsidR="004F3F62" w:rsidRPr="003802D3" w:rsidRDefault="00C9242F" w:rsidP="0038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5635A">
              <w:rPr>
                <w:rFonts w:ascii="Angsana New" w:hAnsi="Angsana New"/>
                <w:b/>
                <w:bCs/>
                <w:sz w:val="30"/>
                <w:szCs w:val="30"/>
              </w:rPr>
              <w:t>1,458</w:t>
            </w:r>
          </w:p>
        </w:tc>
      </w:tr>
    </w:tbl>
    <w:p w14:paraId="298F685D" w14:textId="77777777" w:rsidR="005C2915" w:rsidRPr="00472DAE" w:rsidRDefault="005C291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  <w:r w:rsidRPr="00472DAE">
        <w:rPr>
          <w:rFonts w:ascii="Angsana New" w:hAnsi="Angsana New"/>
          <w:sz w:val="30"/>
          <w:szCs w:val="30"/>
        </w:rPr>
        <w:br w:type="page"/>
      </w:r>
    </w:p>
    <w:p w14:paraId="2757B98F" w14:textId="70DD2465" w:rsidR="00270590" w:rsidRPr="00472DAE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4F3F62" w:rsidRPr="00472DAE">
        <w:rPr>
          <w:rFonts w:ascii="Angsana New" w:hAnsi="Angsana New"/>
          <w:sz w:val="30"/>
          <w:szCs w:val="30"/>
        </w:rPr>
        <w:t xml:space="preserve">30 </w:t>
      </w:r>
      <w:r w:rsidR="004F3F62" w:rsidRPr="00472DA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EE600C">
        <w:rPr>
          <w:rFonts w:ascii="Angsana New" w:hAnsi="Angsana New"/>
          <w:sz w:val="30"/>
          <w:szCs w:val="30"/>
        </w:rPr>
        <w:t>2568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092C98" w:rsidRPr="00472DAE">
        <w:rPr>
          <w:rFonts w:ascii="Angsana New" w:hAnsi="Angsana New"/>
          <w:sz w:val="30"/>
          <w:szCs w:val="30"/>
          <w:cs/>
        </w:rPr>
        <w:t>และ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FC11E5" w:rsidRPr="00472DAE">
        <w:rPr>
          <w:rFonts w:ascii="Angsana New" w:hAnsi="Angsana New"/>
          <w:sz w:val="30"/>
          <w:szCs w:val="30"/>
        </w:rPr>
        <w:t>31</w:t>
      </w:r>
      <w:r w:rsidR="007D48EC" w:rsidRPr="00472DAE">
        <w:rPr>
          <w:rFonts w:ascii="Angsana New" w:hAnsi="Angsana New"/>
          <w:sz w:val="30"/>
          <w:szCs w:val="30"/>
        </w:rPr>
        <w:t xml:space="preserve"> </w:t>
      </w:r>
      <w:r w:rsidR="007D48EC" w:rsidRPr="00472D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C11E5" w:rsidRPr="00472DAE">
        <w:rPr>
          <w:rFonts w:ascii="Angsana New" w:hAnsi="Angsana New"/>
          <w:sz w:val="30"/>
          <w:szCs w:val="30"/>
        </w:rPr>
        <w:t>25</w:t>
      </w:r>
      <w:r w:rsidR="00FC11E5" w:rsidRPr="00472DAE">
        <w:rPr>
          <w:rFonts w:ascii="Angsana New" w:hAnsi="Angsana New" w:hint="cs"/>
          <w:sz w:val="30"/>
          <w:szCs w:val="30"/>
        </w:rPr>
        <w:t>6</w:t>
      </w:r>
      <w:r w:rsidR="00EE600C">
        <w:rPr>
          <w:rFonts w:ascii="Angsana New" w:hAnsi="Angsana New"/>
          <w:sz w:val="30"/>
          <w:szCs w:val="30"/>
        </w:rPr>
        <w:t>7</w:t>
      </w:r>
      <w:r w:rsidR="007D48EC" w:rsidRPr="00472DA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FED15EA" w14:textId="28539844" w:rsidR="007D48EC" w:rsidRPr="00472DAE" w:rsidRDefault="007D48EC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5"/>
        <w:gridCol w:w="1114"/>
        <w:gridCol w:w="236"/>
        <w:gridCol w:w="1128"/>
        <w:gridCol w:w="236"/>
        <w:gridCol w:w="1111"/>
        <w:gridCol w:w="238"/>
        <w:gridCol w:w="1103"/>
      </w:tblGrid>
      <w:tr w:rsidR="00930B2E" w:rsidRPr="00134A81" w14:paraId="2E15D8BA" w14:textId="77777777" w:rsidTr="002D7D17">
        <w:trPr>
          <w:tblHeader/>
        </w:trPr>
        <w:tc>
          <w:tcPr>
            <w:tcW w:w="2238" w:type="pct"/>
          </w:tcPr>
          <w:p w14:paraId="524C444D" w14:textId="68FF25F0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52E51424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9427E92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14:paraId="46FE8A8B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F62" w:rsidRPr="00134A81" w14:paraId="33748249" w14:textId="77777777" w:rsidTr="002D7D17">
        <w:trPr>
          <w:tblHeader/>
        </w:trPr>
        <w:tc>
          <w:tcPr>
            <w:tcW w:w="2238" w:type="pct"/>
          </w:tcPr>
          <w:p w14:paraId="1728366F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CBCF226" w14:textId="37AC996F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77A293FD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314383D" w14:textId="2771E3A1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29BE4238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2FF31D1" w14:textId="36C752E4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1326DFBE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623412" w14:textId="5D9B1E82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F3F62" w:rsidRPr="00134A81" w14:paraId="55A11CAB" w14:textId="77777777" w:rsidTr="002D7D17">
        <w:trPr>
          <w:tblHeader/>
        </w:trPr>
        <w:tc>
          <w:tcPr>
            <w:tcW w:w="2238" w:type="pct"/>
          </w:tcPr>
          <w:p w14:paraId="17B70C01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45441E7" w14:textId="43FF3102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0F7115F6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0642615" w14:textId="091ADF5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" w:type="pct"/>
          </w:tcPr>
          <w:p w14:paraId="1D15B172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644536A2" w14:textId="2A4576DD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4E4DD35F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B2BA48" w14:textId="4EA9ED6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F3F62" w:rsidRPr="00134A81" w14:paraId="0EED9D0D" w14:textId="77777777" w:rsidTr="002D7D17">
        <w:trPr>
          <w:tblHeader/>
        </w:trPr>
        <w:tc>
          <w:tcPr>
            <w:tcW w:w="2238" w:type="pct"/>
          </w:tcPr>
          <w:p w14:paraId="20D5B506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418E660B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3F62" w:rsidRPr="00134A81" w14:paraId="1253AA8D" w14:textId="77777777" w:rsidTr="00F97E24">
        <w:tc>
          <w:tcPr>
            <w:tcW w:w="2238" w:type="pct"/>
          </w:tcPr>
          <w:p w14:paraId="4CAEA229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6" w:type="pct"/>
          </w:tcPr>
          <w:p w14:paraId="628FDFB3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485C9F1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BA0FC50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9FC7A21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5E6217F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89FF95A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2DC10B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F3F62" w:rsidRPr="00134A81" w14:paraId="228ED0F8" w14:textId="77777777" w:rsidTr="00F97E24">
        <w:tc>
          <w:tcPr>
            <w:tcW w:w="2238" w:type="pct"/>
          </w:tcPr>
          <w:p w14:paraId="2EC297C0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14:paraId="7A4460E3" w14:textId="2BD00C2D" w:rsidR="004F3F62" w:rsidRPr="00472DAE" w:rsidRDefault="00404AC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04AC7">
              <w:rPr>
                <w:rFonts w:ascii="Angsana New" w:hAnsi="Angsana New"/>
                <w:sz w:val="30"/>
                <w:szCs w:val="30"/>
              </w:rPr>
              <w:t>5,169</w:t>
            </w:r>
          </w:p>
        </w:tc>
        <w:tc>
          <w:tcPr>
            <w:tcW w:w="126" w:type="pct"/>
          </w:tcPr>
          <w:p w14:paraId="2C45D0E3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D6B6803" w14:textId="28BA845E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B4223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26" w:type="pct"/>
          </w:tcPr>
          <w:p w14:paraId="6C8202DE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B4FF4D" w14:textId="5B2AF191" w:rsidR="004F3F62" w:rsidRPr="00472DAE" w:rsidRDefault="00404AC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04AC7">
              <w:rPr>
                <w:rFonts w:ascii="Angsana New" w:hAnsi="Angsana New"/>
                <w:sz w:val="30"/>
                <w:szCs w:val="30"/>
              </w:rPr>
              <w:t>5,169</w:t>
            </w:r>
          </w:p>
        </w:tc>
        <w:tc>
          <w:tcPr>
            <w:tcW w:w="127" w:type="pct"/>
          </w:tcPr>
          <w:p w14:paraId="04B3022C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66F340" w14:textId="24A5B19F" w:rsidR="004F3F62" w:rsidRPr="00472DAE" w:rsidRDefault="004F3F62" w:rsidP="007D2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B4223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973</w:t>
            </w:r>
          </w:p>
        </w:tc>
      </w:tr>
      <w:tr w:rsidR="004F3F62" w:rsidRPr="00134A81" w14:paraId="65660DBE" w14:textId="77777777" w:rsidTr="00F97E24">
        <w:tc>
          <w:tcPr>
            <w:tcW w:w="2238" w:type="pct"/>
          </w:tcPr>
          <w:p w14:paraId="5BF37117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54665A2" w14:textId="3556FEB9" w:rsidR="004F3F62" w:rsidRPr="00472DAE" w:rsidRDefault="00404AC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04AC7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26" w:type="pct"/>
          </w:tcPr>
          <w:p w14:paraId="18B5CF5F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1E128FC" w14:textId="1674E49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26" w:type="pct"/>
          </w:tcPr>
          <w:p w14:paraId="05EE0B3D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831E5C6" w14:textId="6A3CA628" w:rsidR="004F3F62" w:rsidRPr="00472DAE" w:rsidRDefault="00404AC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04AC7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27" w:type="pct"/>
          </w:tcPr>
          <w:p w14:paraId="4D48A2C3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698F7C4" w14:textId="039BD5AA" w:rsidR="004F3F62" w:rsidRPr="00472DAE" w:rsidRDefault="004F3F62" w:rsidP="007D2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4F3F62" w:rsidRPr="00134A81" w14:paraId="5A0CF1CF" w14:textId="77777777" w:rsidTr="00F97E24">
        <w:tc>
          <w:tcPr>
            <w:tcW w:w="2238" w:type="pct"/>
          </w:tcPr>
          <w:p w14:paraId="6BD7A0AA" w14:textId="520A34A4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</w:tcPr>
          <w:p w14:paraId="4A3B825B" w14:textId="55269ECD" w:rsidR="004F3F62" w:rsidRPr="00472DAE" w:rsidRDefault="00404AC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AC7">
              <w:rPr>
                <w:rFonts w:ascii="Angsana New" w:hAnsi="Angsana New"/>
                <w:b/>
                <w:bCs/>
                <w:sz w:val="30"/>
                <w:szCs w:val="30"/>
              </w:rPr>
              <w:t>5,283</w:t>
            </w:r>
          </w:p>
        </w:tc>
        <w:tc>
          <w:tcPr>
            <w:tcW w:w="126" w:type="pct"/>
          </w:tcPr>
          <w:p w14:paraId="6804CCC6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B30C177" w14:textId="1D72318D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26" w:type="pct"/>
          </w:tcPr>
          <w:p w14:paraId="387ABD89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C5F94D" w14:textId="6D94A07B" w:rsidR="004F3F62" w:rsidRPr="00472DAE" w:rsidRDefault="00404AC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AC7">
              <w:rPr>
                <w:rFonts w:ascii="Angsana New" w:hAnsi="Angsana New"/>
                <w:b/>
                <w:bCs/>
                <w:sz w:val="30"/>
                <w:szCs w:val="30"/>
              </w:rPr>
              <w:t>5,283</w:t>
            </w:r>
          </w:p>
        </w:tc>
        <w:tc>
          <w:tcPr>
            <w:tcW w:w="127" w:type="pct"/>
          </w:tcPr>
          <w:p w14:paraId="60F9D237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02809D" w14:textId="0C609761" w:rsidR="004F3F62" w:rsidRPr="007D222F" w:rsidRDefault="004F3F62" w:rsidP="007D2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22F">
              <w:rPr>
                <w:rFonts w:ascii="Angsana New" w:hAnsi="Angsana New"/>
                <w:b/>
                <w:bCs/>
                <w:sz w:val="30"/>
                <w:szCs w:val="30"/>
              </w:rPr>
              <w:t>5,099</w:t>
            </w:r>
          </w:p>
        </w:tc>
      </w:tr>
      <w:tr w:rsidR="004F3F62" w:rsidRPr="00134A81" w14:paraId="1E0477FE" w14:textId="77777777" w:rsidTr="00F97E24">
        <w:tc>
          <w:tcPr>
            <w:tcW w:w="2238" w:type="pct"/>
          </w:tcPr>
          <w:p w14:paraId="6650676D" w14:textId="26154B0B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96" w:type="pct"/>
          </w:tcPr>
          <w:p w14:paraId="359CB749" w14:textId="6E7316C9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8303A91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D43BEB7" w14:textId="4A6A4689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AF85DDA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5355932" w14:textId="193CBEA4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AABCDAC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FE18A6" w14:textId="5D40C7C5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F62" w:rsidRPr="00134A81" w14:paraId="08998F50" w14:textId="77777777" w:rsidTr="00817F1B">
        <w:tc>
          <w:tcPr>
            <w:tcW w:w="2238" w:type="pct"/>
          </w:tcPr>
          <w:p w14:paraId="0A58A982" w14:textId="289EA5F2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66B8492" w14:textId="79DD7110" w:rsidR="004F3F62" w:rsidRPr="00472DAE" w:rsidRDefault="00404AC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5C98C2F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0013DB4B" w14:textId="12C63C88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4D07529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C2B601E" w14:textId="3F475FAF" w:rsidR="004F3F62" w:rsidRPr="00472DAE" w:rsidRDefault="00404AC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132533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486F609" w14:textId="0E0483D1" w:rsidR="004F3F62" w:rsidRPr="00472DAE" w:rsidRDefault="004F3F62" w:rsidP="007D2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62" w:rsidRPr="00134A81" w14:paraId="6DC1A8A7" w14:textId="77777777" w:rsidTr="00817F1B">
        <w:tc>
          <w:tcPr>
            <w:tcW w:w="2238" w:type="pct"/>
          </w:tcPr>
          <w:p w14:paraId="172A0F76" w14:textId="2CDB2A6A" w:rsidR="004F3F62" w:rsidRPr="00472DAE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39FE8C0" w14:textId="41C6ABF8" w:rsidR="004F3F62" w:rsidRPr="00472DAE" w:rsidRDefault="00404AC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AC7">
              <w:rPr>
                <w:rFonts w:ascii="Angsana New" w:hAnsi="Angsana New"/>
                <w:b/>
                <w:bCs/>
                <w:sz w:val="30"/>
                <w:szCs w:val="30"/>
              </w:rPr>
              <w:t>5,283</w:t>
            </w:r>
          </w:p>
        </w:tc>
        <w:tc>
          <w:tcPr>
            <w:tcW w:w="126" w:type="pct"/>
          </w:tcPr>
          <w:p w14:paraId="68B0E125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64BA28A6" w14:textId="5A0CDEB5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26" w:type="pct"/>
          </w:tcPr>
          <w:p w14:paraId="54B64AD6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061C81C" w14:textId="6A379966" w:rsidR="004F3F62" w:rsidRPr="00472DAE" w:rsidRDefault="00404AC7" w:rsidP="007D2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AC7">
              <w:rPr>
                <w:rFonts w:ascii="Angsana New" w:hAnsi="Angsana New"/>
                <w:b/>
                <w:bCs/>
                <w:sz w:val="30"/>
                <w:szCs w:val="30"/>
              </w:rPr>
              <w:t>5,283</w:t>
            </w:r>
          </w:p>
        </w:tc>
        <w:tc>
          <w:tcPr>
            <w:tcW w:w="127" w:type="pct"/>
          </w:tcPr>
          <w:p w14:paraId="7246C83D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07CC5EC" w14:textId="5E41AAB6" w:rsidR="004F3F62" w:rsidRPr="007D222F" w:rsidRDefault="004F3F62" w:rsidP="007D2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22F">
              <w:rPr>
                <w:rFonts w:ascii="Angsana New" w:hAnsi="Angsana New"/>
                <w:b/>
                <w:bCs/>
                <w:sz w:val="30"/>
                <w:szCs w:val="30"/>
              </w:rPr>
              <w:t>5,099</w:t>
            </w:r>
          </w:p>
        </w:tc>
      </w:tr>
      <w:tr w:rsidR="004F3F62" w:rsidRPr="00134A81" w14:paraId="0C32AE65" w14:textId="77777777" w:rsidTr="00F97E24">
        <w:tc>
          <w:tcPr>
            <w:tcW w:w="2238" w:type="pct"/>
          </w:tcPr>
          <w:p w14:paraId="178A4948" w14:textId="77777777" w:rsidR="004F3F62" w:rsidRPr="00472DAE" w:rsidRDefault="004F3F62" w:rsidP="004F3F62">
            <w:pPr>
              <w:pStyle w:val="FSBlank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2F2A0DA6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B5A5F82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550F05FF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65E692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C4B4E33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03C83A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C2540C6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F62" w:rsidRPr="00134A81" w14:paraId="09BD7D58" w14:textId="77777777" w:rsidTr="00F97E24">
        <w:tc>
          <w:tcPr>
            <w:tcW w:w="2238" w:type="pct"/>
          </w:tcPr>
          <w:p w14:paraId="0F591097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596" w:type="pct"/>
          </w:tcPr>
          <w:p w14:paraId="66DE37A9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60A412F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2738C68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5DE2DA7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8A182A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CDF273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DB14E5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F62" w:rsidRPr="00FB5422" w14:paraId="015252B0" w14:textId="77777777" w:rsidTr="00F97E24">
        <w:tc>
          <w:tcPr>
            <w:tcW w:w="2238" w:type="pct"/>
          </w:tcPr>
          <w:p w14:paraId="457E5EE0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14:paraId="1C0AA346" w14:textId="3106C1B9" w:rsidR="004F3F62" w:rsidRPr="00472DAE" w:rsidRDefault="00CA6837" w:rsidP="00CA6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CA6837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26" w:type="pct"/>
          </w:tcPr>
          <w:p w14:paraId="5F267D7C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8DBB5" w14:textId="76B90ED5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26" w:type="pct"/>
          </w:tcPr>
          <w:p w14:paraId="03018A8C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D2CBD87" w14:textId="001C1948" w:rsidR="004F3F62" w:rsidRPr="00472DAE" w:rsidRDefault="00CA683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CA6837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27" w:type="pct"/>
          </w:tcPr>
          <w:p w14:paraId="686FC560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F3E2D9" w14:textId="4A85E5E6" w:rsidR="004F3F62" w:rsidRPr="00472DAE" w:rsidRDefault="004F3F62" w:rsidP="007D2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  <w:tr w:rsidR="004F3F62" w:rsidRPr="00FB5422" w14:paraId="52864342" w14:textId="77777777" w:rsidTr="00F97E24">
        <w:tc>
          <w:tcPr>
            <w:tcW w:w="2238" w:type="pct"/>
          </w:tcPr>
          <w:p w14:paraId="4E3AD1B9" w14:textId="77777777" w:rsidR="004F3F62" w:rsidRPr="00472DAE" w:rsidRDefault="004F3F62" w:rsidP="004F3F6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18C915B" w14:textId="0D0A36FD" w:rsidR="004F3F62" w:rsidRPr="00472DAE" w:rsidRDefault="00CA683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6837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26" w:type="pct"/>
          </w:tcPr>
          <w:p w14:paraId="48B12B9F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FE34B40" w14:textId="347AFECF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26" w:type="pct"/>
          </w:tcPr>
          <w:p w14:paraId="5DCAC3F2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6CBF1C2" w14:textId="4CC739D2" w:rsidR="004F3F62" w:rsidRPr="00472DAE" w:rsidRDefault="00CA6837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6837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27" w:type="pct"/>
          </w:tcPr>
          <w:p w14:paraId="190666F6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5A8A9C9" w14:textId="0DD183F8" w:rsidR="004F3F62" w:rsidRPr="00472DAE" w:rsidRDefault="004F3F62" w:rsidP="007D2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</w:tr>
    </w:tbl>
    <w:p w14:paraId="302338F1" w14:textId="77777777" w:rsidR="00930B2E" w:rsidRPr="00472DAE" w:rsidRDefault="00930B2E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77"/>
        <w:gridCol w:w="6"/>
        <w:gridCol w:w="230"/>
        <w:gridCol w:w="6"/>
        <w:gridCol w:w="1031"/>
        <w:gridCol w:w="251"/>
        <w:gridCol w:w="973"/>
        <w:gridCol w:w="255"/>
        <w:gridCol w:w="754"/>
        <w:gridCol w:w="236"/>
        <w:gridCol w:w="714"/>
        <w:gridCol w:w="259"/>
        <w:gridCol w:w="966"/>
      </w:tblGrid>
      <w:tr w:rsidR="00D9588F" w:rsidRPr="00FB5422" w14:paraId="4AEDEEB8" w14:textId="77777777" w:rsidTr="00574218">
        <w:trPr>
          <w:tblHeader/>
        </w:trPr>
        <w:tc>
          <w:tcPr>
            <w:tcW w:w="2700" w:type="dxa"/>
            <w:vAlign w:val="bottom"/>
          </w:tcPr>
          <w:p w14:paraId="5643E836" w14:textId="6ED3313A" w:rsidR="00346DBC" w:rsidRPr="00472DAE" w:rsidRDefault="0034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0630557C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1" w:type="dxa"/>
            <w:vAlign w:val="bottom"/>
          </w:tcPr>
          <w:p w14:paraId="074C1ED0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0E46BDD9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0C8B" w:rsidRPr="00FB5422" w14:paraId="4ADD2EA2" w14:textId="77777777" w:rsidTr="007D222F">
        <w:trPr>
          <w:tblHeader/>
        </w:trPr>
        <w:tc>
          <w:tcPr>
            <w:tcW w:w="2700" w:type="dxa"/>
            <w:vAlign w:val="bottom"/>
          </w:tcPr>
          <w:p w14:paraId="24EBEE39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0A1ED155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516E70" w14:textId="0A37021F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E06A03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F3E5765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AB949B" w14:textId="34699CC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F3F6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51" w:type="dxa"/>
            <w:vAlign w:val="bottom"/>
          </w:tcPr>
          <w:p w14:paraId="3270F31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5E546F7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613959" w14:textId="6844270D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5" w:type="dxa"/>
            <w:vAlign w:val="bottom"/>
          </w:tcPr>
          <w:p w14:paraId="0DE1ED5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2F5AEC9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E320E8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71633B8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06F0CED8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7AB24052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8C7FA62" w14:textId="17AFB338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F3F6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</w:tr>
      <w:tr w:rsidR="00670C8B" w:rsidRPr="00FB5422" w14:paraId="290ABB27" w14:textId="77777777" w:rsidTr="007D222F">
        <w:trPr>
          <w:tblHeader/>
        </w:trPr>
        <w:tc>
          <w:tcPr>
            <w:tcW w:w="2700" w:type="dxa"/>
            <w:vAlign w:val="bottom"/>
          </w:tcPr>
          <w:p w14:paraId="2252DD1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83" w:type="dxa"/>
            <w:gridSpan w:val="2"/>
            <w:vAlign w:val="bottom"/>
          </w:tcPr>
          <w:p w14:paraId="5FF76AFA" w14:textId="2ABA2EE1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31CFF38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1BF564C" w14:textId="1A596505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1" w:type="dxa"/>
            <w:vAlign w:val="bottom"/>
          </w:tcPr>
          <w:p w14:paraId="745E4E9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60F8E9EA" w14:textId="6DFD6899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5" w:type="dxa"/>
            <w:vAlign w:val="bottom"/>
          </w:tcPr>
          <w:p w14:paraId="48329CBC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58B3B342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0F0D873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32AC75B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9" w:type="dxa"/>
            <w:vAlign w:val="bottom"/>
          </w:tcPr>
          <w:p w14:paraId="1D2CC154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59017C4F" w14:textId="4BBEFACC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70C8B" w:rsidRPr="00FB5422" w14:paraId="367A6EAE" w14:textId="77777777" w:rsidTr="00574218">
        <w:trPr>
          <w:tblHeader/>
        </w:trPr>
        <w:tc>
          <w:tcPr>
            <w:tcW w:w="2700" w:type="dxa"/>
            <w:vAlign w:val="bottom"/>
          </w:tcPr>
          <w:p w14:paraId="1BBA9E3D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6155402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1" w:type="dxa"/>
            <w:vAlign w:val="bottom"/>
          </w:tcPr>
          <w:p w14:paraId="1E8C237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013A5924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70C8B" w:rsidRPr="00FB5422" w14:paraId="73B18BF4" w14:textId="77777777" w:rsidTr="007D222F">
        <w:tc>
          <w:tcPr>
            <w:tcW w:w="2700" w:type="dxa"/>
          </w:tcPr>
          <w:p w14:paraId="11F4D052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3" w:type="dxa"/>
            <w:gridSpan w:val="2"/>
          </w:tcPr>
          <w:p w14:paraId="77E8A730" w14:textId="6C78FC25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236" w:type="dxa"/>
            <w:gridSpan w:val="2"/>
          </w:tcPr>
          <w:p w14:paraId="3362CEA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09DC96E" w14:textId="0E653AA9" w:rsidR="00670C8B" w:rsidRPr="003A0CAC" w:rsidRDefault="003A0CAC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0CAC">
              <w:rPr>
                <w:rFonts w:asciiTheme="majorBidi" w:hAnsiTheme="majorBidi"/>
                <w:sz w:val="30"/>
                <w:szCs w:val="30"/>
              </w:rPr>
              <w:t>6.81</w:t>
            </w:r>
            <w:r w:rsidR="004F3F62" w:rsidRPr="003A0CAC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1" w:type="dxa"/>
          </w:tcPr>
          <w:p w14:paraId="70458415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5E91509" w14:textId="506DA074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0CAC"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  <w:tc>
          <w:tcPr>
            <w:tcW w:w="255" w:type="dxa"/>
          </w:tcPr>
          <w:p w14:paraId="49D8DA67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1F3F7CFC" w14:textId="681752D2" w:rsidR="00670C8B" w:rsidRPr="003A0CAC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0C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AA81AC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653D912D" w14:textId="7B30CEC4" w:rsidR="00670C8B" w:rsidRPr="003A0CAC" w:rsidRDefault="006A1C62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0CA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E03AB" w:rsidRPr="003A0CAC">
              <w:rPr>
                <w:rFonts w:asciiTheme="majorBidi" w:hAnsiTheme="majorBidi" w:cstheme="majorBidi"/>
                <w:sz w:val="30"/>
                <w:szCs w:val="30"/>
              </w:rPr>
              <w:t>1,785</w:t>
            </w:r>
            <w:r w:rsidRPr="003A0CA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05F7688F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7F72D710" w14:textId="25A69EBD" w:rsidR="00670C8B" w:rsidRPr="003A0CAC" w:rsidRDefault="003A0CAC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CAC"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</w:tr>
      <w:tr w:rsidR="00670C8B" w:rsidRPr="00FB5422" w14:paraId="3C6E6DFA" w14:textId="77777777" w:rsidTr="007D222F">
        <w:tc>
          <w:tcPr>
            <w:tcW w:w="2700" w:type="dxa"/>
          </w:tcPr>
          <w:p w14:paraId="7D52F55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  <w:gridSpan w:val="2"/>
          </w:tcPr>
          <w:p w14:paraId="729A10F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B8AE81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3AF7ACE0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4AAFEF62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5A7F4C8E" w14:textId="3D249365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C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  <w:tc>
          <w:tcPr>
            <w:tcW w:w="255" w:type="dxa"/>
          </w:tcPr>
          <w:p w14:paraId="60A8C823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4612DDC7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2E6D2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21EDE3BA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E461D74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22E4BE8A" w14:textId="374D8258" w:rsidR="00670C8B" w:rsidRPr="00F64AAB" w:rsidRDefault="00F64AAB" w:rsidP="00F64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b/>
                <w:bCs/>
              </w:rPr>
            </w:pPr>
            <w:r w:rsidRPr="00F64A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</w:t>
            </w:r>
          </w:p>
        </w:tc>
      </w:tr>
      <w:tr w:rsidR="00670C8B" w:rsidRPr="00FB5422" w14:paraId="4F1EC5AF" w14:textId="77777777" w:rsidTr="007D222F">
        <w:tc>
          <w:tcPr>
            <w:tcW w:w="3677" w:type="dxa"/>
            <w:gridSpan w:val="2"/>
          </w:tcPr>
          <w:p w14:paraId="737DF259" w14:textId="2FE3371F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36" w:type="dxa"/>
            <w:gridSpan w:val="2"/>
          </w:tcPr>
          <w:p w14:paraId="41C73B1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1331C309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713EB29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52317B41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F525417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2470CA47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CCA0E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03B040C6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1BB19C90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07CFEF5F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C8B" w:rsidRPr="00FB5422" w14:paraId="50CA33AF" w14:textId="77777777" w:rsidTr="007D222F">
        <w:tc>
          <w:tcPr>
            <w:tcW w:w="3677" w:type="dxa"/>
            <w:gridSpan w:val="2"/>
          </w:tcPr>
          <w:p w14:paraId="0208FAF2" w14:textId="52CF8B9A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</w:tcPr>
          <w:p w14:paraId="2D8FBDDA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7E7326EA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22A8E43C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44883C6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0C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CF422B1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2CE39906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241EA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64577377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09F584AF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2AEFE8FE" w14:textId="5BEC3E15" w:rsidR="00670C8B" w:rsidRPr="003A0CAC" w:rsidRDefault="00CA6837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0C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C8B" w:rsidRPr="00F7632D" w14:paraId="5F6ED696" w14:textId="77777777" w:rsidTr="007D222F">
        <w:tc>
          <w:tcPr>
            <w:tcW w:w="2700" w:type="dxa"/>
          </w:tcPr>
          <w:p w14:paraId="782DB17D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14:paraId="0BFEFE5A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0707293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04E84DDE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5EFFF6AB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1CA6E0BB" w14:textId="35820D9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C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  <w:tc>
          <w:tcPr>
            <w:tcW w:w="255" w:type="dxa"/>
          </w:tcPr>
          <w:p w14:paraId="49081AE8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56FD203B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A4B21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36B106B5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05B1FCD" w14:textId="77777777" w:rsidR="00670C8B" w:rsidRPr="003A0CAC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2DFD158" w14:textId="09736D44" w:rsidR="00670C8B" w:rsidRPr="00F64AAB" w:rsidRDefault="003A0CAC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A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</w:t>
            </w:r>
          </w:p>
        </w:tc>
      </w:tr>
    </w:tbl>
    <w:p w14:paraId="6EF8827A" w14:textId="77777777" w:rsidR="00D9588F" w:rsidRDefault="00D9588F">
      <w: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77"/>
        <w:gridCol w:w="6"/>
        <w:gridCol w:w="230"/>
        <w:gridCol w:w="6"/>
        <w:gridCol w:w="1031"/>
        <w:gridCol w:w="251"/>
        <w:gridCol w:w="992"/>
        <w:gridCol w:w="236"/>
        <w:gridCol w:w="754"/>
        <w:gridCol w:w="236"/>
        <w:gridCol w:w="714"/>
        <w:gridCol w:w="259"/>
        <w:gridCol w:w="968"/>
      </w:tblGrid>
      <w:tr w:rsidR="00D9588F" w:rsidRPr="00D97076" w14:paraId="48549A83" w14:textId="77777777" w:rsidTr="00670C8B">
        <w:trPr>
          <w:tblHeader/>
        </w:trPr>
        <w:tc>
          <w:tcPr>
            <w:tcW w:w="2700" w:type="dxa"/>
            <w:vAlign w:val="bottom"/>
          </w:tcPr>
          <w:p w14:paraId="5A05F5A4" w14:textId="77777777" w:rsidR="00D9588F" w:rsidRPr="00670C8B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31AD79CF" w14:textId="77777777" w:rsidR="00D9588F" w:rsidRPr="00670C8B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1" w:type="dxa"/>
            <w:vAlign w:val="bottom"/>
          </w:tcPr>
          <w:p w14:paraId="6726BCE2" w14:textId="77777777" w:rsidR="00D9588F" w:rsidRPr="00670C8B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9" w:type="dxa"/>
            <w:gridSpan w:val="7"/>
            <w:vAlign w:val="bottom"/>
          </w:tcPr>
          <w:p w14:paraId="54291D44" w14:textId="59F464F9" w:rsidR="00D9588F" w:rsidRPr="00670C8B" w:rsidRDefault="001C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C8B" w:rsidRPr="00D97076" w14:paraId="168B71D5" w14:textId="77777777" w:rsidTr="00670C8B">
        <w:trPr>
          <w:tblHeader/>
        </w:trPr>
        <w:tc>
          <w:tcPr>
            <w:tcW w:w="2700" w:type="dxa"/>
            <w:vAlign w:val="bottom"/>
          </w:tcPr>
          <w:p w14:paraId="70B86123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49E4ED0E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562D853" w14:textId="6E6704BB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C11AD4F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D48B11D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A96397C" w14:textId="7BCE958F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F3F6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51" w:type="dxa"/>
            <w:vAlign w:val="bottom"/>
          </w:tcPr>
          <w:p w14:paraId="4027FD99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880EAB9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EA6F2F9" w14:textId="64B9AF58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5C42F6C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225C0A8B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00D34D6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55B0D460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7BD05085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14:paraId="515B09A2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BB0BE91" w14:textId="2E6DF151" w:rsidR="00670C8B" w:rsidRPr="00670C8B" w:rsidRDefault="00670C8B" w:rsidP="007D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6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F3F6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670C8B" w:rsidRPr="00D97076" w14:paraId="0AA31604" w14:textId="77777777" w:rsidTr="00670C8B">
        <w:trPr>
          <w:tblHeader/>
        </w:trPr>
        <w:tc>
          <w:tcPr>
            <w:tcW w:w="2700" w:type="dxa"/>
            <w:vAlign w:val="bottom"/>
          </w:tcPr>
          <w:p w14:paraId="7E9AC8D7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670C8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83" w:type="dxa"/>
            <w:gridSpan w:val="2"/>
            <w:vAlign w:val="bottom"/>
          </w:tcPr>
          <w:p w14:paraId="1317D436" w14:textId="69916103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</w:tcPr>
          <w:p w14:paraId="1434CD4C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8B4A07F" w14:textId="0419E712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1" w:type="dxa"/>
            <w:vAlign w:val="bottom"/>
          </w:tcPr>
          <w:p w14:paraId="547DF157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EA08233" w14:textId="11139EEC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6EAFD86F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6B0F088B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AC79DD4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16FEA60F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9" w:type="dxa"/>
            <w:vAlign w:val="bottom"/>
          </w:tcPr>
          <w:p w14:paraId="42355156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14:paraId="127E1973" w14:textId="4EC3CE6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70C8B" w:rsidRPr="00D97076" w14:paraId="59409202" w14:textId="77777777" w:rsidTr="00670C8B">
        <w:trPr>
          <w:tblHeader/>
        </w:trPr>
        <w:tc>
          <w:tcPr>
            <w:tcW w:w="2700" w:type="dxa"/>
            <w:vAlign w:val="bottom"/>
          </w:tcPr>
          <w:p w14:paraId="2D9044A3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12A5E900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1" w:type="dxa"/>
            <w:vAlign w:val="bottom"/>
          </w:tcPr>
          <w:p w14:paraId="01E858EE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9" w:type="dxa"/>
            <w:gridSpan w:val="7"/>
            <w:vAlign w:val="bottom"/>
          </w:tcPr>
          <w:p w14:paraId="49A85137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0CAC" w:rsidRPr="00D97076" w14:paraId="6BB05950" w14:textId="77777777" w:rsidTr="003A0CAC">
        <w:tc>
          <w:tcPr>
            <w:tcW w:w="2700" w:type="dxa"/>
          </w:tcPr>
          <w:p w14:paraId="1D2E3E34" w14:textId="26B487D9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3" w:type="dxa"/>
            <w:gridSpan w:val="2"/>
          </w:tcPr>
          <w:p w14:paraId="121524D0" w14:textId="09192B24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gridSpan w:val="2"/>
          </w:tcPr>
          <w:p w14:paraId="503203D2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29C97B56" w14:textId="3B4F0174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51" w:type="dxa"/>
          </w:tcPr>
          <w:p w14:paraId="318D693C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90AF838" w14:textId="5C3B2D5D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54E13284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5E5BD84E" w14:textId="51C5C056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8606D3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24C08201" w14:textId="2A70857A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848206E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5210DB0D" w14:textId="06E71D1C" w:rsidR="003A0CAC" w:rsidRPr="009E03AB" w:rsidRDefault="003A0CAC" w:rsidP="007D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3A0CAC" w:rsidRPr="00D97076" w14:paraId="552BC7FF" w14:textId="77777777" w:rsidTr="003A0CAC">
        <w:tc>
          <w:tcPr>
            <w:tcW w:w="2700" w:type="dxa"/>
          </w:tcPr>
          <w:p w14:paraId="027724EF" w14:textId="6D076DA4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3" w:type="dxa"/>
            <w:gridSpan w:val="2"/>
          </w:tcPr>
          <w:p w14:paraId="2FD0A4F7" w14:textId="2598ACEA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236" w:type="dxa"/>
            <w:gridSpan w:val="2"/>
          </w:tcPr>
          <w:p w14:paraId="72555DCA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FFBF8DB" w14:textId="0615EC11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51" w:type="dxa"/>
          </w:tcPr>
          <w:p w14:paraId="1086C7BF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DA9AA3A" w14:textId="65483C8C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  <w:tc>
          <w:tcPr>
            <w:tcW w:w="236" w:type="dxa"/>
          </w:tcPr>
          <w:p w14:paraId="10F4439F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05D2E85B" w14:textId="39BD51D1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28AA60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3E1CEB02" w14:textId="056C950C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E03AB">
              <w:rPr>
                <w:rFonts w:asciiTheme="majorBidi" w:hAnsiTheme="majorBidi" w:cstheme="majorBidi"/>
                <w:sz w:val="30"/>
                <w:szCs w:val="30"/>
              </w:rPr>
              <w:t>1,785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76708629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55D7DC50" w14:textId="54AB5018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</w:tr>
      <w:tr w:rsidR="003A0CAC" w:rsidRPr="00D97076" w14:paraId="2B7F8022" w14:textId="77777777" w:rsidTr="009E03AB">
        <w:tc>
          <w:tcPr>
            <w:tcW w:w="2700" w:type="dxa"/>
          </w:tcPr>
          <w:p w14:paraId="675F38DD" w14:textId="375AE816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  <w:gridSpan w:val="2"/>
          </w:tcPr>
          <w:p w14:paraId="4B155837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CE61F55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734CC230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62C2A21F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FD274AC" w14:textId="1F47B90D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105,095</w:t>
            </w:r>
          </w:p>
        </w:tc>
        <w:tc>
          <w:tcPr>
            <w:tcW w:w="236" w:type="dxa"/>
          </w:tcPr>
          <w:p w14:paraId="27D2DC87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5F62EC0D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693B9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245E1AB8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933B7B8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601BF47E" w14:textId="1C7FE40F" w:rsidR="003A0CAC" w:rsidRPr="009E03AB" w:rsidRDefault="00F64AAB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103,310</w:t>
            </w:r>
          </w:p>
        </w:tc>
      </w:tr>
      <w:tr w:rsidR="003A0CAC" w:rsidRPr="00D97076" w14:paraId="7B8CE37C" w14:textId="77777777" w:rsidTr="00670C8B">
        <w:tc>
          <w:tcPr>
            <w:tcW w:w="3677" w:type="dxa"/>
            <w:gridSpan w:val="2"/>
          </w:tcPr>
          <w:p w14:paraId="55636394" w14:textId="2A30B5BD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 </w:t>
            </w:r>
          </w:p>
        </w:tc>
        <w:tc>
          <w:tcPr>
            <w:tcW w:w="236" w:type="dxa"/>
            <w:gridSpan w:val="2"/>
          </w:tcPr>
          <w:p w14:paraId="60F00CB1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7423B9AA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996A705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39232D3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B4917B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5C3E0ACD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1429F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23D5BA09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94EB0CD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3AE197E4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CAC" w:rsidRPr="00D97076" w14:paraId="7CD573DA" w14:textId="77777777" w:rsidTr="009E03AB">
        <w:tc>
          <w:tcPr>
            <w:tcW w:w="3677" w:type="dxa"/>
            <w:gridSpan w:val="2"/>
          </w:tcPr>
          <w:p w14:paraId="67000E32" w14:textId="35A762BE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</w:tcPr>
          <w:p w14:paraId="082D81A3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54D30C27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3F860803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EE3EBF" w14:textId="72F75CB6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E9EF31" w14:textId="444C5919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6A8A016A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653ED0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06277C58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3D9FA16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4C5BE7B9" w14:textId="111691FC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0CAC" w:rsidRPr="00D97076" w14:paraId="59D1681E" w14:textId="77777777" w:rsidTr="003A0CAC">
        <w:tc>
          <w:tcPr>
            <w:tcW w:w="2700" w:type="dxa"/>
          </w:tcPr>
          <w:p w14:paraId="23CA759F" w14:textId="59BD36E4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14:paraId="290F1F51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4313600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2EF17418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7FFF8B3D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8DB127" w14:textId="2AA74EE2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105,095</w:t>
            </w:r>
          </w:p>
        </w:tc>
        <w:tc>
          <w:tcPr>
            <w:tcW w:w="236" w:type="dxa"/>
          </w:tcPr>
          <w:p w14:paraId="1BD1E0BD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5DA775A5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9239D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02B834BA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FCB6C41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6A04EBA7" w14:textId="1C606D04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103,310</w:t>
            </w:r>
          </w:p>
        </w:tc>
      </w:tr>
    </w:tbl>
    <w:p w14:paraId="2ED64BF8" w14:textId="77777777" w:rsidR="00D9588F" w:rsidRPr="00472DAE" w:rsidRDefault="00D9588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17"/>
        <w:gridCol w:w="258"/>
        <w:gridCol w:w="1225"/>
        <w:gridCol w:w="279"/>
        <w:gridCol w:w="1221"/>
        <w:gridCol w:w="238"/>
        <w:gridCol w:w="1236"/>
      </w:tblGrid>
      <w:tr w:rsidR="007D222F" w:rsidRPr="00D97076" w14:paraId="50EE1E0A" w14:textId="77777777" w:rsidTr="007D222F">
        <w:tc>
          <w:tcPr>
            <w:tcW w:w="1970" w:type="pct"/>
          </w:tcPr>
          <w:p w14:paraId="6F8CB046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เจ้าหนี้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หมุนเวียนอื่น</w:t>
            </w:r>
          </w:p>
        </w:tc>
        <w:tc>
          <w:tcPr>
            <w:tcW w:w="1442" w:type="pct"/>
            <w:gridSpan w:val="3"/>
          </w:tcPr>
          <w:p w14:paraId="03537295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35F6910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pct"/>
            <w:gridSpan w:val="3"/>
          </w:tcPr>
          <w:p w14:paraId="6E4E67B9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22F" w:rsidRPr="00D97076" w14:paraId="2452AB56" w14:textId="77777777" w:rsidTr="007D222F">
        <w:tc>
          <w:tcPr>
            <w:tcW w:w="1970" w:type="pct"/>
          </w:tcPr>
          <w:p w14:paraId="5A034CF5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4BAC3F5A" w14:textId="0AC1B9E4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2A072C33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0376575" w14:textId="3A474DEA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183C3DE8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A1F9F42" w14:textId="3740E58C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0A2D86BD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0F96B962" w14:textId="5ABBC93E" w:rsidR="004F3F62" w:rsidRPr="00472DAE" w:rsidRDefault="004F3F62" w:rsidP="007D2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7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D222F" w:rsidRPr="00D97076" w14:paraId="0042BCA0" w14:textId="77777777" w:rsidTr="007D222F">
        <w:tc>
          <w:tcPr>
            <w:tcW w:w="1970" w:type="pct"/>
          </w:tcPr>
          <w:p w14:paraId="1283C7B4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6491067A" w14:textId="79FFA86F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2AB2581A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6EAB8DC" w14:textId="389792B0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45C29A7A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5AD09E5" w14:textId="150E528B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6A616C48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683FB0C" w14:textId="3BC1F1A5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F3F62" w:rsidRPr="00D97076" w14:paraId="714D8979" w14:textId="77777777" w:rsidTr="007D222F">
        <w:tc>
          <w:tcPr>
            <w:tcW w:w="1970" w:type="pct"/>
          </w:tcPr>
          <w:p w14:paraId="1B4B019F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0" w:type="pct"/>
            <w:gridSpan w:val="7"/>
          </w:tcPr>
          <w:p w14:paraId="2789ECC8" w14:textId="77777777" w:rsidR="004F3F62" w:rsidRPr="00804CA4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4C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222F" w:rsidRPr="00D97076" w14:paraId="533B9FFA" w14:textId="77777777" w:rsidTr="007D222F">
        <w:tc>
          <w:tcPr>
            <w:tcW w:w="1970" w:type="pct"/>
          </w:tcPr>
          <w:p w14:paraId="469FD879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0" w:type="pct"/>
          </w:tcPr>
          <w:p w14:paraId="7D407AFC" w14:textId="31DB421D" w:rsidR="004F3F62" w:rsidRPr="00472DAE" w:rsidRDefault="00770764" w:rsidP="0077076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138" w:type="pct"/>
          </w:tcPr>
          <w:p w14:paraId="2DBB1E5E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7E88C9B2" w14:textId="53F074BD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49" w:type="pct"/>
          </w:tcPr>
          <w:p w14:paraId="60AEB1CA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28E7839A" w14:textId="4EE06532" w:rsidR="004F3F62" w:rsidRPr="00472DAE" w:rsidRDefault="00770764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127" w:type="pct"/>
          </w:tcPr>
          <w:p w14:paraId="54B07007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FC6A885" w14:textId="64F86404" w:rsidR="004F3F62" w:rsidRPr="00472DAE" w:rsidRDefault="004F3F62" w:rsidP="007D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7D222F" w:rsidRPr="00ED6057" w14:paraId="04F6656E" w14:textId="77777777" w:rsidTr="007D222F">
        <w:tc>
          <w:tcPr>
            <w:tcW w:w="1970" w:type="pct"/>
          </w:tcPr>
          <w:p w14:paraId="3175135C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73748C95" w14:textId="1B2B8367" w:rsidR="004F3F62" w:rsidRPr="00472DAE" w:rsidRDefault="00770764" w:rsidP="004F3F6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15,260</w:t>
            </w:r>
          </w:p>
        </w:tc>
        <w:tc>
          <w:tcPr>
            <w:tcW w:w="138" w:type="pct"/>
          </w:tcPr>
          <w:p w14:paraId="59421A00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7EC652A" w14:textId="360C0CF6" w:rsidR="004F3F62" w:rsidRPr="00472DAE" w:rsidRDefault="00653FF5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20,688</w:t>
            </w:r>
          </w:p>
        </w:tc>
        <w:tc>
          <w:tcPr>
            <w:tcW w:w="149" w:type="pct"/>
          </w:tcPr>
          <w:p w14:paraId="22F1DD11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3BAA2BA" w14:textId="32403D9B" w:rsidR="004F3F62" w:rsidRPr="00472DAE" w:rsidRDefault="00770764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15,260</w:t>
            </w:r>
          </w:p>
        </w:tc>
        <w:tc>
          <w:tcPr>
            <w:tcW w:w="127" w:type="pct"/>
          </w:tcPr>
          <w:p w14:paraId="1A019356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497E14F2" w14:textId="4A1A2A43" w:rsidR="004F3F62" w:rsidRPr="00472DAE" w:rsidRDefault="00653FF5" w:rsidP="007D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20,688</w:t>
            </w:r>
          </w:p>
        </w:tc>
      </w:tr>
      <w:tr w:rsidR="007D222F" w:rsidRPr="00A74DEE" w14:paraId="7D238E6C" w14:textId="77777777" w:rsidTr="007D222F">
        <w:tc>
          <w:tcPr>
            <w:tcW w:w="1970" w:type="pct"/>
          </w:tcPr>
          <w:p w14:paraId="7B9DD472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0EC0F0D" w14:textId="14649FFE" w:rsidR="004F3F62" w:rsidRPr="00472DAE" w:rsidRDefault="00770764" w:rsidP="004F3F6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16,246</w:t>
            </w:r>
          </w:p>
        </w:tc>
        <w:tc>
          <w:tcPr>
            <w:tcW w:w="138" w:type="pct"/>
          </w:tcPr>
          <w:p w14:paraId="2B0A4675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43DBD29" w14:textId="0FCA7C5E" w:rsidR="004F3F62" w:rsidRPr="00472DAE" w:rsidRDefault="00653FF5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21,324</w:t>
            </w:r>
          </w:p>
        </w:tc>
        <w:tc>
          <w:tcPr>
            <w:tcW w:w="149" w:type="pct"/>
          </w:tcPr>
          <w:p w14:paraId="0F8EB2C0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706C35F5" w14:textId="41120DCC" w:rsidR="004F3F62" w:rsidRPr="00472DAE" w:rsidRDefault="00770764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16,246</w:t>
            </w:r>
          </w:p>
        </w:tc>
        <w:tc>
          <w:tcPr>
            <w:tcW w:w="127" w:type="pct"/>
          </w:tcPr>
          <w:p w14:paraId="025ED96A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BC77015" w14:textId="2A5998D4" w:rsidR="004F3F62" w:rsidRPr="00007A9B" w:rsidRDefault="00653FF5" w:rsidP="007D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21,324</w:t>
            </w:r>
          </w:p>
        </w:tc>
      </w:tr>
    </w:tbl>
    <w:p w14:paraId="56290F41" w14:textId="55D26272" w:rsidR="00061F2F" w:rsidRDefault="00061F2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br w:type="page"/>
      </w:r>
    </w:p>
    <w:p w14:paraId="33E73B05" w14:textId="4B3F4956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72DAE">
        <w:rPr>
          <w:rFonts w:asciiTheme="majorBidi" w:hAnsiTheme="majorBidi" w:cstheme="majorBidi"/>
          <w:bCs/>
          <w:i/>
          <w:iCs/>
          <w:sz w:val="30"/>
          <w:szCs w:val="30"/>
          <w:cs/>
        </w:rPr>
        <w:t>รายได้รอตัดบัญชีกิจการที่เกี่ยวข้องกัน</w:t>
      </w:r>
    </w:p>
    <w:p w14:paraId="48CFF22D" w14:textId="77777777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72DAE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11DFCF66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75"/>
        <w:gridCol w:w="1170"/>
        <w:gridCol w:w="273"/>
        <w:gridCol w:w="1172"/>
        <w:gridCol w:w="273"/>
        <w:gridCol w:w="1159"/>
      </w:tblGrid>
      <w:tr w:rsidR="00120C92" w:rsidRPr="00D97076" w14:paraId="35BD5F56" w14:textId="77777777" w:rsidTr="0022487F">
        <w:trPr>
          <w:tblHeader/>
        </w:trPr>
        <w:tc>
          <w:tcPr>
            <w:tcW w:w="2038" w:type="pct"/>
          </w:tcPr>
          <w:p w14:paraId="29CF1ECA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09DCEE26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A8D535" w14:textId="77777777" w:rsidR="00120C92" w:rsidRPr="00472DAE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pct"/>
            <w:gridSpan w:val="3"/>
          </w:tcPr>
          <w:p w14:paraId="1708554E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24E" w:rsidRPr="00D97076" w14:paraId="77B3FEA5" w14:textId="77777777" w:rsidTr="00CA07A2">
        <w:trPr>
          <w:tblHeader/>
        </w:trPr>
        <w:tc>
          <w:tcPr>
            <w:tcW w:w="2038" w:type="pct"/>
          </w:tcPr>
          <w:p w14:paraId="50170853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A727BB" w14:textId="1A80AB74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0DABE0AB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D6A849" w14:textId="4FABD51A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702B9C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9E0F83" w14:textId="436B9674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0C5F6F9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5A074F8" w14:textId="36E7BDB9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A324E" w:rsidRPr="00D97076" w14:paraId="70A3FB69" w14:textId="77777777" w:rsidTr="0022487F">
        <w:trPr>
          <w:tblHeader/>
        </w:trPr>
        <w:tc>
          <w:tcPr>
            <w:tcW w:w="2038" w:type="pct"/>
          </w:tcPr>
          <w:p w14:paraId="4F3CF4C1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708670D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24E" w:rsidRPr="00D97076" w14:paraId="124156D0" w14:textId="77777777" w:rsidTr="009E03AB">
        <w:tc>
          <w:tcPr>
            <w:tcW w:w="2038" w:type="pct"/>
          </w:tcPr>
          <w:p w14:paraId="5DF0EF8B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2" w:type="pct"/>
          </w:tcPr>
          <w:p w14:paraId="7F227FD5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8F1480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1251BC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D66DF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458050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583FE7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898354B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4489" w:rsidRPr="00D97076" w14:paraId="4579238A" w14:textId="77777777" w:rsidTr="00D958EF">
        <w:tc>
          <w:tcPr>
            <w:tcW w:w="2038" w:type="pct"/>
          </w:tcPr>
          <w:p w14:paraId="6FAC37DC" w14:textId="50C0A956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14:paraId="3CE7EC02" w14:textId="560F592C" w:rsidR="002F4489" w:rsidRPr="00472DAE" w:rsidRDefault="009E03AB" w:rsidP="002F4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344,30</w:t>
            </w:r>
            <w:r w:rsidR="002C07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2855D096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2FC562" w14:textId="210510B5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300,353</w:t>
            </w:r>
          </w:p>
        </w:tc>
        <w:tc>
          <w:tcPr>
            <w:tcW w:w="147" w:type="pct"/>
          </w:tcPr>
          <w:p w14:paraId="66B437F6" w14:textId="77777777" w:rsidR="002F4489" w:rsidRPr="00472DAE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D3BFD8" w14:textId="145D5981" w:rsidR="002F4489" w:rsidRPr="00472DAE" w:rsidRDefault="009E03AB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344,30</w:t>
            </w:r>
            <w:r w:rsidR="007B50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8739564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536E197" w14:textId="4384A9E8" w:rsidR="002F4489" w:rsidRPr="00472DAE" w:rsidRDefault="002F4489" w:rsidP="007D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300,</w:t>
            </w:r>
            <w:r w:rsidR="002C0723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2F4489" w:rsidRPr="00D97076" w14:paraId="6C18629D" w14:textId="77777777" w:rsidTr="00D95190">
        <w:tc>
          <w:tcPr>
            <w:tcW w:w="2038" w:type="pct"/>
          </w:tcPr>
          <w:p w14:paraId="33B1E534" w14:textId="4DCFD388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รับเงินค่าตอบแทนการใช้พื้นที่และ</w:t>
            </w:r>
          </w:p>
        </w:tc>
        <w:tc>
          <w:tcPr>
            <w:tcW w:w="632" w:type="pct"/>
          </w:tcPr>
          <w:p w14:paraId="4AB2D0DC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036103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1AD88CF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662313" w14:textId="77777777" w:rsidR="002F4489" w:rsidRPr="00472DAE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5C5A61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42A35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2D40D8C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489" w:rsidRPr="00D97076" w14:paraId="567EDF50" w14:textId="77777777" w:rsidTr="00D95190">
        <w:tc>
          <w:tcPr>
            <w:tcW w:w="2038" w:type="pct"/>
          </w:tcPr>
          <w:p w14:paraId="7DA2F4CB" w14:textId="2197356B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โครงสร้างพื้นฐานในระหว่างปี</w:t>
            </w:r>
          </w:p>
        </w:tc>
        <w:tc>
          <w:tcPr>
            <w:tcW w:w="632" w:type="pct"/>
          </w:tcPr>
          <w:p w14:paraId="6F95FA71" w14:textId="26F1EB16" w:rsidR="002F4489" w:rsidRPr="00472DAE" w:rsidRDefault="00770764" w:rsidP="002F4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48" w:type="pct"/>
          </w:tcPr>
          <w:p w14:paraId="67B5B410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0C9C31F" w14:textId="4A1C40EF" w:rsidR="002F4489" w:rsidRPr="00A633CF" w:rsidRDefault="00770764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62,400</w:t>
            </w:r>
          </w:p>
        </w:tc>
        <w:tc>
          <w:tcPr>
            <w:tcW w:w="147" w:type="pct"/>
          </w:tcPr>
          <w:p w14:paraId="174F5907" w14:textId="77777777" w:rsidR="002F4489" w:rsidRPr="00A633CF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171012" w14:textId="5FBCBAFA" w:rsidR="002F4489" w:rsidRPr="00A633CF" w:rsidRDefault="00770764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47" w:type="pct"/>
          </w:tcPr>
          <w:p w14:paraId="41D07B06" w14:textId="77777777" w:rsidR="002F4489" w:rsidRPr="00A633CF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60C7203" w14:textId="6804D03D" w:rsidR="002F4489" w:rsidRPr="00A633CF" w:rsidRDefault="00770764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62,400</w:t>
            </w:r>
          </w:p>
        </w:tc>
      </w:tr>
      <w:tr w:rsidR="002F4489" w:rsidRPr="00083CE5" w14:paraId="1010C771" w14:textId="77777777" w:rsidTr="00D95190">
        <w:tc>
          <w:tcPr>
            <w:tcW w:w="2038" w:type="pct"/>
          </w:tcPr>
          <w:p w14:paraId="1CE549C3" w14:textId="07227C7C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472DAE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34B76CA" w14:textId="55273AB7" w:rsidR="002F4489" w:rsidRPr="00472DAE" w:rsidRDefault="00770764" w:rsidP="002F4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(17,997)</w:t>
            </w:r>
          </w:p>
        </w:tc>
        <w:tc>
          <w:tcPr>
            <w:tcW w:w="148" w:type="pct"/>
          </w:tcPr>
          <w:p w14:paraId="2118D8A9" w14:textId="77777777" w:rsidR="002F4489" w:rsidRPr="00472DAE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13C847D" w14:textId="6314BAEB" w:rsidR="002F4489" w:rsidRPr="00A633CF" w:rsidRDefault="00770764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(18,444)</w:t>
            </w:r>
          </w:p>
        </w:tc>
        <w:tc>
          <w:tcPr>
            <w:tcW w:w="147" w:type="pct"/>
          </w:tcPr>
          <w:p w14:paraId="19B398FD" w14:textId="77777777" w:rsidR="002F4489" w:rsidRPr="00A633CF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A00D2C4" w14:textId="0F5E79C2" w:rsidR="002F4489" w:rsidRPr="00A633CF" w:rsidRDefault="00770764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(17,997)</w:t>
            </w:r>
          </w:p>
        </w:tc>
        <w:tc>
          <w:tcPr>
            <w:tcW w:w="147" w:type="pct"/>
          </w:tcPr>
          <w:p w14:paraId="2CA26D2A" w14:textId="77777777" w:rsidR="002F4489" w:rsidRPr="00A633CF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E42B46E" w14:textId="0D09CF24" w:rsidR="002F4489" w:rsidRPr="00A633CF" w:rsidRDefault="00770764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(18,444)</w:t>
            </w:r>
          </w:p>
        </w:tc>
      </w:tr>
      <w:tr w:rsidR="002F4489" w:rsidRPr="00D97076" w14:paraId="05CA1590" w14:textId="77777777" w:rsidTr="00D95190">
        <w:tc>
          <w:tcPr>
            <w:tcW w:w="2038" w:type="pct"/>
          </w:tcPr>
          <w:p w14:paraId="6EBFE7AE" w14:textId="2B54A93F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4F3F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/31 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327EFCD" w14:textId="34F81381" w:rsidR="002F4489" w:rsidRPr="00472DAE" w:rsidRDefault="00770764" w:rsidP="0077076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386,312</w:t>
            </w:r>
          </w:p>
        </w:tc>
        <w:tc>
          <w:tcPr>
            <w:tcW w:w="148" w:type="pct"/>
          </w:tcPr>
          <w:p w14:paraId="3E277366" w14:textId="77777777" w:rsidR="002F4489" w:rsidRPr="00472DAE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A82E76D" w14:textId="108EBA41" w:rsidR="002F4489" w:rsidRPr="00A633CF" w:rsidRDefault="00770764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344,309</w:t>
            </w:r>
          </w:p>
        </w:tc>
        <w:tc>
          <w:tcPr>
            <w:tcW w:w="147" w:type="pct"/>
          </w:tcPr>
          <w:p w14:paraId="5AF4EC21" w14:textId="77777777" w:rsidR="002F4489" w:rsidRPr="00A633CF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1139C49" w14:textId="2D3F0F32" w:rsidR="002F4489" w:rsidRPr="00A633CF" w:rsidRDefault="00770764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386,312</w:t>
            </w:r>
          </w:p>
        </w:tc>
        <w:tc>
          <w:tcPr>
            <w:tcW w:w="147" w:type="pct"/>
          </w:tcPr>
          <w:p w14:paraId="685F5E61" w14:textId="77777777" w:rsidR="002F4489" w:rsidRPr="00A633CF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DB4A27B" w14:textId="10BA4B7B" w:rsidR="002F4489" w:rsidRPr="00A633CF" w:rsidRDefault="00770764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344,309</w:t>
            </w:r>
          </w:p>
        </w:tc>
      </w:tr>
      <w:tr w:rsidR="002F4489" w:rsidRPr="00D97076" w14:paraId="274D90F4" w14:textId="77777777" w:rsidTr="00D95190">
        <w:tc>
          <w:tcPr>
            <w:tcW w:w="2038" w:type="pct"/>
          </w:tcPr>
          <w:p w14:paraId="1A7831F7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1021A0D5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523C585" w14:textId="77777777" w:rsidR="002F4489" w:rsidRPr="00472DAE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85D7DB8" w14:textId="77777777" w:rsidR="002F4489" w:rsidRPr="00A633CF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ACE62B" w14:textId="77777777" w:rsidR="002F4489" w:rsidRPr="00A633CF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4506CFDF" w14:textId="77777777" w:rsidR="002F4489" w:rsidRPr="00A633CF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1616618" w14:textId="77777777" w:rsidR="002F4489" w:rsidRPr="00A633CF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00967686" w14:textId="77777777" w:rsidR="002F4489" w:rsidRPr="00A633CF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0764" w:rsidRPr="00D97076" w14:paraId="3F87DEE0" w14:textId="77777777" w:rsidTr="00D95190">
        <w:tc>
          <w:tcPr>
            <w:tcW w:w="2038" w:type="pct"/>
          </w:tcPr>
          <w:p w14:paraId="7A751BC6" w14:textId="73CD73B0" w:rsidR="00770764" w:rsidRPr="00472DAE" w:rsidRDefault="00770764" w:rsidP="0077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2" w:type="pct"/>
          </w:tcPr>
          <w:p w14:paraId="79B78518" w14:textId="57BFC021" w:rsidR="00770764" w:rsidRPr="00472DAE" w:rsidRDefault="00B83E06" w:rsidP="0077076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83E06">
              <w:rPr>
                <w:rFonts w:asciiTheme="majorBidi" w:hAnsiTheme="majorBidi" w:cstheme="majorBidi"/>
                <w:sz w:val="30"/>
                <w:szCs w:val="30"/>
              </w:rPr>
              <w:t>24,557</w:t>
            </w:r>
          </w:p>
        </w:tc>
        <w:tc>
          <w:tcPr>
            <w:tcW w:w="148" w:type="pct"/>
          </w:tcPr>
          <w:p w14:paraId="1079E7D4" w14:textId="77777777" w:rsidR="00770764" w:rsidRPr="00472DAE" w:rsidRDefault="00770764" w:rsidP="007707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2FBF581B" w14:textId="5ABF0197" w:rsidR="00770764" w:rsidRPr="00A633CF" w:rsidRDefault="00770764" w:rsidP="0077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19,506</w:t>
            </w:r>
          </w:p>
        </w:tc>
        <w:tc>
          <w:tcPr>
            <w:tcW w:w="147" w:type="pct"/>
          </w:tcPr>
          <w:p w14:paraId="5AA3BE1A" w14:textId="77777777" w:rsidR="00770764" w:rsidRPr="00A633CF" w:rsidRDefault="00770764" w:rsidP="007707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6C0D16C" w14:textId="1DF68B93" w:rsidR="00770764" w:rsidRPr="00A633CF" w:rsidRDefault="00B83E06" w:rsidP="0077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83E06">
              <w:rPr>
                <w:rFonts w:asciiTheme="majorBidi" w:hAnsiTheme="majorBidi" w:cstheme="majorBidi"/>
                <w:sz w:val="30"/>
                <w:szCs w:val="30"/>
              </w:rPr>
              <w:t>24,557</w:t>
            </w:r>
          </w:p>
        </w:tc>
        <w:tc>
          <w:tcPr>
            <w:tcW w:w="147" w:type="pct"/>
          </w:tcPr>
          <w:p w14:paraId="3E2EFE3E" w14:textId="77777777" w:rsidR="00770764" w:rsidRPr="00A633CF" w:rsidRDefault="00770764" w:rsidP="007707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BDC5A7B" w14:textId="0C3F620D" w:rsidR="00770764" w:rsidRPr="00A633CF" w:rsidRDefault="00770764" w:rsidP="0077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19,506</w:t>
            </w:r>
          </w:p>
        </w:tc>
      </w:tr>
      <w:tr w:rsidR="00770764" w:rsidRPr="00D97076" w14:paraId="64ED0904" w14:textId="77777777" w:rsidTr="00D95190">
        <w:tc>
          <w:tcPr>
            <w:tcW w:w="2038" w:type="pct"/>
          </w:tcPr>
          <w:p w14:paraId="2BC5D154" w14:textId="77777777" w:rsidR="00770764" w:rsidRPr="00472DAE" w:rsidRDefault="00770764" w:rsidP="0077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EFC44DA" w14:textId="1F53B690" w:rsidR="00770764" w:rsidRPr="00472DAE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83E06">
              <w:rPr>
                <w:rFonts w:asciiTheme="majorBidi" w:hAnsiTheme="majorBidi" w:cstheme="majorBidi"/>
                <w:sz w:val="30"/>
                <w:szCs w:val="30"/>
              </w:rPr>
              <w:t>361,755</w:t>
            </w:r>
          </w:p>
        </w:tc>
        <w:tc>
          <w:tcPr>
            <w:tcW w:w="148" w:type="pct"/>
          </w:tcPr>
          <w:p w14:paraId="0EEA4806" w14:textId="77777777" w:rsidR="00770764" w:rsidRPr="00472DAE" w:rsidRDefault="00770764" w:rsidP="007707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CD9C613" w14:textId="428A76C6" w:rsidR="00770764" w:rsidRPr="00A633CF" w:rsidRDefault="00770764" w:rsidP="0077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324,803</w:t>
            </w:r>
          </w:p>
        </w:tc>
        <w:tc>
          <w:tcPr>
            <w:tcW w:w="147" w:type="pct"/>
          </w:tcPr>
          <w:p w14:paraId="5990B412" w14:textId="77777777" w:rsidR="00770764" w:rsidRPr="00A633CF" w:rsidRDefault="00770764" w:rsidP="007707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F590955" w14:textId="15F01D77" w:rsidR="00770764" w:rsidRPr="00A633CF" w:rsidRDefault="00B83E06" w:rsidP="0077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83E06">
              <w:rPr>
                <w:rFonts w:asciiTheme="majorBidi" w:hAnsiTheme="majorBidi" w:cstheme="majorBidi"/>
                <w:sz w:val="30"/>
                <w:szCs w:val="30"/>
              </w:rPr>
              <w:t>361,755</w:t>
            </w:r>
          </w:p>
        </w:tc>
        <w:tc>
          <w:tcPr>
            <w:tcW w:w="147" w:type="pct"/>
          </w:tcPr>
          <w:p w14:paraId="35C7BFD8" w14:textId="77777777" w:rsidR="00770764" w:rsidRPr="00A633CF" w:rsidRDefault="00770764" w:rsidP="007707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B17A3A0" w14:textId="76A153C0" w:rsidR="00770764" w:rsidRPr="00A633CF" w:rsidRDefault="00770764" w:rsidP="0077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sz w:val="30"/>
                <w:szCs w:val="30"/>
              </w:rPr>
              <w:t>324,803</w:t>
            </w:r>
          </w:p>
        </w:tc>
      </w:tr>
      <w:tr w:rsidR="00770764" w:rsidRPr="00A74DEE" w14:paraId="3BFE5313" w14:textId="77777777" w:rsidTr="00D95190">
        <w:tc>
          <w:tcPr>
            <w:tcW w:w="2038" w:type="pct"/>
          </w:tcPr>
          <w:p w14:paraId="747FBAC3" w14:textId="77777777" w:rsidR="00770764" w:rsidRPr="00472DAE" w:rsidRDefault="00770764" w:rsidP="0077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32CC2A6" w14:textId="34C59055" w:rsidR="00770764" w:rsidRPr="00472DAE" w:rsidRDefault="00B83E06" w:rsidP="0077076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386,312</w:t>
            </w:r>
          </w:p>
        </w:tc>
        <w:tc>
          <w:tcPr>
            <w:tcW w:w="148" w:type="pct"/>
          </w:tcPr>
          <w:p w14:paraId="4734453A" w14:textId="77777777" w:rsidR="00770764" w:rsidRPr="00472DAE" w:rsidRDefault="00770764" w:rsidP="007707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B50A3A1" w14:textId="13644205" w:rsidR="00770764" w:rsidRPr="00472DAE" w:rsidRDefault="00770764" w:rsidP="0077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344,309</w:t>
            </w:r>
          </w:p>
        </w:tc>
        <w:tc>
          <w:tcPr>
            <w:tcW w:w="147" w:type="pct"/>
          </w:tcPr>
          <w:p w14:paraId="1FA21E00" w14:textId="77777777" w:rsidR="00770764" w:rsidRPr="00472DAE" w:rsidRDefault="00770764" w:rsidP="007707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965968E" w14:textId="1F705DA7" w:rsidR="00770764" w:rsidRPr="00472DAE" w:rsidRDefault="00B83E06" w:rsidP="0077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386,312</w:t>
            </w:r>
          </w:p>
        </w:tc>
        <w:tc>
          <w:tcPr>
            <w:tcW w:w="147" w:type="pct"/>
          </w:tcPr>
          <w:p w14:paraId="394D9409" w14:textId="77777777" w:rsidR="00770764" w:rsidRPr="00472DAE" w:rsidRDefault="00770764" w:rsidP="007707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034FDED" w14:textId="2616F472" w:rsidR="00770764" w:rsidRPr="008739F2" w:rsidRDefault="00770764" w:rsidP="0077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344,309</w:t>
            </w:r>
          </w:p>
        </w:tc>
      </w:tr>
    </w:tbl>
    <w:p w14:paraId="26C5E1FC" w14:textId="77777777" w:rsidR="00120C92" w:rsidRDefault="00120C92" w:rsidP="00873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1"/>
        <w:gridCol w:w="271"/>
        <w:gridCol w:w="1172"/>
        <w:gridCol w:w="271"/>
        <w:gridCol w:w="1172"/>
        <w:gridCol w:w="271"/>
        <w:gridCol w:w="1163"/>
      </w:tblGrid>
      <w:tr w:rsidR="00120C92" w:rsidRPr="00D80B8D" w14:paraId="6782D1AF" w14:textId="77777777" w:rsidTr="00A02D75">
        <w:tc>
          <w:tcPr>
            <w:tcW w:w="2039" w:type="pct"/>
          </w:tcPr>
          <w:p w14:paraId="107B5179" w14:textId="77777777" w:rsidR="00120C92" w:rsidRPr="00472DAE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10" w:type="pct"/>
            <w:gridSpan w:val="3"/>
          </w:tcPr>
          <w:p w14:paraId="65F14906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48B629D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22530F68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F62" w:rsidRPr="00D80B8D" w14:paraId="6C8D0870" w14:textId="77777777" w:rsidTr="00A02D75">
        <w:tc>
          <w:tcPr>
            <w:tcW w:w="2039" w:type="pct"/>
          </w:tcPr>
          <w:p w14:paraId="20B31CAA" w14:textId="77777777" w:rsidR="004F3F62" w:rsidRPr="00472DAE" w:rsidRDefault="004F3F62" w:rsidP="004F3F6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25F636D" w14:textId="00143AB4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707612E1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CBF2A1C" w14:textId="6A61E7D3" w:rsidR="004F3F62" w:rsidRPr="00472DAE" w:rsidRDefault="004F3F62" w:rsidP="00F9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CBF756C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80896CF" w14:textId="4EB6723F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2C8E7697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0684E34" w14:textId="039E0FFD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F3F62" w:rsidRPr="00D80B8D" w14:paraId="721A2DA8" w14:textId="77777777" w:rsidTr="00A02D75">
        <w:tc>
          <w:tcPr>
            <w:tcW w:w="2039" w:type="pct"/>
          </w:tcPr>
          <w:p w14:paraId="7989B216" w14:textId="77777777" w:rsidR="004F3F62" w:rsidRPr="00472DAE" w:rsidRDefault="004F3F62" w:rsidP="004F3F6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281EA82" w14:textId="3CD99AED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D0E4216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70A1D0F" w14:textId="7DAC3564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A09A4D7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F057E29" w14:textId="376FA95B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0C5AB43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A47DDF1" w14:textId="6DF4F9C1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F3F62" w:rsidRPr="00D80B8D" w14:paraId="04FC7415" w14:textId="77777777" w:rsidTr="0022487F">
        <w:tc>
          <w:tcPr>
            <w:tcW w:w="2039" w:type="pct"/>
          </w:tcPr>
          <w:p w14:paraId="715679CB" w14:textId="77777777" w:rsidR="004F3F62" w:rsidRPr="00472DAE" w:rsidRDefault="004F3F62" w:rsidP="004F3F6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1D8B5304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E06" w:rsidRPr="00D80B8D" w14:paraId="35A9D8D7" w14:textId="77777777" w:rsidTr="00D958EF">
        <w:tc>
          <w:tcPr>
            <w:tcW w:w="2039" w:type="pct"/>
          </w:tcPr>
          <w:p w14:paraId="63FE02DF" w14:textId="77777777" w:rsidR="00B83E06" w:rsidRPr="00472DAE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22C11C86" w14:textId="337CE980" w:rsidR="00B83E06" w:rsidRPr="00472DAE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65700FA7" w14:textId="77777777" w:rsidR="00B83E06" w:rsidRPr="00472DAE" w:rsidRDefault="00B83E06" w:rsidP="00B83E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71564BE" w14:textId="6BE16ACF" w:rsidR="00B83E06" w:rsidRPr="00472DAE" w:rsidRDefault="00B83E06" w:rsidP="00F9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2AC69628" w14:textId="77777777" w:rsidR="00B83E06" w:rsidRPr="00472DAE" w:rsidRDefault="00B83E06" w:rsidP="00B83E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7B3ACD" w14:textId="1A56E1F5" w:rsidR="00B83E06" w:rsidRPr="00472DAE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558B7BC6" w14:textId="77777777" w:rsidR="00B83E06" w:rsidRPr="00472DAE" w:rsidRDefault="00B83E06" w:rsidP="00B83E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31848B3" w14:textId="0E8693A8" w:rsidR="00B83E06" w:rsidRPr="00472DAE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B83E06" w:rsidRPr="00D80B8D" w14:paraId="6246BA79" w14:textId="77777777" w:rsidTr="00D958EF">
        <w:tc>
          <w:tcPr>
            <w:tcW w:w="2039" w:type="pct"/>
          </w:tcPr>
          <w:p w14:paraId="4FF07377" w14:textId="77777777" w:rsidR="00B83E06" w:rsidRPr="00472DAE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2" w:type="pct"/>
          </w:tcPr>
          <w:p w14:paraId="568A8162" w14:textId="5A16B0EF" w:rsidR="00B83E06" w:rsidRPr="00472DAE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1A926EAF" w14:textId="77777777" w:rsidR="00B83E06" w:rsidRPr="00472DAE" w:rsidRDefault="00B83E06" w:rsidP="00B83E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AD007E" w14:textId="41CB7545" w:rsidR="00B83E06" w:rsidRPr="00472DAE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DF8E892" w14:textId="77777777" w:rsidR="00B83E06" w:rsidRPr="00472DAE" w:rsidRDefault="00B83E06" w:rsidP="00B83E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0FEFA2F" w14:textId="122742C2" w:rsidR="00B83E06" w:rsidRPr="00472DAE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0D0D26A" w14:textId="77777777" w:rsidR="00B83E06" w:rsidRPr="00472DAE" w:rsidRDefault="00B83E06" w:rsidP="00B83E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624F137" w14:textId="5BDB4F26" w:rsidR="00B83E06" w:rsidRPr="00472DAE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83E06" w:rsidRPr="00B362BD" w14:paraId="0F6DA4E4" w14:textId="77777777" w:rsidTr="00D958EF">
        <w:tc>
          <w:tcPr>
            <w:tcW w:w="2039" w:type="pct"/>
          </w:tcPr>
          <w:p w14:paraId="4E6C9896" w14:textId="77777777" w:rsidR="00B83E06" w:rsidRPr="00472DAE" w:rsidRDefault="00B83E06" w:rsidP="00B83E06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7268A29" w14:textId="338EAE12" w:rsidR="00B83E06" w:rsidRPr="00472DAE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5C8F0E4D" w14:textId="77777777" w:rsidR="00B83E06" w:rsidRPr="00472DAE" w:rsidRDefault="00B83E06" w:rsidP="00B83E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7247DC8" w14:textId="355EAB76" w:rsidR="00B83E06" w:rsidRPr="00472DAE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4DFA4B61" w14:textId="77777777" w:rsidR="00B83E06" w:rsidRPr="00472DAE" w:rsidRDefault="00B83E06" w:rsidP="00B83E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62AAD78" w14:textId="0738BC49" w:rsidR="00B83E06" w:rsidRPr="00472DAE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7E4D9747" w14:textId="77777777" w:rsidR="00B83E06" w:rsidRPr="00472DAE" w:rsidRDefault="00B83E06" w:rsidP="00B83E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1B171F6" w14:textId="07784AB6" w:rsidR="00B83E06" w:rsidRPr="008739F2" w:rsidRDefault="00B83E06" w:rsidP="00B8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</w:tr>
    </w:tbl>
    <w:p w14:paraId="52244350" w14:textId="316174A7" w:rsidR="0022487F" w:rsidRDefault="002248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br w:type="page"/>
      </w:r>
    </w:p>
    <w:p w14:paraId="5209EBD8" w14:textId="77777777" w:rsidR="005119C5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t>สัญญาที่สำคัญกับกิจการที่เกี่ยวข้องกัน</w:t>
      </w:r>
    </w:p>
    <w:p w14:paraId="61A98F37" w14:textId="77777777" w:rsidR="005119C5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p w14:paraId="40E81157" w14:textId="77777777" w:rsidR="005119C5" w:rsidRPr="00D7140E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D7140E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สัญญาโครงการใช้โครงสร้างพื้นฐาน</w:t>
      </w:r>
    </w:p>
    <w:p w14:paraId="21EE00B6" w14:textId="77777777" w:rsidR="005119C5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429E123F" w14:textId="77777777" w:rsidR="005119C5" w:rsidRPr="00A85727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85727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ส่วนขยาย</w:t>
      </w:r>
      <w:r>
        <w:rPr>
          <w:rFonts w:ascii="Angsana New" w:hAnsi="Angsana New"/>
          <w:sz w:val="30"/>
          <w:szCs w:val="30"/>
        </w:rPr>
        <w:t xml:space="preserve">) </w:t>
      </w:r>
      <w:r w:rsidRPr="00A85727">
        <w:rPr>
          <w:rFonts w:ascii="Angsana New" w:hAnsi="Angsana New" w:hint="cs"/>
          <w:sz w:val="30"/>
          <w:szCs w:val="30"/>
          <w:cs/>
        </w:rPr>
        <w:t xml:space="preserve">กับการร่วมค้า (บริษัท ผลิตไฟฟ้า นวนคร จำกัด) เป็นระยะเวลา </w:t>
      </w:r>
      <w:r>
        <w:rPr>
          <w:rFonts w:ascii="Angsana New" w:hAnsi="Angsana New"/>
          <w:sz w:val="30"/>
          <w:szCs w:val="30"/>
        </w:rPr>
        <w:t>16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A85727">
        <w:rPr>
          <w:rFonts w:ascii="Angsana New" w:hAnsi="Angsana New" w:hint="cs"/>
          <w:sz w:val="30"/>
          <w:szCs w:val="30"/>
          <w:cs/>
        </w:rPr>
        <w:t xml:space="preserve"> </w:t>
      </w:r>
      <w:r w:rsidRPr="004B5E68">
        <w:rPr>
          <w:rFonts w:ascii="Angsana New" w:hAnsi="Angsana New" w:hint="cs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68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บริษัทได้รับค่าตอบแทนล่วงหน้าจำนวน </w:t>
      </w:r>
      <w:r>
        <w:rPr>
          <w:rFonts w:ascii="Angsana New" w:hAnsi="Angsana New"/>
          <w:sz w:val="30"/>
          <w:szCs w:val="30"/>
        </w:rPr>
        <w:t>60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ล้านบาท ซึ่งบันทึกเป็นรายได้รอตัดบัญชีใน</w:t>
      </w:r>
      <w:r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A85727">
        <w:rPr>
          <w:rFonts w:ascii="Angsana New" w:hAnsi="Angsana New" w:hint="cs"/>
          <w:sz w:val="30"/>
          <w:szCs w:val="30"/>
          <w:cs/>
        </w:rPr>
        <w:t xml:space="preserve"> และรับรู้เป็นรายได้ตามวิธีเส้นตรงตลอดอายุของสัญญา</w:t>
      </w:r>
    </w:p>
    <w:p w14:paraId="452EC358" w14:textId="77777777" w:rsidR="005119C5" w:rsidRPr="00FC6A74" w:rsidRDefault="005119C5" w:rsidP="00511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E08D33F" w14:textId="13A3CF55" w:rsidR="005119C5" w:rsidRPr="008A6B67" w:rsidRDefault="005119C5" w:rsidP="005119C5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บริษัทได้ทำสัญญาการใช้พื้นที่สำหรับระบบสายส่ง ระบบท่อ และโครงสร้างพื้นฐาน</w:t>
      </w:r>
      <w:r w:rsidR="00561104">
        <w:rPr>
          <w:rFonts w:eastAsia="Times New Roman"/>
        </w:rPr>
        <w:t xml:space="preserve"> </w:t>
      </w:r>
      <w:r>
        <w:rPr>
          <w:rFonts w:eastAsia="Times New Roman"/>
        </w:rPr>
        <w:t>(</w:t>
      </w:r>
      <w:r>
        <w:rPr>
          <w:rFonts w:eastAsia="Times New Roman" w:hint="cs"/>
          <w:cs/>
        </w:rPr>
        <w:t>ส่วนขยาย</w:t>
      </w:r>
      <w:r>
        <w:rPr>
          <w:rFonts w:eastAsia="Times New Roman"/>
        </w:rPr>
        <w:t>)</w:t>
      </w:r>
      <w:r>
        <w:rPr>
          <w:rFonts w:eastAsia="Times New Roman" w:hint="cs"/>
          <w:cs/>
        </w:rPr>
        <w:t xml:space="preserve"> </w:t>
      </w:r>
      <w:r w:rsidRPr="008A6B67">
        <w:rPr>
          <w:rFonts w:eastAsia="Times New Roman"/>
          <w:cs/>
        </w:rPr>
        <w:t>กับการร่วมค้า</w:t>
      </w:r>
      <w:r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(บริษัท ผลิตไฟฟ้า นวนคร จำกัด) เป็นระยะเวลา </w:t>
      </w:r>
      <w:r>
        <w:rPr>
          <w:rFonts w:eastAsia="Times New Roman"/>
        </w:rPr>
        <w:t>16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Pr="004B5E68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>
        <w:rPr>
          <w:rFonts w:eastAsia="Times New Roman" w:hint="cs"/>
          <w:cs/>
        </w:rPr>
        <w:t>กุมภาพันธ์</w:t>
      </w:r>
      <w:r w:rsidRPr="008A6B67">
        <w:rPr>
          <w:rFonts w:eastAsia="Times New Roman"/>
          <w:cs/>
        </w:rPr>
        <w:t xml:space="preserve"> </w:t>
      </w:r>
      <w:r>
        <w:rPr>
          <w:rFonts w:eastAsia="Times New Roman"/>
        </w:rPr>
        <w:t>2568</w:t>
      </w:r>
      <w:r w:rsidRPr="008A6B67">
        <w:rPr>
          <w:rFonts w:eastAsia="Times New Roman"/>
          <w:cs/>
        </w:rPr>
        <w:t xml:space="preserve"> โดยบริษัทให้</w:t>
      </w:r>
      <w:r>
        <w:rPr>
          <w:rFonts w:eastAsia="Times New Roman"/>
          <w:cs/>
        </w:rPr>
        <w:br/>
      </w:r>
      <w:r>
        <w:rPr>
          <w:rFonts w:eastAsia="Times New Roman" w:hint="cs"/>
          <w:cs/>
        </w:rPr>
        <w:t>การร่วมค้าดัง</w:t>
      </w:r>
      <w:r w:rsidRPr="008A6B67">
        <w:rPr>
          <w:rFonts w:eastAsia="Times New Roman"/>
          <w:cs/>
        </w:rPr>
        <w:t xml:space="preserve">กล่าวใช้พื้นที่และโครงสร้างพื้นฐานในเขตส่งเสริมอุตสาหกรรมนวนคร จังหวัดปทุมธานี </w:t>
      </w:r>
      <w:r>
        <w:rPr>
          <w:rFonts w:eastAsia="Times New Roman"/>
          <w:cs/>
        </w:rPr>
        <w:br/>
      </w:r>
      <w:r w:rsidRPr="008A6B67">
        <w:rPr>
          <w:rFonts w:eastAsia="Times New Roman"/>
          <w:cs/>
        </w:rPr>
        <w:t>ตามเงื่อนไขที่ระบุไว้ในสัญญา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บริษัทได้รับค่าตอบแทนจำนวน </w:t>
      </w:r>
      <w:r>
        <w:rPr>
          <w:rFonts w:eastAsia="Times New Roman"/>
        </w:rPr>
        <w:t>0.35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ต่อเดือนตลอดอายุของสัญญา</w:t>
      </w:r>
    </w:p>
    <w:p w14:paraId="1A3D18BD" w14:textId="77777777" w:rsidR="005119C5" w:rsidRDefault="005119C5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848EBCA" w14:textId="4C548142" w:rsidR="008A2845" w:rsidRPr="004F268E" w:rsidRDefault="008A2845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F268E">
        <w:rPr>
          <w:rFonts w:ascii="Angsana New" w:hAnsi="Angsana New" w:hint="cs"/>
          <w:sz w:val="30"/>
          <w:szCs w:val="30"/>
          <w:cs/>
          <w:lang w:val="th-TH"/>
        </w:rPr>
        <w:t>ลูกหนี้การค้า</w:t>
      </w:r>
    </w:p>
    <w:p w14:paraId="3A37857F" w14:textId="77777777" w:rsidR="00E4247F" w:rsidRPr="008739F2" w:rsidRDefault="00E4247F" w:rsidP="00D92B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1"/>
        <w:gridCol w:w="28"/>
        <w:gridCol w:w="388"/>
        <w:gridCol w:w="1593"/>
        <w:gridCol w:w="270"/>
        <w:gridCol w:w="1620"/>
      </w:tblGrid>
      <w:tr w:rsidR="008258C1" w:rsidRPr="00071DD1" w14:paraId="3F20AC20" w14:textId="77777777" w:rsidTr="005F03D4">
        <w:trPr>
          <w:trHeight w:val="20"/>
        </w:trPr>
        <w:tc>
          <w:tcPr>
            <w:tcW w:w="5461" w:type="dxa"/>
            <w:vAlign w:val="bottom"/>
          </w:tcPr>
          <w:p w14:paraId="7F093B97" w14:textId="77777777" w:rsidR="008258C1" w:rsidRPr="00071DD1" w:rsidRDefault="00825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  <w:vAlign w:val="bottom"/>
          </w:tcPr>
          <w:p w14:paraId="52D7B6AA" w14:textId="77777777" w:rsidR="008258C1" w:rsidRPr="00071DD1" w:rsidRDefault="0082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388771AC" w14:textId="42128FEC" w:rsidR="008258C1" w:rsidRPr="00D67BB3" w:rsidRDefault="008258C1" w:rsidP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C41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1B5206" w:rsidRPr="00071DD1" w14:paraId="4C4DB826" w14:textId="77777777" w:rsidTr="005F03D4">
        <w:trPr>
          <w:trHeight w:val="20"/>
        </w:trPr>
        <w:tc>
          <w:tcPr>
            <w:tcW w:w="5461" w:type="dxa"/>
            <w:vAlign w:val="bottom"/>
          </w:tcPr>
          <w:p w14:paraId="1DD158BA" w14:textId="77777777" w:rsidR="001B5206" w:rsidRPr="00071DD1" w:rsidRDefault="001B5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  <w:vAlign w:val="bottom"/>
          </w:tcPr>
          <w:p w14:paraId="03459C49" w14:textId="77777777" w:rsidR="001B5206" w:rsidRPr="00071DD1" w:rsidRDefault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20893F4A" w14:textId="54FC2E31" w:rsidR="001B5206" w:rsidRPr="00D67BB3" w:rsidRDefault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8C1" w:rsidRPr="00071DD1" w14:paraId="354784E1" w14:textId="77777777" w:rsidTr="005F03D4">
        <w:trPr>
          <w:trHeight w:val="20"/>
        </w:trPr>
        <w:tc>
          <w:tcPr>
            <w:tcW w:w="5461" w:type="dxa"/>
            <w:vAlign w:val="bottom"/>
          </w:tcPr>
          <w:p w14:paraId="63781CE4" w14:textId="77777777" w:rsidR="008258C1" w:rsidRPr="00071DD1" w:rsidRDefault="008258C1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</w:tcPr>
          <w:p w14:paraId="28EB3058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61AA62E1" w14:textId="7EB4EBEC" w:rsidR="008258C1" w:rsidRDefault="002F4489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F3F6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60A03EF2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BACF7" w14:textId="727CA6A9" w:rsidR="008258C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58C1" w:rsidRPr="00071DD1" w14:paraId="64EDED11" w14:textId="77777777" w:rsidTr="005F03D4">
        <w:trPr>
          <w:trHeight w:val="20"/>
        </w:trPr>
        <w:tc>
          <w:tcPr>
            <w:tcW w:w="5461" w:type="dxa"/>
            <w:vAlign w:val="bottom"/>
          </w:tcPr>
          <w:p w14:paraId="13C17D0A" w14:textId="77777777" w:rsidR="008258C1" w:rsidRPr="00071DD1" w:rsidRDefault="008258C1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</w:tcPr>
          <w:p w14:paraId="06F10BF7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6864BFF2" w14:textId="6C2D4392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24901C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B98347" w14:textId="7679CA45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430D0" w:rsidRPr="00071DD1" w14:paraId="654AD6CB" w14:textId="77777777" w:rsidTr="005F03D4">
        <w:trPr>
          <w:trHeight w:val="20"/>
          <w:tblHeader/>
        </w:trPr>
        <w:tc>
          <w:tcPr>
            <w:tcW w:w="5461" w:type="dxa"/>
            <w:vAlign w:val="bottom"/>
          </w:tcPr>
          <w:p w14:paraId="24A8D009" w14:textId="77777777" w:rsidR="00C430D0" w:rsidRPr="00071DD1" w:rsidRDefault="00C430D0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</w:tcPr>
          <w:p w14:paraId="7B419E04" w14:textId="77777777" w:rsidR="00C430D0" w:rsidRPr="00071DD1" w:rsidRDefault="00C430D0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</w:tcPr>
          <w:p w14:paraId="5E6BB6A6" w14:textId="24B3099E" w:rsidR="00C430D0" w:rsidRPr="00472DAE" w:rsidRDefault="00C430D0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58C1" w:rsidRPr="00A96F02" w14:paraId="1E0C574B" w14:textId="77777777" w:rsidTr="005F03D4">
        <w:trPr>
          <w:trHeight w:val="20"/>
        </w:trPr>
        <w:tc>
          <w:tcPr>
            <w:tcW w:w="5461" w:type="dxa"/>
          </w:tcPr>
          <w:p w14:paraId="3A842220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416" w:type="dxa"/>
            <w:gridSpan w:val="2"/>
          </w:tcPr>
          <w:p w14:paraId="53E95900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3A082686" w14:textId="170BB69C" w:rsidR="008258C1" w:rsidRPr="00C430D0" w:rsidRDefault="00C262D2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262D2">
              <w:rPr>
                <w:rFonts w:asciiTheme="majorBidi" w:hAnsiTheme="majorBidi" w:cstheme="majorBidi"/>
                <w:sz w:val="30"/>
                <w:szCs w:val="30"/>
              </w:rPr>
              <w:t>57,27</w:t>
            </w:r>
            <w:r w:rsidR="004F26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5BAAE21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B724D2" w14:textId="6C11E8FC" w:rsidR="008258C1" w:rsidRPr="00472DAE" w:rsidRDefault="008258C1" w:rsidP="005F0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664D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8258C1" w:rsidRPr="00A96F02" w14:paraId="4FFAA4BB" w14:textId="77777777" w:rsidTr="005F03D4">
        <w:trPr>
          <w:trHeight w:val="20"/>
        </w:trPr>
        <w:tc>
          <w:tcPr>
            <w:tcW w:w="5461" w:type="dxa"/>
          </w:tcPr>
          <w:p w14:paraId="5A7DAB44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416" w:type="dxa"/>
            <w:gridSpan w:val="2"/>
          </w:tcPr>
          <w:p w14:paraId="162CFE15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571C32E2" w14:textId="77777777" w:rsidR="008258C1" w:rsidRPr="00C430D0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8FE56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A21B35" w14:textId="77777777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58C1" w:rsidRPr="00A96F02" w14:paraId="7DDCDDCA" w14:textId="77777777" w:rsidTr="005F03D4">
        <w:trPr>
          <w:trHeight w:val="20"/>
        </w:trPr>
        <w:tc>
          <w:tcPr>
            <w:tcW w:w="5461" w:type="dxa"/>
          </w:tcPr>
          <w:p w14:paraId="5D8E8A1A" w14:textId="3B1FAF91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72DAE">
              <w:rPr>
                <w:rFonts w:ascii="Angsana New" w:hAnsi="Angsana New"/>
                <w:sz w:val="30"/>
                <w:szCs w:val="30"/>
              </w:rPr>
              <w:t>3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6" w:type="dxa"/>
            <w:gridSpan w:val="2"/>
          </w:tcPr>
          <w:p w14:paraId="7530314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54E06D81" w14:textId="41EFA58C" w:rsidR="008258C1" w:rsidRPr="00C430D0" w:rsidRDefault="00C262D2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262D2">
              <w:rPr>
                <w:rFonts w:asciiTheme="majorBidi" w:hAnsiTheme="majorBidi" w:cstheme="majorBidi"/>
                <w:sz w:val="30"/>
                <w:szCs w:val="30"/>
              </w:rPr>
              <w:t>4,011</w:t>
            </w:r>
          </w:p>
        </w:tc>
        <w:tc>
          <w:tcPr>
            <w:tcW w:w="270" w:type="dxa"/>
          </w:tcPr>
          <w:p w14:paraId="40D5C48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E25B7E" w14:textId="0623F5B9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8258C1" w:rsidRPr="00A96F02" w14:paraId="53462641" w14:textId="77777777" w:rsidTr="005F03D4">
        <w:trPr>
          <w:trHeight w:val="20"/>
        </w:trPr>
        <w:tc>
          <w:tcPr>
            <w:tcW w:w="5461" w:type="dxa"/>
          </w:tcPr>
          <w:p w14:paraId="1D35999A" w14:textId="0BE4B89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72DAE">
              <w:rPr>
                <w:rFonts w:ascii="Angsana New" w:hAnsi="Angsana New"/>
                <w:sz w:val="30"/>
                <w:szCs w:val="30"/>
              </w:rPr>
              <w:t>6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6" w:type="dxa"/>
            <w:gridSpan w:val="2"/>
          </w:tcPr>
          <w:p w14:paraId="08205CE3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5C9817BA" w14:textId="20B9645E" w:rsidR="008258C1" w:rsidRPr="00C430D0" w:rsidRDefault="00C262D2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262D2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14:paraId="51D31B4D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ACB45EC" w14:textId="2C967C85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8258C1" w:rsidRPr="00A96F02" w14:paraId="32DC3AB7" w14:textId="77777777" w:rsidTr="005F03D4">
        <w:trPr>
          <w:trHeight w:val="20"/>
        </w:trPr>
        <w:tc>
          <w:tcPr>
            <w:tcW w:w="5461" w:type="dxa"/>
          </w:tcPr>
          <w:p w14:paraId="45367C4E" w14:textId="5942823F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72DAE">
              <w:rPr>
                <w:rFonts w:ascii="Angsana New" w:hAnsi="Angsana New"/>
                <w:sz w:val="30"/>
                <w:szCs w:val="30"/>
              </w:rPr>
              <w:t>12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6" w:type="dxa"/>
            <w:gridSpan w:val="2"/>
          </w:tcPr>
          <w:p w14:paraId="32AF65F2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0DE6C7DD" w14:textId="4AE178D5" w:rsidR="008258C1" w:rsidRPr="00C430D0" w:rsidRDefault="00C262D2" w:rsidP="0081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262D2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4F268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98E1FA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625179" w14:textId="2433CAA4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8258C1" w:rsidRPr="00A96F02" w14:paraId="42B267E8" w14:textId="77777777" w:rsidTr="005F03D4">
        <w:trPr>
          <w:trHeight w:val="20"/>
        </w:trPr>
        <w:tc>
          <w:tcPr>
            <w:tcW w:w="5461" w:type="dxa"/>
          </w:tcPr>
          <w:p w14:paraId="45C55B51" w14:textId="05D758B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16" w:type="dxa"/>
            <w:gridSpan w:val="2"/>
          </w:tcPr>
          <w:p w14:paraId="695C0E67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0BA1652E" w14:textId="64D0F8EC" w:rsidR="008258C1" w:rsidRPr="00C430D0" w:rsidRDefault="00C262D2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262D2">
              <w:rPr>
                <w:rFonts w:asciiTheme="majorBidi" w:hAnsiTheme="majorBidi" w:cstheme="majorBidi"/>
                <w:sz w:val="30"/>
                <w:szCs w:val="30"/>
              </w:rPr>
              <w:t>2,926</w:t>
            </w:r>
          </w:p>
        </w:tc>
        <w:tc>
          <w:tcPr>
            <w:tcW w:w="270" w:type="dxa"/>
          </w:tcPr>
          <w:p w14:paraId="49B34E6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D4BF0E" w14:textId="71F1C4A0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8258C1" w:rsidRPr="00A96F02" w14:paraId="12E603C7" w14:textId="77777777" w:rsidTr="005F03D4">
        <w:trPr>
          <w:trHeight w:val="20"/>
        </w:trPr>
        <w:tc>
          <w:tcPr>
            <w:tcW w:w="5461" w:type="dxa"/>
          </w:tcPr>
          <w:p w14:paraId="514917C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6" w:type="dxa"/>
            <w:gridSpan w:val="2"/>
          </w:tcPr>
          <w:p w14:paraId="0E27FE47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2F52AE34" w14:textId="65DCA601" w:rsidR="008258C1" w:rsidRPr="00C430D0" w:rsidRDefault="00C262D2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2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65,0</w:t>
            </w:r>
            <w:r w:rsidR="004F2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11F1D484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5727458" w14:textId="6311202A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</w:tr>
      <w:tr w:rsidR="008258C1" w:rsidRPr="00A96F02" w14:paraId="692F840B" w14:textId="77777777" w:rsidTr="005F03D4">
        <w:trPr>
          <w:trHeight w:val="20"/>
        </w:trPr>
        <w:tc>
          <w:tcPr>
            <w:tcW w:w="5461" w:type="dxa"/>
          </w:tcPr>
          <w:p w14:paraId="1D2B986D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416" w:type="dxa"/>
            <w:gridSpan w:val="2"/>
          </w:tcPr>
          <w:p w14:paraId="6FB1C320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</w:tcPr>
          <w:p w14:paraId="11979AD0" w14:textId="77777777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ADE88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D7A707" w14:textId="77777777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58C1" w:rsidRPr="00A96F02" w14:paraId="3BF35A2C" w14:textId="77777777" w:rsidTr="005F03D4">
        <w:trPr>
          <w:trHeight w:val="20"/>
        </w:trPr>
        <w:tc>
          <w:tcPr>
            <w:tcW w:w="5461" w:type="dxa"/>
          </w:tcPr>
          <w:p w14:paraId="5EE993A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16" w:type="dxa"/>
            <w:gridSpan w:val="2"/>
          </w:tcPr>
          <w:p w14:paraId="014C863C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6FC66D5B" w14:textId="5A3EB35E" w:rsidR="008258C1" w:rsidRPr="00472DAE" w:rsidRDefault="00C262D2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C262D2">
              <w:rPr>
                <w:rFonts w:asciiTheme="majorBidi" w:hAnsiTheme="majorBidi" w:cstheme="majorBidi"/>
                <w:sz w:val="30"/>
                <w:szCs w:val="30"/>
              </w:rPr>
              <w:t>(3,841)</w:t>
            </w:r>
          </w:p>
        </w:tc>
        <w:tc>
          <w:tcPr>
            <w:tcW w:w="270" w:type="dxa"/>
          </w:tcPr>
          <w:p w14:paraId="2A5E39CB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DBD7D1" w14:textId="7339B9EE" w:rsidR="008258C1" w:rsidRPr="00472DAE" w:rsidRDefault="00A87094" w:rsidP="00461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40" w:lineRule="auto"/>
              <w:ind w:left="-95" w:right="-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58C1" w:rsidRPr="00BC4108">
              <w:rPr>
                <w:rFonts w:asciiTheme="majorBidi" w:hAnsiTheme="majorBidi" w:cstheme="majorBidi"/>
                <w:sz w:val="30"/>
                <w:szCs w:val="30"/>
              </w:rPr>
              <w:t>2,847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58C1" w:rsidRPr="00071DD1" w14:paraId="72142975" w14:textId="77777777" w:rsidTr="005F03D4">
        <w:trPr>
          <w:trHeight w:val="20"/>
        </w:trPr>
        <w:tc>
          <w:tcPr>
            <w:tcW w:w="5461" w:type="dxa"/>
          </w:tcPr>
          <w:p w14:paraId="01D71D89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6" w:type="dxa"/>
            <w:gridSpan w:val="2"/>
          </w:tcPr>
          <w:p w14:paraId="32EE4043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79241BA2" w14:textId="435CBF48" w:rsidR="008258C1" w:rsidRPr="00C430D0" w:rsidRDefault="00C262D2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62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61,19</w:t>
            </w:r>
            <w:r w:rsidR="004F2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945191F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AE1C374" w14:textId="183B833C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</w:tr>
      <w:tr w:rsidR="00E92A55" w:rsidRPr="00536BAE" w14:paraId="0AF6FB52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0466BA19" w14:textId="485B0068" w:rsidR="00E92A55" w:rsidRPr="00472DAE" w:rsidRDefault="00B74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</w:rPr>
              <w:br w:type="column"/>
            </w:r>
            <w:r w:rsidR="00E92A55"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88" w:type="dxa"/>
            <w:vAlign w:val="bottom"/>
          </w:tcPr>
          <w:p w14:paraId="7149E768" w14:textId="77777777" w:rsidR="00E92A55" w:rsidRPr="00472DAE" w:rsidRDefault="00E9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3B3F6AF5" w14:textId="334CF839" w:rsidR="00E92A55" w:rsidRPr="00472DAE" w:rsidRDefault="00E9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C41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2F4489" w:rsidRPr="00536BAE" w14:paraId="4F50F65A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401422C0" w14:textId="00F82E14" w:rsidR="002F4489" w:rsidRPr="00472DAE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F3F6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72C9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4F3F6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672C9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388" w:type="dxa"/>
            <w:vAlign w:val="bottom"/>
          </w:tcPr>
          <w:p w14:paraId="3026FA27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62576F2D" w14:textId="2ACEDBF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489" w:rsidRPr="00536BAE" w14:paraId="40D3712A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7007AED6" w14:textId="57F0E40B" w:rsidR="002F4489" w:rsidRPr="00472DAE" w:rsidRDefault="002F4489" w:rsidP="0052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spacing w:after="0" w:line="240" w:lineRule="auto"/>
              <w:ind w:left="159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2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F3F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523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388" w:type="dxa"/>
            <w:vAlign w:val="bottom"/>
          </w:tcPr>
          <w:p w14:paraId="42B19527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31B3E13F" w14:textId="48027438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CD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D4ECD3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8E4AAB" w14:textId="7F6DCCC9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2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CD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E0CD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92A55" w:rsidRPr="00536BAE" w14:paraId="4EE25907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519DEA13" w14:textId="77777777" w:rsidR="00E92A55" w:rsidRPr="00472DAE" w:rsidRDefault="00E92A55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8" w:type="dxa"/>
            <w:vAlign w:val="bottom"/>
          </w:tcPr>
          <w:p w14:paraId="3229C97F" w14:textId="77777777" w:rsidR="00E92A55" w:rsidRPr="00472DAE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</w:tcPr>
          <w:p w14:paraId="585EFB7A" w14:textId="0A9BA6D1" w:rsidR="00E92A55" w:rsidRPr="00AE0CD9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4489" w:rsidRPr="00536BAE" w14:paraId="2574F92C" w14:textId="77777777" w:rsidTr="005F03D4">
        <w:trPr>
          <w:trHeight w:val="20"/>
        </w:trPr>
        <w:tc>
          <w:tcPr>
            <w:tcW w:w="5489" w:type="dxa"/>
            <w:gridSpan w:val="2"/>
          </w:tcPr>
          <w:p w14:paraId="28004A12" w14:textId="253FD1AA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8" w:type="dxa"/>
          </w:tcPr>
          <w:p w14:paraId="73873EE2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26845DB6" w14:textId="6DDD8412" w:rsidR="002F4489" w:rsidRPr="00472DAE" w:rsidRDefault="00C262D2" w:rsidP="005F0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95" w:right="39"/>
              <w:rPr>
                <w:rFonts w:asciiTheme="majorBidi" w:hAnsiTheme="majorBidi" w:cstheme="majorBidi"/>
                <w:sz w:val="30"/>
                <w:szCs w:val="30"/>
              </w:rPr>
            </w:pPr>
            <w:r w:rsidRPr="00C262D2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3F0BE177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D55D9C" w14:textId="000CA06B" w:rsidR="002F4489" w:rsidRPr="00472DAE" w:rsidRDefault="002F4489" w:rsidP="00461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4489" w:rsidRPr="00536BAE" w14:paraId="2EFA7386" w14:textId="77777777" w:rsidTr="005F03D4">
        <w:trPr>
          <w:trHeight w:val="20"/>
        </w:trPr>
        <w:tc>
          <w:tcPr>
            <w:tcW w:w="5489" w:type="dxa"/>
            <w:gridSpan w:val="2"/>
          </w:tcPr>
          <w:p w14:paraId="13CC7F63" w14:textId="107C02E1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388" w:type="dxa"/>
          </w:tcPr>
          <w:p w14:paraId="233FDF65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6469EBAC" w14:textId="6620998D" w:rsidR="002F4489" w:rsidRPr="00472DAE" w:rsidRDefault="00C262D2" w:rsidP="005A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left="-95"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831859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49F9A2" w14:textId="74279CB1" w:rsidR="002F4489" w:rsidRPr="0022487F" w:rsidRDefault="004F3F62" w:rsidP="00461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40" w:lineRule="auto"/>
              <w:ind w:left="-95" w:right="-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</w:tr>
    </w:tbl>
    <w:p w14:paraId="4DFB70F9" w14:textId="4C705C00" w:rsidR="00FE0F43" w:rsidRDefault="00FE0F43" w:rsidP="00D7140E">
      <w:pPr>
        <w:pStyle w:val="FSBlank"/>
        <w:rPr>
          <w:sz w:val="30"/>
          <w:szCs w:val="30"/>
          <w:cs/>
        </w:rPr>
      </w:pPr>
    </w:p>
    <w:p w14:paraId="7EBAD393" w14:textId="4C7BBE59" w:rsidR="000A1529" w:rsidRPr="004F268E" w:rsidRDefault="000A1529" w:rsidP="009D0A63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F268E">
        <w:rPr>
          <w:rFonts w:ascii="Angsana New" w:hAnsi="Angsana New" w:hint="cs"/>
          <w:sz w:val="30"/>
          <w:szCs w:val="30"/>
          <w:cs/>
          <w:lang w:val="en-US"/>
        </w:rPr>
        <w:t>เงินลงทุนในการร่วมค้า</w:t>
      </w:r>
    </w:p>
    <w:p w14:paraId="01AF0174" w14:textId="77777777" w:rsidR="000A1529" w:rsidRDefault="000A1529" w:rsidP="000A1529">
      <w:pPr>
        <w:pStyle w:val="FSBlank"/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05"/>
        <w:gridCol w:w="236"/>
        <w:gridCol w:w="1303"/>
        <w:gridCol w:w="243"/>
        <w:gridCol w:w="1305"/>
        <w:gridCol w:w="243"/>
        <w:gridCol w:w="1305"/>
      </w:tblGrid>
      <w:tr w:rsidR="00BF2100" w:rsidRPr="00472DAE" w14:paraId="6C0AA521" w14:textId="77777777" w:rsidTr="005F03D4">
        <w:trPr>
          <w:tblHeader/>
        </w:trPr>
        <w:tc>
          <w:tcPr>
            <w:tcW w:w="1827" w:type="pct"/>
          </w:tcPr>
          <w:p w14:paraId="24133FCF" w14:textId="4B9D9636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1519" w:type="pct"/>
            <w:gridSpan w:val="3"/>
          </w:tcPr>
          <w:p w14:paraId="1183B00F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405EA59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pct"/>
            <w:gridSpan w:val="3"/>
            <w:vAlign w:val="center"/>
          </w:tcPr>
          <w:p w14:paraId="71FC02F7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03D4" w:rsidRPr="00472DAE" w14:paraId="0C9DE5F7" w14:textId="77777777" w:rsidTr="005F03D4">
        <w:trPr>
          <w:tblHeader/>
        </w:trPr>
        <w:tc>
          <w:tcPr>
            <w:tcW w:w="1827" w:type="pct"/>
          </w:tcPr>
          <w:p w14:paraId="6F6DD64D" w14:textId="06443CBC" w:rsidR="00BF2100" w:rsidRPr="00BF2100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spacing w:after="0" w:line="240" w:lineRule="auto"/>
              <w:ind w:left="159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21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F21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97" w:type="pct"/>
          </w:tcPr>
          <w:p w14:paraId="63C336CA" w14:textId="4B1C0528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26" w:type="pct"/>
          </w:tcPr>
          <w:p w14:paraId="5319D619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21375A72" w14:textId="0CFEBF41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" w:type="pct"/>
          </w:tcPr>
          <w:p w14:paraId="63958753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7" w:type="pct"/>
          </w:tcPr>
          <w:p w14:paraId="7A757907" w14:textId="23FBD8E3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30" w:type="pct"/>
          </w:tcPr>
          <w:p w14:paraId="07B107BE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2D82C3CA" w14:textId="0FBC3FC1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2" w:right="-140" w:hanging="1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</w:tr>
      <w:tr w:rsidR="00BF2100" w:rsidRPr="00472DAE" w14:paraId="29656788" w14:textId="77777777" w:rsidTr="005F03D4">
        <w:trPr>
          <w:tblHeader/>
        </w:trPr>
        <w:tc>
          <w:tcPr>
            <w:tcW w:w="1827" w:type="pct"/>
          </w:tcPr>
          <w:p w14:paraId="188C3A4F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73" w:type="pct"/>
            <w:gridSpan w:val="7"/>
          </w:tcPr>
          <w:p w14:paraId="56A59581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3D4" w:rsidRPr="00472DAE" w14:paraId="5EAD1ED2" w14:textId="77777777" w:rsidTr="004610E0">
        <w:tc>
          <w:tcPr>
            <w:tcW w:w="1827" w:type="pct"/>
          </w:tcPr>
          <w:p w14:paraId="324194F0" w14:textId="77777777" w:rsidR="00BF2100" w:rsidRPr="00472DAE" w:rsidRDefault="00BF2100" w:rsidP="00BF2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97" w:type="pct"/>
          </w:tcPr>
          <w:p w14:paraId="18FB8E6F" w14:textId="18386FF8" w:rsidR="00BF2100" w:rsidRPr="00472DAE" w:rsidRDefault="004610E0" w:rsidP="00A870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610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1,102,891</w:t>
            </w:r>
          </w:p>
        </w:tc>
        <w:tc>
          <w:tcPr>
            <w:tcW w:w="126" w:type="pct"/>
          </w:tcPr>
          <w:p w14:paraId="05940A99" w14:textId="77777777" w:rsidR="00BF2100" w:rsidRPr="00472DAE" w:rsidRDefault="00BF2100" w:rsidP="00BF2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</w:tcPr>
          <w:p w14:paraId="1B6753FE" w14:textId="152C270C" w:rsidR="00BF2100" w:rsidRPr="00472DAE" w:rsidRDefault="00BF2100" w:rsidP="005F03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994,324</w:t>
            </w:r>
          </w:p>
        </w:tc>
        <w:tc>
          <w:tcPr>
            <w:tcW w:w="130" w:type="pct"/>
          </w:tcPr>
          <w:p w14:paraId="660E0AE4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43C4C1F1" w14:textId="7A9CA509" w:rsidR="00BF2100" w:rsidRPr="00472DAE" w:rsidRDefault="004610E0" w:rsidP="005F0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4610E0">
              <w:rPr>
                <w:rFonts w:ascii="Angsana New" w:hAnsi="Angsana New"/>
                <w:sz w:val="30"/>
                <w:szCs w:val="30"/>
              </w:rPr>
              <w:t>936,630</w:t>
            </w:r>
          </w:p>
        </w:tc>
        <w:tc>
          <w:tcPr>
            <w:tcW w:w="130" w:type="pct"/>
          </w:tcPr>
          <w:p w14:paraId="6E5110B7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36FB3856" w14:textId="14F48989" w:rsidR="00BF2100" w:rsidRPr="00472DAE" w:rsidRDefault="00BF2100" w:rsidP="00461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="Angsana New" w:hAnsi="Angsana New"/>
                <w:sz w:val="30"/>
                <w:szCs w:val="30"/>
              </w:rPr>
            </w:pPr>
            <w:r w:rsidRPr="004610E0">
              <w:rPr>
                <w:rFonts w:asciiTheme="majorBidi" w:hAnsiTheme="majorBidi" w:cstheme="majorBidi"/>
                <w:sz w:val="30"/>
                <w:szCs w:val="30"/>
              </w:rPr>
              <w:t>903</w:t>
            </w:r>
            <w:r w:rsidRPr="00472DAE">
              <w:rPr>
                <w:rFonts w:ascii="Angsana New" w:hAnsi="Angsana New"/>
                <w:sz w:val="30"/>
                <w:szCs w:val="30"/>
              </w:rPr>
              <w:t>,630</w:t>
            </w:r>
          </w:p>
        </w:tc>
      </w:tr>
      <w:tr w:rsidR="005F03D4" w:rsidRPr="00472DAE" w14:paraId="4E0BC540" w14:textId="77777777" w:rsidTr="005F03D4">
        <w:tc>
          <w:tcPr>
            <w:tcW w:w="1827" w:type="pct"/>
          </w:tcPr>
          <w:p w14:paraId="3284477D" w14:textId="236C9F51" w:rsidR="00BF2100" w:rsidRPr="00472DAE" w:rsidRDefault="00BF2100" w:rsidP="00BF2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547401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697" w:type="pct"/>
          </w:tcPr>
          <w:p w14:paraId="17B76127" w14:textId="77777777" w:rsidR="00BF2100" w:rsidRPr="00472DAE" w:rsidRDefault="00BF2100" w:rsidP="00BF21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" w:type="pct"/>
          </w:tcPr>
          <w:p w14:paraId="7116C75E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</w:tcPr>
          <w:p w14:paraId="11EB55D1" w14:textId="77777777" w:rsidR="00BF2100" w:rsidRPr="00472DAE" w:rsidRDefault="00BF2100" w:rsidP="00BF21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14:paraId="0C47DF5D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3C509B3F" w14:textId="77777777" w:rsidR="00BF2100" w:rsidRPr="00472DAE" w:rsidRDefault="00BF2100" w:rsidP="005F0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B609D05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4474C08D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03D4" w:rsidRPr="00472DAE" w14:paraId="39F76C8D" w14:textId="77777777" w:rsidTr="004610E0">
        <w:tc>
          <w:tcPr>
            <w:tcW w:w="1827" w:type="pct"/>
          </w:tcPr>
          <w:p w14:paraId="349B14E6" w14:textId="77777777" w:rsidR="00BF2100" w:rsidRPr="00472DAE" w:rsidRDefault="00BF2100" w:rsidP="00BF2100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472DAE">
              <w:rPr>
                <w:rFonts w:asciiTheme="majorBidi" w:hAnsiTheme="majorBidi" w:cs="Angsana New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697" w:type="pct"/>
          </w:tcPr>
          <w:p w14:paraId="3C7D7D91" w14:textId="52562A29" w:rsidR="00BF2100" w:rsidRPr="00472DAE" w:rsidRDefault="004610E0" w:rsidP="007265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0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(1,</w:t>
            </w:r>
            <w:r w:rsidR="00726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80</w:t>
            </w:r>
            <w:r w:rsidR="00A870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 w:rsidRPr="004610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546FE7D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</w:tcPr>
          <w:p w14:paraId="7F9DE0F1" w14:textId="6A7E05DB" w:rsidR="00BF2100" w:rsidRPr="00472DAE" w:rsidRDefault="00BF2100" w:rsidP="005F03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72D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62,348</w:t>
            </w:r>
          </w:p>
        </w:tc>
        <w:tc>
          <w:tcPr>
            <w:tcW w:w="130" w:type="pct"/>
          </w:tcPr>
          <w:p w14:paraId="66CB6E17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254B61F7" w14:textId="66743723" w:rsidR="00BF2100" w:rsidRPr="00472DAE" w:rsidRDefault="004610E0" w:rsidP="005F0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FA1300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2FB7D1C6" w14:textId="199EFC18" w:rsidR="00BF2100" w:rsidRPr="00472DAE" w:rsidRDefault="00BF2100" w:rsidP="0065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03D4" w:rsidRPr="00472DAE" w14:paraId="31887FC2" w14:textId="77777777" w:rsidTr="004610E0">
        <w:tc>
          <w:tcPr>
            <w:tcW w:w="1827" w:type="pct"/>
          </w:tcPr>
          <w:p w14:paraId="47648121" w14:textId="77777777" w:rsidR="00BF2100" w:rsidRPr="00472DAE" w:rsidRDefault="00BF2100" w:rsidP="00BF210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472DA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72DAE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472DA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72DAE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5BA9B7D" w14:textId="5DF8C09C" w:rsidR="00BF2100" w:rsidRPr="00472DAE" w:rsidRDefault="004610E0" w:rsidP="005F03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4610E0">
              <w:rPr>
                <w:rFonts w:ascii="Angsana New" w:hAnsi="Angsana New" w:cs="Angsana New"/>
                <w:sz w:val="30"/>
                <w:szCs w:val="30"/>
              </w:rPr>
              <w:t>1,101,09</w:t>
            </w:r>
            <w:r w:rsidR="00A8709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" w:type="pct"/>
          </w:tcPr>
          <w:p w14:paraId="12EBF5B6" w14:textId="77777777" w:rsidR="00BF2100" w:rsidRPr="00472DAE" w:rsidRDefault="00BF2100" w:rsidP="00BF2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013DFECB" w14:textId="7E950A4A" w:rsidR="00BF2100" w:rsidRPr="00472DAE" w:rsidRDefault="00BF2100" w:rsidP="005F03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472DAE">
              <w:rPr>
                <w:rFonts w:ascii="Angsana New" w:hAnsi="Angsana New" w:cs="Angsana New"/>
                <w:sz w:val="30"/>
                <w:szCs w:val="30"/>
              </w:rPr>
              <w:t>1,056,672</w:t>
            </w:r>
          </w:p>
        </w:tc>
        <w:tc>
          <w:tcPr>
            <w:tcW w:w="130" w:type="pct"/>
          </w:tcPr>
          <w:p w14:paraId="426463A6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204FB019" w14:textId="71D31728" w:rsidR="00BF2100" w:rsidRPr="00472DAE" w:rsidRDefault="004610E0" w:rsidP="005F0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0E0">
              <w:rPr>
                <w:rFonts w:ascii="Angsana New" w:hAnsi="Angsana New"/>
                <w:b/>
                <w:bCs/>
                <w:sz w:val="30"/>
                <w:szCs w:val="30"/>
              </w:rPr>
              <w:t>936,630</w:t>
            </w:r>
          </w:p>
        </w:tc>
        <w:tc>
          <w:tcPr>
            <w:tcW w:w="130" w:type="pct"/>
          </w:tcPr>
          <w:p w14:paraId="2C237764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67A7F5AB" w14:textId="329E9BA8" w:rsidR="00BF2100" w:rsidRPr="00BF2100" w:rsidRDefault="00BF2100" w:rsidP="00461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0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903</w:t>
            </w:r>
            <w:r w:rsidRPr="004610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F2100"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</w:tr>
    </w:tbl>
    <w:p w14:paraId="6AE447F0" w14:textId="77777777" w:rsidR="001A22E6" w:rsidRDefault="001A22E6" w:rsidP="000A1529">
      <w:pPr>
        <w:pStyle w:val="FSBlank"/>
        <w:rPr>
          <w:sz w:val="30"/>
          <w:szCs w:val="30"/>
        </w:rPr>
      </w:pPr>
    </w:p>
    <w:p w14:paraId="2F44A75B" w14:textId="77777777" w:rsidR="001A22E6" w:rsidRPr="000A1529" w:rsidRDefault="001A22E6" w:rsidP="000A1529">
      <w:pPr>
        <w:pStyle w:val="FSBlank"/>
        <w:rPr>
          <w:sz w:val="30"/>
          <w:szCs w:val="30"/>
        </w:rPr>
      </w:pPr>
    </w:p>
    <w:p w14:paraId="4B7630D0" w14:textId="66C82711" w:rsidR="0074707C" w:rsidRDefault="0074707C" w:rsidP="000A1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61922FF" w14:textId="278FA672" w:rsidR="00EA5EC7" w:rsidRPr="0012538E" w:rsidRDefault="0074707C" w:rsidP="00AD6DCA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left="540" w:right="-43" w:hanging="45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column"/>
      </w:r>
      <w:r w:rsidR="00EA5EC7" w:rsidRPr="00EB7395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5A475B13" w:rsidR="00EA5EC7" w:rsidRDefault="00EA5EC7" w:rsidP="00EA5EC7">
      <w:pPr>
        <w:pStyle w:val="FSBlank"/>
        <w:rPr>
          <w:sz w:val="30"/>
          <w:szCs w:val="30"/>
        </w:rPr>
      </w:pPr>
    </w:p>
    <w:tbl>
      <w:tblPr>
        <w:tblW w:w="923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9"/>
        <w:gridCol w:w="245"/>
        <w:gridCol w:w="1636"/>
        <w:gridCol w:w="245"/>
        <w:gridCol w:w="1611"/>
      </w:tblGrid>
      <w:tr w:rsidR="00EA438A" w:rsidRPr="005B3016" w14:paraId="3F54A131" w14:textId="77777777" w:rsidTr="00712778">
        <w:trPr>
          <w:cantSplit/>
          <w:trHeight w:val="389"/>
          <w:tblHeader/>
        </w:trPr>
        <w:tc>
          <w:tcPr>
            <w:tcW w:w="5499" w:type="dxa"/>
            <w:vAlign w:val="bottom"/>
          </w:tcPr>
          <w:p w14:paraId="4000B5AD" w14:textId="6C4FD720" w:rsidR="00EA438A" w:rsidRPr="00EF18DB" w:rsidRDefault="00EA438A" w:rsidP="007127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004732C1" w14:textId="77777777" w:rsidR="00EA438A" w:rsidRPr="00712778" w:rsidRDefault="00EA438A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36" w:type="dxa"/>
          </w:tcPr>
          <w:p w14:paraId="66E5D8DD" w14:textId="76E02AD6" w:rsidR="00EA438A" w:rsidRPr="00D67BB3" w:rsidRDefault="00EA438A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</w:tcPr>
          <w:p w14:paraId="28031958" w14:textId="73FDB3C1" w:rsidR="00EA438A" w:rsidRPr="00D67BB3" w:rsidRDefault="00EA438A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1" w:type="dxa"/>
            <w:vAlign w:val="bottom"/>
          </w:tcPr>
          <w:p w14:paraId="292303C7" w14:textId="4DFCD0B9" w:rsidR="00EA438A" w:rsidRPr="00712778" w:rsidRDefault="00EA438A" w:rsidP="007127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712778" w:rsidRPr="005B3016" w14:paraId="6B620E4E" w14:textId="77777777" w:rsidTr="00712778">
        <w:trPr>
          <w:cantSplit/>
          <w:trHeight w:val="389"/>
          <w:tblHeader/>
        </w:trPr>
        <w:tc>
          <w:tcPr>
            <w:tcW w:w="5499" w:type="dxa"/>
            <w:vAlign w:val="bottom"/>
          </w:tcPr>
          <w:p w14:paraId="19542E34" w14:textId="1B68E159" w:rsidR="00712778" w:rsidRPr="002550F9" w:rsidRDefault="002550F9" w:rsidP="009D0A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C11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45" w:type="dxa"/>
          </w:tcPr>
          <w:p w14:paraId="4D7D3796" w14:textId="77777777" w:rsidR="00712778" w:rsidRPr="00712778" w:rsidRDefault="00712778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36" w:type="dxa"/>
          </w:tcPr>
          <w:p w14:paraId="57CA6642" w14:textId="692A2A7C" w:rsidR="00712778" w:rsidRPr="00D67BB3" w:rsidRDefault="00712778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" w:type="dxa"/>
          </w:tcPr>
          <w:p w14:paraId="0AC1D9FB" w14:textId="77777777" w:rsidR="00712778" w:rsidRPr="00D67BB3" w:rsidRDefault="00712778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1" w:type="dxa"/>
            <w:vAlign w:val="bottom"/>
          </w:tcPr>
          <w:p w14:paraId="49D42A28" w14:textId="03E2A811" w:rsidR="00712778" w:rsidRDefault="007127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2778" w:rsidRPr="005B3016" w14:paraId="1583D2B3" w14:textId="77777777" w:rsidTr="00990B7F">
        <w:trPr>
          <w:cantSplit/>
          <w:trHeight w:val="389"/>
          <w:tblHeader/>
        </w:trPr>
        <w:tc>
          <w:tcPr>
            <w:tcW w:w="5499" w:type="dxa"/>
            <w:vAlign w:val="bottom"/>
          </w:tcPr>
          <w:p w14:paraId="130FE692" w14:textId="77777777" w:rsidR="00712778" w:rsidRPr="006747B6" w:rsidRDefault="00712778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</w:tcPr>
          <w:p w14:paraId="640D17B0" w14:textId="77777777" w:rsidR="00712778" w:rsidRPr="00712778" w:rsidRDefault="00712778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92" w:type="dxa"/>
            <w:gridSpan w:val="3"/>
          </w:tcPr>
          <w:p w14:paraId="139D52F2" w14:textId="666AA3E4" w:rsidR="00712778" w:rsidRPr="0015022A" w:rsidRDefault="0015022A" w:rsidP="00712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5022A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A438A" w:rsidRPr="005B3016" w14:paraId="13990698" w14:textId="77777777" w:rsidTr="00A847F9">
        <w:trPr>
          <w:cantSplit/>
          <w:trHeight w:val="389"/>
          <w:tblHeader/>
        </w:trPr>
        <w:tc>
          <w:tcPr>
            <w:tcW w:w="5499" w:type="dxa"/>
          </w:tcPr>
          <w:p w14:paraId="7FE3D16E" w14:textId="7F3C2CAE" w:rsidR="00EA438A" w:rsidRPr="00ED3E5B" w:rsidRDefault="00EA438A" w:rsidP="009D0A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D3E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ซื้อสินทรัพย์และโอนเข้า</w:t>
            </w: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- </w:t>
            </w:r>
            <w:r w:rsidRPr="00ED3E5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45" w:type="dxa"/>
          </w:tcPr>
          <w:p w14:paraId="11A85D43" w14:textId="77777777" w:rsidR="00EA438A" w:rsidRDefault="00EA438A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 w:right="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36" w:type="dxa"/>
          </w:tcPr>
          <w:p w14:paraId="4A849456" w14:textId="162C882E" w:rsidR="00EA438A" w:rsidRPr="00EA438A" w:rsidRDefault="00476EEA" w:rsidP="00712778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 w:right="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92,955</w:t>
            </w:r>
          </w:p>
        </w:tc>
        <w:tc>
          <w:tcPr>
            <w:tcW w:w="245" w:type="dxa"/>
          </w:tcPr>
          <w:p w14:paraId="2ED6C8A5" w14:textId="293DFFA1" w:rsidR="00EA438A" w:rsidRPr="00EA438A" w:rsidRDefault="00EA438A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 w:right="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11" w:type="dxa"/>
            <w:vAlign w:val="bottom"/>
          </w:tcPr>
          <w:p w14:paraId="0B95F9B3" w14:textId="76AC3653" w:rsidR="00EA438A" w:rsidRPr="00EA438A" w:rsidRDefault="00476EEA" w:rsidP="00A8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91,368</w:t>
            </w:r>
          </w:p>
        </w:tc>
      </w:tr>
      <w:tr w:rsidR="00EA438A" w:rsidRPr="005B3016" w14:paraId="54A3829A" w14:textId="77777777" w:rsidTr="00A847F9">
        <w:trPr>
          <w:cantSplit/>
          <w:trHeight w:val="389"/>
          <w:tblHeader/>
        </w:trPr>
        <w:tc>
          <w:tcPr>
            <w:tcW w:w="5499" w:type="dxa"/>
          </w:tcPr>
          <w:p w14:paraId="7EE73A69" w14:textId="0B6E62E1" w:rsidR="00EA438A" w:rsidRPr="00ED3E5B" w:rsidRDefault="00EA438A" w:rsidP="009D0A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จำหน่าย</w:t>
            </w:r>
            <w:r w:rsidRPr="00ED3E5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และโอนออก - ราคาตามบัญชีสุทธิ</w:t>
            </w:r>
          </w:p>
        </w:tc>
        <w:tc>
          <w:tcPr>
            <w:tcW w:w="245" w:type="dxa"/>
          </w:tcPr>
          <w:p w14:paraId="60D92B36" w14:textId="77777777" w:rsidR="00EA438A" w:rsidRDefault="00EA438A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36" w:type="dxa"/>
          </w:tcPr>
          <w:p w14:paraId="14C574F3" w14:textId="76E5058B" w:rsidR="00EA438A" w:rsidRPr="00EA438A" w:rsidRDefault="00653FF5" w:rsidP="00A847F9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847F9">
              <w:rPr>
                <w:rFonts w:ascii="Angsana New" w:hAnsi="Angsana New"/>
                <w:sz w:val="30"/>
                <w:szCs w:val="30"/>
              </w:rPr>
              <w:t>(1</w:t>
            </w:r>
            <w:r w:rsidR="00956577">
              <w:rPr>
                <w:rFonts w:ascii="Angsana New" w:hAnsi="Angsana New"/>
                <w:sz w:val="30"/>
                <w:szCs w:val="30"/>
              </w:rPr>
              <w:t>4</w:t>
            </w:r>
            <w:r w:rsidRPr="00A847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1A30AD60" w14:textId="5B3B80B5" w:rsidR="00EA438A" w:rsidRPr="00EA438A" w:rsidRDefault="00EA438A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11" w:type="dxa"/>
            <w:vAlign w:val="bottom"/>
          </w:tcPr>
          <w:p w14:paraId="07B8B925" w14:textId="22551944" w:rsidR="00EA438A" w:rsidRPr="00EA438A" w:rsidRDefault="00A847F9" w:rsidP="00A8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-48"/>
              <w:rPr>
                <w:rFonts w:ascii="Angsana New" w:hAnsi="Angsana New"/>
                <w:sz w:val="30"/>
                <w:szCs w:val="30"/>
              </w:rPr>
            </w:pPr>
            <w:r w:rsidRPr="00A847F9">
              <w:rPr>
                <w:rFonts w:ascii="Angsana New" w:hAnsi="Angsana New"/>
                <w:sz w:val="30"/>
                <w:szCs w:val="30"/>
              </w:rPr>
              <w:t>(1</w:t>
            </w:r>
            <w:r w:rsidR="00956577">
              <w:rPr>
                <w:rFonts w:ascii="Angsana New" w:hAnsi="Angsana New"/>
                <w:sz w:val="30"/>
                <w:szCs w:val="30"/>
              </w:rPr>
              <w:t>4</w:t>
            </w:r>
            <w:r w:rsidRPr="00A847F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E7DC256" w14:textId="399566A9" w:rsidR="006A77EA" w:rsidRDefault="006A77EA" w:rsidP="00EA5EC7">
      <w:pPr>
        <w:pStyle w:val="FSBlank"/>
        <w:rPr>
          <w:sz w:val="30"/>
          <w:szCs w:val="30"/>
        </w:rPr>
      </w:pPr>
    </w:p>
    <w:p w14:paraId="345A37DB" w14:textId="5C43A9BE" w:rsidR="005F56E7" w:rsidRDefault="00EA5EC7" w:rsidP="0074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 w:rsidRPr="00472DAE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Pr="00472DA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74707C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การอุตสาหกรรม ระบบบำบัดน้ำเสีย </w:t>
      </w:r>
      <w:r w:rsidRPr="00472DAE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="009E0204" w:rsidRPr="00472DAE">
        <w:rPr>
          <w:rFonts w:ascii="Angsana New" w:hAnsi="Angsana New" w:hint="cs"/>
          <w:b/>
          <w:sz w:val="30"/>
          <w:szCs w:val="30"/>
          <w:cs/>
        </w:rPr>
        <w:t>และ</w:t>
      </w:r>
      <w:r w:rsidRPr="00472DA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 w:rsidRPr="00472DAE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Pr="00472DA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74707C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Pr="00472DA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48261F5D" w14:textId="77777777" w:rsidR="0074707C" w:rsidRDefault="0074707C" w:rsidP="0074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eastAsia="MS Mincho" w:hAnsi="Angsana New"/>
          <w:sz w:val="30"/>
          <w:szCs w:val="30"/>
        </w:rPr>
      </w:pPr>
    </w:p>
    <w:p w14:paraId="1E3B8113" w14:textId="174D1774" w:rsidR="009B553F" w:rsidRPr="00472DAE" w:rsidRDefault="00EA5EC7" w:rsidP="0034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b/>
          <w:sz w:val="30"/>
          <w:szCs w:val="30"/>
        </w:rPr>
      </w:pPr>
      <w:r w:rsidRPr="00472DAE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</w:t>
      </w:r>
      <w:r w:rsidR="00425ACF" w:rsidRPr="00472DAE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>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5104667C" w14:textId="71EBE09F" w:rsidR="007E7D45" w:rsidRPr="00B7467E" w:rsidRDefault="007E7D45" w:rsidP="00FE0F43">
      <w:pPr>
        <w:pStyle w:val="FSBlank"/>
        <w:rPr>
          <w:sz w:val="30"/>
          <w:szCs w:val="30"/>
          <w:cs/>
        </w:rPr>
      </w:pPr>
    </w:p>
    <w:p w14:paraId="5835ECCD" w14:textId="6A21C2F6" w:rsidR="005A398F" w:rsidRPr="00472DAE" w:rsidRDefault="005A398F" w:rsidP="00946155">
      <w:pPr>
        <w:pStyle w:val="FSContent"/>
        <w:rPr>
          <w:b/>
        </w:rPr>
      </w:pPr>
      <w:r w:rsidRPr="002C7F84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39F2DAB8" w:rsidR="007C52FE" w:rsidRDefault="007C52FE" w:rsidP="00A834C1">
      <w:pPr>
        <w:pStyle w:val="FSBlank"/>
        <w:rPr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10"/>
        <w:gridCol w:w="237"/>
        <w:gridCol w:w="1629"/>
        <w:gridCol w:w="251"/>
        <w:gridCol w:w="1616"/>
      </w:tblGrid>
      <w:tr w:rsidR="00EC450D" w:rsidRPr="008F198B" w14:paraId="4EE66DC0" w14:textId="77777777" w:rsidTr="00AD6DCA">
        <w:trPr>
          <w:cantSplit/>
        </w:trPr>
        <w:tc>
          <w:tcPr>
            <w:tcW w:w="2981" w:type="pct"/>
          </w:tcPr>
          <w:p w14:paraId="745174AF" w14:textId="77777777" w:rsidR="005F0538" w:rsidRPr="00472DAE" w:rsidRDefault="005F05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B730451" w14:textId="77777777" w:rsidR="005F0538" w:rsidRPr="00472DAE" w:rsidRDefault="005F0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2" w:type="pct"/>
            <w:gridSpan w:val="3"/>
          </w:tcPr>
          <w:p w14:paraId="167984C0" w14:textId="772C7CF5" w:rsidR="005F0538" w:rsidRPr="00472DAE" w:rsidRDefault="005F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EC450D" w:rsidRPr="008F198B" w14:paraId="123CDF69" w14:textId="77777777" w:rsidTr="00AD6DCA">
        <w:trPr>
          <w:cantSplit/>
        </w:trPr>
        <w:tc>
          <w:tcPr>
            <w:tcW w:w="2981" w:type="pct"/>
          </w:tcPr>
          <w:p w14:paraId="2A662AFB" w14:textId="77777777" w:rsidR="005F0538" w:rsidRPr="00472DAE" w:rsidRDefault="005F05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7A4C896" w14:textId="77777777" w:rsidR="005F0538" w:rsidRPr="00472DAE" w:rsidRDefault="005F0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2" w:type="pct"/>
            <w:gridSpan w:val="3"/>
          </w:tcPr>
          <w:p w14:paraId="57AFE6FA" w14:textId="00E50461" w:rsidR="005F0538" w:rsidRPr="00472DAE" w:rsidRDefault="005F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50D" w:rsidRPr="008F198B" w14:paraId="0A9C8F98" w14:textId="77777777" w:rsidTr="00AD6DCA">
        <w:trPr>
          <w:cantSplit/>
        </w:trPr>
        <w:tc>
          <w:tcPr>
            <w:tcW w:w="2981" w:type="pct"/>
          </w:tcPr>
          <w:p w14:paraId="43F1FE8F" w14:textId="77777777" w:rsidR="005F0538" w:rsidRPr="00472DAE" w:rsidRDefault="005F0538" w:rsidP="0055559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78571C7" w14:textId="77777777" w:rsidR="005F0538" w:rsidRPr="00472DAE" w:rsidRDefault="005F0538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</w:tcPr>
          <w:p w14:paraId="556AD8FA" w14:textId="699C5FEA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7F12C80E" w14:textId="77777777" w:rsidR="005F0538" w:rsidRPr="00472DAE" w:rsidRDefault="005F0538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14:paraId="0E91CE1B" w14:textId="5BAA5C6B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97435" w:rsidRPr="008F198B" w14:paraId="42BB83F3" w14:textId="77777777" w:rsidTr="00AD6DCA">
        <w:trPr>
          <w:cantSplit/>
        </w:trPr>
        <w:tc>
          <w:tcPr>
            <w:tcW w:w="2981" w:type="pct"/>
          </w:tcPr>
          <w:p w14:paraId="10C43C63" w14:textId="77777777" w:rsidR="00C97435" w:rsidRPr="00472DAE" w:rsidRDefault="00C97435" w:rsidP="0055559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34D69BF" w14:textId="77777777" w:rsidR="00C97435" w:rsidRPr="00472DAE" w:rsidRDefault="00C97435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2" w:type="pct"/>
            <w:gridSpan w:val="3"/>
          </w:tcPr>
          <w:p w14:paraId="175C15C2" w14:textId="70E8D1D9" w:rsidR="00C97435" w:rsidRPr="00472DAE" w:rsidRDefault="00C97435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40838" w:rsidRPr="008F198B" w14:paraId="03C82889" w14:textId="77777777" w:rsidTr="00AD6DCA">
        <w:trPr>
          <w:cantSplit/>
        </w:trPr>
        <w:tc>
          <w:tcPr>
            <w:tcW w:w="2981" w:type="pct"/>
          </w:tcPr>
          <w:p w14:paraId="781A9E40" w14:textId="29B3C21E" w:rsidR="00C40838" w:rsidRPr="00472DAE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" w:type="pct"/>
          </w:tcPr>
          <w:p w14:paraId="16D3DA7C" w14:textId="77777777" w:rsidR="00C40838" w:rsidRPr="00FB6F95" w:rsidRDefault="00C40838" w:rsidP="00C4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</w:tcPr>
          <w:p w14:paraId="58717D98" w14:textId="46928DFC" w:rsidR="00C40838" w:rsidRPr="003C6366" w:rsidRDefault="00BA15AA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3C6366">
              <w:rPr>
                <w:rFonts w:asciiTheme="majorBidi" w:hAnsiTheme="majorBidi" w:cstheme="majorBidi"/>
                <w:sz w:val="30"/>
                <w:szCs w:val="30"/>
              </w:rPr>
              <w:t>183,089</w:t>
            </w:r>
          </w:p>
        </w:tc>
        <w:tc>
          <w:tcPr>
            <w:tcW w:w="136" w:type="pct"/>
          </w:tcPr>
          <w:p w14:paraId="14EC130D" w14:textId="77777777" w:rsidR="00C40838" w:rsidRPr="00472DAE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14:paraId="3FA3A39A" w14:textId="44EBAE13" w:rsidR="00C40838" w:rsidRPr="00083CE5" w:rsidRDefault="00C40838" w:rsidP="00A8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206,279</w:t>
            </w:r>
          </w:p>
        </w:tc>
      </w:tr>
      <w:tr w:rsidR="00204828" w:rsidRPr="008F198B" w14:paraId="5ACD1867" w14:textId="77777777" w:rsidTr="00AD6DCA">
        <w:trPr>
          <w:cantSplit/>
        </w:trPr>
        <w:tc>
          <w:tcPr>
            <w:tcW w:w="2981" w:type="pct"/>
          </w:tcPr>
          <w:p w14:paraId="30C7BE3A" w14:textId="4743D220" w:rsidR="00204828" w:rsidRPr="00472DAE" w:rsidRDefault="00204828" w:rsidP="0020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472DAE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" w:type="pct"/>
          </w:tcPr>
          <w:p w14:paraId="06467027" w14:textId="77777777" w:rsidR="00204828" w:rsidRPr="00472DAE" w:rsidRDefault="00204828" w:rsidP="002048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14:paraId="57494B61" w14:textId="4ED93EAB" w:rsidR="00204828" w:rsidRPr="003C6366" w:rsidRDefault="00204828" w:rsidP="0020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3C6366">
              <w:rPr>
                <w:rFonts w:asciiTheme="majorBidi" w:hAnsiTheme="majorBidi" w:cstheme="majorBidi"/>
                <w:sz w:val="30"/>
                <w:szCs w:val="30"/>
              </w:rPr>
              <w:t>(16,35</w:t>
            </w:r>
            <w:r w:rsidR="003C6366" w:rsidRPr="003C63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C63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31DD9F75" w14:textId="77777777" w:rsidR="00204828" w:rsidRPr="00472DAE" w:rsidRDefault="00204828" w:rsidP="0020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1E3B0F77" w14:textId="7E99EE0E" w:rsidR="00204828" w:rsidRPr="00083CE5" w:rsidRDefault="00204828" w:rsidP="00A8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-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(23,1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C45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4828" w:rsidRPr="008F198B" w14:paraId="4852EE57" w14:textId="77777777" w:rsidTr="00AD6DCA">
        <w:trPr>
          <w:cantSplit/>
        </w:trPr>
        <w:tc>
          <w:tcPr>
            <w:tcW w:w="2981" w:type="pct"/>
          </w:tcPr>
          <w:p w14:paraId="092E0EE6" w14:textId="3D4F4F19" w:rsidR="00204828" w:rsidRPr="00472DAE" w:rsidRDefault="00204828" w:rsidP="0020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50FE00BD" w14:textId="77777777" w:rsidR="00204828" w:rsidRPr="00472DAE" w:rsidRDefault="00204828" w:rsidP="0020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</w:tcPr>
          <w:p w14:paraId="3B6F2827" w14:textId="3AAD3B39" w:rsidR="00204828" w:rsidRPr="003C6366" w:rsidRDefault="00204828" w:rsidP="0020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6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166,73</w:t>
            </w:r>
            <w:r w:rsidR="003C6366" w:rsidRPr="003C6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326443AD" w14:textId="77777777" w:rsidR="00204828" w:rsidRPr="00472DAE" w:rsidRDefault="00204828" w:rsidP="0020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  <w:tcBorders>
              <w:top w:val="single" w:sz="4" w:space="0" w:color="auto"/>
              <w:bottom w:val="double" w:sz="4" w:space="0" w:color="auto"/>
            </w:tcBorders>
          </w:tcPr>
          <w:p w14:paraId="4B84FFB7" w14:textId="724E97D4" w:rsidR="00204828" w:rsidRPr="00083CE5" w:rsidRDefault="00204828" w:rsidP="00A8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4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EC4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204828" w:rsidRPr="008F198B" w14:paraId="61AF7591" w14:textId="77777777" w:rsidTr="00AD6DCA">
        <w:trPr>
          <w:cantSplit/>
        </w:trPr>
        <w:tc>
          <w:tcPr>
            <w:tcW w:w="2981" w:type="pct"/>
          </w:tcPr>
          <w:p w14:paraId="308E57CC" w14:textId="77777777" w:rsidR="00204828" w:rsidRPr="00472DAE" w:rsidRDefault="00204828" w:rsidP="0020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FF5B0A7" w14:textId="77777777" w:rsidR="00204828" w:rsidRPr="00472DAE" w:rsidRDefault="00204828" w:rsidP="0020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</w:tcPr>
          <w:p w14:paraId="5F86BB9A" w14:textId="77777777" w:rsidR="00204828" w:rsidRPr="003C6366" w:rsidRDefault="00204828" w:rsidP="0020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D7E0FB" w14:textId="77777777" w:rsidR="00204828" w:rsidRPr="00472DAE" w:rsidRDefault="00204828" w:rsidP="0020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4ADED573" w14:textId="77777777" w:rsidR="00204828" w:rsidRPr="00083CE5" w:rsidRDefault="00204828" w:rsidP="0020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04828" w:rsidRPr="008F198B" w14:paraId="44C44B0F" w14:textId="77777777" w:rsidTr="00AD6DCA">
        <w:trPr>
          <w:cantSplit/>
        </w:trPr>
        <w:tc>
          <w:tcPr>
            <w:tcW w:w="2981" w:type="pct"/>
          </w:tcPr>
          <w:p w14:paraId="233E1EE2" w14:textId="77777777" w:rsidR="00204828" w:rsidRPr="00472DAE" w:rsidRDefault="00204828" w:rsidP="0020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8" w:type="pct"/>
          </w:tcPr>
          <w:p w14:paraId="6FB52496" w14:textId="77777777" w:rsidR="00204828" w:rsidRPr="00472DAE" w:rsidRDefault="00204828" w:rsidP="0020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</w:tcPr>
          <w:p w14:paraId="13497B84" w14:textId="1CAE0A3A" w:rsidR="00204828" w:rsidRPr="003C6366" w:rsidRDefault="00204828" w:rsidP="0020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3C6366">
              <w:rPr>
                <w:rFonts w:asciiTheme="majorBidi" w:hAnsiTheme="majorBidi" w:cstheme="majorBidi"/>
                <w:sz w:val="30"/>
                <w:szCs w:val="30"/>
              </w:rPr>
              <w:t>20,93</w:t>
            </w:r>
            <w:r w:rsidR="003C6366" w:rsidRPr="003C636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05143586" w14:textId="77777777" w:rsidR="00204828" w:rsidRPr="00472DAE" w:rsidRDefault="00204828" w:rsidP="0020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14:paraId="7355FC7D" w14:textId="43FCAE7E" w:rsidR="00204828" w:rsidRPr="00A847F9" w:rsidRDefault="00204828" w:rsidP="00A8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21,045</w:t>
            </w:r>
          </w:p>
        </w:tc>
      </w:tr>
      <w:tr w:rsidR="00204828" w:rsidRPr="008F198B" w14:paraId="256326F2" w14:textId="77777777" w:rsidTr="00AD6DCA">
        <w:trPr>
          <w:cantSplit/>
        </w:trPr>
        <w:tc>
          <w:tcPr>
            <w:tcW w:w="2981" w:type="pct"/>
          </w:tcPr>
          <w:p w14:paraId="39805DD5" w14:textId="77777777" w:rsidR="00204828" w:rsidRPr="00472DAE" w:rsidRDefault="00204828" w:rsidP="0020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8" w:type="pct"/>
          </w:tcPr>
          <w:p w14:paraId="3E606A91" w14:textId="77777777" w:rsidR="00204828" w:rsidRPr="00472DAE" w:rsidRDefault="00204828" w:rsidP="0020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14:paraId="13E52069" w14:textId="1856888F" w:rsidR="00204828" w:rsidRPr="003C6366" w:rsidRDefault="00204828" w:rsidP="0020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3C6366">
              <w:rPr>
                <w:rFonts w:asciiTheme="majorBidi" w:hAnsiTheme="majorBidi" w:cstheme="majorBidi"/>
                <w:sz w:val="30"/>
                <w:szCs w:val="30"/>
              </w:rPr>
              <w:t>145,</w:t>
            </w:r>
            <w:r w:rsidR="003C6366" w:rsidRPr="003C6366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136" w:type="pct"/>
          </w:tcPr>
          <w:p w14:paraId="5819068E" w14:textId="77777777" w:rsidR="00204828" w:rsidRPr="00472DAE" w:rsidRDefault="00204828" w:rsidP="0020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531D4815" w14:textId="4FBEF270" w:rsidR="00204828" w:rsidRPr="00A847F9" w:rsidRDefault="00204828" w:rsidP="00A8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162,04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04828" w:rsidRPr="00DE5684" w14:paraId="581D42F1" w14:textId="77777777" w:rsidTr="00AD6DCA">
        <w:trPr>
          <w:cantSplit/>
        </w:trPr>
        <w:tc>
          <w:tcPr>
            <w:tcW w:w="2981" w:type="pct"/>
          </w:tcPr>
          <w:p w14:paraId="67D9D92B" w14:textId="77777777" w:rsidR="00204828" w:rsidRPr="00472DAE" w:rsidRDefault="00204828" w:rsidP="0020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</w:tcPr>
          <w:p w14:paraId="1BE7CAC1" w14:textId="77777777" w:rsidR="00204828" w:rsidRPr="00472DAE" w:rsidRDefault="00204828" w:rsidP="0020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</w:tcPr>
          <w:p w14:paraId="265A21E3" w14:textId="7E154884" w:rsidR="00204828" w:rsidRPr="003C6366" w:rsidRDefault="00204828" w:rsidP="0020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6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166,73</w:t>
            </w:r>
            <w:r w:rsidR="003C6366" w:rsidRPr="003C6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6AD2B7C9" w14:textId="77777777" w:rsidR="00204828" w:rsidRPr="00472DAE" w:rsidRDefault="00204828" w:rsidP="0020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  <w:tcBorders>
              <w:top w:val="single" w:sz="4" w:space="0" w:color="auto"/>
              <w:bottom w:val="double" w:sz="4" w:space="0" w:color="auto"/>
            </w:tcBorders>
          </w:tcPr>
          <w:p w14:paraId="30E18E4F" w14:textId="6B678448" w:rsidR="00204828" w:rsidRPr="00A847F9" w:rsidRDefault="00204828" w:rsidP="00A8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4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183,089</w:t>
            </w:r>
          </w:p>
        </w:tc>
      </w:tr>
    </w:tbl>
    <w:p w14:paraId="6B0428F0" w14:textId="4B3B2C04" w:rsidR="00EF1871" w:rsidRDefault="00EF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E8CA7AD" w14:textId="77777777" w:rsidR="00082EDF" w:rsidRDefault="00082EDF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</w:rPr>
        <w:sectPr w:rsidR="00082EDF" w:rsidSect="00B1054A">
          <w:headerReference w:type="even" r:id="rId11"/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79A272BB" w14:textId="04A88478" w:rsidR="006756B1" w:rsidRPr="009169A4" w:rsidRDefault="007C5D0D" w:rsidP="00AD6DCA">
      <w:pPr>
        <w:pStyle w:val="Heading8"/>
        <w:numPr>
          <w:ilvl w:val="0"/>
          <w:numId w:val="41"/>
        </w:numPr>
        <w:tabs>
          <w:tab w:val="left" w:pos="522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9169A4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 w:rsidRPr="009169A4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9169A4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B0559A1" w:rsidR="0058773B" w:rsidRPr="009E0C7B" w:rsidRDefault="00157515" w:rsidP="00AD6DCA">
      <w:pPr>
        <w:pStyle w:val="FSBlank"/>
        <w:rPr>
          <w:rFonts w:asciiTheme="majorBidi" w:hAnsiTheme="majorBidi" w:cstheme="majorBidi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</w:p>
    <w:p w14:paraId="0D044B65" w14:textId="45AB09C2" w:rsidR="007C5D0D" w:rsidRPr="002550F9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2550F9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2550F9" w:rsidRPr="002550F9">
        <w:rPr>
          <w:rFonts w:ascii="Angsana New" w:hAnsi="Angsana New" w:hint="cs"/>
          <w:spacing w:val="-4"/>
          <w:sz w:val="30"/>
          <w:szCs w:val="30"/>
          <w:cs/>
        </w:rPr>
        <w:t xml:space="preserve">เก้าเดือนสิ้นสุดวันที่ </w:t>
      </w:r>
      <w:r w:rsidR="002550F9" w:rsidRPr="002550F9">
        <w:rPr>
          <w:rFonts w:ascii="Angsana New" w:hAnsi="Angsana New"/>
          <w:spacing w:val="-4"/>
          <w:sz w:val="30"/>
          <w:szCs w:val="30"/>
        </w:rPr>
        <w:t xml:space="preserve">30 </w:t>
      </w:r>
      <w:r w:rsidR="002550F9" w:rsidRPr="002550F9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FC11E5" w:rsidRPr="002550F9">
        <w:rPr>
          <w:rFonts w:ascii="Angsana New" w:hAnsi="Angsana New"/>
          <w:spacing w:val="-4"/>
          <w:sz w:val="30"/>
          <w:szCs w:val="30"/>
        </w:rPr>
        <w:t>256</w:t>
      </w:r>
      <w:r w:rsidR="0055559D" w:rsidRPr="002550F9">
        <w:rPr>
          <w:rFonts w:ascii="Angsana New" w:hAnsi="Angsana New"/>
          <w:spacing w:val="-4"/>
          <w:sz w:val="30"/>
          <w:szCs w:val="30"/>
        </w:rPr>
        <w:t>8</w:t>
      </w:r>
      <w:r w:rsidRPr="002550F9">
        <w:rPr>
          <w:rFonts w:ascii="Angsana New" w:hAnsi="Angsana New"/>
          <w:spacing w:val="-4"/>
          <w:sz w:val="30"/>
          <w:szCs w:val="30"/>
        </w:rPr>
        <w:t xml:space="preserve"> </w:t>
      </w:r>
      <w:r w:rsidRPr="002550F9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FC11E5" w:rsidRPr="002550F9">
        <w:rPr>
          <w:rFonts w:ascii="Angsana New" w:hAnsi="Angsana New"/>
          <w:spacing w:val="-4"/>
          <w:sz w:val="30"/>
          <w:szCs w:val="30"/>
        </w:rPr>
        <w:t>256</w:t>
      </w:r>
      <w:r w:rsidR="0055559D" w:rsidRPr="002550F9">
        <w:rPr>
          <w:rFonts w:ascii="Angsana New" w:hAnsi="Angsana New"/>
          <w:spacing w:val="-4"/>
          <w:sz w:val="30"/>
          <w:szCs w:val="30"/>
        </w:rPr>
        <w:t>7</w:t>
      </w:r>
      <w:r w:rsidRPr="002550F9">
        <w:rPr>
          <w:rFonts w:ascii="Angsana New" w:hAnsi="Angsana New"/>
          <w:spacing w:val="-4"/>
          <w:sz w:val="30"/>
          <w:szCs w:val="30"/>
        </w:rPr>
        <w:t xml:space="preserve"> </w:t>
      </w:r>
      <w:r w:rsidRPr="002550F9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08832B28" w14:textId="77777777" w:rsidR="004A7617" w:rsidRPr="00587B5D" w:rsidRDefault="004A7617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05"/>
        <w:gridCol w:w="1035"/>
        <w:gridCol w:w="270"/>
        <w:gridCol w:w="1035"/>
        <w:gridCol w:w="237"/>
        <w:gridCol w:w="1068"/>
        <w:gridCol w:w="270"/>
        <w:gridCol w:w="1080"/>
        <w:gridCol w:w="270"/>
        <w:gridCol w:w="1071"/>
        <w:gridCol w:w="279"/>
        <w:gridCol w:w="1080"/>
        <w:gridCol w:w="270"/>
        <w:gridCol w:w="990"/>
        <w:gridCol w:w="270"/>
        <w:gridCol w:w="1087"/>
      </w:tblGrid>
      <w:tr w:rsidR="002550F9" w:rsidRPr="004A7617" w14:paraId="4517FEA5" w14:textId="77777777" w:rsidTr="00AD6DCA">
        <w:trPr>
          <w:trHeight w:val="317"/>
          <w:tblHeader/>
        </w:trPr>
        <w:tc>
          <w:tcPr>
            <w:tcW w:w="4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8A6B4E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312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6437623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50F9" w:rsidRPr="004A7617" w14:paraId="668A4B5B" w14:textId="77777777" w:rsidTr="00AD6DCA">
        <w:trPr>
          <w:trHeight w:val="56"/>
          <w:tblHeader/>
        </w:trPr>
        <w:tc>
          <w:tcPr>
            <w:tcW w:w="4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90E94A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A490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D246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2967A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3B85D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48CCC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2CC1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7" w:type="dxa"/>
            <w:gridSpan w:val="3"/>
            <w:vAlign w:val="bottom"/>
          </w:tcPr>
          <w:p w14:paraId="4AB395E5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67DEC" w:rsidRPr="004A7617" w14:paraId="0DBFFF7A" w14:textId="77777777" w:rsidTr="00AD6DCA">
        <w:trPr>
          <w:trHeight w:val="362"/>
          <w:tblHeader/>
        </w:trPr>
        <w:tc>
          <w:tcPr>
            <w:tcW w:w="4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79C1BE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4A761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4A761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4A761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4A761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C11E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4A761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4A761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A6E23" w14:textId="1740DE8C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25EE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06FD" w14:textId="7D4F81C0" w:rsidR="002550F9" w:rsidRPr="002550F9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2550F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BE21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9D88" w14:textId="65BFE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E1DF6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018A5" w14:textId="497DB72D" w:rsidR="002550F9" w:rsidRPr="002550F9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2550F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E4735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B138" w14:textId="6486C493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179A7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4BA02" w14:textId="4E974714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0F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BD5C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DD5C13" w14:textId="09311940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  <w:vAlign w:val="bottom"/>
          </w:tcPr>
          <w:p w14:paraId="2321FCE0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9EEEB26" w14:textId="5CC9B090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0F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2567</w:t>
            </w:r>
          </w:p>
        </w:tc>
      </w:tr>
      <w:tr w:rsidR="002550F9" w:rsidRPr="004A7617" w14:paraId="411BD131" w14:textId="77777777" w:rsidTr="00AD6DCA">
        <w:trPr>
          <w:trHeight w:val="119"/>
          <w:tblHeader/>
        </w:trPr>
        <w:tc>
          <w:tcPr>
            <w:tcW w:w="4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B8A9AA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312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5C519707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4A7617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67DEC" w:rsidRPr="004A7617" w14:paraId="73000233" w14:textId="77777777" w:rsidTr="00AD6DCA">
        <w:trPr>
          <w:trHeight w:val="24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22FC" w14:textId="77777777" w:rsidR="002550F9" w:rsidRPr="006B44A5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4A761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088C03C1" w14:textId="4DC795EF" w:rsidR="002550F9" w:rsidRPr="004A7617" w:rsidRDefault="009169A4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165,541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78AD4B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9D2090" w14:textId="610D781E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04F71A25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16B2AB3A" w14:textId="7B7FB67C" w:rsidR="002550F9" w:rsidRPr="004A7617" w:rsidRDefault="009169A4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508,665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5F82DF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2C84B1" w14:textId="0E696CA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519,</w:t>
            </w:r>
            <w:r w:rsidRPr="00AE0CD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EB78C8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30855B83" w14:textId="14B80CBA" w:rsidR="002550F9" w:rsidRPr="004A7617" w:rsidRDefault="009169A4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33,24</w:t>
            </w:r>
            <w:r w:rsidR="002C7F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071475AD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F33375" w14:textId="429A2284" w:rsidR="002550F9" w:rsidRPr="0006248B" w:rsidRDefault="002550F9" w:rsidP="001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248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43,490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09DF87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4D11795" w14:textId="1A5885D0" w:rsidR="002550F9" w:rsidRPr="004A7617" w:rsidRDefault="009169A4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707,45</w:t>
            </w:r>
            <w:r w:rsidR="002C7F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4828B4A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2F267FC2" w14:textId="587A3DDA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661,884</w:t>
            </w:r>
          </w:p>
        </w:tc>
      </w:tr>
      <w:tr w:rsidR="00067DEC" w:rsidRPr="004A7617" w14:paraId="386CD944" w14:textId="77777777" w:rsidTr="00AD6DCA">
        <w:trPr>
          <w:trHeight w:val="113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15EBA" w14:textId="77777777" w:rsidR="002550F9" w:rsidRPr="006B44A5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4A761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7BFDAE" w14:textId="7A7506A4" w:rsidR="002550F9" w:rsidRPr="004A7617" w:rsidRDefault="009169A4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165,541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FDC91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7D9725" w14:textId="353AA016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3291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CD37E" w14:textId="300B498F" w:rsidR="002550F9" w:rsidRPr="004A7617" w:rsidRDefault="009169A4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508,665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7B69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D67E6" w14:textId="499FE9BA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519,</w:t>
            </w:r>
            <w:r w:rsidRPr="00AE0CD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CCF4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E83C8" w14:textId="0596089B" w:rsidR="002550F9" w:rsidRPr="004A7617" w:rsidRDefault="009169A4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7738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39,417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7303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30E62" w14:textId="69A2CFCF" w:rsidR="002550F9" w:rsidRPr="0006248B" w:rsidRDefault="002550F9" w:rsidP="001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248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140,29</w:t>
            </w:r>
            <w:r w:rsidR="006843D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ACB4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D4CD5" w14:textId="1BC3DF1E" w:rsidR="002550F9" w:rsidRPr="004A7617" w:rsidRDefault="009169A4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7738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7738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623</w:t>
            </w:r>
          </w:p>
        </w:tc>
        <w:tc>
          <w:tcPr>
            <w:tcW w:w="270" w:type="dxa"/>
            <w:vAlign w:val="bottom"/>
          </w:tcPr>
          <w:p w14:paraId="4D49603E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E14B3" w14:textId="7597C99A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758,</w:t>
            </w:r>
            <w:r w:rsidRPr="00AE0CD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692</w:t>
            </w:r>
          </w:p>
        </w:tc>
      </w:tr>
      <w:tr w:rsidR="00067DEC" w:rsidRPr="004A7617" w14:paraId="430BC668" w14:textId="77777777" w:rsidTr="00AD6DCA">
        <w:trPr>
          <w:trHeight w:val="113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CF0F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C2F459E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EB010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0544C8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86F3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3941C709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64EF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5F54D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4199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7114E05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ADB93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6745E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E515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93338B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2D17F6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8FD289D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67DEC" w:rsidRPr="004A7617" w14:paraId="2B838729" w14:textId="77777777" w:rsidTr="00AD6DCA">
        <w:trPr>
          <w:trHeight w:val="30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7668A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3DB57F0B" w14:textId="282E8BA6" w:rsidR="002550F9" w:rsidRPr="004A7617" w:rsidRDefault="009169A4" w:rsidP="00CE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130,6</w:t>
            </w:r>
            <w:r w:rsidR="00F34EE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AAB3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BC8FD6" w14:textId="46542936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96,404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6D37E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384C5EF1" w14:textId="5CF35239" w:rsidR="002550F9" w:rsidRPr="004A7617" w:rsidRDefault="009169A4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260,15</w:t>
            </w:r>
            <w:r w:rsidR="00F34EE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190B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449E7F" w14:textId="5302924F" w:rsidR="002550F9" w:rsidRPr="00930D58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0D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276,94</w:t>
            </w:r>
            <w:r w:rsidR="00644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176BC" w14:textId="77777777" w:rsidR="002550F9" w:rsidRPr="00930D58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67B4C2DE" w14:textId="277AAF15" w:rsidR="002550F9" w:rsidRPr="00930D58" w:rsidRDefault="001B1617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0D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9DCF" w14:textId="77777777" w:rsidR="002550F9" w:rsidRPr="00930D58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46DBE6" w14:textId="74E143CC" w:rsidR="002550F9" w:rsidRPr="00930D58" w:rsidRDefault="002550F9" w:rsidP="00D82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D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(4</w:t>
            </w:r>
            <w:r w:rsidR="00644C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</w:t>
            </w:r>
            <w:r w:rsidRPr="00930D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EE42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B71C6F" w14:textId="6ACBFD75" w:rsidR="002550F9" w:rsidRPr="00644CB1" w:rsidRDefault="001B1617" w:rsidP="00644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CB1">
              <w:rPr>
                <w:rFonts w:ascii="Angsana New" w:hAnsi="Angsana New"/>
                <w:b/>
                <w:bCs/>
                <w:sz w:val="30"/>
                <w:szCs w:val="30"/>
              </w:rPr>
              <w:t>390,83</w:t>
            </w:r>
            <w:r w:rsidR="00FC2662" w:rsidRPr="00644CB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8CAD2F3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80B7B3C" w14:textId="1A1318A0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72,8</w:t>
            </w:r>
            <w:r w:rsidR="00644CB1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  <w:tr w:rsidR="00067DEC" w:rsidRPr="00BE2989" w14:paraId="077C8438" w14:textId="77777777" w:rsidTr="00AD6DCA">
        <w:trPr>
          <w:trHeight w:val="33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50BFB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097F17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5D6635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26B25B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D952241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4FDF3E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34403C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914198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8E518B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DAF593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5F0BC518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950880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740E16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4D37EF" w14:textId="79627A78" w:rsidR="002550F9" w:rsidRPr="00644CB1" w:rsidRDefault="001B1617" w:rsidP="00644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4CB1">
              <w:rPr>
                <w:rFonts w:asciiTheme="majorBidi" w:hAnsiTheme="majorBidi" w:cstheme="majorBidi"/>
                <w:sz w:val="30"/>
                <w:szCs w:val="30"/>
              </w:rPr>
              <w:t>(62,01</w:t>
            </w:r>
            <w:r w:rsidR="0003183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44C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567B2C7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64245CD" w14:textId="159C9D22" w:rsidR="002550F9" w:rsidRPr="00BE2989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E2989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644CB1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BE29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7DEC" w:rsidRPr="004A7617" w14:paraId="5C531158" w14:textId="77777777" w:rsidTr="00AD6DCA">
        <w:trPr>
          <w:trHeight w:val="33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D2E0F" w14:textId="63C1BA82" w:rsidR="002550F9" w:rsidRPr="004A7617" w:rsidRDefault="002550F9" w:rsidP="0006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761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4A761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067DE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67DEC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4A7617">
              <w:rPr>
                <w:rFonts w:ascii="Angsana New" w:hAnsi="Angsana New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5D6CE803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0DB0E1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6476FE5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D9C7AF5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3725EFE2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7073A3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111972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09ED19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6CD9CB3F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7A5710B1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284A36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3F9D2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83BF0A" w14:textId="6DE0B14F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449CA0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0399698" w14:textId="579C7CDB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67DEC" w:rsidRPr="004A7617" w14:paraId="7D0BBF96" w14:textId="77777777" w:rsidTr="00AD6DCA">
        <w:trPr>
          <w:trHeight w:val="33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37750" w14:textId="2B6E7945" w:rsidR="00067DEC" w:rsidRPr="004A7617" w:rsidRDefault="00067DEC" w:rsidP="0006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A7617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5B512E1" w14:textId="77777777" w:rsidR="00067DEC" w:rsidRPr="004A7617" w:rsidRDefault="00067DEC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A1FAE9" w14:textId="77777777" w:rsidR="00067DEC" w:rsidRPr="004A7617" w:rsidRDefault="00067DEC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772386D2" w14:textId="77777777" w:rsidR="00067DEC" w:rsidRPr="004A7617" w:rsidRDefault="00067DEC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8F81FC0" w14:textId="77777777" w:rsidR="00067DEC" w:rsidRPr="004A7617" w:rsidRDefault="00067DEC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51E6CD29" w14:textId="77777777" w:rsidR="00067DEC" w:rsidRPr="004A7617" w:rsidRDefault="00067DEC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597184" w14:textId="77777777" w:rsidR="00067DEC" w:rsidRPr="004A7617" w:rsidRDefault="00067DEC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64A3B3" w14:textId="77777777" w:rsidR="00067DEC" w:rsidRPr="004A7617" w:rsidRDefault="00067DEC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E9068E" w14:textId="77777777" w:rsidR="00067DEC" w:rsidRPr="004A7617" w:rsidRDefault="00067DEC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41AD7171" w14:textId="77777777" w:rsidR="00067DEC" w:rsidRPr="004A7617" w:rsidRDefault="00067DEC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35E5DFA2" w14:textId="77777777" w:rsidR="00067DEC" w:rsidRPr="004A7617" w:rsidRDefault="00067DEC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C10CB0" w14:textId="77777777" w:rsidR="00067DEC" w:rsidRPr="004A7617" w:rsidRDefault="00067DEC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1096AD" w14:textId="77777777" w:rsidR="00067DEC" w:rsidRPr="004A7617" w:rsidRDefault="00067DEC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71436A" w14:textId="5383394F" w:rsidR="00067DEC" w:rsidRPr="004A7617" w:rsidRDefault="001B1617" w:rsidP="001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Pr="001B1617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930D5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63407D0" w14:textId="77777777" w:rsidR="00067DEC" w:rsidRPr="004A7617" w:rsidRDefault="00067DEC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51C62EC" w14:textId="375CEA60" w:rsidR="00067DEC" w:rsidRPr="00472DAE" w:rsidRDefault="00067DEC" w:rsidP="001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62,348</w:t>
            </w:r>
          </w:p>
        </w:tc>
      </w:tr>
      <w:tr w:rsidR="00067DEC" w:rsidRPr="004A7617" w14:paraId="052E61B4" w14:textId="77777777" w:rsidTr="00AD6DCA">
        <w:trPr>
          <w:trHeight w:val="407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D4BC9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4A76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53E150A9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E039F1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61B7E2A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7C3B9CB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5ABB84D9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E46C72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2135AB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14BC4F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5B88FEB6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31A0680E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C4B60D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9102E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3E6722" w14:textId="577B0B9E" w:rsidR="002550F9" w:rsidRPr="004A7617" w:rsidRDefault="001B1617" w:rsidP="001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031835">
              <w:rPr>
                <w:rFonts w:ascii="Angsana New" w:hAnsi="Angsana New"/>
                <w:sz w:val="30"/>
                <w:szCs w:val="30"/>
              </w:rPr>
              <w:t>4,773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8078CEC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4B60017" w14:textId="1725A3AE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(65,</w:t>
            </w:r>
            <w:r w:rsidRPr="00BE2989">
              <w:rPr>
                <w:rFonts w:asciiTheme="majorBidi" w:hAnsiTheme="majorBidi" w:cstheme="majorBidi"/>
                <w:sz w:val="30"/>
                <w:szCs w:val="30"/>
              </w:rPr>
              <w:t>356</w:t>
            </w:r>
            <w:r w:rsidRPr="00472D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7DEC" w:rsidRPr="000D031E" w14:paraId="1FF72FB8" w14:textId="77777777" w:rsidTr="00AD6DCA">
        <w:trPr>
          <w:trHeight w:val="271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6E6DE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9B3C07F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EC868D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3FF2B4D3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D0FE82E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464B0B45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FC38BF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219D9B2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14121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24EC630F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BA108A6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D585C0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78C821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2685D" w14:textId="5996F266" w:rsidR="002550F9" w:rsidRPr="004A7617" w:rsidRDefault="001B1617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2A6DCD">
              <w:rPr>
                <w:rFonts w:ascii="Angsana New" w:hAnsi="Angsana New"/>
                <w:b/>
                <w:bCs/>
                <w:sz w:val="30"/>
                <w:szCs w:val="30"/>
              </w:rPr>
              <w:t>2,2</w:t>
            </w:r>
            <w:r w:rsidR="00A97CA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A6DC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68A9179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BB90E" w14:textId="4DB8ACC5" w:rsidR="002550F9" w:rsidRPr="000D031E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318,0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</w:tr>
    </w:tbl>
    <w:p w14:paraId="1748EB43" w14:textId="00839135" w:rsidR="001742E7" w:rsidRPr="009E0C7B" w:rsidRDefault="001742E7" w:rsidP="001742E7">
      <w:pPr>
        <w:rPr>
          <w:rFonts w:asciiTheme="majorBidi" w:hAnsiTheme="majorBidi" w:cstheme="majorBidi"/>
          <w:sz w:val="16"/>
          <w:szCs w:val="16"/>
        </w:rPr>
      </w:pPr>
    </w:p>
    <w:p w14:paraId="4231CD65" w14:textId="77777777" w:rsidR="009E0C7B" w:rsidRDefault="00750A6E" w:rsidP="00A1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3226DE">
        <w:rPr>
          <w:rFonts w:ascii="Angsana New" w:hAnsi="Angsana New" w:hint="cs"/>
          <w:color w:val="000000"/>
          <w:sz w:val="30"/>
          <w:szCs w:val="30"/>
          <w:cs/>
        </w:rPr>
        <w:t>จัง</w:t>
      </w:r>
      <w:r w:rsidR="00BE2B1D" w:rsidRPr="003226DE">
        <w:rPr>
          <w:rFonts w:ascii="Angsana New" w:hAnsi="Angsana New" w:hint="cs"/>
          <w:color w:val="000000"/>
          <w:sz w:val="30"/>
          <w:szCs w:val="30"/>
          <w:cs/>
        </w:rPr>
        <w:t>หวะในการรับรู้รายได้ตามส่วนงานธุรกิจอสังหาริมทรัพย์เป็นแบบ ณ เวลาใดเวลาหนึ่ง และส่วนงานธุรกิจให้บริการสาธารณูปโภคเป็นแบบตลอดช่วงเวลาหนึ่ง</w:t>
      </w:r>
    </w:p>
    <w:p w14:paraId="25F0ED80" w14:textId="3018CB08" w:rsidR="00F36F8E" w:rsidRDefault="00F36F8E" w:rsidP="00A1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DB35F47" w14:textId="560A9369" w:rsidR="005A4913" w:rsidRDefault="00620A6E" w:rsidP="00FE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รายละเอียดสินทรัพย์และหนี้สินจำแนกตามส่วนงานที่รายงาน ณ </w:t>
      </w:r>
      <w:r w:rsidR="004A7617"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2550F9" w:rsidRPr="00FC11E5">
        <w:rPr>
          <w:rFonts w:ascii="Angsana New" w:hAnsi="Angsana New"/>
          <w:color w:val="000000"/>
          <w:sz w:val="30"/>
          <w:szCs w:val="30"/>
        </w:rPr>
        <w:t>30</w:t>
      </w:r>
      <w:r w:rsidR="002550F9">
        <w:rPr>
          <w:rFonts w:ascii="Angsana New" w:hAnsi="Angsana New"/>
          <w:color w:val="000000"/>
          <w:sz w:val="30"/>
          <w:szCs w:val="30"/>
        </w:rPr>
        <w:t xml:space="preserve"> </w:t>
      </w:r>
      <w:r w:rsidR="002550F9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="00C97E91" w:rsidRPr="00FC11E5">
        <w:rPr>
          <w:rFonts w:ascii="Angsana New" w:hAnsi="Angsana New"/>
          <w:spacing w:val="-4"/>
          <w:sz w:val="30"/>
          <w:szCs w:val="30"/>
        </w:rPr>
        <w:t>256</w:t>
      </w:r>
      <w:r w:rsidR="00C97E91">
        <w:rPr>
          <w:rFonts w:ascii="Angsana New" w:hAnsi="Angsana New"/>
          <w:spacing w:val="-4"/>
          <w:sz w:val="30"/>
          <w:szCs w:val="30"/>
        </w:rPr>
        <w:t>8</w:t>
      </w:r>
      <w:r w:rsidR="00C97E91"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31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256</w:t>
      </w:r>
      <w:r w:rsidR="00C97E91">
        <w:rPr>
          <w:rFonts w:ascii="Angsana New" w:hAnsi="Angsana New"/>
          <w:color w:val="000000"/>
          <w:sz w:val="30"/>
          <w:szCs w:val="30"/>
        </w:rPr>
        <w:t>7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0CDF2C6B" w14:textId="5F69E29B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1430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  <w:gridCol w:w="252"/>
        <w:gridCol w:w="1008"/>
        <w:gridCol w:w="270"/>
        <w:gridCol w:w="990"/>
        <w:gridCol w:w="270"/>
        <w:gridCol w:w="1098"/>
        <w:gridCol w:w="252"/>
        <w:gridCol w:w="1077"/>
      </w:tblGrid>
      <w:tr w:rsidR="00F0668A" w:rsidRPr="009114A3" w14:paraId="408ADD25" w14:textId="77777777" w:rsidTr="00C77357">
        <w:trPr>
          <w:trHeight w:val="353"/>
        </w:trPr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4C9C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26CBC9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0668A" w:rsidRPr="009114A3" w14:paraId="46457ABD" w14:textId="77777777" w:rsidTr="00C77357">
        <w:trPr>
          <w:trHeight w:val="353"/>
        </w:trPr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529F7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AB6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CA50E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DAD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CFC6A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6E31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EEB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7460F28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56D82" w:rsidRPr="009114A3" w14:paraId="19DD3A60" w14:textId="77777777" w:rsidTr="00C77357">
        <w:trPr>
          <w:trHeight w:val="247"/>
        </w:trPr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D20154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D2FA" w14:textId="6B245621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4A76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4A7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8409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FE1F" w14:textId="6C092519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D596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ABAB" w14:textId="35E12CB0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4A76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4A7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803C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51B7" w14:textId="1A7C387A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C41B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0591" w14:textId="2A8F6050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4A76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4A7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69A3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6383" w14:textId="596E952F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7581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92D9254" w14:textId="025E07CA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4A76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4A76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645390C2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4E54035" w14:textId="6C5D9072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56D82" w:rsidRPr="009114A3" w14:paraId="7AA8E681" w14:textId="77777777" w:rsidTr="00C77357">
        <w:trPr>
          <w:trHeight w:val="247"/>
        </w:trPr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0E4DF7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F345" w14:textId="10E8A2AC" w:rsidR="00F56D82" w:rsidRPr="00FC11E5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E5F53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FB60" w14:textId="47B54E6A" w:rsidR="00F56D82" w:rsidRPr="00FC11E5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74E0B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9D05D" w14:textId="118E1F9D" w:rsidR="00F56D82" w:rsidRPr="00FC11E5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B6DDC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23DE1" w14:textId="145F7B1E" w:rsidR="00F56D82" w:rsidRPr="00FC11E5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B9FA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9DF0" w14:textId="2E02E067" w:rsidR="00F56D82" w:rsidRPr="00FC11E5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CC3E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22802" w14:textId="3F67933A" w:rsidR="00F56D82" w:rsidRPr="00FC11E5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CB7D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86C506D" w14:textId="038800AD" w:rsidR="00F56D82" w:rsidRPr="00FC11E5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2" w:type="dxa"/>
            <w:vAlign w:val="bottom"/>
          </w:tcPr>
          <w:p w14:paraId="4E565384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0CEDAB3" w14:textId="138E8FD8" w:rsidR="00F56D82" w:rsidRPr="00FC11E5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F56D82" w:rsidRPr="009114A3" w14:paraId="4A97B6CC" w14:textId="77777777" w:rsidTr="00C77357">
        <w:trPr>
          <w:trHeight w:val="137"/>
        </w:trPr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1537EF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40FBB77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56D82" w:rsidRPr="009169A4" w14:paraId="1A0EBD54" w14:textId="77777777" w:rsidTr="009169A4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C7F89" w14:textId="77777777" w:rsidR="00F56D82" w:rsidRPr="009169A4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9A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69A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C572ED" w14:textId="2D0F3343" w:rsidR="00F56D82" w:rsidRPr="00D73902" w:rsidRDefault="009169A4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  <w:r w:rsidR="00885C9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85C99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6C4DE" w14:textId="77777777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4B392A" w14:textId="4881C5D0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911,517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C2CC" w14:textId="77777777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29CAF9" w14:textId="015B21F9" w:rsidR="00F56D82" w:rsidRPr="00D73902" w:rsidRDefault="009169A4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685,825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9B81" w14:textId="77777777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C69707" w14:textId="129DD2BD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519,375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C86D" w14:textId="77777777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C1D21E" w14:textId="4964E504" w:rsidR="00F56D82" w:rsidRPr="00D73902" w:rsidRDefault="00031835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3,318,760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69E8B" w14:textId="77777777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1D0594" w14:textId="45872D34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3,236,114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B264" w14:textId="77777777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A785F0" w14:textId="01627CCD" w:rsidR="00F56D82" w:rsidRPr="00D73902" w:rsidRDefault="00E06E7F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4,89</w:t>
            </w:r>
            <w:r w:rsidR="0003183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31835">
              <w:rPr>
                <w:rFonts w:ascii="Angsana New" w:hAnsi="Angsana New"/>
                <w:color w:val="000000"/>
                <w:sz w:val="28"/>
                <w:szCs w:val="28"/>
              </w:rPr>
              <w:t>067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A24CC" w14:textId="77777777" w:rsidR="00F56D82" w:rsidRPr="009169A4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69F2936D" w14:textId="779E8F82" w:rsidR="00F56D82" w:rsidRPr="009169A4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9A4">
              <w:rPr>
                <w:rFonts w:ascii="Angsana New" w:hAnsi="Angsana New"/>
                <w:color w:val="000000"/>
                <w:sz w:val="28"/>
                <w:szCs w:val="28"/>
              </w:rPr>
              <w:t>4,667,006</w:t>
            </w:r>
          </w:p>
        </w:tc>
      </w:tr>
      <w:tr w:rsidR="00F56D82" w:rsidRPr="002F282A" w14:paraId="70CBEE62" w14:textId="77777777" w:rsidTr="009169A4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1F53D" w14:textId="77777777" w:rsidR="00F56D82" w:rsidRPr="009169A4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69A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69A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A0812" w14:textId="55DE1C23" w:rsidR="00F56D82" w:rsidRPr="00D73902" w:rsidRDefault="009169A4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177,100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4506" w14:textId="77777777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8D0A5" w14:textId="09B51784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7,841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1F23" w14:textId="77777777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C495A" w14:textId="33C53750" w:rsidR="00F56D82" w:rsidRPr="00D73902" w:rsidRDefault="009169A4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47,91</w:t>
            </w:r>
            <w:r w:rsidR="00885C9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A7AF" w14:textId="77777777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6BC1EF" w14:textId="5ED2A0C1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46,254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BDF90" w14:textId="77777777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BC8D2D" w14:textId="1253FF1C" w:rsidR="00F56D82" w:rsidRPr="00D73902" w:rsidRDefault="00031835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860,501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C68C" w14:textId="77777777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DC27A" w14:textId="772B0E50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843,297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7F17" w14:textId="77777777" w:rsidR="00F56D82" w:rsidRPr="00D7390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A54C0" w14:textId="0BC9E836" w:rsidR="00F56D82" w:rsidRPr="00D73902" w:rsidRDefault="009169A4" w:rsidP="0091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902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E06E7F" w:rsidRPr="00D73902">
              <w:rPr>
                <w:rFonts w:ascii="Angsana New" w:hAnsi="Angsana New"/>
                <w:color w:val="000000"/>
                <w:sz w:val="28"/>
                <w:szCs w:val="28"/>
              </w:rPr>
              <w:t>08</w:t>
            </w:r>
            <w:r w:rsidR="00031835">
              <w:rPr>
                <w:rFonts w:ascii="Angsana New" w:hAnsi="Angsana New"/>
                <w:color w:val="000000"/>
                <w:sz w:val="28"/>
                <w:szCs w:val="28"/>
              </w:rPr>
              <w:t>5,512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F07D" w14:textId="77777777" w:rsidR="00F56D82" w:rsidRPr="009169A4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23C1BB" w14:textId="7548979A" w:rsidR="00F56D82" w:rsidRPr="008168D2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9A4">
              <w:rPr>
                <w:rFonts w:ascii="Angsana New" w:hAnsi="Angsana New"/>
                <w:color w:val="000000"/>
                <w:sz w:val="28"/>
                <w:szCs w:val="28"/>
              </w:rPr>
              <w:t>897,392</w:t>
            </w:r>
          </w:p>
        </w:tc>
      </w:tr>
    </w:tbl>
    <w:p w14:paraId="7C273CC1" w14:textId="0852C043" w:rsidR="00F0668A" w:rsidRDefault="00F0668A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1B0AC960" w14:textId="77777777" w:rsidR="00F239A4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Pr="00620A6E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960066" w14:textId="41F80937" w:rsidR="00B47D16" w:rsidRDefault="0045352F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Pr="00620A6E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A99641" w14:textId="4B21DE5E" w:rsidR="00A54C53" w:rsidRDefault="001D18A6" w:rsidP="00BB2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D279DB">
        <w:rPr>
          <w:rFonts w:ascii="Angsana New" w:hAnsi="Angsana New" w:hint="cs"/>
          <w:spacing w:val="-8"/>
          <w:sz w:val="30"/>
          <w:szCs w:val="30"/>
          <w:cs/>
        </w:rPr>
        <w:t>ในระหว่างงวด</w:t>
      </w:r>
      <w:r w:rsidR="00F56D82">
        <w:rPr>
          <w:rFonts w:ascii="Angsana New" w:hAnsi="Angsana New" w:hint="cs"/>
          <w:spacing w:val="-8"/>
          <w:sz w:val="30"/>
          <w:szCs w:val="30"/>
          <w:cs/>
        </w:rPr>
        <w:t>เ</w:t>
      </w:r>
      <w:r w:rsidR="009E0C7B">
        <w:rPr>
          <w:rFonts w:ascii="Angsana New" w:hAnsi="Angsana New" w:hint="cs"/>
          <w:spacing w:val="-8"/>
          <w:sz w:val="30"/>
          <w:szCs w:val="30"/>
          <w:cs/>
        </w:rPr>
        <w:t>ก</w:t>
      </w:r>
      <w:r w:rsidR="00F56D82">
        <w:rPr>
          <w:rFonts w:ascii="Angsana New" w:hAnsi="Angsana New" w:hint="cs"/>
          <w:spacing w:val="-8"/>
          <w:sz w:val="30"/>
          <w:szCs w:val="30"/>
          <w:cs/>
        </w:rPr>
        <w:t>้า</w:t>
      </w:r>
      <w:r w:rsidR="009E0C7B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เดือนสิ้นสุดวันที่ </w:t>
      </w:r>
      <w:r w:rsidR="009E0C7B" w:rsidRPr="00AC584B">
        <w:rPr>
          <w:rFonts w:ascii="Angsana New" w:hAnsi="Angsana New"/>
          <w:spacing w:val="-8"/>
          <w:sz w:val="30"/>
          <w:szCs w:val="30"/>
        </w:rPr>
        <w:t xml:space="preserve">30 </w:t>
      </w:r>
      <w:r w:rsidR="00F56D82">
        <w:rPr>
          <w:rFonts w:ascii="Angsana New" w:hAnsi="Angsana New" w:hint="cs"/>
          <w:spacing w:val="-8"/>
          <w:sz w:val="30"/>
          <w:szCs w:val="30"/>
          <w:cs/>
        </w:rPr>
        <w:t>กันยา</w:t>
      </w:r>
      <w:r w:rsidR="009E0C7B" w:rsidRPr="00AC584B">
        <w:rPr>
          <w:rFonts w:ascii="Angsana New" w:hAnsi="Angsana New"/>
          <w:spacing w:val="-8"/>
          <w:sz w:val="30"/>
          <w:szCs w:val="30"/>
          <w:cs/>
        </w:rPr>
        <w:t xml:space="preserve">ยน </w:t>
      </w:r>
      <w:r w:rsidR="00E8484C">
        <w:rPr>
          <w:rFonts w:ascii="Angsana New" w:hAnsi="Angsana New"/>
          <w:spacing w:val="-8"/>
          <w:sz w:val="30"/>
          <w:szCs w:val="30"/>
        </w:rPr>
        <w:t>2568</w:t>
      </w:r>
      <w:r w:rsidR="008B6850">
        <w:rPr>
          <w:rFonts w:ascii="Angsana New" w:hAnsi="Angsana New"/>
          <w:spacing w:val="-8"/>
          <w:sz w:val="30"/>
          <w:szCs w:val="30"/>
        </w:rPr>
        <w:t xml:space="preserve"> </w:t>
      </w:r>
      <w:r w:rsidR="0045352F" w:rsidRPr="00D279DB"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>บริษัทมีรายได้จากลูกค้ารายหนึ่งจากส่วนงานธุรกิจอสังหาริมทรัพย์เป็น</w:t>
      </w:r>
      <w:r w:rsidR="001676A2" w:rsidRPr="00D279DB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เงิน </w:t>
      </w:r>
      <w:r w:rsidR="008D3012">
        <w:rPr>
          <w:rFonts w:ascii="Angsana New" w:hAnsi="Angsana New"/>
          <w:spacing w:val="-8"/>
          <w:sz w:val="30"/>
          <w:szCs w:val="30"/>
        </w:rPr>
        <w:t>121.5</w:t>
      </w:r>
      <w:r w:rsidR="00671F9A">
        <w:rPr>
          <w:rFonts w:ascii="Angsana New" w:hAnsi="Angsana New"/>
          <w:spacing w:val="-8"/>
          <w:sz w:val="30"/>
          <w:szCs w:val="30"/>
        </w:rPr>
        <w:t xml:space="preserve"> 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ล้านบาท 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(</w:t>
      </w:r>
      <w:r w:rsidR="00FC11E5" w:rsidRPr="00FC11E5">
        <w:rPr>
          <w:rFonts w:ascii="Angsana New" w:hAnsi="Angsana New"/>
          <w:i/>
          <w:iCs/>
          <w:spacing w:val="-8"/>
          <w:sz w:val="30"/>
          <w:szCs w:val="30"/>
        </w:rPr>
        <w:t>256</w:t>
      </w:r>
      <w:r w:rsidR="00E8484C">
        <w:rPr>
          <w:rFonts w:ascii="Angsana New" w:hAnsi="Angsana New"/>
          <w:i/>
          <w:iCs/>
          <w:spacing w:val="-8"/>
          <w:sz w:val="30"/>
          <w:szCs w:val="30"/>
        </w:rPr>
        <w:t>7</w:t>
      </w:r>
      <w:r w:rsidR="008549C4" w:rsidRPr="00D279DB">
        <w:rPr>
          <w:rFonts w:ascii="Angsana New" w:hAnsi="Angsana New"/>
          <w:i/>
          <w:iCs/>
          <w:spacing w:val="-8"/>
          <w:sz w:val="30"/>
          <w:szCs w:val="30"/>
        </w:rPr>
        <w:t xml:space="preserve">: </w:t>
      </w:r>
      <w:r w:rsidR="00FC11E5" w:rsidRPr="00FC11E5">
        <w:rPr>
          <w:rFonts w:ascii="Angsana New" w:hAnsi="Angsana New"/>
          <w:i/>
          <w:iCs/>
          <w:spacing w:val="-8"/>
          <w:sz w:val="30"/>
          <w:szCs w:val="30"/>
        </w:rPr>
        <w:t>9</w:t>
      </w:r>
      <w:r w:rsidR="00E8484C">
        <w:rPr>
          <w:rFonts w:ascii="Angsana New" w:hAnsi="Angsana New"/>
          <w:i/>
          <w:iCs/>
          <w:spacing w:val="-8"/>
          <w:sz w:val="30"/>
          <w:szCs w:val="30"/>
        </w:rPr>
        <w:t>9</w:t>
      </w:r>
      <w:r w:rsidR="00F64AAB">
        <w:rPr>
          <w:rFonts w:ascii="Angsana New" w:hAnsi="Angsana New"/>
          <w:i/>
          <w:iCs/>
          <w:spacing w:val="-8"/>
          <w:sz w:val="30"/>
          <w:szCs w:val="30"/>
        </w:rPr>
        <w:t>.0</w:t>
      </w:r>
      <w:r w:rsidR="0011105D">
        <w:rPr>
          <w:rFonts w:ascii="Angsana New" w:hAnsi="Angsana New"/>
          <w:i/>
          <w:iCs/>
          <w:spacing w:val="-8"/>
          <w:sz w:val="30"/>
          <w:szCs w:val="30"/>
        </w:rPr>
        <w:t xml:space="preserve"> </w:t>
      </w:r>
      <w:r w:rsidR="00567B3C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)</w:t>
      </w:r>
      <w:r w:rsidR="002B2E38">
        <w:rPr>
          <w:rFonts w:ascii="Angsana New" w:hAnsi="Angsana New"/>
          <w:spacing w:val="-2"/>
          <w:sz w:val="30"/>
          <w:szCs w:val="30"/>
        </w:rPr>
        <w:br/>
      </w:r>
      <w:r w:rsidR="008549C4" w:rsidRPr="00BB2FEF">
        <w:rPr>
          <w:rFonts w:ascii="Angsana New" w:hAnsi="Angsana New" w:hint="cs"/>
          <w:spacing w:val="-2"/>
          <w:sz w:val="30"/>
          <w:szCs w:val="30"/>
          <w:cs/>
        </w:rPr>
        <w:t>จาก</w:t>
      </w:r>
      <w:r w:rsidR="008549C4">
        <w:rPr>
          <w:rFonts w:ascii="Angsana New" w:hAnsi="Angsana New" w:hint="cs"/>
          <w:sz w:val="30"/>
          <w:szCs w:val="30"/>
          <w:cs/>
        </w:rPr>
        <w:t>รายได้ของ</w:t>
      </w:r>
      <w:r w:rsidR="00E9510E"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</w:t>
      </w:r>
    </w:p>
    <w:p w14:paraId="7AC47EC4" w14:textId="77777777" w:rsidR="00D61CF7" w:rsidRDefault="00D61CF7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CB5A61" w14:textId="00F60FB0" w:rsidR="00D61CF7" w:rsidRPr="009E0C7B" w:rsidRDefault="00D61CF7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D61CF7" w:rsidRPr="009E0C7B" w:rsidSect="00AD6DCA">
          <w:headerReference w:type="default" r:id="rId15"/>
          <w:footerReference w:type="default" r:id="rId16"/>
          <w:pgSz w:w="16834" w:h="11909" w:orient="landscape" w:code="9"/>
          <w:pgMar w:top="691" w:right="994" w:bottom="576" w:left="1152" w:header="720" w:footer="720" w:gutter="0"/>
          <w:cols w:space="720"/>
          <w:docGrid w:linePitch="245"/>
        </w:sectPr>
      </w:pPr>
    </w:p>
    <w:p w14:paraId="4E19B130" w14:textId="77777777" w:rsidR="006B5739" w:rsidRDefault="006B5739" w:rsidP="00AD6DCA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เงินปันผล</w:t>
      </w:r>
    </w:p>
    <w:p w14:paraId="4AAF6191" w14:textId="77777777" w:rsidR="006B5739" w:rsidRPr="00587B5D" w:rsidRDefault="006B5739" w:rsidP="006B5739">
      <w:pPr>
        <w:pStyle w:val="FSBlank"/>
        <w:rPr>
          <w:sz w:val="30"/>
          <w:szCs w:val="30"/>
          <w:lang w:val="th-TH" w:eastAsia="x-none"/>
        </w:rPr>
      </w:pPr>
    </w:p>
    <w:p w14:paraId="25AF4C10" w14:textId="4911EE9A" w:rsidR="00F56D82" w:rsidRPr="00472DAE" w:rsidRDefault="00F56D82" w:rsidP="00F56D82">
      <w:pPr>
        <w:pStyle w:val="FSBlank"/>
        <w:tabs>
          <w:tab w:val="left" w:pos="540"/>
        </w:tabs>
        <w:ind w:left="450" w:firstLine="90"/>
        <w:rPr>
          <w:sz w:val="30"/>
          <w:szCs w:val="30"/>
        </w:rPr>
      </w:pPr>
      <w:r w:rsidRPr="00472DAE">
        <w:rPr>
          <w:sz w:val="30"/>
          <w:szCs w:val="30"/>
          <w:cs/>
        </w:rPr>
        <w:t>รายละเอียดเงินปันผลในระหว่างงวด</w:t>
      </w:r>
      <w:r w:rsidRPr="00472DAE">
        <w:rPr>
          <w:rFonts w:hint="cs"/>
          <w:sz w:val="30"/>
          <w:szCs w:val="30"/>
          <w:cs/>
        </w:rPr>
        <w:t xml:space="preserve">เก้าเดือนสิ้นสุดวันที่ </w:t>
      </w:r>
      <w:r w:rsidRPr="00472DAE">
        <w:rPr>
          <w:sz w:val="30"/>
          <w:szCs w:val="30"/>
        </w:rPr>
        <w:t xml:space="preserve">30 </w:t>
      </w:r>
      <w:r w:rsidRPr="00472DAE">
        <w:rPr>
          <w:rFonts w:hint="cs"/>
          <w:sz w:val="30"/>
          <w:szCs w:val="30"/>
          <w:cs/>
        </w:rPr>
        <w:t xml:space="preserve">กันยายน </w:t>
      </w:r>
      <w:r w:rsidRPr="00472DAE">
        <w:rPr>
          <w:sz w:val="30"/>
          <w:szCs w:val="30"/>
        </w:rPr>
        <w:t>256</w:t>
      </w:r>
      <w:r>
        <w:rPr>
          <w:sz w:val="30"/>
          <w:szCs w:val="30"/>
        </w:rPr>
        <w:t>8</w:t>
      </w:r>
      <w:r w:rsidRPr="00472DAE">
        <w:rPr>
          <w:sz w:val="30"/>
          <w:szCs w:val="30"/>
          <w:cs/>
        </w:rPr>
        <w:t xml:space="preserve"> และ </w:t>
      </w:r>
      <w:r w:rsidRPr="00472DAE">
        <w:rPr>
          <w:sz w:val="30"/>
          <w:szCs w:val="30"/>
        </w:rPr>
        <w:t>256</w:t>
      </w:r>
      <w:r>
        <w:rPr>
          <w:sz w:val="30"/>
          <w:szCs w:val="30"/>
        </w:rPr>
        <w:t>7</w:t>
      </w:r>
      <w:r w:rsidRPr="00472DAE">
        <w:rPr>
          <w:sz w:val="30"/>
          <w:szCs w:val="30"/>
          <w:cs/>
        </w:rPr>
        <w:t xml:space="preserve"> มีดังนี้</w:t>
      </w:r>
    </w:p>
    <w:p w14:paraId="17C19211" w14:textId="77777777" w:rsidR="006B5739" w:rsidRDefault="006B5739" w:rsidP="006B5739">
      <w:pPr>
        <w:pStyle w:val="FSBlank"/>
        <w:rPr>
          <w:sz w:val="30"/>
          <w:szCs w:val="30"/>
        </w:rPr>
      </w:pPr>
    </w:p>
    <w:tbl>
      <w:tblPr>
        <w:tblStyle w:val="TableGrid"/>
        <w:tblW w:w="9101" w:type="dxa"/>
        <w:tblInd w:w="4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1620"/>
        <w:gridCol w:w="270"/>
        <w:gridCol w:w="1620"/>
        <w:gridCol w:w="243"/>
        <w:gridCol w:w="1287"/>
        <w:gridCol w:w="243"/>
        <w:gridCol w:w="1287"/>
      </w:tblGrid>
      <w:tr w:rsidR="00F56D82" w:rsidRPr="00472DAE" w14:paraId="6967A986" w14:textId="77777777" w:rsidTr="00AD6DCA">
        <w:trPr>
          <w:trHeight w:val="144"/>
          <w:tblHeader/>
        </w:trPr>
        <w:tc>
          <w:tcPr>
            <w:tcW w:w="2531" w:type="dxa"/>
            <w:vAlign w:val="bottom"/>
          </w:tcPr>
          <w:p w14:paraId="72FC2D56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</w:tcPr>
          <w:p w14:paraId="4F643BD8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>วันที่อนุมัติ</w:t>
            </w:r>
          </w:p>
        </w:tc>
        <w:tc>
          <w:tcPr>
            <w:tcW w:w="270" w:type="dxa"/>
          </w:tcPr>
          <w:p w14:paraId="5358B432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  <w:vAlign w:val="bottom"/>
          </w:tcPr>
          <w:p w14:paraId="0D05BD21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>กำหนดจ่าย</w:t>
            </w:r>
          </w:p>
        </w:tc>
        <w:tc>
          <w:tcPr>
            <w:tcW w:w="243" w:type="dxa"/>
          </w:tcPr>
          <w:p w14:paraId="30356219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87" w:type="dxa"/>
            <w:vAlign w:val="bottom"/>
          </w:tcPr>
          <w:p w14:paraId="0B011B06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>อัตราต่อหุ้น</w:t>
            </w:r>
          </w:p>
        </w:tc>
        <w:tc>
          <w:tcPr>
            <w:tcW w:w="243" w:type="dxa"/>
          </w:tcPr>
          <w:p w14:paraId="447662A9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87" w:type="dxa"/>
            <w:vAlign w:val="bottom"/>
          </w:tcPr>
          <w:p w14:paraId="0CB3D10D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</w:tr>
      <w:tr w:rsidR="00F56D82" w:rsidRPr="00472DAE" w14:paraId="77649940" w14:textId="77777777" w:rsidTr="00AD6DCA">
        <w:trPr>
          <w:trHeight w:val="144"/>
          <w:tblHeader/>
        </w:trPr>
        <w:tc>
          <w:tcPr>
            <w:tcW w:w="2531" w:type="dxa"/>
          </w:tcPr>
          <w:p w14:paraId="48DF76A9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</w:tcPr>
          <w:p w14:paraId="3FD80A56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</w:tcPr>
          <w:p w14:paraId="5E115005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5937B44B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" w:type="dxa"/>
          </w:tcPr>
          <w:p w14:paraId="490C9157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87" w:type="dxa"/>
          </w:tcPr>
          <w:p w14:paraId="02308642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  <w:t>(บาท)</w:t>
            </w:r>
          </w:p>
        </w:tc>
        <w:tc>
          <w:tcPr>
            <w:tcW w:w="243" w:type="dxa"/>
          </w:tcPr>
          <w:p w14:paraId="1A9B48AD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87" w:type="dxa"/>
          </w:tcPr>
          <w:p w14:paraId="523FDF41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  <w:t>(ล้านบาท)</w:t>
            </w:r>
          </w:p>
        </w:tc>
      </w:tr>
      <w:tr w:rsidR="00F56D82" w:rsidRPr="00472DAE" w14:paraId="73BC1783" w14:textId="77777777" w:rsidTr="00AD6DCA">
        <w:trPr>
          <w:trHeight w:val="144"/>
          <w:tblHeader/>
        </w:trPr>
        <w:tc>
          <w:tcPr>
            <w:tcW w:w="2531" w:type="dxa"/>
          </w:tcPr>
          <w:p w14:paraId="695827E1" w14:textId="2B8B0195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620" w:type="dxa"/>
          </w:tcPr>
          <w:p w14:paraId="75FED7D9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</w:tcPr>
          <w:p w14:paraId="4CAB9C5D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6E9A716D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" w:type="dxa"/>
          </w:tcPr>
          <w:p w14:paraId="35FE540A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87" w:type="dxa"/>
          </w:tcPr>
          <w:p w14:paraId="78EADDC5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" w:type="dxa"/>
          </w:tcPr>
          <w:p w14:paraId="654ABC1C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87" w:type="dxa"/>
          </w:tcPr>
          <w:p w14:paraId="7F1F6D96" w14:textId="77777777" w:rsidR="00F56D82" w:rsidRPr="00472DAE" w:rsidRDefault="00F56D82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eastAsia="x-none"/>
              </w:rPr>
            </w:pPr>
          </w:p>
        </w:tc>
      </w:tr>
      <w:tr w:rsidR="009B18E8" w:rsidRPr="00472DAE" w14:paraId="3D64972C" w14:textId="77777777" w:rsidTr="00AD6DCA">
        <w:trPr>
          <w:trHeight w:val="144"/>
        </w:trPr>
        <w:tc>
          <w:tcPr>
            <w:tcW w:w="2531" w:type="dxa"/>
          </w:tcPr>
          <w:p w14:paraId="11DEFEE5" w14:textId="3B2CA46F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 xml:space="preserve">เงินปันผลประจำปี 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620" w:type="dxa"/>
          </w:tcPr>
          <w:p w14:paraId="32E545DF" w14:textId="2DB580FE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9B18E8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 xml:space="preserve">29 </w:t>
            </w:r>
            <w:r w:rsidRPr="009B18E8">
              <w:rPr>
                <w:rFonts w:asciiTheme="majorBidi" w:hAnsiTheme="majorBidi"/>
                <w:spacing w:val="-2"/>
                <w:sz w:val="30"/>
                <w:szCs w:val="30"/>
                <w:cs/>
                <w:lang w:eastAsia="x-none"/>
              </w:rPr>
              <w:t xml:space="preserve">เมษายน </w:t>
            </w:r>
            <w:r w:rsidRPr="009B18E8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270" w:type="dxa"/>
          </w:tcPr>
          <w:p w14:paraId="20B65C12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0EF6F323" w14:textId="27225AD4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9B18E8">
              <w:rPr>
                <w:rFonts w:asciiTheme="majorBidi" w:hAnsiTheme="majorBidi"/>
                <w:spacing w:val="-2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Pr="009B18E8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243" w:type="dxa"/>
          </w:tcPr>
          <w:p w14:paraId="32DA3BF7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</w:tcPr>
          <w:p w14:paraId="793B39AF" w14:textId="6C034696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0.06</w:t>
            </w:r>
          </w:p>
        </w:tc>
        <w:tc>
          <w:tcPr>
            <w:tcW w:w="243" w:type="dxa"/>
          </w:tcPr>
          <w:p w14:paraId="7020EF4C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</w:tcPr>
          <w:p w14:paraId="3A893936" w14:textId="54B7E4F2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122.89</w:t>
            </w:r>
          </w:p>
        </w:tc>
      </w:tr>
      <w:tr w:rsidR="009B18E8" w:rsidRPr="00472DAE" w14:paraId="6A51C339" w14:textId="77777777" w:rsidTr="00AD6DCA">
        <w:trPr>
          <w:trHeight w:val="144"/>
        </w:trPr>
        <w:tc>
          <w:tcPr>
            <w:tcW w:w="2531" w:type="dxa"/>
          </w:tcPr>
          <w:p w14:paraId="5708428F" w14:textId="1CF005D2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>เงินปันผล</w:t>
            </w:r>
            <w:r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 xml:space="preserve">ระหว่างกาล 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620" w:type="dxa"/>
          </w:tcPr>
          <w:p w14:paraId="72EE3E0A" w14:textId="11AF208C" w:rsidR="009B18E8" w:rsidRPr="00472DAE" w:rsidRDefault="004315DA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 xml:space="preserve">14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>สิงหาคม</w:t>
            </w:r>
            <w:r w:rsidR="009B18E8" w:rsidRPr="009B18E8">
              <w:rPr>
                <w:rFonts w:asciiTheme="majorBidi" w:hAnsiTheme="majorBidi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="009B18E8" w:rsidRPr="009B18E8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270" w:type="dxa"/>
          </w:tcPr>
          <w:p w14:paraId="38CEFA86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776DA7F0" w14:textId="0202DBC6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hAnsiTheme="majorBidi" w:hint="cs"/>
                <w:spacing w:val="-2"/>
                <w:sz w:val="30"/>
                <w:szCs w:val="30"/>
                <w:cs/>
                <w:lang w:eastAsia="x-none"/>
              </w:rPr>
              <w:t>กันยายน</w:t>
            </w:r>
            <w:r w:rsidRPr="009B18E8">
              <w:rPr>
                <w:rFonts w:asciiTheme="majorBidi" w:hAnsiTheme="majorBidi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Pr="009B18E8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243" w:type="dxa"/>
          </w:tcPr>
          <w:p w14:paraId="44D0AA68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</w:tcPr>
          <w:p w14:paraId="14263A51" w14:textId="0E7F66A5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0.05</w:t>
            </w:r>
          </w:p>
        </w:tc>
        <w:tc>
          <w:tcPr>
            <w:tcW w:w="243" w:type="dxa"/>
          </w:tcPr>
          <w:p w14:paraId="1997E36F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2FCE107" w14:textId="29A6905F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102.41</w:t>
            </w:r>
          </w:p>
        </w:tc>
      </w:tr>
      <w:tr w:rsidR="009B18E8" w:rsidRPr="00472DAE" w14:paraId="48A0DBDA" w14:textId="77777777" w:rsidTr="00AD6DCA">
        <w:trPr>
          <w:trHeight w:val="144"/>
        </w:trPr>
        <w:tc>
          <w:tcPr>
            <w:tcW w:w="2531" w:type="dxa"/>
          </w:tcPr>
          <w:p w14:paraId="5DBB614F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7890FA59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6CE122B0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13FCAB9B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" w:type="dxa"/>
          </w:tcPr>
          <w:p w14:paraId="5F5021EA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</w:tcPr>
          <w:p w14:paraId="2031E839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43" w:type="dxa"/>
          </w:tcPr>
          <w:p w14:paraId="35A6A0DC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475DCB5" w14:textId="1CD69709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225.30</w:t>
            </w:r>
          </w:p>
        </w:tc>
      </w:tr>
      <w:tr w:rsidR="009B18E8" w:rsidRPr="00472DAE" w14:paraId="5EEADA2A" w14:textId="77777777" w:rsidTr="00AD6DCA">
        <w:trPr>
          <w:trHeight w:val="144"/>
        </w:trPr>
        <w:tc>
          <w:tcPr>
            <w:tcW w:w="2531" w:type="dxa"/>
          </w:tcPr>
          <w:p w14:paraId="5E1F1AB4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6A50436E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2437BD36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096289D3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" w:type="dxa"/>
          </w:tcPr>
          <w:p w14:paraId="244E28E3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</w:tcPr>
          <w:p w14:paraId="65836002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43" w:type="dxa"/>
          </w:tcPr>
          <w:p w14:paraId="7C071ADE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379EB74D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</w:tr>
      <w:tr w:rsidR="009B18E8" w:rsidRPr="00472DAE" w14:paraId="45E4BACA" w14:textId="77777777" w:rsidTr="00AD6DCA">
        <w:trPr>
          <w:trHeight w:val="144"/>
        </w:trPr>
        <w:tc>
          <w:tcPr>
            <w:tcW w:w="2531" w:type="dxa"/>
          </w:tcPr>
          <w:p w14:paraId="72C06B40" w14:textId="1974F34E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20" w:type="dxa"/>
          </w:tcPr>
          <w:p w14:paraId="5ADF68F7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47CAA92A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44C89D81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" w:type="dxa"/>
          </w:tcPr>
          <w:p w14:paraId="5F4F3142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</w:tcPr>
          <w:p w14:paraId="7C21912E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43" w:type="dxa"/>
          </w:tcPr>
          <w:p w14:paraId="2ECB9A9B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</w:tcPr>
          <w:p w14:paraId="53F700C0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</w:tr>
      <w:tr w:rsidR="009B18E8" w:rsidRPr="00472DAE" w14:paraId="037C9414" w14:textId="77777777" w:rsidTr="00AD6DCA">
        <w:trPr>
          <w:trHeight w:val="144"/>
        </w:trPr>
        <w:tc>
          <w:tcPr>
            <w:tcW w:w="2531" w:type="dxa"/>
          </w:tcPr>
          <w:p w14:paraId="72DEA694" w14:textId="36019C0F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 xml:space="preserve">เงินปันผลประจำปี 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20" w:type="dxa"/>
          </w:tcPr>
          <w:p w14:paraId="62A97BBE" w14:textId="276648D1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 xml:space="preserve">25 </w:t>
            </w:r>
            <w:r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 xml:space="preserve">เมษายน 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</w:tcPr>
          <w:p w14:paraId="1AFD0B28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78A1BCEB" w14:textId="311FEE1F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>พฤษภาคม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 xml:space="preserve"> 2567</w:t>
            </w:r>
          </w:p>
        </w:tc>
        <w:tc>
          <w:tcPr>
            <w:tcW w:w="243" w:type="dxa"/>
          </w:tcPr>
          <w:p w14:paraId="6FD976D5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</w:tcPr>
          <w:p w14:paraId="04B0C623" w14:textId="3CFA1B8E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0.06</w:t>
            </w:r>
          </w:p>
        </w:tc>
        <w:tc>
          <w:tcPr>
            <w:tcW w:w="243" w:type="dxa"/>
          </w:tcPr>
          <w:p w14:paraId="0CADF0D4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</w:tcPr>
          <w:p w14:paraId="07FCACC4" w14:textId="2F647D8D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122.90</w:t>
            </w:r>
          </w:p>
        </w:tc>
      </w:tr>
      <w:tr w:rsidR="009B18E8" w:rsidRPr="00472DAE" w14:paraId="550B7245" w14:textId="77777777" w:rsidTr="00AD6DCA">
        <w:trPr>
          <w:trHeight w:val="144"/>
        </w:trPr>
        <w:tc>
          <w:tcPr>
            <w:tcW w:w="2531" w:type="dxa"/>
          </w:tcPr>
          <w:p w14:paraId="5D497192" w14:textId="299C59B6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  <w:t>เงินปันผล</w:t>
            </w:r>
            <w:r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 xml:space="preserve">ระหว่างกาล 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20" w:type="dxa"/>
          </w:tcPr>
          <w:p w14:paraId="6596D19E" w14:textId="6CB6399B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 xml:space="preserve">13 </w:t>
            </w:r>
            <w:r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>สิงหาคม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</w:tcPr>
          <w:p w14:paraId="65F48399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70695F51" w14:textId="408657ED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  <w:r w:rsidRPr="00472DA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x-none"/>
              </w:rPr>
              <w:t xml:space="preserve">กันยายน </w:t>
            </w: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43" w:type="dxa"/>
          </w:tcPr>
          <w:p w14:paraId="157AA55B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</w:tcPr>
          <w:p w14:paraId="1D266283" w14:textId="69010F79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0.05</w:t>
            </w:r>
          </w:p>
        </w:tc>
        <w:tc>
          <w:tcPr>
            <w:tcW w:w="243" w:type="dxa"/>
          </w:tcPr>
          <w:p w14:paraId="649DF5E2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AEEC515" w14:textId="7A54113E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102.41</w:t>
            </w:r>
          </w:p>
        </w:tc>
      </w:tr>
      <w:tr w:rsidR="009B18E8" w:rsidRPr="001A6544" w14:paraId="66B03BAD" w14:textId="77777777" w:rsidTr="00AD6DCA">
        <w:trPr>
          <w:trHeight w:val="144"/>
        </w:trPr>
        <w:tc>
          <w:tcPr>
            <w:tcW w:w="2531" w:type="dxa"/>
          </w:tcPr>
          <w:p w14:paraId="332BB163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2E40E128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0A0A8C3C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51B27EF6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" w:type="dxa"/>
          </w:tcPr>
          <w:p w14:paraId="47BD80CD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</w:tcPr>
          <w:p w14:paraId="4C0325B8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243" w:type="dxa"/>
          </w:tcPr>
          <w:p w14:paraId="2FCAD73E" w14:textId="77777777" w:rsidR="009B18E8" w:rsidRPr="00472DAE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3B01F5F" w14:textId="0C36730C" w:rsidR="009B18E8" w:rsidRPr="001A6544" w:rsidRDefault="009B18E8" w:rsidP="009B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</w:pPr>
            <w:r w:rsidRPr="00472DAE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225.31</w:t>
            </w:r>
          </w:p>
        </w:tc>
      </w:tr>
    </w:tbl>
    <w:p w14:paraId="7DD375BF" w14:textId="77777777" w:rsidR="00F56D82" w:rsidRDefault="00F56D82" w:rsidP="006B5739">
      <w:pPr>
        <w:pStyle w:val="FSBlank"/>
        <w:rPr>
          <w:sz w:val="30"/>
          <w:szCs w:val="30"/>
        </w:rPr>
      </w:pPr>
    </w:p>
    <w:p w14:paraId="5B386789" w14:textId="77777777" w:rsidR="00F56D82" w:rsidRDefault="00F56D82" w:rsidP="006B5739">
      <w:pPr>
        <w:pStyle w:val="FSBlank"/>
        <w:rPr>
          <w:sz w:val="30"/>
          <w:szCs w:val="30"/>
        </w:rPr>
      </w:pPr>
    </w:p>
    <w:p w14:paraId="062C77CA" w14:textId="77777777" w:rsidR="00F56D82" w:rsidRPr="003C3A88" w:rsidRDefault="00F56D82" w:rsidP="006B5739">
      <w:pPr>
        <w:pStyle w:val="FSBlank"/>
        <w:rPr>
          <w:sz w:val="30"/>
          <w:szCs w:val="30"/>
        </w:rPr>
      </w:pPr>
    </w:p>
    <w:p w14:paraId="2A91EA96" w14:textId="3C2A3A65" w:rsidR="006B5739" w:rsidRDefault="006B5739" w:rsidP="006B5739">
      <w:pPr>
        <w:pStyle w:val="Heading8"/>
        <w:tabs>
          <w:tab w:val="left" w:pos="99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  <w:sectPr w:rsidR="006B5739" w:rsidSect="00994739"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68F1142" w14:textId="5B2B8E8B" w:rsidR="002941A2" w:rsidRPr="00472DAE" w:rsidRDefault="002941A2" w:rsidP="00F16D74">
      <w:pPr>
        <w:pStyle w:val="Heading8"/>
        <w:numPr>
          <w:ilvl w:val="0"/>
          <w:numId w:val="41"/>
        </w:numPr>
        <w:tabs>
          <w:tab w:val="left" w:pos="900"/>
        </w:tabs>
        <w:spacing w:line="240" w:lineRule="auto"/>
        <w:ind w:left="540" w:right="-43" w:hanging="450"/>
        <w:jc w:val="thaiDistribute"/>
        <w:rPr>
          <w:rFonts w:ascii="Angsana New" w:hAnsi="Angsana New"/>
          <w:sz w:val="30"/>
          <w:szCs w:val="30"/>
          <w:lang w:val="en-US"/>
        </w:rPr>
      </w:pPr>
      <w:r w:rsidRPr="00472DAE">
        <w:rPr>
          <w:rFonts w:ascii="Angsana New" w:hAnsi="Angsana New" w:hint="cs"/>
          <w:sz w:val="30"/>
          <w:szCs w:val="30"/>
          <w:cs/>
          <w:lang w:val="th-TH"/>
        </w:rPr>
        <w:t>เครื่องมือทางการเงิน</w:t>
      </w:r>
    </w:p>
    <w:p w14:paraId="5995E14C" w14:textId="77777777" w:rsidR="002941A2" w:rsidRPr="00472DAE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5F11605" w14:textId="77777777" w:rsidR="002941A2" w:rsidRPr="00472DAE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72DA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E6AFDB" w14:textId="77777777" w:rsidR="002941A2" w:rsidRPr="00641A5A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68F54FEE" w14:textId="77777777" w:rsidR="002941A2" w:rsidRPr="00472DAE" w:rsidRDefault="002941A2" w:rsidP="00104CA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472DAE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 w:rsidRPr="00472DAE">
        <w:rPr>
          <w:rFonts w:ascii="Angsana New" w:hAnsi="Angsana New"/>
          <w:sz w:val="30"/>
          <w:szCs w:val="30"/>
          <w:lang w:bidi="th-TH"/>
        </w:rPr>
        <w:br/>
      </w:r>
      <w:r w:rsidRPr="00472DAE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08428B" w14:textId="12F4EB09" w:rsidR="002941A2" w:rsidRPr="00641A5A" w:rsidRDefault="002941A2" w:rsidP="00E756CB">
      <w:pPr>
        <w:pStyle w:val="block"/>
        <w:spacing w:after="0" w:line="240" w:lineRule="auto"/>
        <w:ind w:left="540" w:right="65"/>
        <w:jc w:val="thaiDistribute"/>
        <w:rPr>
          <w:rFonts w:ascii="Angsana New" w:hAnsi="Angsana New"/>
          <w:sz w:val="12"/>
          <w:szCs w:val="12"/>
          <w:lang w:bidi="th-TH"/>
        </w:rPr>
      </w:pPr>
    </w:p>
    <w:tbl>
      <w:tblPr>
        <w:tblStyle w:val="TableGrid"/>
        <w:tblW w:w="14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890"/>
        <w:gridCol w:w="270"/>
        <w:gridCol w:w="1890"/>
        <w:gridCol w:w="270"/>
        <w:gridCol w:w="1890"/>
        <w:gridCol w:w="270"/>
        <w:gridCol w:w="1359"/>
        <w:gridCol w:w="236"/>
        <w:gridCol w:w="1377"/>
        <w:gridCol w:w="243"/>
        <w:gridCol w:w="1368"/>
      </w:tblGrid>
      <w:tr w:rsidR="00104CA5" w:rsidRPr="00CF2BB1" w14:paraId="60CB5AA2" w14:textId="77777777" w:rsidTr="001052C0">
        <w:tc>
          <w:tcPr>
            <w:tcW w:w="3087" w:type="dxa"/>
          </w:tcPr>
          <w:p w14:paraId="1138867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 w:rsidRPr="00472DAE">
              <w:rPr>
                <w:lang w:eastAsia="x-none"/>
              </w:rPr>
              <w:br w:type="page"/>
            </w:r>
          </w:p>
        </w:tc>
        <w:tc>
          <w:tcPr>
            <w:tcW w:w="11063" w:type="dxa"/>
            <w:gridSpan w:val="11"/>
          </w:tcPr>
          <w:p w14:paraId="408C48A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04CA5" w:rsidRPr="00CF2BB1" w14:paraId="4980AA89" w14:textId="77777777" w:rsidTr="001052C0">
        <w:tc>
          <w:tcPr>
            <w:tcW w:w="3087" w:type="dxa"/>
          </w:tcPr>
          <w:p w14:paraId="7460F10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60BCD9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DDB2CA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3" w:type="dxa"/>
            <w:gridSpan w:val="5"/>
          </w:tcPr>
          <w:p w14:paraId="6C4C630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41A5A" w:rsidRPr="00CF2BB1" w14:paraId="5725CA12" w14:textId="77777777" w:rsidTr="001052C0">
        <w:tc>
          <w:tcPr>
            <w:tcW w:w="3087" w:type="dxa"/>
          </w:tcPr>
          <w:p w14:paraId="681B284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4E4215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EDF539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08963A4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6472DE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CF56F11" w14:textId="77777777" w:rsidR="00CC55F1" w:rsidRDefault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  <w:p w14:paraId="73B7FA62" w14:textId="0647D650" w:rsidR="00104CA5" w:rsidRPr="00A7477C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เครื่องมือทางการเงิน</w:t>
            </w:r>
          </w:p>
          <w:p w14:paraId="740D8626" w14:textId="77777777" w:rsidR="00104CA5" w:rsidRPr="00A7477C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ที่วัดมูลค่าด้วย</w:t>
            </w:r>
          </w:p>
          <w:p w14:paraId="47ED6B38" w14:textId="2C46DDAB" w:rsidR="00104CA5" w:rsidRPr="00CC55F1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  <w:cs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7A372A2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158AF6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CB8F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F987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8FFC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2A048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14:paraId="33FCC3E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F531D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6D22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957CC" w14:textId="12DEF225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0EA02F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C8110C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E7C7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A99B9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32988" w14:textId="63A13D0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121CFDE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D465DC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8EF6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5980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68C0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04CA5" w:rsidRPr="00CF2BB1" w14:paraId="6EAB578B" w14:textId="77777777" w:rsidTr="001052C0">
        <w:tc>
          <w:tcPr>
            <w:tcW w:w="3087" w:type="dxa"/>
          </w:tcPr>
          <w:p w14:paraId="5FC5E7D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3" w:type="dxa"/>
            <w:gridSpan w:val="11"/>
          </w:tcPr>
          <w:p w14:paraId="465CBC2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A5A" w:rsidRPr="00CF2BB1" w14:paraId="06C1EA58" w14:textId="77777777" w:rsidTr="001052C0">
        <w:trPr>
          <w:tblHeader/>
        </w:trPr>
        <w:tc>
          <w:tcPr>
            <w:tcW w:w="3087" w:type="dxa"/>
          </w:tcPr>
          <w:p w14:paraId="3E4A69DB" w14:textId="5E4908BC" w:rsidR="00104CA5" w:rsidRPr="00472DAE" w:rsidRDefault="00104CA5" w:rsidP="00F1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0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56D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9E0C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E848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4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center"/>
          </w:tcPr>
          <w:p w14:paraId="47CBC1D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ED903D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16743C2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0435365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0872264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32817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center"/>
          </w:tcPr>
          <w:p w14:paraId="129DF47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0B78C0F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C8502B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5C5726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02C2D06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A5A" w:rsidRPr="00CF2BB1" w14:paraId="15E3F51F" w14:textId="77777777" w:rsidTr="001052C0">
        <w:tc>
          <w:tcPr>
            <w:tcW w:w="3087" w:type="dxa"/>
          </w:tcPr>
          <w:p w14:paraId="5847ED2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center"/>
          </w:tcPr>
          <w:p w14:paraId="5A6241C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681946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342726F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D0E624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0BDD903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DF1837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54C3F25" w14:textId="77777777" w:rsidR="00104CA5" w:rsidRPr="00567497" w:rsidRDefault="00104CA5" w:rsidP="0056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91F580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628068A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733C527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6C33AF9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A5A" w:rsidRPr="00CF2BB1" w14:paraId="1B4C1201" w14:textId="77777777" w:rsidTr="0055466F">
        <w:tc>
          <w:tcPr>
            <w:tcW w:w="3087" w:type="dxa"/>
          </w:tcPr>
          <w:p w14:paraId="653F61D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4B98EB5D" w14:textId="79264CA6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A377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7E7A32" w14:textId="48C643DD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278D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830EE0" w14:textId="64B32CB0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FDE6C6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2F0D09C" w14:textId="091423EF" w:rsidR="00104CA5" w:rsidRPr="00567497" w:rsidRDefault="00104CA5" w:rsidP="0056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7F9E7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9EEA14F" w14:textId="5B0FD2BB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2AF241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408A91A" w14:textId="422D3324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6A3" w:rsidRPr="00CF2BB1" w14:paraId="31E99219" w14:textId="77777777" w:rsidTr="0055466F">
        <w:tc>
          <w:tcPr>
            <w:tcW w:w="3087" w:type="dxa"/>
          </w:tcPr>
          <w:p w14:paraId="505B75BF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890" w:type="dxa"/>
            <w:vAlign w:val="center"/>
          </w:tcPr>
          <w:p w14:paraId="5FC101DE" w14:textId="64161A15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4356A3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4356A3">
              <w:rPr>
                <w:rFonts w:ascii="Angsana New" w:hAnsi="Angsana New"/>
                <w:sz w:val="30"/>
                <w:szCs w:val="30"/>
              </w:rPr>
              <w:t>,</w:t>
            </w:r>
            <w:r w:rsidRPr="004356A3">
              <w:rPr>
                <w:rFonts w:ascii="Angsana New" w:hAnsi="Angsana New"/>
                <w:sz w:val="30"/>
                <w:szCs w:val="30"/>
                <w:cs/>
              </w:rPr>
              <w:t>073</w:t>
            </w:r>
          </w:p>
        </w:tc>
        <w:tc>
          <w:tcPr>
            <w:tcW w:w="270" w:type="dxa"/>
            <w:vAlign w:val="center"/>
          </w:tcPr>
          <w:p w14:paraId="0A71878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406A0743" w14:textId="44D2BE6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EA5636A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69E3BDAF" w14:textId="1F5B3D89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4356A3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4356A3">
              <w:rPr>
                <w:rFonts w:ascii="Angsana New" w:hAnsi="Angsana New"/>
                <w:sz w:val="30"/>
                <w:szCs w:val="30"/>
              </w:rPr>
              <w:t>,</w:t>
            </w:r>
            <w:r w:rsidRPr="004356A3">
              <w:rPr>
                <w:rFonts w:ascii="Angsana New" w:hAnsi="Angsana New"/>
                <w:sz w:val="30"/>
                <w:szCs w:val="30"/>
                <w:cs/>
              </w:rPr>
              <w:t>073</w:t>
            </w:r>
          </w:p>
        </w:tc>
        <w:tc>
          <w:tcPr>
            <w:tcW w:w="270" w:type="dxa"/>
            <w:vAlign w:val="center"/>
          </w:tcPr>
          <w:p w14:paraId="60F0DD28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136127AB" w14:textId="65D38808" w:rsidR="004356A3" w:rsidRPr="00567497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356A3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4356A3">
              <w:rPr>
                <w:rFonts w:ascii="Angsana New" w:hAnsi="Angsana New"/>
                <w:sz w:val="30"/>
                <w:szCs w:val="30"/>
              </w:rPr>
              <w:t>,</w:t>
            </w:r>
            <w:r w:rsidRPr="004356A3">
              <w:rPr>
                <w:rFonts w:ascii="Angsana New" w:hAnsi="Angsana New"/>
                <w:sz w:val="30"/>
                <w:szCs w:val="30"/>
                <w:cs/>
              </w:rPr>
              <w:t>073</w:t>
            </w:r>
          </w:p>
        </w:tc>
        <w:tc>
          <w:tcPr>
            <w:tcW w:w="236" w:type="dxa"/>
            <w:vAlign w:val="center"/>
          </w:tcPr>
          <w:p w14:paraId="113B8053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32B6A248" w14:textId="2479EE2E" w:rsidR="004356A3" w:rsidRPr="00567497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center"/>
          </w:tcPr>
          <w:p w14:paraId="237C6B7D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77347140" w14:textId="6410CD49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356A3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4356A3">
              <w:rPr>
                <w:rFonts w:ascii="Angsana New" w:hAnsi="Angsana New"/>
                <w:sz w:val="30"/>
                <w:szCs w:val="30"/>
              </w:rPr>
              <w:t>,</w:t>
            </w:r>
            <w:r w:rsidRPr="004356A3">
              <w:rPr>
                <w:rFonts w:ascii="Angsana New" w:hAnsi="Angsana New"/>
                <w:sz w:val="30"/>
                <w:szCs w:val="30"/>
                <w:cs/>
              </w:rPr>
              <w:t>073</w:t>
            </w:r>
          </w:p>
        </w:tc>
      </w:tr>
      <w:tr w:rsidR="004356A3" w:rsidRPr="00CF2BB1" w14:paraId="53074BF0" w14:textId="77777777" w:rsidTr="0055466F">
        <w:tc>
          <w:tcPr>
            <w:tcW w:w="3087" w:type="dxa"/>
          </w:tcPr>
          <w:p w14:paraId="689687A5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center"/>
          </w:tcPr>
          <w:p w14:paraId="71DEB87A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85823F9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3868C07A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5ACEAE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75BD616F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D4FC945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78E95645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A9F9F29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48A9B8BE" w14:textId="77777777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32212A7D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3D67D29B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6A3" w:rsidRPr="00CF2BB1" w14:paraId="35E17982" w14:textId="77777777" w:rsidTr="0055466F">
        <w:tc>
          <w:tcPr>
            <w:tcW w:w="3087" w:type="dxa"/>
          </w:tcPr>
          <w:p w14:paraId="59F928E7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90" w:type="dxa"/>
            <w:vAlign w:val="bottom"/>
          </w:tcPr>
          <w:p w14:paraId="46A30347" w14:textId="433B39C2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4356A3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4356A3">
              <w:rPr>
                <w:rFonts w:ascii="Angsana New" w:hAnsi="Angsana New"/>
                <w:sz w:val="30"/>
                <w:szCs w:val="30"/>
              </w:rPr>
              <w:t>,</w:t>
            </w:r>
            <w:r w:rsidRPr="004356A3">
              <w:rPr>
                <w:rFonts w:ascii="Angsana New" w:hAnsi="Angsana New"/>
                <w:sz w:val="30"/>
                <w:szCs w:val="30"/>
                <w:cs/>
              </w:rPr>
              <w:t>001</w:t>
            </w:r>
          </w:p>
        </w:tc>
        <w:tc>
          <w:tcPr>
            <w:tcW w:w="270" w:type="dxa"/>
          </w:tcPr>
          <w:p w14:paraId="76C1A111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4D070D" w14:textId="63DF5746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1483EC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115B480" w14:textId="0A5461ED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4356A3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4356A3">
              <w:rPr>
                <w:rFonts w:ascii="Angsana New" w:hAnsi="Angsana New"/>
                <w:sz w:val="30"/>
                <w:szCs w:val="30"/>
              </w:rPr>
              <w:t>,</w:t>
            </w:r>
            <w:r w:rsidRPr="004356A3">
              <w:rPr>
                <w:rFonts w:ascii="Angsana New" w:hAnsi="Angsana New"/>
                <w:sz w:val="30"/>
                <w:szCs w:val="30"/>
                <w:cs/>
              </w:rPr>
              <w:t>001</w:t>
            </w:r>
          </w:p>
        </w:tc>
        <w:tc>
          <w:tcPr>
            <w:tcW w:w="270" w:type="dxa"/>
            <w:vAlign w:val="center"/>
          </w:tcPr>
          <w:p w14:paraId="58BA5C14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006B5358" w14:textId="1E949203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356A3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4356A3">
              <w:rPr>
                <w:rFonts w:ascii="Angsana New" w:hAnsi="Angsana New"/>
                <w:sz w:val="30"/>
                <w:szCs w:val="30"/>
              </w:rPr>
              <w:t>,</w:t>
            </w:r>
            <w:r w:rsidRPr="004356A3">
              <w:rPr>
                <w:rFonts w:ascii="Angsana New" w:hAnsi="Angsana New"/>
                <w:sz w:val="30"/>
                <w:szCs w:val="30"/>
                <w:cs/>
              </w:rPr>
              <w:t>001</w:t>
            </w:r>
          </w:p>
        </w:tc>
        <w:tc>
          <w:tcPr>
            <w:tcW w:w="236" w:type="dxa"/>
          </w:tcPr>
          <w:p w14:paraId="306915E9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A7A554D" w14:textId="74B31082" w:rsidR="004356A3" w:rsidRPr="00567497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273F27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6AEAAF6" w14:textId="73A04D79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56A3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4356A3">
              <w:rPr>
                <w:rFonts w:ascii="Angsana New" w:hAnsi="Angsana New"/>
                <w:sz w:val="30"/>
                <w:szCs w:val="30"/>
              </w:rPr>
              <w:t>,</w:t>
            </w:r>
            <w:r w:rsidRPr="004356A3">
              <w:rPr>
                <w:rFonts w:ascii="Angsana New" w:hAnsi="Angsana New"/>
                <w:sz w:val="30"/>
                <w:szCs w:val="30"/>
                <w:cs/>
              </w:rPr>
              <w:t>001</w:t>
            </w:r>
          </w:p>
        </w:tc>
      </w:tr>
      <w:tr w:rsidR="004356A3" w:rsidRPr="00CF2BB1" w14:paraId="613F544D" w14:textId="77777777" w:rsidTr="0055466F">
        <w:tc>
          <w:tcPr>
            <w:tcW w:w="3087" w:type="dxa"/>
          </w:tcPr>
          <w:p w14:paraId="25FF3769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vAlign w:val="center"/>
          </w:tcPr>
          <w:p w14:paraId="4AFD800D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14:paraId="7A264271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vAlign w:val="center"/>
          </w:tcPr>
          <w:p w14:paraId="28CFF372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14:paraId="4CBB22C5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vAlign w:val="center"/>
          </w:tcPr>
          <w:p w14:paraId="4231CEE9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26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14:paraId="0BDB9757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9" w:type="dxa"/>
            <w:vAlign w:val="center"/>
          </w:tcPr>
          <w:p w14:paraId="02499E28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left="-126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5D4504D3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77" w:type="dxa"/>
            <w:vAlign w:val="center"/>
          </w:tcPr>
          <w:p w14:paraId="3BD6F782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  <w:tab w:val="decimal" w:pos="119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vAlign w:val="center"/>
          </w:tcPr>
          <w:p w14:paraId="40E21370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3C108807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83"/>
                <w:tab w:val="decimal" w:pos="12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4356A3" w:rsidRPr="00CF2BB1" w14:paraId="3E193625" w14:textId="77777777" w:rsidTr="0055466F">
        <w:tc>
          <w:tcPr>
            <w:tcW w:w="3087" w:type="dxa"/>
          </w:tcPr>
          <w:p w14:paraId="5591ED0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center"/>
          </w:tcPr>
          <w:p w14:paraId="5A401F2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8F91388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366F30DB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2B22357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67029C04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A28365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23BAAA16" w14:textId="77777777" w:rsidR="004356A3" w:rsidRPr="00641A5A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B1BE416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0809EE85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0102595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067E80A0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  <w:tab w:val="decimal" w:pos="12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6A3" w:rsidRPr="00A7632D" w14:paraId="76AD1B06" w14:textId="77777777" w:rsidTr="0055466F">
        <w:tc>
          <w:tcPr>
            <w:tcW w:w="3087" w:type="dxa"/>
          </w:tcPr>
          <w:p w14:paraId="683EFD87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539114BC" w14:textId="0EA75774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55153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59DE5F9" w14:textId="387B6B7E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4356A3">
              <w:rPr>
                <w:rFonts w:ascii="Angsana New" w:hAnsi="Angsana New"/>
                <w:sz w:val="30"/>
                <w:szCs w:val="30"/>
              </w:rPr>
              <w:t>98,11</w:t>
            </w:r>
            <w:r w:rsidR="0059396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058C4F03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2BFD97D" w14:textId="75875F65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4356A3">
              <w:rPr>
                <w:rFonts w:ascii="Angsana New" w:hAnsi="Angsana New"/>
                <w:sz w:val="30"/>
                <w:szCs w:val="30"/>
              </w:rPr>
              <w:t>98,11</w:t>
            </w:r>
            <w:r w:rsidR="0059396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4507817A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BFF02E8" w14:textId="211C9EA1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11F531A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9C3D798" w14:textId="2C7876FF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356A3">
              <w:rPr>
                <w:rFonts w:ascii="Angsana New" w:hAnsi="Angsana New"/>
                <w:sz w:val="30"/>
                <w:szCs w:val="30"/>
              </w:rPr>
              <w:t>89,204</w:t>
            </w:r>
          </w:p>
        </w:tc>
        <w:tc>
          <w:tcPr>
            <w:tcW w:w="243" w:type="dxa"/>
            <w:vAlign w:val="bottom"/>
          </w:tcPr>
          <w:p w14:paraId="6932E989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61362EC5" w14:textId="52502987" w:rsidR="004356A3" w:rsidRPr="007C0388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56A3">
              <w:rPr>
                <w:rFonts w:ascii="Angsana New" w:hAnsi="Angsana New"/>
                <w:sz w:val="30"/>
                <w:szCs w:val="30"/>
              </w:rPr>
              <w:t>89,204</w:t>
            </w:r>
          </w:p>
        </w:tc>
      </w:tr>
      <w:tr w:rsidR="004356A3" w:rsidRPr="00455175" w14:paraId="12D58C04" w14:textId="77777777" w:rsidTr="001052C0">
        <w:tc>
          <w:tcPr>
            <w:tcW w:w="3087" w:type="dxa"/>
          </w:tcPr>
          <w:p w14:paraId="180F738C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 w:rsidRPr="00472DAE">
              <w:rPr>
                <w:lang w:eastAsia="x-none"/>
              </w:rPr>
              <w:br w:type="page"/>
            </w:r>
          </w:p>
        </w:tc>
        <w:tc>
          <w:tcPr>
            <w:tcW w:w="11063" w:type="dxa"/>
            <w:gridSpan w:val="11"/>
          </w:tcPr>
          <w:p w14:paraId="23D08D9D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4356A3" w:rsidRPr="00455175" w14:paraId="4E758FB0" w14:textId="77777777" w:rsidTr="001052C0">
        <w:tc>
          <w:tcPr>
            <w:tcW w:w="3087" w:type="dxa"/>
          </w:tcPr>
          <w:p w14:paraId="25692FF9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F6237FA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60A4778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3" w:type="dxa"/>
            <w:gridSpan w:val="5"/>
          </w:tcPr>
          <w:p w14:paraId="53646B4F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356A3" w:rsidRPr="00455175" w14:paraId="78A4C906" w14:textId="77777777" w:rsidTr="001052C0">
        <w:tc>
          <w:tcPr>
            <w:tcW w:w="3087" w:type="dxa"/>
          </w:tcPr>
          <w:p w14:paraId="0F16328D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19DF601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3F379B4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E90B31A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033B594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6CFCD0C" w14:textId="0CFA1610" w:rsidR="004356A3" w:rsidRPr="00A7477C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5AC9AD08" w14:textId="34FB4697" w:rsidR="004356A3" w:rsidRPr="00A7477C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เครื่องมือทางการเงิน</w:t>
            </w:r>
          </w:p>
          <w:p w14:paraId="05FFE394" w14:textId="77777777" w:rsidR="004356A3" w:rsidRPr="00A7477C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ที่วัดมูลค่าด้วย</w:t>
            </w:r>
          </w:p>
          <w:p w14:paraId="210CDB2E" w14:textId="0A928A3C" w:rsidR="004356A3" w:rsidRPr="00A7477C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05414576" w14:textId="77777777" w:rsidR="004356A3" w:rsidRPr="00A7477C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1279DD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9DD64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F1175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D7DF6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77612A5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14:paraId="77B61A55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D1948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F8FF0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21A72E" w14:textId="32A3DD01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E176401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2646176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FBE9AD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0446C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8DD461" w14:textId="1B370A62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66194B5A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36CABC9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073408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3F40B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961B5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356A3" w:rsidRPr="00455175" w14:paraId="555CE379" w14:textId="77777777" w:rsidTr="001052C0">
        <w:tc>
          <w:tcPr>
            <w:tcW w:w="3087" w:type="dxa"/>
          </w:tcPr>
          <w:p w14:paraId="64C0F053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3" w:type="dxa"/>
            <w:gridSpan w:val="11"/>
          </w:tcPr>
          <w:p w14:paraId="58D097D0" w14:textId="77777777" w:rsidR="004356A3" w:rsidRPr="00A7477C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6A3" w:rsidRPr="00455175" w14:paraId="6D876402" w14:textId="77777777" w:rsidTr="001052C0">
        <w:trPr>
          <w:tblHeader/>
        </w:trPr>
        <w:tc>
          <w:tcPr>
            <w:tcW w:w="3087" w:type="dxa"/>
          </w:tcPr>
          <w:p w14:paraId="678F7BC9" w14:textId="60D3FCEC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center"/>
          </w:tcPr>
          <w:p w14:paraId="068CBE44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06BEDEC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279371EB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5E860F86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580E68A3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BD110B4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center"/>
          </w:tcPr>
          <w:p w14:paraId="5E7A9AE9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095CE76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E1E5B56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5DA2BD3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4742ECE8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56A3" w:rsidRPr="00455175" w14:paraId="7BD28591" w14:textId="77777777" w:rsidTr="001052C0">
        <w:tc>
          <w:tcPr>
            <w:tcW w:w="3087" w:type="dxa"/>
          </w:tcPr>
          <w:p w14:paraId="7E1497DC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center"/>
          </w:tcPr>
          <w:p w14:paraId="7712CBE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72650CA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03F61B72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879186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52E6827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028FA2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6F12B1D1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B3C898D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1C75ABFC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9539A24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474D4EBD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6A3" w:rsidRPr="00455175" w14:paraId="12C3C466" w14:textId="77777777" w:rsidTr="001052C0">
        <w:tc>
          <w:tcPr>
            <w:tcW w:w="3087" w:type="dxa"/>
          </w:tcPr>
          <w:p w14:paraId="565B14D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vAlign w:val="bottom"/>
          </w:tcPr>
          <w:p w14:paraId="7F3C78F6" w14:textId="7DCE908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53,595</w:t>
            </w:r>
          </w:p>
        </w:tc>
        <w:tc>
          <w:tcPr>
            <w:tcW w:w="270" w:type="dxa"/>
            <w:vAlign w:val="bottom"/>
          </w:tcPr>
          <w:p w14:paraId="4DF98049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7BB415D" w14:textId="788B81F3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C78C9C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36A3861" w14:textId="1B0551AC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53,595</w:t>
            </w:r>
          </w:p>
        </w:tc>
        <w:tc>
          <w:tcPr>
            <w:tcW w:w="270" w:type="dxa"/>
            <w:vAlign w:val="bottom"/>
          </w:tcPr>
          <w:p w14:paraId="0D01B6CF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5CEE750" w14:textId="361AF9D8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53,595</w:t>
            </w:r>
          </w:p>
        </w:tc>
        <w:tc>
          <w:tcPr>
            <w:tcW w:w="236" w:type="dxa"/>
            <w:vAlign w:val="bottom"/>
          </w:tcPr>
          <w:p w14:paraId="3D8C9FCF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6DBA76F" w14:textId="43EF9C73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3B321F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A2BF0DA" w14:textId="5A51BE78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53,595</w:t>
            </w:r>
          </w:p>
        </w:tc>
      </w:tr>
      <w:tr w:rsidR="004356A3" w:rsidRPr="00455175" w14:paraId="7C4CFA85" w14:textId="77777777" w:rsidTr="001052C0">
        <w:tc>
          <w:tcPr>
            <w:tcW w:w="3087" w:type="dxa"/>
          </w:tcPr>
          <w:p w14:paraId="7B52316D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890" w:type="dxa"/>
            <w:vAlign w:val="bottom"/>
          </w:tcPr>
          <w:p w14:paraId="1B3F2187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F6067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C63F06D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0B91F1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3EA8645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2DD5FD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4772B57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C6A00A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40F68E01" w14:textId="77777777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DB28531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4AC97EB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6A3" w:rsidRPr="00455175" w14:paraId="600DB74E" w14:textId="77777777" w:rsidTr="001052C0">
        <w:tc>
          <w:tcPr>
            <w:tcW w:w="3087" w:type="dxa"/>
          </w:tcPr>
          <w:p w14:paraId="3033AC97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4970E277" w14:textId="0D04E181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49,138</w:t>
            </w:r>
          </w:p>
        </w:tc>
        <w:tc>
          <w:tcPr>
            <w:tcW w:w="270" w:type="dxa"/>
            <w:vAlign w:val="bottom"/>
          </w:tcPr>
          <w:p w14:paraId="0AACBF42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031FA28" w14:textId="0F4BD886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568655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A6C2E63" w14:textId="6BBE4B2B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49,138</w:t>
            </w:r>
          </w:p>
        </w:tc>
        <w:tc>
          <w:tcPr>
            <w:tcW w:w="270" w:type="dxa"/>
            <w:vAlign w:val="bottom"/>
          </w:tcPr>
          <w:p w14:paraId="533C7F0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52E315ED" w14:textId="7E569D30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49,138</w:t>
            </w:r>
          </w:p>
        </w:tc>
        <w:tc>
          <w:tcPr>
            <w:tcW w:w="236" w:type="dxa"/>
            <w:vAlign w:val="bottom"/>
          </w:tcPr>
          <w:p w14:paraId="6CCCF6C4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E23BCF6" w14:textId="5BD94248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C14D14F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15AE700F" w14:textId="38D0AA22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49,138</w:t>
            </w:r>
          </w:p>
        </w:tc>
      </w:tr>
      <w:tr w:rsidR="004356A3" w:rsidRPr="00455175" w14:paraId="6ECCAF15" w14:textId="77777777" w:rsidTr="001052C0">
        <w:tc>
          <w:tcPr>
            <w:tcW w:w="3087" w:type="dxa"/>
          </w:tcPr>
          <w:p w14:paraId="093E0C99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90" w:type="dxa"/>
            <w:vAlign w:val="bottom"/>
          </w:tcPr>
          <w:p w14:paraId="2C75F438" w14:textId="4771E4CE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26C962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F08818E" w14:textId="6805F416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5EECF8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8B5AB66" w14:textId="2043E71D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7D68EF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22F5C7D" w14:textId="2A412562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FBDBB6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228A6B8" w14:textId="31050FF0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C908CE6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07A4C45" w14:textId="3F1202E0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6A3" w:rsidRPr="00455175" w14:paraId="2A8AF08B" w14:textId="77777777" w:rsidTr="001052C0">
        <w:tc>
          <w:tcPr>
            <w:tcW w:w="3087" w:type="dxa"/>
          </w:tcPr>
          <w:p w14:paraId="3D65A56D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90" w:type="dxa"/>
            <w:vAlign w:val="bottom"/>
          </w:tcPr>
          <w:p w14:paraId="7F882215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4907784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vAlign w:val="bottom"/>
          </w:tcPr>
          <w:p w14:paraId="5545CE68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20C423F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vAlign w:val="bottom"/>
          </w:tcPr>
          <w:p w14:paraId="5B565C40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B1DFCB6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vAlign w:val="bottom"/>
          </w:tcPr>
          <w:p w14:paraId="68749673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5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BBCACCA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77" w:type="dxa"/>
            <w:vAlign w:val="bottom"/>
          </w:tcPr>
          <w:p w14:paraId="703DBA9D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3" w:type="dxa"/>
            <w:vAlign w:val="bottom"/>
          </w:tcPr>
          <w:p w14:paraId="0B2D1532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14:paraId="5B92D1E4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4356A3" w:rsidRPr="00455175" w14:paraId="3146CFF5" w14:textId="77777777" w:rsidTr="001052C0">
        <w:tc>
          <w:tcPr>
            <w:tcW w:w="3087" w:type="dxa"/>
          </w:tcPr>
          <w:p w14:paraId="2F3AE0BC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00CC56C8" w14:textId="7093C7C0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29D8E6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272C9C4" w14:textId="12F76D9A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B3642E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5171BD7" w14:textId="1C44B599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93ECDB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2FF28106" w14:textId="3AE27239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4C9993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6AC606F" w14:textId="4B669EAF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DFC7FD3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AC0CB5F" w14:textId="74A725EB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6A3" w:rsidRPr="00455175" w14:paraId="13F583AA" w14:textId="77777777" w:rsidTr="005A2DA3">
        <w:tc>
          <w:tcPr>
            <w:tcW w:w="3087" w:type="dxa"/>
          </w:tcPr>
          <w:p w14:paraId="04A4B8AF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3E4DBA69" w14:textId="6F16942E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F527C2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603209B" w14:textId="1ACB2162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128,10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106C011" w14:textId="77777777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B02F2E9" w14:textId="23FEF768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128,10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B2DD154" w14:textId="77777777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7C44C1E" w14:textId="23448FA1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A91B79" w14:textId="77777777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28FE579" w14:textId="1846E756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112,123</w:t>
            </w:r>
          </w:p>
        </w:tc>
        <w:tc>
          <w:tcPr>
            <w:tcW w:w="243" w:type="dxa"/>
            <w:vAlign w:val="bottom"/>
          </w:tcPr>
          <w:p w14:paraId="056317D2" w14:textId="77777777" w:rsidR="004356A3" w:rsidRPr="00472DAE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59583FE" w14:textId="73258B88" w:rsidR="004356A3" w:rsidRPr="00711F31" w:rsidRDefault="004356A3" w:rsidP="00435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112,123</w:t>
            </w:r>
          </w:p>
        </w:tc>
      </w:tr>
    </w:tbl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6B5739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C72101E" w14:textId="21A59269" w:rsidR="00DF1E03" w:rsidRPr="000445A3" w:rsidRDefault="00DF1E03" w:rsidP="00AD6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445A3">
        <w:rPr>
          <w:rFonts w:ascii="Angsana New" w:hAnsi="Angsana New"/>
          <w:sz w:val="30"/>
          <w:szCs w:val="30"/>
          <w:cs/>
          <w:lang w:val="en-GB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0445A3">
        <w:rPr>
          <w:rFonts w:ascii="Angsana New" w:hAnsi="Angsana New"/>
          <w:sz w:val="30"/>
          <w:szCs w:val="30"/>
          <w:lang w:val="en-GB"/>
        </w:rPr>
        <w:br/>
      </w:r>
      <w:r w:rsidRPr="000445A3">
        <w:rPr>
          <w:rFonts w:ascii="Angsana New" w:hAnsi="Angsana New"/>
          <w:sz w:val="30"/>
          <w:szCs w:val="30"/>
          <w:cs/>
          <w:lang w:val="en-GB"/>
        </w:rPr>
        <w:t>งบฐานะการเงิน</w:t>
      </w:r>
    </w:p>
    <w:p w14:paraId="1EE12CDC" w14:textId="77777777" w:rsidR="00DF1E03" w:rsidRPr="00472DAE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A053F6" w:rsidRPr="00433F02" w14:paraId="0838E14C" w14:textId="77777777" w:rsidTr="006A0E71">
        <w:trPr>
          <w:tblHeader/>
        </w:trPr>
        <w:tc>
          <w:tcPr>
            <w:tcW w:w="3780" w:type="dxa"/>
          </w:tcPr>
          <w:p w14:paraId="3F82C538" w14:textId="77777777" w:rsidR="00A053F6" w:rsidRPr="00472DAE" w:rsidRDefault="00A053F6" w:rsidP="00C538F2">
            <w:pPr>
              <w:pStyle w:val="block"/>
              <w:spacing w:after="0" w:line="240" w:lineRule="atLeast"/>
              <w:ind w:left="77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90" w:type="dxa"/>
          </w:tcPr>
          <w:p w14:paraId="7D92EA71" w14:textId="77777777" w:rsidR="00A053F6" w:rsidRPr="00472DAE" w:rsidRDefault="00A053F6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53F6" w:rsidRPr="00433F02" w14:paraId="2347DA93" w14:textId="77777777" w:rsidTr="006A0E71">
        <w:tc>
          <w:tcPr>
            <w:tcW w:w="3780" w:type="dxa"/>
          </w:tcPr>
          <w:p w14:paraId="0927D7FC" w14:textId="09ABA8CE" w:rsidR="00A053F6" w:rsidRPr="00472DAE" w:rsidRDefault="00A053F6" w:rsidP="00C538F2">
            <w:pPr>
              <w:pStyle w:val="block"/>
              <w:spacing w:after="0" w:line="240" w:lineRule="atLeast"/>
              <w:ind w:left="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เงินลงทุนที่วัดมูลค่าด้วย</w:t>
            </w:r>
            <w:r w:rsidRPr="00472DAE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Pr="00472DA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5490" w:type="dxa"/>
          </w:tcPr>
          <w:p w14:paraId="7E65D275" w14:textId="328DBFD5" w:rsidR="00A053F6" w:rsidRPr="00472DAE" w:rsidRDefault="000445A3" w:rsidP="00A053F6">
            <w:pPr>
              <w:pStyle w:val="block"/>
              <w:spacing w:after="0" w:line="240" w:lineRule="atLeast"/>
              <w:ind w:left="0" w:right="-1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445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มูลค่าสินทรัพย์สุทธิ ณ วันที่รายงาน </w:t>
            </w:r>
            <w:r w:rsidRPr="000445A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และเทคนิคเปรียบเทียบตลาด</w:t>
            </w:r>
          </w:p>
        </w:tc>
      </w:tr>
    </w:tbl>
    <w:p w14:paraId="2F46EDD9" w14:textId="77777777" w:rsidR="00FB4E90" w:rsidRPr="00472DAE" w:rsidRDefault="00FB4E90" w:rsidP="00D56BE9">
      <w:pPr>
        <w:pStyle w:val="FSBlank"/>
        <w:rPr>
          <w:sz w:val="30"/>
          <w:szCs w:val="30"/>
        </w:rPr>
      </w:pPr>
    </w:p>
    <w:p w14:paraId="4A5C8671" w14:textId="6BA409C3" w:rsidR="00082EDF" w:rsidRPr="00472DAE" w:rsidRDefault="0043444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72DAE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F182E1D" w14:textId="77777777" w:rsidR="00082EDF" w:rsidRPr="00472DAE" w:rsidRDefault="00082ED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0AB9695" w14:textId="61E780A8" w:rsidR="00147585" w:rsidRPr="00472DAE" w:rsidRDefault="00147585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1F64B18" w14:textId="77777777" w:rsidR="00147585" w:rsidRPr="00472DAE" w:rsidRDefault="00147585" w:rsidP="00D56BE9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8"/>
        <w:gridCol w:w="1793"/>
        <w:gridCol w:w="271"/>
        <w:gridCol w:w="1798"/>
      </w:tblGrid>
      <w:tr w:rsidR="00902C0E" w:rsidRPr="00433F02" w14:paraId="58E7D7E6" w14:textId="77777777" w:rsidTr="00781BF9">
        <w:trPr>
          <w:trHeight w:val="659"/>
          <w:tblHeader/>
        </w:trPr>
        <w:tc>
          <w:tcPr>
            <w:tcW w:w="2917" w:type="pct"/>
          </w:tcPr>
          <w:p w14:paraId="437C4855" w14:textId="77777777" w:rsidR="00902C0E" w:rsidRPr="00472DA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54AF419" w14:textId="5E2F0AD1" w:rsidR="00902C0E" w:rsidRPr="00472DA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0C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9E0C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56D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9E0C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E848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4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67" w:type="pct"/>
          </w:tcPr>
          <w:p w14:paraId="4BE2E7F5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40" w:right="-110" w:firstLine="2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8367A1" w14:textId="5AE9856F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72B71C3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pct"/>
          </w:tcPr>
          <w:p w14:paraId="58F23379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00AC9AE" w14:textId="5EAD80C5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E24E9" w:rsidRPr="00433F02" w14:paraId="657CC716" w14:textId="77777777" w:rsidTr="00781BF9">
        <w:trPr>
          <w:tblHeader/>
        </w:trPr>
        <w:tc>
          <w:tcPr>
            <w:tcW w:w="2917" w:type="pct"/>
          </w:tcPr>
          <w:p w14:paraId="51527B87" w14:textId="77777777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3" w:type="pct"/>
            <w:gridSpan w:val="3"/>
          </w:tcPr>
          <w:p w14:paraId="6459D63D" w14:textId="07703CDE" w:rsidR="001E24E9" w:rsidRPr="00472DAE" w:rsidRDefault="00902C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2D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4E9" w:rsidRPr="00433F02" w14:paraId="7D4B190C" w14:textId="77777777" w:rsidTr="00781BF9">
        <w:tc>
          <w:tcPr>
            <w:tcW w:w="2917" w:type="pct"/>
          </w:tcPr>
          <w:p w14:paraId="7EEE8A87" w14:textId="73A5C072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67" w:type="pct"/>
          </w:tcPr>
          <w:p w14:paraId="204560B2" w14:textId="7D00F310" w:rsidR="001E24E9" w:rsidRPr="00C35BEC" w:rsidRDefault="001E24E9" w:rsidP="006174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9B45B0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7FCD2D2D" w14:textId="655B28DB" w:rsidR="001E24E9" w:rsidRPr="006174B2" w:rsidRDefault="001E24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88F" w:rsidRPr="00433F02" w14:paraId="40EEA07C" w14:textId="77777777" w:rsidTr="00781BF9">
        <w:tc>
          <w:tcPr>
            <w:tcW w:w="2917" w:type="pct"/>
          </w:tcPr>
          <w:p w14:paraId="448EB0F7" w14:textId="176D79EF" w:rsidR="006A588F" w:rsidRPr="006A588F" w:rsidRDefault="006A5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A588F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67" w:type="pct"/>
          </w:tcPr>
          <w:p w14:paraId="3127D3DD" w14:textId="1F06477D" w:rsidR="006A588F" w:rsidRPr="00C35BEC" w:rsidRDefault="00721AEB" w:rsidP="00781BF9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1A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44,955</w:t>
            </w:r>
          </w:p>
        </w:tc>
        <w:tc>
          <w:tcPr>
            <w:tcW w:w="146" w:type="pct"/>
          </w:tcPr>
          <w:p w14:paraId="5FF7A0D9" w14:textId="77777777" w:rsidR="006A588F" w:rsidRPr="00472DAE" w:rsidRDefault="006A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39E27D53" w14:textId="141E0639" w:rsidR="006A588F" w:rsidRPr="006174B2" w:rsidRDefault="00721AEB" w:rsidP="00781BF9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1AEB">
              <w:rPr>
                <w:rFonts w:asciiTheme="majorBidi" w:hAnsiTheme="majorBidi" w:cstheme="majorBidi"/>
                <w:sz w:val="30"/>
                <w:szCs w:val="30"/>
              </w:rPr>
              <w:t>44,955</w:t>
            </w:r>
          </w:p>
        </w:tc>
      </w:tr>
      <w:tr w:rsidR="006A588F" w:rsidRPr="00433F02" w14:paraId="6C9C41D8" w14:textId="77777777" w:rsidTr="00781BF9">
        <w:tc>
          <w:tcPr>
            <w:tcW w:w="2917" w:type="pct"/>
          </w:tcPr>
          <w:p w14:paraId="2ACBFD0C" w14:textId="34477B32" w:rsidR="006A588F" w:rsidRPr="006A588F" w:rsidRDefault="006A5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A588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67" w:type="pct"/>
          </w:tcPr>
          <w:p w14:paraId="6EB77E56" w14:textId="133F3F9B" w:rsidR="006A588F" w:rsidRPr="00C35BEC" w:rsidRDefault="00721AEB" w:rsidP="006174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1AEB">
              <w:rPr>
                <w:rFonts w:asciiTheme="majorBidi" w:hAnsiTheme="majorBidi" w:cstheme="majorBidi"/>
                <w:sz w:val="30"/>
                <w:szCs w:val="30"/>
              </w:rPr>
              <w:t>24,848</w:t>
            </w:r>
          </w:p>
        </w:tc>
        <w:tc>
          <w:tcPr>
            <w:tcW w:w="146" w:type="pct"/>
          </w:tcPr>
          <w:p w14:paraId="1076A64D" w14:textId="77777777" w:rsidR="006A588F" w:rsidRPr="00472DAE" w:rsidRDefault="006A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32D69198" w14:textId="7712E06E" w:rsidR="006A588F" w:rsidRPr="006174B2" w:rsidRDefault="00721AEB" w:rsidP="00781B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1AEB">
              <w:rPr>
                <w:rFonts w:asciiTheme="majorBidi" w:hAnsiTheme="majorBidi" w:cstheme="majorBidi"/>
                <w:sz w:val="30"/>
                <w:szCs w:val="30"/>
              </w:rPr>
              <w:t>24,848</w:t>
            </w:r>
          </w:p>
        </w:tc>
      </w:tr>
      <w:tr w:rsidR="00C16276" w:rsidRPr="00433F02" w14:paraId="3E34D84E" w14:textId="77777777" w:rsidTr="00781BF9">
        <w:tc>
          <w:tcPr>
            <w:tcW w:w="2917" w:type="pct"/>
          </w:tcPr>
          <w:p w14:paraId="0ED4E003" w14:textId="77777777" w:rsidR="00C16276" w:rsidRPr="00472DAE" w:rsidRDefault="00C16276" w:rsidP="00C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A28DE9" w14:textId="77E60AAD" w:rsidR="00C16276" w:rsidRPr="00C35BEC" w:rsidRDefault="00721AEB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1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69,803</w:t>
            </w:r>
          </w:p>
        </w:tc>
        <w:tc>
          <w:tcPr>
            <w:tcW w:w="146" w:type="pct"/>
          </w:tcPr>
          <w:p w14:paraId="522AEDAC" w14:textId="77777777" w:rsidR="00C16276" w:rsidRPr="00472DAE" w:rsidRDefault="00C16276" w:rsidP="00C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ECCB01" w14:textId="53375CE1" w:rsidR="00C16276" w:rsidRPr="00781BF9" w:rsidRDefault="00721AEB" w:rsidP="00781B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B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69,803</w:t>
            </w:r>
          </w:p>
        </w:tc>
      </w:tr>
      <w:tr w:rsidR="001E24E9" w:rsidRPr="00433F02" w14:paraId="17C4B5CE" w14:textId="77777777" w:rsidTr="00781BF9">
        <w:tc>
          <w:tcPr>
            <w:tcW w:w="2917" w:type="pct"/>
          </w:tcPr>
          <w:p w14:paraId="0C5AF43E" w14:textId="77777777" w:rsidR="001E24E9" w:rsidRPr="00472DAE" w:rsidRDefault="001E24E9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  <w:tcBorders>
              <w:top w:val="double" w:sz="4" w:space="0" w:color="auto"/>
            </w:tcBorders>
          </w:tcPr>
          <w:p w14:paraId="1858A214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4E8B8C" w14:textId="77777777" w:rsidR="001E24E9" w:rsidRPr="00472DAE" w:rsidRDefault="001E24E9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double" w:sz="4" w:space="0" w:color="auto"/>
            </w:tcBorders>
          </w:tcPr>
          <w:p w14:paraId="2F4C28C4" w14:textId="77777777" w:rsidR="001E24E9" w:rsidRPr="00472DAE" w:rsidRDefault="001E24E9" w:rsidP="00781B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E9" w:rsidRPr="00433F02" w14:paraId="5F1BF61C" w14:textId="77777777" w:rsidTr="00781BF9">
        <w:tc>
          <w:tcPr>
            <w:tcW w:w="2917" w:type="pct"/>
          </w:tcPr>
          <w:p w14:paraId="707F6810" w14:textId="4B9173B2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967" w:type="pct"/>
          </w:tcPr>
          <w:p w14:paraId="62C831E9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52F9A7A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7E460432" w14:textId="77777777" w:rsidR="001E24E9" w:rsidRPr="006174B2" w:rsidRDefault="001E24E9" w:rsidP="00781B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96F" w:rsidRPr="00433F02" w14:paraId="398294D3" w14:textId="77777777" w:rsidTr="00781BF9">
        <w:tc>
          <w:tcPr>
            <w:tcW w:w="2917" w:type="pct"/>
          </w:tcPr>
          <w:p w14:paraId="1AEF3B5B" w14:textId="45866F47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</w:t>
            </w:r>
            <w:r w:rsidRPr="008D5030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967" w:type="pct"/>
          </w:tcPr>
          <w:p w14:paraId="66C4DF3C" w14:textId="77777777" w:rsidR="00EB596F" w:rsidRPr="00472DAE" w:rsidRDefault="00EB596F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9B4DE16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1AB8AAF1" w14:textId="77777777" w:rsidR="00EB596F" w:rsidRPr="006174B2" w:rsidRDefault="00EB596F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96F" w:rsidRPr="00433F02" w14:paraId="54FD4C83" w14:textId="77777777" w:rsidTr="00781BF9">
        <w:tc>
          <w:tcPr>
            <w:tcW w:w="2917" w:type="pct"/>
          </w:tcPr>
          <w:p w14:paraId="455EF3BD" w14:textId="5167DDAB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D503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สินทรัพย์ที่มีมูลค่าต่ำ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67" w:type="pct"/>
          </w:tcPr>
          <w:p w14:paraId="66B96184" w14:textId="77777777" w:rsidR="00EB596F" w:rsidRPr="00472DAE" w:rsidRDefault="00EB596F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DEE635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3232769E" w14:textId="77777777" w:rsidR="00EB596F" w:rsidRPr="006174B2" w:rsidRDefault="00EB596F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96F" w:rsidRPr="00433F02" w14:paraId="19C21596" w14:textId="77777777" w:rsidTr="00781BF9">
        <w:tc>
          <w:tcPr>
            <w:tcW w:w="2917" w:type="pct"/>
          </w:tcPr>
          <w:p w14:paraId="5F7773AA" w14:textId="18AFD206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สัญญาเช่าระยะสั้น</w:t>
            </w:r>
          </w:p>
        </w:tc>
        <w:tc>
          <w:tcPr>
            <w:tcW w:w="967" w:type="pct"/>
          </w:tcPr>
          <w:p w14:paraId="049D2551" w14:textId="2C18EF0C" w:rsidR="00EB596F" w:rsidRPr="00472DAE" w:rsidRDefault="00EB596F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1AEB">
              <w:rPr>
                <w:rFonts w:asciiTheme="majorBidi" w:hAnsiTheme="majorBidi" w:cstheme="majorBidi"/>
                <w:sz w:val="30"/>
                <w:szCs w:val="30"/>
              </w:rPr>
              <w:t>3,461</w:t>
            </w:r>
          </w:p>
        </w:tc>
        <w:tc>
          <w:tcPr>
            <w:tcW w:w="146" w:type="pct"/>
          </w:tcPr>
          <w:p w14:paraId="1BAD3EC3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604D8A5E" w14:textId="5397620B" w:rsidR="00EB596F" w:rsidRPr="006174B2" w:rsidRDefault="00EB596F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1AEB">
              <w:rPr>
                <w:rFonts w:asciiTheme="majorBidi" w:hAnsiTheme="majorBidi" w:cstheme="majorBidi"/>
                <w:sz w:val="30"/>
                <w:szCs w:val="30"/>
              </w:rPr>
              <w:t>3,461</w:t>
            </w:r>
          </w:p>
        </w:tc>
      </w:tr>
      <w:tr w:rsidR="00EB596F" w:rsidRPr="00433F02" w14:paraId="57276FC2" w14:textId="77777777" w:rsidTr="00781BF9">
        <w:tc>
          <w:tcPr>
            <w:tcW w:w="2917" w:type="pct"/>
          </w:tcPr>
          <w:p w14:paraId="3BA01ACC" w14:textId="20D85E69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588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967" w:type="pct"/>
          </w:tcPr>
          <w:p w14:paraId="0830C8AC" w14:textId="27AAB6E4" w:rsidR="00EB596F" w:rsidRPr="00472DAE" w:rsidRDefault="00EB596F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7670">
              <w:rPr>
                <w:rFonts w:asciiTheme="majorBidi" w:hAnsiTheme="majorBidi" w:cstheme="majorBidi"/>
                <w:sz w:val="30"/>
                <w:szCs w:val="30"/>
              </w:rPr>
              <w:t>44,497</w:t>
            </w:r>
          </w:p>
        </w:tc>
        <w:tc>
          <w:tcPr>
            <w:tcW w:w="146" w:type="pct"/>
          </w:tcPr>
          <w:p w14:paraId="528F29AD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593EBEB8" w14:textId="5B370D03" w:rsidR="00EB596F" w:rsidRPr="006174B2" w:rsidRDefault="00EB596F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7670">
              <w:rPr>
                <w:rFonts w:asciiTheme="majorBidi" w:hAnsiTheme="majorBidi" w:cstheme="majorBidi"/>
                <w:sz w:val="30"/>
                <w:szCs w:val="30"/>
              </w:rPr>
              <w:t>44,497</w:t>
            </w:r>
          </w:p>
        </w:tc>
      </w:tr>
      <w:tr w:rsidR="00EB596F" w:rsidRPr="00433F02" w14:paraId="2720101B" w14:textId="77777777" w:rsidTr="00781BF9">
        <w:tc>
          <w:tcPr>
            <w:tcW w:w="2917" w:type="pct"/>
          </w:tcPr>
          <w:p w14:paraId="55E9B5CB" w14:textId="2D94C7A0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67" w:type="pct"/>
          </w:tcPr>
          <w:p w14:paraId="01F00B3C" w14:textId="3FBB17B2" w:rsidR="00EB596F" w:rsidRPr="00472DAE" w:rsidRDefault="00EB596F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1AEB">
              <w:rPr>
                <w:rFonts w:asciiTheme="majorBidi" w:hAnsiTheme="majorBidi" w:cstheme="majorBidi"/>
                <w:sz w:val="30"/>
                <w:szCs w:val="30"/>
              </w:rPr>
              <w:t>88,506</w:t>
            </w:r>
          </w:p>
        </w:tc>
        <w:tc>
          <w:tcPr>
            <w:tcW w:w="146" w:type="pct"/>
          </w:tcPr>
          <w:p w14:paraId="70EBB225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1D1E1BE0" w14:textId="0788E7F3" w:rsidR="00EB596F" w:rsidRPr="006174B2" w:rsidRDefault="00EB596F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1AEB">
              <w:rPr>
                <w:rFonts w:asciiTheme="majorBidi" w:hAnsiTheme="majorBidi" w:cstheme="majorBidi"/>
                <w:sz w:val="30"/>
                <w:szCs w:val="30"/>
              </w:rPr>
              <w:t>88,506</w:t>
            </w:r>
          </w:p>
        </w:tc>
      </w:tr>
      <w:tr w:rsidR="00EB596F" w:rsidRPr="00433F02" w14:paraId="70BE8054" w14:textId="77777777" w:rsidTr="00781BF9">
        <w:tc>
          <w:tcPr>
            <w:tcW w:w="2917" w:type="pct"/>
          </w:tcPr>
          <w:p w14:paraId="173BD889" w14:textId="221463AB" w:rsidR="00EB596F" w:rsidRPr="006A588F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67" w:type="pct"/>
          </w:tcPr>
          <w:p w14:paraId="6DEEB1F8" w14:textId="034048CD" w:rsidR="00EB596F" w:rsidRPr="00777670" w:rsidRDefault="00EB596F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1AEB">
              <w:rPr>
                <w:rFonts w:asciiTheme="majorBidi" w:hAnsiTheme="majorBidi" w:cstheme="majorBidi"/>
                <w:sz w:val="30"/>
                <w:szCs w:val="30"/>
              </w:rPr>
              <w:t>69,591</w:t>
            </w:r>
          </w:p>
        </w:tc>
        <w:tc>
          <w:tcPr>
            <w:tcW w:w="146" w:type="pct"/>
          </w:tcPr>
          <w:p w14:paraId="792E6BC1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04E8C447" w14:textId="5435A45B" w:rsidR="00EB596F" w:rsidRPr="00777670" w:rsidRDefault="00EB596F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1AEB">
              <w:rPr>
                <w:rFonts w:asciiTheme="majorBidi" w:hAnsiTheme="majorBidi" w:cstheme="majorBidi"/>
                <w:sz w:val="30"/>
                <w:szCs w:val="30"/>
              </w:rPr>
              <w:t>68,245</w:t>
            </w:r>
          </w:p>
        </w:tc>
      </w:tr>
      <w:tr w:rsidR="00EB596F" w:rsidRPr="00902C0E" w14:paraId="284951C3" w14:textId="77777777" w:rsidTr="00781BF9">
        <w:tc>
          <w:tcPr>
            <w:tcW w:w="2917" w:type="pct"/>
          </w:tcPr>
          <w:p w14:paraId="4627CB08" w14:textId="5E687515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A4C140" w14:textId="676E5BD9" w:rsidR="00EB596F" w:rsidRPr="0002094D" w:rsidRDefault="00EB596F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77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206,055</w:t>
            </w:r>
          </w:p>
        </w:tc>
        <w:tc>
          <w:tcPr>
            <w:tcW w:w="146" w:type="pct"/>
          </w:tcPr>
          <w:p w14:paraId="6E96C229" w14:textId="77777777" w:rsidR="00EB596F" w:rsidRPr="0002094D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A3A04C" w14:textId="7F43C1AE" w:rsidR="00EB596F" w:rsidRPr="00781BF9" w:rsidRDefault="00EB596F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B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204,709</w:t>
            </w:r>
          </w:p>
        </w:tc>
      </w:tr>
    </w:tbl>
    <w:p w14:paraId="6E96BF93" w14:textId="0D0CA7BE" w:rsidR="00082EDF" w:rsidRPr="00082EDF" w:rsidRDefault="00FF34A4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702DFA" w14:textId="52219D27" w:rsidR="00943CCB" w:rsidRPr="00472DAE" w:rsidRDefault="006A47AF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 w:rsidRPr="00472DAE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72DAE" w:rsidRDefault="006A47A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9347CB" w14:textId="0A259618" w:rsidR="00943CCB" w:rsidRPr="00472DAE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C11E5" w:rsidRPr="00472DAE">
        <w:rPr>
          <w:rFonts w:ascii="Angsana New" w:hAnsi="Angsana New"/>
          <w:sz w:val="30"/>
          <w:szCs w:val="30"/>
        </w:rPr>
        <w:t>1</w:t>
      </w:r>
      <w:r w:rsidRPr="00472DAE">
        <w:rPr>
          <w:rFonts w:ascii="Angsana New" w:hAnsi="Angsana New"/>
          <w:sz w:val="30"/>
          <w:szCs w:val="30"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C11E5" w:rsidRPr="00472DAE">
        <w:rPr>
          <w:rFonts w:ascii="Angsana New" w:hAnsi="Angsana New"/>
          <w:sz w:val="30"/>
          <w:szCs w:val="30"/>
        </w:rPr>
        <w:t>2560</w:t>
      </w:r>
      <w:r w:rsidRPr="00472DAE">
        <w:rPr>
          <w:rFonts w:ascii="Angsana New" w:hAnsi="Angsana New"/>
          <w:sz w:val="30"/>
          <w:szCs w:val="30"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472DAE">
        <w:rPr>
          <w:rFonts w:ascii="Angsana New" w:hAnsi="Angsana New"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472DA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FC11E5" w:rsidRPr="00472DAE">
        <w:rPr>
          <w:rFonts w:ascii="Angsana New" w:hAnsi="Angsana New"/>
          <w:bCs/>
          <w:sz w:val="30"/>
          <w:szCs w:val="30"/>
        </w:rPr>
        <w:t>15</w:t>
      </w:r>
      <w:r w:rsidR="00036333">
        <w:rPr>
          <w:rFonts w:ascii="Angsana New" w:hAnsi="Angsana New"/>
          <w:bCs/>
          <w:sz w:val="30"/>
          <w:szCs w:val="30"/>
        </w:rPr>
        <w:t>.0</w:t>
      </w:r>
      <w:r w:rsidRPr="00472DAE">
        <w:rPr>
          <w:rFonts w:ascii="Angsana New" w:hAnsi="Angsana New"/>
          <w:b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ล้านบาท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ซึ่งบันทึกเป็นรายได้รอตัดบัญชีในงบฐานะการเงิน และรับรู้เป็นรายได้ตามวิธีเส้นตรงตลอดระยะเวลา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FC11E5" w:rsidRPr="00472DAE">
        <w:rPr>
          <w:rFonts w:ascii="Angsana New" w:hAnsi="Angsana New"/>
          <w:bCs/>
          <w:spacing w:val="-2"/>
          <w:sz w:val="30"/>
          <w:szCs w:val="30"/>
        </w:rPr>
        <w:t>16</w:t>
      </w:r>
      <w:r w:rsidRPr="00472DA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 w:rsidRPr="00472DAE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</w:t>
      </w:r>
      <w:r w:rsidR="00970C02" w:rsidRPr="00472DAE">
        <w:rPr>
          <w:rFonts w:ascii="Angsana New" w:hAnsi="Angsana New"/>
          <w:b/>
          <w:spacing w:val="-2"/>
          <w:sz w:val="30"/>
          <w:szCs w:val="30"/>
        </w:rPr>
        <w:br/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 xml:space="preserve">รอตัดบัญชีจากสัญญาดังกล่าว </w:t>
      </w:r>
      <w:r w:rsidR="00760937" w:rsidRPr="00472DAE">
        <w:rPr>
          <w:rFonts w:ascii="Angsana New" w:hAnsi="Angsana New"/>
          <w:sz w:val="30"/>
          <w:szCs w:val="30"/>
          <w:cs/>
        </w:rPr>
        <w:t>ณ</w:t>
      </w:r>
      <w:r w:rsidR="00760937" w:rsidRPr="00472DAE">
        <w:rPr>
          <w:rFonts w:ascii="Angsana New" w:hAnsi="Angsana New"/>
          <w:sz w:val="30"/>
          <w:szCs w:val="30"/>
        </w:rPr>
        <w:t xml:space="preserve"> </w:t>
      </w:r>
      <w:r w:rsidR="00760937" w:rsidRPr="00472DAE">
        <w:rPr>
          <w:rFonts w:ascii="Angsana New" w:hAnsi="Angsana New"/>
          <w:sz w:val="30"/>
          <w:szCs w:val="30"/>
          <w:cs/>
        </w:rPr>
        <w:t>วันที่</w:t>
      </w:r>
      <w:r w:rsidR="00760937" w:rsidRPr="00472DAE">
        <w:rPr>
          <w:rFonts w:ascii="Angsana New" w:hAnsi="Angsana New"/>
          <w:sz w:val="30"/>
          <w:szCs w:val="30"/>
        </w:rPr>
        <w:t xml:space="preserve"> </w:t>
      </w:r>
      <w:r w:rsidR="008D4D1B">
        <w:rPr>
          <w:rFonts w:asciiTheme="majorBidi" w:hAnsiTheme="majorBidi" w:cstheme="majorBidi"/>
          <w:sz w:val="30"/>
          <w:szCs w:val="30"/>
        </w:rPr>
        <w:t xml:space="preserve">30 </w:t>
      </w:r>
      <w:r w:rsidR="00F56D82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8D4D1B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8075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75CC">
        <w:rPr>
          <w:rFonts w:asciiTheme="majorBidi" w:hAnsiTheme="majorBidi" w:cstheme="majorBidi"/>
          <w:sz w:val="30"/>
          <w:szCs w:val="30"/>
        </w:rPr>
        <w:t>2568</w:t>
      </w:r>
      <w:r w:rsidR="00FF0057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="00A96544" w:rsidRPr="00472DA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="004356A3">
        <w:rPr>
          <w:rFonts w:ascii="Angsana New" w:hAnsi="Angsana New"/>
          <w:sz w:val="30"/>
          <w:szCs w:val="30"/>
        </w:rPr>
        <w:t>7.4</w:t>
      </w:r>
      <w:r w:rsidR="009A056E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472DA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16E99BC8" w14:textId="77777777" w:rsidR="005119D8" w:rsidRPr="00472DAE" w:rsidRDefault="005119D8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2699A3" w14:textId="4F7905A8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C11E5" w:rsidRPr="00472DAE">
        <w:rPr>
          <w:rFonts w:ascii="Angsana New" w:hAnsi="Angsana New"/>
          <w:sz w:val="30"/>
          <w:szCs w:val="30"/>
        </w:rPr>
        <w:t>21</w:t>
      </w:r>
      <w:r w:rsidRPr="00472DAE">
        <w:rPr>
          <w:rFonts w:ascii="Angsana New" w:hAnsi="Angsana New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FC11E5" w:rsidRPr="00472DAE">
        <w:rPr>
          <w:rFonts w:ascii="Angsana New" w:hAnsi="Angsana New"/>
          <w:sz w:val="30"/>
          <w:szCs w:val="30"/>
        </w:rPr>
        <w:t>2562</w:t>
      </w:r>
      <w:r w:rsidRPr="00472DAE">
        <w:rPr>
          <w:rFonts w:ascii="Angsana New" w:hAnsi="Angsana New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 w:rsidRPr="00472DAE">
        <w:rPr>
          <w:rFonts w:ascii="Angsana New" w:hAnsi="Angsana New"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472DAE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FC11E5" w:rsidRPr="00472DAE">
        <w:rPr>
          <w:rFonts w:ascii="Angsana New" w:hAnsi="Angsana New"/>
          <w:bCs/>
          <w:spacing w:val="-4"/>
          <w:sz w:val="30"/>
          <w:szCs w:val="30"/>
        </w:rPr>
        <w:t>50</w:t>
      </w:r>
      <w:r w:rsidR="00036333">
        <w:rPr>
          <w:rFonts w:ascii="Angsana New" w:hAnsi="Angsana New"/>
          <w:bCs/>
          <w:spacing w:val="-4"/>
          <w:sz w:val="30"/>
          <w:szCs w:val="30"/>
        </w:rPr>
        <w:t>.0</w:t>
      </w:r>
      <w:r w:rsidR="00490CCE" w:rsidRPr="00472DA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472DA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ซึ่งบันทึกเป็นรายได้รอตัดบัญชีในงบฐานะการเงิน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C11E5" w:rsidRPr="00472DAE">
        <w:rPr>
          <w:rFonts w:ascii="Angsana New" w:hAnsi="Angsana New"/>
          <w:bCs/>
          <w:sz w:val="30"/>
          <w:szCs w:val="30"/>
        </w:rPr>
        <w:t>19</w:t>
      </w:r>
      <w:r w:rsidRPr="00472DAE">
        <w:rPr>
          <w:rFonts w:ascii="Angsana New" w:hAnsi="Angsana New"/>
          <w:bCs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ปี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ตามอายุสัญญา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472D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D1222">
        <w:rPr>
          <w:rFonts w:asciiTheme="majorBidi" w:hAnsiTheme="majorBidi" w:cstheme="majorBidi"/>
          <w:sz w:val="30"/>
          <w:szCs w:val="30"/>
        </w:rPr>
        <w:t xml:space="preserve">30 </w:t>
      </w:r>
      <w:r w:rsidR="00F56D8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075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75CC">
        <w:rPr>
          <w:rFonts w:asciiTheme="majorBidi" w:hAnsiTheme="majorBidi" w:cstheme="majorBidi"/>
          <w:sz w:val="30"/>
          <w:szCs w:val="30"/>
        </w:rPr>
        <w:t>2568</w:t>
      </w:r>
      <w:r w:rsidR="008075CC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>จำนวน</w:t>
      </w:r>
      <w:r w:rsidR="00327B3E" w:rsidRPr="00472DAE">
        <w:rPr>
          <w:rFonts w:ascii="Angsana New" w:hAnsi="Angsana New"/>
          <w:sz w:val="30"/>
          <w:szCs w:val="30"/>
          <w:cs/>
        </w:rPr>
        <w:t xml:space="preserve"> </w:t>
      </w:r>
      <w:r w:rsidR="006E144D" w:rsidRPr="00472DAE">
        <w:rPr>
          <w:rFonts w:ascii="Angsana New" w:hAnsi="Angsana New"/>
          <w:sz w:val="30"/>
          <w:szCs w:val="30"/>
        </w:rPr>
        <w:br/>
      </w:r>
      <w:r w:rsidR="004356A3">
        <w:rPr>
          <w:rFonts w:ascii="Angsana New" w:hAnsi="Angsana New"/>
          <w:sz w:val="30"/>
          <w:szCs w:val="30"/>
        </w:rPr>
        <w:t>34.4</w:t>
      </w:r>
      <w:r w:rsidR="003525C5" w:rsidRPr="00B00D81">
        <w:rPr>
          <w:rFonts w:ascii="Angsana New" w:hAnsi="Angsana New" w:hint="cs"/>
          <w:sz w:val="30"/>
          <w:szCs w:val="30"/>
          <w:cs/>
        </w:rPr>
        <w:t xml:space="preserve"> </w:t>
      </w:r>
      <w:r w:rsidRPr="00B00D81">
        <w:rPr>
          <w:rFonts w:ascii="Angsana New" w:hAnsi="Angsana New" w:hint="cs"/>
          <w:sz w:val="30"/>
          <w:szCs w:val="30"/>
          <w:cs/>
        </w:rPr>
        <w:t>ล้านบาท</w:t>
      </w:r>
    </w:p>
    <w:p w14:paraId="31AFF3BB" w14:textId="77777777" w:rsidR="00665575" w:rsidRDefault="00665575" w:rsidP="00435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0472F34" w14:textId="5C3A39CB" w:rsidR="00665575" w:rsidRPr="007801B1" w:rsidRDefault="00665575" w:rsidP="00064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665575" w:rsidRPr="007801B1" w:rsidSect="00781BF9"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844CF" w14:textId="77777777" w:rsidR="00A01F71" w:rsidRDefault="00A01F71" w:rsidP="004956B4">
      <w:r>
        <w:separator/>
      </w:r>
    </w:p>
  </w:endnote>
  <w:endnote w:type="continuationSeparator" w:id="0">
    <w:p w14:paraId="6038A8D7" w14:textId="77777777" w:rsidR="00A01F71" w:rsidRDefault="00A01F71" w:rsidP="004956B4">
      <w:r>
        <w:continuationSeparator/>
      </w:r>
    </w:p>
  </w:endnote>
  <w:endnote w:type="continuationNotice" w:id="1">
    <w:p w14:paraId="66D8E535" w14:textId="77777777" w:rsidR="00A01F71" w:rsidRDefault="00A01F7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noProof/>
        <w:sz w:val="30"/>
        <w:szCs w:val="30"/>
      </w:rPr>
      <w:id w:val="-655840223"/>
      <w:docPartObj>
        <w:docPartGallery w:val="Page Numbers (Bottom of Page)"/>
        <w:docPartUnique/>
      </w:docPartObj>
    </w:sdtPr>
    <w:sdtEndPr/>
    <w:sdtContent>
      <w:p w14:paraId="7A301F7D" w14:textId="6F89BB0D" w:rsidR="00706D29" w:rsidRPr="00706D29" w:rsidRDefault="00706D29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06D29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06D29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706D29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706D29">
          <w:rPr>
            <w:rFonts w:ascii="Angsana New" w:hAnsi="Angsana New"/>
            <w:noProof/>
            <w:sz w:val="30"/>
            <w:szCs w:val="30"/>
          </w:rPr>
          <w:t>2</w:t>
        </w:r>
        <w:r w:rsidRPr="00706D2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48B2A" w14:textId="6CDF4618" w:rsidR="008B1559" w:rsidRPr="00C827F6" w:rsidRDefault="008B155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56577">
      <w:rPr>
        <w:rFonts w:ascii="Angsana New" w:hAnsi="Angsana New"/>
        <w:noProof/>
        <w:sz w:val="30"/>
        <w:szCs w:val="30"/>
        <w:lang w:val="fr-FR"/>
      </w:rPr>
      <w:t>1707092_2025 Dec_FSA_Nava Nakorn_TH_Q3.docx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FC11E5" w:rsidRPr="00FC11E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8B1559" w:rsidRPr="00C827F6" w:rsidRDefault="008B1559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AB211" w14:textId="332D887C" w:rsidR="00773A73" w:rsidRPr="003021FF" w:rsidRDefault="00773A73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76EE017A" w14:textId="77777777" w:rsidR="00773A73" w:rsidRPr="009E0C7B" w:rsidRDefault="00773A73" w:rsidP="00745469">
    <w:pPr>
      <w:pStyle w:val="Footer"/>
      <w:rPr>
        <w:rFonts w:asciiTheme="majorBidi" w:hAnsiTheme="majorBidi" w:cstheme="majorBidi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AF84" w14:textId="4E6C472E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5A72A" w14:textId="77777777" w:rsidR="00A01F71" w:rsidRDefault="00A01F71" w:rsidP="004956B4">
      <w:r>
        <w:separator/>
      </w:r>
    </w:p>
  </w:footnote>
  <w:footnote w:type="continuationSeparator" w:id="0">
    <w:p w14:paraId="77E6FAAD" w14:textId="77777777" w:rsidR="00A01F71" w:rsidRDefault="00A01F71" w:rsidP="004956B4">
      <w:r>
        <w:continuationSeparator/>
      </w:r>
    </w:p>
  </w:footnote>
  <w:footnote w:type="continuationNotice" w:id="1">
    <w:p w14:paraId="706CC61F" w14:textId="77777777" w:rsidR="00A01F71" w:rsidRDefault="00A01F7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1CC5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1955F22C" w:rsidR="008B1559" w:rsidRPr="00410770" w:rsidRDefault="008B155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FC11E5" w:rsidRPr="00FC11E5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FC11E5" w:rsidRPr="00FC11E5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8B1559" w:rsidRPr="00074891" w:rsidRDefault="008B1559" w:rsidP="008E493A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88D3C" w14:textId="77777777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12DC5FF" w14:textId="77777777" w:rsidR="009672B6" w:rsidRDefault="009672B6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411847B" w14:textId="4DF3A293" w:rsidR="009672B6" w:rsidRDefault="009672B6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672C9C">
      <w:rPr>
        <w:rFonts w:ascii="Angsana New" w:hAnsi="Angsana New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Pr="00FC11E5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FC11E5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672C9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A039B38" w14:textId="22751572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16B48" w14:textId="77777777" w:rsidR="009672B6" w:rsidRPr="001E2301" w:rsidRDefault="009672B6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AD52BD" w14:textId="77777777" w:rsidR="009672B6" w:rsidRDefault="009672B6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24C1597" w14:textId="77777777" w:rsidR="009672B6" w:rsidRDefault="009672B6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672C9C">
      <w:rPr>
        <w:rFonts w:ascii="Angsana New" w:hAnsi="Angsana New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Pr="00FC11E5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FC11E5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672C9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4905B9F" w14:textId="77777777" w:rsidR="00D61CF7" w:rsidRPr="00004042" w:rsidRDefault="00D61CF7" w:rsidP="00004042">
    <w:pPr>
      <w:pStyle w:val="Header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6C30402"/>
    <w:multiLevelType w:val="multilevel"/>
    <w:tmpl w:val="C84C9D26"/>
    <w:lvl w:ilvl="0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10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13FA13C6"/>
    <w:multiLevelType w:val="hybridMultilevel"/>
    <w:tmpl w:val="8F3EE8F4"/>
    <w:name w:val="KIDS"/>
    <w:lvl w:ilvl="0" w:tplc="52E6B73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DF2025F"/>
    <w:multiLevelType w:val="hybridMultilevel"/>
    <w:tmpl w:val="3216C2F2"/>
    <w:lvl w:ilvl="0" w:tplc="A69AF57A">
      <w:start w:val="2"/>
      <w:numFmt w:val="decimal"/>
      <w:lvlText w:val="1%1.1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F1E5F11"/>
    <w:multiLevelType w:val="hybridMultilevel"/>
    <w:tmpl w:val="04B4B8E8"/>
    <w:lvl w:ilvl="0" w:tplc="FFFFFFFF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9B1106"/>
    <w:multiLevelType w:val="hybridMultilevel"/>
    <w:tmpl w:val="80F0F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0C7011D"/>
    <w:multiLevelType w:val="hybridMultilevel"/>
    <w:tmpl w:val="4FBA26A4"/>
    <w:lvl w:ilvl="0" w:tplc="C73CF344">
      <w:start w:val="1"/>
      <w:numFmt w:val="decimal"/>
      <w:lvlText w:val="%1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9" w15:restartNumberingAfterBreak="0">
    <w:nsid w:val="68280752"/>
    <w:multiLevelType w:val="hybridMultilevel"/>
    <w:tmpl w:val="8BD6F612"/>
    <w:lvl w:ilvl="0" w:tplc="93F6EC22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F72715"/>
    <w:multiLevelType w:val="hybridMultilevel"/>
    <w:tmpl w:val="47D66EF4"/>
    <w:lvl w:ilvl="0" w:tplc="FFFFFFFF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3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0800E6"/>
    <w:multiLevelType w:val="hybridMultilevel"/>
    <w:tmpl w:val="66C63836"/>
    <w:lvl w:ilvl="0" w:tplc="D34808EC">
      <w:start w:val="1"/>
      <w:numFmt w:val="decimal"/>
      <w:lvlText w:val="1%1.1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47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920205">
    <w:abstractNumId w:val="6"/>
  </w:num>
  <w:num w:numId="2" w16cid:durableId="596863136">
    <w:abstractNumId w:val="5"/>
  </w:num>
  <w:num w:numId="3" w16cid:durableId="1376197183">
    <w:abstractNumId w:val="7"/>
  </w:num>
  <w:num w:numId="4" w16cid:durableId="696083384">
    <w:abstractNumId w:val="3"/>
  </w:num>
  <w:num w:numId="5" w16cid:durableId="539316629">
    <w:abstractNumId w:val="2"/>
  </w:num>
  <w:num w:numId="6" w16cid:durableId="2116359192">
    <w:abstractNumId w:val="0"/>
  </w:num>
  <w:num w:numId="7" w16cid:durableId="2070037033">
    <w:abstractNumId w:val="1"/>
  </w:num>
  <w:num w:numId="8" w16cid:durableId="344939239">
    <w:abstractNumId w:val="4"/>
  </w:num>
  <w:num w:numId="9" w16cid:durableId="225067420">
    <w:abstractNumId w:val="25"/>
  </w:num>
  <w:num w:numId="10" w16cid:durableId="977764087">
    <w:abstractNumId w:val="19"/>
  </w:num>
  <w:num w:numId="11" w16cid:durableId="1028486551">
    <w:abstractNumId w:val="37"/>
  </w:num>
  <w:num w:numId="12" w16cid:durableId="927543020">
    <w:abstractNumId w:val="26"/>
  </w:num>
  <w:num w:numId="13" w16cid:durableId="1482383295">
    <w:abstractNumId w:val="44"/>
  </w:num>
  <w:num w:numId="14" w16cid:durableId="1701008546">
    <w:abstractNumId w:val="8"/>
  </w:num>
  <w:num w:numId="15" w16cid:durableId="76752130">
    <w:abstractNumId w:val="31"/>
  </w:num>
  <w:num w:numId="16" w16cid:durableId="544217954">
    <w:abstractNumId w:val="13"/>
  </w:num>
  <w:num w:numId="17" w16cid:durableId="1606156782">
    <w:abstractNumId w:val="40"/>
  </w:num>
  <w:num w:numId="18" w16cid:durableId="1740789213">
    <w:abstractNumId w:val="30"/>
  </w:num>
  <w:num w:numId="19" w16cid:durableId="266159673">
    <w:abstractNumId w:val="27"/>
  </w:num>
  <w:num w:numId="20" w16cid:durableId="2057660054">
    <w:abstractNumId w:val="18"/>
  </w:num>
  <w:num w:numId="21" w16cid:durableId="468133506">
    <w:abstractNumId w:val="17"/>
  </w:num>
  <w:num w:numId="22" w16cid:durableId="1835105879">
    <w:abstractNumId w:val="28"/>
  </w:num>
  <w:num w:numId="23" w16cid:durableId="472868516">
    <w:abstractNumId w:val="34"/>
  </w:num>
  <w:num w:numId="24" w16cid:durableId="605232343">
    <w:abstractNumId w:val="11"/>
  </w:num>
  <w:num w:numId="25" w16cid:durableId="42366646">
    <w:abstractNumId w:val="10"/>
  </w:num>
  <w:num w:numId="26" w16cid:durableId="700980907">
    <w:abstractNumId w:val="23"/>
  </w:num>
  <w:num w:numId="27" w16cid:durableId="1748111501">
    <w:abstractNumId w:val="43"/>
  </w:num>
  <w:num w:numId="28" w16cid:durableId="211158054">
    <w:abstractNumId w:val="38"/>
  </w:num>
  <w:num w:numId="29" w16cid:durableId="793058373">
    <w:abstractNumId w:val="15"/>
  </w:num>
  <w:num w:numId="30" w16cid:durableId="1075979869">
    <w:abstractNumId w:val="45"/>
  </w:num>
  <w:num w:numId="31" w16cid:durableId="916744535">
    <w:abstractNumId w:val="47"/>
  </w:num>
  <w:num w:numId="32" w16cid:durableId="379137201">
    <w:abstractNumId w:val="42"/>
  </w:num>
  <w:num w:numId="33" w16cid:durableId="448162600">
    <w:abstractNumId w:val="24"/>
  </w:num>
  <w:num w:numId="34" w16cid:durableId="121925373">
    <w:abstractNumId w:val="36"/>
  </w:num>
  <w:num w:numId="35" w16cid:durableId="1781802350">
    <w:abstractNumId w:val="33"/>
  </w:num>
  <w:num w:numId="36" w16cid:durableId="653142249">
    <w:abstractNumId w:val="29"/>
  </w:num>
  <w:num w:numId="37" w16cid:durableId="1495996160">
    <w:abstractNumId w:val="12"/>
  </w:num>
  <w:num w:numId="38" w16cid:durableId="996302227">
    <w:abstractNumId w:val="20"/>
  </w:num>
  <w:num w:numId="39" w16cid:durableId="983043607">
    <w:abstractNumId w:val="32"/>
  </w:num>
  <w:num w:numId="40" w16cid:durableId="173611524">
    <w:abstractNumId w:val="22"/>
  </w:num>
  <w:num w:numId="41" w16cid:durableId="1165969741">
    <w:abstractNumId w:val="9"/>
  </w:num>
  <w:num w:numId="42" w16cid:durableId="1569414042">
    <w:abstractNumId w:val="35"/>
  </w:num>
  <w:num w:numId="43" w16cid:durableId="2075350572">
    <w:abstractNumId w:val="39"/>
  </w:num>
  <w:num w:numId="44" w16cid:durableId="1412266102">
    <w:abstractNumId w:val="21"/>
  </w:num>
  <w:num w:numId="45" w16cid:durableId="41515700">
    <w:abstractNumId w:val="41"/>
  </w:num>
  <w:num w:numId="46" w16cid:durableId="1651323656">
    <w:abstractNumId w:val="46"/>
  </w:num>
  <w:num w:numId="47" w16cid:durableId="1702585684">
    <w:abstractNumId w:val="16"/>
  </w:num>
  <w:num w:numId="48" w16cid:durableId="2044750638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3D"/>
    <w:rsid w:val="0000186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C8"/>
    <w:rsid w:val="000029FE"/>
    <w:rsid w:val="00002C87"/>
    <w:rsid w:val="00002F66"/>
    <w:rsid w:val="00002FAC"/>
    <w:rsid w:val="00003059"/>
    <w:rsid w:val="00003142"/>
    <w:rsid w:val="000031E5"/>
    <w:rsid w:val="00003257"/>
    <w:rsid w:val="000032C8"/>
    <w:rsid w:val="000033BE"/>
    <w:rsid w:val="00003415"/>
    <w:rsid w:val="000036EC"/>
    <w:rsid w:val="0000395F"/>
    <w:rsid w:val="0000398F"/>
    <w:rsid w:val="00003B50"/>
    <w:rsid w:val="00003BC0"/>
    <w:rsid w:val="00004042"/>
    <w:rsid w:val="00004075"/>
    <w:rsid w:val="00004273"/>
    <w:rsid w:val="000042C6"/>
    <w:rsid w:val="00004C5A"/>
    <w:rsid w:val="00004DFF"/>
    <w:rsid w:val="00004E69"/>
    <w:rsid w:val="00004E9C"/>
    <w:rsid w:val="00004FE9"/>
    <w:rsid w:val="000051B6"/>
    <w:rsid w:val="0000529C"/>
    <w:rsid w:val="00005965"/>
    <w:rsid w:val="000059CF"/>
    <w:rsid w:val="00005A60"/>
    <w:rsid w:val="00005AAF"/>
    <w:rsid w:val="00005D8D"/>
    <w:rsid w:val="00005F35"/>
    <w:rsid w:val="0000601F"/>
    <w:rsid w:val="00006192"/>
    <w:rsid w:val="00006318"/>
    <w:rsid w:val="00006761"/>
    <w:rsid w:val="00006A21"/>
    <w:rsid w:val="00006BC9"/>
    <w:rsid w:val="00006FA5"/>
    <w:rsid w:val="000072C0"/>
    <w:rsid w:val="00007701"/>
    <w:rsid w:val="00007906"/>
    <w:rsid w:val="00007A9B"/>
    <w:rsid w:val="00007C5B"/>
    <w:rsid w:val="00007CC8"/>
    <w:rsid w:val="00007D3A"/>
    <w:rsid w:val="00007DBF"/>
    <w:rsid w:val="00010190"/>
    <w:rsid w:val="0001026E"/>
    <w:rsid w:val="00010447"/>
    <w:rsid w:val="000106EF"/>
    <w:rsid w:val="00010CBE"/>
    <w:rsid w:val="00010D13"/>
    <w:rsid w:val="00010E19"/>
    <w:rsid w:val="00010E8F"/>
    <w:rsid w:val="0001130D"/>
    <w:rsid w:val="00011802"/>
    <w:rsid w:val="000118AB"/>
    <w:rsid w:val="0001195F"/>
    <w:rsid w:val="000121C7"/>
    <w:rsid w:val="00012254"/>
    <w:rsid w:val="0001239A"/>
    <w:rsid w:val="0001253A"/>
    <w:rsid w:val="000126DC"/>
    <w:rsid w:val="00012704"/>
    <w:rsid w:val="0001279F"/>
    <w:rsid w:val="00012B02"/>
    <w:rsid w:val="00012DC1"/>
    <w:rsid w:val="00012E31"/>
    <w:rsid w:val="00012F7A"/>
    <w:rsid w:val="00012F9B"/>
    <w:rsid w:val="00013213"/>
    <w:rsid w:val="000137AD"/>
    <w:rsid w:val="00013B40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CDA"/>
    <w:rsid w:val="00015F6E"/>
    <w:rsid w:val="00015F76"/>
    <w:rsid w:val="0001632B"/>
    <w:rsid w:val="00016334"/>
    <w:rsid w:val="000165FD"/>
    <w:rsid w:val="00016710"/>
    <w:rsid w:val="0001671E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94D"/>
    <w:rsid w:val="00020B85"/>
    <w:rsid w:val="00020EFA"/>
    <w:rsid w:val="00020FC5"/>
    <w:rsid w:val="000216F4"/>
    <w:rsid w:val="00021A27"/>
    <w:rsid w:val="00022033"/>
    <w:rsid w:val="00022050"/>
    <w:rsid w:val="0002218A"/>
    <w:rsid w:val="0002248E"/>
    <w:rsid w:val="00022872"/>
    <w:rsid w:val="00022B18"/>
    <w:rsid w:val="00022BBC"/>
    <w:rsid w:val="00022D80"/>
    <w:rsid w:val="00022FF3"/>
    <w:rsid w:val="0002302D"/>
    <w:rsid w:val="00023172"/>
    <w:rsid w:val="00023491"/>
    <w:rsid w:val="00023B8E"/>
    <w:rsid w:val="00023E11"/>
    <w:rsid w:val="00024246"/>
    <w:rsid w:val="00024282"/>
    <w:rsid w:val="0002445A"/>
    <w:rsid w:val="0002466E"/>
    <w:rsid w:val="00024846"/>
    <w:rsid w:val="000248DE"/>
    <w:rsid w:val="00024D40"/>
    <w:rsid w:val="00024E65"/>
    <w:rsid w:val="0002504B"/>
    <w:rsid w:val="000250A9"/>
    <w:rsid w:val="00025121"/>
    <w:rsid w:val="0002533D"/>
    <w:rsid w:val="0002539B"/>
    <w:rsid w:val="000256D4"/>
    <w:rsid w:val="0002588F"/>
    <w:rsid w:val="0002589B"/>
    <w:rsid w:val="00025BCC"/>
    <w:rsid w:val="00025C88"/>
    <w:rsid w:val="00025DFC"/>
    <w:rsid w:val="00025E6B"/>
    <w:rsid w:val="000264F6"/>
    <w:rsid w:val="00026CDD"/>
    <w:rsid w:val="0002702A"/>
    <w:rsid w:val="00027165"/>
    <w:rsid w:val="00027243"/>
    <w:rsid w:val="00027437"/>
    <w:rsid w:val="000275FA"/>
    <w:rsid w:val="00027A93"/>
    <w:rsid w:val="00027B5D"/>
    <w:rsid w:val="00027D36"/>
    <w:rsid w:val="00027F26"/>
    <w:rsid w:val="00027FA7"/>
    <w:rsid w:val="0003000E"/>
    <w:rsid w:val="00030147"/>
    <w:rsid w:val="00030602"/>
    <w:rsid w:val="0003064B"/>
    <w:rsid w:val="0003095A"/>
    <w:rsid w:val="00030B2B"/>
    <w:rsid w:val="00030D32"/>
    <w:rsid w:val="00030D42"/>
    <w:rsid w:val="00030F9A"/>
    <w:rsid w:val="00030FAF"/>
    <w:rsid w:val="00030FC6"/>
    <w:rsid w:val="0003104C"/>
    <w:rsid w:val="000314B7"/>
    <w:rsid w:val="00031799"/>
    <w:rsid w:val="00031835"/>
    <w:rsid w:val="000318A6"/>
    <w:rsid w:val="00031A5D"/>
    <w:rsid w:val="00031A63"/>
    <w:rsid w:val="00031CF6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64D"/>
    <w:rsid w:val="00033863"/>
    <w:rsid w:val="000339B8"/>
    <w:rsid w:val="00033CF1"/>
    <w:rsid w:val="00033DE5"/>
    <w:rsid w:val="0003423F"/>
    <w:rsid w:val="0003438B"/>
    <w:rsid w:val="0003473F"/>
    <w:rsid w:val="0003482C"/>
    <w:rsid w:val="00034839"/>
    <w:rsid w:val="000348FE"/>
    <w:rsid w:val="00034BAD"/>
    <w:rsid w:val="00034C75"/>
    <w:rsid w:val="00034DDB"/>
    <w:rsid w:val="00034E50"/>
    <w:rsid w:val="00034F6E"/>
    <w:rsid w:val="00035092"/>
    <w:rsid w:val="00035280"/>
    <w:rsid w:val="000352F9"/>
    <w:rsid w:val="00035435"/>
    <w:rsid w:val="00035A11"/>
    <w:rsid w:val="00035A28"/>
    <w:rsid w:val="00035AA5"/>
    <w:rsid w:val="00035AF1"/>
    <w:rsid w:val="00035B14"/>
    <w:rsid w:val="00035B8E"/>
    <w:rsid w:val="00035F1E"/>
    <w:rsid w:val="00036238"/>
    <w:rsid w:val="00036333"/>
    <w:rsid w:val="0003668D"/>
    <w:rsid w:val="0003697E"/>
    <w:rsid w:val="00036994"/>
    <w:rsid w:val="00036F10"/>
    <w:rsid w:val="00037047"/>
    <w:rsid w:val="00037564"/>
    <w:rsid w:val="00037B04"/>
    <w:rsid w:val="00037DDC"/>
    <w:rsid w:val="00037F22"/>
    <w:rsid w:val="00040328"/>
    <w:rsid w:val="00040571"/>
    <w:rsid w:val="00040649"/>
    <w:rsid w:val="00040840"/>
    <w:rsid w:val="00040B03"/>
    <w:rsid w:val="00040C11"/>
    <w:rsid w:val="00040C3B"/>
    <w:rsid w:val="000410F1"/>
    <w:rsid w:val="00041371"/>
    <w:rsid w:val="0004179B"/>
    <w:rsid w:val="000417DA"/>
    <w:rsid w:val="000419C0"/>
    <w:rsid w:val="00041AE0"/>
    <w:rsid w:val="00041C6D"/>
    <w:rsid w:val="00041ED4"/>
    <w:rsid w:val="000425FC"/>
    <w:rsid w:val="00042756"/>
    <w:rsid w:val="00042B32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5A3"/>
    <w:rsid w:val="00044829"/>
    <w:rsid w:val="00044AB8"/>
    <w:rsid w:val="00044B66"/>
    <w:rsid w:val="00044BB1"/>
    <w:rsid w:val="00044C97"/>
    <w:rsid w:val="00044E11"/>
    <w:rsid w:val="00044F0D"/>
    <w:rsid w:val="00045621"/>
    <w:rsid w:val="00045B03"/>
    <w:rsid w:val="00045B7F"/>
    <w:rsid w:val="00045E2D"/>
    <w:rsid w:val="000463F7"/>
    <w:rsid w:val="00046539"/>
    <w:rsid w:val="00046A32"/>
    <w:rsid w:val="00046ED3"/>
    <w:rsid w:val="00047053"/>
    <w:rsid w:val="000471F2"/>
    <w:rsid w:val="000471F3"/>
    <w:rsid w:val="000472C4"/>
    <w:rsid w:val="0004740E"/>
    <w:rsid w:val="00047428"/>
    <w:rsid w:val="00047524"/>
    <w:rsid w:val="00047751"/>
    <w:rsid w:val="00047A9D"/>
    <w:rsid w:val="00047F78"/>
    <w:rsid w:val="00050156"/>
    <w:rsid w:val="000502CD"/>
    <w:rsid w:val="000502EB"/>
    <w:rsid w:val="000506D5"/>
    <w:rsid w:val="0005071D"/>
    <w:rsid w:val="00050D84"/>
    <w:rsid w:val="00050E6B"/>
    <w:rsid w:val="00050EE5"/>
    <w:rsid w:val="000511F0"/>
    <w:rsid w:val="000512D8"/>
    <w:rsid w:val="0005145D"/>
    <w:rsid w:val="00051598"/>
    <w:rsid w:val="00051CB9"/>
    <w:rsid w:val="00051D4D"/>
    <w:rsid w:val="00051F8A"/>
    <w:rsid w:val="0005210B"/>
    <w:rsid w:val="00052648"/>
    <w:rsid w:val="000526FD"/>
    <w:rsid w:val="000527C7"/>
    <w:rsid w:val="0005281D"/>
    <w:rsid w:val="00052CD9"/>
    <w:rsid w:val="00052DEF"/>
    <w:rsid w:val="00052E8F"/>
    <w:rsid w:val="0005307C"/>
    <w:rsid w:val="000533B9"/>
    <w:rsid w:val="000533F0"/>
    <w:rsid w:val="000535E3"/>
    <w:rsid w:val="00053A36"/>
    <w:rsid w:val="00053C63"/>
    <w:rsid w:val="00053DBC"/>
    <w:rsid w:val="00053EAC"/>
    <w:rsid w:val="000543CD"/>
    <w:rsid w:val="000545A3"/>
    <w:rsid w:val="0005469B"/>
    <w:rsid w:val="000546C1"/>
    <w:rsid w:val="000548D6"/>
    <w:rsid w:val="000549DE"/>
    <w:rsid w:val="00055231"/>
    <w:rsid w:val="000554B7"/>
    <w:rsid w:val="000555CA"/>
    <w:rsid w:val="0005591B"/>
    <w:rsid w:val="00055960"/>
    <w:rsid w:val="000559FD"/>
    <w:rsid w:val="00055D63"/>
    <w:rsid w:val="00056409"/>
    <w:rsid w:val="0005649A"/>
    <w:rsid w:val="00056791"/>
    <w:rsid w:val="000568D7"/>
    <w:rsid w:val="000568DD"/>
    <w:rsid w:val="00057084"/>
    <w:rsid w:val="000573EB"/>
    <w:rsid w:val="000574B0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4E4"/>
    <w:rsid w:val="00061755"/>
    <w:rsid w:val="0006192A"/>
    <w:rsid w:val="000619BB"/>
    <w:rsid w:val="00061B08"/>
    <w:rsid w:val="00061C4E"/>
    <w:rsid w:val="00061CC6"/>
    <w:rsid w:val="00061D13"/>
    <w:rsid w:val="00061D4A"/>
    <w:rsid w:val="00061E47"/>
    <w:rsid w:val="00061E76"/>
    <w:rsid w:val="00061F2F"/>
    <w:rsid w:val="00061FA4"/>
    <w:rsid w:val="00061FF7"/>
    <w:rsid w:val="00062093"/>
    <w:rsid w:val="000620B8"/>
    <w:rsid w:val="0006216C"/>
    <w:rsid w:val="000621C8"/>
    <w:rsid w:val="000621F7"/>
    <w:rsid w:val="000622B0"/>
    <w:rsid w:val="000623D3"/>
    <w:rsid w:val="00062437"/>
    <w:rsid w:val="0006248B"/>
    <w:rsid w:val="00062575"/>
    <w:rsid w:val="0006258A"/>
    <w:rsid w:val="0006265F"/>
    <w:rsid w:val="000629DA"/>
    <w:rsid w:val="00062AD0"/>
    <w:rsid w:val="00062C32"/>
    <w:rsid w:val="00062C9B"/>
    <w:rsid w:val="00062D6A"/>
    <w:rsid w:val="00062D8A"/>
    <w:rsid w:val="000632D7"/>
    <w:rsid w:val="000632E1"/>
    <w:rsid w:val="00063362"/>
    <w:rsid w:val="00063672"/>
    <w:rsid w:val="000638C0"/>
    <w:rsid w:val="00063957"/>
    <w:rsid w:val="00063B4A"/>
    <w:rsid w:val="00063BB9"/>
    <w:rsid w:val="00063D54"/>
    <w:rsid w:val="00063FA4"/>
    <w:rsid w:val="000640DB"/>
    <w:rsid w:val="00064381"/>
    <w:rsid w:val="0006453B"/>
    <w:rsid w:val="000645FE"/>
    <w:rsid w:val="0006460C"/>
    <w:rsid w:val="000646A7"/>
    <w:rsid w:val="00064A55"/>
    <w:rsid w:val="00064B1A"/>
    <w:rsid w:val="00064E76"/>
    <w:rsid w:val="0006509E"/>
    <w:rsid w:val="00065121"/>
    <w:rsid w:val="00065153"/>
    <w:rsid w:val="000656E1"/>
    <w:rsid w:val="00065716"/>
    <w:rsid w:val="00065874"/>
    <w:rsid w:val="00065C80"/>
    <w:rsid w:val="00065C8D"/>
    <w:rsid w:val="00065CB1"/>
    <w:rsid w:val="00066111"/>
    <w:rsid w:val="00066342"/>
    <w:rsid w:val="000665CA"/>
    <w:rsid w:val="0006663C"/>
    <w:rsid w:val="000666DD"/>
    <w:rsid w:val="000668A7"/>
    <w:rsid w:val="00066C72"/>
    <w:rsid w:val="00066E14"/>
    <w:rsid w:val="00066E95"/>
    <w:rsid w:val="0006725D"/>
    <w:rsid w:val="0006741B"/>
    <w:rsid w:val="000675DA"/>
    <w:rsid w:val="00067839"/>
    <w:rsid w:val="00067846"/>
    <w:rsid w:val="00067BBB"/>
    <w:rsid w:val="00067C94"/>
    <w:rsid w:val="00067CD0"/>
    <w:rsid w:val="00067D22"/>
    <w:rsid w:val="00067DEC"/>
    <w:rsid w:val="00070142"/>
    <w:rsid w:val="000702B3"/>
    <w:rsid w:val="00070715"/>
    <w:rsid w:val="00070900"/>
    <w:rsid w:val="00070A26"/>
    <w:rsid w:val="00070A5F"/>
    <w:rsid w:val="00070D5E"/>
    <w:rsid w:val="00070FC4"/>
    <w:rsid w:val="00070FD0"/>
    <w:rsid w:val="000710D1"/>
    <w:rsid w:val="0007112A"/>
    <w:rsid w:val="000712CE"/>
    <w:rsid w:val="00071380"/>
    <w:rsid w:val="00071458"/>
    <w:rsid w:val="00071888"/>
    <w:rsid w:val="00071F49"/>
    <w:rsid w:val="0007208F"/>
    <w:rsid w:val="0007212A"/>
    <w:rsid w:val="0007213F"/>
    <w:rsid w:val="000721BD"/>
    <w:rsid w:val="000723BB"/>
    <w:rsid w:val="00072470"/>
    <w:rsid w:val="0007262C"/>
    <w:rsid w:val="000726A8"/>
    <w:rsid w:val="00072BE4"/>
    <w:rsid w:val="00072DC0"/>
    <w:rsid w:val="000730A9"/>
    <w:rsid w:val="000730CF"/>
    <w:rsid w:val="000730D4"/>
    <w:rsid w:val="000731EF"/>
    <w:rsid w:val="0007345D"/>
    <w:rsid w:val="00073467"/>
    <w:rsid w:val="000735F7"/>
    <w:rsid w:val="0007371B"/>
    <w:rsid w:val="000738C6"/>
    <w:rsid w:val="0007390B"/>
    <w:rsid w:val="00073A03"/>
    <w:rsid w:val="00073A1F"/>
    <w:rsid w:val="00073E7D"/>
    <w:rsid w:val="00074143"/>
    <w:rsid w:val="00074495"/>
    <w:rsid w:val="000744FA"/>
    <w:rsid w:val="00074605"/>
    <w:rsid w:val="00074720"/>
    <w:rsid w:val="000747A9"/>
    <w:rsid w:val="00074A2D"/>
    <w:rsid w:val="00074DAF"/>
    <w:rsid w:val="0007509B"/>
    <w:rsid w:val="000751B4"/>
    <w:rsid w:val="00075313"/>
    <w:rsid w:val="000754D3"/>
    <w:rsid w:val="00075623"/>
    <w:rsid w:val="00075699"/>
    <w:rsid w:val="000758D7"/>
    <w:rsid w:val="000758F0"/>
    <w:rsid w:val="000758FF"/>
    <w:rsid w:val="00075918"/>
    <w:rsid w:val="0007599C"/>
    <w:rsid w:val="000759E5"/>
    <w:rsid w:val="00075A10"/>
    <w:rsid w:val="00075A87"/>
    <w:rsid w:val="00075D0D"/>
    <w:rsid w:val="00076284"/>
    <w:rsid w:val="00076434"/>
    <w:rsid w:val="00076831"/>
    <w:rsid w:val="00076B32"/>
    <w:rsid w:val="000770BE"/>
    <w:rsid w:val="00077273"/>
    <w:rsid w:val="0007745D"/>
    <w:rsid w:val="00077AC6"/>
    <w:rsid w:val="00077EED"/>
    <w:rsid w:val="00077F09"/>
    <w:rsid w:val="00080062"/>
    <w:rsid w:val="000800FC"/>
    <w:rsid w:val="000802D7"/>
    <w:rsid w:val="0008041C"/>
    <w:rsid w:val="00080798"/>
    <w:rsid w:val="000808C0"/>
    <w:rsid w:val="00080BD0"/>
    <w:rsid w:val="00080D1A"/>
    <w:rsid w:val="00080F9A"/>
    <w:rsid w:val="00080F9B"/>
    <w:rsid w:val="0008111C"/>
    <w:rsid w:val="000811A0"/>
    <w:rsid w:val="000812AD"/>
    <w:rsid w:val="0008138A"/>
    <w:rsid w:val="0008148E"/>
    <w:rsid w:val="00081C53"/>
    <w:rsid w:val="00081CD6"/>
    <w:rsid w:val="00081D42"/>
    <w:rsid w:val="00081E56"/>
    <w:rsid w:val="00081F06"/>
    <w:rsid w:val="0008212E"/>
    <w:rsid w:val="00082414"/>
    <w:rsid w:val="00082626"/>
    <w:rsid w:val="00082759"/>
    <w:rsid w:val="00082910"/>
    <w:rsid w:val="00082DD5"/>
    <w:rsid w:val="00082EDF"/>
    <w:rsid w:val="00082F02"/>
    <w:rsid w:val="0008312D"/>
    <w:rsid w:val="00083383"/>
    <w:rsid w:val="0008356D"/>
    <w:rsid w:val="000835DC"/>
    <w:rsid w:val="00083638"/>
    <w:rsid w:val="000839B3"/>
    <w:rsid w:val="00083C32"/>
    <w:rsid w:val="00083C56"/>
    <w:rsid w:val="00083CE5"/>
    <w:rsid w:val="00083E02"/>
    <w:rsid w:val="00083F46"/>
    <w:rsid w:val="0008400F"/>
    <w:rsid w:val="000840AD"/>
    <w:rsid w:val="000841AA"/>
    <w:rsid w:val="0008438D"/>
    <w:rsid w:val="0008464A"/>
    <w:rsid w:val="00084BF2"/>
    <w:rsid w:val="00084E9B"/>
    <w:rsid w:val="0008510A"/>
    <w:rsid w:val="000852E4"/>
    <w:rsid w:val="00085398"/>
    <w:rsid w:val="00085688"/>
    <w:rsid w:val="000858E6"/>
    <w:rsid w:val="00085D4F"/>
    <w:rsid w:val="000862E7"/>
    <w:rsid w:val="00086330"/>
    <w:rsid w:val="0008679E"/>
    <w:rsid w:val="00086ABE"/>
    <w:rsid w:val="00086BE5"/>
    <w:rsid w:val="00086EFC"/>
    <w:rsid w:val="00087299"/>
    <w:rsid w:val="00087319"/>
    <w:rsid w:val="000876E3"/>
    <w:rsid w:val="00087991"/>
    <w:rsid w:val="00087C9A"/>
    <w:rsid w:val="00087D77"/>
    <w:rsid w:val="00087DAB"/>
    <w:rsid w:val="00090108"/>
    <w:rsid w:val="00090340"/>
    <w:rsid w:val="0009082D"/>
    <w:rsid w:val="00090B25"/>
    <w:rsid w:val="00090B90"/>
    <w:rsid w:val="00090BB3"/>
    <w:rsid w:val="00090CF7"/>
    <w:rsid w:val="00090D2D"/>
    <w:rsid w:val="00091224"/>
    <w:rsid w:val="0009131C"/>
    <w:rsid w:val="0009152F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3D"/>
    <w:rsid w:val="00092337"/>
    <w:rsid w:val="00092559"/>
    <w:rsid w:val="000925ED"/>
    <w:rsid w:val="000927A3"/>
    <w:rsid w:val="000928B2"/>
    <w:rsid w:val="00092977"/>
    <w:rsid w:val="00092B62"/>
    <w:rsid w:val="00092C98"/>
    <w:rsid w:val="00092D1C"/>
    <w:rsid w:val="00092DCC"/>
    <w:rsid w:val="000931EA"/>
    <w:rsid w:val="00093516"/>
    <w:rsid w:val="000936ED"/>
    <w:rsid w:val="00093740"/>
    <w:rsid w:val="00093DD9"/>
    <w:rsid w:val="00093F26"/>
    <w:rsid w:val="0009423C"/>
    <w:rsid w:val="00094249"/>
    <w:rsid w:val="000942C3"/>
    <w:rsid w:val="00094589"/>
    <w:rsid w:val="0009468F"/>
    <w:rsid w:val="000946F5"/>
    <w:rsid w:val="0009492C"/>
    <w:rsid w:val="00094B4C"/>
    <w:rsid w:val="00094C60"/>
    <w:rsid w:val="00094C94"/>
    <w:rsid w:val="00094D9F"/>
    <w:rsid w:val="00095141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45"/>
    <w:rsid w:val="00097B75"/>
    <w:rsid w:val="00097D16"/>
    <w:rsid w:val="000A00C0"/>
    <w:rsid w:val="000A089B"/>
    <w:rsid w:val="000A0BD9"/>
    <w:rsid w:val="000A0F01"/>
    <w:rsid w:val="000A10B0"/>
    <w:rsid w:val="000A10B9"/>
    <w:rsid w:val="000A149B"/>
    <w:rsid w:val="000A1529"/>
    <w:rsid w:val="000A1559"/>
    <w:rsid w:val="000A1725"/>
    <w:rsid w:val="000A1762"/>
    <w:rsid w:val="000A1836"/>
    <w:rsid w:val="000A1EEF"/>
    <w:rsid w:val="000A2149"/>
    <w:rsid w:val="000A2151"/>
    <w:rsid w:val="000A23C1"/>
    <w:rsid w:val="000A29B0"/>
    <w:rsid w:val="000A2A72"/>
    <w:rsid w:val="000A3536"/>
    <w:rsid w:val="000A3543"/>
    <w:rsid w:val="000A3557"/>
    <w:rsid w:val="000A38D8"/>
    <w:rsid w:val="000A401A"/>
    <w:rsid w:val="000A413F"/>
    <w:rsid w:val="000A420C"/>
    <w:rsid w:val="000A4212"/>
    <w:rsid w:val="000A437A"/>
    <w:rsid w:val="000A450E"/>
    <w:rsid w:val="000A48C4"/>
    <w:rsid w:val="000A4B14"/>
    <w:rsid w:val="000A50CC"/>
    <w:rsid w:val="000A5109"/>
    <w:rsid w:val="000A528C"/>
    <w:rsid w:val="000A54C7"/>
    <w:rsid w:val="000A5D68"/>
    <w:rsid w:val="000A60B7"/>
    <w:rsid w:val="000A6279"/>
    <w:rsid w:val="000A6316"/>
    <w:rsid w:val="000A6680"/>
    <w:rsid w:val="000A6C35"/>
    <w:rsid w:val="000A70E8"/>
    <w:rsid w:val="000A71A6"/>
    <w:rsid w:val="000A71CB"/>
    <w:rsid w:val="000A790D"/>
    <w:rsid w:val="000A792C"/>
    <w:rsid w:val="000A79E4"/>
    <w:rsid w:val="000A7BD5"/>
    <w:rsid w:val="000A7C6E"/>
    <w:rsid w:val="000A7EEA"/>
    <w:rsid w:val="000A7F04"/>
    <w:rsid w:val="000B01DC"/>
    <w:rsid w:val="000B025D"/>
    <w:rsid w:val="000B081F"/>
    <w:rsid w:val="000B0AD6"/>
    <w:rsid w:val="000B0E74"/>
    <w:rsid w:val="000B0F64"/>
    <w:rsid w:val="000B10D2"/>
    <w:rsid w:val="000B111B"/>
    <w:rsid w:val="000B1127"/>
    <w:rsid w:val="000B1140"/>
    <w:rsid w:val="000B123B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809"/>
    <w:rsid w:val="000B29A1"/>
    <w:rsid w:val="000B2F55"/>
    <w:rsid w:val="000B3377"/>
    <w:rsid w:val="000B33C3"/>
    <w:rsid w:val="000B3492"/>
    <w:rsid w:val="000B351F"/>
    <w:rsid w:val="000B354B"/>
    <w:rsid w:val="000B35A7"/>
    <w:rsid w:val="000B3633"/>
    <w:rsid w:val="000B3742"/>
    <w:rsid w:val="000B3C17"/>
    <w:rsid w:val="000B3EF7"/>
    <w:rsid w:val="000B457D"/>
    <w:rsid w:val="000B481D"/>
    <w:rsid w:val="000B48CF"/>
    <w:rsid w:val="000B491E"/>
    <w:rsid w:val="000B4B18"/>
    <w:rsid w:val="000B4EBB"/>
    <w:rsid w:val="000B5521"/>
    <w:rsid w:val="000B5728"/>
    <w:rsid w:val="000B5758"/>
    <w:rsid w:val="000B59B5"/>
    <w:rsid w:val="000B5A1D"/>
    <w:rsid w:val="000B5A73"/>
    <w:rsid w:val="000B5BCA"/>
    <w:rsid w:val="000B62BB"/>
    <w:rsid w:val="000B64A9"/>
    <w:rsid w:val="000B6934"/>
    <w:rsid w:val="000B6AF7"/>
    <w:rsid w:val="000B6CAB"/>
    <w:rsid w:val="000B6FD1"/>
    <w:rsid w:val="000B7297"/>
    <w:rsid w:val="000B75C9"/>
    <w:rsid w:val="000B768B"/>
    <w:rsid w:val="000B771A"/>
    <w:rsid w:val="000B78AD"/>
    <w:rsid w:val="000B7A60"/>
    <w:rsid w:val="000B7A6B"/>
    <w:rsid w:val="000B7C0C"/>
    <w:rsid w:val="000B7F81"/>
    <w:rsid w:val="000C005A"/>
    <w:rsid w:val="000C008C"/>
    <w:rsid w:val="000C00A1"/>
    <w:rsid w:val="000C023C"/>
    <w:rsid w:val="000C025A"/>
    <w:rsid w:val="000C0453"/>
    <w:rsid w:val="000C0526"/>
    <w:rsid w:val="000C07FE"/>
    <w:rsid w:val="000C080D"/>
    <w:rsid w:val="000C08F0"/>
    <w:rsid w:val="000C0946"/>
    <w:rsid w:val="000C0A43"/>
    <w:rsid w:val="000C0A81"/>
    <w:rsid w:val="000C0D65"/>
    <w:rsid w:val="000C0E3F"/>
    <w:rsid w:val="000C0E96"/>
    <w:rsid w:val="000C0EDF"/>
    <w:rsid w:val="000C0F6A"/>
    <w:rsid w:val="000C10C8"/>
    <w:rsid w:val="000C151F"/>
    <w:rsid w:val="000C15C1"/>
    <w:rsid w:val="000C197C"/>
    <w:rsid w:val="000C19E0"/>
    <w:rsid w:val="000C19F0"/>
    <w:rsid w:val="000C1A58"/>
    <w:rsid w:val="000C1CA6"/>
    <w:rsid w:val="000C1CA8"/>
    <w:rsid w:val="000C24A6"/>
    <w:rsid w:val="000C2613"/>
    <w:rsid w:val="000C2638"/>
    <w:rsid w:val="000C26ED"/>
    <w:rsid w:val="000C32E5"/>
    <w:rsid w:val="000C3C5D"/>
    <w:rsid w:val="000C3D7A"/>
    <w:rsid w:val="000C3EF3"/>
    <w:rsid w:val="000C3FBC"/>
    <w:rsid w:val="000C3FEC"/>
    <w:rsid w:val="000C41A1"/>
    <w:rsid w:val="000C4231"/>
    <w:rsid w:val="000C4298"/>
    <w:rsid w:val="000C4304"/>
    <w:rsid w:val="000C4E71"/>
    <w:rsid w:val="000C4FB0"/>
    <w:rsid w:val="000C5981"/>
    <w:rsid w:val="000C5E21"/>
    <w:rsid w:val="000C5EC2"/>
    <w:rsid w:val="000C5EC4"/>
    <w:rsid w:val="000C63D1"/>
    <w:rsid w:val="000C6421"/>
    <w:rsid w:val="000C695B"/>
    <w:rsid w:val="000C6AE9"/>
    <w:rsid w:val="000C6AED"/>
    <w:rsid w:val="000C6B0B"/>
    <w:rsid w:val="000C6C18"/>
    <w:rsid w:val="000C6D34"/>
    <w:rsid w:val="000C6D57"/>
    <w:rsid w:val="000C6DE2"/>
    <w:rsid w:val="000C7107"/>
    <w:rsid w:val="000C7186"/>
    <w:rsid w:val="000C7354"/>
    <w:rsid w:val="000C738F"/>
    <w:rsid w:val="000C73F8"/>
    <w:rsid w:val="000C752A"/>
    <w:rsid w:val="000C7551"/>
    <w:rsid w:val="000C7697"/>
    <w:rsid w:val="000C779B"/>
    <w:rsid w:val="000C7B4E"/>
    <w:rsid w:val="000C7BAD"/>
    <w:rsid w:val="000D000F"/>
    <w:rsid w:val="000D0127"/>
    <w:rsid w:val="000D02D5"/>
    <w:rsid w:val="000D031E"/>
    <w:rsid w:val="000D059D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1DC4"/>
    <w:rsid w:val="000D2212"/>
    <w:rsid w:val="000D2530"/>
    <w:rsid w:val="000D2639"/>
    <w:rsid w:val="000D26C1"/>
    <w:rsid w:val="000D2878"/>
    <w:rsid w:val="000D2BA5"/>
    <w:rsid w:val="000D2BD1"/>
    <w:rsid w:val="000D2C0C"/>
    <w:rsid w:val="000D2DC1"/>
    <w:rsid w:val="000D302E"/>
    <w:rsid w:val="000D306C"/>
    <w:rsid w:val="000D38A4"/>
    <w:rsid w:val="000D3A0F"/>
    <w:rsid w:val="000D3B59"/>
    <w:rsid w:val="000D3D45"/>
    <w:rsid w:val="000D41FB"/>
    <w:rsid w:val="000D43A7"/>
    <w:rsid w:val="000D448F"/>
    <w:rsid w:val="000D44ED"/>
    <w:rsid w:val="000D4511"/>
    <w:rsid w:val="000D453F"/>
    <w:rsid w:val="000D45F1"/>
    <w:rsid w:val="000D46E0"/>
    <w:rsid w:val="000D4A95"/>
    <w:rsid w:val="000D4BD3"/>
    <w:rsid w:val="000D4D7C"/>
    <w:rsid w:val="000D4FC6"/>
    <w:rsid w:val="000D525E"/>
    <w:rsid w:val="000D54A6"/>
    <w:rsid w:val="000D56EC"/>
    <w:rsid w:val="000D589E"/>
    <w:rsid w:val="000D6057"/>
    <w:rsid w:val="000D60B9"/>
    <w:rsid w:val="000D6288"/>
    <w:rsid w:val="000D682A"/>
    <w:rsid w:val="000D68F0"/>
    <w:rsid w:val="000D6966"/>
    <w:rsid w:val="000D6B4C"/>
    <w:rsid w:val="000D6BEA"/>
    <w:rsid w:val="000D6C4F"/>
    <w:rsid w:val="000D6C62"/>
    <w:rsid w:val="000D6CDD"/>
    <w:rsid w:val="000D6EF5"/>
    <w:rsid w:val="000D71BB"/>
    <w:rsid w:val="000D72A4"/>
    <w:rsid w:val="000D74B9"/>
    <w:rsid w:val="000D76F3"/>
    <w:rsid w:val="000D7705"/>
    <w:rsid w:val="000D799C"/>
    <w:rsid w:val="000D79DC"/>
    <w:rsid w:val="000D7C62"/>
    <w:rsid w:val="000E03A7"/>
    <w:rsid w:val="000E04B6"/>
    <w:rsid w:val="000E0949"/>
    <w:rsid w:val="000E0BFC"/>
    <w:rsid w:val="000E0F39"/>
    <w:rsid w:val="000E117C"/>
    <w:rsid w:val="000E13A2"/>
    <w:rsid w:val="000E156C"/>
    <w:rsid w:val="000E18E5"/>
    <w:rsid w:val="000E19EF"/>
    <w:rsid w:val="000E1C8B"/>
    <w:rsid w:val="000E1E54"/>
    <w:rsid w:val="000E2722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3D16"/>
    <w:rsid w:val="000E3DE1"/>
    <w:rsid w:val="000E3FF4"/>
    <w:rsid w:val="000E40C9"/>
    <w:rsid w:val="000E44F6"/>
    <w:rsid w:val="000E45A9"/>
    <w:rsid w:val="000E46A9"/>
    <w:rsid w:val="000E46AB"/>
    <w:rsid w:val="000E47BA"/>
    <w:rsid w:val="000E4C1E"/>
    <w:rsid w:val="000E4CFC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BD0"/>
    <w:rsid w:val="000E5D6C"/>
    <w:rsid w:val="000E5E22"/>
    <w:rsid w:val="000E5EB3"/>
    <w:rsid w:val="000E62B1"/>
    <w:rsid w:val="000E66E6"/>
    <w:rsid w:val="000E67BA"/>
    <w:rsid w:val="000E690A"/>
    <w:rsid w:val="000E6A8C"/>
    <w:rsid w:val="000E6CEA"/>
    <w:rsid w:val="000E6D8F"/>
    <w:rsid w:val="000E705E"/>
    <w:rsid w:val="000E719D"/>
    <w:rsid w:val="000E74E0"/>
    <w:rsid w:val="000E7C0F"/>
    <w:rsid w:val="000E7D0A"/>
    <w:rsid w:val="000E7E13"/>
    <w:rsid w:val="000E7E57"/>
    <w:rsid w:val="000F0073"/>
    <w:rsid w:val="000F00CE"/>
    <w:rsid w:val="000F014E"/>
    <w:rsid w:val="000F01BC"/>
    <w:rsid w:val="000F01FE"/>
    <w:rsid w:val="000F0410"/>
    <w:rsid w:val="000F053D"/>
    <w:rsid w:val="000F0586"/>
    <w:rsid w:val="000F06B9"/>
    <w:rsid w:val="000F0702"/>
    <w:rsid w:val="000F0A39"/>
    <w:rsid w:val="000F0C0E"/>
    <w:rsid w:val="000F0D9B"/>
    <w:rsid w:val="000F0DC9"/>
    <w:rsid w:val="000F0EE5"/>
    <w:rsid w:val="000F141B"/>
    <w:rsid w:val="000F15BC"/>
    <w:rsid w:val="000F15E4"/>
    <w:rsid w:val="000F1830"/>
    <w:rsid w:val="000F1A44"/>
    <w:rsid w:val="000F1E68"/>
    <w:rsid w:val="000F21C0"/>
    <w:rsid w:val="000F23CE"/>
    <w:rsid w:val="000F2613"/>
    <w:rsid w:val="000F262E"/>
    <w:rsid w:val="000F2642"/>
    <w:rsid w:val="000F2899"/>
    <w:rsid w:val="000F2BFB"/>
    <w:rsid w:val="000F2D2E"/>
    <w:rsid w:val="000F2DC0"/>
    <w:rsid w:val="000F2E4A"/>
    <w:rsid w:val="000F2EC7"/>
    <w:rsid w:val="000F2EEB"/>
    <w:rsid w:val="000F332E"/>
    <w:rsid w:val="000F354B"/>
    <w:rsid w:val="000F35A7"/>
    <w:rsid w:val="000F391E"/>
    <w:rsid w:val="000F3BF1"/>
    <w:rsid w:val="000F3BF8"/>
    <w:rsid w:val="000F40A1"/>
    <w:rsid w:val="000F4328"/>
    <w:rsid w:val="000F4348"/>
    <w:rsid w:val="000F43E9"/>
    <w:rsid w:val="000F4605"/>
    <w:rsid w:val="000F482B"/>
    <w:rsid w:val="000F4D8A"/>
    <w:rsid w:val="000F54CC"/>
    <w:rsid w:val="000F56A0"/>
    <w:rsid w:val="000F56D8"/>
    <w:rsid w:val="000F574E"/>
    <w:rsid w:val="000F5B54"/>
    <w:rsid w:val="000F5F6C"/>
    <w:rsid w:val="000F6007"/>
    <w:rsid w:val="000F627E"/>
    <w:rsid w:val="000F67D3"/>
    <w:rsid w:val="000F696F"/>
    <w:rsid w:val="000F69E0"/>
    <w:rsid w:val="000F6BF7"/>
    <w:rsid w:val="000F6C1C"/>
    <w:rsid w:val="000F6C43"/>
    <w:rsid w:val="000F6CFF"/>
    <w:rsid w:val="000F6E76"/>
    <w:rsid w:val="000F6FD7"/>
    <w:rsid w:val="000F703B"/>
    <w:rsid w:val="000F72D6"/>
    <w:rsid w:val="000F7566"/>
    <w:rsid w:val="000F7866"/>
    <w:rsid w:val="000F791F"/>
    <w:rsid w:val="000F7A19"/>
    <w:rsid w:val="000F7A2D"/>
    <w:rsid w:val="000F7D65"/>
    <w:rsid w:val="000F7DAD"/>
    <w:rsid w:val="000F7DDA"/>
    <w:rsid w:val="000F7F99"/>
    <w:rsid w:val="001001B8"/>
    <w:rsid w:val="001002F4"/>
    <w:rsid w:val="0010035A"/>
    <w:rsid w:val="0010041A"/>
    <w:rsid w:val="0010048B"/>
    <w:rsid w:val="00100AE5"/>
    <w:rsid w:val="00100C49"/>
    <w:rsid w:val="00100DCD"/>
    <w:rsid w:val="00100F4E"/>
    <w:rsid w:val="00100F58"/>
    <w:rsid w:val="00100F9F"/>
    <w:rsid w:val="00101154"/>
    <w:rsid w:val="0010143A"/>
    <w:rsid w:val="001015AE"/>
    <w:rsid w:val="00101714"/>
    <w:rsid w:val="001018ED"/>
    <w:rsid w:val="00101B2D"/>
    <w:rsid w:val="0010221C"/>
    <w:rsid w:val="001024B3"/>
    <w:rsid w:val="00102869"/>
    <w:rsid w:val="001029DB"/>
    <w:rsid w:val="00102A27"/>
    <w:rsid w:val="00102C43"/>
    <w:rsid w:val="001036D4"/>
    <w:rsid w:val="00103989"/>
    <w:rsid w:val="00103A58"/>
    <w:rsid w:val="00103DE9"/>
    <w:rsid w:val="0010411E"/>
    <w:rsid w:val="001042A4"/>
    <w:rsid w:val="001042E6"/>
    <w:rsid w:val="00104BCF"/>
    <w:rsid w:val="00104CA5"/>
    <w:rsid w:val="00104D03"/>
    <w:rsid w:val="00104D45"/>
    <w:rsid w:val="00104ED3"/>
    <w:rsid w:val="001052C0"/>
    <w:rsid w:val="00105617"/>
    <w:rsid w:val="0010568C"/>
    <w:rsid w:val="00105CB6"/>
    <w:rsid w:val="001060A3"/>
    <w:rsid w:val="001060AF"/>
    <w:rsid w:val="00106200"/>
    <w:rsid w:val="00106220"/>
    <w:rsid w:val="001063FC"/>
    <w:rsid w:val="0010650D"/>
    <w:rsid w:val="00106683"/>
    <w:rsid w:val="001069DB"/>
    <w:rsid w:val="001070BC"/>
    <w:rsid w:val="001070DA"/>
    <w:rsid w:val="00107393"/>
    <w:rsid w:val="00107578"/>
    <w:rsid w:val="00107622"/>
    <w:rsid w:val="001077C4"/>
    <w:rsid w:val="0010782D"/>
    <w:rsid w:val="00107952"/>
    <w:rsid w:val="00107BE3"/>
    <w:rsid w:val="00107F17"/>
    <w:rsid w:val="001100FD"/>
    <w:rsid w:val="001101C4"/>
    <w:rsid w:val="001109E4"/>
    <w:rsid w:val="00110A7F"/>
    <w:rsid w:val="00110B05"/>
    <w:rsid w:val="00110CB7"/>
    <w:rsid w:val="0011101B"/>
    <w:rsid w:val="0011105D"/>
    <w:rsid w:val="00111342"/>
    <w:rsid w:val="0011158C"/>
    <w:rsid w:val="00111939"/>
    <w:rsid w:val="00111CDF"/>
    <w:rsid w:val="00111EB9"/>
    <w:rsid w:val="001121EC"/>
    <w:rsid w:val="00112213"/>
    <w:rsid w:val="0011257D"/>
    <w:rsid w:val="00112760"/>
    <w:rsid w:val="00112887"/>
    <w:rsid w:val="00112B36"/>
    <w:rsid w:val="00112F57"/>
    <w:rsid w:val="00112FAA"/>
    <w:rsid w:val="00113195"/>
    <w:rsid w:val="001132AD"/>
    <w:rsid w:val="00113550"/>
    <w:rsid w:val="00113685"/>
    <w:rsid w:val="0011390B"/>
    <w:rsid w:val="00113CF8"/>
    <w:rsid w:val="00113DB2"/>
    <w:rsid w:val="001141CD"/>
    <w:rsid w:val="00114240"/>
    <w:rsid w:val="001143EF"/>
    <w:rsid w:val="0011477F"/>
    <w:rsid w:val="00114BFB"/>
    <w:rsid w:val="00114DE9"/>
    <w:rsid w:val="001152C3"/>
    <w:rsid w:val="001153E6"/>
    <w:rsid w:val="00115403"/>
    <w:rsid w:val="00115422"/>
    <w:rsid w:val="00115547"/>
    <w:rsid w:val="0011583C"/>
    <w:rsid w:val="00115A17"/>
    <w:rsid w:val="00115AB2"/>
    <w:rsid w:val="00115C40"/>
    <w:rsid w:val="00115C54"/>
    <w:rsid w:val="00115D25"/>
    <w:rsid w:val="00115FC2"/>
    <w:rsid w:val="00116267"/>
    <w:rsid w:val="0011632B"/>
    <w:rsid w:val="001164DE"/>
    <w:rsid w:val="0011650A"/>
    <w:rsid w:val="001166D0"/>
    <w:rsid w:val="001168A9"/>
    <w:rsid w:val="00116D56"/>
    <w:rsid w:val="001174E0"/>
    <w:rsid w:val="001175CB"/>
    <w:rsid w:val="00117776"/>
    <w:rsid w:val="00117912"/>
    <w:rsid w:val="00117EB1"/>
    <w:rsid w:val="00117FA8"/>
    <w:rsid w:val="00120049"/>
    <w:rsid w:val="00120126"/>
    <w:rsid w:val="00120302"/>
    <w:rsid w:val="001203E0"/>
    <w:rsid w:val="00120A1D"/>
    <w:rsid w:val="00120A81"/>
    <w:rsid w:val="00120C92"/>
    <w:rsid w:val="00120CD2"/>
    <w:rsid w:val="00120FF7"/>
    <w:rsid w:val="00121026"/>
    <w:rsid w:val="00121271"/>
    <w:rsid w:val="00121495"/>
    <w:rsid w:val="001214BA"/>
    <w:rsid w:val="00121707"/>
    <w:rsid w:val="0012173E"/>
    <w:rsid w:val="0012174C"/>
    <w:rsid w:val="00121760"/>
    <w:rsid w:val="00121778"/>
    <w:rsid w:val="001217F7"/>
    <w:rsid w:val="001219E9"/>
    <w:rsid w:val="00121B39"/>
    <w:rsid w:val="00121CDB"/>
    <w:rsid w:val="0012211F"/>
    <w:rsid w:val="001222A1"/>
    <w:rsid w:val="00122347"/>
    <w:rsid w:val="001225F9"/>
    <w:rsid w:val="0012263F"/>
    <w:rsid w:val="00122714"/>
    <w:rsid w:val="001227C5"/>
    <w:rsid w:val="00122D82"/>
    <w:rsid w:val="00122DF2"/>
    <w:rsid w:val="00122ECA"/>
    <w:rsid w:val="00122F2F"/>
    <w:rsid w:val="00122F95"/>
    <w:rsid w:val="00122FA0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9C"/>
    <w:rsid w:val="001260AE"/>
    <w:rsid w:val="00126172"/>
    <w:rsid w:val="0012622C"/>
    <w:rsid w:val="001263FB"/>
    <w:rsid w:val="00126502"/>
    <w:rsid w:val="0012669B"/>
    <w:rsid w:val="0012671E"/>
    <w:rsid w:val="001268F8"/>
    <w:rsid w:val="00126AFA"/>
    <w:rsid w:val="00126B3A"/>
    <w:rsid w:val="00126C10"/>
    <w:rsid w:val="00126C40"/>
    <w:rsid w:val="00127048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B10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18"/>
    <w:rsid w:val="00131A81"/>
    <w:rsid w:val="00131DA6"/>
    <w:rsid w:val="00131E44"/>
    <w:rsid w:val="00131E4D"/>
    <w:rsid w:val="00131EA5"/>
    <w:rsid w:val="00131EAA"/>
    <w:rsid w:val="00132190"/>
    <w:rsid w:val="0013236B"/>
    <w:rsid w:val="0013248F"/>
    <w:rsid w:val="001327AE"/>
    <w:rsid w:val="00132BFA"/>
    <w:rsid w:val="00132E02"/>
    <w:rsid w:val="00132F12"/>
    <w:rsid w:val="001330CD"/>
    <w:rsid w:val="00133A1D"/>
    <w:rsid w:val="00133ABB"/>
    <w:rsid w:val="00133AFA"/>
    <w:rsid w:val="00133C11"/>
    <w:rsid w:val="00133C9C"/>
    <w:rsid w:val="00133E05"/>
    <w:rsid w:val="0013404E"/>
    <w:rsid w:val="0013435B"/>
    <w:rsid w:val="001345BA"/>
    <w:rsid w:val="00134632"/>
    <w:rsid w:val="0013474C"/>
    <w:rsid w:val="00134827"/>
    <w:rsid w:val="001348B1"/>
    <w:rsid w:val="00134A81"/>
    <w:rsid w:val="00134BB8"/>
    <w:rsid w:val="00134C2A"/>
    <w:rsid w:val="00134CDB"/>
    <w:rsid w:val="00134CDE"/>
    <w:rsid w:val="00134CEA"/>
    <w:rsid w:val="00134D32"/>
    <w:rsid w:val="00134D61"/>
    <w:rsid w:val="0013528E"/>
    <w:rsid w:val="0013533C"/>
    <w:rsid w:val="00135860"/>
    <w:rsid w:val="001361F3"/>
    <w:rsid w:val="00136B6C"/>
    <w:rsid w:val="00136C1E"/>
    <w:rsid w:val="00136CD5"/>
    <w:rsid w:val="00136DBE"/>
    <w:rsid w:val="0013706F"/>
    <w:rsid w:val="0013775B"/>
    <w:rsid w:val="00137D22"/>
    <w:rsid w:val="00137D48"/>
    <w:rsid w:val="00137D73"/>
    <w:rsid w:val="00137D7E"/>
    <w:rsid w:val="00137DA7"/>
    <w:rsid w:val="00137E42"/>
    <w:rsid w:val="00137F08"/>
    <w:rsid w:val="00140408"/>
    <w:rsid w:val="0014044C"/>
    <w:rsid w:val="00140720"/>
    <w:rsid w:val="001408A2"/>
    <w:rsid w:val="00140900"/>
    <w:rsid w:val="00140A84"/>
    <w:rsid w:val="00140BAF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1C9F"/>
    <w:rsid w:val="00142008"/>
    <w:rsid w:val="00142021"/>
    <w:rsid w:val="001423AE"/>
    <w:rsid w:val="00142920"/>
    <w:rsid w:val="00142B82"/>
    <w:rsid w:val="00142CD3"/>
    <w:rsid w:val="00142F34"/>
    <w:rsid w:val="00143070"/>
    <w:rsid w:val="00143580"/>
    <w:rsid w:val="001438A3"/>
    <w:rsid w:val="00143BB7"/>
    <w:rsid w:val="00143C80"/>
    <w:rsid w:val="00143F43"/>
    <w:rsid w:val="00144226"/>
    <w:rsid w:val="001444CD"/>
    <w:rsid w:val="00144546"/>
    <w:rsid w:val="001446D6"/>
    <w:rsid w:val="00144A50"/>
    <w:rsid w:val="00144AF3"/>
    <w:rsid w:val="00144B08"/>
    <w:rsid w:val="00144C6B"/>
    <w:rsid w:val="00144CB1"/>
    <w:rsid w:val="00144E5E"/>
    <w:rsid w:val="00145269"/>
    <w:rsid w:val="001455E8"/>
    <w:rsid w:val="001456E8"/>
    <w:rsid w:val="001458C3"/>
    <w:rsid w:val="00145918"/>
    <w:rsid w:val="001460CA"/>
    <w:rsid w:val="001464B2"/>
    <w:rsid w:val="001465C5"/>
    <w:rsid w:val="001465CA"/>
    <w:rsid w:val="001467DB"/>
    <w:rsid w:val="0014692E"/>
    <w:rsid w:val="0014696C"/>
    <w:rsid w:val="001469DA"/>
    <w:rsid w:val="00146B4F"/>
    <w:rsid w:val="00146B53"/>
    <w:rsid w:val="00146D6C"/>
    <w:rsid w:val="00147193"/>
    <w:rsid w:val="001472BD"/>
    <w:rsid w:val="0014731E"/>
    <w:rsid w:val="001473D6"/>
    <w:rsid w:val="001473D8"/>
    <w:rsid w:val="00147585"/>
    <w:rsid w:val="001475CA"/>
    <w:rsid w:val="0014775B"/>
    <w:rsid w:val="001477C7"/>
    <w:rsid w:val="00147807"/>
    <w:rsid w:val="00147AB3"/>
    <w:rsid w:val="00147CAF"/>
    <w:rsid w:val="00147E0A"/>
    <w:rsid w:val="0015008E"/>
    <w:rsid w:val="0015022A"/>
    <w:rsid w:val="0015023E"/>
    <w:rsid w:val="00150483"/>
    <w:rsid w:val="001508EE"/>
    <w:rsid w:val="00150A2B"/>
    <w:rsid w:val="00150BAC"/>
    <w:rsid w:val="00150CDA"/>
    <w:rsid w:val="00150DCB"/>
    <w:rsid w:val="00150F1F"/>
    <w:rsid w:val="00150FEA"/>
    <w:rsid w:val="00151027"/>
    <w:rsid w:val="00151052"/>
    <w:rsid w:val="00151106"/>
    <w:rsid w:val="00151165"/>
    <w:rsid w:val="00151514"/>
    <w:rsid w:val="00151987"/>
    <w:rsid w:val="00151AFE"/>
    <w:rsid w:val="00151DAA"/>
    <w:rsid w:val="001522D6"/>
    <w:rsid w:val="0015253E"/>
    <w:rsid w:val="00152959"/>
    <w:rsid w:val="001529E2"/>
    <w:rsid w:val="00152A30"/>
    <w:rsid w:val="00152B06"/>
    <w:rsid w:val="00152B69"/>
    <w:rsid w:val="00152C71"/>
    <w:rsid w:val="00152D53"/>
    <w:rsid w:val="00152D70"/>
    <w:rsid w:val="00152E12"/>
    <w:rsid w:val="00152EB6"/>
    <w:rsid w:val="00152F30"/>
    <w:rsid w:val="00152F50"/>
    <w:rsid w:val="001530F5"/>
    <w:rsid w:val="001530FC"/>
    <w:rsid w:val="00153137"/>
    <w:rsid w:val="0015313B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65"/>
    <w:rsid w:val="001564DB"/>
    <w:rsid w:val="00156735"/>
    <w:rsid w:val="001567FB"/>
    <w:rsid w:val="00156AD5"/>
    <w:rsid w:val="00156E5A"/>
    <w:rsid w:val="00156F55"/>
    <w:rsid w:val="00157052"/>
    <w:rsid w:val="00157515"/>
    <w:rsid w:val="001577ED"/>
    <w:rsid w:val="00157BDF"/>
    <w:rsid w:val="00157DF1"/>
    <w:rsid w:val="00157F12"/>
    <w:rsid w:val="00157F8B"/>
    <w:rsid w:val="00160399"/>
    <w:rsid w:val="00160485"/>
    <w:rsid w:val="001607A4"/>
    <w:rsid w:val="00160A55"/>
    <w:rsid w:val="00160B3F"/>
    <w:rsid w:val="00160B4B"/>
    <w:rsid w:val="00160DEC"/>
    <w:rsid w:val="00160FCF"/>
    <w:rsid w:val="00160FE5"/>
    <w:rsid w:val="0016113B"/>
    <w:rsid w:val="001613A3"/>
    <w:rsid w:val="00161470"/>
    <w:rsid w:val="00161822"/>
    <w:rsid w:val="00161E97"/>
    <w:rsid w:val="001620C9"/>
    <w:rsid w:val="00162181"/>
    <w:rsid w:val="00162330"/>
    <w:rsid w:val="001623F0"/>
    <w:rsid w:val="00162422"/>
    <w:rsid w:val="001624E1"/>
    <w:rsid w:val="00162DA1"/>
    <w:rsid w:val="00162EBB"/>
    <w:rsid w:val="00162F80"/>
    <w:rsid w:val="0016317E"/>
    <w:rsid w:val="0016327D"/>
    <w:rsid w:val="0016333F"/>
    <w:rsid w:val="001633AA"/>
    <w:rsid w:val="001634F8"/>
    <w:rsid w:val="00163550"/>
    <w:rsid w:val="00163556"/>
    <w:rsid w:val="001639EE"/>
    <w:rsid w:val="00163BAA"/>
    <w:rsid w:val="00163FEF"/>
    <w:rsid w:val="00164176"/>
    <w:rsid w:val="00164A67"/>
    <w:rsid w:val="00164BCE"/>
    <w:rsid w:val="00164C56"/>
    <w:rsid w:val="00164E10"/>
    <w:rsid w:val="001651A0"/>
    <w:rsid w:val="0016529D"/>
    <w:rsid w:val="00165472"/>
    <w:rsid w:val="00165B75"/>
    <w:rsid w:val="00165BA4"/>
    <w:rsid w:val="00165F49"/>
    <w:rsid w:val="00165FA6"/>
    <w:rsid w:val="00166450"/>
    <w:rsid w:val="00166676"/>
    <w:rsid w:val="0016677E"/>
    <w:rsid w:val="0016678C"/>
    <w:rsid w:val="0016696C"/>
    <w:rsid w:val="001669F5"/>
    <w:rsid w:val="00166A24"/>
    <w:rsid w:val="00166A39"/>
    <w:rsid w:val="00166C2A"/>
    <w:rsid w:val="00166D0C"/>
    <w:rsid w:val="00166EAE"/>
    <w:rsid w:val="0016711F"/>
    <w:rsid w:val="00167374"/>
    <w:rsid w:val="001673AA"/>
    <w:rsid w:val="0016750C"/>
    <w:rsid w:val="001676A2"/>
    <w:rsid w:val="001679BD"/>
    <w:rsid w:val="00167CBC"/>
    <w:rsid w:val="00170686"/>
    <w:rsid w:val="001707BE"/>
    <w:rsid w:val="001707C5"/>
    <w:rsid w:val="001708AF"/>
    <w:rsid w:val="00170908"/>
    <w:rsid w:val="00170A41"/>
    <w:rsid w:val="00170DA6"/>
    <w:rsid w:val="001719C5"/>
    <w:rsid w:val="00171A52"/>
    <w:rsid w:val="00171A8A"/>
    <w:rsid w:val="00171B16"/>
    <w:rsid w:val="00171B3F"/>
    <w:rsid w:val="00171BE7"/>
    <w:rsid w:val="00171D05"/>
    <w:rsid w:val="0017215F"/>
    <w:rsid w:val="0017252C"/>
    <w:rsid w:val="0017257A"/>
    <w:rsid w:val="001726B2"/>
    <w:rsid w:val="00172D71"/>
    <w:rsid w:val="00172DFE"/>
    <w:rsid w:val="00172E04"/>
    <w:rsid w:val="00172F7F"/>
    <w:rsid w:val="00173137"/>
    <w:rsid w:val="001731C2"/>
    <w:rsid w:val="00173584"/>
    <w:rsid w:val="001735F1"/>
    <w:rsid w:val="00173860"/>
    <w:rsid w:val="0017386E"/>
    <w:rsid w:val="00173C57"/>
    <w:rsid w:val="00173CC6"/>
    <w:rsid w:val="00174035"/>
    <w:rsid w:val="001741B9"/>
    <w:rsid w:val="00174294"/>
    <w:rsid w:val="001742E7"/>
    <w:rsid w:val="00174378"/>
    <w:rsid w:val="001743B5"/>
    <w:rsid w:val="00174484"/>
    <w:rsid w:val="00174726"/>
    <w:rsid w:val="0017489E"/>
    <w:rsid w:val="00174946"/>
    <w:rsid w:val="00174B6E"/>
    <w:rsid w:val="00175025"/>
    <w:rsid w:val="001750CC"/>
    <w:rsid w:val="001753CD"/>
    <w:rsid w:val="00175405"/>
    <w:rsid w:val="00175ED3"/>
    <w:rsid w:val="00175FDB"/>
    <w:rsid w:val="0017620E"/>
    <w:rsid w:val="00176273"/>
    <w:rsid w:val="001762F1"/>
    <w:rsid w:val="00176384"/>
    <w:rsid w:val="00176551"/>
    <w:rsid w:val="00176598"/>
    <w:rsid w:val="00176808"/>
    <w:rsid w:val="0017684A"/>
    <w:rsid w:val="0017696D"/>
    <w:rsid w:val="001769FA"/>
    <w:rsid w:val="00176A81"/>
    <w:rsid w:val="001770C5"/>
    <w:rsid w:val="0017718F"/>
    <w:rsid w:val="00177235"/>
    <w:rsid w:val="001776AB"/>
    <w:rsid w:val="00177A89"/>
    <w:rsid w:val="00177CC2"/>
    <w:rsid w:val="00177D73"/>
    <w:rsid w:val="0018010C"/>
    <w:rsid w:val="00180433"/>
    <w:rsid w:val="001804CD"/>
    <w:rsid w:val="0018064C"/>
    <w:rsid w:val="001808C6"/>
    <w:rsid w:val="00180DB7"/>
    <w:rsid w:val="00180F55"/>
    <w:rsid w:val="0018159A"/>
    <w:rsid w:val="0018162D"/>
    <w:rsid w:val="00181957"/>
    <w:rsid w:val="00181E64"/>
    <w:rsid w:val="00181FE1"/>
    <w:rsid w:val="0018219B"/>
    <w:rsid w:val="0018232A"/>
    <w:rsid w:val="001825B6"/>
    <w:rsid w:val="00182924"/>
    <w:rsid w:val="001829C5"/>
    <w:rsid w:val="00182A17"/>
    <w:rsid w:val="00183031"/>
    <w:rsid w:val="001833FE"/>
    <w:rsid w:val="001834B8"/>
    <w:rsid w:val="0018353C"/>
    <w:rsid w:val="001838F4"/>
    <w:rsid w:val="00183A4E"/>
    <w:rsid w:val="00183DD0"/>
    <w:rsid w:val="00183F84"/>
    <w:rsid w:val="00184042"/>
    <w:rsid w:val="00184450"/>
    <w:rsid w:val="001844A6"/>
    <w:rsid w:val="00184541"/>
    <w:rsid w:val="0018474B"/>
    <w:rsid w:val="00184830"/>
    <w:rsid w:val="00184878"/>
    <w:rsid w:val="00184983"/>
    <w:rsid w:val="00184BD9"/>
    <w:rsid w:val="00185151"/>
    <w:rsid w:val="001853F3"/>
    <w:rsid w:val="001857A4"/>
    <w:rsid w:val="00185B0D"/>
    <w:rsid w:val="00185BC8"/>
    <w:rsid w:val="001861E7"/>
    <w:rsid w:val="001862EE"/>
    <w:rsid w:val="00186537"/>
    <w:rsid w:val="00186892"/>
    <w:rsid w:val="001869B7"/>
    <w:rsid w:val="00186A06"/>
    <w:rsid w:val="00186ABE"/>
    <w:rsid w:val="00186B38"/>
    <w:rsid w:val="00186C19"/>
    <w:rsid w:val="00186E60"/>
    <w:rsid w:val="0018724F"/>
    <w:rsid w:val="001873BC"/>
    <w:rsid w:val="00187446"/>
    <w:rsid w:val="001875B8"/>
    <w:rsid w:val="00187644"/>
    <w:rsid w:val="001879C7"/>
    <w:rsid w:val="00187B75"/>
    <w:rsid w:val="00187C9F"/>
    <w:rsid w:val="00187EE2"/>
    <w:rsid w:val="00187EED"/>
    <w:rsid w:val="00187F8A"/>
    <w:rsid w:val="00190016"/>
    <w:rsid w:val="001901BC"/>
    <w:rsid w:val="0019026C"/>
    <w:rsid w:val="00190294"/>
    <w:rsid w:val="001902B8"/>
    <w:rsid w:val="00190320"/>
    <w:rsid w:val="0019033E"/>
    <w:rsid w:val="00190712"/>
    <w:rsid w:val="001908DE"/>
    <w:rsid w:val="00190949"/>
    <w:rsid w:val="0019096C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4A9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103"/>
    <w:rsid w:val="001944F3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6541"/>
    <w:rsid w:val="001969F6"/>
    <w:rsid w:val="00196BA9"/>
    <w:rsid w:val="00197024"/>
    <w:rsid w:val="00197071"/>
    <w:rsid w:val="001970F3"/>
    <w:rsid w:val="0019727A"/>
    <w:rsid w:val="00197628"/>
    <w:rsid w:val="00197698"/>
    <w:rsid w:val="001977BE"/>
    <w:rsid w:val="00197EC9"/>
    <w:rsid w:val="00197F7A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A32"/>
    <w:rsid w:val="001A1CA2"/>
    <w:rsid w:val="001A2216"/>
    <w:rsid w:val="001A22E6"/>
    <w:rsid w:val="001A243B"/>
    <w:rsid w:val="001A2744"/>
    <w:rsid w:val="001A27E7"/>
    <w:rsid w:val="001A2E9D"/>
    <w:rsid w:val="001A3142"/>
    <w:rsid w:val="001A31E3"/>
    <w:rsid w:val="001A3202"/>
    <w:rsid w:val="001A3207"/>
    <w:rsid w:val="001A3234"/>
    <w:rsid w:val="001A32E3"/>
    <w:rsid w:val="001A3320"/>
    <w:rsid w:val="001A3470"/>
    <w:rsid w:val="001A34CC"/>
    <w:rsid w:val="001A3808"/>
    <w:rsid w:val="001A39A7"/>
    <w:rsid w:val="001A3C67"/>
    <w:rsid w:val="001A40B4"/>
    <w:rsid w:val="001A4206"/>
    <w:rsid w:val="001A442C"/>
    <w:rsid w:val="001A4433"/>
    <w:rsid w:val="001A44C9"/>
    <w:rsid w:val="001A45D0"/>
    <w:rsid w:val="001A480E"/>
    <w:rsid w:val="001A4962"/>
    <w:rsid w:val="001A4A85"/>
    <w:rsid w:val="001A4D92"/>
    <w:rsid w:val="001A4F02"/>
    <w:rsid w:val="001A5051"/>
    <w:rsid w:val="001A52EE"/>
    <w:rsid w:val="001A5428"/>
    <w:rsid w:val="001A54B4"/>
    <w:rsid w:val="001A56D6"/>
    <w:rsid w:val="001A57AC"/>
    <w:rsid w:val="001A593C"/>
    <w:rsid w:val="001A598A"/>
    <w:rsid w:val="001A5C3D"/>
    <w:rsid w:val="001A5E20"/>
    <w:rsid w:val="001A61F9"/>
    <w:rsid w:val="001A62B5"/>
    <w:rsid w:val="001A62E0"/>
    <w:rsid w:val="001A6542"/>
    <w:rsid w:val="001A6544"/>
    <w:rsid w:val="001A67D1"/>
    <w:rsid w:val="001A6C9B"/>
    <w:rsid w:val="001A6DEB"/>
    <w:rsid w:val="001A6DEF"/>
    <w:rsid w:val="001A6E3D"/>
    <w:rsid w:val="001A721C"/>
    <w:rsid w:val="001A730E"/>
    <w:rsid w:val="001A739C"/>
    <w:rsid w:val="001A73C5"/>
    <w:rsid w:val="001A75A1"/>
    <w:rsid w:val="001A7829"/>
    <w:rsid w:val="001A7A14"/>
    <w:rsid w:val="001A7BF3"/>
    <w:rsid w:val="001A7D6E"/>
    <w:rsid w:val="001A7DB3"/>
    <w:rsid w:val="001A7E3E"/>
    <w:rsid w:val="001A7F6F"/>
    <w:rsid w:val="001B064D"/>
    <w:rsid w:val="001B0DFB"/>
    <w:rsid w:val="001B0F39"/>
    <w:rsid w:val="001B0F90"/>
    <w:rsid w:val="001B135E"/>
    <w:rsid w:val="001B1485"/>
    <w:rsid w:val="001B1617"/>
    <w:rsid w:val="001B177D"/>
    <w:rsid w:val="001B1997"/>
    <w:rsid w:val="001B1A6E"/>
    <w:rsid w:val="001B1C98"/>
    <w:rsid w:val="001B250D"/>
    <w:rsid w:val="001B25A3"/>
    <w:rsid w:val="001B26AC"/>
    <w:rsid w:val="001B290F"/>
    <w:rsid w:val="001B2941"/>
    <w:rsid w:val="001B2A22"/>
    <w:rsid w:val="001B2A5E"/>
    <w:rsid w:val="001B2A7C"/>
    <w:rsid w:val="001B2B36"/>
    <w:rsid w:val="001B310C"/>
    <w:rsid w:val="001B31E4"/>
    <w:rsid w:val="001B35AB"/>
    <w:rsid w:val="001B3D5A"/>
    <w:rsid w:val="001B3D9B"/>
    <w:rsid w:val="001B4001"/>
    <w:rsid w:val="001B4067"/>
    <w:rsid w:val="001B4151"/>
    <w:rsid w:val="001B41B5"/>
    <w:rsid w:val="001B49A5"/>
    <w:rsid w:val="001B4A59"/>
    <w:rsid w:val="001B4ADD"/>
    <w:rsid w:val="001B4D84"/>
    <w:rsid w:val="001B4E13"/>
    <w:rsid w:val="001B5206"/>
    <w:rsid w:val="001B5390"/>
    <w:rsid w:val="001B55F2"/>
    <w:rsid w:val="001B599F"/>
    <w:rsid w:val="001B5A9F"/>
    <w:rsid w:val="001B5BEB"/>
    <w:rsid w:val="001B62AF"/>
    <w:rsid w:val="001B62E6"/>
    <w:rsid w:val="001B6335"/>
    <w:rsid w:val="001B654F"/>
    <w:rsid w:val="001B6590"/>
    <w:rsid w:val="001B669F"/>
    <w:rsid w:val="001B66EE"/>
    <w:rsid w:val="001B698A"/>
    <w:rsid w:val="001B6ABE"/>
    <w:rsid w:val="001B6DFD"/>
    <w:rsid w:val="001B6EB2"/>
    <w:rsid w:val="001B73BD"/>
    <w:rsid w:val="001B73CD"/>
    <w:rsid w:val="001B75BF"/>
    <w:rsid w:val="001B77CD"/>
    <w:rsid w:val="001B7DFE"/>
    <w:rsid w:val="001C008A"/>
    <w:rsid w:val="001C01C5"/>
    <w:rsid w:val="001C0319"/>
    <w:rsid w:val="001C069F"/>
    <w:rsid w:val="001C0700"/>
    <w:rsid w:val="001C07C5"/>
    <w:rsid w:val="001C093C"/>
    <w:rsid w:val="001C09C2"/>
    <w:rsid w:val="001C0E2E"/>
    <w:rsid w:val="001C0EF3"/>
    <w:rsid w:val="001C0FF2"/>
    <w:rsid w:val="001C1100"/>
    <w:rsid w:val="001C1299"/>
    <w:rsid w:val="001C1380"/>
    <w:rsid w:val="001C15B2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00D"/>
    <w:rsid w:val="001C3124"/>
    <w:rsid w:val="001C3374"/>
    <w:rsid w:val="001C33D6"/>
    <w:rsid w:val="001C33DF"/>
    <w:rsid w:val="001C341E"/>
    <w:rsid w:val="001C3442"/>
    <w:rsid w:val="001C3963"/>
    <w:rsid w:val="001C3DA1"/>
    <w:rsid w:val="001C3EC5"/>
    <w:rsid w:val="001C4458"/>
    <w:rsid w:val="001C4576"/>
    <w:rsid w:val="001C46B1"/>
    <w:rsid w:val="001C4719"/>
    <w:rsid w:val="001C4AB4"/>
    <w:rsid w:val="001C50EA"/>
    <w:rsid w:val="001C5130"/>
    <w:rsid w:val="001C53F4"/>
    <w:rsid w:val="001C5601"/>
    <w:rsid w:val="001C56F6"/>
    <w:rsid w:val="001C573B"/>
    <w:rsid w:val="001C5A39"/>
    <w:rsid w:val="001C5C3B"/>
    <w:rsid w:val="001C5CFF"/>
    <w:rsid w:val="001C5D8A"/>
    <w:rsid w:val="001C628B"/>
    <w:rsid w:val="001C6340"/>
    <w:rsid w:val="001C63AD"/>
    <w:rsid w:val="001C63D2"/>
    <w:rsid w:val="001C6A11"/>
    <w:rsid w:val="001C6F79"/>
    <w:rsid w:val="001C6FBF"/>
    <w:rsid w:val="001C7227"/>
    <w:rsid w:val="001D01B2"/>
    <w:rsid w:val="001D024F"/>
    <w:rsid w:val="001D0408"/>
    <w:rsid w:val="001D0562"/>
    <w:rsid w:val="001D0799"/>
    <w:rsid w:val="001D07D6"/>
    <w:rsid w:val="001D0B0D"/>
    <w:rsid w:val="001D0B76"/>
    <w:rsid w:val="001D0B80"/>
    <w:rsid w:val="001D0C46"/>
    <w:rsid w:val="001D0D53"/>
    <w:rsid w:val="001D1116"/>
    <w:rsid w:val="001D134E"/>
    <w:rsid w:val="001D145C"/>
    <w:rsid w:val="001D160D"/>
    <w:rsid w:val="001D16D2"/>
    <w:rsid w:val="001D16EA"/>
    <w:rsid w:val="001D18A6"/>
    <w:rsid w:val="001D18FB"/>
    <w:rsid w:val="001D1979"/>
    <w:rsid w:val="001D1BD7"/>
    <w:rsid w:val="001D1F16"/>
    <w:rsid w:val="001D212C"/>
    <w:rsid w:val="001D23BE"/>
    <w:rsid w:val="001D2523"/>
    <w:rsid w:val="001D274A"/>
    <w:rsid w:val="001D27C3"/>
    <w:rsid w:val="001D288E"/>
    <w:rsid w:val="001D2A31"/>
    <w:rsid w:val="001D2B8E"/>
    <w:rsid w:val="001D2BA5"/>
    <w:rsid w:val="001D2C37"/>
    <w:rsid w:val="001D2E51"/>
    <w:rsid w:val="001D2F45"/>
    <w:rsid w:val="001D3021"/>
    <w:rsid w:val="001D31F4"/>
    <w:rsid w:val="001D3370"/>
    <w:rsid w:val="001D3410"/>
    <w:rsid w:val="001D393D"/>
    <w:rsid w:val="001D3B2E"/>
    <w:rsid w:val="001D3C79"/>
    <w:rsid w:val="001D3CC9"/>
    <w:rsid w:val="001D3F94"/>
    <w:rsid w:val="001D40E6"/>
    <w:rsid w:val="001D457C"/>
    <w:rsid w:val="001D48AE"/>
    <w:rsid w:val="001D4A09"/>
    <w:rsid w:val="001D4A32"/>
    <w:rsid w:val="001D4BF9"/>
    <w:rsid w:val="001D4C46"/>
    <w:rsid w:val="001D507C"/>
    <w:rsid w:val="001D50D1"/>
    <w:rsid w:val="001D50F1"/>
    <w:rsid w:val="001D515B"/>
    <w:rsid w:val="001D52DC"/>
    <w:rsid w:val="001D52FF"/>
    <w:rsid w:val="001D5357"/>
    <w:rsid w:val="001D57CC"/>
    <w:rsid w:val="001D5838"/>
    <w:rsid w:val="001D588A"/>
    <w:rsid w:val="001D5BC0"/>
    <w:rsid w:val="001D5E9A"/>
    <w:rsid w:val="001D5F2C"/>
    <w:rsid w:val="001D6336"/>
    <w:rsid w:val="001D68D7"/>
    <w:rsid w:val="001D6B36"/>
    <w:rsid w:val="001D6C86"/>
    <w:rsid w:val="001D7287"/>
    <w:rsid w:val="001D7310"/>
    <w:rsid w:val="001D7341"/>
    <w:rsid w:val="001D749D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36A"/>
    <w:rsid w:val="001E14F5"/>
    <w:rsid w:val="001E1523"/>
    <w:rsid w:val="001E1738"/>
    <w:rsid w:val="001E1A92"/>
    <w:rsid w:val="001E1B78"/>
    <w:rsid w:val="001E1C75"/>
    <w:rsid w:val="001E1EF8"/>
    <w:rsid w:val="001E238E"/>
    <w:rsid w:val="001E243C"/>
    <w:rsid w:val="001E2461"/>
    <w:rsid w:val="001E24E9"/>
    <w:rsid w:val="001E26D8"/>
    <w:rsid w:val="001E2779"/>
    <w:rsid w:val="001E28D2"/>
    <w:rsid w:val="001E2912"/>
    <w:rsid w:val="001E296E"/>
    <w:rsid w:val="001E2992"/>
    <w:rsid w:val="001E2B91"/>
    <w:rsid w:val="001E2E3F"/>
    <w:rsid w:val="001E3361"/>
    <w:rsid w:val="001E340A"/>
    <w:rsid w:val="001E3915"/>
    <w:rsid w:val="001E3E79"/>
    <w:rsid w:val="001E4052"/>
    <w:rsid w:val="001E4178"/>
    <w:rsid w:val="001E43EE"/>
    <w:rsid w:val="001E44C9"/>
    <w:rsid w:val="001E454D"/>
    <w:rsid w:val="001E4794"/>
    <w:rsid w:val="001E4938"/>
    <w:rsid w:val="001E4A06"/>
    <w:rsid w:val="001E4A3B"/>
    <w:rsid w:val="001E4CEC"/>
    <w:rsid w:val="001E4EBA"/>
    <w:rsid w:val="001E4EBD"/>
    <w:rsid w:val="001E4FB8"/>
    <w:rsid w:val="001E52AD"/>
    <w:rsid w:val="001E57CE"/>
    <w:rsid w:val="001E5938"/>
    <w:rsid w:val="001E5CD5"/>
    <w:rsid w:val="001E612C"/>
    <w:rsid w:val="001E6473"/>
    <w:rsid w:val="001E6498"/>
    <w:rsid w:val="001E6671"/>
    <w:rsid w:val="001E6735"/>
    <w:rsid w:val="001E6978"/>
    <w:rsid w:val="001E6E3E"/>
    <w:rsid w:val="001E7669"/>
    <w:rsid w:val="001E7837"/>
    <w:rsid w:val="001E789C"/>
    <w:rsid w:val="001E794D"/>
    <w:rsid w:val="001E7C19"/>
    <w:rsid w:val="001E7CEF"/>
    <w:rsid w:val="001F0048"/>
    <w:rsid w:val="001F010E"/>
    <w:rsid w:val="001F0320"/>
    <w:rsid w:val="001F03C4"/>
    <w:rsid w:val="001F03D0"/>
    <w:rsid w:val="001F0406"/>
    <w:rsid w:val="001F042C"/>
    <w:rsid w:val="001F0771"/>
    <w:rsid w:val="001F0C08"/>
    <w:rsid w:val="001F0C8B"/>
    <w:rsid w:val="001F0DC7"/>
    <w:rsid w:val="001F0DE1"/>
    <w:rsid w:val="001F18B3"/>
    <w:rsid w:val="001F192D"/>
    <w:rsid w:val="001F1C0C"/>
    <w:rsid w:val="001F1E33"/>
    <w:rsid w:val="001F20BD"/>
    <w:rsid w:val="001F24B8"/>
    <w:rsid w:val="001F29C4"/>
    <w:rsid w:val="001F2BD0"/>
    <w:rsid w:val="001F2D7C"/>
    <w:rsid w:val="001F2EB4"/>
    <w:rsid w:val="001F348E"/>
    <w:rsid w:val="001F3529"/>
    <w:rsid w:val="001F3588"/>
    <w:rsid w:val="001F35EF"/>
    <w:rsid w:val="001F3655"/>
    <w:rsid w:val="001F36B1"/>
    <w:rsid w:val="001F3766"/>
    <w:rsid w:val="001F3865"/>
    <w:rsid w:val="001F3EDB"/>
    <w:rsid w:val="001F4140"/>
    <w:rsid w:val="001F446E"/>
    <w:rsid w:val="001F4732"/>
    <w:rsid w:val="001F4C3D"/>
    <w:rsid w:val="001F4E50"/>
    <w:rsid w:val="001F4EAD"/>
    <w:rsid w:val="001F4F39"/>
    <w:rsid w:val="001F5127"/>
    <w:rsid w:val="001F524E"/>
    <w:rsid w:val="001F5625"/>
    <w:rsid w:val="001F5740"/>
    <w:rsid w:val="001F5803"/>
    <w:rsid w:val="001F587A"/>
    <w:rsid w:val="001F5A62"/>
    <w:rsid w:val="001F5BB7"/>
    <w:rsid w:val="001F5C62"/>
    <w:rsid w:val="001F5CD4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5C1"/>
    <w:rsid w:val="001F77FD"/>
    <w:rsid w:val="001F7C4D"/>
    <w:rsid w:val="001F7CC4"/>
    <w:rsid w:val="001F7D5F"/>
    <w:rsid w:val="001F7DED"/>
    <w:rsid w:val="0020001F"/>
    <w:rsid w:val="00200409"/>
    <w:rsid w:val="00200641"/>
    <w:rsid w:val="002006A9"/>
    <w:rsid w:val="002006EC"/>
    <w:rsid w:val="00200714"/>
    <w:rsid w:val="002007CB"/>
    <w:rsid w:val="002008F4"/>
    <w:rsid w:val="002009BA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8CF"/>
    <w:rsid w:val="00201A49"/>
    <w:rsid w:val="00201AA5"/>
    <w:rsid w:val="00201AC9"/>
    <w:rsid w:val="00201DE8"/>
    <w:rsid w:val="0020209E"/>
    <w:rsid w:val="002022E4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160"/>
    <w:rsid w:val="00204361"/>
    <w:rsid w:val="00204648"/>
    <w:rsid w:val="00204701"/>
    <w:rsid w:val="00204828"/>
    <w:rsid w:val="00204B6D"/>
    <w:rsid w:val="00204BD0"/>
    <w:rsid w:val="00204D9D"/>
    <w:rsid w:val="00205046"/>
    <w:rsid w:val="0020512E"/>
    <w:rsid w:val="00205155"/>
    <w:rsid w:val="00205336"/>
    <w:rsid w:val="002056B9"/>
    <w:rsid w:val="002056E1"/>
    <w:rsid w:val="002056E9"/>
    <w:rsid w:val="00205DB0"/>
    <w:rsid w:val="002061D5"/>
    <w:rsid w:val="0020623D"/>
    <w:rsid w:val="002062DC"/>
    <w:rsid w:val="002063BC"/>
    <w:rsid w:val="00206630"/>
    <w:rsid w:val="002066C2"/>
    <w:rsid w:val="002068B3"/>
    <w:rsid w:val="00206B04"/>
    <w:rsid w:val="00206B2A"/>
    <w:rsid w:val="00206E41"/>
    <w:rsid w:val="00206ECC"/>
    <w:rsid w:val="0020706A"/>
    <w:rsid w:val="00207B29"/>
    <w:rsid w:val="00210027"/>
    <w:rsid w:val="00210028"/>
    <w:rsid w:val="0021056F"/>
    <w:rsid w:val="002107EE"/>
    <w:rsid w:val="00210B67"/>
    <w:rsid w:val="00210E71"/>
    <w:rsid w:val="00210F61"/>
    <w:rsid w:val="0021146F"/>
    <w:rsid w:val="002115B6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53C"/>
    <w:rsid w:val="0021281D"/>
    <w:rsid w:val="00212C0A"/>
    <w:rsid w:val="00212F87"/>
    <w:rsid w:val="0021303F"/>
    <w:rsid w:val="002130E3"/>
    <w:rsid w:val="00213577"/>
    <w:rsid w:val="0021363E"/>
    <w:rsid w:val="00213690"/>
    <w:rsid w:val="0021377A"/>
    <w:rsid w:val="00213B12"/>
    <w:rsid w:val="00213D3C"/>
    <w:rsid w:val="00213FCE"/>
    <w:rsid w:val="002143C3"/>
    <w:rsid w:val="002146CE"/>
    <w:rsid w:val="002146DC"/>
    <w:rsid w:val="00214A7F"/>
    <w:rsid w:val="00214BD1"/>
    <w:rsid w:val="00214CC2"/>
    <w:rsid w:val="0021527F"/>
    <w:rsid w:val="00215749"/>
    <w:rsid w:val="00215753"/>
    <w:rsid w:val="0021589B"/>
    <w:rsid w:val="00215FC1"/>
    <w:rsid w:val="0021611C"/>
    <w:rsid w:val="00216213"/>
    <w:rsid w:val="00216780"/>
    <w:rsid w:val="00216860"/>
    <w:rsid w:val="00216BE5"/>
    <w:rsid w:val="00216CB8"/>
    <w:rsid w:val="00216D99"/>
    <w:rsid w:val="00216DD0"/>
    <w:rsid w:val="00217603"/>
    <w:rsid w:val="002176D2"/>
    <w:rsid w:val="00217757"/>
    <w:rsid w:val="00217775"/>
    <w:rsid w:val="00217A0D"/>
    <w:rsid w:val="00217A94"/>
    <w:rsid w:val="002201B8"/>
    <w:rsid w:val="00220266"/>
    <w:rsid w:val="002202B9"/>
    <w:rsid w:val="00220691"/>
    <w:rsid w:val="00220E0A"/>
    <w:rsid w:val="00220E21"/>
    <w:rsid w:val="002211E3"/>
    <w:rsid w:val="002214CD"/>
    <w:rsid w:val="002215CD"/>
    <w:rsid w:val="00221867"/>
    <w:rsid w:val="00221887"/>
    <w:rsid w:val="0022189B"/>
    <w:rsid w:val="00221929"/>
    <w:rsid w:val="00221C57"/>
    <w:rsid w:val="0022214F"/>
    <w:rsid w:val="00222157"/>
    <w:rsid w:val="002221CE"/>
    <w:rsid w:val="00222417"/>
    <w:rsid w:val="00222461"/>
    <w:rsid w:val="00222872"/>
    <w:rsid w:val="002228BA"/>
    <w:rsid w:val="00222ACA"/>
    <w:rsid w:val="00222BDD"/>
    <w:rsid w:val="00222D0D"/>
    <w:rsid w:val="00222EAB"/>
    <w:rsid w:val="00222FDE"/>
    <w:rsid w:val="0022306A"/>
    <w:rsid w:val="0022329B"/>
    <w:rsid w:val="002233D0"/>
    <w:rsid w:val="0022360A"/>
    <w:rsid w:val="002237EB"/>
    <w:rsid w:val="00223810"/>
    <w:rsid w:val="0022381A"/>
    <w:rsid w:val="00223951"/>
    <w:rsid w:val="00223B9E"/>
    <w:rsid w:val="00223D30"/>
    <w:rsid w:val="00223E0A"/>
    <w:rsid w:val="00223E7F"/>
    <w:rsid w:val="00224063"/>
    <w:rsid w:val="00224264"/>
    <w:rsid w:val="00224694"/>
    <w:rsid w:val="00224799"/>
    <w:rsid w:val="0022487F"/>
    <w:rsid w:val="002248FF"/>
    <w:rsid w:val="00224D55"/>
    <w:rsid w:val="00224F23"/>
    <w:rsid w:val="00225104"/>
    <w:rsid w:val="002252C5"/>
    <w:rsid w:val="002254D3"/>
    <w:rsid w:val="002255E6"/>
    <w:rsid w:val="00225733"/>
    <w:rsid w:val="00225DB6"/>
    <w:rsid w:val="00225E07"/>
    <w:rsid w:val="00225F72"/>
    <w:rsid w:val="00226203"/>
    <w:rsid w:val="002262CD"/>
    <w:rsid w:val="002262D5"/>
    <w:rsid w:val="0022631A"/>
    <w:rsid w:val="0022674A"/>
    <w:rsid w:val="002268BB"/>
    <w:rsid w:val="002269B7"/>
    <w:rsid w:val="002269C7"/>
    <w:rsid w:val="00226A54"/>
    <w:rsid w:val="00226AB5"/>
    <w:rsid w:val="00226B22"/>
    <w:rsid w:val="00226D30"/>
    <w:rsid w:val="00226D62"/>
    <w:rsid w:val="00226E70"/>
    <w:rsid w:val="00226FB3"/>
    <w:rsid w:val="002271ED"/>
    <w:rsid w:val="002271F8"/>
    <w:rsid w:val="002275FD"/>
    <w:rsid w:val="00227952"/>
    <w:rsid w:val="002279DE"/>
    <w:rsid w:val="00227B11"/>
    <w:rsid w:val="00227B96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4C"/>
    <w:rsid w:val="00230971"/>
    <w:rsid w:val="00231142"/>
    <w:rsid w:val="00231242"/>
    <w:rsid w:val="00231367"/>
    <w:rsid w:val="0023152D"/>
    <w:rsid w:val="00231575"/>
    <w:rsid w:val="00231756"/>
    <w:rsid w:val="00231939"/>
    <w:rsid w:val="00231954"/>
    <w:rsid w:val="00231A05"/>
    <w:rsid w:val="00231B30"/>
    <w:rsid w:val="00231BCC"/>
    <w:rsid w:val="00231DB8"/>
    <w:rsid w:val="0023249D"/>
    <w:rsid w:val="0023289D"/>
    <w:rsid w:val="00232AB0"/>
    <w:rsid w:val="002330E4"/>
    <w:rsid w:val="00233213"/>
    <w:rsid w:val="002333EA"/>
    <w:rsid w:val="00233725"/>
    <w:rsid w:val="002337E1"/>
    <w:rsid w:val="00233947"/>
    <w:rsid w:val="00233DAD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200"/>
    <w:rsid w:val="002362FC"/>
    <w:rsid w:val="00236423"/>
    <w:rsid w:val="0023643B"/>
    <w:rsid w:val="002367FA"/>
    <w:rsid w:val="0023682B"/>
    <w:rsid w:val="002368FA"/>
    <w:rsid w:val="00236AC0"/>
    <w:rsid w:val="00236C68"/>
    <w:rsid w:val="00236E8C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CDC"/>
    <w:rsid w:val="00240ED0"/>
    <w:rsid w:val="0024127F"/>
    <w:rsid w:val="00241534"/>
    <w:rsid w:val="00241682"/>
    <w:rsid w:val="002416E6"/>
    <w:rsid w:val="002417F3"/>
    <w:rsid w:val="00241A95"/>
    <w:rsid w:val="00241D12"/>
    <w:rsid w:val="00241D36"/>
    <w:rsid w:val="00241D58"/>
    <w:rsid w:val="002420B1"/>
    <w:rsid w:val="002420E9"/>
    <w:rsid w:val="00242164"/>
    <w:rsid w:val="002424A9"/>
    <w:rsid w:val="0024258F"/>
    <w:rsid w:val="00242A90"/>
    <w:rsid w:val="00242CE4"/>
    <w:rsid w:val="00242DA2"/>
    <w:rsid w:val="0024308E"/>
    <w:rsid w:val="00243743"/>
    <w:rsid w:val="002438FF"/>
    <w:rsid w:val="002439C9"/>
    <w:rsid w:val="002439E3"/>
    <w:rsid w:val="00243BE2"/>
    <w:rsid w:val="00243EBF"/>
    <w:rsid w:val="00243EE2"/>
    <w:rsid w:val="00244302"/>
    <w:rsid w:val="002445FE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7A0"/>
    <w:rsid w:val="0024582D"/>
    <w:rsid w:val="0024589F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6FE3"/>
    <w:rsid w:val="00247550"/>
    <w:rsid w:val="002477D3"/>
    <w:rsid w:val="00247CD8"/>
    <w:rsid w:val="00247D73"/>
    <w:rsid w:val="00247D8C"/>
    <w:rsid w:val="00247ED8"/>
    <w:rsid w:val="00247FE7"/>
    <w:rsid w:val="0025027D"/>
    <w:rsid w:val="00250342"/>
    <w:rsid w:val="00250358"/>
    <w:rsid w:val="00250460"/>
    <w:rsid w:val="00250642"/>
    <w:rsid w:val="002506C4"/>
    <w:rsid w:val="002506D1"/>
    <w:rsid w:val="002506EC"/>
    <w:rsid w:val="002507D8"/>
    <w:rsid w:val="002509AB"/>
    <w:rsid w:val="00250AD9"/>
    <w:rsid w:val="00250B5B"/>
    <w:rsid w:val="00250B7E"/>
    <w:rsid w:val="00250D4E"/>
    <w:rsid w:val="00250D61"/>
    <w:rsid w:val="00251010"/>
    <w:rsid w:val="0025155A"/>
    <w:rsid w:val="00251717"/>
    <w:rsid w:val="00251A7C"/>
    <w:rsid w:val="00251CA3"/>
    <w:rsid w:val="00251D41"/>
    <w:rsid w:val="00252079"/>
    <w:rsid w:val="0025228A"/>
    <w:rsid w:val="002524CA"/>
    <w:rsid w:val="002527B0"/>
    <w:rsid w:val="002527C9"/>
    <w:rsid w:val="00252931"/>
    <w:rsid w:val="00252A5E"/>
    <w:rsid w:val="00253482"/>
    <w:rsid w:val="002534A0"/>
    <w:rsid w:val="0025352A"/>
    <w:rsid w:val="002535D7"/>
    <w:rsid w:val="0025369B"/>
    <w:rsid w:val="0025384C"/>
    <w:rsid w:val="0025388D"/>
    <w:rsid w:val="002538F6"/>
    <w:rsid w:val="00253B54"/>
    <w:rsid w:val="00254158"/>
    <w:rsid w:val="0025439E"/>
    <w:rsid w:val="0025446E"/>
    <w:rsid w:val="00254489"/>
    <w:rsid w:val="00254560"/>
    <w:rsid w:val="00254569"/>
    <w:rsid w:val="0025470B"/>
    <w:rsid w:val="00254772"/>
    <w:rsid w:val="00254CC3"/>
    <w:rsid w:val="00254E1B"/>
    <w:rsid w:val="002550F9"/>
    <w:rsid w:val="00255101"/>
    <w:rsid w:val="002553BC"/>
    <w:rsid w:val="00255522"/>
    <w:rsid w:val="00255718"/>
    <w:rsid w:val="00255813"/>
    <w:rsid w:val="00255C0F"/>
    <w:rsid w:val="00255F8E"/>
    <w:rsid w:val="00256049"/>
    <w:rsid w:val="00256290"/>
    <w:rsid w:val="0025629B"/>
    <w:rsid w:val="002562D0"/>
    <w:rsid w:val="0025636C"/>
    <w:rsid w:val="00256437"/>
    <w:rsid w:val="0025664F"/>
    <w:rsid w:val="002566A4"/>
    <w:rsid w:val="002566E3"/>
    <w:rsid w:val="0025696C"/>
    <w:rsid w:val="00256A36"/>
    <w:rsid w:val="00256AEF"/>
    <w:rsid w:val="00256BE8"/>
    <w:rsid w:val="00256F0B"/>
    <w:rsid w:val="00256FB3"/>
    <w:rsid w:val="00256FC2"/>
    <w:rsid w:val="002571C8"/>
    <w:rsid w:val="00257771"/>
    <w:rsid w:val="00257793"/>
    <w:rsid w:val="00257804"/>
    <w:rsid w:val="00257995"/>
    <w:rsid w:val="00257AE9"/>
    <w:rsid w:val="00257C61"/>
    <w:rsid w:val="00257D3A"/>
    <w:rsid w:val="00257E2F"/>
    <w:rsid w:val="00260513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67"/>
    <w:rsid w:val="00261E8E"/>
    <w:rsid w:val="00261F1B"/>
    <w:rsid w:val="00261F7F"/>
    <w:rsid w:val="00262187"/>
    <w:rsid w:val="002621AA"/>
    <w:rsid w:val="00262372"/>
    <w:rsid w:val="0026254F"/>
    <w:rsid w:val="00262A8C"/>
    <w:rsid w:val="00262C6E"/>
    <w:rsid w:val="00262E15"/>
    <w:rsid w:val="002636B4"/>
    <w:rsid w:val="00263A86"/>
    <w:rsid w:val="00263BC8"/>
    <w:rsid w:val="00264051"/>
    <w:rsid w:val="002640F2"/>
    <w:rsid w:val="00264190"/>
    <w:rsid w:val="00264340"/>
    <w:rsid w:val="002648C3"/>
    <w:rsid w:val="002648E1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891"/>
    <w:rsid w:val="00265A63"/>
    <w:rsid w:val="00265F7B"/>
    <w:rsid w:val="00265FB5"/>
    <w:rsid w:val="002660B3"/>
    <w:rsid w:val="0026622E"/>
    <w:rsid w:val="0026625F"/>
    <w:rsid w:val="00266469"/>
    <w:rsid w:val="00266648"/>
    <w:rsid w:val="00266689"/>
    <w:rsid w:val="00266827"/>
    <w:rsid w:val="002670A3"/>
    <w:rsid w:val="00267347"/>
    <w:rsid w:val="002673BB"/>
    <w:rsid w:val="00267622"/>
    <w:rsid w:val="002677CD"/>
    <w:rsid w:val="00267C49"/>
    <w:rsid w:val="00267C51"/>
    <w:rsid w:val="00267C76"/>
    <w:rsid w:val="00270590"/>
    <w:rsid w:val="002708C9"/>
    <w:rsid w:val="002709BB"/>
    <w:rsid w:val="002709F2"/>
    <w:rsid w:val="00270BB8"/>
    <w:rsid w:val="00270E19"/>
    <w:rsid w:val="00270F3A"/>
    <w:rsid w:val="00270FBC"/>
    <w:rsid w:val="00270FFE"/>
    <w:rsid w:val="0027111E"/>
    <w:rsid w:val="002711C9"/>
    <w:rsid w:val="002713C9"/>
    <w:rsid w:val="00271517"/>
    <w:rsid w:val="00271586"/>
    <w:rsid w:val="0027162D"/>
    <w:rsid w:val="002717F8"/>
    <w:rsid w:val="00271B1C"/>
    <w:rsid w:val="0027205A"/>
    <w:rsid w:val="002721EF"/>
    <w:rsid w:val="00272901"/>
    <w:rsid w:val="00272B83"/>
    <w:rsid w:val="00272C73"/>
    <w:rsid w:val="00272E51"/>
    <w:rsid w:val="0027335C"/>
    <w:rsid w:val="0027336B"/>
    <w:rsid w:val="00273548"/>
    <w:rsid w:val="00273795"/>
    <w:rsid w:val="00273D57"/>
    <w:rsid w:val="00273E34"/>
    <w:rsid w:val="00273ED9"/>
    <w:rsid w:val="00273FD4"/>
    <w:rsid w:val="002742FC"/>
    <w:rsid w:val="002747DC"/>
    <w:rsid w:val="0027489E"/>
    <w:rsid w:val="002748DA"/>
    <w:rsid w:val="00274989"/>
    <w:rsid w:val="00274E54"/>
    <w:rsid w:val="00275011"/>
    <w:rsid w:val="0027520D"/>
    <w:rsid w:val="00275217"/>
    <w:rsid w:val="00275471"/>
    <w:rsid w:val="00275481"/>
    <w:rsid w:val="0027557C"/>
    <w:rsid w:val="002755DD"/>
    <w:rsid w:val="002759F8"/>
    <w:rsid w:val="00275A44"/>
    <w:rsid w:val="00275B9A"/>
    <w:rsid w:val="00275BF3"/>
    <w:rsid w:val="00275DFE"/>
    <w:rsid w:val="00275E03"/>
    <w:rsid w:val="00275E05"/>
    <w:rsid w:val="00275F65"/>
    <w:rsid w:val="0027620B"/>
    <w:rsid w:val="00276211"/>
    <w:rsid w:val="00276295"/>
    <w:rsid w:val="002768D9"/>
    <w:rsid w:val="00276AE2"/>
    <w:rsid w:val="00276B80"/>
    <w:rsid w:val="00276BF1"/>
    <w:rsid w:val="00276C8B"/>
    <w:rsid w:val="00276CD1"/>
    <w:rsid w:val="002776E7"/>
    <w:rsid w:val="00277C07"/>
    <w:rsid w:val="00277E44"/>
    <w:rsid w:val="00277EDE"/>
    <w:rsid w:val="00280007"/>
    <w:rsid w:val="0028039B"/>
    <w:rsid w:val="0028069C"/>
    <w:rsid w:val="002807DF"/>
    <w:rsid w:val="00280882"/>
    <w:rsid w:val="00280D74"/>
    <w:rsid w:val="00280DB3"/>
    <w:rsid w:val="00280FF6"/>
    <w:rsid w:val="00281026"/>
    <w:rsid w:val="002811AD"/>
    <w:rsid w:val="0028122C"/>
    <w:rsid w:val="00281242"/>
    <w:rsid w:val="002812AC"/>
    <w:rsid w:val="0028145E"/>
    <w:rsid w:val="002815D2"/>
    <w:rsid w:val="002816A9"/>
    <w:rsid w:val="002819B3"/>
    <w:rsid w:val="002819D8"/>
    <w:rsid w:val="00281A2D"/>
    <w:rsid w:val="00281BE0"/>
    <w:rsid w:val="00281C11"/>
    <w:rsid w:val="002821C1"/>
    <w:rsid w:val="002825EA"/>
    <w:rsid w:val="00282860"/>
    <w:rsid w:val="002829FB"/>
    <w:rsid w:val="00282E21"/>
    <w:rsid w:val="00283A6D"/>
    <w:rsid w:val="00283B19"/>
    <w:rsid w:val="00283BEB"/>
    <w:rsid w:val="00283C5A"/>
    <w:rsid w:val="00283D1C"/>
    <w:rsid w:val="00283D52"/>
    <w:rsid w:val="00283E86"/>
    <w:rsid w:val="00283F4C"/>
    <w:rsid w:val="002840C0"/>
    <w:rsid w:val="0028452C"/>
    <w:rsid w:val="002845EE"/>
    <w:rsid w:val="00284877"/>
    <w:rsid w:val="00284D88"/>
    <w:rsid w:val="00284E65"/>
    <w:rsid w:val="002851D8"/>
    <w:rsid w:val="0028578B"/>
    <w:rsid w:val="002858F3"/>
    <w:rsid w:val="002859D3"/>
    <w:rsid w:val="00285A68"/>
    <w:rsid w:val="00285B8F"/>
    <w:rsid w:val="00285D83"/>
    <w:rsid w:val="00285DA3"/>
    <w:rsid w:val="00286097"/>
    <w:rsid w:val="002862CC"/>
    <w:rsid w:val="002862D7"/>
    <w:rsid w:val="0028636C"/>
    <w:rsid w:val="002864D7"/>
    <w:rsid w:val="0028653C"/>
    <w:rsid w:val="00286590"/>
    <w:rsid w:val="00286608"/>
    <w:rsid w:val="00286939"/>
    <w:rsid w:val="00286A87"/>
    <w:rsid w:val="00286D88"/>
    <w:rsid w:val="00286DD0"/>
    <w:rsid w:val="00286E76"/>
    <w:rsid w:val="002870B9"/>
    <w:rsid w:val="0028733C"/>
    <w:rsid w:val="00287462"/>
    <w:rsid w:val="00287532"/>
    <w:rsid w:val="002875F6"/>
    <w:rsid w:val="002877A0"/>
    <w:rsid w:val="00287DAC"/>
    <w:rsid w:val="00287EAD"/>
    <w:rsid w:val="00287EB1"/>
    <w:rsid w:val="002902BE"/>
    <w:rsid w:val="002902FE"/>
    <w:rsid w:val="002903C0"/>
    <w:rsid w:val="00290A88"/>
    <w:rsid w:val="00290D4D"/>
    <w:rsid w:val="00290EA4"/>
    <w:rsid w:val="00290F95"/>
    <w:rsid w:val="00291331"/>
    <w:rsid w:val="002915E9"/>
    <w:rsid w:val="00291664"/>
    <w:rsid w:val="0029178D"/>
    <w:rsid w:val="0029185B"/>
    <w:rsid w:val="002918D3"/>
    <w:rsid w:val="00291991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1A2"/>
    <w:rsid w:val="002945AA"/>
    <w:rsid w:val="0029468A"/>
    <w:rsid w:val="00294891"/>
    <w:rsid w:val="00294B17"/>
    <w:rsid w:val="00294BB1"/>
    <w:rsid w:val="00294CBC"/>
    <w:rsid w:val="00294D65"/>
    <w:rsid w:val="00295112"/>
    <w:rsid w:val="00295234"/>
    <w:rsid w:val="002953CE"/>
    <w:rsid w:val="002955F6"/>
    <w:rsid w:val="00295664"/>
    <w:rsid w:val="0029568A"/>
    <w:rsid w:val="00295923"/>
    <w:rsid w:val="00295B06"/>
    <w:rsid w:val="00295EB8"/>
    <w:rsid w:val="00295FFF"/>
    <w:rsid w:val="00296149"/>
    <w:rsid w:val="002962FB"/>
    <w:rsid w:val="00296396"/>
    <w:rsid w:val="00296898"/>
    <w:rsid w:val="00296B89"/>
    <w:rsid w:val="00296E53"/>
    <w:rsid w:val="00296E92"/>
    <w:rsid w:val="002970AA"/>
    <w:rsid w:val="0029723F"/>
    <w:rsid w:val="002972DF"/>
    <w:rsid w:val="0029752C"/>
    <w:rsid w:val="002976AC"/>
    <w:rsid w:val="002976EE"/>
    <w:rsid w:val="00297CA2"/>
    <w:rsid w:val="00297F0E"/>
    <w:rsid w:val="002A01E0"/>
    <w:rsid w:val="002A020E"/>
    <w:rsid w:val="002A02DC"/>
    <w:rsid w:val="002A0341"/>
    <w:rsid w:val="002A069B"/>
    <w:rsid w:val="002A0708"/>
    <w:rsid w:val="002A0A8F"/>
    <w:rsid w:val="002A0D72"/>
    <w:rsid w:val="002A0E2D"/>
    <w:rsid w:val="002A1020"/>
    <w:rsid w:val="002A12B7"/>
    <w:rsid w:val="002A13F6"/>
    <w:rsid w:val="002A155F"/>
    <w:rsid w:val="002A173F"/>
    <w:rsid w:val="002A19B9"/>
    <w:rsid w:val="002A24CA"/>
    <w:rsid w:val="002A275B"/>
    <w:rsid w:val="002A2B50"/>
    <w:rsid w:val="002A2D46"/>
    <w:rsid w:val="002A2DB6"/>
    <w:rsid w:val="002A2E34"/>
    <w:rsid w:val="002A2E5C"/>
    <w:rsid w:val="002A3008"/>
    <w:rsid w:val="002A3206"/>
    <w:rsid w:val="002A327D"/>
    <w:rsid w:val="002A3373"/>
    <w:rsid w:val="002A35DC"/>
    <w:rsid w:val="002A3765"/>
    <w:rsid w:val="002A39DE"/>
    <w:rsid w:val="002A39EB"/>
    <w:rsid w:val="002A3EE2"/>
    <w:rsid w:val="002A3F48"/>
    <w:rsid w:val="002A44C0"/>
    <w:rsid w:val="002A47E9"/>
    <w:rsid w:val="002A48F1"/>
    <w:rsid w:val="002A4A2F"/>
    <w:rsid w:val="002A4A81"/>
    <w:rsid w:val="002A4C06"/>
    <w:rsid w:val="002A4D32"/>
    <w:rsid w:val="002A4D7A"/>
    <w:rsid w:val="002A5F07"/>
    <w:rsid w:val="002A5F10"/>
    <w:rsid w:val="002A5FB0"/>
    <w:rsid w:val="002A62A3"/>
    <w:rsid w:val="002A6A08"/>
    <w:rsid w:val="002A6A79"/>
    <w:rsid w:val="002A6B34"/>
    <w:rsid w:val="002A6C3C"/>
    <w:rsid w:val="002A6DB3"/>
    <w:rsid w:val="002A6DCD"/>
    <w:rsid w:val="002A7097"/>
    <w:rsid w:val="002A7624"/>
    <w:rsid w:val="002A7A34"/>
    <w:rsid w:val="002A7CFB"/>
    <w:rsid w:val="002A7EE1"/>
    <w:rsid w:val="002B001C"/>
    <w:rsid w:val="002B0048"/>
    <w:rsid w:val="002B00C5"/>
    <w:rsid w:val="002B0101"/>
    <w:rsid w:val="002B0189"/>
    <w:rsid w:val="002B0495"/>
    <w:rsid w:val="002B081E"/>
    <w:rsid w:val="002B0902"/>
    <w:rsid w:val="002B0A74"/>
    <w:rsid w:val="002B0C13"/>
    <w:rsid w:val="002B0C58"/>
    <w:rsid w:val="002B0CD5"/>
    <w:rsid w:val="002B0F91"/>
    <w:rsid w:val="002B1253"/>
    <w:rsid w:val="002B1416"/>
    <w:rsid w:val="002B159B"/>
    <w:rsid w:val="002B16A7"/>
    <w:rsid w:val="002B1709"/>
    <w:rsid w:val="002B1EBB"/>
    <w:rsid w:val="002B1ECB"/>
    <w:rsid w:val="002B1EF8"/>
    <w:rsid w:val="002B2199"/>
    <w:rsid w:val="002B22C7"/>
    <w:rsid w:val="002B25AD"/>
    <w:rsid w:val="002B268E"/>
    <w:rsid w:val="002B2782"/>
    <w:rsid w:val="002B290D"/>
    <w:rsid w:val="002B2C25"/>
    <w:rsid w:val="002B2D7C"/>
    <w:rsid w:val="002B2E38"/>
    <w:rsid w:val="002B2EC2"/>
    <w:rsid w:val="002B3035"/>
    <w:rsid w:val="002B327F"/>
    <w:rsid w:val="002B3329"/>
    <w:rsid w:val="002B344F"/>
    <w:rsid w:val="002B34B8"/>
    <w:rsid w:val="002B3577"/>
    <w:rsid w:val="002B3656"/>
    <w:rsid w:val="002B3975"/>
    <w:rsid w:val="002B3B3D"/>
    <w:rsid w:val="002B3DED"/>
    <w:rsid w:val="002B3E36"/>
    <w:rsid w:val="002B3F6F"/>
    <w:rsid w:val="002B4092"/>
    <w:rsid w:val="002B410D"/>
    <w:rsid w:val="002B43F5"/>
    <w:rsid w:val="002B4474"/>
    <w:rsid w:val="002B464C"/>
    <w:rsid w:val="002B471E"/>
    <w:rsid w:val="002B4A0A"/>
    <w:rsid w:val="002B4BC0"/>
    <w:rsid w:val="002B4BDD"/>
    <w:rsid w:val="002B4E95"/>
    <w:rsid w:val="002B4FCD"/>
    <w:rsid w:val="002B5568"/>
    <w:rsid w:val="002B5767"/>
    <w:rsid w:val="002B5796"/>
    <w:rsid w:val="002B580A"/>
    <w:rsid w:val="002B5898"/>
    <w:rsid w:val="002B5BE2"/>
    <w:rsid w:val="002B5CCA"/>
    <w:rsid w:val="002B6125"/>
    <w:rsid w:val="002B61A7"/>
    <w:rsid w:val="002B64A7"/>
    <w:rsid w:val="002B6718"/>
    <w:rsid w:val="002B6789"/>
    <w:rsid w:val="002B6ACD"/>
    <w:rsid w:val="002B6BAE"/>
    <w:rsid w:val="002B6DDD"/>
    <w:rsid w:val="002B701F"/>
    <w:rsid w:val="002B72D8"/>
    <w:rsid w:val="002B73C5"/>
    <w:rsid w:val="002B7776"/>
    <w:rsid w:val="002B7863"/>
    <w:rsid w:val="002B793D"/>
    <w:rsid w:val="002B7A19"/>
    <w:rsid w:val="002B7B3E"/>
    <w:rsid w:val="002B7D34"/>
    <w:rsid w:val="002C006F"/>
    <w:rsid w:val="002C0185"/>
    <w:rsid w:val="002C01F1"/>
    <w:rsid w:val="002C0523"/>
    <w:rsid w:val="002C069C"/>
    <w:rsid w:val="002C0723"/>
    <w:rsid w:val="002C082E"/>
    <w:rsid w:val="002C0AC0"/>
    <w:rsid w:val="002C0C10"/>
    <w:rsid w:val="002C0FCF"/>
    <w:rsid w:val="002C1057"/>
    <w:rsid w:val="002C13BE"/>
    <w:rsid w:val="002C140A"/>
    <w:rsid w:val="002C157A"/>
    <w:rsid w:val="002C19F6"/>
    <w:rsid w:val="002C1CC6"/>
    <w:rsid w:val="002C1E84"/>
    <w:rsid w:val="002C1FE8"/>
    <w:rsid w:val="002C2168"/>
    <w:rsid w:val="002C21FA"/>
    <w:rsid w:val="002C2205"/>
    <w:rsid w:val="002C2244"/>
    <w:rsid w:val="002C24E3"/>
    <w:rsid w:val="002C2529"/>
    <w:rsid w:val="002C268B"/>
    <w:rsid w:val="002C278E"/>
    <w:rsid w:val="002C28BA"/>
    <w:rsid w:val="002C31A3"/>
    <w:rsid w:val="002C31F3"/>
    <w:rsid w:val="002C343B"/>
    <w:rsid w:val="002C3704"/>
    <w:rsid w:val="002C40ED"/>
    <w:rsid w:val="002C4389"/>
    <w:rsid w:val="002C45C6"/>
    <w:rsid w:val="002C47D5"/>
    <w:rsid w:val="002C4B29"/>
    <w:rsid w:val="002C4BA2"/>
    <w:rsid w:val="002C4DDD"/>
    <w:rsid w:val="002C59EC"/>
    <w:rsid w:val="002C5B08"/>
    <w:rsid w:val="002C5BE7"/>
    <w:rsid w:val="002C5E2D"/>
    <w:rsid w:val="002C5F6C"/>
    <w:rsid w:val="002C5FF2"/>
    <w:rsid w:val="002C61F5"/>
    <w:rsid w:val="002C648F"/>
    <w:rsid w:val="002C64A2"/>
    <w:rsid w:val="002C65AC"/>
    <w:rsid w:val="002C6661"/>
    <w:rsid w:val="002C667E"/>
    <w:rsid w:val="002C6824"/>
    <w:rsid w:val="002C6910"/>
    <w:rsid w:val="002C69A7"/>
    <w:rsid w:val="002C6BF1"/>
    <w:rsid w:val="002C6DC2"/>
    <w:rsid w:val="002C6F8E"/>
    <w:rsid w:val="002C7028"/>
    <w:rsid w:val="002C7114"/>
    <w:rsid w:val="002C7248"/>
    <w:rsid w:val="002C7283"/>
    <w:rsid w:val="002C73D4"/>
    <w:rsid w:val="002C767E"/>
    <w:rsid w:val="002C7D6F"/>
    <w:rsid w:val="002C7E30"/>
    <w:rsid w:val="002C7E3F"/>
    <w:rsid w:val="002C7E4F"/>
    <w:rsid w:val="002C7EF9"/>
    <w:rsid w:val="002C7F84"/>
    <w:rsid w:val="002D078B"/>
    <w:rsid w:val="002D0877"/>
    <w:rsid w:val="002D0B20"/>
    <w:rsid w:val="002D0CC0"/>
    <w:rsid w:val="002D0CF9"/>
    <w:rsid w:val="002D1240"/>
    <w:rsid w:val="002D1309"/>
    <w:rsid w:val="002D1762"/>
    <w:rsid w:val="002D18A5"/>
    <w:rsid w:val="002D1927"/>
    <w:rsid w:val="002D1D98"/>
    <w:rsid w:val="002D1E95"/>
    <w:rsid w:val="002D225B"/>
    <w:rsid w:val="002D2576"/>
    <w:rsid w:val="002D2715"/>
    <w:rsid w:val="002D27A0"/>
    <w:rsid w:val="002D29E0"/>
    <w:rsid w:val="002D2A9E"/>
    <w:rsid w:val="002D2AE5"/>
    <w:rsid w:val="002D2C57"/>
    <w:rsid w:val="002D2F73"/>
    <w:rsid w:val="002D2F8D"/>
    <w:rsid w:val="002D30BA"/>
    <w:rsid w:val="002D34CF"/>
    <w:rsid w:val="002D3583"/>
    <w:rsid w:val="002D3769"/>
    <w:rsid w:val="002D3817"/>
    <w:rsid w:val="002D4001"/>
    <w:rsid w:val="002D4058"/>
    <w:rsid w:val="002D43A7"/>
    <w:rsid w:val="002D45B1"/>
    <w:rsid w:val="002D4906"/>
    <w:rsid w:val="002D49F6"/>
    <w:rsid w:val="002D4A28"/>
    <w:rsid w:val="002D4C78"/>
    <w:rsid w:val="002D4D1E"/>
    <w:rsid w:val="002D4DC5"/>
    <w:rsid w:val="002D4F40"/>
    <w:rsid w:val="002D5068"/>
    <w:rsid w:val="002D5459"/>
    <w:rsid w:val="002D54B6"/>
    <w:rsid w:val="002D5BFA"/>
    <w:rsid w:val="002D5DBA"/>
    <w:rsid w:val="002D5EEF"/>
    <w:rsid w:val="002D5F31"/>
    <w:rsid w:val="002D5FC0"/>
    <w:rsid w:val="002D6051"/>
    <w:rsid w:val="002D6079"/>
    <w:rsid w:val="002D613D"/>
    <w:rsid w:val="002D642B"/>
    <w:rsid w:val="002D6469"/>
    <w:rsid w:val="002D654A"/>
    <w:rsid w:val="002D6738"/>
    <w:rsid w:val="002D6974"/>
    <w:rsid w:val="002D69B5"/>
    <w:rsid w:val="002D6F99"/>
    <w:rsid w:val="002D701A"/>
    <w:rsid w:val="002D7180"/>
    <w:rsid w:val="002D75D8"/>
    <w:rsid w:val="002D7942"/>
    <w:rsid w:val="002D7D17"/>
    <w:rsid w:val="002E0285"/>
    <w:rsid w:val="002E0747"/>
    <w:rsid w:val="002E0797"/>
    <w:rsid w:val="002E0CFE"/>
    <w:rsid w:val="002E0D30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126"/>
    <w:rsid w:val="002E33DF"/>
    <w:rsid w:val="002E36DC"/>
    <w:rsid w:val="002E372B"/>
    <w:rsid w:val="002E3943"/>
    <w:rsid w:val="002E3CA1"/>
    <w:rsid w:val="002E3ED7"/>
    <w:rsid w:val="002E41A6"/>
    <w:rsid w:val="002E41C9"/>
    <w:rsid w:val="002E428A"/>
    <w:rsid w:val="002E4318"/>
    <w:rsid w:val="002E4422"/>
    <w:rsid w:val="002E4A75"/>
    <w:rsid w:val="002E4C56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550"/>
    <w:rsid w:val="002E6753"/>
    <w:rsid w:val="002E68DC"/>
    <w:rsid w:val="002E6A67"/>
    <w:rsid w:val="002E6D13"/>
    <w:rsid w:val="002E6D40"/>
    <w:rsid w:val="002E6E2F"/>
    <w:rsid w:val="002E71E4"/>
    <w:rsid w:val="002E722C"/>
    <w:rsid w:val="002E765B"/>
    <w:rsid w:val="002E7868"/>
    <w:rsid w:val="002E7A1D"/>
    <w:rsid w:val="002E7A78"/>
    <w:rsid w:val="002E7CC2"/>
    <w:rsid w:val="002E7D27"/>
    <w:rsid w:val="002F026A"/>
    <w:rsid w:val="002F0643"/>
    <w:rsid w:val="002F069F"/>
    <w:rsid w:val="002F071E"/>
    <w:rsid w:val="002F07CF"/>
    <w:rsid w:val="002F0A45"/>
    <w:rsid w:val="002F0CFE"/>
    <w:rsid w:val="002F12D7"/>
    <w:rsid w:val="002F14BA"/>
    <w:rsid w:val="002F1535"/>
    <w:rsid w:val="002F17F3"/>
    <w:rsid w:val="002F18A5"/>
    <w:rsid w:val="002F1CD1"/>
    <w:rsid w:val="002F24DC"/>
    <w:rsid w:val="002F27FD"/>
    <w:rsid w:val="002F286D"/>
    <w:rsid w:val="002F2CBF"/>
    <w:rsid w:val="002F2CD8"/>
    <w:rsid w:val="002F31A4"/>
    <w:rsid w:val="002F3511"/>
    <w:rsid w:val="002F3596"/>
    <w:rsid w:val="002F3675"/>
    <w:rsid w:val="002F38CE"/>
    <w:rsid w:val="002F39AA"/>
    <w:rsid w:val="002F3A06"/>
    <w:rsid w:val="002F3AEE"/>
    <w:rsid w:val="002F3BB1"/>
    <w:rsid w:val="002F412D"/>
    <w:rsid w:val="002F4304"/>
    <w:rsid w:val="002F4426"/>
    <w:rsid w:val="002F4489"/>
    <w:rsid w:val="002F4587"/>
    <w:rsid w:val="002F49E1"/>
    <w:rsid w:val="002F4A71"/>
    <w:rsid w:val="002F4C35"/>
    <w:rsid w:val="002F4C41"/>
    <w:rsid w:val="002F4E12"/>
    <w:rsid w:val="002F5001"/>
    <w:rsid w:val="002F500E"/>
    <w:rsid w:val="002F5033"/>
    <w:rsid w:val="002F5040"/>
    <w:rsid w:val="002F504B"/>
    <w:rsid w:val="002F519A"/>
    <w:rsid w:val="002F55FE"/>
    <w:rsid w:val="002F575F"/>
    <w:rsid w:val="002F579C"/>
    <w:rsid w:val="002F582E"/>
    <w:rsid w:val="002F5B55"/>
    <w:rsid w:val="002F5B5B"/>
    <w:rsid w:val="002F62AE"/>
    <w:rsid w:val="002F64E8"/>
    <w:rsid w:val="002F68C3"/>
    <w:rsid w:val="002F6942"/>
    <w:rsid w:val="002F6A2F"/>
    <w:rsid w:val="002F7111"/>
    <w:rsid w:val="002F75AF"/>
    <w:rsid w:val="002F7628"/>
    <w:rsid w:val="002F7695"/>
    <w:rsid w:val="002F7730"/>
    <w:rsid w:val="002F7C0C"/>
    <w:rsid w:val="002F7DDE"/>
    <w:rsid w:val="002F7EFE"/>
    <w:rsid w:val="00300121"/>
    <w:rsid w:val="0030059A"/>
    <w:rsid w:val="00300670"/>
    <w:rsid w:val="003008F2"/>
    <w:rsid w:val="00300BCD"/>
    <w:rsid w:val="00300CBA"/>
    <w:rsid w:val="00300DD8"/>
    <w:rsid w:val="003010B1"/>
    <w:rsid w:val="00301214"/>
    <w:rsid w:val="00301C8C"/>
    <w:rsid w:val="00302038"/>
    <w:rsid w:val="00302060"/>
    <w:rsid w:val="0030208F"/>
    <w:rsid w:val="00302480"/>
    <w:rsid w:val="003024A5"/>
    <w:rsid w:val="003024D4"/>
    <w:rsid w:val="003025EF"/>
    <w:rsid w:val="003026A4"/>
    <w:rsid w:val="003028B1"/>
    <w:rsid w:val="00302A40"/>
    <w:rsid w:val="00302E09"/>
    <w:rsid w:val="00302ED8"/>
    <w:rsid w:val="00303032"/>
    <w:rsid w:val="003031DF"/>
    <w:rsid w:val="00303247"/>
    <w:rsid w:val="00303474"/>
    <w:rsid w:val="00303639"/>
    <w:rsid w:val="003036C1"/>
    <w:rsid w:val="00303897"/>
    <w:rsid w:val="00303FF6"/>
    <w:rsid w:val="0030412B"/>
    <w:rsid w:val="00304677"/>
    <w:rsid w:val="003046FB"/>
    <w:rsid w:val="00304817"/>
    <w:rsid w:val="00304961"/>
    <w:rsid w:val="00304DB2"/>
    <w:rsid w:val="00304F72"/>
    <w:rsid w:val="00305033"/>
    <w:rsid w:val="0030519F"/>
    <w:rsid w:val="00305499"/>
    <w:rsid w:val="00305513"/>
    <w:rsid w:val="003057D6"/>
    <w:rsid w:val="00305961"/>
    <w:rsid w:val="00305968"/>
    <w:rsid w:val="00305A18"/>
    <w:rsid w:val="00305D97"/>
    <w:rsid w:val="003061CD"/>
    <w:rsid w:val="003062A8"/>
    <w:rsid w:val="003062C4"/>
    <w:rsid w:val="0030647F"/>
    <w:rsid w:val="00306572"/>
    <w:rsid w:val="003067B2"/>
    <w:rsid w:val="00306A80"/>
    <w:rsid w:val="00306AE5"/>
    <w:rsid w:val="00306CFA"/>
    <w:rsid w:val="003070D4"/>
    <w:rsid w:val="00307129"/>
    <w:rsid w:val="0030746D"/>
    <w:rsid w:val="003074A2"/>
    <w:rsid w:val="003079B1"/>
    <w:rsid w:val="00307C6D"/>
    <w:rsid w:val="00307F4C"/>
    <w:rsid w:val="003102B2"/>
    <w:rsid w:val="00310368"/>
    <w:rsid w:val="00310C96"/>
    <w:rsid w:val="00310F35"/>
    <w:rsid w:val="0031174C"/>
    <w:rsid w:val="00311867"/>
    <w:rsid w:val="003118AE"/>
    <w:rsid w:val="00311C03"/>
    <w:rsid w:val="00311F3B"/>
    <w:rsid w:val="0031203D"/>
    <w:rsid w:val="003120FB"/>
    <w:rsid w:val="0031234D"/>
    <w:rsid w:val="00312409"/>
    <w:rsid w:val="00312423"/>
    <w:rsid w:val="00312694"/>
    <w:rsid w:val="00312849"/>
    <w:rsid w:val="003129DF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2CF"/>
    <w:rsid w:val="003143F1"/>
    <w:rsid w:val="0031451E"/>
    <w:rsid w:val="00314555"/>
    <w:rsid w:val="003147BD"/>
    <w:rsid w:val="003148F6"/>
    <w:rsid w:val="00314DF7"/>
    <w:rsid w:val="0031540F"/>
    <w:rsid w:val="003157B8"/>
    <w:rsid w:val="0031582A"/>
    <w:rsid w:val="00315998"/>
    <w:rsid w:val="003159AF"/>
    <w:rsid w:val="00315BB2"/>
    <w:rsid w:val="00315DB8"/>
    <w:rsid w:val="00315E30"/>
    <w:rsid w:val="00315F29"/>
    <w:rsid w:val="00316146"/>
    <w:rsid w:val="0031614D"/>
    <w:rsid w:val="003162FF"/>
    <w:rsid w:val="00316698"/>
    <w:rsid w:val="00316A9B"/>
    <w:rsid w:val="00316EA7"/>
    <w:rsid w:val="00316F0E"/>
    <w:rsid w:val="00317292"/>
    <w:rsid w:val="00317668"/>
    <w:rsid w:val="0031768C"/>
    <w:rsid w:val="00317980"/>
    <w:rsid w:val="00317B13"/>
    <w:rsid w:val="00317D6C"/>
    <w:rsid w:val="00320198"/>
    <w:rsid w:val="003201C9"/>
    <w:rsid w:val="00320201"/>
    <w:rsid w:val="0032067E"/>
    <w:rsid w:val="003207C4"/>
    <w:rsid w:val="00320822"/>
    <w:rsid w:val="003208F6"/>
    <w:rsid w:val="0032097B"/>
    <w:rsid w:val="00320B70"/>
    <w:rsid w:val="00320B95"/>
    <w:rsid w:val="00320BF7"/>
    <w:rsid w:val="00320E1A"/>
    <w:rsid w:val="00321058"/>
    <w:rsid w:val="0032127F"/>
    <w:rsid w:val="00321372"/>
    <w:rsid w:val="0032141E"/>
    <w:rsid w:val="003215BA"/>
    <w:rsid w:val="003217F6"/>
    <w:rsid w:val="00321818"/>
    <w:rsid w:val="00321B93"/>
    <w:rsid w:val="00321D5E"/>
    <w:rsid w:val="00321F65"/>
    <w:rsid w:val="00322009"/>
    <w:rsid w:val="00322065"/>
    <w:rsid w:val="00322174"/>
    <w:rsid w:val="00322242"/>
    <w:rsid w:val="0032224B"/>
    <w:rsid w:val="0032238F"/>
    <w:rsid w:val="00322450"/>
    <w:rsid w:val="003224AA"/>
    <w:rsid w:val="003226DE"/>
    <w:rsid w:val="003227A0"/>
    <w:rsid w:val="003227BD"/>
    <w:rsid w:val="0032288E"/>
    <w:rsid w:val="00322A92"/>
    <w:rsid w:val="00322AAE"/>
    <w:rsid w:val="00322B37"/>
    <w:rsid w:val="00322DEA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959"/>
    <w:rsid w:val="00323B6F"/>
    <w:rsid w:val="00323BEB"/>
    <w:rsid w:val="0032423F"/>
    <w:rsid w:val="0032426A"/>
    <w:rsid w:val="00324764"/>
    <w:rsid w:val="00324856"/>
    <w:rsid w:val="003248EE"/>
    <w:rsid w:val="003250AE"/>
    <w:rsid w:val="00325140"/>
    <w:rsid w:val="003253B2"/>
    <w:rsid w:val="00325588"/>
    <w:rsid w:val="0032561C"/>
    <w:rsid w:val="00325863"/>
    <w:rsid w:val="003258E5"/>
    <w:rsid w:val="00325C4E"/>
    <w:rsid w:val="00325C52"/>
    <w:rsid w:val="00325E4F"/>
    <w:rsid w:val="00325FAC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C39"/>
    <w:rsid w:val="00326DF5"/>
    <w:rsid w:val="00326E2C"/>
    <w:rsid w:val="00326F51"/>
    <w:rsid w:val="003271F2"/>
    <w:rsid w:val="0032720E"/>
    <w:rsid w:val="00327395"/>
    <w:rsid w:val="003274B0"/>
    <w:rsid w:val="0032756C"/>
    <w:rsid w:val="003278F3"/>
    <w:rsid w:val="00327B3E"/>
    <w:rsid w:val="00327B76"/>
    <w:rsid w:val="00327BBA"/>
    <w:rsid w:val="00330087"/>
    <w:rsid w:val="00330098"/>
    <w:rsid w:val="00330584"/>
    <w:rsid w:val="0033058E"/>
    <w:rsid w:val="003305B1"/>
    <w:rsid w:val="00330605"/>
    <w:rsid w:val="00330722"/>
    <w:rsid w:val="003308C7"/>
    <w:rsid w:val="00330956"/>
    <w:rsid w:val="00330D42"/>
    <w:rsid w:val="003310B7"/>
    <w:rsid w:val="00331329"/>
    <w:rsid w:val="00331834"/>
    <w:rsid w:val="00331BB1"/>
    <w:rsid w:val="00331E74"/>
    <w:rsid w:val="00332051"/>
    <w:rsid w:val="0033248E"/>
    <w:rsid w:val="003328E9"/>
    <w:rsid w:val="00332960"/>
    <w:rsid w:val="00332B22"/>
    <w:rsid w:val="00332CB5"/>
    <w:rsid w:val="00332CE5"/>
    <w:rsid w:val="00332DBB"/>
    <w:rsid w:val="00332E55"/>
    <w:rsid w:val="00332F05"/>
    <w:rsid w:val="00333252"/>
    <w:rsid w:val="00333361"/>
    <w:rsid w:val="0033341F"/>
    <w:rsid w:val="00333620"/>
    <w:rsid w:val="0033384E"/>
    <w:rsid w:val="00333AC2"/>
    <w:rsid w:val="00333D08"/>
    <w:rsid w:val="00333D40"/>
    <w:rsid w:val="00333D6C"/>
    <w:rsid w:val="00334200"/>
    <w:rsid w:val="00334502"/>
    <w:rsid w:val="00334518"/>
    <w:rsid w:val="00334576"/>
    <w:rsid w:val="00334579"/>
    <w:rsid w:val="003346D5"/>
    <w:rsid w:val="003347A0"/>
    <w:rsid w:val="003347FE"/>
    <w:rsid w:val="00334DD6"/>
    <w:rsid w:val="00334EE7"/>
    <w:rsid w:val="00334FD4"/>
    <w:rsid w:val="0033526A"/>
    <w:rsid w:val="00335519"/>
    <w:rsid w:val="00335756"/>
    <w:rsid w:val="00335988"/>
    <w:rsid w:val="0033607C"/>
    <w:rsid w:val="00336AB1"/>
    <w:rsid w:val="00336BD2"/>
    <w:rsid w:val="00336C51"/>
    <w:rsid w:val="00336CE8"/>
    <w:rsid w:val="00337259"/>
    <w:rsid w:val="003372F4"/>
    <w:rsid w:val="00337350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1584"/>
    <w:rsid w:val="0034203B"/>
    <w:rsid w:val="00342057"/>
    <w:rsid w:val="00342419"/>
    <w:rsid w:val="0034246B"/>
    <w:rsid w:val="00342591"/>
    <w:rsid w:val="0034286D"/>
    <w:rsid w:val="00342931"/>
    <w:rsid w:val="00342E7F"/>
    <w:rsid w:val="00342F4C"/>
    <w:rsid w:val="00342F88"/>
    <w:rsid w:val="0034309F"/>
    <w:rsid w:val="00343286"/>
    <w:rsid w:val="00343407"/>
    <w:rsid w:val="003434E2"/>
    <w:rsid w:val="00343B0C"/>
    <w:rsid w:val="00343D90"/>
    <w:rsid w:val="00343F4B"/>
    <w:rsid w:val="00343F9F"/>
    <w:rsid w:val="00344265"/>
    <w:rsid w:val="003442BB"/>
    <w:rsid w:val="0034431D"/>
    <w:rsid w:val="003443FC"/>
    <w:rsid w:val="00344588"/>
    <w:rsid w:val="00344592"/>
    <w:rsid w:val="003446DD"/>
    <w:rsid w:val="00344735"/>
    <w:rsid w:val="00344747"/>
    <w:rsid w:val="003449E6"/>
    <w:rsid w:val="00344EE4"/>
    <w:rsid w:val="0034574A"/>
    <w:rsid w:val="003458F0"/>
    <w:rsid w:val="00345BF1"/>
    <w:rsid w:val="00345E44"/>
    <w:rsid w:val="003461CE"/>
    <w:rsid w:val="003463BB"/>
    <w:rsid w:val="00346630"/>
    <w:rsid w:val="0034696E"/>
    <w:rsid w:val="00346DBC"/>
    <w:rsid w:val="00346E77"/>
    <w:rsid w:val="00346F2E"/>
    <w:rsid w:val="00346F99"/>
    <w:rsid w:val="00347912"/>
    <w:rsid w:val="00350141"/>
    <w:rsid w:val="003506E8"/>
    <w:rsid w:val="003506EA"/>
    <w:rsid w:val="00350796"/>
    <w:rsid w:val="00350942"/>
    <w:rsid w:val="00350A74"/>
    <w:rsid w:val="00350A8F"/>
    <w:rsid w:val="00350F88"/>
    <w:rsid w:val="00350FCD"/>
    <w:rsid w:val="00351224"/>
    <w:rsid w:val="003515F8"/>
    <w:rsid w:val="003519D6"/>
    <w:rsid w:val="00351E59"/>
    <w:rsid w:val="00351EE7"/>
    <w:rsid w:val="00351FD7"/>
    <w:rsid w:val="00352084"/>
    <w:rsid w:val="003520C2"/>
    <w:rsid w:val="003522C5"/>
    <w:rsid w:val="00352598"/>
    <w:rsid w:val="003525C5"/>
    <w:rsid w:val="00352732"/>
    <w:rsid w:val="0035278A"/>
    <w:rsid w:val="003528E2"/>
    <w:rsid w:val="00352993"/>
    <w:rsid w:val="00352EB8"/>
    <w:rsid w:val="00353009"/>
    <w:rsid w:val="003531E3"/>
    <w:rsid w:val="00353261"/>
    <w:rsid w:val="00353542"/>
    <w:rsid w:val="003535C9"/>
    <w:rsid w:val="0035376F"/>
    <w:rsid w:val="003539F8"/>
    <w:rsid w:val="00353A7A"/>
    <w:rsid w:val="00353CE8"/>
    <w:rsid w:val="00353D77"/>
    <w:rsid w:val="00354014"/>
    <w:rsid w:val="003540E5"/>
    <w:rsid w:val="0035421A"/>
    <w:rsid w:val="003545B6"/>
    <w:rsid w:val="003545D6"/>
    <w:rsid w:val="0035464F"/>
    <w:rsid w:val="00354802"/>
    <w:rsid w:val="003548D4"/>
    <w:rsid w:val="00354EC5"/>
    <w:rsid w:val="003550B4"/>
    <w:rsid w:val="00355238"/>
    <w:rsid w:val="00355352"/>
    <w:rsid w:val="0035537F"/>
    <w:rsid w:val="0035546A"/>
    <w:rsid w:val="003554A5"/>
    <w:rsid w:val="00355AD4"/>
    <w:rsid w:val="003564CE"/>
    <w:rsid w:val="0035653D"/>
    <w:rsid w:val="00356A1C"/>
    <w:rsid w:val="00356A46"/>
    <w:rsid w:val="00356A97"/>
    <w:rsid w:val="00356E7A"/>
    <w:rsid w:val="00356EA5"/>
    <w:rsid w:val="00356EF2"/>
    <w:rsid w:val="00357061"/>
    <w:rsid w:val="00357132"/>
    <w:rsid w:val="003576B9"/>
    <w:rsid w:val="00357A9A"/>
    <w:rsid w:val="00357C07"/>
    <w:rsid w:val="00357EEB"/>
    <w:rsid w:val="0036013E"/>
    <w:rsid w:val="0036035B"/>
    <w:rsid w:val="003603DD"/>
    <w:rsid w:val="0036049D"/>
    <w:rsid w:val="00360629"/>
    <w:rsid w:val="003606A6"/>
    <w:rsid w:val="00360DEB"/>
    <w:rsid w:val="00360F91"/>
    <w:rsid w:val="00361318"/>
    <w:rsid w:val="00361336"/>
    <w:rsid w:val="003613F2"/>
    <w:rsid w:val="003616EA"/>
    <w:rsid w:val="00361739"/>
    <w:rsid w:val="003619BF"/>
    <w:rsid w:val="00361A52"/>
    <w:rsid w:val="00361C01"/>
    <w:rsid w:val="00361D23"/>
    <w:rsid w:val="00361ED0"/>
    <w:rsid w:val="003620DD"/>
    <w:rsid w:val="0036288E"/>
    <w:rsid w:val="003628B6"/>
    <w:rsid w:val="0036295A"/>
    <w:rsid w:val="00362996"/>
    <w:rsid w:val="00362A88"/>
    <w:rsid w:val="00362C24"/>
    <w:rsid w:val="00362DC5"/>
    <w:rsid w:val="00362F0C"/>
    <w:rsid w:val="0036311B"/>
    <w:rsid w:val="00363559"/>
    <w:rsid w:val="003637EC"/>
    <w:rsid w:val="00363CF3"/>
    <w:rsid w:val="00363D62"/>
    <w:rsid w:val="00363F87"/>
    <w:rsid w:val="00364127"/>
    <w:rsid w:val="00364302"/>
    <w:rsid w:val="003645A9"/>
    <w:rsid w:val="00364666"/>
    <w:rsid w:val="0036479C"/>
    <w:rsid w:val="00364959"/>
    <w:rsid w:val="00364D00"/>
    <w:rsid w:val="00364ED8"/>
    <w:rsid w:val="00365120"/>
    <w:rsid w:val="00365235"/>
    <w:rsid w:val="00365292"/>
    <w:rsid w:val="003654C1"/>
    <w:rsid w:val="003655E5"/>
    <w:rsid w:val="003657E9"/>
    <w:rsid w:val="003658AB"/>
    <w:rsid w:val="00365DCC"/>
    <w:rsid w:val="00365E24"/>
    <w:rsid w:val="003664AF"/>
    <w:rsid w:val="003664B1"/>
    <w:rsid w:val="00366762"/>
    <w:rsid w:val="0036699C"/>
    <w:rsid w:val="0036702D"/>
    <w:rsid w:val="00367172"/>
    <w:rsid w:val="003671A2"/>
    <w:rsid w:val="003675D1"/>
    <w:rsid w:val="00367A06"/>
    <w:rsid w:val="00367A55"/>
    <w:rsid w:val="00367DFD"/>
    <w:rsid w:val="003700DD"/>
    <w:rsid w:val="00370311"/>
    <w:rsid w:val="0037057D"/>
    <w:rsid w:val="00370715"/>
    <w:rsid w:val="00370756"/>
    <w:rsid w:val="00370A0A"/>
    <w:rsid w:val="00370FC2"/>
    <w:rsid w:val="00370FC4"/>
    <w:rsid w:val="0037117F"/>
    <w:rsid w:val="0037183B"/>
    <w:rsid w:val="00371942"/>
    <w:rsid w:val="00371CE7"/>
    <w:rsid w:val="00371CFA"/>
    <w:rsid w:val="00371D09"/>
    <w:rsid w:val="00371D5B"/>
    <w:rsid w:val="00371F68"/>
    <w:rsid w:val="00372A3E"/>
    <w:rsid w:val="00372B2F"/>
    <w:rsid w:val="00372D85"/>
    <w:rsid w:val="0037304C"/>
    <w:rsid w:val="0037312B"/>
    <w:rsid w:val="003735FD"/>
    <w:rsid w:val="00373648"/>
    <w:rsid w:val="003736E8"/>
    <w:rsid w:val="0037378F"/>
    <w:rsid w:val="003738BD"/>
    <w:rsid w:val="003738E5"/>
    <w:rsid w:val="003739A1"/>
    <w:rsid w:val="00373F6D"/>
    <w:rsid w:val="00373F9C"/>
    <w:rsid w:val="00373FCA"/>
    <w:rsid w:val="003742D9"/>
    <w:rsid w:val="00374441"/>
    <w:rsid w:val="0037452A"/>
    <w:rsid w:val="0037474B"/>
    <w:rsid w:val="0037496D"/>
    <w:rsid w:val="00374A94"/>
    <w:rsid w:val="00374C26"/>
    <w:rsid w:val="00374D86"/>
    <w:rsid w:val="00374EBA"/>
    <w:rsid w:val="00374FA8"/>
    <w:rsid w:val="00375060"/>
    <w:rsid w:val="003750A1"/>
    <w:rsid w:val="00375138"/>
    <w:rsid w:val="003752B5"/>
    <w:rsid w:val="00375364"/>
    <w:rsid w:val="003753E1"/>
    <w:rsid w:val="0037587B"/>
    <w:rsid w:val="00375AAB"/>
    <w:rsid w:val="00375B16"/>
    <w:rsid w:val="00375B98"/>
    <w:rsid w:val="00375BE8"/>
    <w:rsid w:val="00375E62"/>
    <w:rsid w:val="0037605E"/>
    <w:rsid w:val="003760B0"/>
    <w:rsid w:val="00376567"/>
    <w:rsid w:val="0037682D"/>
    <w:rsid w:val="00376973"/>
    <w:rsid w:val="00376AC3"/>
    <w:rsid w:val="00376F5B"/>
    <w:rsid w:val="00377117"/>
    <w:rsid w:val="003772F9"/>
    <w:rsid w:val="00377419"/>
    <w:rsid w:val="00377457"/>
    <w:rsid w:val="00377617"/>
    <w:rsid w:val="0037785A"/>
    <w:rsid w:val="00377A77"/>
    <w:rsid w:val="00377CE6"/>
    <w:rsid w:val="003800B8"/>
    <w:rsid w:val="003800D0"/>
    <w:rsid w:val="00380118"/>
    <w:rsid w:val="003801BD"/>
    <w:rsid w:val="0038020B"/>
    <w:rsid w:val="00380284"/>
    <w:rsid w:val="003802D3"/>
    <w:rsid w:val="0038030A"/>
    <w:rsid w:val="0038032B"/>
    <w:rsid w:val="00380517"/>
    <w:rsid w:val="00380575"/>
    <w:rsid w:val="00380912"/>
    <w:rsid w:val="003809A5"/>
    <w:rsid w:val="00380ABC"/>
    <w:rsid w:val="00380B87"/>
    <w:rsid w:val="00380E62"/>
    <w:rsid w:val="0038112D"/>
    <w:rsid w:val="0038123F"/>
    <w:rsid w:val="00381568"/>
    <w:rsid w:val="003819B9"/>
    <w:rsid w:val="0038201C"/>
    <w:rsid w:val="00382147"/>
    <w:rsid w:val="003821BA"/>
    <w:rsid w:val="00382614"/>
    <w:rsid w:val="003828BD"/>
    <w:rsid w:val="00382BD7"/>
    <w:rsid w:val="00382E07"/>
    <w:rsid w:val="00382FE5"/>
    <w:rsid w:val="0038314D"/>
    <w:rsid w:val="003831C3"/>
    <w:rsid w:val="00383226"/>
    <w:rsid w:val="003833CE"/>
    <w:rsid w:val="003833EC"/>
    <w:rsid w:val="0038347A"/>
    <w:rsid w:val="003834DD"/>
    <w:rsid w:val="0038369D"/>
    <w:rsid w:val="00383748"/>
    <w:rsid w:val="0038396E"/>
    <w:rsid w:val="00383AD9"/>
    <w:rsid w:val="00383C4B"/>
    <w:rsid w:val="00383ED3"/>
    <w:rsid w:val="00383F38"/>
    <w:rsid w:val="00384489"/>
    <w:rsid w:val="00384679"/>
    <w:rsid w:val="00384832"/>
    <w:rsid w:val="00384C76"/>
    <w:rsid w:val="00384DE4"/>
    <w:rsid w:val="00384EF7"/>
    <w:rsid w:val="003852CD"/>
    <w:rsid w:val="00385407"/>
    <w:rsid w:val="00385421"/>
    <w:rsid w:val="003858FD"/>
    <w:rsid w:val="00385A10"/>
    <w:rsid w:val="00385A99"/>
    <w:rsid w:val="00385E55"/>
    <w:rsid w:val="00385F15"/>
    <w:rsid w:val="00385F92"/>
    <w:rsid w:val="00385FA3"/>
    <w:rsid w:val="0038653D"/>
    <w:rsid w:val="003868A4"/>
    <w:rsid w:val="003869BF"/>
    <w:rsid w:val="00386BAF"/>
    <w:rsid w:val="00386BBC"/>
    <w:rsid w:val="00386CAA"/>
    <w:rsid w:val="00386CC9"/>
    <w:rsid w:val="003875A8"/>
    <w:rsid w:val="003878FA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95D"/>
    <w:rsid w:val="00391B84"/>
    <w:rsid w:val="00391B99"/>
    <w:rsid w:val="00391D76"/>
    <w:rsid w:val="00391E6A"/>
    <w:rsid w:val="00391EE1"/>
    <w:rsid w:val="00391FA3"/>
    <w:rsid w:val="003922C9"/>
    <w:rsid w:val="003925A3"/>
    <w:rsid w:val="00392636"/>
    <w:rsid w:val="00392822"/>
    <w:rsid w:val="0039285C"/>
    <w:rsid w:val="003928A4"/>
    <w:rsid w:val="00392938"/>
    <w:rsid w:val="00392A81"/>
    <w:rsid w:val="00392D7F"/>
    <w:rsid w:val="00392EAA"/>
    <w:rsid w:val="00393016"/>
    <w:rsid w:val="0039323E"/>
    <w:rsid w:val="00393306"/>
    <w:rsid w:val="00393437"/>
    <w:rsid w:val="00393498"/>
    <w:rsid w:val="003935B1"/>
    <w:rsid w:val="00393F03"/>
    <w:rsid w:val="00393F66"/>
    <w:rsid w:val="00393FCC"/>
    <w:rsid w:val="0039407B"/>
    <w:rsid w:val="003943FA"/>
    <w:rsid w:val="00394429"/>
    <w:rsid w:val="003945B3"/>
    <w:rsid w:val="00394726"/>
    <w:rsid w:val="00394794"/>
    <w:rsid w:val="00394D0F"/>
    <w:rsid w:val="00394E20"/>
    <w:rsid w:val="00394E7B"/>
    <w:rsid w:val="00394F53"/>
    <w:rsid w:val="0039518E"/>
    <w:rsid w:val="0039521A"/>
    <w:rsid w:val="00395517"/>
    <w:rsid w:val="0039570A"/>
    <w:rsid w:val="00395A76"/>
    <w:rsid w:val="00395AF5"/>
    <w:rsid w:val="00395B0A"/>
    <w:rsid w:val="00395B60"/>
    <w:rsid w:val="00395BEC"/>
    <w:rsid w:val="00395DCC"/>
    <w:rsid w:val="00395E0C"/>
    <w:rsid w:val="00396364"/>
    <w:rsid w:val="00396384"/>
    <w:rsid w:val="003964EA"/>
    <w:rsid w:val="0039652F"/>
    <w:rsid w:val="0039672F"/>
    <w:rsid w:val="003967D8"/>
    <w:rsid w:val="00396B67"/>
    <w:rsid w:val="00396D9B"/>
    <w:rsid w:val="00396E78"/>
    <w:rsid w:val="00396F66"/>
    <w:rsid w:val="003971AF"/>
    <w:rsid w:val="003972EE"/>
    <w:rsid w:val="0039741F"/>
    <w:rsid w:val="003974D1"/>
    <w:rsid w:val="00397530"/>
    <w:rsid w:val="00397720"/>
    <w:rsid w:val="003979F5"/>
    <w:rsid w:val="00397A8B"/>
    <w:rsid w:val="00397A8C"/>
    <w:rsid w:val="00397F91"/>
    <w:rsid w:val="003A00E3"/>
    <w:rsid w:val="003A01C1"/>
    <w:rsid w:val="003A0519"/>
    <w:rsid w:val="003A0C37"/>
    <w:rsid w:val="003A0CAC"/>
    <w:rsid w:val="003A0EA5"/>
    <w:rsid w:val="003A0FA0"/>
    <w:rsid w:val="003A1344"/>
    <w:rsid w:val="003A160A"/>
    <w:rsid w:val="003A1651"/>
    <w:rsid w:val="003A1A9A"/>
    <w:rsid w:val="003A1CAE"/>
    <w:rsid w:val="003A1EA9"/>
    <w:rsid w:val="003A2369"/>
    <w:rsid w:val="003A24B2"/>
    <w:rsid w:val="003A2890"/>
    <w:rsid w:val="003A29C7"/>
    <w:rsid w:val="003A2AEC"/>
    <w:rsid w:val="003A2BF0"/>
    <w:rsid w:val="003A2CD3"/>
    <w:rsid w:val="003A2E4A"/>
    <w:rsid w:val="003A308F"/>
    <w:rsid w:val="003A30CC"/>
    <w:rsid w:val="003A3491"/>
    <w:rsid w:val="003A3766"/>
    <w:rsid w:val="003A39B1"/>
    <w:rsid w:val="003A39B2"/>
    <w:rsid w:val="003A3D1D"/>
    <w:rsid w:val="003A3EA9"/>
    <w:rsid w:val="003A4232"/>
    <w:rsid w:val="003A4379"/>
    <w:rsid w:val="003A4426"/>
    <w:rsid w:val="003A442E"/>
    <w:rsid w:val="003A45B5"/>
    <w:rsid w:val="003A48B4"/>
    <w:rsid w:val="003A4AB2"/>
    <w:rsid w:val="003A4E8D"/>
    <w:rsid w:val="003A5518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30"/>
    <w:rsid w:val="003A6EBF"/>
    <w:rsid w:val="003A7034"/>
    <w:rsid w:val="003A78CD"/>
    <w:rsid w:val="003B037A"/>
    <w:rsid w:val="003B0D7B"/>
    <w:rsid w:val="003B0F6D"/>
    <w:rsid w:val="003B0FB3"/>
    <w:rsid w:val="003B122B"/>
    <w:rsid w:val="003B1283"/>
    <w:rsid w:val="003B1AB1"/>
    <w:rsid w:val="003B1B03"/>
    <w:rsid w:val="003B1B25"/>
    <w:rsid w:val="003B1E32"/>
    <w:rsid w:val="003B212C"/>
    <w:rsid w:val="003B22C7"/>
    <w:rsid w:val="003B22FF"/>
    <w:rsid w:val="003B230B"/>
    <w:rsid w:val="003B261C"/>
    <w:rsid w:val="003B266F"/>
    <w:rsid w:val="003B26B1"/>
    <w:rsid w:val="003B2A41"/>
    <w:rsid w:val="003B2CAD"/>
    <w:rsid w:val="003B2F69"/>
    <w:rsid w:val="003B33EE"/>
    <w:rsid w:val="003B34E7"/>
    <w:rsid w:val="003B3938"/>
    <w:rsid w:val="003B3BEC"/>
    <w:rsid w:val="003B3E2B"/>
    <w:rsid w:val="003B3E9A"/>
    <w:rsid w:val="003B3EA0"/>
    <w:rsid w:val="003B4014"/>
    <w:rsid w:val="003B4076"/>
    <w:rsid w:val="003B425D"/>
    <w:rsid w:val="003B430F"/>
    <w:rsid w:val="003B433C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1A7"/>
    <w:rsid w:val="003B5227"/>
    <w:rsid w:val="003B54F9"/>
    <w:rsid w:val="003B5557"/>
    <w:rsid w:val="003B560B"/>
    <w:rsid w:val="003B562E"/>
    <w:rsid w:val="003B56C3"/>
    <w:rsid w:val="003B56E8"/>
    <w:rsid w:val="003B594B"/>
    <w:rsid w:val="003B59E3"/>
    <w:rsid w:val="003B5F84"/>
    <w:rsid w:val="003B62AD"/>
    <w:rsid w:val="003B65C3"/>
    <w:rsid w:val="003B696C"/>
    <w:rsid w:val="003B6EDD"/>
    <w:rsid w:val="003B6FA6"/>
    <w:rsid w:val="003B7520"/>
    <w:rsid w:val="003B786F"/>
    <w:rsid w:val="003B7B19"/>
    <w:rsid w:val="003C0096"/>
    <w:rsid w:val="003C01D5"/>
    <w:rsid w:val="003C04CE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726"/>
    <w:rsid w:val="003C1821"/>
    <w:rsid w:val="003C1EF5"/>
    <w:rsid w:val="003C1FAD"/>
    <w:rsid w:val="003C211A"/>
    <w:rsid w:val="003C2161"/>
    <w:rsid w:val="003C21A1"/>
    <w:rsid w:val="003C26B7"/>
    <w:rsid w:val="003C2BF6"/>
    <w:rsid w:val="003C30ED"/>
    <w:rsid w:val="003C3A88"/>
    <w:rsid w:val="003C3C35"/>
    <w:rsid w:val="003C403C"/>
    <w:rsid w:val="003C411D"/>
    <w:rsid w:val="003C46C8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FC7"/>
    <w:rsid w:val="003C621A"/>
    <w:rsid w:val="003C62E2"/>
    <w:rsid w:val="003C62EB"/>
    <w:rsid w:val="003C6366"/>
    <w:rsid w:val="003C64DE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326"/>
    <w:rsid w:val="003D15B3"/>
    <w:rsid w:val="003D18F6"/>
    <w:rsid w:val="003D1BB9"/>
    <w:rsid w:val="003D1BFC"/>
    <w:rsid w:val="003D1C08"/>
    <w:rsid w:val="003D1C64"/>
    <w:rsid w:val="003D21EA"/>
    <w:rsid w:val="003D2267"/>
    <w:rsid w:val="003D238A"/>
    <w:rsid w:val="003D24B7"/>
    <w:rsid w:val="003D24C8"/>
    <w:rsid w:val="003D2501"/>
    <w:rsid w:val="003D254E"/>
    <w:rsid w:val="003D285C"/>
    <w:rsid w:val="003D2B17"/>
    <w:rsid w:val="003D2B63"/>
    <w:rsid w:val="003D2FCE"/>
    <w:rsid w:val="003D311F"/>
    <w:rsid w:val="003D318C"/>
    <w:rsid w:val="003D31B7"/>
    <w:rsid w:val="003D32EE"/>
    <w:rsid w:val="003D3574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7AB"/>
    <w:rsid w:val="003D4911"/>
    <w:rsid w:val="003D4BAB"/>
    <w:rsid w:val="003D4BDA"/>
    <w:rsid w:val="003D4C41"/>
    <w:rsid w:val="003D4D52"/>
    <w:rsid w:val="003D4DC0"/>
    <w:rsid w:val="003D4FC0"/>
    <w:rsid w:val="003D51D2"/>
    <w:rsid w:val="003D5277"/>
    <w:rsid w:val="003D52E1"/>
    <w:rsid w:val="003D534D"/>
    <w:rsid w:val="003D5353"/>
    <w:rsid w:val="003D5451"/>
    <w:rsid w:val="003D548F"/>
    <w:rsid w:val="003D54DC"/>
    <w:rsid w:val="003D5744"/>
    <w:rsid w:val="003D5C7B"/>
    <w:rsid w:val="003D5C8E"/>
    <w:rsid w:val="003D63AE"/>
    <w:rsid w:val="003D641B"/>
    <w:rsid w:val="003D688C"/>
    <w:rsid w:val="003D6E42"/>
    <w:rsid w:val="003D7166"/>
    <w:rsid w:val="003D7653"/>
    <w:rsid w:val="003D7A5C"/>
    <w:rsid w:val="003D7CDA"/>
    <w:rsid w:val="003D7D2C"/>
    <w:rsid w:val="003D7D4A"/>
    <w:rsid w:val="003E040F"/>
    <w:rsid w:val="003E0470"/>
    <w:rsid w:val="003E054E"/>
    <w:rsid w:val="003E06E7"/>
    <w:rsid w:val="003E0753"/>
    <w:rsid w:val="003E07CB"/>
    <w:rsid w:val="003E0B79"/>
    <w:rsid w:val="003E0B8C"/>
    <w:rsid w:val="003E0F1F"/>
    <w:rsid w:val="003E0FB7"/>
    <w:rsid w:val="003E10DB"/>
    <w:rsid w:val="003E1229"/>
    <w:rsid w:val="003E16AB"/>
    <w:rsid w:val="003E1CD7"/>
    <w:rsid w:val="003E1D49"/>
    <w:rsid w:val="003E1F6A"/>
    <w:rsid w:val="003E2365"/>
    <w:rsid w:val="003E2473"/>
    <w:rsid w:val="003E28C0"/>
    <w:rsid w:val="003E2DA4"/>
    <w:rsid w:val="003E2FA1"/>
    <w:rsid w:val="003E3038"/>
    <w:rsid w:val="003E3081"/>
    <w:rsid w:val="003E315E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55"/>
    <w:rsid w:val="003E4201"/>
    <w:rsid w:val="003E427D"/>
    <w:rsid w:val="003E4575"/>
    <w:rsid w:val="003E4A1F"/>
    <w:rsid w:val="003E504A"/>
    <w:rsid w:val="003E504B"/>
    <w:rsid w:val="003E50F5"/>
    <w:rsid w:val="003E547A"/>
    <w:rsid w:val="003E5502"/>
    <w:rsid w:val="003E574C"/>
    <w:rsid w:val="003E5D5A"/>
    <w:rsid w:val="003E6628"/>
    <w:rsid w:val="003E6BB3"/>
    <w:rsid w:val="003E7321"/>
    <w:rsid w:val="003E74D9"/>
    <w:rsid w:val="003E789C"/>
    <w:rsid w:val="003E78C0"/>
    <w:rsid w:val="003E7979"/>
    <w:rsid w:val="003E7A34"/>
    <w:rsid w:val="003F030F"/>
    <w:rsid w:val="003F0509"/>
    <w:rsid w:val="003F05D4"/>
    <w:rsid w:val="003F0674"/>
    <w:rsid w:val="003F09A1"/>
    <w:rsid w:val="003F0A1B"/>
    <w:rsid w:val="003F0AF9"/>
    <w:rsid w:val="003F0D3B"/>
    <w:rsid w:val="003F105D"/>
    <w:rsid w:val="003F10AC"/>
    <w:rsid w:val="003F122F"/>
    <w:rsid w:val="003F135D"/>
    <w:rsid w:val="003F1368"/>
    <w:rsid w:val="003F1488"/>
    <w:rsid w:val="003F15E7"/>
    <w:rsid w:val="003F179D"/>
    <w:rsid w:val="003F1A97"/>
    <w:rsid w:val="003F1DAF"/>
    <w:rsid w:val="003F212B"/>
    <w:rsid w:val="003F2175"/>
    <w:rsid w:val="003F2271"/>
    <w:rsid w:val="003F27C1"/>
    <w:rsid w:val="003F288C"/>
    <w:rsid w:val="003F2B45"/>
    <w:rsid w:val="003F2C81"/>
    <w:rsid w:val="003F3727"/>
    <w:rsid w:val="003F37B7"/>
    <w:rsid w:val="003F3AC2"/>
    <w:rsid w:val="003F3AF1"/>
    <w:rsid w:val="003F3F12"/>
    <w:rsid w:val="003F4029"/>
    <w:rsid w:val="003F4102"/>
    <w:rsid w:val="003F4146"/>
    <w:rsid w:val="003F41A1"/>
    <w:rsid w:val="003F41C6"/>
    <w:rsid w:val="003F43F4"/>
    <w:rsid w:val="003F44E5"/>
    <w:rsid w:val="003F456F"/>
    <w:rsid w:val="003F4625"/>
    <w:rsid w:val="003F47E5"/>
    <w:rsid w:val="003F4AF9"/>
    <w:rsid w:val="003F4DFE"/>
    <w:rsid w:val="003F4E6E"/>
    <w:rsid w:val="003F53DE"/>
    <w:rsid w:val="003F544A"/>
    <w:rsid w:val="003F5777"/>
    <w:rsid w:val="003F5956"/>
    <w:rsid w:val="003F5F1B"/>
    <w:rsid w:val="003F60EA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CEF"/>
    <w:rsid w:val="003F7D74"/>
    <w:rsid w:val="003F7EA2"/>
    <w:rsid w:val="00400085"/>
    <w:rsid w:val="004001F1"/>
    <w:rsid w:val="00400214"/>
    <w:rsid w:val="004002E2"/>
    <w:rsid w:val="004003FC"/>
    <w:rsid w:val="00400412"/>
    <w:rsid w:val="0040068B"/>
    <w:rsid w:val="0040069E"/>
    <w:rsid w:val="0040073B"/>
    <w:rsid w:val="00400777"/>
    <w:rsid w:val="004008A2"/>
    <w:rsid w:val="00400F6F"/>
    <w:rsid w:val="0040114F"/>
    <w:rsid w:val="00401741"/>
    <w:rsid w:val="0040176A"/>
    <w:rsid w:val="00401EE8"/>
    <w:rsid w:val="00401F14"/>
    <w:rsid w:val="00401F22"/>
    <w:rsid w:val="0040219F"/>
    <w:rsid w:val="004021B9"/>
    <w:rsid w:val="0040234F"/>
    <w:rsid w:val="004023B1"/>
    <w:rsid w:val="00402402"/>
    <w:rsid w:val="004024AB"/>
    <w:rsid w:val="004027C1"/>
    <w:rsid w:val="00402A11"/>
    <w:rsid w:val="00402AD7"/>
    <w:rsid w:val="00402B6A"/>
    <w:rsid w:val="00402CEC"/>
    <w:rsid w:val="00402E6D"/>
    <w:rsid w:val="00402EC3"/>
    <w:rsid w:val="0040301E"/>
    <w:rsid w:val="0040353F"/>
    <w:rsid w:val="004035FC"/>
    <w:rsid w:val="00403C3A"/>
    <w:rsid w:val="00403CB7"/>
    <w:rsid w:val="00403EA7"/>
    <w:rsid w:val="00404182"/>
    <w:rsid w:val="00404449"/>
    <w:rsid w:val="004044C4"/>
    <w:rsid w:val="00404652"/>
    <w:rsid w:val="00404732"/>
    <w:rsid w:val="00404AC7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66E"/>
    <w:rsid w:val="00405DDC"/>
    <w:rsid w:val="00406244"/>
    <w:rsid w:val="004066B7"/>
    <w:rsid w:val="004068EE"/>
    <w:rsid w:val="00406A4C"/>
    <w:rsid w:val="00406ABE"/>
    <w:rsid w:val="00406C90"/>
    <w:rsid w:val="00406CD4"/>
    <w:rsid w:val="00406D2E"/>
    <w:rsid w:val="00406F8B"/>
    <w:rsid w:val="00406FD6"/>
    <w:rsid w:val="0040703A"/>
    <w:rsid w:val="004076E7"/>
    <w:rsid w:val="004078BA"/>
    <w:rsid w:val="0040799D"/>
    <w:rsid w:val="00407A33"/>
    <w:rsid w:val="00407CB9"/>
    <w:rsid w:val="00410321"/>
    <w:rsid w:val="00410A13"/>
    <w:rsid w:val="00410C3B"/>
    <w:rsid w:val="00410D57"/>
    <w:rsid w:val="00410E19"/>
    <w:rsid w:val="00410ED5"/>
    <w:rsid w:val="0041109C"/>
    <w:rsid w:val="00411193"/>
    <w:rsid w:val="0041140B"/>
    <w:rsid w:val="0041151A"/>
    <w:rsid w:val="004119C8"/>
    <w:rsid w:val="00412116"/>
    <w:rsid w:val="0041236E"/>
    <w:rsid w:val="00412378"/>
    <w:rsid w:val="004123C7"/>
    <w:rsid w:val="00412623"/>
    <w:rsid w:val="00412645"/>
    <w:rsid w:val="0041281D"/>
    <w:rsid w:val="004128F9"/>
    <w:rsid w:val="00412A33"/>
    <w:rsid w:val="00412C46"/>
    <w:rsid w:val="00412C5E"/>
    <w:rsid w:val="004130C9"/>
    <w:rsid w:val="00413183"/>
    <w:rsid w:val="004131D4"/>
    <w:rsid w:val="00413657"/>
    <w:rsid w:val="0041390B"/>
    <w:rsid w:val="00413937"/>
    <w:rsid w:val="00413BF0"/>
    <w:rsid w:val="00413C08"/>
    <w:rsid w:val="004142D4"/>
    <w:rsid w:val="004142FB"/>
    <w:rsid w:val="00414485"/>
    <w:rsid w:val="0041486A"/>
    <w:rsid w:val="00414946"/>
    <w:rsid w:val="00414AA8"/>
    <w:rsid w:val="00414BEA"/>
    <w:rsid w:val="00414E72"/>
    <w:rsid w:val="00414EA8"/>
    <w:rsid w:val="004155EF"/>
    <w:rsid w:val="004159F7"/>
    <w:rsid w:val="00415E2A"/>
    <w:rsid w:val="00415E4A"/>
    <w:rsid w:val="00415FD9"/>
    <w:rsid w:val="0041640F"/>
    <w:rsid w:val="00416732"/>
    <w:rsid w:val="00416ADE"/>
    <w:rsid w:val="00416B8F"/>
    <w:rsid w:val="00416DAE"/>
    <w:rsid w:val="00416E00"/>
    <w:rsid w:val="004170D1"/>
    <w:rsid w:val="004171BC"/>
    <w:rsid w:val="00417265"/>
    <w:rsid w:val="004172E6"/>
    <w:rsid w:val="004174F6"/>
    <w:rsid w:val="0041765C"/>
    <w:rsid w:val="00417896"/>
    <w:rsid w:val="004178D1"/>
    <w:rsid w:val="00417B1F"/>
    <w:rsid w:val="0042022E"/>
    <w:rsid w:val="004208FC"/>
    <w:rsid w:val="00420A83"/>
    <w:rsid w:val="00420BED"/>
    <w:rsid w:val="0042102D"/>
    <w:rsid w:val="004210C7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21D"/>
    <w:rsid w:val="0042343D"/>
    <w:rsid w:val="004235E6"/>
    <w:rsid w:val="004235F5"/>
    <w:rsid w:val="00423905"/>
    <w:rsid w:val="00423A37"/>
    <w:rsid w:val="00423B93"/>
    <w:rsid w:val="00423BC4"/>
    <w:rsid w:val="00423BF6"/>
    <w:rsid w:val="00423C3A"/>
    <w:rsid w:val="00423D9A"/>
    <w:rsid w:val="00423F2D"/>
    <w:rsid w:val="00423FDD"/>
    <w:rsid w:val="0042400A"/>
    <w:rsid w:val="0042434E"/>
    <w:rsid w:val="0042451C"/>
    <w:rsid w:val="0042464C"/>
    <w:rsid w:val="00424BC4"/>
    <w:rsid w:val="0042545C"/>
    <w:rsid w:val="0042547A"/>
    <w:rsid w:val="00425537"/>
    <w:rsid w:val="0042566E"/>
    <w:rsid w:val="0042574F"/>
    <w:rsid w:val="0042592B"/>
    <w:rsid w:val="00425ACF"/>
    <w:rsid w:val="00425F4A"/>
    <w:rsid w:val="00426207"/>
    <w:rsid w:val="00426214"/>
    <w:rsid w:val="00426360"/>
    <w:rsid w:val="00426444"/>
    <w:rsid w:val="00426756"/>
    <w:rsid w:val="004267BB"/>
    <w:rsid w:val="00426801"/>
    <w:rsid w:val="0042681F"/>
    <w:rsid w:val="00426FB0"/>
    <w:rsid w:val="00427A05"/>
    <w:rsid w:val="00427A19"/>
    <w:rsid w:val="00427D05"/>
    <w:rsid w:val="00427D68"/>
    <w:rsid w:val="00430122"/>
    <w:rsid w:val="0043017D"/>
    <w:rsid w:val="004301CA"/>
    <w:rsid w:val="00430253"/>
    <w:rsid w:val="0043027D"/>
    <w:rsid w:val="00430520"/>
    <w:rsid w:val="00430713"/>
    <w:rsid w:val="0043078C"/>
    <w:rsid w:val="00430861"/>
    <w:rsid w:val="00430CE4"/>
    <w:rsid w:val="00430F19"/>
    <w:rsid w:val="004312FB"/>
    <w:rsid w:val="0043136C"/>
    <w:rsid w:val="004315DA"/>
    <w:rsid w:val="0043166A"/>
    <w:rsid w:val="0043170D"/>
    <w:rsid w:val="004317CB"/>
    <w:rsid w:val="00431832"/>
    <w:rsid w:val="004319C2"/>
    <w:rsid w:val="00431DDA"/>
    <w:rsid w:val="00431E35"/>
    <w:rsid w:val="00431F8C"/>
    <w:rsid w:val="00431FDE"/>
    <w:rsid w:val="00432011"/>
    <w:rsid w:val="00432047"/>
    <w:rsid w:val="0043213E"/>
    <w:rsid w:val="004325B4"/>
    <w:rsid w:val="00432C29"/>
    <w:rsid w:val="004330D4"/>
    <w:rsid w:val="00433545"/>
    <w:rsid w:val="00433574"/>
    <w:rsid w:val="004337E6"/>
    <w:rsid w:val="00433888"/>
    <w:rsid w:val="004338FC"/>
    <w:rsid w:val="00433DB4"/>
    <w:rsid w:val="00433F02"/>
    <w:rsid w:val="00434079"/>
    <w:rsid w:val="004340D8"/>
    <w:rsid w:val="0043411F"/>
    <w:rsid w:val="004341A0"/>
    <w:rsid w:val="0043444F"/>
    <w:rsid w:val="004356A3"/>
    <w:rsid w:val="00435AA8"/>
    <w:rsid w:val="00435B2F"/>
    <w:rsid w:val="00435B6C"/>
    <w:rsid w:val="00435BF3"/>
    <w:rsid w:val="00435C83"/>
    <w:rsid w:val="00435FC2"/>
    <w:rsid w:val="0043636C"/>
    <w:rsid w:val="0043665F"/>
    <w:rsid w:val="004367D3"/>
    <w:rsid w:val="004377A4"/>
    <w:rsid w:val="00437827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01"/>
    <w:rsid w:val="0044081C"/>
    <w:rsid w:val="00440B75"/>
    <w:rsid w:val="00440D2F"/>
    <w:rsid w:val="00440DEA"/>
    <w:rsid w:val="004410A7"/>
    <w:rsid w:val="004411CB"/>
    <w:rsid w:val="0044125E"/>
    <w:rsid w:val="004414B3"/>
    <w:rsid w:val="004418AB"/>
    <w:rsid w:val="004419F7"/>
    <w:rsid w:val="004420BA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645"/>
    <w:rsid w:val="004436ED"/>
    <w:rsid w:val="004438B8"/>
    <w:rsid w:val="004438E0"/>
    <w:rsid w:val="00443997"/>
    <w:rsid w:val="00443BA6"/>
    <w:rsid w:val="00443E27"/>
    <w:rsid w:val="00444068"/>
    <w:rsid w:val="0044437A"/>
    <w:rsid w:val="0044456B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66"/>
    <w:rsid w:val="004457BB"/>
    <w:rsid w:val="00445B3D"/>
    <w:rsid w:val="00445E4C"/>
    <w:rsid w:val="00445F61"/>
    <w:rsid w:val="00445FFE"/>
    <w:rsid w:val="00446222"/>
    <w:rsid w:val="00446232"/>
    <w:rsid w:val="00446607"/>
    <w:rsid w:val="00446619"/>
    <w:rsid w:val="00446765"/>
    <w:rsid w:val="00446AC7"/>
    <w:rsid w:val="00446B21"/>
    <w:rsid w:val="00446B30"/>
    <w:rsid w:val="00446EC2"/>
    <w:rsid w:val="00446FAC"/>
    <w:rsid w:val="00447255"/>
    <w:rsid w:val="0044731B"/>
    <w:rsid w:val="0044758C"/>
    <w:rsid w:val="00447610"/>
    <w:rsid w:val="00447905"/>
    <w:rsid w:val="00447ADF"/>
    <w:rsid w:val="00447E35"/>
    <w:rsid w:val="00447FCB"/>
    <w:rsid w:val="00450272"/>
    <w:rsid w:val="0045028F"/>
    <w:rsid w:val="0045082B"/>
    <w:rsid w:val="00450A31"/>
    <w:rsid w:val="00450AA0"/>
    <w:rsid w:val="00450B61"/>
    <w:rsid w:val="00450C92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3F"/>
    <w:rsid w:val="00452684"/>
    <w:rsid w:val="004527C6"/>
    <w:rsid w:val="004529F1"/>
    <w:rsid w:val="00452B75"/>
    <w:rsid w:val="00452E2B"/>
    <w:rsid w:val="00452E3D"/>
    <w:rsid w:val="00453183"/>
    <w:rsid w:val="0045337D"/>
    <w:rsid w:val="00453422"/>
    <w:rsid w:val="004534A9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400"/>
    <w:rsid w:val="004545FA"/>
    <w:rsid w:val="00454819"/>
    <w:rsid w:val="00454A9C"/>
    <w:rsid w:val="00455175"/>
    <w:rsid w:val="004551B4"/>
    <w:rsid w:val="0045536C"/>
    <w:rsid w:val="004553C2"/>
    <w:rsid w:val="004553C3"/>
    <w:rsid w:val="0045543E"/>
    <w:rsid w:val="00455509"/>
    <w:rsid w:val="0045550A"/>
    <w:rsid w:val="00455519"/>
    <w:rsid w:val="0045553A"/>
    <w:rsid w:val="004557F3"/>
    <w:rsid w:val="00455B6A"/>
    <w:rsid w:val="00455D6A"/>
    <w:rsid w:val="00455DAD"/>
    <w:rsid w:val="00455E68"/>
    <w:rsid w:val="00455F2C"/>
    <w:rsid w:val="004561B2"/>
    <w:rsid w:val="00456240"/>
    <w:rsid w:val="0045647F"/>
    <w:rsid w:val="0045652D"/>
    <w:rsid w:val="004569BA"/>
    <w:rsid w:val="00456B3E"/>
    <w:rsid w:val="00456BBD"/>
    <w:rsid w:val="0045711C"/>
    <w:rsid w:val="0045713C"/>
    <w:rsid w:val="004573DE"/>
    <w:rsid w:val="004575C8"/>
    <w:rsid w:val="004579E6"/>
    <w:rsid w:val="00457B81"/>
    <w:rsid w:val="00457BF3"/>
    <w:rsid w:val="00457E23"/>
    <w:rsid w:val="004601AC"/>
    <w:rsid w:val="004602F3"/>
    <w:rsid w:val="0046053A"/>
    <w:rsid w:val="00460556"/>
    <w:rsid w:val="0046072A"/>
    <w:rsid w:val="00460AED"/>
    <w:rsid w:val="00460D42"/>
    <w:rsid w:val="00460F7E"/>
    <w:rsid w:val="004610E0"/>
    <w:rsid w:val="004612E5"/>
    <w:rsid w:val="004612F7"/>
    <w:rsid w:val="00461510"/>
    <w:rsid w:val="0046158D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636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336"/>
    <w:rsid w:val="004645B8"/>
    <w:rsid w:val="0046463F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17F"/>
    <w:rsid w:val="00465214"/>
    <w:rsid w:val="00465397"/>
    <w:rsid w:val="004654D2"/>
    <w:rsid w:val="00465CBB"/>
    <w:rsid w:val="00465D72"/>
    <w:rsid w:val="00465F06"/>
    <w:rsid w:val="0046653B"/>
    <w:rsid w:val="00466610"/>
    <w:rsid w:val="00466A4B"/>
    <w:rsid w:val="00466A5B"/>
    <w:rsid w:val="00466E1C"/>
    <w:rsid w:val="00466ED6"/>
    <w:rsid w:val="00466FBD"/>
    <w:rsid w:val="0046700F"/>
    <w:rsid w:val="00467047"/>
    <w:rsid w:val="0046720A"/>
    <w:rsid w:val="004672AB"/>
    <w:rsid w:val="00467466"/>
    <w:rsid w:val="00467599"/>
    <w:rsid w:val="004678C5"/>
    <w:rsid w:val="00467957"/>
    <w:rsid w:val="004679CC"/>
    <w:rsid w:val="00467E65"/>
    <w:rsid w:val="00470279"/>
    <w:rsid w:val="0047032E"/>
    <w:rsid w:val="0047033F"/>
    <w:rsid w:val="0047037F"/>
    <w:rsid w:val="0047087F"/>
    <w:rsid w:val="0047091E"/>
    <w:rsid w:val="0047095C"/>
    <w:rsid w:val="00470975"/>
    <w:rsid w:val="00470D59"/>
    <w:rsid w:val="00470FF8"/>
    <w:rsid w:val="00471229"/>
    <w:rsid w:val="0047134A"/>
    <w:rsid w:val="00471591"/>
    <w:rsid w:val="0047159A"/>
    <w:rsid w:val="0047177D"/>
    <w:rsid w:val="00471863"/>
    <w:rsid w:val="00471C51"/>
    <w:rsid w:val="00471F4B"/>
    <w:rsid w:val="004721B4"/>
    <w:rsid w:val="004724BE"/>
    <w:rsid w:val="00472524"/>
    <w:rsid w:val="00472863"/>
    <w:rsid w:val="00472BFE"/>
    <w:rsid w:val="00472CC0"/>
    <w:rsid w:val="00472DAE"/>
    <w:rsid w:val="00472FC1"/>
    <w:rsid w:val="0047328A"/>
    <w:rsid w:val="00473374"/>
    <w:rsid w:val="0047352C"/>
    <w:rsid w:val="00473618"/>
    <w:rsid w:val="004736A8"/>
    <w:rsid w:val="0047389E"/>
    <w:rsid w:val="004738A5"/>
    <w:rsid w:val="00473933"/>
    <w:rsid w:val="00473A9C"/>
    <w:rsid w:val="00473C50"/>
    <w:rsid w:val="00474064"/>
    <w:rsid w:val="00474291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114"/>
    <w:rsid w:val="00475337"/>
    <w:rsid w:val="004753E8"/>
    <w:rsid w:val="0047566E"/>
    <w:rsid w:val="00475BB2"/>
    <w:rsid w:val="00476009"/>
    <w:rsid w:val="00476035"/>
    <w:rsid w:val="00476176"/>
    <w:rsid w:val="00476262"/>
    <w:rsid w:val="004763CA"/>
    <w:rsid w:val="00476497"/>
    <w:rsid w:val="00476913"/>
    <w:rsid w:val="00476B0D"/>
    <w:rsid w:val="00476E2C"/>
    <w:rsid w:val="00476E34"/>
    <w:rsid w:val="00476EEA"/>
    <w:rsid w:val="00476FA8"/>
    <w:rsid w:val="0047721B"/>
    <w:rsid w:val="00477760"/>
    <w:rsid w:val="0047777A"/>
    <w:rsid w:val="00477898"/>
    <w:rsid w:val="0047797E"/>
    <w:rsid w:val="004779A4"/>
    <w:rsid w:val="004779C9"/>
    <w:rsid w:val="00477CAD"/>
    <w:rsid w:val="00477FBD"/>
    <w:rsid w:val="00480236"/>
    <w:rsid w:val="004802FC"/>
    <w:rsid w:val="004804AE"/>
    <w:rsid w:val="004804E2"/>
    <w:rsid w:val="00480741"/>
    <w:rsid w:val="0048084A"/>
    <w:rsid w:val="00480859"/>
    <w:rsid w:val="00480BBA"/>
    <w:rsid w:val="00480D62"/>
    <w:rsid w:val="00480E44"/>
    <w:rsid w:val="00480E51"/>
    <w:rsid w:val="00481564"/>
    <w:rsid w:val="00481EB2"/>
    <w:rsid w:val="00481F05"/>
    <w:rsid w:val="00482111"/>
    <w:rsid w:val="00482188"/>
    <w:rsid w:val="0048218B"/>
    <w:rsid w:val="00482403"/>
    <w:rsid w:val="0048244A"/>
    <w:rsid w:val="0048252A"/>
    <w:rsid w:val="00482670"/>
    <w:rsid w:val="00482794"/>
    <w:rsid w:val="004827B9"/>
    <w:rsid w:val="004827BF"/>
    <w:rsid w:val="00482934"/>
    <w:rsid w:val="00482967"/>
    <w:rsid w:val="00482A67"/>
    <w:rsid w:val="00482AF3"/>
    <w:rsid w:val="00482B0B"/>
    <w:rsid w:val="00482C99"/>
    <w:rsid w:val="00482D28"/>
    <w:rsid w:val="00482D59"/>
    <w:rsid w:val="00482D69"/>
    <w:rsid w:val="00482EF7"/>
    <w:rsid w:val="004830A2"/>
    <w:rsid w:val="0048384B"/>
    <w:rsid w:val="00483C39"/>
    <w:rsid w:val="00483D60"/>
    <w:rsid w:val="00483DF6"/>
    <w:rsid w:val="00483F8C"/>
    <w:rsid w:val="00484012"/>
    <w:rsid w:val="00484098"/>
    <w:rsid w:val="00484206"/>
    <w:rsid w:val="0048420E"/>
    <w:rsid w:val="00484311"/>
    <w:rsid w:val="004843F7"/>
    <w:rsid w:val="00484598"/>
    <w:rsid w:val="0048464E"/>
    <w:rsid w:val="0048485F"/>
    <w:rsid w:val="004849C9"/>
    <w:rsid w:val="00484ABC"/>
    <w:rsid w:val="00484C34"/>
    <w:rsid w:val="0048511E"/>
    <w:rsid w:val="00485811"/>
    <w:rsid w:val="00485BD8"/>
    <w:rsid w:val="00485F9B"/>
    <w:rsid w:val="00486034"/>
    <w:rsid w:val="00486440"/>
    <w:rsid w:val="004864AE"/>
    <w:rsid w:val="004864C4"/>
    <w:rsid w:val="00486988"/>
    <w:rsid w:val="004870D0"/>
    <w:rsid w:val="004871DA"/>
    <w:rsid w:val="00487640"/>
    <w:rsid w:val="00487C06"/>
    <w:rsid w:val="00487DCB"/>
    <w:rsid w:val="00487F70"/>
    <w:rsid w:val="0049004D"/>
    <w:rsid w:val="00490096"/>
    <w:rsid w:val="0049021C"/>
    <w:rsid w:val="004902AA"/>
    <w:rsid w:val="0049035A"/>
    <w:rsid w:val="00490619"/>
    <w:rsid w:val="004906F0"/>
    <w:rsid w:val="004908FF"/>
    <w:rsid w:val="00490CCE"/>
    <w:rsid w:val="00490F1C"/>
    <w:rsid w:val="00491265"/>
    <w:rsid w:val="0049167C"/>
    <w:rsid w:val="0049174A"/>
    <w:rsid w:val="00491A23"/>
    <w:rsid w:val="00491A59"/>
    <w:rsid w:val="00491C35"/>
    <w:rsid w:val="00491C7E"/>
    <w:rsid w:val="00491D86"/>
    <w:rsid w:val="00491FF2"/>
    <w:rsid w:val="004921F4"/>
    <w:rsid w:val="0049229F"/>
    <w:rsid w:val="004926A8"/>
    <w:rsid w:val="00492BDC"/>
    <w:rsid w:val="00492BF1"/>
    <w:rsid w:val="00492C69"/>
    <w:rsid w:val="00492D82"/>
    <w:rsid w:val="004937BB"/>
    <w:rsid w:val="00493EAC"/>
    <w:rsid w:val="00493F9D"/>
    <w:rsid w:val="00494209"/>
    <w:rsid w:val="00494625"/>
    <w:rsid w:val="004946BE"/>
    <w:rsid w:val="00494734"/>
    <w:rsid w:val="00494852"/>
    <w:rsid w:val="00494C12"/>
    <w:rsid w:val="00494C1C"/>
    <w:rsid w:val="00495112"/>
    <w:rsid w:val="00495159"/>
    <w:rsid w:val="00495199"/>
    <w:rsid w:val="00495474"/>
    <w:rsid w:val="0049547F"/>
    <w:rsid w:val="004956B4"/>
    <w:rsid w:val="004961B4"/>
    <w:rsid w:val="004961F7"/>
    <w:rsid w:val="0049621A"/>
    <w:rsid w:val="00496270"/>
    <w:rsid w:val="00496550"/>
    <w:rsid w:val="004965FC"/>
    <w:rsid w:val="0049660D"/>
    <w:rsid w:val="00496643"/>
    <w:rsid w:val="00496B01"/>
    <w:rsid w:val="00496B30"/>
    <w:rsid w:val="00496B36"/>
    <w:rsid w:val="00496BB3"/>
    <w:rsid w:val="00496C96"/>
    <w:rsid w:val="00496CD4"/>
    <w:rsid w:val="00496D7D"/>
    <w:rsid w:val="004970B6"/>
    <w:rsid w:val="00497487"/>
    <w:rsid w:val="004975B6"/>
    <w:rsid w:val="004979D3"/>
    <w:rsid w:val="004979E6"/>
    <w:rsid w:val="00497AE6"/>
    <w:rsid w:val="00497CDA"/>
    <w:rsid w:val="00497EFB"/>
    <w:rsid w:val="004A001A"/>
    <w:rsid w:val="004A0334"/>
    <w:rsid w:val="004A05DB"/>
    <w:rsid w:val="004A0719"/>
    <w:rsid w:val="004A074B"/>
    <w:rsid w:val="004A07C4"/>
    <w:rsid w:val="004A0AE0"/>
    <w:rsid w:val="004A0DCD"/>
    <w:rsid w:val="004A1191"/>
    <w:rsid w:val="004A140B"/>
    <w:rsid w:val="004A144A"/>
    <w:rsid w:val="004A1469"/>
    <w:rsid w:val="004A163D"/>
    <w:rsid w:val="004A17BC"/>
    <w:rsid w:val="004A1AEB"/>
    <w:rsid w:val="004A1B5B"/>
    <w:rsid w:val="004A1BF1"/>
    <w:rsid w:val="004A1E03"/>
    <w:rsid w:val="004A1F84"/>
    <w:rsid w:val="004A1FBE"/>
    <w:rsid w:val="004A2050"/>
    <w:rsid w:val="004A2099"/>
    <w:rsid w:val="004A22DB"/>
    <w:rsid w:val="004A2497"/>
    <w:rsid w:val="004A2809"/>
    <w:rsid w:val="004A2834"/>
    <w:rsid w:val="004A2C71"/>
    <w:rsid w:val="004A2DA5"/>
    <w:rsid w:val="004A3137"/>
    <w:rsid w:val="004A315B"/>
    <w:rsid w:val="004A32EC"/>
    <w:rsid w:val="004A336D"/>
    <w:rsid w:val="004A346B"/>
    <w:rsid w:val="004A349D"/>
    <w:rsid w:val="004A36E6"/>
    <w:rsid w:val="004A37AE"/>
    <w:rsid w:val="004A3B00"/>
    <w:rsid w:val="004A3B09"/>
    <w:rsid w:val="004A3B8B"/>
    <w:rsid w:val="004A3DCC"/>
    <w:rsid w:val="004A3F1D"/>
    <w:rsid w:val="004A3F2C"/>
    <w:rsid w:val="004A3FDC"/>
    <w:rsid w:val="004A4015"/>
    <w:rsid w:val="004A405C"/>
    <w:rsid w:val="004A42B2"/>
    <w:rsid w:val="004A42EB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BC8"/>
    <w:rsid w:val="004A5D18"/>
    <w:rsid w:val="004A5D97"/>
    <w:rsid w:val="004A5DEC"/>
    <w:rsid w:val="004A5FDD"/>
    <w:rsid w:val="004A5FF8"/>
    <w:rsid w:val="004A601B"/>
    <w:rsid w:val="004A693B"/>
    <w:rsid w:val="004A6A7D"/>
    <w:rsid w:val="004A6B04"/>
    <w:rsid w:val="004A6CE2"/>
    <w:rsid w:val="004A6E9C"/>
    <w:rsid w:val="004A6F27"/>
    <w:rsid w:val="004A724D"/>
    <w:rsid w:val="004A761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53F"/>
    <w:rsid w:val="004B1956"/>
    <w:rsid w:val="004B1BE2"/>
    <w:rsid w:val="004B1C1C"/>
    <w:rsid w:val="004B1CB1"/>
    <w:rsid w:val="004B2084"/>
    <w:rsid w:val="004B215F"/>
    <w:rsid w:val="004B217B"/>
    <w:rsid w:val="004B223E"/>
    <w:rsid w:val="004B2454"/>
    <w:rsid w:val="004B27AC"/>
    <w:rsid w:val="004B27F2"/>
    <w:rsid w:val="004B29A2"/>
    <w:rsid w:val="004B2AF2"/>
    <w:rsid w:val="004B2DEF"/>
    <w:rsid w:val="004B2F44"/>
    <w:rsid w:val="004B2FA2"/>
    <w:rsid w:val="004B2FFF"/>
    <w:rsid w:val="004B3019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DB4"/>
    <w:rsid w:val="004B4FE5"/>
    <w:rsid w:val="004B5245"/>
    <w:rsid w:val="004B52E7"/>
    <w:rsid w:val="004B5537"/>
    <w:rsid w:val="004B56C6"/>
    <w:rsid w:val="004B576F"/>
    <w:rsid w:val="004B5835"/>
    <w:rsid w:val="004B591B"/>
    <w:rsid w:val="004B5F24"/>
    <w:rsid w:val="004B61AB"/>
    <w:rsid w:val="004B6418"/>
    <w:rsid w:val="004B646B"/>
    <w:rsid w:val="004B64CF"/>
    <w:rsid w:val="004B6804"/>
    <w:rsid w:val="004B692B"/>
    <w:rsid w:val="004B6A45"/>
    <w:rsid w:val="004B6CF9"/>
    <w:rsid w:val="004B6D10"/>
    <w:rsid w:val="004B6F22"/>
    <w:rsid w:val="004B7395"/>
    <w:rsid w:val="004B73CF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0EEA"/>
    <w:rsid w:val="004C16B8"/>
    <w:rsid w:val="004C1795"/>
    <w:rsid w:val="004C18CF"/>
    <w:rsid w:val="004C19BE"/>
    <w:rsid w:val="004C1CE4"/>
    <w:rsid w:val="004C1DF8"/>
    <w:rsid w:val="004C1F95"/>
    <w:rsid w:val="004C2147"/>
    <w:rsid w:val="004C2355"/>
    <w:rsid w:val="004C25BC"/>
    <w:rsid w:val="004C28E1"/>
    <w:rsid w:val="004C2EC5"/>
    <w:rsid w:val="004C302B"/>
    <w:rsid w:val="004C3196"/>
    <w:rsid w:val="004C31AD"/>
    <w:rsid w:val="004C3570"/>
    <w:rsid w:val="004C3781"/>
    <w:rsid w:val="004C39D7"/>
    <w:rsid w:val="004C3CE9"/>
    <w:rsid w:val="004C3EE2"/>
    <w:rsid w:val="004C3F01"/>
    <w:rsid w:val="004C3F94"/>
    <w:rsid w:val="004C3FBC"/>
    <w:rsid w:val="004C404E"/>
    <w:rsid w:val="004C42A1"/>
    <w:rsid w:val="004C4334"/>
    <w:rsid w:val="004C4A26"/>
    <w:rsid w:val="004C4D1D"/>
    <w:rsid w:val="004C4D5D"/>
    <w:rsid w:val="004C4FF2"/>
    <w:rsid w:val="004C52CD"/>
    <w:rsid w:val="004C53A2"/>
    <w:rsid w:val="004C53BC"/>
    <w:rsid w:val="004C53C4"/>
    <w:rsid w:val="004C56D9"/>
    <w:rsid w:val="004C5729"/>
    <w:rsid w:val="004C5733"/>
    <w:rsid w:val="004C57BC"/>
    <w:rsid w:val="004C5B5E"/>
    <w:rsid w:val="004C6003"/>
    <w:rsid w:val="004C6335"/>
    <w:rsid w:val="004C640C"/>
    <w:rsid w:val="004C65C7"/>
    <w:rsid w:val="004C6675"/>
    <w:rsid w:val="004C69C3"/>
    <w:rsid w:val="004C6D1C"/>
    <w:rsid w:val="004C6E26"/>
    <w:rsid w:val="004C6E6F"/>
    <w:rsid w:val="004C7081"/>
    <w:rsid w:val="004C7240"/>
    <w:rsid w:val="004C724D"/>
    <w:rsid w:val="004C75D6"/>
    <w:rsid w:val="004C767A"/>
    <w:rsid w:val="004C79A0"/>
    <w:rsid w:val="004D016B"/>
    <w:rsid w:val="004D03A4"/>
    <w:rsid w:val="004D0474"/>
    <w:rsid w:val="004D0716"/>
    <w:rsid w:val="004D0C61"/>
    <w:rsid w:val="004D0E3F"/>
    <w:rsid w:val="004D1222"/>
    <w:rsid w:val="004D1473"/>
    <w:rsid w:val="004D158B"/>
    <w:rsid w:val="004D195B"/>
    <w:rsid w:val="004D1F07"/>
    <w:rsid w:val="004D203F"/>
    <w:rsid w:val="004D2410"/>
    <w:rsid w:val="004D2596"/>
    <w:rsid w:val="004D263B"/>
    <w:rsid w:val="004D3017"/>
    <w:rsid w:val="004D3442"/>
    <w:rsid w:val="004D3655"/>
    <w:rsid w:val="004D370C"/>
    <w:rsid w:val="004D371F"/>
    <w:rsid w:val="004D39FE"/>
    <w:rsid w:val="004D3B30"/>
    <w:rsid w:val="004D3BFA"/>
    <w:rsid w:val="004D3C31"/>
    <w:rsid w:val="004D3E9E"/>
    <w:rsid w:val="004D3EAD"/>
    <w:rsid w:val="004D40C1"/>
    <w:rsid w:val="004D41C7"/>
    <w:rsid w:val="004D4425"/>
    <w:rsid w:val="004D44D0"/>
    <w:rsid w:val="004D4506"/>
    <w:rsid w:val="004D465A"/>
    <w:rsid w:val="004D49C0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6EF"/>
    <w:rsid w:val="004D694F"/>
    <w:rsid w:val="004D6AC6"/>
    <w:rsid w:val="004D6BA7"/>
    <w:rsid w:val="004D6C3A"/>
    <w:rsid w:val="004D6D1A"/>
    <w:rsid w:val="004D6D5A"/>
    <w:rsid w:val="004D6F95"/>
    <w:rsid w:val="004D707C"/>
    <w:rsid w:val="004D71CB"/>
    <w:rsid w:val="004D76BA"/>
    <w:rsid w:val="004D76C4"/>
    <w:rsid w:val="004D7A73"/>
    <w:rsid w:val="004D7EC9"/>
    <w:rsid w:val="004E0168"/>
    <w:rsid w:val="004E03B2"/>
    <w:rsid w:val="004E03DC"/>
    <w:rsid w:val="004E0985"/>
    <w:rsid w:val="004E1342"/>
    <w:rsid w:val="004E1381"/>
    <w:rsid w:val="004E1463"/>
    <w:rsid w:val="004E15C7"/>
    <w:rsid w:val="004E15DB"/>
    <w:rsid w:val="004E1680"/>
    <w:rsid w:val="004E16B7"/>
    <w:rsid w:val="004E1760"/>
    <w:rsid w:val="004E180D"/>
    <w:rsid w:val="004E1E10"/>
    <w:rsid w:val="004E1EE7"/>
    <w:rsid w:val="004E20AC"/>
    <w:rsid w:val="004E22CB"/>
    <w:rsid w:val="004E2469"/>
    <w:rsid w:val="004E27E1"/>
    <w:rsid w:val="004E27FA"/>
    <w:rsid w:val="004E28A2"/>
    <w:rsid w:val="004E29DD"/>
    <w:rsid w:val="004E2A22"/>
    <w:rsid w:val="004E2BEE"/>
    <w:rsid w:val="004E2F00"/>
    <w:rsid w:val="004E2F8D"/>
    <w:rsid w:val="004E3059"/>
    <w:rsid w:val="004E3095"/>
    <w:rsid w:val="004E31DF"/>
    <w:rsid w:val="004E3217"/>
    <w:rsid w:val="004E3339"/>
    <w:rsid w:val="004E340C"/>
    <w:rsid w:val="004E3499"/>
    <w:rsid w:val="004E35FA"/>
    <w:rsid w:val="004E3658"/>
    <w:rsid w:val="004E36E2"/>
    <w:rsid w:val="004E3D22"/>
    <w:rsid w:val="004E3D6A"/>
    <w:rsid w:val="004E3D7D"/>
    <w:rsid w:val="004E417F"/>
    <w:rsid w:val="004E41DA"/>
    <w:rsid w:val="004E42DA"/>
    <w:rsid w:val="004E435D"/>
    <w:rsid w:val="004E4AE8"/>
    <w:rsid w:val="004E4B41"/>
    <w:rsid w:val="004E4B90"/>
    <w:rsid w:val="004E508D"/>
    <w:rsid w:val="004E50B2"/>
    <w:rsid w:val="004E50D6"/>
    <w:rsid w:val="004E525B"/>
    <w:rsid w:val="004E56CC"/>
    <w:rsid w:val="004E576C"/>
    <w:rsid w:val="004E57CE"/>
    <w:rsid w:val="004E5950"/>
    <w:rsid w:val="004E59A4"/>
    <w:rsid w:val="004E5AAF"/>
    <w:rsid w:val="004E5BF5"/>
    <w:rsid w:val="004E5D98"/>
    <w:rsid w:val="004E5EFC"/>
    <w:rsid w:val="004E674E"/>
    <w:rsid w:val="004E6B95"/>
    <w:rsid w:val="004E6EA2"/>
    <w:rsid w:val="004E6EEA"/>
    <w:rsid w:val="004E6F85"/>
    <w:rsid w:val="004E71DF"/>
    <w:rsid w:val="004E7576"/>
    <w:rsid w:val="004E7662"/>
    <w:rsid w:val="004E78B5"/>
    <w:rsid w:val="004E78BD"/>
    <w:rsid w:val="004E79B2"/>
    <w:rsid w:val="004E7BDC"/>
    <w:rsid w:val="004E7E67"/>
    <w:rsid w:val="004E7F4E"/>
    <w:rsid w:val="004E7F90"/>
    <w:rsid w:val="004E7FA9"/>
    <w:rsid w:val="004F0176"/>
    <w:rsid w:val="004F02E6"/>
    <w:rsid w:val="004F04E2"/>
    <w:rsid w:val="004F0869"/>
    <w:rsid w:val="004F0C38"/>
    <w:rsid w:val="004F0C50"/>
    <w:rsid w:val="004F0D3C"/>
    <w:rsid w:val="004F0D54"/>
    <w:rsid w:val="004F111D"/>
    <w:rsid w:val="004F14CB"/>
    <w:rsid w:val="004F14E3"/>
    <w:rsid w:val="004F1D71"/>
    <w:rsid w:val="004F1EC0"/>
    <w:rsid w:val="004F22C3"/>
    <w:rsid w:val="004F2457"/>
    <w:rsid w:val="004F268E"/>
    <w:rsid w:val="004F26F9"/>
    <w:rsid w:val="004F2884"/>
    <w:rsid w:val="004F29E7"/>
    <w:rsid w:val="004F301A"/>
    <w:rsid w:val="004F3270"/>
    <w:rsid w:val="004F3567"/>
    <w:rsid w:val="004F36FC"/>
    <w:rsid w:val="004F3A98"/>
    <w:rsid w:val="004F3CFF"/>
    <w:rsid w:val="004F3F02"/>
    <w:rsid w:val="004F3F62"/>
    <w:rsid w:val="004F3FBD"/>
    <w:rsid w:val="004F428F"/>
    <w:rsid w:val="004F4623"/>
    <w:rsid w:val="004F4656"/>
    <w:rsid w:val="004F4708"/>
    <w:rsid w:val="004F4BDE"/>
    <w:rsid w:val="004F4CC0"/>
    <w:rsid w:val="004F4EDD"/>
    <w:rsid w:val="004F4F14"/>
    <w:rsid w:val="004F513E"/>
    <w:rsid w:val="004F5171"/>
    <w:rsid w:val="004F549C"/>
    <w:rsid w:val="004F56FE"/>
    <w:rsid w:val="004F587F"/>
    <w:rsid w:val="004F5962"/>
    <w:rsid w:val="004F5D93"/>
    <w:rsid w:val="004F5DAE"/>
    <w:rsid w:val="004F5F65"/>
    <w:rsid w:val="004F6169"/>
    <w:rsid w:val="004F6269"/>
    <w:rsid w:val="004F6285"/>
    <w:rsid w:val="004F6500"/>
    <w:rsid w:val="004F652A"/>
    <w:rsid w:val="004F6AD1"/>
    <w:rsid w:val="004F6B43"/>
    <w:rsid w:val="004F6D3E"/>
    <w:rsid w:val="004F6DAB"/>
    <w:rsid w:val="004F75E4"/>
    <w:rsid w:val="004F786B"/>
    <w:rsid w:val="0050006D"/>
    <w:rsid w:val="0050019D"/>
    <w:rsid w:val="0050061C"/>
    <w:rsid w:val="00500663"/>
    <w:rsid w:val="00500723"/>
    <w:rsid w:val="0050084E"/>
    <w:rsid w:val="00500ABF"/>
    <w:rsid w:val="00500B77"/>
    <w:rsid w:val="00501105"/>
    <w:rsid w:val="0050136E"/>
    <w:rsid w:val="005016BA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12D"/>
    <w:rsid w:val="0050321E"/>
    <w:rsid w:val="005033F8"/>
    <w:rsid w:val="00503750"/>
    <w:rsid w:val="0050390C"/>
    <w:rsid w:val="005039CF"/>
    <w:rsid w:val="00503A67"/>
    <w:rsid w:val="00503B62"/>
    <w:rsid w:val="00503BF0"/>
    <w:rsid w:val="00503C4D"/>
    <w:rsid w:val="00503D4A"/>
    <w:rsid w:val="00504024"/>
    <w:rsid w:val="005048C1"/>
    <w:rsid w:val="005049B9"/>
    <w:rsid w:val="00504BF4"/>
    <w:rsid w:val="00504C28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0AE"/>
    <w:rsid w:val="0050613A"/>
    <w:rsid w:val="00506321"/>
    <w:rsid w:val="00506C39"/>
    <w:rsid w:val="00506DE7"/>
    <w:rsid w:val="00506F53"/>
    <w:rsid w:val="0050716E"/>
    <w:rsid w:val="005072A0"/>
    <w:rsid w:val="0050752A"/>
    <w:rsid w:val="0050758B"/>
    <w:rsid w:val="005075CE"/>
    <w:rsid w:val="0050764C"/>
    <w:rsid w:val="005076C5"/>
    <w:rsid w:val="00507B61"/>
    <w:rsid w:val="00507D22"/>
    <w:rsid w:val="005105D4"/>
    <w:rsid w:val="00510637"/>
    <w:rsid w:val="0051097B"/>
    <w:rsid w:val="00510D0B"/>
    <w:rsid w:val="00510DC3"/>
    <w:rsid w:val="00510E4E"/>
    <w:rsid w:val="005110D7"/>
    <w:rsid w:val="005116F8"/>
    <w:rsid w:val="005117FC"/>
    <w:rsid w:val="005117FE"/>
    <w:rsid w:val="005119C5"/>
    <w:rsid w:val="005119D8"/>
    <w:rsid w:val="00511CAD"/>
    <w:rsid w:val="00511D06"/>
    <w:rsid w:val="00511F88"/>
    <w:rsid w:val="0051247F"/>
    <w:rsid w:val="0051252B"/>
    <w:rsid w:val="00512731"/>
    <w:rsid w:val="0051279F"/>
    <w:rsid w:val="0051280B"/>
    <w:rsid w:val="00512849"/>
    <w:rsid w:val="005128B2"/>
    <w:rsid w:val="00512D2C"/>
    <w:rsid w:val="00512D36"/>
    <w:rsid w:val="00512FE2"/>
    <w:rsid w:val="00513509"/>
    <w:rsid w:val="0051374C"/>
    <w:rsid w:val="00513C31"/>
    <w:rsid w:val="00513EBC"/>
    <w:rsid w:val="00513EE9"/>
    <w:rsid w:val="00513F8B"/>
    <w:rsid w:val="00514386"/>
    <w:rsid w:val="0051442B"/>
    <w:rsid w:val="00514620"/>
    <w:rsid w:val="005146F6"/>
    <w:rsid w:val="00514727"/>
    <w:rsid w:val="00514776"/>
    <w:rsid w:val="0051492D"/>
    <w:rsid w:val="0051493E"/>
    <w:rsid w:val="00514C2F"/>
    <w:rsid w:val="00514CD0"/>
    <w:rsid w:val="00514ECE"/>
    <w:rsid w:val="00514F13"/>
    <w:rsid w:val="0051527F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40"/>
    <w:rsid w:val="0051649F"/>
    <w:rsid w:val="0051697A"/>
    <w:rsid w:val="00516CBB"/>
    <w:rsid w:val="00517233"/>
    <w:rsid w:val="00517575"/>
    <w:rsid w:val="00517ABC"/>
    <w:rsid w:val="00517B78"/>
    <w:rsid w:val="0052023B"/>
    <w:rsid w:val="00520466"/>
    <w:rsid w:val="005208E5"/>
    <w:rsid w:val="0052091F"/>
    <w:rsid w:val="00520B4F"/>
    <w:rsid w:val="00520C67"/>
    <w:rsid w:val="00520D2B"/>
    <w:rsid w:val="0052102A"/>
    <w:rsid w:val="00521057"/>
    <w:rsid w:val="0052127C"/>
    <w:rsid w:val="005218A8"/>
    <w:rsid w:val="00521A74"/>
    <w:rsid w:val="00521C7A"/>
    <w:rsid w:val="00521D2C"/>
    <w:rsid w:val="00521E45"/>
    <w:rsid w:val="00521E56"/>
    <w:rsid w:val="00521F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948"/>
    <w:rsid w:val="00523EAC"/>
    <w:rsid w:val="00523FA6"/>
    <w:rsid w:val="005242DE"/>
    <w:rsid w:val="005244FC"/>
    <w:rsid w:val="005247A7"/>
    <w:rsid w:val="005249C8"/>
    <w:rsid w:val="00524BDB"/>
    <w:rsid w:val="0052593F"/>
    <w:rsid w:val="00525A0B"/>
    <w:rsid w:val="00525C9E"/>
    <w:rsid w:val="00525D66"/>
    <w:rsid w:val="00526082"/>
    <w:rsid w:val="0052613B"/>
    <w:rsid w:val="005261E5"/>
    <w:rsid w:val="0052632E"/>
    <w:rsid w:val="00526387"/>
    <w:rsid w:val="0052638A"/>
    <w:rsid w:val="00526445"/>
    <w:rsid w:val="005267C1"/>
    <w:rsid w:val="00526BBC"/>
    <w:rsid w:val="005270A3"/>
    <w:rsid w:val="0052727E"/>
    <w:rsid w:val="00527402"/>
    <w:rsid w:val="005274EA"/>
    <w:rsid w:val="005274F8"/>
    <w:rsid w:val="00527531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A69"/>
    <w:rsid w:val="00531BD3"/>
    <w:rsid w:val="00531C2D"/>
    <w:rsid w:val="00531DDB"/>
    <w:rsid w:val="00531FED"/>
    <w:rsid w:val="0053209D"/>
    <w:rsid w:val="005322AC"/>
    <w:rsid w:val="005329C5"/>
    <w:rsid w:val="005329CE"/>
    <w:rsid w:val="00532B91"/>
    <w:rsid w:val="00532CEE"/>
    <w:rsid w:val="00532E85"/>
    <w:rsid w:val="005332C7"/>
    <w:rsid w:val="0053357C"/>
    <w:rsid w:val="00533A13"/>
    <w:rsid w:val="00533C72"/>
    <w:rsid w:val="00534320"/>
    <w:rsid w:val="0053450F"/>
    <w:rsid w:val="005346B3"/>
    <w:rsid w:val="005348D5"/>
    <w:rsid w:val="00534959"/>
    <w:rsid w:val="00535426"/>
    <w:rsid w:val="00535869"/>
    <w:rsid w:val="00535931"/>
    <w:rsid w:val="00535997"/>
    <w:rsid w:val="00535BD7"/>
    <w:rsid w:val="00535F61"/>
    <w:rsid w:val="00536241"/>
    <w:rsid w:val="0053624A"/>
    <w:rsid w:val="00536273"/>
    <w:rsid w:val="00536353"/>
    <w:rsid w:val="0053640B"/>
    <w:rsid w:val="00536923"/>
    <w:rsid w:val="00536BAE"/>
    <w:rsid w:val="00536E49"/>
    <w:rsid w:val="00536E9A"/>
    <w:rsid w:val="005373AE"/>
    <w:rsid w:val="00537BA6"/>
    <w:rsid w:val="00537BB1"/>
    <w:rsid w:val="00537EDE"/>
    <w:rsid w:val="00537F5F"/>
    <w:rsid w:val="005400C9"/>
    <w:rsid w:val="0054059A"/>
    <w:rsid w:val="005405FD"/>
    <w:rsid w:val="005406A7"/>
    <w:rsid w:val="005407F3"/>
    <w:rsid w:val="005408F1"/>
    <w:rsid w:val="005409C6"/>
    <w:rsid w:val="00540BE0"/>
    <w:rsid w:val="00540CFE"/>
    <w:rsid w:val="00540F9F"/>
    <w:rsid w:val="00541147"/>
    <w:rsid w:val="005411D7"/>
    <w:rsid w:val="005417D5"/>
    <w:rsid w:val="005418AA"/>
    <w:rsid w:val="005418B4"/>
    <w:rsid w:val="0054197E"/>
    <w:rsid w:val="00541ABD"/>
    <w:rsid w:val="00541BEE"/>
    <w:rsid w:val="00541CC2"/>
    <w:rsid w:val="00541D86"/>
    <w:rsid w:val="00541E3B"/>
    <w:rsid w:val="00541F8C"/>
    <w:rsid w:val="00541FA7"/>
    <w:rsid w:val="0054201A"/>
    <w:rsid w:val="005421E0"/>
    <w:rsid w:val="005422EE"/>
    <w:rsid w:val="00542575"/>
    <w:rsid w:val="0054300C"/>
    <w:rsid w:val="00543045"/>
    <w:rsid w:val="0054369C"/>
    <w:rsid w:val="005437DE"/>
    <w:rsid w:val="005437E9"/>
    <w:rsid w:val="00543B4A"/>
    <w:rsid w:val="00544101"/>
    <w:rsid w:val="0054417D"/>
    <w:rsid w:val="005443D7"/>
    <w:rsid w:val="00544B88"/>
    <w:rsid w:val="00544C0A"/>
    <w:rsid w:val="00544DC7"/>
    <w:rsid w:val="00544E31"/>
    <w:rsid w:val="00545347"/>
    <w:rsid w:val="00545889"/>
    <w:rsid w:val="005458CC"/>
    <w:rsid w:val="00545B6A"/>
    <w:rsid w:val="00545C21"/>
    <w:rsid w:val="00545CB1"/>
    <w:rsid w:val="00545E00"/>
    <w:rsid w:val="00545EC7"/>
    <w:rsid w:val="00545EF0"/>
    <w:rsid w:val="00545F0D"/>
    <w:rsid w:val="00546273"/>
    <w:rsid w:val="0054663E"/>
    <w:rsid w:val="00546952"/>
    <w:rsid w:val="00546D4B"/>
    <w:rsid w:val="00546E9A"/>
    <w:rsid w:val="00546F31"/>
    <w:rsid w:val="0054714D"/>
    <w:rsid w:val="00547401"/>
    <w:rsid w:val="00547ABD"/>
    <w:rsid w:val="00547C34"/>
    <w:rsid w:val="00547EB8"/>
    <w:rsid w:val="00547EE3"/>
    <w:rsid w:val="005500EB"/>
    <w:rsid w:val="00550164"/>
    <w:rsid w:val="005501B8"/>
    <w:rsid w:val="005503BE"/>
    <w:rsid w:val="00550460"/>
    <w:rsid w:val="0055054D"/>
    <w:rsid w:val="00550551"/>
    <w:rsid w:val="005509C8"/>
    <w:rsid w:val="005509F9"/>
    <w:rsid w:val="00550D74"/>
    <w:rsid w:val="00550E6E"/>
    <w:rsid w:val="00551150"/>
    <w:rsid w:val="005511A2"/>
    <w:rsid w:val="00551441"/>
    <w:rsid w:val="005514AB"/>
    <w:rsid w:val="0055151E"/>
    <w:rsid w:val="00551B7D"/>
    <w:rsid w:val="00551CF8"/>
    <w:rsid w:val="00551EA1"/>
    <w:rsid w:val="00552047"/>
    <w:rsid w:val="005520F9"/>
    <w:rsid w:val="005521EF"/>
    <w:rsid w:val="00552345"/>
    <w:rsid w:val="0055253F"/>
    <w:rsid w:val="005525DD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3F3D"/>
    <w:rsid w:val="00554393"/>
    <w:rsid w:val="005543E7"/>
    <w:rsid w:val="0055448C"/>
    <w:rsid w:val="0055449E"/>
    <w:rsid w:val="0055466F"/>
    <w:rsid w:val="005546FE"/>
    <w:rsid w:val="005547DF"/>
    <w:rsid w:val="00554A49"/>
    <w:rsid w:val="00554BB7"/>
    <w:rsid w:val="00554E94"/>
    <w:rsid w:val="00554F63"/>
    <w:rsid w:val="00555103"/>
    <w:rsid w:val="0055514E"/>
    <w:rsid w:val="005552B1"/>
    <w:rsid w:val="0055559D"/>
    <w:rsid w:val="00555C4B"/>
    <w:rsid w:val="00555DEA"/>
    <w:rsid w:val="005561F0"/>
    <w:rsid w:val="00556201"/>
    <w:rsid w:val="0055635A"/>
    <w:rsid w:val="00556A10"/>
    <w:rsid w:val="00556B3F"/>
    <w:rsid w:val="00556D3D"/>
    <w:rsid w:val="00556DAC"/>
    <w:rsid w:val="00556DE6"/>
    <w:rsid w:val="00556EF7"/>
    <w:rsid w:val="00557238"/>
    <w:rsid w:val="00557290"/>
    <w:rsid w:val="00557317"/>
    <w:rsid w:val="005575C8"/>
    <w:rsid w:val="0055794D"/>
    <w:rsid w:val="00557C85"/>
    <w:rsid w:val="00557DC1"/>
    <w:rsid w:val="00557EC6"/>
    <w:rsid w:val="00557F7E"/>
    <w:rsid w:val="005603C2"/>
    <w:rsid w:val="00560AC5"/>
    <w:rsid w:val="00561104"/>
    <w:rsid w:val="0056114D"/>
    <w:rsid w:val="005614F5"/>
    <w:rsid w:val="00561704"/>
    <w:rsid w:val="0056195C"/>
    <w:rsid w:val="005619DF"/>
    <w:rsid w:val="00561BA7"/>
    <w:rsid w:val="00561CD9"/>
    <w:rsid w:val="00561D5D"/>
    <w:rsid w:val="00561D75"/>
    <w:rsid w:val="00561E47"/>
    <w:rsid w:val="00561EAE"/>
    <w:rsid w:val="00561EFA"/>
    <w:rsid w:val="0056209B"/>
    <w:rsid w:val="00562351"/>
    <w:rsid w:val="00562390"/>
    <w:rsid w:val="00562412"/>
    <w:rsid w:val="0056247C"/>
    <w:rsid w:val="0056264C"/>
    <w:rsid w:val="0056308E"/>
    <w:rsid w:val="00563129"/>
    <w:rsid w:val="005631A4"/>
    <w:rsid w:val="00563359"/>
    <w:rsid w:val="005638A6"/>
    <w:rsid w:val="005638C9"/>
    <w:rsid w:val="0056392D"/>
    <w:rsid w:val="00563BA6"/>
    <w:rsid w:val="00563E3C"/>
    <w:rsid w:val="00563FFB"/>
    <w:rsid w:val="00564062"/>
    <w:rsid w:val="0056443C"/>
    <w:rsid w:val="0056457B"/>
    <w:rsid w:val="00564B04"/>
    <w:rsid w:val="005654EA"/>
    <w:rsid w:val="0056558A"/>
    <w:rsid w:val="0056578C"/>
    <w:rsid w:val="0056586C"/>
    <w:rsid w:val="005659ED"/>
    <w:rsid w:val="00565B8C"/>
    <w:rsid w:val="00565BFD"/>
    <w:rsid w:val="00565D2F"/>
    <w:rsid w:val="00565F18"/>
    <w:rsid w:val="00565FD9"/>
    <w:rsid w:val="0056623A"/>
    <w:rsid w:val="00566405"/>
    <w:rsid w:val="0056655C"/>
    <w:rsid w:val="0056721E"/>
    <w:rsid w:val="00567497"/>
    <w:rsid w:val="005675F9"/>
    <w:rsid w:val="005676E6"/>
    <w:rsid w:val="0056770C"/>
    <w:rsid w:val="005678FC"/>
    <w:rsid w:val="0056797E"/>
    <w:rsid w:val="00567B2E"/>
    <w:rsid w:val="00567B3C"/>
    <w:rsid w:val="00567B6C"/>
    <w:rsid w:val="00567D66"/>
    <w:rsid w:val="00567DC4"/>
    <w:rsid w:val="00567ED2"/>
    <w:rsid w:val="005700F5"/>
    <w:rsid w:val="00570116"/>
    <w:rsid w:val="0057040C"/>
    <w:rsid w:val="005704B4"/>
    <w:rsid w:val="0057052A"/>
    <w:rsid w:val="00570A4D"/>
    <w:rsid w:val="00570B60"/>
    <w:rsid w:val="00570CF5"/>
    <w:rsid w:val="00571098"/>
    <w:rsid w:val="005710F5"/>
    <w:rsid w:val="005712AE"/>
    <w:rsid w:val="005716D8"/>
    <w:rsid w:val="00571E98"/>
    <w:rsid w:val="00571EB5"/>
    <w:rsid w:val="00571F00"/>
    <w:rsid w:val="00571FBE"/>
    <w:rsid w:val="00571FD2"/>
    <w:rsid w:val="00571FE5"/>
    <w:rsid w:val="0057208C"/>
    <w:rsid w:val="00572109"/>
    <w:rsid w:val="005721EE"/>
    <w:rsid w:val="005727B3"/>
    <w:rsid w:val="0057281E"/>
    <w:rsid w:val="00572A44"/>
    <w:rsid w:val="00573476"/>
    <w:rsid w:val="005736E3"/>
    <w:rsid w:val="005737F4"/>
    <w:rsid w:val="0057392E"/>
    <w:rsid w:val="00573C12"/>
    <w:rsid w:val="00573FF3"/>
    <w:rsid w:val="00574218"/>
    <w:rsid w:val="0057429D"/>
    <w:rsid w:val="0057457F"/>
    <w:rsid w:val="00574B82"/>
    <w:rsid w:val="00574C93"/>
    <w:rsid w:val="00574DBF"/>
    <w:rsid w:val="0057519B"/>
    <w:rsid w:val="005757D9"/>
    <w:rsid w:val="0057595C"/>
    <w:rsid w:val="00575A2E"/>
    <w:rsid w:val="00575AEF"/>
    <w:rsid w:val="00575C9E"/>
    <w:rsid w:val="00575E08"/>
    <w:rsid w:val="00575FCA"/>
    <w:rsid w:val="00575FCB"/>
    <w:rsid w:val="005763F3"/>
    <w:rsid w:val="00576454"/>
    <w:rsid w:val="005766D6"/>
    <w:rsid w:val="005766FC"/>
    <w:rsid w:val="00576827"/>
    <w:rsid w:val="005768E8"/>
    <w:rsid w:val="00576B4D"/>
    <w:rsid w:val="005773B7"/>
    <w:rsid w:val="0057760E"/>
    <w:rsid w:val="00577994"/>
    <w:rsid w:val="00577D8E"/>
    <w:rsid w:val="00577E34"/>
    <w:rsid w:val="0058000D"/>
    <w:rsid w:val="00580019"/>
    <w:rsid w:val="00580049"/>
    <w:rsid w:val="005800D0"/>
    <w:rsid w:val="005800F0"/>
    <w:rsid w:val="0058023C"/>
    <w:rsid w:val="00580561"/>
    <w:rsid w:val="005806AA"/>
    <w:rsid w:val="00580863"/>
    <w:rsid w:val="005808A1"/>
    <w:rsid w:val="00580918"/>
    <w:rsid w:val="005809D5"/>
    <w:rsid w:val="00580E6F"/>
    <w:rsid w:val="00580F65"/>
    <w:rsid w:val="005814B0"/>
    <w:rsid w:val="00581976"/>
    <w:rsid w:val="00581D9F"/>
    <w:rsid w:val="00581E1F"/>
    <w:rsid w:val="00581F06"/>
    <w:rsid w:val="00582083"/>
    <w:rsid w:val="005822D2"/>
    <w:rsid w:val="005824E7"/>
    <w:rsid w:val="0058255D"/>
    <w:rsid w:val="0058265F"/>
    <w:rsid w:val="005829B9"/>
    <w:rsid w:val="00582A25"/>
    <w:rsid w:val="00582A75"/>
    <w:rsid w:val="00582CBB"/>
    <w:rsid w:val="00582D4B"/>
    <w:rsid w:val="00582F5D"/>
    <w:rsid w:val="00583793"/>
    <w:rsid w:val="005839DB"/>
    <w:rsid w:val="00583C9C"/>
    <w:rsid w:val="00583E88"/>
    <w:rsid w:val="00583FD2"/>
    <w:rsid w:val="005842B5"/>
    <w:rsid w:val="005842F7"/>
    <w:rsid w:val="005850EF"/>
    <w:rsid w:val="00585422"/>
    <w:rsid w:val="0058545B"/>
    <w:rsid w:val="005854F7"/>
    <w:rsid w:val="0058555A"/>
    <w:rsid w:val="00585570"/>
    <w:rsid w:val="00585976"/>
    <w:rsid w:val="00585BE7"/>
    <w:rsid w:val="00585D7A"/>
    <w:rsid w:val="00585E28"/>
    <w:rsid w:val="00585F32"/>
    <w:rsid w:val="00586004"/>
    <w:rsid w:val="005861D4"/>
    <w:rsid w:val="00586653"/>
    <w:rsid w:val="00586752"/>
    <w:rsid w:val="00586832"/>
    <w:rsid w:val="005869A5"/>
    <w:rsid w:val="00586A94"/>
    <w:rsid w:val="00586B38"/>
    <w:rsid w:val="00586C33"/>
    <w:rsid w:val="00586DC8"/>
    <w:rsid w:val="005870FC"/>
    <w:rsid w:val="005872DD"/>
    <w:rsid w:val="005876D9"/>
    <w:rsid w:val="0058773B"/>
    <w:rsid w:val="00587B5D"/>
    <w:rsid w:val="00587F0F"/>
    <w:rsid w:val="00587FD3"/>
    <w:rsid w:val="0059003A"/>
    <w:rsid w:val="0059024A"/>
    <w:rsid w:val="0059032E"/>
    <w:rsid w:val="00590411"/>
    <w:rsid w:val="005905DD"/>
    <w:rsid w:val="005906CE"/>
    <w:rsid w:val="005907B5"/>
    <w:rsid w:val="005907F3"/>
    <w:rsid w:val="005909D3"/>
    <w:rsid w:val="00590B19"/>
    <w:rsid w:val="00590B63"/>
    <w:rsid w:val="00590BD7"/>
    <w:rsid w:val="00590C8E"/>
    <w:rsid w:val="00590C9F"/>
    <w:rsid w:val="00590D39"/>
    <w:rsid w:val="00590E99"/>
    <w:rsid w:val="00590EF6"/>
    <w:rsid w:val="00591071"/>
    <w:rsid w:val="005910EF"/>
    <w:rsid w:val="00591277"/>
    <w:rsid w:val="00591359"/>
    <w:rsid w:val="0059136B"/>
    <w:rsid w:val="00591963"/>
    <w:rsid w:val="00591C54"/>
    <w:rsid w:val="00591C95"/>
    <w:rsid w:val="00591D37"/>
    <w:rsid w:val="00591F0A"/>
    <w:rsid w:val="00592529"/>
    <w:rsid w:val="005925D9"/>
    <w:rsid w:val="005926B1"/>
    <w:rsid w:val="0059284D"/>
    <w:rsid w:val="005929B3"/>
    <w:rsid w:val="00592ACB"/>
    <w:rsid w:val="00592BAB"/>
    <w:rsid w:val="00592BAC"/>
    <w:rsid w:val="00592E52"/>
    <w:rsid w:val="005934AA"/>
    <w:rsid w:val="005936F5"/>
    <w:rsid w:val="00593869"/>
    <w:rsid w:val="0059396B"/>
    <w:rsid w:val="00593BE4"/>
    <w:rsid w:val="00593C31"/>
    <w:rsid w:val="00593CD4"/>
    <w:rsid w:val="005940FE"/>
    <w:rsid w:val="00594357"/>
    <w:rsid w:val="0059474C"/>
    <w:rsid w:val="00594787"/>
    <w:rsid w:val="00594842"/>
    <w:rsid w:val="00594968"/>
    <w:rsid w:val="00594A56"/>
    <w:rsid w:val="00594C8C"/>
    <w:rsid w:val="00594FFE"/>
    <w:rsid w:val="0059516A"/>
    <w:rsid w:val="005951C8"/>
    <w:rsid w:val="00595399"/>
    <w:rsid w:val="00595576"/>
    <w:rsid w:val="0059569F"/>
    <w:rsid w:val="005956DD"/>
    <w:rsid w:val="00595726"/>
    <w:rsid w:val="00595C2E"/>
    <w:rsid w:val="00595D3E"/>
    <w:rsid w:val="0059602C"/>
    <w:rsid w:val="00596230"/>
    <w:rsid w:val="005962A4"/>
    <w:rsid w:val="005965AE"/>
    <w:rsid w:val="005966BD"/>
    <w:rsid w:val="0059682A"/>
    <w:rsid w:val="005969E8"/>
    <w:rsid w:val="00596BBA"/>
    <w:rsid w:val="00596D49"/>
    <w:rsid w:val="00596D98"/>
    <w:rsid w:val="00597006"/>
    <w:rsid w:val="00597152"/>
    <w:rsid w:val="00597206"/>
    <w:rsid w:val="005973D9"/>
    <w:rsid w:val="00597432"/>
    <w:rsid w:val="00597486"/>
    <w:rsid w:val="005975F7"/>
    <w:rsid w:val="005978E5"/>
    <w:rsid w:val="00597AD1"/>
    <w:rsid w:val="00597B6B"/>
    <w:rsid w:val="00597DBC"/>
    <w:rsid w:val="00597FE8"/>
    <w:rsid w:val="005A00CF"/>
    <w:rsid w:val="005A00E7"/>
    <w:rsid w:val="005A02B2"/>
    <w:rsid w:val="005A02C2"/>
    <w:rsid w:val="005A04F1"/>
    <w:rsid w:val="005A0673"/>
    <w:rsid w:val="005A08B7"/>
    <w:rsid w:val="005A08D0"/>
    <w:rsid w:val="005A0CE1"/>
    <w:rsid w:val="005A0DA5"/>
    <w:rsid w:val="005A1111"/>
    <w:rsid w:val="005A1126"/>
    <w:rsid w:val="005A1608"/>
    <w:rsid w:val="005A169F"/>
    <w:rsid w:val="005A1902"/>
    <w:rsid w:val="005A190F"/>
    <w:rsid w:val="005A1CD8"/>
    <w:rsid w:val="005A1CE2"/>
    <w:rsid w:val="005A1CF8"/>
    <w:rsid w:val="005A2250"/>
    <w:rsid w:val="005A25CB"/>
    <w:rsid w:val="005A267D"/>
    <w:rsid w:val="005A28AE"/>
    <w:rsid w:val="005A2A97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D10"/>
    <w:rsid w:val="005A3EDF"/>
    <w:rsid w:val="005A3EEB"/>
    <w:rsid w:val="005A413E"/>
    <w:rsid w:val="005A4240"/>
    <w:rsid w:val="005A4385"/>
    <w:rsid w:val="005A4391"/>
    <w:rsid w:val="005A482D"/>
    <w:rsid w:val="005A4913"/>
    <w:rsid w:val="005A4A32"/>
    <w:rsid w:val="005A4A4A"/>
    <w:rsid w:val="005A4B0A"/>
    <w:rsid w:val="005A4DD2"/>
    <w:rsid w:val="005A4ECD"/>
    <w:rsid w:val="005A50B0"/>
    <w:rsid w:val="005A5247"/>
    <w:rsid w:val="005A537D"/>
    <w:rsid w:val="005A560E"/>
    <w:rsid w:val="005A567A"/>
    <w:rsid w:val="005A5E5A"/>
    <w:rsid w:val="005A60D7"/>
    <w:rsid w:val="005A6318"/>
    <w:rsid w:val="005A6934"/>
    <w:rsid w:val="005A69E5"/>
    <w:rsid w:val="005A6DFD"/>
    <w:rsid w:val="005A6E74"/>
    <w:rsid w:val="005A6FAA"/>
    <w:rsid w:val="005A71C2"/>
    <w:rsid w:val="005A72C6"/>
    <w:rsid w:val="005A7711"/>
    <w:rsid w:val="005A7AA7"/>
    <w:rsid w:val="005A7BC7"/>
    <w:rsid w:val="005A7D81"/>
    <w:rsid w:val="005B011E"/>
    <w:rsid w:val="005B0399"/>
    <w:rsid w:val="005B0596"/>
    <w:rsid w:val="005B0634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B4D"/>
    <w:rsid w:val="005B1E0F"/>
    <w:rsid w:val="005B20DE"/>
    <w:rsid w:val="005B23E3"/>
    <w:rsid w:val="005B2424"/>
    <w:rsid w:val="005B260D"/>
    <w:rsid w:val="005B2767"/>
    <w:rsid w:val="005B27A5"/>
    <w:rsid w:val="005B2885"/>
    <w:rsid w:val="005B28DC"/>
    <w:rsid w:val="005B29DD"/>
    <w:rsid w:val="005B2A5F"/>
    <w:rsid w:val="005B2BB1"/>
    <w:rsid w:val="005B2C39"/>
    <w:rsid w:val="005B2C3F"/>
    <w:rsid w:val="005B2D00"/>
    <w:rsid w:val="005B2D59"/>
    <w:rsid w:val="005B2E87"/>
    <w:rsid w:val="005B3279"/>
    <w:rsid w:val="005B3360"/>
    <w:rsid w:val="005B33BB"/>
    <w:rsid w:val="005B3751"/>
    <w:rsid w:val="005B37B0"/>
    <w:rsid w:val="005B383F"/>
    <w:rsid w:val="005B38DB"/>
    <w:rsid w:val="005B3BC1"/>
    <w:rsid w:val="005B3C26"/>
    <w:rsid w:val="005B3CF2"/>
    <w:rsid w:val="005B3D5E"/>
    <w:rsid w:val="005B3D71"/>
    <w:rsid w:val="005B3E21"/>
    <w:rsid w:val="005B3F21"/>
    <w:rsid w:val="005B4120"/>
    <w:rsid w:val="005B4149"/>
    <w:rsid w:val="005B421E"/>
    <w:rsid w:val="005B44DD"/>
    <w:rsid w:val="005B47BE"/>
    <w:rsid w:val="005B497A"/>
    <w:rsid w:val="005B4D3D"/>
    <w:rsid w:val="005B4D46"/>
    <w:rsid w:val="005B4DF5"/>
    <w:rsid w:val="005B4EA5"/>
    <w:rsid w:val="005B5036"/>
    <w:rsid w:val="005B5560"/>
    <w:rsid w:val="005B568A"/>
    <w:rsid w:val="005B5691"/>
    <w:rsid w:val="005B56AB"/>
    <w:rsid w:val="005B56F5"/>
    <w:rsid w:val="005B570E"/>
    <w:rsid w:val="005B57BD"/>
    <w:rsid w:val="005B57CB"/>
    <w:rsid w:val="005B5CBC"/>
    <w:rsid w:val="005B60A8"/>
    <w:rsid w:val="005B6312"/>
    <w:rsid w:val="005B63B3"/>
    <w:rsid w:val="005B66A2"/>
    <w:rsid w:val="005B6779"/>
    <w:rsid w:val="005B677B"/>
    <w:rsid w:val="005B685E"/>
    <w:rsid w:val="005B68AC"/>
    <w:rsid w:val="005B69B4"/>
    <w:rsid w:val="005B6B7B"/>
    <w:rsid w:val="005B6BBC"/>
    <w:rsid w:val="005B6C60"/>
    <w:rsid w:val="005B728C"/>
    <w:rsid w:val="005B7F8F"/>
    <w:rsid w:val="005C016F"/>
    <w:rsid w:val="005C0595"/>
    <w:rsid w:val="005C091D"/>
    <w:rsid w:val="005C092F"/>
    <w:rsid w:val="005C0940"/>
    <w:rsid w:val="005C0CD0"/>
    <w:rsid w:val="005C104E"/>
    <w:rsid w:val="005C19CD"/>
    <w:rsid w:val="005C19FD"/>
    <w:rsid w:val="005C1AC4"/>
    <w:rsid w:val="005C20D0"/>
    <w:rsid w:val="005C215A"/>
    <w:rsid w:val="005C21AE"/>
    <w:rsid w:val="005C2438"/>
    <w:rsid w:val="005C256D"/>
    <w:rsid w:val="005C26FB"/>
    <w:rsid w:val="005C2810"/>
    <w:rsid w:val="005C2911"/>
    <w:rsid w:val="005C2915"/>
    <w:rsid w:val="005C293A"/>
    <w:rsid w:val="005C2B21"/>
    <w:rsid w:val="005C2C6B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B45"/>
    <w:rsid w:val="005C4EAC"/>
    <w:rsid w:val="005C5046"/>
    <w:rsid w:val="005C51CD"/>
    <w:rsid w:val="005C52AD"/>
    <w:rsid w:val="005C539D"/>
    <w:rsid w:val="005C55D0"/>
    <w:rsid w:val="005C5846"/>
    <w:rsid w:val="005C5BF2"/>
    <w:rsid w:val="005C5CD5"/>
    <w:rsid w:val="005C5EF4"/>
    <w:rsid w:val="005C685D"/>
    <w:rsid w:val="005C69A9"/>
    <w:rsid w:val="005C6AC1"/>
    <w:rsid w:val="005C6AE3"/>
    <w:rsid w:val="005C6C7E"/>
    <w:rsid w:val="005C70E2"/>
    <w:rsid w:val="005C71DC"/>
    <w:rsid w:val="005C73FE"/>
    <w:rsid w:val="005C7663"/>
    <w:rsid w:val="005C76FA"/>
    <w:rsid w:val="005C7AF2"/>
    <w:rsid w:val="005C7C0C"/>
    <w:rsid w:val="005C7C20"/>
    <w:rsid w:val="005C7D60"/>
    <w:rsid w:val="005D0033"/>
    <w:rsid w:val="005D021E"/>
    <w:rsid w:val="005D0611"/>
    <w:rsid w:val="005D087B"/>
    <w:rsid w:val="005D0888"/>
    <w:rsid w:val="005D0C47"/>
    <w:rsid w:val="005D0CF9"/>
    <w:rsid w:val="005D0E39"/>
    <w:rsid w:val="005D105E"/>
    <w:rsid w:val="005D1085"/>
    <w:rsid w:val="005D1170"/>
    <w:rsid w:val="005D14A1"/>
    <w:rsid w:val="005D14F1"/>
    <w:rsid w:val="005D154E"/>
    <w:rsid w:val="005D16A4"/>
    <w:rsid w:val="005D185C"/>
    <w:rsid w:val="005D195B"/>
    <w:rsid w:val="005D199A"/>
    <w:rsid w:val="005D1EBA"/>
    <w:rsid w:val="005D1EEF"/>
    <w:rsid w:val="005D2194"/>
    <w:rsid w:val="005D21B9"/>
    <w:rsid w:val="005D227B"/>
    <w:rsid w:val="005D26EB"/>
    <w:rsid w:val="005D273D"/>
    <w:rsid w:val="005D278A"/>
    <w:rsid w:val="005D2A36"/>
    <w:rsid w:val="005D2B66"/>
    <w:rsid w:val="005D2CBA"/>
    <w:rsid w:val="005D2E89"/>
    <w:rsid w:val="005D30E5"/>
    <w:rsid w:val="005D3289"/>
    <w:rsid w:val="005D3588"/>
    <w:rsid w:val="005D3671"/>
    <w:rsid w:val="005D3675"/>
    <w:rsid w:val="005D3689"/>
    <w:rsid w:val="005D37EF"/>
    <w:rsid w:val="005D3B0F"/>
    <w:rsid w:val="005D3B2D"/>
    <w:rsid w:val="005D3CE5"/>
    <w:rsid w:val="005D3E25"/>
    <w:rsid w:val="005D418C"/>
    <w:rsid w:val="005D4456"/>
    <w:rsid w:val="005D4469"/>
    <w:rsid w:val="005D4585"/>
    <w:rsid w:val="005D49B4"/>
    <w:rsid w:val="005D4AE2"/>
    <w:rsid w:val="005D4E3B"/>
    <w:rsid w:val="005D4E6B"/>
    <w:rsid w:val="005D4FAB"/>
    <w:rsid w:val="005D5028"/>
    <w:rsid w:val="005D55EA"/>
    <w:rsid w:val="005D5638"/>
    <w:rsid w:val="005D5C65"/>
    <w:rsid w:val="005D5D05"/>
    <w:rsid w:val="005D600C"/>
    <w:rsid w:val="005D603C"/>
    <w:rsid w:val="005D6124"/>
    <w:rsid w:val="005D61A8"/>
    <w:rsid w:val="005D61F6"/>
    <w:rsid w:val="005D6287"/>
    <w:rsid w:val="005D62DD"/>
    <w:rsid w:val="005D63AF"/>
    <w:rsid w:val="005D65BE"/>
    <w:rsid w:val="005D6648"/>
    <w:rsid w:val="005D6B86"/>
    <w:rsid w:val="005D6C48"/>
    <w:rsid w:val="005D6D67"/>
    <w:rsid w:val="005D6D92"/>
    <w:rsid w:val="005D70D4"/>
    <w:rsid w:val="005D7160"/>
    <w:rsid w:val="005D75F3"/>
    <w:rsid w:val="005D7612"/>
    <w:rsid w:val="005D77AF"/>
    <w:rsid w:val="005D79F2"/>
    <w:rsid w:val="005D7A73"/>
    <w:rsid w:val="005D7CAB"/>
    <w:rsid w:val="005D7E4E"/>
    <w:rsid w:val="005E00FB"/>
    <w:rsid w:val="005E041F"/>
    <w:rsid w:val="005E0554"/>
    <w:rsid w:val="005E0833"/>
    <w:rsid w:val="005E0874"/>
    <w:rsid w:val="005E09B2"/>
    <w:rsid w:val="005E0BEF"/>
    <w:rsid w:val="005E0C55"/>
    <w:rsid w:val="005E0CC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04"/>
    <w:rsid w:val="005E2438"/>
    <w:rsid w:val="005E2697"/>
    <w:rsid w:val="005E277E"/>
    <w:rsid w:val="005E2854"/>
    <w:rsid w:val="005E289C"/>
    <w:rsid w:val="005E2920"/>
    <w:rsid w:val="005E2E22"/>
    <w:rsid w:val="005E2EB0"/>
    <w:rsid w:val="005E2EF9"/>
    <w:rsid w:val="005E2F87"/>
    <w:rsid w:val="005E33B0"/>
    <w:rsid w:val="005E3471"/>
    <w:rsid w:val="005E3656"/>
    <w:rsid w:val="005E3B7B"/>
    <w:rsid w:val="005E3E0B"/>
    <w:rsid w:val="005E3F6F"/>
    <w:rsid w:val="005E40F9"/>
    <w:rsid w:val="005E4208"/>
    <w:rsid w:val="005E44AA"/>
    <w:rsid w:val="005E45C7"/>
    <w:rsid w:val="005E47B1"/>
    <w:rsid w:val="005E48A4"/>
    <w:rsid w:val="005E4ADB"/>
    <w:rsid w:val="005E4BC7"/>
    <w:rsid w:val="005E4EDC"/>
    <w:rsid w:val="005E4F37"/>
    <w:rsid w:val="005E4FBB"/>
    <w:rsid w:val="005E51E0"/>
    <w:rsid w:val="005E52A6"/>
    <w:rsid w:val="005E56BB"/>
    <w:rsid w:val="005E5D6F"/>
    <w:rsid w:val="005E601C"/>
    <w:rsid w:val="005E61F3"/>
    <w:rsid w:val="005E62BC"/>
    <w:rsid w:val="005E62EF"/>
    <w:rsid w:val="005E63A5"/>
    <w:rsid w:val="005E6569"/>
    <w:rsid w:val="005E68BF"/>
    <w:rsid w:val="005E6C12"/>
    <w:rsid w:val="005E6C33"/>
    <w:rsid w:val="005E6C5D"/>
    <w:rsid w:val="005E6F22"/>
    <w:rsid w:val="005E6F3B"/>
    <w:rsid w:val="005E72B9"/>
    <w:rsid w:val="005E73C2"/>
    <w:rsid w:val="005E7414"/>
    <w:rsid w:val="005E7669"/>
    <w:rsid w:val="005E78E4"/>
    <w:rsid w:val="005E7A79"/>
    <w:rsid w:val="005E7AEC"/>
    <w:rsid w:val="005E7C1D"/>
    <w:rsid w:val="005E7DDB"/>
    <w:rsid w:val="005E7E18"/>
    <w:rsid w:val="005F014A"/>
    <w:rsid w:val="005F0230"/>
    <w:rsid w:val="005F025E"/>
    <w:rsid w:val="005F03D4"/>
    <w:rsid w:val="005F0538"/>
    <w:rsid w:val="005F061E"/>
    <w:rsid w:val="005F07DD"/>
    <w:rsid w:val="005F0D0D"/>
    <w:rsid w:val="005F0EBD"/>
    <w:rsid w:val="005F12A7"/>
    <w:rsid w:val="005F1452"/>
    <w:rsid w:val="005F1609"/>
    <w:rsid w:val="005F18C0"/>
    <w:rsid w:val="005F2678"/>
    <w:rsid w:val="005F281A"/>
    <w:rsid w:val="005F287D"/>
    <w:rsid w:val="005F2A38"/>
    <w:rsid w:val="005F2B8E"/>
    <w:rsid w:val="005F32FA"/>
    <w:rsid w:val="005F333B"/>
    <w:rsid w:val="005F398C"/>
    <w:rsid w:val="005F3A86"/>
    <w:rsid w:val="005F3AFE"/>
    <w:rsid w:val="005F3F11"/>
    <w:rsid w:val="005F3F5B"/>
    <w:rsid w:val="005F42ED"/>
    <w:rsid w:val="005F433C"/>
    <w:rsid w:val="005F4369"/>
    <w:rsid w:val="005F43D7"/>
    <w:rsid w:val="005F4420"/>
    <w:rsid w:val="005F453F"/>
    <w:rsid w:val="005F4611"/>
    <w:rsid w:val="005F46F8"/>
    <w:rsid w:val="005F47DC"/>
    <w:rsid w:val="005F4E8D"/>
    <w:rsid w:val="005F4EF5"/>
    <w:rsid w:val="005F4FF1"/>
    <w:rsid w:val="005F51EB"/>
    <w:rsid w:val="005F5265"/>
    <w:rsid w:val="005F5586"/>
    <w:rsid w:val="005F56E7"/>
    <w:rsid w:val="005F5906"/>
    <w:rsid w:val="005F5939"/>
    <w:rsid w:val="005F59F8"/>
    <w:rsid w:val="005F5A95"/>
    <w:rsid w:val="005F6430"/>
    <w:rsid w:val="005F6554"/>
    <w:rsid w:val="005F6790"/>
    <w:rsid w:val="005F67D0"/>
    <w:rsid w:val="005F6D2D"/>
    <w:rsid w:val="005F6DC9"/>
    <w:rsid w:val="005F6E9F"/>
    <w:rsid w:val="005F6F0B"/>
    <w:rsid w:val="005F7015"/>
    <w:rsid w:val="005F713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58C"/>
    <w:rsid w:val="0060080F"/>
    <w:rsid w:val="00600A28"/>
    <w:rsid w:val="00600AC3"/>
    <w:rsid w:val="00600C4B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96F"/>
    <w:rsid w:val="00602F00"/>
    <w:rsid w:val="0060308F"/>
    <w:rsid w:val="006030D0"/>
    <w:rsid w:val="006035DE"/>
    <w:rsid w:val="00603625"/>
    <w:rsid w:val="006037F3"/>
    <w:rsid w:val="00603CBD"/>
    <w:rsid w:val="00603F9C"/>
    <w:rsid w:val="00604054"/>
    <w:rsid w:val="0060472A"/>
    <w:rsid w:val="006048FB"/>
    <w:rsid w:val="00604A87"/>
    <w:rsid w:val="00604B59"/>
    <w:rsid w:val="00604BBB"/>
    <w:rsid w:val="00604C11"/>
    <w:rsid w:val="00604EA6"/>
    <w:rsid w:val="00604EEF"/>
    <w:rsid w:val="00605094"/>
    <w:rsid w:val="00605548"/>
    <w:rsid w:val="00605612"/>
    <w:rsid w:val="00605661"/>
    <w:rsid w:val="006056D0"/>
    <w:rsid w:val="006059D4"/>
    <w:rsid w:val="00605B85"/>
    <w:rsid w:val="00606002"/>
    <w:rsid w:val="00606254"/>
    <w:rsid w:val="00606340"/>
    <w:rsid w:val="006067D3"/>
    <w:rsid w:val="00606EFB"/>
    <w:rsid w:val="00606F62"/>
    <w:rsid w:val="0060749F"/>
    <w:rsid w:val="00607761"/>
    <w:rsid w:val="00607ECC"/>
    <w:rsid w:val="00607FEB"/>
    <w:rsid w:val="00610285"/>
    <w:rsid w:val="006102CE"/>
    <w:rsid w:val="0061056C"/>
    <w:rsid w:val="00610608"/>
    <w:rsid w:val="0061063F"/>
    <w:rsid w:val="0061066A"/>
    <w:rsid w:val="006106B9"/>
    <w:rsid w:val="006107C8"/>
    <w:rsid w:val="006109C9"/>
    <w:rsid w:val="00610B8B"/>
    <w:rsid w:val="00610C38"/>
    <w:rsid w:val="00610D34"/>
    <w:rsid w:val="006110FD"/>
    <w:rsid w:val="0061124A"/>
    <w:rsid w:val="006117B3"/>
    <w:rsid w:val="006118DB"/>
    <w:rsid w:val="006124D3"/>
    <w:rsid w:val="006125D3"/>
    <w:rsid w:val="0061276A"/>
    <w:rsid w:val="00612B49"/>
    <w:rsid w:val="00612C0C"/>
    <w:rsid w:val="00613001"/>
    <w:rsid w:val="006130B5"/>
    <w:rsid w:val="00613354"/>
    <w:rsid w:val="006133BA"/>
    <w:rsid w:val="006134D9"/>
    <w:rsid w:val="00613A2C"/>
    <w:rsid w:val="00613B6D"/>
    <w:rsid w:val="00613B7E"/>
    <w:rsid w:val="00613BED"/>
    <w:rsid w:val="006140A1"/>
    <w:rsid w:val="00614213"/>
    <w:rsid w:val="006145C6"/>
    <w:rsid w:val="00614908"/>
    <w:rsid w:val="00614A99"/>
    <w:rsid w:val="00614F92"/>
    <w:rsid w:val="00615419"/>
    <w:rsid w:val="006154DA"/>
    <w:rsid w:val="006156B1"/>
    <w:rsid w:val="00615AED"/>
    <w:rsid w:val="00615B85"/>
    <w:rsid w:val="006160D0"/>
    <w:rsid w:val="00616255"/>
    <w:rsid w:val="0061647D"/>
    <w:rsid w:val="006164E1"/>
    <w:rsid w:val="00616607"/>
    <w:rsid w:val="00616825"/>
    <w:rsid w:val="00616B97"/>
    <w:rsid w:val="00616D6B"/>
    <w:rsid w:val="006174B2"/>
    <w:rsid w:val="0061755C"/>
    <w:rsid w:val="00617694"/>
    <w:rsid w:val="00617707"/>
    <w:rsid w:val="00617CB2"/>
    <w:rsid w:val="00617F16"/>
    <w:rsid w:val="00620195"/>
    <w:rsid w:val="00620224"/>
    <w:rsid w:val="0062027A"/>
    <w:rsid w:val="006202A9"/>
    <w:rsid w:val="00620436"/>
    <w:rsid w:val="0062053B"/>
    <w:rsid w:val="0062066C"/>
    <w:rsid w:val="006208FF"/>
    <w:rsid w:val="00620A27"/>
    <w:rsid w:val="00620A6E"/>
    <w:rsid w:val="00620BF5"/>
    <w:rsid w:val="00620CF7"/>
    <w:rsid w:val="00620D0C"/>
    <w:rsid w:val="0062128E"/>
    <w:rsid w:val="0062135A"/>
    <w:rsid w:val="006213AB"/>
    <w:rsid w:val="00621717"/>
    <w:rsid w:val="006217B3"/>
    <w:rsid w:val="00621BC9"/>
    <w:rsid w:val="00621D4F"/>
    <w:rsid w:val="00621E3C"/>
    <w:rsid w:val="0062222A"/>
    <w:rsid w:val="006225D5"/>
    <w:rsid w:val="0062294B"/>
    <w:rsid w:val="00622B5B"/>
    <w:rsid w:val="00622DE4"/>
    <w:rsid w:val="006231FC"/>
    <w:rsid w:val="00623391"/>
    <w:rsid w:val="00623401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5D87"/>
    <w:rsid w:val="00625F60"/>
    <w:rsid w:val="006264AE"/>
    <w:rsid w:val="00626AA7"/>
    <w:rsid w:val="00626BD8"/>
    <w:rsid w:val="00626BF5"/>
    <w:rsid w:val="00626BFC"/>
    <w:rsid w:val="00626C93"/>
    <w:rsid w:val="00626EAD"/>
    <w:rsid w:val="00626EAF"/>
    <w:rsid w:val="00626ECA"/>
    <w:rsid w:val="00627427"/>
    <w:rsid w:val="0062757E"/>
    <w:rsid w:val="006279D4"/>
    <w:rsid w:val="00627E53"/>
    <w:rsid w:val="0063017E"/>
    <w:rsid w:val="00630324"/>
    <w:rsid w:val="006304FD"/>
    <w:rsid w:val="006307E9"/>
    <w:rsid w:val="006309FF"/>
    <w:rsid w:val="00630B02"/>
    <w:rsid w:val="00630EC2"/>
    <w:rsid w:val="0063104D"/>
    <w:rsid w:val="006310C4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604"/>
    <w:rsid w:val="00632646"/>
    <w:rsid w:val="00632AB4"/>
    <w:rsid w:val="00632BEB"/>
    <w:rsid w:val="00632F81"/>
    <w:rsid w:val="00633038"/>
    <w:rsid w:val="0063320B"/>
    <w:rsid w:val="00633290"/>
    <w:rsid w:val="0063350E"/>
    <w:rsid w:val="00633581"/>
    <w:rsid w:val="006335C5"/>
    <w:rsid w:val="0063369B"/>
    <w:rsid w:val="0063377B"/>
    <w:rsid w:val="00633CFE"/>
    <w:rsid w:val="00633D03"/>
    <w:rsid w:val="00633D32"/>
    <w:rsid w:val="00633E2F"/>
    <w:rsid w:val="00633E46"/>
    <w:rsid w:val="006342B0"/>
    <w:rsid w:val="00634330"/>
    <w:rsid w:val="0063468A"/>
    <w:rsid w:val="006349D2"/>
    <w:rsid w:val="00634B4A"/>
    <w:rsid w:val="00634CDB"/>
    <w:rsid w:val="0063539B"/>
    <w:rsid w:val="00635432"/>
    <w:rsid w:val="0063565D"/>
    <w:rsid w:val="006356AC"/>
    <w:rsid w:val="006357DE"/>
    <w:rsid w:val="00635875"/>
    <w:rsid w:val="00635941"/>
    <w:rsid w:val="00635ACB"/>
    <w:rsid w:val="00635C25"/>
    <w:rsid w:val="00635D46"/>
    <w:rsid w:val="00635EB0"/>
    <w:rsid w:val="00636064"/>
    <w:rsid w:val="0063625F"/>
    <w:rsid w:val="006363D4"/>
    <w:rsid w:val="00636522"/>
    <w:rsid w:val="0063662C"/>
    <w:rsid w:val="006369EB"/>
    <w:rsid w:val="00636A56"/>
    <w:rsid w:val="00637039"/>
    <w:rsid w:val="006376FA"/>
    <w:rsid w:val="006378C4"/>
    <w:rsid w:val="006378EB"/>
    <w:rsid w:val="00637998"/>
    <w:rsid w:val="006379E8"/>
    <w:rsid w:val="00637B57"/>
    <w:rsid w:val="00637F9C"/>
    <w:rsid w:val="00640942"/>
    <w:rsid w:val="00640BCA"/>
    <w:rsid w:val="00640D7E"/>
    <w:rsid w:val="00641232"/>
    <w:rsid w:val="006413AA"/>
    <w:rsid w:val="0064149B"/>
    <w:rsid w:val="0064154E"/>
    <w:rsid w:val="0064163D"/>
    <w:rsid w:val="006417D6"/>
    <w:rsid w:val="00641A5A"/>
    <w:rsid w:val="00641AE3"/>
    <w:rsid w:val="00641D33"/>
    <w:rsid w:val="00641F61"/>
    <w:rsid w:val="0064207E"/>
    <w:rsid w:val="006421B2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1D3"/>
    <w:rsid w:val="0064323C"/>
    <w:rsid w:val="00643332"/>
    <w:rsid w:val="006433C9"/>
    <w:rsid w:val="00643452"/>
    <w:rsid w:val="00643482"/>
    <w:rsid w:val="00643692"/>
    <w:rsid w:val="00643817"/>
    <w:rsid w:val="00643A27"/>
    <w:rsid w:val="00643B49"/>
    <w:rsid w:val="00643B61"/>
    <w:rsid w:val="00643D9B"/>
    <w:rsid w:val="00643F1F"/>
    <w:rsid w:val="006443FD"/>
    <w:rsid w:val="00644A52"/>
    <w:rsid w:val="00644A87"/>
    <w:rsid w:val="00644B04"/>
    <w:rsid w:val="00644CB1"/>
    <w:rsid w:val="00644EE9"/>
    <w:rsid w:val="00645063"/>
    <w:rsid w:val="00645495"/>
    <w:rsid w:val="0064549D"/>
    <w:rsid w:val="006459BB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476CC"/>
    <w:rsid w:val="00647A4E"/>
    <w:rsid w:val="00647EA0"/>
    <w:rsid w:val="0065016C"/>
    <w:rsid w:val="006503DC"/>
    <w:rsid w:val="00650435"/>
    <w:rsid w:val="0065047B"/>
    <w:rsid w:val="00650628"/>
    <w:rsid w:val="0065082A"/>
    <w:rsid w:val="0065084E"/>
    <w:rsid w:val="00650B47"/>
    <w:rsid w:val="00650BC5"/>
    <w:rsid w:val="00650CB2"/>
    <w:rsid w:val="00650DD3"/>
    <w:rsid w:val="0065106C"/>
    <w:rsid w:val="00651194"/>
    <w:rsid w:val="006511E3"/>
    <w:rsid w:val="00651278"/>
    <w:rsid w:val="006513A7"/>
    <w:rsid w:val="00651879"/>
    <w:rsid w:val="00651A35"/>
    <w:rsid w:val="00651AAC"/>
    <w:rsid w:val="00651B51"/>
    <w:rsid w:val="00651E92"/>
    <w:rsid w:val="006520CC"/>
    <w:rsid w:val="006521DB"/>
    <w:rsid w:val="00652444"/>
    <w:rsid w:val="006525A7"/>
    <w:rsid w:val="0065284A"/>
    <w:rsid w:val="00652ADF"/>
    <w:rsid w:val="00652FE8"/>
    <w:rsid w:val="0065320F"/>
    <w:rsid w:val="00653785"/>
    <w:rsid w:val="006537C1"/>
    <w:rsid w:val="00653997"/>
    <w:rsid w:val="00653B1B"/>
    <w:rsid w:val="00653CE3"/>
    <w:rsid w:val="00653E4A"/>
    <w:rsid w:val="00653FF5"/>
    <w:rsid w:val="00654238"/>
    <w:rsid w:val="00654338"/>
    <w:rsid w:val="00654415"/>
    <w:rsid w:val="0065459B"/>
    <w:rsid w:val="00654652"/>
    <w:rsid w:val="00654E6D"/>
    <w:rsid w:val="00654E8D"/>
    <w:rsid w:val="0065505C"/>
    <w:rsid w:val="00655431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6EEE"/>
    <w:rsid w:val="0065703D"/>
    <w:rsid w:val="0065704D"/>
    <w:rsid w:val="0065707C"/>
    <w:rsid w:val="006574E8"/>
    <w:rsid w:val="00657896"/>
    <w:rsid w:val="00657982"/>
    <w:rsid w:val="006579D9"/>
    <w:rsid w:val="006579E9"/>
    <w:rsid w:val="00657BA0"/>
    <w:rsid w:val="0066013E"/>
    <w:rsid w:val="006605BF"/>
    <w:rsid w:val="00660733"/>
    <w:rsid w:val="00660A10"/>
    <w:rsid w:val="00660E23"/>
    <w:rsid w:val="00661029"/>
    <w:rsid w:val="0066116E"/>
    <w:rsid w:val="006614D6"/>
    <w:rsid w:val="006617F4"/>
    <w:rsid w:val="00661954"/>
    <w:rsid w:val="006619A6"/>
    <w:rsid w:val="00661A10"/>
    <w:rsid w:val="00661D88"/>
    <w:rsid w:val="00661D98"/>
    <w:rsid w:val="0066229E"/>
    <w:rsid w:val="00662311"/>
    <w:rsid w:val="00662336"/>
    <w:rsid w:val="006627FF"/>
    <w:rsid w:val="006628B4"/>
    <w:rsid w:val="00662C2F"/>
    <w:rsid w:val="00662F12"/>
    <w:rsid w:val="00663110"/>
    <w:rsid w:val="006631D6"/>
    <w:rsid w:val="00663518"/>
    <w:rsid w:val="006635D9"/>
    <w:rsid w:val="00663612"/>
    <w:rsid w:val="006639CA"/>
    <w:rsid w:val="00663E1E"/>
    <w:rsid w:val="00663F55"/>
    <w:rsid w:val="0066425B"/>
    <w:rsid w:val="006643E8"/>
    <w:rsid w:val="0066487C"/>
    <w:rsid w:val="00664898"/>
    <w:rsid w:val="00664999"/>
    <w:rsid w:val="00664CF7"/>
    <w:rsid w:val="0066508E"/>
    <w:rsid w:val="006650A5"/>
    <w:rsid w:val="00665452"/>
    <w:rsid w:val="00665575"/>
    <w:rsid w:val="00665728"/>
    <w:rsid w:val="00665885"/>
    <w:rsid w:val="00665C48"/>
    <w:rsid w:val="00665C68"/>
    <w:rsid w:val="00665DE4"/>
    <w:rsid w:val="00665DF7"/>
    <w:rsid w:val="00665F6A"/>
    <w:rsid w:val="0066614C"/>
    <w:rsid w:val="00666277"/>
    <w:rsid w:val="00666383"/>
    <w:rsid w:val="006665F2"/>
    <w:rsid w:val="006666ED"/>
    <w:rsid w:val="0066674F"/>
    <w:rsid w:val="0066683C"/>
    <w:rsid w:val="0066692C"/>
    <w:rsid w:val="00666B97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67EB8"/>
    <w:rsid w:val="006700F4"/>
    <w:rsid w:val="00670112"/>
    <w:rsid w:val="00670214"/>
    <w:rsid w:val="0067023B"/>
    <w:rsid w:val="006702C5"/>
    <w:rsid w:val="006703D6"/>
    <w:rsid w:val="006704E3"/>
    <w:rsid w:val="006707DC"/>
    <w:rsid w:val="00670C8B"/>
    <w:rsid w:val="00671066"/>
    <w:rsid w:val="0067159D"/>
    <w:rsid w:val="006715CA"/>
    <w:rsid w:val="006716B8"/>
    <w:rsid w:val="006717AC"/>
    <w:rsid w:val="0067181F"/>
    <w:rsid w:val="00671921"/>
    <w:rsid w:val="006719C0"/>
    <w:rsid w:val="00671F9A"/>
    <w:rsid w:val="00672716"/>
    <w:rsid w:val="00672A2C"/>
    <w:rsid w:val="00672C9C"/>
    <w:rsid w:val="00672CD1"/>
    <w:rsid w:val="00672D48"/>
    <w:rsid w:val="006730C2"/>
    <w:rsid w:val="006731D6"/>
    <w:rsid w:val="006736AC"/>
    <w:rsid w:val="00673740"/>
    <w:rsid w:val="006737FD"/>
    <w:rsid w:val="00673B47"/>
    <w:rsid w:val="006741E7"/>
    <w:rsid w:val="0067442D"/>
    <w:rsid w:val="006745B4"/>
    <w:rsid w:val="00674625"/>
    <w:rsid w:val="00674671"/>
    <w:rsid w:val="0067475E"/>
    <w:rsid w:val="006747CC"/>
    <w:rsid w:val="00674818"/>
    <w:rsid w:val="00674A8D"/>
    <w:rsid w:val="00674CB9"/>
    <w:rsid w:val="00674D9B"/>
    <w:rsid w:val="00674DF9"/>
    <w:rsid w:val="00674F57"/>
    <w:rsid w:val="00675016"/>
    <w:rsid w:val="00675231"/>
    <w:rsid w:val="006756B1"/>
    <w:rsid w:val="00675938"/>
    <w:rsid w:val="00675AF5"/>
    <w:rsid w:val="00675C5B"/>
    <w:rsid w:val="00676140"/>
    <w:rsid w:val="00676254"/>
    <w:rsid w:val="00676255"/>
    <w:rsid w:val="006762AE"/>
    <w:rsid w:val="00676319"/>
    <w:rsid w:val="006763A3"/>
    <w:rsid w:val="006764C2"/>
    <w:rsid w:val="00676593"/>
    <w:rsid w:val="00676866"/>
    <w:rsid w:val="006769AE"/>
    <w:rsid w:val="006770D1"/>
    <w:rsid w:val="0067746B"/>
    <w:rsid w:val="006775F5"/>
    <w:rsid w:val="00677796"/>
    <w:rsid w:val="00677ABF"/>
    <w:rsid w:val="00677B82"/>
    <w:rsid w:val="00677C77"/>
    <w:rsid w:val="006800FB"/>
    <w:rsid w:val="006801DD"/>
    <w:rsid w:val="00680609"/>
    <w:rsid w:val="00680C40"/>
    <w:rsid w:val="0068102B"/>
    <w:rsid w:val="00681330"/>
    <w:rsid w:val="00681813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CC8"/>
    <w:rsid w:val="00682E6F"/>
    <w:rsid w:val="00682EA0"/>
    <w:rsid w:val="00683102"/>
    <w:rsid w:val="006834A4"/>
    <w:rsid w:val="00683A40"/>
    <w:rsid w:val="00683C12"/>
    <w:rsid w:val="00683C1C"/>
    <w:rsid w:val="00683CAB"/>
    <w:rsid w:val="00683E21"/>
    <w:rsid w:val="00683FDC"/>
    <w:rsid w:val="0068407B"/>
    <w:rsid w:val="0068438D"/>
    <w:rsid w:val="006843D4"/>
    <w:rsid w:val="0068466B"/>
    <w:rsid w:val="00684A06"/>
    <w:rsid w:val="00684AD6"/>
    <w:rsid w:val="00684B85"/>
    <w:rsid w:val="00684CE7"/>
    <w:rsid w:val="0068501A"/>
    <w:rsid w:val="006850D5"/>
    <w:rsid w:val="00685151"/>
    <w:rsid w:val="0068517A"/>
    <w:rsid w:val="00685193"/>
    <w:rsid w:val="006851C9"/>
    <w:rsid w:val="00685444"/>
    <w:rsid w:val="006858F6"/>
    <w:rsid w:val="006859F4"/>
    <w:rsid w:val="00685A69"/>
    <w:rsid w:val="00685D90"/>
    <w:rsid w:val="00685DB4"/>
    <w:rsid w:val="00685F8E"/>
    <w:rsid w:val="0068617A"/>
    <w:rsid w:val="0068620B"/>
    <w:rsid w:val="00686213"/>
    <w:rsid w:val="0068630B"/>
    <w:rsid w:val="00686323"/>
    <w:rsid w:val="0068638D"/>
    <w:rsid w:val="00686482"/>
    <w:rsid w:val="00686615"/>
    <w:rsid w:val="00686A44"/>
    <w:rsid w:val="00686A5E"/>
    <w:rsid w:val="00686BDC"/>
    <w:rsid w:val="00686C76"/>
    <w:rsid w:val="00686D7A"/>
    <w:rsid w:val="00686ECD"/>
    <w:rsid w:val="00686F0C"/>
    <w:rsid w:val="00687587"/>
    <w:rsid w:val="00687949"/>
    <w:rsid w:val="00687C43"/>
    <w:rsid w:val="00690061"/>
    <w:rsid w:val="006901C3"/>
    <w:rsid w:val="006905F2"/>
    <w:rsid w:val="00690B31"/>
    <w:rsid w:val="00690C11"/>
    <w:rsid w:val="00690C9B"/>
    <w:rsid w:val="00690DA3"/>
    <w:rsid w:val="00690E5B"/>
    <w:rsid w:val="00691285"/>
    <w:rsid w:val="006912D2"/>
    <w:rsid w:val="006914A4"/>
    <w:rsid w:val="0069166A"/>
    <w:rsid w:val="006916D0"/>
    <w:rsid w:val="00691C36"/>
    <w:rsid w:val="00691D0D"/>
    <w:rsid w:val="00691DD8"/>
    <w:rsid w:val="00691E6F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343"/>
    <w:rsid w:val="006933E1"/>
    <w:rsid w:val="00693603"/>
    <w:rsid w:val="0069362D"/>
    <w:rsid w:val="0069368F"/>
    <w:rsid w:val="006936BF"/>
    <w:rsid w:val="006937AD"/>
    <w:rsid w:val="00693893"/>
    <w:rsid w:val="00693B9A"/>
    <w:rsid w:val="00693F16"/>
    <w:rsid w:val="00694453"/>
    <w:rsid w:val="00694559"/>
    <w:rsid w:val="0069458F"/>
    <w:rsid w:val="00694605"/>
    <w:rsid w:val="0069496F"/>
    <w:rsid w:val="00694A57"/>
    <w:rsid w:val="00694C4E"/>
    <w:rsid w:val="00694CEA"/>
    <w:rsid w:val="00694E19"/>
    <w:rsid w:val="00694EAB"/>
    <w:rsid w:val="00694FCF"/>
    <w:rsid w:val="00694FFF"/>
    <w:rsid w:val="00695116"/>
    <w:rsid w:val="00695473"/>
    <w:rsid w:val="006957BC"/>
    <w:rsid w:val="0069584D"/>
    <w:rsid w:val="0069597D"/>
    <w:rsid w:val="00695CD6"/>
    <w:rsid w:val="0069612B"/>
    <w:rsid w:val="00696647"/>
    <w:rsid w:val="0069667F"/>
    <w:rsid w:val="00696692"/>
    <w:rsid w:val="006966BF"/>
    <w:rsid w:val="00696EAA"/>
    <w:rsid w:val="00696F64"/>
    <w:rsid w:val="006970D9"/>
    <w:rsid w:val="006970F2"/>
    <w:rsid w:val="006970F5"/>
    <w:rsid w:val="006971F5"/>
    <w:rsid w:val="00697306"/>
    <w:rsid w:val="006975A5"/>
    <w:rsid w:val="00697658"/>
    <w:rsid w:val="006976A0"/>
    <w:rsid w:val="0069775A"/>
    <w:rsid w:val="006979DD"/>
    <w:rsid w:val="00697F3B"/>
    <w:rsid w:val="006A004A"/>
    <w:rsid w:val="006A0310"/>
    <w:rsid w:val="006A04EE"/>
    <w:rsid w:val="006A0CAC"/>
    <w:rsid w:val="006A0E71"/>
    <w:rsid w:val="006A10EC"/>
    <w:rsid w:val="006A121B"/>
    <w:rsid w:val="006A1274"/>
    <w:rsid w:val="006A12D0"/>
    <w:rsid w:val="006A1341"/>
    <w:rsid w:val="006A1756"/>
    <w:rsid w:val="006A190B"/>
    <w:rsid w:val="006A1987"/>
    <w:rsid w:val="006A1C62"/>
    <w:rsid w:val="006A2602"/>
    <w:rsid w:val="006A26A6"/>
    <w:rsid w:val="006A27EE"/>
    <w:rsid w:val="006A2B0F"/>
    <w:rsid w:val="006A2CA6"/>
    <w:rsid w:val="006A2E16"/>
    <w:rsid w:val="006A2EC4"/>
    <w:rsid w:val="006A345B"/>
    <w:rsid w:val="006A34AD"/>
    <w:rsid w:val="006A35D8"/>
    <w:rsid w:val="006A3733"/>
    <w:rsid w:val="006A37FB"/>
    <w:rsid w:val="006A3FFD"/>
    <w:rsid w:val="006A42CD"/>
    <w:rsid w:val="006A4379"/>
    <w:rsid w:val="006A44E3"/>
    <w:rsid w:val="006A4500"/>
    <w:rsid w:val="006A47AF"/>
    <w:rsid w:val="006A492B"/>
    <w:rsid w:val="006A4B4B"/>
    <w:rsid w:val="006A4D1F"/>
    <w:rsid w:val="006A4F43"/>
    <w:rsid w:val="006A50D3"/>
    <w:rsid w:val="006A548A"/>
    <w:rsid w:val="006A57F4"/>
    <w:rsid w:val="006A588F"/>
    <w:rsid w:val="006A5A1E"/>
    <w:rsid w:val="006A5ED6"/>
    <w:rsid w:val="006A5F23"/>
    <w:rsid w:val="006A60EE"/>
    <w:rsid w:val="006A60F3"/>
    <w:rsid w:val="006A6569"/>
    <w:rsid w:val="006A6AB0"/>
    <w:rsid w:val="006A7049"/>
    <w:rsid w:val="006A74F6"/>
    <w:rsid w:val="006A7678"/>
    <w:rsid w:val="006A77EA"/>
    <w:rsid w:val="006A785E"/>
    <w:rsid w:val="006A7905"/>
    <w:rsid w:val="006A7BC0"/>
    <w:rsid w:val="006A7D06"/>
    <w:rsid w:val="006A7FCC"/>
    <w:rsid w:val="006B0005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6C6"/>
    <w:rsid w:val="006B1718"/>
    <w:rsid w:val="006B1C22"/>
    <w:rsid w:val="006B1F6E"/>
    <w:rsid w:val="006B1F86"/>
    <w:rsid w:val="006B2043"/>
    <w:rsid w:val="006B24B6"/>
    <w:rsid w:val="006B25AB"/>
    <w:rsid w:val="006B2642"/>
    <w:rsid w:val="006B2B32"/>
    <w:rsid w:val="006B2B83"/>
    <w:rsid w:val="006B2BC6"/>
    <w:rsid w:val="006B2C29"/>
    <w:rsid w:val="006B2D01"/>
    <w:rsid w:val="006B2FB2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05E"/>
    <w:rsid w:val="006B42A7"/>
    <w:rsid w:val="006B44A5"/>
    <w:rsid w:val="006B4599"/>
    <w:rsid w:val="006B4653"/>
    <w:rsid w:val="006B46F7"/>
    <w:rsid w:val="006B48DE"/>
    <w:rsid w:val="006B4BAA"/>
    <w:rsid w:val="006B4BED"/>
    <w:rsid w:val="006B4EC0"/>
    <w:rsid w:val="006B503D"/>
    <w:rsid w:val="006B5739"/>
    <w:rsid w:val="006B57B9"/>
    <w:rsid w:val="006B57C3"/>
    <w:rsid w:val="006B582B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4ED"/>
    <w:rsid w:val="006B757B"/>
    <w:rsid w:val="006B7D2B"/>
    <w:rsid w:val="006B7F01"/>
    <w:rsid w:val="006C00BF"/>
    <w:rsid w:val="006C0122"/>
    <w:rsid w:val="006C028A"/>
    <w:rsid w:val="006C0339"/>
    <w:rsid w:val="006C0556"/>
    <w:rsid w:val="006C06CE"/>
    <w:rsid w:val="006C0AC6"/>
    <w:rsid w:val="006C0B36"/>
    <w:rsid w:val="006C0C29"/>
    <w:rsid w:val="006C0C47"/>
    <w:rsid w:val="006C0D40"/>
    <w:rsid w:val="006C0D7E"/>
    <w:rsid w:val="006C0E1D"/>
    <w:rsid w:val="006C0E6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5EA"/>
    <w:rsid w:val="006C263F"/>
    <w:rsid w:val="006C2670"/>
    <w:rsid w:val="006C26C8"/>
    <w:rsid w:val="006C2CDA"/>
    <w:rsid w:val="006C2D40"/>
    <w:rsid w:val="006C2DA9"/>
    <w:rsid w:val="006C2E08"/>
    <w:rsid w:val="006C3212"/>
    <w:rsid w:val="006C3335"/>
    <w:rsid w:val="006C34D2"/>
    <w:rsid w:val="006C38B0"/>
    <w:rsid w:val="006C39CE"/>
    <w:rsid w:val="006C3B3E"/>
    <w:rsid w:val="006C3DAE"/>
    <w:rsid w:val="006C40D0"/>
    <w:rsid w:val="006C43B4"/>
    <w:rsid w:val="006C45DD"/>
    <w:rsid w:val="006C47A7"/>
    <w:rsid w:val="006C481D"/>
    <w:rsid w:val="006C497D"/>
    <w:rsid w:val="006C4C01"/>
    <w:rsid w:val="006C4D15"/>
    <w:rsid w:val="006C4EBC"/>
    <w:rsid w:val="006C5204"/>
    <w:rsid w:val="006C54B0"/>
    <w:rsid w:val="006C58CD"/>
    <w:rsid w:val="006C58F3"/>
    <w:rsid w:val="006C5956"/>
    <w:rsid w:val="006C5B64"/>
    <w:rsid w:val="006C5B6D"/>
    <w:rsid w:val="006C5C9C"/>
    <w:rsid w:val="006C640D"/>
    <w:rsid w:val="006C67F6"/>
    <w:rsid w:val="006C6A92"/>
    <w:rsid w:val="006C6BB8"/>
    <w:rsid w:val="006C6CDE"/>
    <w:rsid w:val="006C6F04"/>
    <w:rsid w:val="006C6F4D"/>
    <w:rsid w:val="006C70DB"/>
    <w:rsid w:val="006C7190"/>
    <w:rsid w:val="006C71A1"/>
    <w:rsid w:val="006C71EB"/>
    <w:rsid w:val="006C71FC"/>
    <w:rsid w:val="006C7412"/>
    <w:rsid w:val="006C7818"/>
    <w:rsid w:val="006C78B0"/>
    <w:rsid w:val="006C78E3"/>
    <w:rsid w:val="006C7908"/>
    <w:rsid w:val="006C7DC1"/>
    <w:rsid w:val="006C7F6A"/>
    <w:rsid w:val="006D00FB"/>
    <w:rsid w:val="006D010B"/>
    <w:rsid w:val="006D02F1"/>
    <w:rsid w:val="006D07B0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41A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3C17"/>
    <w:rsid w:val="006D4249"/>
    <w:rsid w:val="006D4292"/>
    <w:rsid w:val="006D44DA"/>
    <w:rsid w:val="006D44F9"/>
    <w:rsid w:val="006D454E"/>
    <w:rsid w:val="006D48F6"/>
    <w:rsid w:val="006D4A92"/>
    <w:rsid w:val="006D4D6D"/>
    <w:rsid w:val="006D4E9B"/>
    <w:rsid w:val="006D4F98"/>
    <w:rsid w:val="006D5431"/>
    <w:rsid w:val="006D54CD"/>
    <w:rsid w:val="006D5588"/>
    <w:rsid w:val="006D5C6B"/>
    <w:rsid w:val="006D61A9"/>
    <w:rsid w:val="006D652F"/>
    <w:rsid w:val="006D669C"/>
    <w:rsid w:val="006D69EC"/>
    <w:rsid w:val="006D6A61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0D59"/>
    <w:rsid w:val="006E144D"/>
    <w:rsid w:val="006E161C"/>
    <w:rsid w:val="006E1772"/>
    <w:rsid w:val="006E178F"/>
    <w:rsid w:val="006E18D9"/>
    <w:rsid w:val="006E18EE"/>
    <w:rsid w:val="006E1D23"/>
    <w:rsid w:val="006E2CCE"/>
    <w:rsid w:val="006E2EDF"/>
    <w:rsid w:val="006E3081"/>
    <w:rsid w:val="006E32FD"/>
    <w:rsid w:val="006E3354"/>
    <w:rsid w:val="006E3367"/>
    <w:rsid w:val="006E3847"/>
    <w:rsid w:val="006E391D"/>
    <w:rsid w:val="006E3DBE"/>
    <w:rsid w:val="006E40FB"/>
    <w:rsid w:val="006E413B"/>
    <w:rsid w:val="006E47E2"/>
    <w:rsid w:val="006E497A"/>
    <w:rsid w:val="006E499D"/>
    <w:rsid w:val="006E4A0B"/>
    <w:rsid w:val="006E4A25"/>
    <w:rsid w:val="006E5027"/>
    <w:rsid w:val="006E5148"/>
    <w:rsid w:val="006E5264"/>
    <w:rsid w:val="006E5346"/>
    <w:rsid w:val="006E54C4"/>
    <w:rsid w:val="006E54DE"/>
    <w:rsid w:val="006E5722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9EE"/>
    <w:rsid w:val="006E6B09"/>
    <w:rsid w:val="006E6B52"/>
    <w:rsid w:val="006E6BEC"/>
    <w:rsid w:val="006E6F8A"/>
    <w:rsid w:val="006E7114"/>
    <w:rsid w:val="006E741F"/>
    <w:rsid w:val="006E7694"/>
    <w:rsid w:val="006E7A49"/>
    <w:rsid w:val="006F0095"/>
    <w:rsid w:val="006F0542"/>
    <w:rsid w:val="006F0595"/>
    <w:rsid w:val="006F065B"/>
    <w:rsid w:val="006F086F"/>
    <w:rsid w:val="006F0975"/>
    <w:rsid w:val="006F0A29"/>
    <w:rsid w:val="006F0C5F"/>
    <w:rsid w:val="006F1154"/>
    <w:rsid w:val="006F1C7B"/>
    <w:rsid w:val="006F1CB6"/>
    <w:rsid w:val="006F1FBB"/>
    <w:rsid w:val="006F2050"/>
    <w:rsid w:val="006F24A7"/>
    <w:rsid w:val="006F262C"/>
    <w:rsid w:val="006F2650"/>
    <w:rsid w:val="006F26B6"/>
    <w:rsid w:val="006F2812"/>
    <w:rsid w:val="006F299B"/>
    <w:rsid w:val="006F2B77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B24"/>
    <w:rsid w:val="006F3D81"/>
    <w:rsid w:val="006F42B6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2C8"/>
    <w:rsid w:val="006F55E9"/>
    <w:rsid w:val="006F57E7"/>
    <w:rsid w:val="006F5979"/>
    <w:rsid w:val="006F5A54"/>
    <w:rsid w:val="006F5BEA"/>
    <w:rsid w:val="006F5C79"/>
    <w:rsid w:val="006F5D19"/>
    <w:rsid w:val="006F5DD7"/>
    <w:rsid w:val="006F5E2A"/>
    <w:rsid w:val="006F5E49"/>
    <w:rsid w:val="006F61D0"/>
    <w:rsid w:val="006F6449"/>
    <w:rsid w:val="006F6481"/>
    <w:rsid w:val="006F64E1"/>
    <w:rsid w:val="006F66F2"/>
    <w:rsid w:val="006F67CA"/>
    <w:rsid w:val="006F6885"/>
    <w:rsid w:val="006F6915"/>
    <w:rsid w:val="006F6958"/>
    <w:rsid w:val="006F6FA9"/>
    <w:rsid w:val="006F7039"/>
    <w:rsid w:val="006F7252"/>
    <w:rsid w:val="006F7322"/>
    <w:rsid w:val="006F7533"/>
    <w:rsid w:val="006F76EA"/>
    <w:rsid w:val="006F7773"/>
    <w:rsid w:val="006F7808"/>
    <w:rsid w:val="006F79D7"/>
    <w:rsid w:val="006F7A64"/>
    <w:rsid w:val="006F7B62"/>
    <w:rsid w:val="006F7C1A"/>
    <w:rsid w:val="006F7F30"/>
    <w:rsid w:val="00700161"/>
    <w:rsid w:val="007004BB"/>
    <w:rsid w:val="00700C64"/>
    <w:rsid w:val="00700DE1"/>
    <w:rsid w:val="00700E69"/>
    <w:rsid w:val="007014C8"/>
    <w:rsid w:val="00701502"/>
    <w:rsid w:val="00701688"/>
    <w:rsid w:val="00701E2D"/>
    <w:rsid w:val="00701F89"/>
    <w:rsid w:val="0070207F"/>
    <w:rsid w:val="007020F5"/>
    <w:rsid w:val="00702376"/>
    <w:rsid w:val="00702499"/>
    <w:rsid w:val="007024E1"/>
    <w:rsid w:val="0070250F"/>
    <w:rsid w:val="007027DE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625"/>
    <w:rsid w:val="00704951"/>
    <w:rsid w:val="00704C50"/>
    <w:rsid w:val="00704E7A"/>
    <w:rsid w:val="007050F0"/>
    <w:rsid w:val="00705155"/>
    <w:rsid w:val="007052CB"/>
    <w:rsid w:val="00705386"/>
    <w:rsid w:val="0070559E"/>
    <w:rsid w:val="00705CF4"/>
    <w:rsid w:val="00705DA2"/>
    <w:rsid w:val="00705F41"/>
    <w:rsid w:val="00705F69"/>
    <w:rsid w:val="00706251"/>
    <w:rsid w:val="00706608"/>
    <w:rsid w:val="00706620"/>
    <w:rsid w:val="00706808"/>
    <w:rsid w:val="007068CD"/>
    <w:rsid w:val="00706AEB"/>
    <w:rsid w:val="00706BBB"/>
    <w:rsid w:val="00706C32"/>
    <w:rsid w:val="00706C83"/>
    <w:rsid w:val="00706CF3"/>
    <w:rsid w:val="00706D29"/>
    <w:rsid w:val="00706FEA"/>
    <w:rsid w:val="00707275"/>
    <w:rsid w:val="00707381"/>
    <w:rsid w:val="0070774C"/>
    <w:rsid w:val="00707989"/>
    <w:rsid w:val="00707D66"/>
    <w:rsid w:val="00710065"/>
    <w:rsid w:val="007101FD"/>
    <w:rsid w:val="00710604"/>
    <w:rsid w:val="00710B0A"/>
    <w:rsid w:val="00710E56"/>
    <w:rsid w:val="00710EAC"/>
    <w:rsid w:val="00711356"/>
    <w:rsid w:val="00711700"/>
    <w:rsid w:val="00711BB6"/>
    <w:rsid w:val="00711BEA"/>
    <w:rsid w:val="00711CB9"/>
    <w:rsid w:val="00711E3B"/>
    <w:rsid w:val="00711F31"/>
    <w:rsid w:val="0071202B"/>
    <w:rsid w:val="007120B7"/>
    <w:rsid w:val="007120EF"/>
    <w:rsid w:val="00712166"/>
    <w:rsid w:val="007122CE"/>
    <w:rsid w:val="007122D5"/>
    <w:rsid w:val="007122EA"/>
    <w:rsid w:val="00712387"/>
    <w:rsid w:val="00712392"/>
    <w:rsid w:val="00712778"/>
    <w:rsid w:val="0071295D"/>
    <w:rsid w:val="00712AB3"/>
    <w:rsid w:val="00712ACC"/>
    <w:rsid w:val="00713034"/>
    <w:rsid w:val="00713773"/>
    <w:rsid w:val="0071377A"/>
    <w:rsid w:val="007137AA"/>
    <w:rsid w:val="00713C7F"/>
    <w:rsid w:val="00714031"/>
    <w:rsid w:val="007141CD"/>
    <w:rsid w:val="007141D5"/>
    <w:rsid w:val="00714292"/>
    <w:rsid w:val="007142C7"/>
    <w:rsid w:val="007143A7"/>
    <w:rsid w:val="007144DB"/>
    <w:rsid w:val="007145BA"/>
    <w:rsid w:val="00714676"/>
    <w:rsid w:val="00714C6C"/>
    <w:rsid w:val="00714F26"/>
    <w:rsid w:val="007151AA"/>
    <w:rsid w:val="00715394"/>
    <w:rsid w:val="007153AA"/>
    <w:rsid w:val="0071554C"/>
    <w:rsid w:val="00715574"/>
    <w:rsid w:val="0071567F"/>
    <w:rsid w:val="007156C2"/>
    <w:rsid w:val="007156CC"/>
    <w:rsid w:val="0071576C"/>
    <w:rsid w:val="0071594E"/>
    <w:rsid w:val="00715993"/>
    <w:rsid w:val="007159AD"/>
    <w:rsid w:val="007159F1"/>
    <w:rsid w:val="00715B06"/>
    <w:rsid w:val="00715CB9"/>
    <w:rsid w:val="00715DA6"/>
    <w:rsid w:val="00715F79"/>
    <w:rsid w:val="00716344"/>
    <w:rsid w:val="00716486"/>
    <w:rsid w:val="0071669E"/>
    <w:rsid w:val="007167DB"/>
    <w:rsid w:val="0071695B"/>
    <w:rsid w:val="00716DBC"/>
    <w:rsid w:val="00716DDC"/>
    <w:rsid w:val="00716EC2"/>
    <w:rsid w:val="00716F6E"/>
    <w:rsid w:val="00717073"/>
    <w:rsid w:val="0071725F"/>
    <w:rsid w:val="007173A4"/>
    <w:rsid w:val="0071756E"/>
    <w:rsid w:val="007175D3"/>
    <w:rsid w:val="00717862"/>
    <w:rsid w:val="00717977"/>
    <w:rsid w:val="00717FD2"/>
    <w:rsid w:val="007200D1"/>
    <w:rsid w:val="007200EF"/>
    <w:rsid w:val="007200FE"/>
    <w:rsid w:val="007205CA"/>
    <w:rsid w:val="0072065C"/>
    <w:rsid w:val="007207F8"/>
    <w:rsid w:val="007208E4"/>
    <w:rsid w:val="00720A03"/>
    <w:rsid w:val="00720B51"/>
    <w:rsid w:val="00720E01"/>
    <w:rsid w:val="00720FFC"/>
    <w:rsid w:val="00721077"/>
    <w:rsid w:val="007210E7"/>
    <w:rsid w:val="0072111F"/>
    <w:rsid w:val="007211D3"/>
    <w:rsid w:val="00721345"/>
    <w:rsid w:val="0072177C"/>
    <w:rsid w:val="0072190D"/>
    <w:rsid w:val="00721AEB"/>
    <w:rsid w:val="00721BE3"/>
    <w:rsid w:val="00721D35"/>
    <w:rsid w:val="00721DE5"/>
    <w:rsid w:val="00721E72"/>
    <w:rsid w:val="00721FAE"/>
    <w:rsid w:val="00721FD1"/>
    <w:rsid w:val="007220A3"/>
    <w:rsid w:val="0072215F"/>
    <w:rsid w:val="00722268"/>
    <w:rsid w:val="007228AE"/>
    <w:rsid w:val="00722A22"/>
    <w:rsid w:val="00722A8E"/>
    <w:rsid w:val="00722C30"/>
    <w:rsid w:val="00722DA1"/>
    <w:rsid w:val="00722EE4"/>
    <w:rsid w:val="007233E1"/>
    <w:rsid w:val="007235CE"/>
    <w:rsid w:val="0072360A"/>
    <w:rsid w:val="007236D3"/>
    <w:rsid w:val="00723D08"/>
    <w:rsid w:val="00723EA4"/>
    <w:rsid w:val="0072436B"/>
    <w:rsid w:val="007245CC"/>
    <w:rsid w:val="007248D0"/>
    <w:rsid w:val="0072494D"/>
    <w:rsid w:val="00724C5E"/>
    <w:rsid w:val="00724CE0"/>
    <w:rsid w:val="00724E68"/>
    <w:rsid w:val="00724EE0"/>
    <w:rsid w:val="0072534A"/>
    <w:rsid w:val="00725719"/>
    <w:rsid w:val="00725902"/>
    <w:rsid w:val="00725937"/>
    <w:rsid w:val="00725A76"/>
    <w:rsid w:val="00725C91"/>
    <w:rsid w:val="00725D01"/>
    <w:rsid w:val="0072609B"/>
    <w:rsid w:val="00726159"/>
    <w:rsid w:val="0072632C"/>
    <w:rsid w:val="00726335"/>
    <w:rsid w:val="00726483"/>
    <w:rsid w:val="007265F3"/>
    <w:rsid w:val="007267F0"/>
    <w:rsid w:val="0072680A"/>
    <w:rsid w:val="007269AA"/>
    <w:rsid w:val="00726A43"/>
    <w:rsid w:val="00726A80"/>
    <w:rsid w:val="00726B89"/>
    <w:rsid w:val="00726BE5"/>
    <w:rsid w:val="00726F0E"/>
    <w:rsid w:val="007272B2"/>
    <w:rsid w:val="007276E5"/>
    <w:rsid w:val="00727A11"/>
    <w:rsid w:val="0073037F"/>
    <w:rsid w:val="007303F8"/>
    <w:rsid w:val="0073045A"/>
    <w:rsid w:val="007305BB"/>
    <w:rsid w:val="0073097E"/>
    <w:rsid w:val="00730BFF"/>
    <w:rsid w:val="00730C57"/>
    <w:rsid w:val="00730D14"/>
    <w:rsid w:val="00731205"/>
    <w:rsid w:val="00731339"/>
    <w:rsid w:val="00731431"/>
    <w:rsid w:val="007317BA"/>
    <w:rsid w:val="007318B4"/>
    <w:rsid w:val="00731CEA"/>
    <w:rsid w:val="00731D02"/>
    <w:rsid w:val="00731D37"/>
    <w:rsid w:val="00731D53"/>
    <w:rsid w:val="00731D56"/>
    <w:rsid w:val="007323BD"/>
    <w:rsid w:val="00732544"/>
    <w:rsid w:val="007326BF"/>
    <w:rsid w:val="00732AAA"/>
    <w:rsid w:val="00732CEA"/>
    <w:rsid w:val="0073319D"/>
    <w:rsid w:val="007331C3"/>
    <w:rsid w:val="0073359F"/>
    <w:rsid w:val="00733797"/>
    <w:rsid w:val="007337C8"/>
    <w:rsid w:val="00733B18"/>
    <w:rsid w:val="00733C5E"/>
    <w:rsid w:val="00733F7A"/>
    <w:rsid w:val="0073436F"/>
    <w:rsid w:val="0073493C"/>
    <w:rsid w:val="007349E1"/>
    <w:rsid w:val="00734A3B"/>
    <w:rsid w:val="00734C04"/>
    <w:rsid w:val="00734C4F"/>
    <w:rsid w:val="00734CB4"/>
    <w:rsid w:val="0073534B"/>
    <w:rsid w:val="007353F1"/>
    <w:rsid w:val="00735875"/>
    <w:rsid w:val="007359AD"/>
    <w:rsid w:val="00735B12"/>
    <w:rsid w:val="00735B4B"/>
    <w:rsid w:val="00735D93"/>
    <w:rsid w:val="007360FD"/>
    <w:rsid w:val="00736490"/>
    <w:rsid w:val="00736501"/>
    <w:rsid w:val="00736571"/>
    <w:rsid w:val="00736646"/>
    <w:rsid w:val="00736817"/>
    <w:rsid w:val="007368BB"/>
    <w:rsid w:val="00736C2D"/>
    <w:rsid w:val="00736F54"/>
    <w:rsid w:val="00737150"/>
    <w:rsid w:val="00737165"/>
    <w:rsid w:val="007371CF"/>
    <w:rsid w:val="0073735B"/>
    <w:rsid w:val="00737449"/>
    <w:rsid w:val="0073748B"/>
    <w:rsid w:val="007376AD"/>
    <w:rsid w:val="00737788"/>
    <w:rsid w:val="007378DA"/>
    <w:rsid w:val="00737AB4"/>
    <w:rsid w:val="00737E1B"/>
    <w:rsid w:val="00740041"/>
    <w:rsid w:val="007400E6"/>
    <w:rsid w:val="007401ED"/>
    <w:rsid w:val="00740477"/>
    <w:rsid w:val="007404F1"/>
    <w:rsid w:val="0074050E"/>
    <w:rsid w:val="007406CC"/>
    <w:rsid w:val="00740951"/>
    <w:rsid w:val="007409A5"/>
    <w:rsid w:val="007409BC"/>
    <w:rsid w:val="00740CD6"/>
    <w:rsid w:val="00740D9B"/>
    <w:rsid w:val="00740E72"/>
    <w:rsid w:val="00741008"/>
    <w:rsid w:val="007418C5"/>
    <w:rsid w:val="00741C21"/>
    <w:rsid w:val="00741D39"/>
    <w:rsid w:val="00742833"/>
    <w:rsid w:val="0074290D"/>
    <w:rsid w:val="0074305A"/>
    <w:rsid w:val="00743548"/>
    <w:rsid w:val="007435A7"/>
    <w:rsid w:val="007436AA"/>
    <w:rsid w:val="0074375F"/>
    <w:rsid w:val="007439D4"/>
    <w:rsid w:val="00743E7F"/>
    <w:rsid w:val="00743F08"/>
    <w:rsid w:val="00743FB7"/>
    <w:rsid w:val="0074401C"/>
    <w:rsid w:val="00744046"/>
    <w:rsid w:val="007442B7"/>
    <w:rsid w:val="00744BE4"/>
    <w:rsid w:val="00744D79"/>
    <w:rsid w:val="00744E6D"/>
    <w:rsid w:val="00744EEA"/>
    <w:rsid w:val="00745092"/>
    <w:rsid w:val="007450B6"/>
    <w:rsid w:val="00745213"/>
    <w:rsid w:val="00745469"/>
    <w:rsid w:val="0074552C"/>
    <w:rsid w:val="0074562B"/>
    <w:rsid w:val="00745655"/>
    <w:rsid w:val="007458E5"/>
    <w:rsid w:val="00745A46"/>
    <w:rsid w:val="00745D39"/>
    <w:rsid w:val="00745EB4"/>
    <w:rsid w:val="00745EF4"/>
    <w:rsid w:val="00745F23"/>
    <w:rsid w:val="00746317"/>
    <w:rsid w:val="007463A1"/>
    <w:rsid w:val="00746489"/>
    <w:rsid w:val="007464E0"/>
    <w:rsid w:val="007467B5"/>
    <w:rsid w:val="007467C0"/>
    <w:rsid w:val="0074681C"/>
    <w:rsid w:val="00746A4C"/>
    <w:rsid w:val="00746A54"/>
    <w:rsid w:val="00746D40"/>
    <w:rsid w:val="00746F0A"/>
    <w:rsid w:val="0074707C"/>
    <w:rsid w:val="00747198"/>
    <w:rsid w:val="0074757D"/>
    <w:rsid w:val="007479F6"/>
    <w:rsid w:val="00747C52"/>
    <w:rsid w:val="00747F84"/>
    <w:rsid w:val="0075059B"/>
    <w:rsid w:val="007508D9"/>
    <w:rsid w:val="007508F2"/>
    <w:rsid w:val="00750A6E"/>
    <w:rsid w:val="00750F5A"/>
    <w:rsid w:val="0075101F"/>
    <w:rsid w:val="00751347"/>
    <w:rsid w:val="0075134B"/>
    <w:rsid w:val="0075158D"/>
    <w:rsid w:val="00751687"/>
    <w:rsid w:val="007516B8"/>
    <w:rsid w:val="0075186C"/>
    <w:rsid w:val="0075190A"/>
    <w:rsid w:val="007519FA"/>
    <w:rsid w:val="00751ED2"/>
    <w:rsid w:val="00751F9A"/>
    <w:rsid w:val="00752005"/>
    <w:rsid w:val="00752024"/>
    <w:rsid w:val="007520A0"/>
    <w:rsid w:val="00752B40"/>
    <w:rsid w:val="00752B50"/>
    <w:rsid w:val="00752B97"/>
    <w:rsid w:val="00752E3F"/>
    <w:rsid w:val="00752E4D"/>
    <w:rsid w:val="00753450"/>
    <w:rsid w:val="007534F0"/>
    <w:rsid w:val="007538F5"/>
    <w:rsid w:val="00753B9A"/>
    <w:rsid w:val="00754399"/>
    <w:rsid w:val="00754492"/>
    <w:rsid w:val="00754705"/>
    <w:rsid w:val="00754A8D"/>
    <w:rsid w:val="00754BD6"/>
    <w:rsid w:val="00754C5B"/>
    <w:rsid w:val="00754EAC"/>
    <w:rsid w:val="00754F64"/>
    <w:rsid w:val="00755090"/>
    <w:rsid w:val="0075529A"/>
    <w:rsid w:val="007552E1"/>
    <w:rsid w:val="0075543A"/>
    <w:rsid w:val="007557A8"/>
    <w:rsid w:val="00755954"/>
    <w:rsid w:val="00755D06"/>
    <w:rsid w:val="00755D83"/>
    <w:rsid w:val="00755DC7"/>
    <w:rsid w:val="00755E05"/>
    <w:rsid w:val="00755EE4"/>
    <w:rsid w:val="00755F48"/>
    <w:rsid w:val="00756003"/>
    <w:rsid w:val="007561EE"/>
    <w:rsid w:val="00756649"/>
    <w:rsid w:val="00756753"/>
    <w:rsid w:val="0075680C"/>
    <w:rsid w:val="0075694D"/>
    <w:rsid w:val="00756BC0"/>
    <w:rsid w:val="00756D1E"/>
    <w:rsid w:val="00756FF3"/>
    <w:rsid w:val="0075717F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799"/>
    <w:rsid w:val="00760937"/>
    <w:rsid w:val="00760A11"/>
    <w:rsid w:val="00760A4D"/>
    <w:rsid w:val="00760F0B"/>
    <w:rsid w:val="00761389"/>
    <w:rsid w:val="00761418"/>
    <w:rsid w:val="007616BC"/>
    <w:rsid w:val="00761A34"/>
    <w:rsid w:val="00761B1A"/>
    <w:rsid w:val="007624A5"/>
    <w:rsid w:val="007625BA"/>
    <w:rsid w:val="00762AED"/>
    <w:rsid w:val="00762BBA"/>
    <w:rsid w:val="00762D16"/>
    <w:rsid w:val="00762F43"/>
    <w:rsid w:val="00763000"/>
    <w:rsid w:val="0076309F"/>
    <w:rsid w:val="00763149"/>
    <w:rsid w:val="00763711"/>
    <w:rsid w:val="0076376E"/>
    <w:rsid w:val="007638FF"/>
    <w:rsid w:val="00763935"/>
    <w:rsid w:val="00763976"/>
    <w:rsid w:val="0076399F"/>
    <w:rsid w:val="00763C2D"/>
    <w:rsid w:val="00763D98"/>
    <w:rsid w:val="0076429A"/>
    <w:rsid w:val="007642A3"/>
    <w:rsid w:val="0076445E"/>
    <w:rsid w:val="00764500"/>
    <w:rsid w:val="0076466A"/>
    <w:rsid w:val="00764A03"/>
    <w:rsid w:val="00764BD9"/>
    <w:rsid w:val="00764E17"/>
    <w:rsid w:val="00764F71"/>
    <w:rsid w:val="0076503B"/>
    <w:rsid w:val="007650F9"/>
    <w:rsid w:val="00765256"/>
    <w:rsid w:val="007652B9"/>
    <w:rsid w:val="00765328"/>
    <w:rsid w:val="0076544A"/>
    <w:rsid w:val="007654DE"/>
    <w:rsid w:val="0076583F"/>
    <w:rsid w:val="00765CFA"/>
    <w:rsid w:val="00765DEB"/>
    <w:rsid w:val="00766334"/>
    <w:rsid w:val="007663F9"/>
    <w:rsid w:val="0076650A"/>
    <w:rsid w:val="00766739"/>
    <w:rsid w:val="007667A8"/>
    <w:rsid w:val="00766858"/>
    <w:rsid w:val="00766959"/>
    <w:rsid w:val="00766E05"/>
    <w:rsid w:val="00767238"/>
    <w:rsid w:val="007675A5"/>
    <w:rsid w:val="00767C05"/>
    <w:rsid w:val="00767CA1"/>
    <w:rsid w:val="00770502"/>
    <w:rsid w:val="00770764"/>
    <w:rsid w:val="00770852"/>
    <w:rsid w:val="007708BB"/>
    <w:rsid w:val="00770A2F"/>
    <w:rsid w:val="00770C40"/>
    <w:rsid w:val="00770F65"/>
    <w:rsid w:val="0077105B"/>
    <w:rsid w:val="007713A5"/>
    <w:rsid w:val="0077184B"/>
    <w:rsid w:val="0077195E"/>
    <w:rsid w:val="00771B91"/>
    <w:rsid w:val="00771C44"/>
    <w:rsid w:val="00771D55"/>
    <w:rsid w:val="0077228B"/>
    <w:rsid w:val="007726DC"/>
    <w:rsid w:val="00772E07"/>
    <w:rsid w:val="007734D5"/>
    <w:rsid w:val="007735A6"/>
    <w:rsid w:val="007735F0"/>
    <w:rsid w:val="0077384F"/>
    <w:rsid w:val="00773A73"/>
    <w:rsid w:val="00773CFF"/>
    <w:rsid w:val="00773D01"/>
    <w:rsid w:val="007746F5"/>
    <w:rsid w:val="00774A1E"/>
    <w:rsid w:val="00774D08"/>
    <w:rsid w:val="00774EAE"/>
    <w:rsid w:val="007750EB"/>
    <w:rsid w:val="007753AD"/>
    <w:rsid w:val="007755A5"/>
    <w:rsid w:val="007755ED"/>
    <w:rsid w:val="00775614"/>
    <w:rsid w:val="00775730"/>
    <w:rsid w:val="00775A0F"/>
    <w:rsid w:val="00775AF0"/>
    <w:rsid w:val="00775BA3"/>
    <w:rsid w:val="00775E18"/>
    <w:rsid w:val="00776402"/>
    <w:rsid w:val="00776471"/>
    <w:rsid w:val="007764F2"/>
    <w:rsid w:val="0077656C"/>
    <w:rsid w:val="007765CD"/>
    <w:rsid w:val="007767EF"/>
    <w:rsid w:val="00776A13"/>
    <w:rsid w:val="00776A8C"/>
    <w:rsid w:val="00776A98"/>
    <w:rsid w:val="00776AE5"/>
    <w:rsid w:val="00776F83"/>
    <w:rsid w:val="00777025"/>
    <w:rsid w:val="007774E5"/>
    <w:rsid w:val="00777652"/>
    <w:rsid w:val="00777670"/>
    <w:rsid w:val="007778E1"/>
    <w:rsid w:val="00777BAE"/>
    <w:rsid w:val="0078017C"/>
    <w:rsid w:val="007801B1"/>
    <w:rsid w:val="00780230"/>
    <w:rsid w:val="00780334"/>
    <w:rsid w:val="00780454"/>
    <w:rsid w:val="00780459"/>
    <w:rsid w:val="007804B9"/>
    <w:rsid w:val="0078058C"/>
    <w:rsid w:val="00780942"/>
    <w:rsid w:val="007809F5"/>
    <w:rsid w:val="00780ADC"/>
    <w:rsid w:val="00780C15"/>
    <w:rsid w:val="00780E33"/>
    <w:rsid w:val="00780F65"/>
    <w:rsid w:val="00781074"/>
    <w:rsid w:val="0078155E"/>
    <w:rsid w:val="0078193A"/>
    <w:rsid w:val="00781BF9"/>
    <w:rsid w:val="00781D1F"/>
    <w:rsid w:val="00781E43"/>
    <w:rsid w:val="00782179"/>
    <w:rsid w:val="00782277"/>
    <w:rsid w:val="007822A2"/>
    <w:rsid w:val="00782352"/>
    <w:rsid w:val="0078252A"/>
    <w:rsid w:val="00782817"/>
    <w:rsid w:val="007828BA"/>
    <w:rsid w:val="00782BCA"/>
    <w:rsid w:val="00782C5F"/>
    <w:rsid w:val="00782C96"/>
    <w:rsid w:val="00782E7D"/>
    <w:rsid w:val="00782F50"/>
    <w:rsid w:val="00783306"/>
    <w:rsid w:val="007834FA"/>
    <w:rsid w:val="0078366A"/>
    <w:rsid w:val="00783670"/>
    <w:rsid w:val="007839D2"/>
    <w:rsid w:val="00783B05"/>
    <w:rsid w:val="00783B0F"/>
    <w:rsid w:val="00783E4D"/>
    <w:rsid w:val="00783ED1"/>
    <w:rsid w:val="00784095"/>
    <w:rsid w:val="0078423B"/>
    <w:rsid w:val="007842B9"/>
    <w:rsid w:val="00784394"/>
    <w:rsid w:val="007843CD"/>
    <w:rsid w:val="00784403"/>
    <w:rsid w:val="007844CD"/>
    <w:rsid w:val="0078459A"/>
    <w:rsid w:val="0078529B"/>
    <w:rsid w:val="007852DC"/>
    <w:rsid w:val="007853BC"/>
    <w:rsid w:val="007856E5"/>
    <w:rsid w:val="00785706"/>
    <w:rsid w:val="00785958"/>
    <w:rsid w:val="00785F7C"/>
    <w:rsid w:val="007860D4"/>
    <w:rsid w:val="007861BE"/>
    <w:rsid w:val="007862FD"/>
    <w:rsid w:val="0078674E"/>
    <w:rsid w:val="007867F1"/>
    <w:rsid w:val="00786928"/>
    <w:rsid w:val="00786DFE"/>
    <w:rsid w:val="00786E8F"/>
    <w:rsid w:val="00786ED3"/>
    <w:rsid w:val="00787088"/>
    <w:rsid w:val="007872DB"/>
    <w:rsid w:val="00787937"/>
    <w:rsid w:val="007879F4"/>
    <w:rsid w:val="00787CCC"/>
    <w:rsid w:val="007901A2"/>
    <w:rsid w:val="00790260"/>
    <w:rsid w:val="0079029E"/>
    <w:rsid w:val="00790630"/>
    <w:rsid w:val="0079068D"/>
    <w:rsid w:val="00790758"/>
    <w:rsid w:val="00790920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1CC9"/>
    <w:rsid w:val="00791D08"/>
    <w:rsid w:val="007924B9"/>
    <w:rsid w:val="0079282E"/>
    <w:rsid w:val="00792A05"/>
    <w:rsid w:val="00792CF6"/>
    <w:rsid w:val="00792EC9"/>
    <w:rsid w:val="00792F48"/>
    <w:rsid w:val="00792F6B"/>
    <w:rsid w:val="0079308A"/>
    <w:rsid w:val="0079310C"/>
    <w:rsid w:val="007933E8"/>
    <w:rsid w:val="007935E4"/>
    <w:rsid w:val="00793617"/>
    <w:rsid w:val="0079366D"/>
    <w:rsid w:val="00793911"/>
    <w:rsid w:val="00793994"/>
    <w:rsid w:val="00793DA5"/>
    <w:rsid w:val="00793F1C"/>
    <w:rsid w:val="00793F66"/>
    <w:rsid w:val="0079415A"/>
    <w:rsid w:val="00794694"/>
    <w:rsid w:val="00794AEB"/>
    <w:rsid w:val="00794B23"/>
    <w:rsid w:val="00794BDB"/>
    <w:rsid w:val="00794C7E"/>
    <w:rsid w:val="00794CA1"/>
    <w:rsid w:val="00794EE4"/>
    <w:rsid w:val="00795236"/>
    <w:rsid w:val="007956C4"/>
    <w:rsid w:val="00795B0F"/>
    <w:rsid w:val="00795D4C"/>
    <w:rsid w:val="0079631B"/>
    <w:rsid w:val="007965A4"/>
    <w:rsid w:val="00796654"/>
    <w:rsid w:val="00796796"/>
    <w:rsid w:val="007967DD"/>
    <w:rsid w:val="007968EF"/>
    <w:rsid w:val="007969A2"/>
    <w:rsid w:val="00796AC2"/>
    <w:rsid w:val="00796B52"/>
    <w:rsid w:val="00796C17"/>
    <w:rsid w:val="00796DB6"/>
    <w:rsid w:val="00796E43"/>
    <w:rsid w:val="007971BF"/>
    <w:rsid w:val="00797535"/>
    <w:rsid w:val="0079764A"/>
    <w:rsid w:val="00797675"/>
    <w:rsid w:val="00797840"/>
    <w:rsid w:val="00797AD6"/>
    <w:rsid w:val="00797AE6"/>
    <w:rsid w:val="00797FA8"/>
    <w:rsid w:val="007A0079"/>
    <w:rsid w:val="007A00F2"/>
    <w:rsid w:val="007A01DA"/>
    <w:rsid w:val="007A0650"/>
    <w:rsid w:val="007A0699"/>
    <w:rsid w:val="007A0AEF"/>
    <w:rsid w:val="007A0F12"/>
    <w:rsid w:val="007A1131"/>
    <w:rsid w:val="007A1683"/>
    <w:rsid w:val="007A1851"/>
    <w:rsid w:val="007A1CC1"/>
    <w:rsid w:val="007A1D24"/>
    <w:rsid w:val="007A1E5C"/>
    <w:rsid w:val="007A21CB"/>
    <w:rsid w:val="007A237A"/>
    <w:rsid w:val="007A26FD"/>
    <w:rsid w:val="007A2751"/>
    <w:rsid w:val="007A280C"/>
    <w:rsid w:val="007A2A88"/>
    <w:rsid w:val="007A2D98"/>
    <w:rsid w:val="007A3001"/>
    <w:rsid w:val="007A39DE"/>
    <w:rsid w:val="007A3AA7"/>
    <w:rsid w:val="007A3BD8"/>
    <w:rsid w:val="007A3DB2"/>
    <w:rsid w:val="007A3FA2"/>
    <w:rsid w:val="007A4481"/>
    <w:rsid w:val="007A460B"/>
    <w:rsid w:val="007A464A"/>
    <w:rsid w:val="007A4765"/>
    <w:rsid w:val="007A497D"/>
    <w:rsid w:val="007A4A90"/>
    <w:rsid w:val="007A4B77"/>
    <w:rsid w:val="007A4DFA"/>
    <w:rsid w:val="007A4E93"/>
    <w:rsid w:val="007A529A"/>
    <w:rsid w:val="007A52DB"/>
    <w:rsid w:val="007A5AA1"/>
    <w:rsid w:val="007A5BF6"/>
    <w:rsid w:val="007A5CF3"/>
    <w:rsid w:val="007A603D"/>
    <w:rsid w:val="007A637A"/>
    <w:rsid w:val="007A63B1"/>
    <w:rsid w:val="007A63E6"/>
    <w:rsid w:val="007A6495"/>
    <w:rsid w:val="007A66B6"/>
    <w:rsid w:val="007A67BE"/>
    <w:rsid w:val="007A6F91"/>
    <w:rsid w:val="007A7329"/>
    <w:rsid w:val="007A7363"/>
    <w:rsid w:val="007A73AC"/>
    <w:rsid w:val="007A741D"/>
    <w:rsid w:val="007A766E"/>
    <w:rsid w:val="007A7A14"/>
    <w:rsid w:val="007A7A7E"/>
    <w:rsid w:val="007A7B4F"/>
    <w:rsid w:val="007A7D2E"/>
    <w:rsid w:val="007B00DA"/>
    <w:rsid w:val="007B0725"/>
    <w:rsid w:val="007B0897"/>
    <w:rsid w:val="007B09EE"/>
    <w:rsid w:val="007B0A9E"/>
    <w:rsid w:val="007B1460"/>
    <w:rsid w:val="007B1693"/>
    <w:rsid w:val="007B1733"/>
    <w:rsid w:val="007B198D"/>
    <w:rsid w:val="007B1D95"/>
    <w:rsid w:val="007B2113"/>
    <w:rsid w:val="007B212B"/>
    <w:rsid w:val="007B22F6"/>
    <w:rsid w:val="007B2489"/>
    <w:rsid w:val="007B25C2"/>
    <w:rsid w:val="007B27A9"/>
    <w:rsid w:val="007B29D5"/>
    <w:rsid w:val="007B29F3"/>
    <w:rsid w:val="007B2A10"/>
    <w:rsid w:val="007B2BB9"/>
    <w:rsid w:val="007B2C4E"/>
    <w:rsid w:val="007B2DCD"/>
    <w:rsid w:val="007B30AC"/>
    <w:rsid w:val="007B31E2"/>
    <w:rsid w:val="007B323B"/>
    <w:rsid w:val="007B327B"/>
    <w:rsid w:val="007B32D4"/>
    <w:rsid w:val="007B3363"/>
    <w:rsid w:val="007B33BF"/>
    <w:rsid w:val="007B36C3"/>
    <w:rsid w:val="007B3B34"/>
    <w:rsid w:val="007B3CBC"/>
    <w:rsid w:val="007B3CDA"/>
    <w:rsid w:val="007B3D6F"/>
    <w:rsid w:val="007B3E0E"/>
    <w:rsid w:val="007B3E6D"/>
    <w:rsid w:val="007B432B"/>
    <w:rsid w:val="007B4431"/>
    <w:rsid w:val="007B4600"/>
    <w:rsid w:val="007B462B"/>
    <w:rsid w:val="007B4792"/>
    <w:rsid w:val="007B4794"/>
    <w:rsid w:val="007B483C"/>
    <w:rsid w:val="007B4A8F"/>
    <w:rsid w:val="007B4B0F"/>
    <w:rsid w:val="007B4C41"/>
    <w:rsid w:val="007B4ECF"/>
    <w:rsid w:val="007B50D9"/>
    <w:rsid w:val="007B5221"/>
    <w:rsid w:val="007B5840"/>
    <w:rsid w:val="007B597E"/>
    <w:rsid w:val="007B5EE2"/>
    <w:rsid w:val="007B6258"/>
    <w:rsid w:val="007B69E4"/>
    <w:rsid w:val="007B6AA8"/>
    <w:rsid w:val="007B6FEA"/>
    <w:rsid w:val="007B7291"/>
    <w:rsid w:val="007B74B1"/>
    <w:rsid w:val="007B77DC"/>
    <w:rsid w:val="007B7ECB"/>
    <w:rsid w:val="007C0018"/>
    <w:rsid w:val="007C0063"/>
    <w:rsid w:val="007C0388"/>
    <w:rsid w:val="007C0452"/>
    <w:rsid w:val="007C0522"/>
    <w:rsid w:val="007C0736"/>
    <w:rsid w:val="007C089C"/>
    <w:rsid w:val="007C09A8"/>
    <w:rsid w:val="007C09D8"/>
    <w:rsid w:val="007C0B11"/>
    <w:rsid w:val="007C0B1B"/>
    <w:rsid w:val="007C0C53"/>
    <w:rsid w:val="007C0C8E"/>
    <w:rsid w:val="007C0D85"/>
    <w:rsid w:val="007C0EF9"/>
    <w:rsid w:val="007C1099"/>
    <w:rsid w:val="007C12A2"/>
    <w:rsid w:val="007C166C"/>
    <w:rsid w:val="007C1BA7"/>
    <w:rsid w:val="007C1D75"/>
    <w:rsid w:val="007C2635"/>
    <w:rsid w:val="007C2AB5"/>
    <w:rsid w:val="007C2CD0"/>
    <w:rsid w:val="007C2E43"/>
    <w:rsid w:val="007C2EF7"/>
    <w:rsid w:val="007C336A"/>
    <w:rsid w:val="007C3438"/>
    <w:rsid w:val="007C347B"/>
    <w:rsid w:val="007C366B"/>
    <w:rsid w:val="007C3698"/>
    <w:rsid w:val="007C37A7"/>
    <w:rsid w:val="007C3817"/>
    <w:rsid w:val="007C3A69"/>
    <w:rsid w:val="007C3B9A"/>
    <w:rsid w:val="007C3BE6"/>
    <w:rsid w:val="007C3D75"/>
    <w:rsid w:val="007C3EEB"/>
    <w:rsid w:val="007C3F61"/>
    <w:rsid w:val="007C4092"/>
    <w:rsid w:val="007C4299"/>
    <w:rsid w:val="007C4314"/>
    <w:rsid w:val="007C4333"/>
    <w:rsid w:val="007C44D1"/>
    <w:rsid w:val="007C4932"/>
    <w:rsid w:val="007C4C62"/>
    <w:rsid w:val="007C4E62"/>
    <w:rsid w:val="007C52FE"/>
    <w:rsid w:val="007C536A"/>
    <w:rsid w:val="007C538F"/>
    <w:rsid w:val="007C54C5"/>
    <w:rsid w:val="007C5534"/>
    <w:rsid w:val="007C5784"/>
    <w:rsid w:val="007C5B05"/>
    <w:rsid w:val="007C5BF5"/>
    <w:rsid w:val="007C5D0D"/>
    <w:rsid w:val="007C5D3B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C04"/>
    <w:rsid w:val="007C7D67"/>
    <w:rsid w:val="007D0001"/>
    <w:rsid w:val="007D013C"/>
    <w:rsid w:val="007D0157"/>
    <w:rsid w:val="007D078F"/>
    <w:rsid w:val="007D0D11"/>
    <w:rsid w:val="007D0DF5"/>
    <w:rsid w:val="007D0EFC"/>
    <w:rsid w:val="007D1000"/>
    <w:rsid w:val="007D1102"/>
    <w:rsid w:val="007D126C"/>
    <w:rsid w:val="007D1324"/>
    <w:rsid w:val="007D15E6"/>
    <w:rsid w:val="007D17E1"/>
    <w:rsid w:val="007D1B20"/>
    <w:rsid w:val="007D1C0C"/>
    <w:rsid w:val="007D1CC4"/>
    <w:rsid w:val="007D1D1B"/>
    <w:rsid w:val="007D1FE8"/>
    <w:rsid w:val="007D2086"/>
    <w:rsid w:val="007D222F"/>
    <w:rsid w:val="007D2392"/>
    <w:rsid w:val="007D23FE"/>
    <w:rsid w:val="007D267A"/>
    <w:rsid w:val="007D2826"/>
    <w:rsid w:val="007D2B8B"/>
    <w:rsid w:val="007D2EAF"/>
    <w:rsid w:val="007D2F36"/>
    <w:rsid w:val="007D33EB"/>
    <w:rsid w:val="007D3540"/>
    <w:rsid w:val="007D3BAD"/>
    <w:rsid w:val="007D3BE7"/>
    <w:rsid w:val="007D40D2"/>
    <w:rsid w:val="007D42DE"/>
    <w:rsid w:val="007D467F"/>
    <w:rsid w:val="007D4872"/>
    <w:rsid w:val="007D489F"/>
    <w:rsid w:val="007D48EC"/>
    <w:rsid w:val="007D49F4"/>
    <w:rsid w:val="007D4A53"/>
    <w:rsid w:val="007D4B9F"/>
    <w:rsid w:val="007D4C16"/>
    <w:rsid w:val="007D566C"/>
    <w:rsid w:val="007D5926"/>
    <w:rsid w:val="007D5DEE"/>
    <w:rsid w:val="007D5F03"/>
    <w:rsid w:val="007D6087"/>
    <w:rsid w:val="007D62D8"/>
    <w:rsid w:val="007D658F"/>
    <w:rsid w:val="007D67CA"/>
    <w:rsid w:val="007D68A6"/>
    <w:rsid w:val="007D6CF3"/>
    <w:rsid w:val="007D6DD6"/>
    <w:rsid w:val="007D6EAF"/>
    <w:rsid w:val="007D727F"/>
    <w:rsid w:val="007D7362"/>
    <w:rsid w:val="007D79C8"/>
    <w:rsid w:val="007D7AD5"/>
    <w:rsid w:val="007D7E04"/>
    <w:rsid w:val="007E0195"/>
    <w:rsid w:val="007E0331"/>
    <w:rsid w:val="007E0A11"/>
    <w:rsid w:val="007E0C75"/>
    <w:rsid w:val="007E0CC2"/>
    <w:rsid w:val="007E0E94"/>
    <w:rsid w:val="007E0F48"/>
    <w:rsid w:val="007E0FF5"/>
    <w:rsid w:val="007E1153"/>
    <w:rsid w:val="007E15ED"/>
    <w:rsid w:val="007E1947"/>
    <w:rsid w:val="007E1B2B"/>
    <w:rsid w:val="007E1E5D"/>
    <w:rsid w:val="007E2080"/>
    <w:rsid w:val="007E2284"/>
    <w:rsid w:val="007E2307"/>
    <w:rsid w:val="007E2562"/>
    <w:rsid w:val="007E2B57"/>
    <w:rsid w:val="007E2DB0"/>
    <w:rsid w:val="007E2E3E"/>
    <w:rsid w:val="007E2E62"/>
    <w:rsid w:val="007E2FD1"/>
    <w:rsid w:val="007E3323"/>
    <w:rsid w:val="007E35AA"/>
    <w:rsid w:val="007E3727"/>
    <w:rsid w:val="007E37AA"/>
    <w:rsid w:val="007E3CA3"/>
    <w:rsid w:val="007E3D30"/>
    <w:rsid w:val="007E3E0B"/>
    <w:rsid w:val="007E3F11"/>
    <w:rsid w:val="007E41BB"/>
    <w:rsid w:val="007E4232"/>
    <w:rsid w:val="007E4750"/>
    <w:rsid w:val="007E4AA0"/>
    <w:rsid w:val="007E4B17"/>
    <w:rsid w:val="007E4B70"/>
    <w:rsid w:val="007E4BFC"/>
    <w:rsid w:val="007E4C7F"/>
    <w:rsid w:val="007E4D69"/>
    <w:rsid w:val="007E4E16"/>
    <w:rsid w:val="007E4E4E"/>
    <w:rsid w:val="007E51B4"/>
    <w:rsid w:val="007E51ED"/>
    <w:rsid w:val="007E5226"/>
    <w:rsid w:val="007E52FD"/>
    <w:rsid w:val="007E537A"/>
    <w:rsid w:val="007E5ADE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6F95"/>
    <w:rsid w:val="007E7132"/>
    <w:rsid w:val="007E7162"/>
    <w:rsid w:val="007E72BE"/>
    <w:rsid w:val="007E72E5"/>
    <w:rsid w:val="007E73D1"/>
    <w:rsid w:val="007E76A9"/>
    <w:rsid w:val="007E7BE8"/>
    <w:rsid w:val="007E7CFF"/>
    <w:rsid w:val="007E7D45"/>
    <w:rsid w:val="007E7E19"/>
    <w:rsid w:val="007F02BC"/>
    <w:rsid w:val="007F0388"/>
    <w:rsid w:val="007F0390"/>
    <w:rsid w:val="007F0536"/>
    <w:rsid w:val="007F086C"/>
    <w:rsid w:val="007F087E"/>
    <w:rsid w:val="007F0AD3"/>
    <w:rsid w:val="007F0C74"/>
    <w:rsid w:val="007F0EED"/>
    <w:rsid w:val="007F0FE9"/>
    <w:rsid w:val="007F10D9"/>
    <w:rsid w:val="007F118C"/>
    <w:rsid w:val="007F1814"/>
    <w:rsid w:val="007F19AB"/>
    <w:rsid w:val="007F1AC5"/>
    <w:rsid w:val="007F1BA8"/>
    <w:rsid w:val="007F1F72"/>
    <w:rsid w:val="007F219E"/>
    <w:rsid w:val="007F223F"/>
    <w:rsid w:val="007F22F7"/>
    <w:rsid w:val="007F2605"/>
    <w:rsid w:val="007F261F"/>
    <w:rsid w:val="007F2621"/>
    <w:rsid w:val="007F27DA"/>
    <w:rsid w:val="007F2902"/>
    <w:rsid w:val="007F3060"/>
    <w:rsid w:val="007F3615"/>
    <w:rsid w:val="007F366C"/>
    <w:rsid w:val="007F3708"/>
    <w:rsid w:val="007F38F5"/>
    <w:rsid w:val="007F391C"/>
    <w:rsid w:val="007F397D"/>
    <w:rsid w:val="007F3C1A"/>
    <w:rsid w:val="007F3C9D"/>
    <w:rsid w:val="007F40FC"/>
    <w:rsid w:val="007F42F8"/>
    <w:rsid w:val="007F4377"/>
    <w:rsid w:val="007F46DF"/>
    <w:rsid w:val="007F47AA"/>
    <w:rsid w:val="007F4B80"/>
    <w:rsid w:val="007F4BF7"/>
    <w:rsid w:val="007F4C08"/>
    <w:rsid w:val="007F4C0F"/>
    <w:rsid w:val="007F4C33"/>
    <w:rsid w:val="007F4EC8"/>
    <w:rsid w:val="007F4FE6"/>
    <w:rsid w:val="007F51D1"/>
    <w:rsid w:val="007F526D"/>
    <w:rsid w:val="007F53CC"/>
    <w:rsid w:val="007F53EA"/>
    <w:rsid w:val="007F54BD"/>
    <w:rsid w:val="007F5722"/>
    <w:rsid w:val="007F586B"/>
    <w:rsid w:val="007F58E5"/>
    <w:rsid w:val="007F5A0F"/>
    <w:rsid w:val="007F5CB4"/>
    <w:rsid w:val="007F5F91"/>
    <w:rsid w:val="007F6174"/>
    <w:rsid w:val="007F630D"/>
    <w:rsid w:val="007F6372"/>
    <w:rsid w:val="007F63D7"/>
    <w:rsid w:val="007F6468"/>
    <w:rsid w:val="007F65A0"/>
    <w:rsid w:val="007F66A5"/>
    <w:rsid w:val="007F68AD"/>
    <w:rsid w:val="007F69C6"/>
    <w:rsid w:val="007F6C9C"/>
    <w:rsid w:val="007F6D7E"/>
    <w:rsid w:val="007F6EAB"/>
    <w:rsid w:val="007F7045"/>
    <w:rsid w:val="007F73F3"/>
    <w:rsid w:val="007F7549"/>
    <w:rsid w:val="007F7610"/>
    <w:rsid w:val="007F7A28"/>
    <w:rsid w:val="007F7ED2"/>
    <w:rsid w:val="008001AF"/>
    <w:rsid w:val="00800338"/>
    <w:rsid w:val="008009CB"/>
    <w:rsid w:val="00800C7A"/>
    <w:rsid w:val="00800F74"/>
    <w:rsid w:val="00800F99"/>
    <w:rsid w:val="00801B14"/>
    <w:rsid w:val="00801B50"/>
    <w:rsid w:val="00801D14"/>
    <w:rsid w:val="00801E90"/>
    <w:rsid w:val="0080206D"/>
    <w:rsid w:val="008023D2"/>
    <w:rsid w:val="0080280C"/>
    <w:rsid w:val="00802896"/>
    <w:rsid w:val="008028C4"/>
    <w:rsid w:val="0080295B"/>
    <w:rsid w:val="008029AE"/>
    <w:rsid w:val="00802AE0"/>
    <w:rsid w:val="00802D1A"/>
    <w:rsid w:val="00803094"/>
    <w:rsid w:val="0080312A"/>
    <w:rsid w:val="00803507"/>
    <w:rsid w:val="008035DF"/>
    <w:rsid w:val="008035F6"/>
    <w:rsid w:val="00803B26"/>
    <w:rsid w:val="00803B8E"/>
    <w:rsid w:val="00804005"/>
    <w:rsid w:val="00804211"/>
    <w:rsid w:val="0080430C"/>
    <w:rsid w:val="008047BA"/>
    <w:rsid w:val="008047DA"/>
    <w:rsid w:val="00804C6A"/>
    <w:rsid w:val="00804CA4"/>
    <w:rsid w:val="00804CBD"/>
    <w:rsid w:val="00804D42"/>
    <w:rsid w:val="00804F25"/>
    <w:rsid w:val="0080508E"/>
    <w:rsid w:val="0080522B"/>
    <w:rsid w:val="00805302"/>
    <w:rsid w:val="008053F2"/>
    <w:rsid w:val="00805557"/>
    <w:rsid w:val="008055BB"/>
    <w:rsid w:val="0080564D"/>
    <w:rsid w:val="00805DD8"/>
    <w:rsid w:val="00805EBF"/>
    <w:rsid w:val="00806467"/>
    <w:rsid w:val="008064DB"/>
    <w:rsid w:val="00806B1B"/>
    <w:rsid w:val="00806C58"/>
    <w:rsid w:val="00806D3D"/>
    <w:rsid w:val="008070F4"/>
    <w:rsid w:val="008073CB"/>
    <w:rsid w:val="008075CC"/>
    <w:rsid w:val="00807760"/>
    <w:rsid w:val="00807982"/>
    <w:rsid w:val="00807BBD"/>
    <w:rsid w:val="00807C38"/>
    <w:rsid w:val="008101AC"/>
    <w:rsid w:val="008102CC"/>
    <w:rsid w:val="0081037F"/>
    <w:rsid w:val="008105B9"/>
    <w:rsid w:val="00810822"/>
    <w:rsid w:val="00810A38"/>
    <w:rsid w:val="00810B79"/>
    <w:rsid w:val="00810BA3"/>
    <w:rsid w:val="00811048"/>
    <w:rsid w:val="008114D3"/>
    <w:rsid w:val="00811561"/>
    <w:rsid w:val="0081162B"/>
    <w:rsid w:val="008118BE"/>
    <w:rsid w:val="00811E2C"/>
    <w:rsid w:val="008120E3"/>
    <w:rsid w:val="008121DF"/>
    <w:rsid w:val="00812301"/>
    <w:rsid w:val="0081234F"/>
    <w:rsid w:val="008124C5"/>
    <w:rsid w:val="00812702"/>
    <w:rsid w:val="00812951"/>
    <w:rsid w:val="00812BC5"/>
    <w:rsid w:val="00813030"/>
    <w:rsid w:val="00813146"/>
    <w:rsid w:val="008131EE"/>
    <w:rsid w:val="0081338C"/>
    <w:rsid w:val="00813D0A"/>
    <w:rsid w:val="00813D25"/>
    <w:rsid w:val="00814155"/>
    <w:rsid w:val="008141E5"/>
    <w:rsid w:val="008142FD"/>
    <w:rsid w:val="00814408"/>
    <w:rsid w:val="008144C2"/>
    <w:rsid w:val="0081459E"/>
    <w:rsid w:val="00814656"/>
    <w:rsid w:val="00814680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62C"/>
    <w:rsid w:val="008157F1"/>
    <w:rsid w:val="008159DD"/>
    <w:rsid w:val="008159E7"/>
    <w:rsid w:val="00815F69"/>
    <w:rsid w:val="00815FF4"/>
    <w:rsid w:val="00816284"/>
    <w:rsid w:val="00816498"/>
    <w:rsid w:val="008168B8"/>
    <w:rsid w:val="00816995"/>
    <w:rsid w:val="00816B30"/>
    <w:rsid w:val="00816B63"/>
    <w:rsid w:val="00816D14"/>
    <w:rsid w:val="00816E64"/>
    <w:rsid w:val="00816FCE"/>
    <w:rsid w:val="00817209"/>
    <w:rsid w:val="008176AD"/>
    <w:rsid w:val="0081775F"/>
    <w:rsid w:val="00817885"/>
    <w:rsid w:val="008178DA"/>
    <w:rsid w:val="00817AF4"/>
    <w:rsid w:val="00817BAF"/>
    <w:rsid w:val="00817DD4"/>
    <w:rsid w:val="00817EB9"/>
    <w:rsid w:val="00817F1B"/>
    <w:rsid w:val="00820084"/>
    <w:rsid w:val="00820344"/>
    <w:rsid w:val="00820351"/>
    <w:rsid w:val="00820410"/>
    <w:rsid w:val="00820646"/>
    <w:rsid w:val="008206EB"/>
    <w:rsid w:val="00820A50"/>
    <w:rsid w:val="00820EFD"/>
    <w:rsid w:val="00820FDD"/>
    <w:rsid w:val="00821115"/>
    <w:rsid w:val="008212F0"/>
    <w:rsid w:val="00821761"/>
    <w:rsid w:val="008218AD"/>
    <w:rsid w:val="00821AF4"/>
    <w:rsid w:val="00821C3C"/>
    <w:rsid w:val="00821C6E"/>
    <w:rsid w:val="00821DB5"/>
    <w:rsid w:val="00821DE6"/>
    <w:rsid w:val="00821F41"/>
    <w:rsid w:val="008221FE"/>
    <w:rsid w:val="008225F7"/>
    <w:rsid w:val="008227B7"/>
    <w:rsid w:val="00822814"/>
    <w:rsid w:val="0082284A"/>
    <w:rsid w:val="008228EB"/>
    <w:rsid w:val="00822A78"/>
    <w:rsid w:val="00822BA4"/>
    <w:rsid w:val="00822CF0"/>
    <w:rsid w:val="00822D68"/>
    <w:rsid w:val="00822DB9"/>
    <w:rsid w:val="00822F22"/>
    <w:rsid w:val="00823BA1"/>
    <w:rsid w:val="008241E1"/>
    <w:rsid w:val="008242D3"/>
    <w:rsid w:val="008242EF"/>
    <w:rsid w:val="0082454A"/>
    <w:rsid w:val="00824AB5"/>
    <w:rsid w:val="00824C2B"/>
    <w:rsid w:val="00824F98"/>
    <w:rsid w:val="0082502F"/>
    <w:rsid w:val="00825056"/>
    <w:rsid w:val="00825653"/>
    <w:rsid w:val="00825671"/>
    <w:rsid w:val="008258C1"/>
    <w:rsid w:val="008258C7"/>
    <w:rsid w:val="008258CD"/>
    <w:rsid w:val="00825CD2"/>
    <w:rsid w:val="00825DB1"/>
    <w:rsid w:val="00825EBA"/>
    <w:rsid w:val="0082616B"/>
    <w:rsid w:val="00826244"/>
    <w:rsid w:val="008262FF"/>
    <w:rsid w:val="00826412"/>
    <w:rsid w:val="00826459"/>
    <w:rsid w:val="0082648D"/>
    <w:rsid w:val="0082669A"/>
    <w:rsid w:val="00826889"/>
    <w:rsid w:val="008269A4"/>
    <w:rsid w:val="00826A16"/>
    <w:rsid w:val="00826B90"/>
    <w:rsid w:val="00826CBF"/>
    <w:rsid w:val="008270F3"/>
    <w:rsid w:val="00827175"/>
    <w:rsid w:val="008271DC"/>
    <w:rsid w:val="00827288"/>
    <w:rsid w:val="0082755E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B86"/>
    <w:rsid w:val="00830B8E"/>
    <w:rsid w:val="00830C0C"/>
    <w:rsid w:val="00830C70"/>
    <w:rsid w:val="00831121"/>
    <w:rsid w:val="0083121A"/>
    <w:rsid w:val="0083128A"/>
    <w:rsid w:val="008312F6"/>
    <w:rsid w:val="0083145C"/>
    <w:rsid w:val="008314F2"/>
    <w:rsid w:val="0083165F"/>
    <w:rsid w:val="0083167D"/>
    <w:rsid w:val="0083167E"/>
    <w:rsid w:val="008317C3"/>
    <w:rsid w:val="00831C36"/>
    <w:rsid w:val="00831C93"/>
    <w:rsid w:val="00831DC6"/>
    <w:rsid w:val="00831E33"/>
    <w:rsid w:val="00831EEE"/>
    <w:rsid w:val="00831FBB"/>
    <w:rsid w:val="00831FCA"/>
    <w:rsid w:val="00832167"/>
    <w:rsid w:val="0083220E"/>
    <w:rsid w:val="008323DC"/>
    <w:rsid w:val="008324BB"/>
    <w:rsid w:val="008324FE"/>
    <w:rsid w:val="00832721"/>
    <w:rsid w:val="0083280E"/>
    <w:rsid w:val="0083287D"/>
    <w:rsid w:val="00832AC8"/>
    <w:rsid w:val="00832CA9"/>
    <w:rsid w:val="00832E62"/>
    <w:rsid w:val="00832FF3"/>
    <w:rsid w:val="00833051"/>
    <w:rsid w:val="0083311C"/>
    <w:rsid w:val="008332AC"/>
    <w:rsid w:val="00833454"/>
    <w:rsid w:val="008334B2"/>
    <w:rsid w:val="008334CA"/>
    <w:rsid w:val="00833504"/>
    <w:rsid w:val="008339B4"/>
    <w:rsid w:val="00833AC1"/>
    <w:rsid w:val="00833AF4"/>
    <w:rsid w:val="00833BAE"/>
    <w:rsid w:val="00833CDB"/>
    <w:rsid w:val="00833D0D"/>
    <w:rsid w:val="00833EFB"/>
    <w:rsid w:val="00834205"/>
    <w:rsid w:val="00834606"/>
    <w:rsid w:val="0083461B"/>
    <w:rsid w:val="00834802"/>
    <w:rsid w:val="00834A14"/>
    <w:rsid w:val="0083515F"/>
    <w:rsid w:val="0083518C"/>
    <w:rsid w:val="00835197"/>
    <w:rsid w:val="008352DE"/>
    <w:rsid w:val="008352ED"/>
    <w:rsid w:val="00835372"/>
    <w:rsid w:val="0083574A"/>
    <w:rsid w:val="0083583B"/>
    <w:rsid w:val="00835ACB"/>
    <w:rsid w:val="00835D8F"/>
    <w:rsid w:val="00835E93"/>
    <w:rsid w:val="0083608B"/>
    <w:rsid w:val="0083614A"/>
    <w:rsid w:val="00836164"/>
    <w:rsid w:val="008361F8"/>
    <w:rsid w:val="008362EA"/>
    <w:rsid w:val="0083647A"/>
    <w:rsid w:val="00836604"/>
    <w:rsid w:val="008367CC"/>
    <w:rsid w:val="00836C21"/>
    <w:rsid w:val="00836E75"/>
    <w:rsid w:val="0083722D"/>
    <w:rsid w:val="008372F4"/>
    <w:rsid w:val="0083750D"/>
    <w:rsid w:val="00837595"/>
    <w:rsid w:val="008376B8"/>
    <w:rsid w:val="00837AA7"/>
    <w:rsid w:val="00837D25"/>
    <w:rsid w:val="00837D73"/>
    <w:rsid w:val="00837E55"/>
    <w:rsid w:val="008402DC"/>
    <w:rsid w:val="00840466"/>
    <w:rsid w:val="0084054F"/>
    <w:rsid w:val="0084068B"/>
    <w:rsid w:val="00840949"/>
    <w:rsid w:val="00840BB4"/>
    <w:rsid w:val="00840D1C"/>
    <w:rsid w:val="00840DB5"/>
    <w:rsid w:val="00840DFD"/>
    <w:rsid w:val="00840E35"/>
    <w:rsid w:val="00840F37"/>
    <w:rsid w:val="00840F7C"/>
    <w:rsid w:val="0084111C"/>
    <w:rsid w:val="00841235"/>
    <w:rsid w:val="0084142E"/>
    <w:rsid w:val="008417D1"/>
    <w:rsid w:val="00841A0C"/>
    <w:rsid w:val="00841F16"/>
    <w:rsid w:val="00842167"/>
    <w:rsid w:val="0084225F"/>
    <w:rsid w:val="00842616"/>
    <w:rsid w:val="00842873"/>
    <w:rsid w:val="00842AA7"/>
    <w:rsid w:val="00842BDB"/>
    <w:rsid w:val="00842CE4"/>
    <w:rsid w:val="00842D32"/>
    <w:rsid w:val="00843016"/>
    <w:rsid w:val="008433A8"/>
    <w:rsid w:val="008433C5"/>
    <w:rsid w:val="008435F7"/>
    <w:rsid w:val="00843642"/>
    <w:rsid w:val="00843724"/>
    <w:rsid w:val="0084394F"/>
    <w:rsid w:val="00843ECD"/>
    <w:rsid w:val="00843F3A"/>
    <w:rsid w:val="00844277"/>
    <w:rsid w:val="0084429E"/>
    <w:rsid w:val="00844317"/>
    <w:rsid w:val="008443E2"/>
    <w:rsid w:val="00844410"/>
    <w:rsid w:val="00844426"/>
    <w:rsid w:val="00844686"/>
    <w:rsid w:val="008446D1"/>
    <w:rsid w:val="0084474B"/>
    <w:rsid w:val="0084483B"/>
    <w:rsid w:val="00844875"/>
    <w:rsid w:val="008449A3"/>
    <w:rsid w:val="00844A4E"/>
    <w:rsid w:val="00844B43"/>
    <w:rsid w:val="00844D57"/>
    <w:rsid w:val="00844E40"/>
    <w:rsid w:val="00844FDD"/>
    <w:rsid w:val="00844FE0"/>
    <w:rsid w:val="0084524A"/>
    <w:rsid w:val="0084531A"/>
    <w:rsid w:val="0084547D"/>
    <w:rsid w:val="0084576E"/>
    <w:rsid w:val="00845B09"/>
    <w:rsid w:val="00845F5A"/>
    <w:rsid w:val="008465C8"/>
    <w:rsid w:val="008469E2"/>
    <w:rsid w:val="00846B4A"/>
    <w:rsid w:val="00846BE6"/>
    <w:rsid w:val="00846C8A"/>
    <w:rsid w:val="00846CFD"/>
    <w:rsid w:val="00846ECF"/>
    <w:rsid w:val="00846F85"/>
    <w:rsid w:val="00846FB7"/>
    <w:rsid w:val="008470D9"/>
    <w:rsid w:val="008473D9"/>
    <w:rsid w:val="008473F2"/>
    <w:rsid w:val="008474D4"/>
    <w:rsid w:val="0084754C"/>
    <w:rsid w:val="008476BB"/>
    <w:rsid w:val="00847821"/>
    <w:rsid w:val="0084787C"/>
    <w:rsid w:val="00847B4D"/>
    <w:rsid w:val="00847B58"/>
    <w:rsid w:val="00847C3A"/>
    <w:rsid w:val="00847C58"/>
    <w:rsid w:val="00847DCB"/>
    <w:rsid w:val="00847EFC"/>
    <w:rsid w:val="00847FDF"/>
    <w:rsid w:val="00850FD3"/>
    <w:rsid w:val="008512F4"/>
    <w:rsid w:val="00851561"/>
    <w:rsid w:val="00851658"/>
    <w:rsid w:val="008516D6"/>
    <w:rsid w:val="008517A0"/>
    <w:rsid w:val="0085190E"/>
    <w:rsid w:val="00851939"/>
    <w:rsid w:val="008519D7"/>
    <w:rsid w:val="00851B7E"/>
    <w:rsid w:val="00851DA3"/>
    <w:rsid w:val="00851DAD"/>
    <w:rsid w:val="008523D5"/>
    <w:rsid w:val="0085249A"/>
    <w:rsid w:val="00852586"/>
    <w:rsid w:val="008527EA"/>
    <w:rsid w:val="00852837"/>
    <w:rsid w:val="0085294D"/>
    <w:rsid w:val="00852A09"/>
    <w:rsid w:val="00852B5D"/>
    <w:rsid w:val="00852F10"/>
    <w:rsid w:val="00853081"/>
    <w:rsid w:val="0085324D"/>
    <w:rsid w:val="008532CC"/>
    <w:rsid w:val="008536B1"/>
    <w:rsid w:val="00853A0C"/>
    <w:rsid w:val="00853D5F"/>
    <w:rsid w:val="0085449F"/>
    <w:rsid w:val="00854543"/>
    <w:rsid w:val="0085460D"/>
    <w:rsid w:val="00854925"/>
    <w:rsid w:val="00854960"/>
    <w:rsid w:val="008549C4"/>
    <w:rsid w:val="00854B26"/>
    <w:rsid w:val="00854FC3"/>
    <w:rsid w:val="00855024"/>
    <w:rsid w:val="00855030"/>
    <w:rsid w:val="0085543D"/>
    <w:rsid w:val="00855662"/>
    <w:rsid w:val="00855BA8"/>
    <w:rsid w:val="00856505"/>
    <w:rsid w:val="00856996"/>
    <w:rsid w:val="00856B36"/>
    <w:rsid w:val="00856E3E"/>
    <w:rsid w:val="00856E72"/>
    <w:rsid w:val="00857153"/>
    <w:rsid w:val="008572AB"/>
    <w:rsid w:val="008572E6"/>
    <w:rsid w:val="008574BA"/>
    <w:rsid w:val="008577BE"/>
    <w:rsid w:val="00857AB4"/>
    <w:rsid w:val="008608A3"/>
    <w:rsid w:val="00860C73"/>
    <w:rsid w:val="00860D11"/>
    <w:rsid w:val="00860F63"/>
    <w:rsid w:val="00860FFA"/>
    <w:rsid w:val="00861445"/>
    <w:rsid w:val="00861553"/>
    <w:rsid w:val="008616B6"/>
    <w:rsid w:val="00861DD4"/>
    <w:rsid w:val="0086215C"/>
    <w:rsid w:val="0086227C"/>
    <w:rsid w:val="008623E1"/>
    <w:rsid w:val="00862429"/>
    <w:rsid w:val="0086248C"/>
    <w:rsid w:val="00862697"/>
    <w:rsid w:val="0086270E"/>
    <w:rsid w:val="00862737"/>
    <w:rsid w:val="00862772"/>
    <w:rsid w:val="00862840"/>
    <w:rsid w:val="00863032"/>
    <w:rsid w:val="0086307D"/>
    <w:rsid w:val="008637CE"/>
    <w:rsid w:val="008637D4"/>
    <w:rsid w:val="00863A4D"/>
    <w:rsid w:val="00863B82"/>
    <w:rsid w:val="00863E62"/>
    <w:rsid w:val="00863E79"/>
    <w:rsid w:val="00863E9A"/>
    <w:rsid w:val="0086407E"/>
    <w:rsid w:val="008640B3"/>
    <w:rsid w:val="00864130"/>
    <w:rsid w:val="008645F9"/>
    <w:rsid w:val="00864791"/>
    <w:rsid w:val="00864844"/>
    <w:rsid w:val="00864A71"/>
    <w:rsid w:val="00864EA4"/>
    <w:rsid w:val="0086504D"/>
    <w:rsid w:val="00865213"/>
    <w:rsid w:val="0086543F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83F"/>
    <w:rsid w:val="00866E8E"/>
    <w:rsid w:val="00866EDA"/>
    <w:rsid w:val="0086709E"/>
    <w:rsid w:val="0086736A"/>
    <w:rsid w:val="008673DA"/>
    <w:rsid w:val="00867614"/>
    <w:rsid w:val="00867654"/>
    <w:rsid w:val="008677A7"/>
    <w:rsid w:val="008678B5"/>
    <w:rsid w:val="00867A36"/>
    <w:rsid w:val="00867FE3"/>
    <w:rsid w:val="00870064"/>
    <w:rsid w:val="0087015E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53E"/>
    <w:rsid w:val="008716D3"/>
    <w:rsid w:val="00871828"/>
    <w:rsid w:val="00871903"/>
    <w:rsid w:val="0087198D"/>
    <w:rsid w:val="00871BF3"/>
    <w:rsid w:val="00871DF7"/>
    <w:rsid w:val="00872180"/>
    <w:rsid w:val="008721B0"/>
    <w:rsid w:val="00872265"/>
    <w:rsid w:val="00872517"/>
    <w:rsid w:val="00872C72"/>
    <w:rsid w:val="00873021"/>
    <w:rsid w:val="0087374B"/>
    <w:rsid w:val="0087378F"/>
    <w:rsid w:val="008739F2"/>
    <w:rsid w:val="00873B21"/>
    <w:rsid w:val="00873E60"/>
    <w:rsid w:val="00873F0A"/>
    <w:rsid w:val="00873F52"/>
    <w:rsid w:val="00874055"/>
    <w:rsid w:val="00874229"/>
    <w:rsid w:val="008747AC"/>
    <w:rsid w:val="008747E4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05"/>
    <w:rsid w:val="00875417"/>
    <w:rsid w:val="00875682"/>
    <w:rsid w:val="008756AA"/>
    <w:rsid w:val="00875D40"/>
    <w:rsid w:val="00875D60"/>
    <w:rsid w:val="008760E6"/>
    <w:rsid w:val="0087626D"/>
    <w:rsid w:val="00876411"/>
    <w:rsid w:val="008766FC"/>
    <w:rsid w:val="00876964"/>
    <w:rsid w:val="00876A7E"/>
    <w:rsid w:val="00876AEA"/>
    <w:rsid w:val="00876C9F"/>
    <w:rsid w:val="00876D05"/>
    <w:rsid w:val="00877164"/>
    <w:rsid w:val="00877646"/>
    <w:rsid w:val="008776FA"/>
    <w:rsid w:val="00877819"/>
    <w:rsid w:val="00877A6F"/>
    <w:rsid w:val="00877B96"/>
    <w:rsid w:val="00877DFB"/>
    <w:rsid w:val="00877F8C"/>
    <w:rsid w:val="0088002B"/>
    <w:rsid w:val="008800AA"/>
    <w:rsid w:val="00880779"/>
    <w:rsid w:val="008807D4"/>
    <w:rsid w:val="008807D8"/>
    <w:rsid w:val="00880B59"/>
    <w:rsid w:val="00880CAF"/>
    <w:rsid w:val="00880EB6"/>
    <w:rsid w:val="00880EEF"/>
    <w:rsid w:val="008813B7"/>
    <w:rsid w:val="008813C8"/>
    <w:rsid w:val="008813CB"/>
    <w:rsid w:val="00881486"/>
    <w:rsid w:val="008818ED"/>
    <w:rsid w:val="0088199C"/>
    <w:rsid w:val="00881C2E"/>
    <w:rsid w:val="00881C62"/>
    <w:rsid w:val="00881C7A"/>
    <w:rsid w:val="00882156"/>
    <w:rsid w:val="00882429"/>
    <w:rsid w:val="008827AA"/>
    <w:rsid w:val="0088293B"/>
    <w:rsid w:val="00882DA9"/>
    <w:rsid w:val="00882DEB"/>
    <w:rsid w:val="0088306D"/>
    <w:rsid w:val="008831AE"/>
    <w:rsid w:val="00883345"/>
    <w:rsid w:val="0088363B"/>
    <w:rsid w:val="00883809"/>
    <w:rsid w:val="00883860"/>
    <w:rsid w:val="008839FD"/>
    <w:rsid w:val="00883A62"/>
    <w:rsid w:val="00883E90"/>
    <w:rsid w:val="00883F42"/>
    <w:rsid w:val="008841AA"/>
    <w:rsid w:val="008841AC"/>
    <w:rsid w:val="00884672"/>
    <w:rsid w:val="008846E3"/>
    <w:rsid w:val="008847B4"/>
    <w:rsid w:val="00884A0A"/>
    <w:rsid w:val="00884B55"/>
    <w:rsid w:val="00884B97"/>
    <w:rsid w:val="00884D6D"/>
    <w:rsid w:val="00884E5D"/>
    <w:rsid w:val="00885369"/>
    <w:rsid w:val="00885576"/>
    <w:rsid w:val="0088588A"/>
    <w:rsid w:val="008859FF"/>
    <w:rsid w:val="00885B9D"/>
    <w:rsid w:val="00885C99"/>
    <w:rsid w:val="00885CBC"/>
    <w:rsid w:val="008860A7"/>
    <w:rsid w:val="008861A7"/>
    <w:rsid w:val="00886221"/>
    <w:rsid w:val="008863E6"/>
    <w:rsid w:val="008864E1"/>
    <w:rsid w:val="00886525"/>
    <w:rsid w:val="008867FC"/>
    <w:rsid w:val="00886F31"/>
    <w:rsid w:val="00886FA9"/>
    <w:rsid w:val="008874B3"/>
    <w:rsid w:val="00887ADE"/>
    <w:rsid w:val="00887B1A"/>
    <w:rsid w:val="00887C0F"/>
    <w:rsid w:val="00887CEE"/>
    <w:rsid w:val="00887D50"/>
    <w:rsid w:val="0089001C"/>
    <w:rsid w:val="00890048"/>
    <w:rsid w:val="00890BE8"/>
    <w:rsid w:val="00890CDB"/>
    <w:rsid w:val="00890EB5"/>
    <w:rsid w:val="008910C6"/>
    <w:rsid w:val="00891147"/>
    <w:rsid w:val="0089129A"/>
    <w:rsid w:val="0089141A"/>
    <w:rsid w:val="00891524"/>
    <w:rsid w:val="008915CB"/>
    <w:rsid w:val="008916A8"/>
    <w:rsid w:val="0089194B"/>
    <w:rsid w:val="00891B91"/>
    <w:rsid w:val="00891F93"/>
    <w:rsid w:val="0089204F"/>
    <w:rsid w:val="0089240D"/>
    <w:rsid w:val="00892775"/>
    <w:rsid w:val="0089280B"/>
    <w:rsid w:val="00892964"/>
    <w:rsid w:val="0089322C"/>
    <w:rsid w:val="00893ABE"/>
    <w:rsid w:val="00893AEF"/>
    <w:rsid w:val="00893B19"/>
    <w:rsid w:val="00893BAB"/>
    <w:rsid w:val="00893D8F"/>
    <w:rsid w:val="008944A6"/>
    <w:rsid w:val="008944CD"/>
    <w:rsid w:val="00894607"/>
    <w:rsid w:val="008947E6"/>
    <w:rsid w:val="008947FA"/>
    <w:rsid w:val="00894AD1"/>
    <w:rsid w:val="00894AE5"/>
    <w:rsid w:val="00894D8A"/>
    <w:rsid w:val="00894E5E"/>
    <w:rsid w:val="00894E9D"/>
    <w:rsid w:val="00894EC2"/>
    <w:rsid w:val="00894FA1"/>
    <w:rsid w:val="008951C1"/>
    <w:rsid w:val="008952DB"/>
    <w:rsid w:val="008953E5"/>
    <w:rsid w:val="0089567C"/>
    <w:rsid w:val="008956F4"/>
    <w:rsid w:val="008957F9"/>
    <w:rsid w:val="00895B5B"/>
    <w:rsid w:val="00895D83"/>
    <w:rsid w:val="00895DBA"/>
    <w:rsid w:val="00896379"/>
    <w:rsid w:val="008965E0"/>
    <w:rsid w:val="00896602"/>
    <w:rsid w:val="00896B94"/>
    <w:rsid w:val="00896F59"/>
    <w:rsid w:val="00896FF7"/>
    <w:rsid w:val="0089717D"/>
    <w:rsid w:val="00897473"/>
    <w:rsid w:val="00897561"/>
    <w:rsid w:val="00897777"/>
    <w:rsid w:val="00897784"/>
    <w:rsid w:val="008979C6"/>
    <w:rsid w:val="00897A86"/>
    <w:rsid w:val="008A0115"/>
    <w:rsid w:val="008A0233"/>
    <w:rsid w:val="008A038B"/>
    <w:rsid w:val="008A05A2"/>
    <w:rsid w:val="008A06C6"/>
    <w:rsid w:val="008A098E"/>
    <w:rsid w:val="008A0A92"/>
    <w:rsid w:val="008A0BC6"/>
    <w:rsid w:val="008A0C49"/>
    <w:rsid w:val="008A0F8D"/>
    <w:rsid w:val="008A10A8"/>
    <w:rsid w:val="008A110F"/>
    <w:rsid w:val="008A1484"/>
    <w:rsid w:val="008A15A5"/>
    <w:rsid w:val="008A18EE"/>
    <w:rsid w:val="008A1B30"/>
    <w:rsid w:val="008A1BEB"/>
    <w:rsid w:val="008A2845"/>
    <w:rsid w:val="008A28C9"/>
    <w:rsid w:val="008A3117"/>
    <w:rsid w:val="008A324E"/>
    <w:rsid w:val="008A32E1"/>
    <w:rsid w:val="008A362B"/>
    <w:rsid w:val="008A363A"/>
    <w:rsid w:val="008A36BB"/>
    <w:rsid w:val="008A36ED"/>
    <w:rsid w:val="008A3B78"/>
    <w:rsid w:val="008A3C6F"/>
    <w:rsid w:val="008A3FAD"/>
    <w:rsid w:val="008A3FF3"/>
    <w:rsid w:val="008A4187"/>
    <w:rsid w:val="008A4229"/>
    <w:rsid w:val="008A423F"/>
    <w:rsid w:val="008A4574"/>
    <w:rsid w:val="008A4836"/>
    <w:rsid w:val="008A498C"/>
    <w:rsid w:val="008A5181"/>
    <w:rsid w:val="008A51AB"/>
    <w:rsid w:val="008A52B2"/>
    <w:rsid w:val="008A54C7"/>
    <w:rsid w:val="008A5796"/>
    <w:rsid w:val="008A59FD"/>
    <w:rsid w:val="008A5CF9"/>
    <w:rsid w:val="008A5E8F"/>
    <w:rsid w:val="008A5FA0"/>
    <w:rsid w:val="008A650D"/>
    <w:rsid w:val="008A6EFB"/>
    <w:rsid w:val="008A6F25"/>
    <w:rsid w:val="008A6F50"/>
    <w:rsid w:val="008A70CB"/>
    <w:rsid w:val="008A7121"/>
    <w:rsid w:val="008A72AA"/>
    <w:rsid w:val="008A735D"/>
    <w:rsid w:val="008A758A"/>
    <w:rsid w:val="008A78B6"/>
    <w:rsid w:val="008A7C7A"/>
    <w:rsid w:val="008A7D7A"/>
    <w:rsid w:val="008B00CC"/>
    <w:rsid w:val="008B0110"/>
    <w:rsid w:val="008B03B1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934"/>
    <w:rsid w:val="008B1E9B"/>
    <w:rsid w:val="008B20E3"/>
    <w:rsid w:val="008B2134"/>
    <w:rsid w:val="008B216C"/>
    <w:rsid w:val="008B2421"/>
    <w:rsid w:val="008B244B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92"/>
    <w:rsid w:val="008B40A9"/>
    <w:rsid w:val="008B41FB"/>
    <w:rsid w:val="008B444C"/>
    <w:rsid w:val="008B4551"/>
    <w:rsid w:val="008B45DA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5C5F"/>
    <w:rsid w:val="008B65E0"/>
    <w:rsid w:val="008B6850"/>
    <w:rsid w:val="008B6980"/>
    <w:rsid w:val="008B6A44"/>
    <w:rsid w:val="008B6A62"/>
    <w:rsid w:val="008B6CC1"/>
    <w:rsid w:val="008B6D46"/>
    <w:rsid w:val="008B6E98"/>
    <w:rsid w:val="008B71D3"/>
    <w:rsid w:val="008B7362"/>
    <w:rsid w:val="008B73E0"/>
    <w:rsid w:val="008B7ABB"/>
    <w:rsid w:val="008B7D27"/>
    <w:rsid w:val="008B7EA4"/>
    <w:rsid w:val="008B7F38"/>
    <w:rsid w:val="008C0098"/>
    <w:rsid w:val="008C010D"/>
    <w:rsid w:val="008C025F"/>
    <w:rsid w:val="008C03CF"/>
    <w:rsid w:val="008C06E7"/>
    <w:rsid w:val="008C081A"/>
    <w:rsid w:val="008C0A4B"/>
    <w:rsid w:val="008C0A6E"/>
    <w:rsid w:val="008C0C40"/>
    <w:rsid w:val="008C0EAA"/>
    <w:rsid w:val="008C0F99"/>
    <w:rsid w:val="008C0FE8"/>
    <w:rsid w:val="008C1643"/>
    <w:rsid w:val="008C1A85"/>
    <w:rsid w:val="008C1BDD"/>
    <w:rsid w:val="008C1CCC"/>
    <w:rsid w:val="008C1DEC"/>
    <w:rsid w:val="008C20DC"/>
    <w:rsid w:val="008C2350"/>
    <w:rsid w:val="008C2572"/>
    <w:rsid w:val="008C290C"/>
    <w:rsid w:val="008C2B19"/>
    <w:rsid w:val="008C2D7A"/>
    <w:rsid w:val="008C3023"/>
    <w:rsid w:val="008C30E6"/>
    <w:rsid w:val="008C3746"/>
    <w:rsid w:val="008C3770"/>
    <w:rsid w:val="008C3A15"/>
    <w:rsid w:val="008C3ACE"/>
    <w:rsid w:val="008C44A4"/>
    <w:rsid w:val="008C499A"/>
    <w:rsid w:val="008C4BC9"/>
    <w:rsid w:val="008C4BD5"/>
    <w:rsid w:val="008C582D"/>
    <w:rsid w:val="008C585E"/>
    <w:rsid w:val="008C5A2F"/>
    <w:rsid w:val="008C67E3"/>
    <w:rsid w:val="008C68B3"/>
    <w:rsid w:val="008C69C0"/>
    <w:rsid w:val="008C6B72"/>
    <w:rsid w:val="008C6CED"/>
    <w:rsid w:val="008C6E4E"/>
    <w:rsid w:val="008C700D"/>
    <w:rsid w:val="008C7025"/>
    <w:rsid w:val="008C7555"/>
    <w:rsid w:val="008C76B2"/>
    <w:rsid w:val="008C790D"/>
    <w:rsid w:val="008C7BE8"/>
    <w:rsid w:val="008C7E1D"/>
    <w:rsid w:val="008C7FC1"/>
    <w:rsid w:val="008D00A7"/>
    <w:rsid w:val="008D02B8"/>
    <w:rsid w:val="008D02F1"/>
    <w:rsid w:val="008D0BEF"/>
    <w:rsid w:val="008D0C9C"/>
    <w:rsid w:val="008D0FB3"/>
    <w:rsid w:val="008D102A"/>
    <w:rsid w:val="008D129F"/>
    <w:rsid w:val="008D14A9"/>
    <w:rsid w:val="008D157B"/>
    <w:rsid w:val="008D1659"/>
    <w:rsid w:val="008D16A0"/>
    <w:rsid w:val="008D1AD3"/>
    <w:rsid w:val="008D1B09"/>
    <w:rsid w:val="008D1E44"/>
    <w:rsid w:val="008D2091"/>
    <w:rsid w:val="008D244D"/>
    <w:rsid w:val="008D258C"/>
    <w:rsid w:val="008D269F"/>
    <w:rsid w:val="008D2762"/>
    <w:rsid w:val="008D2807"/>
    <w:rsid w:val="008D2D0E"/>
    <w:rsid w:val="008D3012"/>
    <w:rsid w:val="008D301E"/>
    <w:rsid w:val="008D31F9"/>
    <w:rsid w:val="008D32E3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ADC"/>
    <w:rsid w:val="008D4B61"/>
    <w:rsid w:val="008D4BCC"/>
    <w:rsid w:val="008D4D1B"/>
    <w:rsid w:val="008D4F02"/>
    <w:rsid w:val="008D5004"/>
    <w:rsid w:val="008D5030"/>
    <w:rsid w:val="008D5119"/>
    <w:rsid w:val="008D51FA"/>
    <w:rsid w:val="008D5453"/>
    <w:rsid w:val="008D55BA"/>
    <w:rsid w:val="008D560E"/>
    <w:rsid w:val="008D5643"/>
    <w:rsid w:val="008D614A"/>
    <w:rsid w:val="008D6191"/>
    <w:rsid w:val="008D628A"/>
    <w:rsid w:val="008D66E9"/>
    <w:rsid w:val="008D6DD1"/>
    <w:rsid w:val="008D6E7F"/>
    <w:rsid w:val="008D706E"/>
    <w:rsid w:val="008D71B1"/>
    <w:rsid w:val="008D7430"/>
    <w:rsid w:val="008D7452"/>
    <w:rsid w:val="008D7663"/>
    <w:rsid w:val="008D7C53"/>
    <w:rsid w:val="008D7E27"/>
    <w:rsid w:val="008D7EA9"/>
    <w:rsid w:val="008E005A"/>
    <w:rsid w:val="008E03CF"/>
    <w:rsid w:val="008E0433"/>
    <w:rsid w:val="008E0892"/>
    <w:rsid w:val="008E0974"/>
    <w:rsid w:val="008E0A48"/>
    <w:rsid w:val="008E0E39"/>
    <w:rsid w:val="008E0E81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49E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3C84"/>
    <w:rsid w:val="008E4167"/>
    <w:rsid w:val="008E4190"/>
    <w:rsid w:val="008E434F"/>
    <w:rsid w:val="008E46A7"/>
    <w:rsid w:val="008E46DE"/>
    <w:rsid w:val="008E493A"/>
    <w:rsid w:val="008E4A7C"/>
    <w:rsid w:val="008E4AEA"/>
    <w:rsid w:val="008E4E61"/>
    <w:rsid w:val="008E4FA3"/>
    <w:rsid w:val="008E55A4"/>
    <w:rsid w:val="008E56B3"/>
    <w:rsid w:val="008E5710"/>
    <w:rsid w:val="008E5730"/>
    <w:rsid w:val="008E57DA"/>
    <w:rsid w:val="008E5A82"/>
    <w:rsid w:val="008E5BBF"/>
    <w:rsid w:val="008E5CE1"/>
    <w:rsid w:val="008E634A"/>
    <w:rsid w:val="008E6438"/>
    <w:rsid w:val="008E674B"/>
    <w:rsid w:val="008E6790"/>
    <w:rsid w:val="008E717A"/>
    <w:rsid w:val="008E7659"/>
    <w:rsid w:val="008E7666"/>
    <w:rsid w:val="008E782B"/>
    <w:rsid w:val="008E78B7"/>
    <w:rsid w:val="008E79AB"/>
    <w:rsid w:val="008E7B98"/>
    <w:rsid w:val="008E7BF7"/>
    <w:rsid w:val="008E7ED5"/>
    <w:rsid w:val="008E7F34"/>
    <w:rsid w:val="008E7F93"/>
    <w:rsid w:val="008F006B"/>
    <w:rsid w:val="008F01EE"/>
    <w:rsid w:val="008F021C"/>
    <w:rsid w:val="008F02EB"/>
    <w:rsid w:val="008F04B4"/>
    <w:rsid w:val="008F059E"/>
    <w:rsid w:val="008F05A7"/>
    <w:rsid w:val="008F05B1"/>
    <w:rsid w:val="008F078C"/>
    <w:rsid w:val="008F0830"/>
    <w:rsid w:val="008F0AE8"/>
    <w:rsid w:val="008F0BD3"/>
    <w:rsid w:val="008F0CBC"/>
    <w:rsid w:val="008F0F5E"/>
    <w:rsid w:val="008F0F87"/>
    <w:rsid w:val="008F0F99"/>
    <w:rsid w:val="008F0FA5"/>
    <w:rsid w:val="008F0FC7"/>
    <w:rsid w:val="008F12E3"/>
    <w:rsid w:val="008F1324"/>
    <w:rsid w:val="008F18F7"/>
    <w:rsid w:val="008F198B"/>
    <w:rsid w:val="008F1CEE"/>
    <w:rsid w:val="008F1DEA"/>
    <w:rsid w:val="008F2066"/>
    <w:rsid w:val="008F213E"/>
    <w:rsid w:val="008F216E"/>
    <w:rsid w:val="008F227C"/>
    <w:rsid w:val="008F22B7"/>
    <w:rsid w:val="008F22E7"/>
    <w:rsid w:val="008F22EE"/>
    <w:rsid w:val="008F262E"/>
    <w:rsid w:val="008F2858"/>
    <w:rsid w:val="008F2B8B"/>
    <w:rsid w:val="008F2C9E"/>
    <w:rsid w:val="008F2DCA"/>
    <w:rsid w:val="008F31DA"/>
    <w:rsid w:val="008F3335"/>
    <w:rsid w:val="008F3C86"/>
    <w:rsid w:val="008F3FD9"/>
    <w:rsid w:val="008F4022"/>
    <w:rsid w:val="008F40C8"/>
    <w:rsid w:val="008F4190"/>
    <w:rsid w:val="008F4278"/>
    <w:rsid w:val="008F445C"/>
    <w:rsid w:val="008F446C"/>
    <w:rsid w:val="008F4569"/>
    <w:rsid w:val="008F4671"/>
    <w:rsid w:val="008F4750"/>
    <w:rsid w:val="008F4972"/>
    <w:rsid w:val="008F49EE"/>
    <w:rsid w:val="008F4F29"/>
    <w:rsid w:val="008F4FBB"/>
    <w:rsid w:val="008F50C8"/>
    <w:rsid w:val="008F53BD"/>
    <w:rsid w:val="008F53D5"/>
    <w:rsid w:val="008F540C"/>
    <w:rsid w:val="008F55E3"/>
    <w:rsid w:val="008F5A57"/>
    <w:rsid w:val="008F5A5F"/>
    <w:rsid w:val="008F5C6E"/>
    <w:rsid w:val="008F5CDD"/>
    <w:rsid w:val="008F5E73"/>
    <w:rsid w:val="008F5EAB"/>
    <w:rsid w:val="008F6075"/>
    <w:rsid w:val="008F6132"/>
    <w:rsid w:val="008F616A"/>
    <w:rsid w:val="008F63E4"/>
    <w:rsid w:val="008F6939"/>
    <w:rsid w:val="008F6A98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4F4"/>
    <w:rsid w:val="00900BFA"/>
    <w:rsid w:val="00900D41"/>
    <w:rsid w:val="0090106C"/>
    <w:rsid w:val="0090144B"/>
    <w:rsid w:val="00901574"/>
    <w:rsid w:val="0090163A"/>
    <w:rsid w:val="00901A3A"/>
    <w:rsid w:val="00901F7B"/>
    <w:rsid w:val="00901FA9"/>
    <w:rsid w:val="00902059"/>
    <w:rsid w:val="00902166"/>
    <w:rsid w:val="0090234C"/>
    <w:rsid w:val="009024EB"/>
    <w:rsid w:val="00902893"/>
    <w:rsid w:val="00902C0E"/>
    <w:rsid w:val="00902CF3"/>
    <w:rsid w:val="00902EAB"/>
    <w:rsid w:val="009032F8"/>
    <w:rsid w:val="00903392"/>
    <w:rsid w:val="009034B6"/>
    <w:rsid w:val="00903836"/>
    <w:rsid w:val="0090388B"/>
    <w:rsid w:val="0090398F"/>
    <w:rsid w:val="009039F9"/>
    <w:rsid w:val="00903AA9"/>
    <w:rsid w:val="00903D08"/>
    <w:rsid w:val="00903D3E"/>
    <w:rsid w:val="00903DF9"/>
    <w:rsid w:val="009042FB"/>
    <w:rsid w:val="0090447F"/>
    <w:rsid w:val="009044E7"/>
    <w:rsid w:val="009044EE"/>
    <w:rsid w:val="00904846"/>
    <w:rsid w:val="0090496D"/>
    <w:rsid w:val="00904ADA"/>
    <w:rsid w:val="00905330"/>
    <w:rsid w:val="00905357"/>
    <w:rsid w:val="0090538C"/>
    <w:rsid w:val="009054F4"/>
    <w:rsid w:val="009057B4"/>
    <w:rsid w:val="00905892"/>
    <w:rsid w:val="00905B3F"/>
    <w:rsid w:val="00905BE8"/>
    <w:rsid w:val="00906085"/>
    <w:rsid w:val="0090625D"/>
    <w:rsid w:val="00906381"/>
    <w:rsid w:val="00906392"/>
    <w:rsid w:val="00906483"/>
    <w:rsid w:val="0090655D"/>
    <w:rsid w:val="009065EC"/>
    <w:rsid w:val="00906853"/>
    <w:rsid w:val="00906907"/>
    <w:rsid w:val="00906B58"/>
    <w:rsid w:val="00906BB3"/>
    <w:rsid w:val="00906DAA"/>
    <w:rsid w:val="00907185"/>
    <w:rsid w:val="009071CC"/>
    <w:rsid w:val="009072E6"/>
    <w:rsid w:val="0090747F"/>
    <w:rsid w:val="00907732"/>
    <w:rsid w:val="00907857"/>
    <w:rsid w:val="009079A2"/>
    <w:rsid w:val="009079DC"/>
    <w:rsid w:val="00907D59"/>
    <w:rsid w:val="00910018"/>
    <w:rsid w:val="009101B0"/>
    <w:rsid w:val="009102B9"/>
    <w:rsid w:val="009104A6"/>
    <w:rsid w:val="00910C02"/>
    <w:rsid w:val="00910F0B"/>
    <w:rsid w:val="00911008"/>
    <w:rsid w:val="009110E8"/>
    <w:rsid w:val="009117C3"/>
    <w:rsid w:val="009118F7"/>
    <w:rsid w:val="00911950"/>
    <w:rsid w:val="00911A10"/>
    <w:rsid w:val="00911F13"/>
    <w:rsid w:val="0091208E"/>
    <w:rsid w:val="009123F4"/>
    <w:rsid w:val="00912870"/>
    <w:rsid w:val="009128F6"/>
    <w:rsid w:val="0091296E"/>
    <w:rsid w:val="00912B1C"/>
    <w:rsid w:val="00912D4E"/>
    <w:rsid w:val="00912DFA"/>
    <w:rsid w:val="0091332B"/>
    <w:rsid w:val="00913551"/>
    <w:rsid w:val="009137B9"/>
    <w:rsid w:val="009138FC"/>
    <w:rsid w:val="009139FC"/>
    <w:rsid w:val="00913C07"/>
    <w:rsid w:val="00913C42"/>
    <w:rsid w:val="00913E7D"/>
    <w:rsid w:val="009140D4"/>
    <w:rsid w:val="009140DD"/>
    <w:rsid w:val="0091421A"/>
    <w:rsid w:val="009142F7"/>
    <w:rsid w:val="009142FC"/>
    <w:rsid w:val="00914346"/>
    <w:rsid w:val="0091480B"/>
    <w:rsid w:val="00914902"/>
    <w:rsid w:val="00914A96"/>
    <w:rsid w:val="00914B84"/>
    <w:rsid w:val="00914BCD"/>
    <w:rsid w:val="00914C4A"/>
    <w:rsid w:val="00914EF7"/>
    <w:rsid w:val="009151A2"/>
    <w:rsid w:val="00915553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9A4"/>
    <w:rsid w:val="00916A92"/>
    <w:rsid w:val="00916B2E"/>
    <w:rsid w:val="00916EB8"/>
    <w:rsid w:val="00916FC5"/>
    <w:rsid w:val="0091745D"/>
    <w:rsid w:val="0091751F"/>
    <w:rsid w:val="00917527"/>
    <w:rsid w:val="009176BE"/>
    <w:rsid w:val="0091775B"/>
    <w:rsid w:val="00917898"/>
    <w:rsid w:val="0091796A"/>
    <w:rsid w:val="00917C02"/>
    <w:rsid w:val="00917E14"/>
    <w:rsid w:val="0092018A"/>
    <w:rsid w:val="0092040D"/>
    <w:rsid w:val="009209B6"/>
    <w:rsid w:val="00920BF4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55"/>
    <w:rsid w:val="00922485"/>
    <w:rsid w:val="009224EE"/>
    <w:rsid w:val="00922B3D"/>
    <w:rsid w:val="00922C2A"/>
    <w:rsid w:val="00922DE9"/>
    <w:rsid w:val="00923452"/>
    <w:rsid w:val="009236C5"/>
    <w:rsid w:val="0092390E"/>
    <w:rsid w:val="00923A28"/>
    <w:rsid w:val="00923AAE"/>
    <w:rsid w:val="00923E02"/>
    <w:rsid w:val="009249B7"/>
    <w:rsid w:val="00924B51"/>
    <w:rsid w:val="00924CC7"/>
    <w:rsid w:val="00924D0F"/>
    <w:rsid w:val="00924F83"/>
    <w:rsid w:val="00925233"/>
    <w:rsid w:val="00925747"/>
    <w:rsid w:val="00925B74"/>
    <w:rsid w:val="00925C66"/>
    <w:rsid w:val="00925F23"/>
    <w:rsid w:val="00925FEA"/>
    <w:rsid w:val="0092602E"/>
    <w:rsid w:val="009261CB"/>
    <w:rsid w:val="00926490"/>
    <w:rsid w:val="0092670D"/>
    <w:rsid w:val="0092684B"/>
    <w:rsid w:val="00926894"/>
    <w:rsid w:val="0092693F"/>
    <w:rsid w:val="00926AD1"/>
    <w:rsid w:val="00926DA8"/>
    <w:rsid w:val="00926E6A"/>
    <w:rsid w:val="00927343"/>
    <w:rsid w:val="009273EA"/>
    <w:rsid w:val="009276BF"/>
    <w:rsid w:val="0092773A"/>
    <w:rsid w:val="009277F7"/>
    <w:rsid w:val="00927954"/>
    <w:rsid w:val="00927B00"/>
    <w:rsid w:val="00927B0A"/>
    <w:rsid w:val="00927D20"/>
    <w:rsid w:val="00927EA5"/>
    <w:rsid w:val="00930340"/>
    <w:rsid w:val="0093063E"/>
    <w:rsid w:val="009306E0"/>
    <w:rsid w:val="009306E7"/>
    <w:rsid w:val="009307C9"/>
    <w:rsid w:val="00930956"/>
    <w:rsid w:val="00930B2E"/>
    <w:rsid w:val="00930D58"/>
    <w:rsid w:val="00930D71"/>
    <w:rsid w:val="0093128C"/>
    <w:rsid w:val="009312CD"/>
    <w:rsid w:val="009312EE"/>
    <w:rsid w:val="00931364"/>
    <w:rsid w:val="009314F3"/>
    <w:rsid w:val="00931899"/>
    <w:rsid w:val="00932055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70F"/>
    <w:rsid w:val="00933E7A"/>
    <w:rsid w:val="00933EED"/>
    <w:rsid w:val="00933F1A"/>
    <w:rsid w:val="00934201"/>
    <w:rsid w:val="0093470E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833"/>
    <w:rsid w:val="00935DE0"/>
    <w:rsid w:val="0093638B"/>
    <w:rsid w:val="009363EF"/>
    <w:rsid w:val="0093642E"/>
    <w:rsid w:val="00936579"/>
    <w:rsid w:val="00936768"/>
    <w:rsid w:val="00936843"/>
    <w:rsid w:val="00936962"/>
    <w:rsid w:val="00936A88"/>
    <w:rsid w:val="00936ECC"/>
    <w:rsid w:val="00936FBA"/>
    <w:rsid w:val="0093713F"/>
    <w:rsid w:val="0093727C"/>
    <w:rsid w:val="009373BD"/>
    <w:rsid w:val="0093745A"/>
    <w:rsid w:val="009376AF"/>
    <w:rsid w:val="009377AE"/>
    <w:rsid w:val="00937809"/>
    <w:rsid w:val="00937836"/>
    <w:rsid w:val="00937F6C"/>
    <w:rsid w:val="0094013D"/>
    <w:rsid w:val="009407AA"/>
    <w:rsid w:val="009409A2"/>
    <w:rsid w:val="00940CC3"/>
    <w:rsid w:val="00941062"/>
    <w:rsid w:val="009412E7"/>
    <w:rsid w:val="009414BA"/>
    <w:rsid w:val="0094150E"/>
    <w:rsid w:val="00941938"/>
    <w:rsid w:val="00941AFB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67B"/>
    <w:rsid w:val="009437EA"/>
    <w:rsid w:val="00943861"/>
    <w:rsid w:val="00943879"/>
    <w:rsid w:val="00943ABA"/>
    <w:rsid w:val="00943ACD"/>
    <w:rsid w:val="00943CCB"/>
    <w:rsid w:val="00943FC7"/>
    <w:rsid w:val="0094404E"/>
    <w:rsid w:val="00944273"/>
    <w:rsid w:val="00944434"/>
    <w:rsid w:val="009444C8"/>
    <w:rsid w:val="009446A4"/>
    <w:rsid w:val="009448E8"/>
    <w:rsid w:val="00944917"/>
    <w:rsid w:val="00944A8A"/>
    <w:rsid w:val="00944CAD"/>
    <w:rsid w:val="0094513F"/>
    <w:rsid w:val="0094551E"/>
    <w:rsid w:val="00945545"/>
    <w:rsid w:val="00945991"/>
    <w:rsid w:val="00945998"/>
    <w:rsid w:val="00945A77"/>
    <w:rsid w:val="0094608D"/>
    <w:rsid w:val="00946097"/>
    <w:rsid w:val="00946155"/>
    <w:rsid w:val="009466B0"/>
    <w:rsid w:val="00946750"/>
    <w:rsid w:val="00946828"/>
    <w:rsid w:val="00946895"/>
    <w:rsid w:val="00946989"/>
    <w:rsid w:val="00946F1C"/>
    <w:rsid w:val="0094702F"/>
    <w:rsid w:val="009471B4"/>
    <w:rsid w:val="00947298"/>
    <w:rsid w:val="00947CDB"/>
    <w:rsid w:val="009507BD"/>
    <w:rsid w:val="00950DC3"/>
    <w:rsid w:val="00950F4C"/>
    <w:rsid w:val="00951254"/>
    <w:rsid w:val="009512D1"/>
    <w:rsid w:val="009513F8"/>
    <w:rsid w:val="0095145A"/>
    <w:rsid w:val="009514D7"/>
    <w:rsid w:val="0095180B"/>
    <w:rsid w:val="00951915"/>
    <w:rsid w:val="00951AAD"/>
    <w:rsid w:val="00951C18"/>
    <w:rsid w:val="00951CD4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814"/>
    <w:rsid w:val="00953B3F"/>
    <w:rsid w:val="00953D24"/>
    <w:rsid w:val="009541B7"/>
    <w:rsid w:val="00954221"/>
    <w:rsid w:val="009546DB"/>
    <w:rsid w:val="00954871"/>
    <w:rsid w:val="00954AB5"/>
    <w:rsid w:val="00954ED6"/>
    <w:rsid w:val="00954F52"/>
    <w:rsid w:val="009550C7"/>
    <w:rsid w:val="00955448"/>
    <w:rsid w:val="009554AC"/>
    <w:rsid w:val="009556EC"/>
    <w:rsid w:val="009559BF"/>
    <w:rsid w:val="009560CF"/>
    <w:rsid w:val="009560E1"/>
    <w:rsid w:val="00956112"/>
    <w:rsid w:val="00956154"/>
    <w:rsid w:val="009561B7"/>
    <w:rsid w:val="009563BB"/>
    <w:rsid w:val="00956437"/>
    <w:rsid w:val="009564BF"/>
    <w:rsid w:val="009564ED"/>
    <w:rsid w:val="00956543"/>
    <w:rsid w:val="00956577"/>
    <w:rsid w:val="00956746"/>
    <w:rsid w:val="009568BF"/>
    <w:rsid w:val="00956B3C"/>
    <w:rsid w:val="00956BD5"/>
    <w:rsid w:val="00956D42"/>
    <w:rsid w:val="009571C2"/>
    <w:rsid w:val="009572C0"/>
    <w:rsid w:val="009574B4"/>
    <w:rsid w:val="00957717"/>
    <w:rsid w:val="009579DB"/>
    <w:rsid w:val="00957ACA"/>
    <w:rsid w:val="00957BC0"/>
    <w:rsid w:val="00957C22"/>
    <w:rsid w:val="00957C2A"/>
    <w:rsid w:val="00957DA0"/>
    <w:rsid w:val="00957DED"/>
    <w:rsid w:val="00957F6E"/>
    <w:rsid w:val="00957F70"/>
    <w:rsid w:val="009603F8"/>
    <w:rsid w:val="009607EB"/>
    <w:rsid w:val="009608B4"/>
    <w:rsid w:val="00960A8D"/>
    <w:rsid w:val="00960DDE"/>
    <w:rsid w:val="00960E2F"/>
    <w:rsid w:val="0096124D"/>
    <w:rsid w:val="009613DC"/>
    <w:rsid w:val="0096158E"/>
    <w:rsid w:val="00961880"/>
    <w:rsid w:val="00961908"/>
    <w:rsid w:val="00961932"/>
    <w:rsid w:val="00961D52"/>
    <w:rsid w:val="00962186"/>
    <w:rsid w:val="009622AC"/>
    <w:rsid w:val="00962662"/>
    <w:rsid w:val="0096287F"/>
    <w:rsid w:val="009628C9"/>
    <w:rsid w:val="00962A04"/>
    <w:rsid w:val="00962B15"/>
    <w:rsid w:val="00962B96"/>
    <w:rsid w:val="00962DC7"/>
    <w:rsid w:val="00962E1F"/>
    <w:rsid w:val="00962E71"/>
    <w:rsid w:val="0096304D"/>
    <w:rsid w:val="00963208"/>
    <w:rsid w:val="009632B5"/>
    <w:rsid w:val="0096353D"/>
    <w:rsid w:val="009636B1"/>
    <w:rsid w:val="00963749"/>
    <w:rsid w:val="0096393B"/>
    <w:rsid w:val="00963961"/>
    <w:rsid w:val="00963DAD"/>
    <w:rsid w:val="00963DDA"/>
    <w:rsid w:val="00963F7E"/>
    <w:rsid w:val="009640F8"/>
    <w:rsid w:val="00964239"/>
    <w:rsid w:val="0096444D"/>
    <w:rsid w:val="0096451C"/>
    <w:rsid w:val="00964C4D"/>
    <w:rsid w:val="00964FF5"/>
    <w:rsid w:val="00965422"/>
    <w:rsid w:val="0096566D"/>
    <w:rsid w:val="00965B83"/>
    <w:rsid w:val="00965FAD"/>
    <w:rsid w:val="009663E1"/>
    <w:rsid w:val="00966451"/>
    <w:rsid w:val="0096685A"/>
    <w:rsid w:val="009668DB"/>
    <w:rsid w:val="00966BFF"/>
    <w:rsid w:val="00966D41"/>
    <w:rsid w:val="009671AC"/>
    <w:rsid w:val="009672B6"/>
    <w:rsid w:val="00967322"/>
    <w:rsid w:val="0096734B"/>
    <w:rsid w:val="00967488"/>
    <w:rsid w:val="00967506"/>
    <w:rsid w:val="00967565"/>
    <w:rsid w:val="009679E2"/>
    <w:rsid w:val="00967B6A"/>
    <w:rsid w:val="00967CF7"/>
    <w:rsid w:val="00967DF3"/>
    <w:rsid w:val="009701D1"/>
    <w:rsid w:val="0097036C"/>
    <w:rsid w:val="009707EE"/>
    <w:rsid w:val="00970821"/>
    <w:rsid w:val="00970BAE"/>
    <w:rsid w:val="00970C02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026"/>
    <w:rsid w:val="00973318"/>
    <w:rsid w:val="00973728"/>
    <w:rsid w:val="0097376C"/>
    <w:rsid w:val="009738A8"/>
    <w:rsid w:val="009738CF"/>
    <w:rsid w:val="00973A4F"/>
    <w:rsid w:val="00973BE6"/>
    <w:rsid w:val="00973CBD"/>
    <w:rsid w:val="00973EE9"/>
    <w:rsid w:val="00974155"/>
    <w:rsid w:val="00974234"/>
    <w:rsid w:val="00974384"/>
    <w:rsid w:val="00974C40"/>
    <w:rsid w:val="00974DAA"/>
    <w:rsid w:val="00974E6A"/>
    <w:rsid w:val="00974FC5"/>
    <w:rsid w:val="009754AB"/>
    <w:rsid w:val="0097563A"/>
    <w:rsid w:val="00975C59"/>
    <w:rsid w:val="00975DAC"/>
    <w:rsid w:val="00976DF0"/>
    <w:rsid w:val="00976E1C"/>
    <w:rsid w:val="00977047"/>
    <w:rsid w:val="00977446"/>
    <w:rsid w:val="00977718"/>
    <w:rsid w:val="00977B61"/>
    <w:rsid w:val="00977D3B"/>
    <w:rsid w:val="009802DD"/>
    <w:rsid w:val="0098031D"/>
    <w:rsid w:val="009804C6"/>
    <w:rsid w:val="009805FB"/>
    <w:rsid w:val="009809BB"/>
    <w:rsid w:val="00980C7C"/>
    <w:rsid w:val="00980CAB"/>
    <w:rsid w:val="00980F85"/>
    <w:rsid w:val="00980FC4"/>
    <w:rsid w:val="0098103C"/>
    <w:rsid w:val="00981351"/>
    <w:rsid w:val="009814A1"/>
    <w:rsid w:val="009814E5"/>
    <w:rsid w:val="00981BA1"/>
    <w:rsid w:val="00981C4F"/>
    <w:rsid w:val="00981D4A"/>
    <w:rsid w:val="00981E5A"/>
    <w:rsid w:val="00981EDC"/>
    <w:rsid w:val="00981F02"/>
    <w:rsid w:val="0098209B"/>
    <w:rsid w:val="0098247B"/>
    <w:rsid w:val="0098260C"/>
    <w:rsid w:val="009826DD"/>
    <w:rsid w:val="009827CC"/>
    <w:rsid w:val="0098281A"/>
    <w:rsid w:val="00982936"/>
    <w:rsid w:val="009829C5"/>
    <w:rsid w:val="00982A95"/>
    <w:rsid w:val="00982AD0"/>
    <w:rsid w:val="00982B5B"/>
    <w:rsid w:val="009832AF"/>
    <w:rsid w:val="009832D7"/>
    <w:rsid w:val="00983434"/>
    <w:rsid w:val="00983445"/>
    <w:rsid w:val="009835B2"/>
    <w:rsid w:val="009836A8"/>
    <w:rsid w:val="009837CF"/>
    <w:rsid w:val="00983A0F"/>
    <w:rsid w:val="00983BE5"/>
    <w:rsid w:val="00983D1E"/>
    <w:rsid w:val="00983DD5"/>
    <w:rsid w:val="00983EF8"/>
    <w:rsid w:val="00984126"/>
    <w:rsid w:val="0098425A"/>
    <w:rsid w:val="009842AC"/>
    <w:rsid w:val="009842E9"/>
    <w:rsid w:val="00984342"/>
    <w:rsid w:val="0098434D"/>
    <w:rsid w:val="009845CA"/>
    <w:rsid w:val="0098465B"/>
    <w:rsid w:val="00984702"/>
    <w:rsid w:val="00984B74"/>
    <w:rsid w:val="0098503F"/>
    <w:rsid w:val="0098508C"/>
    <w:rsid w:val="0098540E"/>
    <w:rsid w:val="0098575D"/>
    <w:rsid w:val="009859BF"/>
    <w:rsid w:val="009859F5"/>
    <w:rsid w:val="00985C25"/>
    <w:rsid w:val="00985C3D"/>
    <w:rsid w:val="00985C9B"/>
    <w:rsid w:val="00985DBA"/>
    <w:rsid w:val="00986045"/>
    <w:rsid w:val="0098628A"/>
    <w:rsid w:val="009862D0"/>
    <w:rsid w:val="0098662E"/>
    <w:rsid w:val="00986B26"/>
    <w:rsid w:val="009870F3"/>
    <w:rsid w:val="0098739F"/>
    <w:rsid w:val="0098764E"/>
    <w:rsid w:val="00987ACC"/>
    <w:rsid w:val="00987E3A"/>
    <w:rsid w:val="0099012F"/>
    <w:rsid w:val="009901D9"/>
    <w:rsid w:val="009904C9"/>
    <w:rsid w:val="009907AE"/>
    <w:rsid w:val="00990925"/>
    <w:rsid w:val="00990CFC"/>
    <w:rsid w:val="00990E8B"/>
    <w:rsid w:val="00990F4B"/>
    <w:rsid w:val="009910E7"/>
    <w:rsid w:val="0099140E"/>
    <w:rsid w:val="009917A4"/>
    <w:rsid w:val="00991A2F"/>
    <w:rsid w:val="00991DC6"/>
    <w:rsid w:val="009924A9"/>
    <w:rsid w:val="009928EC"/>
    <w:rsid w:val="00992AC9"/>
    <w:rsid w:val="00992AFF"/>
    <w:rsid w:val="00992BA4"/>
    <w:rsid w:val="00992C67"/>
    <w:rsid w:val="00992D41"/>
    <w:rsid w:val="00992DFE"/>
    <w:rsid w:val="009933A9"/>
    <w:rsid w:val="00993517"/>
    <w:rsid w:val="00993662"/>
    <w:rsid w:val="00993854"/>
    <w:rsid w:val="00993B7F"/>
    <w:rsid w:val="00993C2F"/>
    <w:rsid w:val="00993E38"/>
    <w:rsid w:val="00993E7B"/>
    <w:rsid w:val="00994028"/>
    <w:rsid w:val="00994038"/>
    <w:rsid w:val="009942AD"/>
    <w:rsid w:val="009945FC"/>
    <w:rsid w:val="00994662"/>
    <w:rsid w:val="00994739"/>
    <w:rsid w:val="0099494B"/>
    <w:rsid w:val="00994987"/>
    <w:rsid w:val="00994FF2"/>
    <w:rsid w:val="00995373"/>
    <w:rsid w:val="00995635"/>
    <w:rsid w:val="0099566B"/>
    <w:rsid w:val="0099594C"/>
    <w:rsid w:val="00995DFF"/>
    <w:rsid w:val="0099608F"/>
    <w:rsid w:val="009961CF"/>
    <w:rsid w:val="009962FE"/>
    <w:rsid w:val="009967E9"/>
    <w:rsid w:val="0099687A"/>
    <w:rsid w:val="009969B2"/>
    <w:rsid w:val="00996DBF"/>
    <w:rsid w:val="00996F5A"/>
    <w:rsid w:val="00997123"/>
    <w:rsid w:val="009973C3"/>
    <w:rsid w:val="00997582"/>
    <w:rsid w:val="009978BA"/>
    <w:rsid w:val="00997C05"/>
    <w:rsid w:val="009A00ED"/>
    <w:rsid w:val="009A0143"/>
    <w:rsid w:val="009A0165"/>
    <w:rsid w:val="009A0459"/>
    <w:rsid w:val="009A0568"/>
    <w:rsid w:val="009A056E"/>
    <w:rsid w:val="009A07E1"/>
    <w:rsid w:val="009A08C6"/>
    <w:rsid w:val="009A0A73"/>
    <w:rsid w:val="009A0BB3"/>
    <w:rsid w:val="009A0F3A"/>
    <w:rsid w:val="009A128B"/>
    <w:rsid w:val="009A12BE"/>
    <w:rsid w:val="009A131A"/>
    <w:rsid w:val="009A1624"/>
    <w:rsid w:val="009A1738"/>
    <w:rsid w:val="009A1989"/>
    <w:rsid w:val="009A1AEA"/>
    <w:rsid w:val="009A1ED0"/>
    <w:rsid w:val="009A1EF9"/>
    <w:rsid w:val="009A2067"/>
    <w:rsid w:val="009A219E"/>
    <w:rsid w:val="009A232C"/>
    <w:rsid w:val="009A2653"/>
    <w:rsid w:val="009A27B1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09"/>
    <w:rsid w:val="009A4592"/>
    <w:rsid w:val="009A47D0"/>
    <w:rsid w:val="009A493D"/>
    <w:rsid w:val="009A4956"/>
    <w:rsid w:val="009A4A84"/>
    <w:rsid w:val="009A4AB4"/>
    <w:rsid w:val="009A4BA8"/>
    <w:rsid w:val="009A4CDC"/>
    <w:rsid w:val="009A4D3F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D52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8E8"/>
    <w:rsid w:val="009B1A48"/>
    <w:rsid w:val="009B1BB7"/>
    <w:rsid w:val="009B1C20"/>
    <w:rsid w:val="009B1F0F"/>
    <w:rsid w:val="009B2010"/>
    <w:rsid w:val="009B2049"/>
    <w:rsid w:val="009B20C0"/>
    <w:rsid w:val="009B20EB"/>
    <w:rsid w:val="009B2297"/>
    <w:rsid w:val="009B22A7"/>
    <w:rsid w:val="009B235B"/>
    <w:rsid w:val="009B2C5C"/>
    <w:rsid w:val="009B2E68"/>
    <w:rsid w:val="009B3007"/>
    <w:rsid w:val="009B304B"/>
    <w:rsid w:val="009B3488"/>
    <w:rsid w:val="009B36BC"/>
    <w:rsid w:val="009B36C0"/>
    <w:rsid w:val="009B376C"/>
    <w:rsid w:val="009B37BA"/>
    <w:rsid w:val="009B3821"/>
    <w:rsid w:val="009B3866"/>
    <w:rsid w:val="009B387B"/>
    <w:rsid w:val="009B38B7"/>
    <w:rsid w:val="009B3D67"/>
    <w:rsid w:val="009B3EA2"/>
    <w:rsid w:val="009B3F07"/>
    <w:rsid w:val="009B43C9"/>
    <w:rsid w:val="009B44F4"/>
    <w:rsid w:val="009B4551"/>
    <w:rsid w:val="009B471B"/>
    <w:rsid w:val="009B487B"/>
    <w:rsid w:val="009B4940"/>
    <w:rsid w:val="009B4A56"/>
    <w:rsid w:val="009B4BE4"/>
    <w:rsid w:val="009B4F5C"/>
    <w:rsid w:val="009B506E"/>
    <w:rsid w:val="009B5303"/>
    <w:rsid w:val="009B54BD"/>
    <w:rsid w:val="009B553F"/>
    <w:rsid w:val="009B5570"/>
    <w:rsid w:val="009B5746"/>
    <w:rsid w:val="009B587D"/>
    <w:rsid w:val="009B5881"/>
    <w:rsid w:val="009B5D4F"/>
    <w:rsid w:val="009B5DD7"/>
    <w:rsid w:val="009B5DF5"/>
    <w:rsid w:val="009B625F"/>
    <w:rsid w:val="009B6344"/>
    <w:rsid w:val="009B63CB"/>
    <w:rsid w:val="009B6748"/>
    <w:rsid w:val="009B6782"/>
    <w:rsid w:val="009B67F4"/>
    <w:rsid w:val="009B697E"/>
    <w:rsid w:val="009B69C0"/>
    <w:rsid w:val="009B6AB8"/>
    <w:rsid w:val="009B6B0D"/>
    <w:rsid w:val="009B6E03"/>
    <w:rsid w:val="009B714A"/>
    <w:rsid w:val="009B7180"/>
    <w:rsid w:val="009B7183"/>
    <w:rsid w:val="009B73B6"/>
    <w:rsid w:val="009B755F"/>
    <w:rsid w:val="009B75B5"/>
    <w:rsid w:val="009B77C4"/>
    <w:rsid w:val="009B7F6D"/>
    <w:rsid w:val="009B7F72"/>
    <w:rsid w:val="009B7FC7"/>
    <w:rsid w:val="009C00F1"/>
    <w:rsid w:val="009C013A"/>
    <w:rsid w:val="009C02E7"/>
    <w:rsid w:val="009C0592"/>
    <w:rsid w:val="009C0926"/>
    <w:rsid w:val="009C0BAB"/>
    <w:rsid w:val="009C0FF1"/>
    <w:rsid w:val="009C103B"/>
    <w:rsid w:val="009C1331"/>
    <w:rsid w:val="009C143F"/>
    <w:rsid w:val="009C147C"/>
    <w:rsid w:val="009C1571"/>
    <w:rsid w:val="009C187E"/>
    <w:rsid w:val="009C1933"/>
    <w:rsid w:val="009C1B92"/>
    <w:rsid w:val="009C1BF6"/>
    <w:rsid w:val="009C2210"/>
    <w:rsid w:val="009C228D"/>
    <w:rsid w:val="009C2463"/>
    <w:rsid w:val="009C26D5"/>
    <w:rsid w:val="009C2795"/>
    <w:rsid w:val="009C2BAD"/>
    <w:rsid w:val="009C2F3E"/>
    <w:rsid w:val="009C34AB"/>
    <w:rsid w:val="009C35A4"/>
    <w:rsid w:val="009C35C9"/>
    <w:rsid w:val="009C360E"/>
    <w:rsid w:val="009C36E4"/>
    <w:rsid w:val="009C39C3"/>
    <w:rsid w:val="009C3CAD"/>
    <w:rsid w:val="009C3CFB"/>
    <w:rsid w:val="009C4018"/>
    <w:rsid w:val="009C406B"/>
    <w:rsid w:val="009C40DC"/>
    <w:rsid w:val="009C46BE"/>
    <w:rsid w:val="009C48D0"/>
    <w:rsid w:val="009C49C2"/>
    <w:rsid w:val="009C4BFF"/>
    <w:rsid w:val="009C4D70"/>
    <w:rsid w:val="009C4E89"/>
    <w:rsid w:val="009C4F29"/>
    <w:rsid w:val="009C500B"/>
    <w:rsid w:val="009C5031"/>
    <w:rsid w:val="009C50C2"/>
    <w:rsid w:val="009C51EF"/>
    <w:rsid w:val="009C59A3"/>
    <w:rsid w:val="009C6636"/>
    <w:rsid w:val="009C69A4"/>
    <w:rsid w:val="009C6B15"/>
    <w:rsid w:val="009C6BCE"/>
    <w:rsid w:val="009C6BF5"/>
    <w:rsid w:val="009C6C19"/>
    <w:rsid w:val="009C6C3C"/>
    <w:rsid w:val="009C6C73"/>
    <w:rsid w:val="009C707E"/>
    <w:rsid w:val="009C7128"/>
    <w:rsid w:val="009C712E"/>
    <w:rsid w:val="009C72D6"/>
    <w:rsid w:val="009C7817"/>
    <w:rsid w:val="009C7B82"/>
    <w:rsid w:val="009C7B88"/>
    <w:rsid w:val="009C7C9D"/>
    <w:rsid w:val="009C7F4B"/>
    <w:rsid w:val="009D062C"/>
    <w:rsid w:val="009D0735"/>
    <w:rsid w:val="009D08C8"/>
    <w:rsid w:val="009D0A63"/>
    <w:rsid w:val="009D0CA3"/>
    <w:rsid w:val="009D0D06"/>
    <w:rsid w:val="009D0D49"/>
    <w:rsid w:val="009D147C"/>
    <w:rsid w:val="009D181E"/>
    <w:rsid w:val="009D182C"/>
    <w:rsid w:val="009D1B05"/>
    <w:rsid w:val="009D1DE1"/>
    <w:rsid w:val="009D2137"/>
    <w:rsid w:val="009D2350"/>
    <w:rsid w:val="009D245D"/>
    <w:rsid w:val="009D24F9"/>
    <w:rsid w:val="009D262A"/>
    <w:rsid w:val="009D2673"/>
    <w:rsid w:val="009D26A6"/>
    <w:rsid w:val="009D274B"/>
    <w:rsid w:val="009D28A1"/>
    <w:rsid w:val="009D2EF0"/>
    <w:rsid w:val="009D32C6"/>
    <w:rsid w:val="009D3401"/>
    <w:rsid w:val="009D35FB"/>
    <w:rsid w:val="009D368D"/>
    <w:rsid w:val="009D37B3"/>
    <w:rsid w:val="009D39C0"/>
    <w:rsid w:val="009D3CE6"/>
    <w:rsid w:val="009D4302"/>
    <w:rsid w:val="009D468C"/>
    <w:rsid w:val="009D476C"/>
    <w:rsid w:val="009D477F"/>
    <w:rsid w:val="009D4934"/>
    <w:rsid w:val="009D4E8D"/>
    <w:rsid w:val="009D4F4A"/>
    <w:rsid w:val="009D51CC"/>
    <w:rsid w:val="009D552E"/>
    <w:rsid w:val="009D5762"/>
    <w:rsid w:val="009D57E8"/>
    <w:rsid w:val="009D5989"/>
    <w:rsid w:val="009D5DF3"/>
    <w:rsid w:val="009D5F93"/>
    <w:rsid w:val="009D664D"/>
    <w:rsid w:val="009D66B1"/>
    <w:rsid w:val="009D6738"/>
    <w:rsid w:val="009D67B5"/>
    <w:rsid w:val="009D6A6D"/>
    <w:rsid w:val="009D6B20"/>
    <w:rsid w:val="009D6CE4"/>
    <w:rsid w:val="009D6EC6"/>
    <w:rsid w:val="009D6F53"/>
    <w:rsid w:val="009D7397"/>
    <w:rsid w:val="009D7449"/>
    <w:rsid w:val="009D75BF"/>
    <w:rsid w:val="009D763D"/>
    <w:rsid w:val="009D779C"/>
    <w:rsid w:val="009D789F"/>
    <w:rsid w:val="009D7B42"/>
    <w:rsid w:val="009D7D84"/>
    <w:rsid w:val="009D7E96"/>
    <w:rsid w:val="009E008F"/>
    <w:rsid w:val="009E0204"/>
    <w:rsid w:val="009E0207"/>
    <w:rsid w:val="009E0387"/>
    <w:rsid w:val="009E03AB"/>
    <w:rsid w:val="009E06FC"/>
    <w:rsid w:val="009E0780"/>
    <w:rsid w:val="009E07D7"/>
    <w:rsid w:val="009E09E0"/>
    <w:rsid w:val="009E0C7B"/>
    <w:rsid w:val="009E1234"/>
    <w:rsid w:val="009E123E"/>
    <w:rsid w:val="009E13B8"/>
    <w:rsid w:val="009E1667"/>
    <w:rsid w:val="009E17CA"/>
    <w:rsid w:val="009E1BEB"/>
    <w:rsid w:val="009E1BF3"/>
    <w:rsid w:val="009E1CD6"/>
    <w:rsid w:val="009E22E2"/>
    <w:rsid w:val="009E2407"/>
    <w:rsid w:val="009E257B"/>
    <w:rsid w:val="009E2816"/>
    <w:rsid w:val="009E285A"/>
    <w:rsid w:val="009E29FB"/>
    <w:rsid w:val="009E2AA3"/>
    <w:rsid w:val="009E2B70"/>
    <w:rsid w:val="009E2D98"/>
    <w:rsid w:val="009E321B"/>
    <w:rsid w:val="009E327F"/>
    <w:rsid w:val="009E34F2"/>
    <w:rsid w:val="009E3B79"/>
    <w:rsid w:val="009E3C81"/>
    <w:rsid w:val="009E3DD5"/>
    <w:rsid w:val="009E3FA8"/>
    <w:rsid w:val="009E4183"/>
    <w:rsid w:val="009E4B50"/>
    <w:rsid w:val="009E4BFC"/>
    <w:rsid w:val="009E5230"/>
    <w:rsid w:val="009E541E"/>
    <w:rsid w:val="009E5AD3"/>
    <w:rsid w:val="009E605A"/>
    <w:rsid w:val="009E63C4"/>
    <w:rsid w:val="009E67F0"/>
    <w:rsid w:val="009E69F4"/>
    <w:rsid w:val="009E6AB7"/>
    <w:rsid w:val="009E6D7C"/>
    <w:rsid w:val="009E73CD"/>
    <w:rsid w:val="009E7555"/>
    <w:rsid w:val="009E7582"/>
    <w:rsid w:val="009E7CF3"/>
    <w:rsid w:val="009F0021"/>
    <w:rsid w:val="009F0425"/>
    <w:rsid w:val="009F04B3"/>
    <w:rsid w:val="009F0518"/>
    <w:rsid w:val="009F05D8"/>
    <w:rsid w:val="009F0601"/>
    <w:rsid w:val="009F0874"/>
    <w:rsid w:val="009F0883"/>
    <w:rsid w:val="009F08A3"/>
    <w:rsid w:val="009F08DA"/>
    <w:rsid w:val="009F0AAE"/>
    <w:rsid w:val="009F0B70"/>
    <w:rsid w:val="009F0CCF"/>
    <w:rsid w:val="009F0EB9"/>
    <w:rsid w:val="009F0FF1"/>
    <w:rsid w:val="009F1134"/>
    <w:rsid w:val="009F1365"/>
    <w:rsid w:val="009F1409"/>
    <w:rsid w:val="009F1580"/>
    <w:rsid w:val="009F1A95"/>
    <w:rsid w:val="009F1C05"/>
    <w:rsid w:val="009F1F04"/>
    <w:rsid w:val="009F249E"/>
    <w:rsid w:val="009F28B8"/>
    <w:rsid w:val="009F290E"/>
    <w:rsid w:val="009F298E"/>
    <w:rsid w:val="009F2AB0"/>
    <w:rsid w:val="009F2ACE"/>
    <w:rsid w:val="009F2B5E"/>
    <w:rsid w:val="009F2BB5"/>
    <w:rsid w:val="009F301D"/>
    <w:rsid w:val="009F323E"/>
    <w:rsid w:val="009F337F"/>
    <w:rsid w:val="009F35D3"/>
    <w:rsid w:val="009F3815"/>
    <w:rsid w:val="009F3829"/>
    <w:rsid w:val="009F4125"/>
    <w:rsid w:val="009F4192"/>
    <w:rsid w:val="009F4513"/>
    <w:rsid w:val="009F45CD"/>
    <w:rsid w:val="009F45FC"/>
    <w:rsid w:val="009F46B6"/>
    <w:rsid w:val="009F4C24"/>
    <w:rsid w:val="009F4F0E"/>
    <w:rsid w:val="009F5123"/>
    <w:rsid w:val="009F518D"/>
    <w:rsid w:val="009F5533"/>
    <w:rsid w:val="009F5874"/>
    <w:rsid w:val="009F5957"/>
    <w:rsid w:val="009F5B88"/>
    <w:rsid w:val="009F5B93"/>
    <w:rsid w:val="009F5F24"/>
    <w:rsid w:val="009F61A6"/>
    <w:rsid w:val="009F62DF"/>
    <w:rsid w:val="009F641C"/>
    <w:rsid w:val="009F6570"/>
    <w:rsid w:val="009F65AE"/>
    <w:rsid w:val="009F668E"/>
    <w:rsid w:val="009F6A55"/>
    <w:rsid w:val="009F6A6B"/>
    <w:rsid w:val="009F6AAF"/>
    <w:rsid w:val="009F6CA3"/>
    <w:rsid w:val="009F7232"/>
    <w:rsid w:val="009F7D9C"/>
    <w:rsid w:val="009F7FC1"/>
    <w:rsid w:val="00A00152"/>
    <w:rsid w:val="00A00244"/>
    <w:rsid w:val="00A00507"/>
    <w:rsid w:val="00A00B13"/>
    <w:rsid w:val="00A00C64"/>
    <w:rsid w:val="00A00E0F"/>
    <w:rsid w:val="00A011DF"/>
    <w:rsid w:val="00A015A1"/>
    <w:rsid w:val="00A01B81"/>
    <w:rsid w:val="00A01CA8"/>
    <w:rsid w:val="00A01D4A"/>
    <w:rsid w:val="00A01F71"/>
    <w:rsid w:val="00A0223F"/>
    <w:rsid w:val="00A0228B"/>
    <w:rsid w:val="00A025B5"/>
    <w:rsid w:val="00A028D2"/>
    <w:rsid w:val="00A02A62"/>
    <w:rsid w:val="00A02B01"/>
    <w:rsid w:val="00A02D75"/>
    <w:rsid w:val="00A03123"/>
    <w:rsid w:val="00A033CE"/>
    <w:rsid w:val="00A033DD"/>
    <w:rsid w:val="00A0343D"/>
    <w:rsid w:val="00A0353F"/>
    <w:rsid w:val="00A04026"/>
    <w:rsid w:val="00A040C6"/>
    <w:rsid w:val="00A042A9"/>
    <w:rsid w:val="00A04504"/>
    <w:rsid w:val="00A046EC"/>
    <w:rsid w:val="00A04854"/>
    <w:rsid w:val="00A0498B"/>
    <w:rsid w:val="00A04BC4"/>
    <w:rsid w:val="00A04DF5"/>
    <w:rsid w:val="00A04E8A"/>
    <w:rsid w:val="00A05191"/>
    <w:rsid w:val="00A051F3"/>
    <w:rsid w:val="00A052FE"/>
    <w:rsid w:val="00A0533E"/>
    <w:rsid w:val="00A053F6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4A1"/>
    <w:rsid w:val="00A065B8"/>
    <w:rsid w:val="00A06A9C"/>
    <w:rsid w:val="00A06AA7"/>
    <w:rsid w:val="00A06B19"/>
    <w:rsid w:val="00A06BDD"/>
    <w:rsid w:val="00A06FF5"/>
    <w:rsid w:val="00A0723D"/>
    <w:rsid w:val="00A0723E"/>
    <w:rsid w:val="00A074BB"/>
    <w:rsid w:val="00A076CD"/>
    <w:rsid w:val="00A07CD8"/>
    <w:rsid w:val="00A07F58"/>
    <w:rsid w:val="00A100F7"/>
    <w:rsid w:val="00A102E9"/>
    <w:rsid w:val="00A10385"/>
    <w:rsid w:val="00A103DC"/>
    <w:rsid w:val="00A104DA"/>
    <w:rsid w:val="00A10734"/>
    <w:rsid w:val="00A109E6"/>
    <w:rsid w:val="00A10ACB"/>
    <w:rsid w:val="00A10CA5"/>
    <w:rsid w:val="00A10D55"/>
    <w:rsid w:val="00A10F9B"/>
    <w:rsid w:val="00A11082"/>
    <w:rsid w:val="00A1132F"/>
    <w:rsid w:val="00A113FE"/>
    <w:rsid w:val="00A1147F"/>
    <w:rsid w:val="00A117A0"/>
    <w:rsid w:val="00A11975"/>
    <w:rsid w:val="00A11D8F"/>
    <w:rsid w:val="00A11E49"/>
    <w:rsid w:val="00A12133"/>
    <w:rsid w:val="00A12398"/>
    <w:rsid w:val="00A12780"/>
    <w:rsid w:val="00A12858"/>
    <w:rsid w:val="00A12AB4"/>
    <w:rsid w:val="00A12DCD"/>
    <w:rsid w:val="00A13042"/>
    <w:rsid w:val="00A1305E"/>
    <w:rsid w:val="00A130F3"/>
    <w:rsid w:val="00A132B7"/>
    <w:rsid w:val="00A1399E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33B"/>
    <w:rsid w:val="00A15676"/>
    <w:rsid w:val="00A15AB2"/>
    <w:rsid w:val="00A15AE4"/>
    <w:rsid w:val="00A15CA0"/>
    <w:rsid w:val="00A15E17"/>
    <w:rsid w:val="00A15E8B"/>
    <w:rsid w:val="00A15EDA"/>
    <w:rsid w:val="00A16023"/>
    <w:rsid w:val="00A16244"/>
    <w:rsid w:val="00A164F7"/>
    <w:rsid w:val="00A16719"/>
    <w:rsid w:val="00A16804"/>
    <w:rsid w:val="00A16865"/>
    <w:rsid w:val="00A16A42"/>
    <w:rsid w:val="00A16C99"/>
    <w:rsid w:val="00A16D51"/>
    <w:rsid w:val="00A16D89"/>
    <w:rsid w:val="00A16FA7"/>
    <w:rsid w:val="00A170FE"/>
    <w:rsid w:val="00A172E7"/>
    <w:rsid w:val="00A17458"/>
    <w:rsid w:val="00A17506"/>
    <w:rsid w:val="00A175A5"/>
    <w:rsid w:val="00A17696"/>
    <w:rsid w:val="00A17994"/>
    <w:rsid w:val="00A179A1"/>
    <w:rsid w:val="00A17C99"/>
    <w:rsid w:val="00A20338"/>
    <w:rsid w:val="00A2046A"/>
    <w:rsid w:val="00A205BC"/>
    <w:rsid w:val="00A206F4"/>
    <w:rsid w:val="00A20829"/>
    <w:rsid w:val="00A20AA1"/>
    <w:rsid w:val="00A20C44"/>
    <w:rsid w:val="00A20C51"/>
    <w:rsid w:val="00A20ED0"/>
    <w:rsid w:val="00A210CA"/>
    <w:rsid w:val="00A21196"/>
    <w:rsid w:val="00A214C4"/>
    <w:rsid w:val="00A217C7"/>
    <w:rsid w:val="00A21862"/>
    <w:rsid w:val="00A219C4"/>
    <w:rsid w:val="00A21ABB"/>
    <w:rsid w:val="00A21CC1"/>
    <w:rsid w:val="00A21D87"/>
    <w:rsid w:val="00A21DC3"/>
    <w:rsid w:val="00A22255"/>
    <w:rsid w:val="00A222F1"/>
    <w:rsid w:val="00A22340"/>
    <w:rsid w:val="00A227A3"/>
    <w:rsid w:val="00A22807"/>
    <w:rsid w:val="00A22929"/>
    <w:rsid w:val="00A22AA8"/>
    <w:rsid w:val="00A22D61"/>
    <w:rsid w:val="00A22DAF"/>
    <w:rsid w:val="00A22FF2"/>
    <w:rsid w:val="00A233B6"/>
    <w:rsid w:val="00A23470"/>
    <w:rsid w:val="00A23761"/>
    <w:rsid w:val="00A239F8"/>
    <w:rsid w:val="00A23D87"/>
    <w:rsid w:val="00A23DAB"/>
    <w:rsid w:val="00A23E62"/>
    <w:rsid w:val="00A23E76"/>
    <w:rsid w:val="00A240C3"/>
    <w:rsid w:val="00A24319"/>
    <w:rsid w:val="00A2445C"/>
    <w:rsid w:val="00A24474"/>
    <w:rsid w:val="00A2454E"/>
    <w:rsid w:val="00A24968"/>
    <w:rsid w:val="00A24A9C"/>
    <w:rsid w:val="00A24B6B"/>
    <w:rsid w:val="00A24FE5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A6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08C"/>
    <w:rsid w:val="00A305BF"/>
    <w:rsid w:val="00A30618"/>
    <w:rsid w:val="00A3078E"/>
    <w:rsid w:val="00A30921"/>
    <w:rsid w:val="00A3095D"/>
    <w:rsid w:val="00A30973"/>
    <w:rsid w:val="00A30991"/>
    <w:rsid w:val="00A30C16"/>
    <w:rsid w:val="00A30E2B"/>
    <w:rsid w:val="00A30F96"/>
    <w:rsid w:val="00A3109B"/>
    <w:rsid w:val="00A31402"/>
    <w:rsid w:val="00A3146A"/>
    <w:rsid w:val="00A3187A"/>
    <w:rsid w:val="00A31AF8"/>
    <w:rsid w:val="00A31B1A"/>
    <w:rsid w:val="00A31CAB"/>
    <w:rsid w:val="00A31FC1"/>
    <w:rsid w:val="00A32111"/>
    <w:rsid w:val="00A32150"/>
    <w:rsid w:val="00A32222"/>
    <w:rsid w:val="00A326B0"/>
    <w:rsid w:val="00A326FB"/>
    <w:rsid w:val="00A32822"/>
    <w:rsid w:val="00A32828"/>
    <w:rsid w:val="00A32D38"/>
    <w:rsid w:val="00A33102"/>
    <w:rsid w:val="00A33469"/>
    <w:rsid w:val="00A334FD"/>
    <w:rsid w:val="00A33B56"/>
    <w:rsid w:val="00A33B81"/>
    <w:rsid w:val="00A33BD7"/>
    <w:rsid w:val="00A33DEA"/>
    <w:rsid w:val="00A341DD"/>
    <w:rsid w:val="00A34266"/>
    <w:rsid w:val="00A34319"/>
    <w:rsid w:val="00A3451E"/>
    <w:rsid w:val="00A34693"/>
    <w:rsid w:val="00A34A01"/>
    <w:rsid w:val="00A34BEE"/>
    <w:rsid w:val="00A34CEB"/>
    <w:rsid w:val="00A34CF7"/>
    <w:rsid w:val="00A34FC0"/>
    <w:rsid w:val="00A35083"/>
    <w:rsid w:val="00A35204"/>
    <w:rsid w:val="00A353A7"/>
    <w:rsid w:val="00A353BD"/>
    <w:rsid w:val="00A355F7"/>
    <w:rsid w:val="00A3583C"/>
    <w:rsid w:val="00A35CCE"/>
    <w:rsid w:val="00A35F3D"/>
    <w:rsid w:val="00A35F76"/>
    <w:rsid w:val="00A36005"/>
    <w:rsid w:val="00A36050"/>
    <w:rsid w:val="00A3654C"/>
    <w:rsid w:val="00A365FC"/>
    <w:rsid w:val="00A367A8"/>
    <w:rsid w:val="00A369FB"/>
    <w:rsid w:val="00A36B83"/>
    <w:rsid w:val="00A36C55"/>
    <w:rsid w:val="00A36E20"/>
    <w:rsid w:val="00A36E31"/>
    <w:rsid w:val="00A36F27"/>
    <w:rsid w:val="00A36FB7"/>
    <w:rsid w:val="00A370BF"/>
    <w:rsid w:val="00A37586"/>
    <w:rsid w:val="00A3780C"/>
    <w:rsid w:val="00A37A29"/>
    <w:rsid w:val="00A37A72"/>
    <w:rsid w:val="00A37C51"/>
    <w:rsid w:val="00A37D0D"/>
    <w:rsid w:val="00A40113"/>
    <w:rsid w:val="00A4017D"/>
    <w:rsid w:val="00A40274"/>
    <w:rsid w:val="00A405A1"/>
    <w:rsid w:val="00A4071E"/>
    <w:rsid w:val="00A408D6"/>
    <w:rsid w:val="00A408EC"/>
    <w:rsid w:val="00A40E28"/>
    <w:rsid w:val="00A40F34"/>
    <w:rsid w:val="00A410C9"/>
    <w:rsid w:val="00A4121F"/>
    <w:rsid w:val="00A4155E"/>
    <w:rsid w:val="00A41637"/>
    <w:rsid w:val="00A4177B"/>
    <w:rsid w:val="00A41782"/>
    <w:rsid w:val="00A419C2"/>
    <w:rsid w:val="00A41BAE"/>
    <w:rsid w:val="00A41EA5"/>
    <w:rsid w:val="00A41EDC"/>
    <w:rsid w:val="00A41F82"/>
    <w:rsid w:val="00A42071"/>
    <w:rsid w:val="00A420FB"/>
    <w:rsid w:val="00A4216D"/>
    <w:rsid w:val="00A42295"/>
    <w:rsid w:val="00A42684"/>
    <w:rsid w:val="00A42774"/>
    <w:rsid w:val="00A42B44"/>
    <w:rsid w:val="00A42BF6"/>
    <w:rsid w:val="00A42C10"/>
    <w:rsid w:val="00A42FF9"/>
    <w:rsid w:val="00A43118"/>
    <w:rsid w:val="00A43405"/>
    <w:rsid w:val="00A43574"/>
    <w:rsid w:val="00A43731"/>
    <w:rsid w:val="00A43AB6"/>
    <w:rsid w:val="00A43ABB"/>
    <w:rsid w:val="00A43AC1"/>
    <w:rsid w:val="00A43EB9"/>
    <w:rsid w:val="00A43EC4"/>
    <w:rsid w:val="00A43F87"/>
    <w:rsid w:val="00A440DD"/>
    <w:rsid w:val="00A442E3"/>
    <w:rsid w:val="00A4450D"/>
    <w:rsid w:val="00A44775"/>
    <w:rsid w:val="00A449E1"/>
    <w:rsid w:val="00A44A5D"/>
    <w:rsid w:val="00A44B0E"/>
    <w:rsid w:val="00A44C43"/>
    <w:rsid w:val="00A44E6A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6E22"/>
    <w:rsid w:val="00A470C4"/>
    <w:rsid w:val="00A473A0"/>
    <w:rsid w:val="00A4774D"/>
    <w:rsid w:val="00A47A4D"/>
    <w:rsid w:val="00A47B78"/>
    <w:rsid w:val="00A47BCB"/>
    <w:rsid w:val="00A47E2E"/>
    <w:rsid w:val="00A47EA2"/>
    <w:rsid w:val="00A501E8"/>
    <w:rsid w:val="00A50515"/>
    <w:rsid w:val="00A50726"/>
    <w:rsid w:val="00A50737"/>
    <w:rsid w:val="00A507FF"/>
    <w:rsid w:val="00A509BE"/>
    <w:rsid w:val="00A50BE3"/>
    <w:rsid w:val="00A50D0E"/>
    <w:rsid w:val="00A510E8"/>
    <w:rsid w:val="00A513BB"/>
    <w:rsid w:val="00A5152E"/>
    <w:rsid w:val="00A51535"/>
    <w:rsid w:val="00A515AA"/>
    <w:rsid w:val="00A51DCD"/>
    <w:rsid w:val="00A51ECB"/>
    <w:rsid w:val="00A5233D"/>
    <w:rsid w:val="00A52647"/>
    <w:rsid w:val="00A526C3"/>
    <w:rsid w:val="00A52790"/>
    <w:rsid w:val="00A52B3E"/>
    <w:rsid w:val="00A52D7B"/>
    <w:rsid w:val="00A53110"/>
    <w:rsid w:val="00A53210"/>
    <w:rsid w:val="00A5321F"/>
    <w:rsid w:val="00A5322A"/>
    <w:rsid w:val="00A533A3"/>
    <w:rsid w:val="00A53575"/>
    <w:rsid w:val="00A536FF"/>
    <w:rsid w:val="00A537FF"/>
    <w:rsid w:val="00A53EA6"/>
    <w:rsid w:val="00A54160"/>
    <w:rsid w:val="00A541B2"/>
    <w:rsid w:val="00A542A4"/>
    <w:rsid w:val="00A54542"/>
    <w:rsid w:val="00A54A16"/>
    <w:rsid w:val="00A54B18"/>
    <w:rsid w:val="00A54C53"/>
    <w:rsid w:val="00A5509F"/>
    <w:rsid w:val="00A5537C"/>
    <w:rsid w:val="00A5543D"/>
    <w:rsid w:val="00A55465"/>
    <w:rsid w:val="00A55618"/>
    <w:rsid w:val="00A55684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7D9"/>
    <w:rsid w:val="00A56B5A"/>
    <w:rsid w:val="00A57050"/>
    <w:rsid w:val="00A57070"/>
    <w:rsid w:val="00A570BE"/>
    <w:rsid w:val="00A5713C"/>
    <w:rsid w:val="00A571A4"/>
    <w:rsid w:val="00A571F0"/>
    <w:rsid w:val="00A57305"/>
    <w:rsid w:val="00A57452"/>
    <w:rsid w:val="00A57BBA"/>
    <w:rsid w:val="00A57C1B"/>
    <w:rsid w:val="00A57D36"/>
    <w:rsid w:val="00A57EF2"/>
    <w:rsid w:val="00A57FA3"/>
    <w:rsid w:val="00A57FC2"/>
    <w:rsid w:val="00A600BE"/>
    <w:rsid w:val="00A606DB"/>
    <w:rsid w:val="00A606DE"/>
    <w:rsid w:val="00A60854"/>
    <w:rsid w:val="00A60AF5"/>
    <w:rsid w:val="00A60CFB"/>
    <w:rsid w:val="00A60DF0"/>
    <w:rsid w:val="00A60E8A"/>
    <w:rsid w:val="00A60F73"/>
    <w:rsid w:val="00A61316"/>
    <w:rsid w:val="00A61335"/>
    <w:rsid w:val="00A613B1"/>
    <w:rsid w:val="00A6140D"/>
    <w:rsid w:val="00A6143A"/>
    <w:rsid w:val="00A614C6"/>
    <w:rsid w:val="00A61598"/>
    <w:rsid w:val="00A615C7"/>
    <w:rsid w:val="00A618BD"/>
    <w:rsid w:val="00A61AEF"/>
    <w:rsid w:val="00A61B95"/>
    <w:rsid w:val="00A61BFB"/>
    <w:rsid w:val="00A61E98"/>
    <w:rsid w:val="00A61F04"/>
    <w:rsid w:val="00A61F72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3A1"/>
    <w:rsid w:val="00A633CF"/>
    <w:rsid w:val="00A63649"/>
    <w:rsid w:val="00A637B9"/>
    <w:rsid w:val="00A638EB"/>
    <w:rsid w:val="00A63C4D"/>
    <w:rsid w:val="00A6421D"/>
    <w:rsid w:val="00A6423C"/>
    <w:rsid w:val="00A6430C"/>
    <w:rsid w:val="00A64347"/>
    <w:rsid w:val="00A6435A"/>
    <w:rsid w:val="00A64813"/>
    <w:rsid w:val="00A648EA"/>
    <w:rsid w:val="00A64C15"/>
    <w:rsid w:val="00A64C1A"/>
    <w:rsid w:val="00A65105"/>
    <w:rsid w:val="00A65395"/>
    <w:rsid w:val="00A65600"/>
    <w:rsid w:val="00A6579D"/>
    <w:rsid w:val="00A65841"/>
    <w:rsid w:val="00A65895"/>
    <w:rsid w:val="00A65975"/>
    <w:rsid w:val="00A65B7B"/>
    <w:rsid w:val="00A65D7F"/>
    <w:rsid w:val="00A66551"/>
    <w:rsid w:val="00A666EB"/>
    <w:rsid w:val="00A6676D"/>
    <w:rsid w:val="00A66AEF"/>
    <w:rsid w:val="00A66DB7"/>
    <w:rsid w:val="00A66FBB"/>
    <w:rsid w:val="00A671C0"/>
    <w:rsid w:val="00A672A7"/>
    <w:rsid w:val="00A67311"/>
    <w:rsid w:val="00A67441"/>
    <w:rsid w:val="00A67726"/>
    <w:rsid w:val="00A6788E"/>
    <w:rsid w:val="00A67962"/>
    <w:rsid w:val="00A67B03"/>
    <w:rsid w:val="00A67C20"/>
    <w:rsid w:val="00A67C4F"/>
    <w:rsid w:val="00A67E60"/>
    <w:rsid w:val="00A67E98"/>
    <w:rsid w:val="00A67F96"/>
    <w:rsid w:val="00A7005F"/>
    <w:rsid w:val="00A70163"/>
    <w:rsid w:val="00A70391"/>
    <w:rsid w:val="00A707DB"/>
    <w:rsid w:val="00A70B3C"/>
    <w:rsid w:val="00A713DB"/>
    <w:rsid w:val="00A71466"/>
    <w:rsid w:val="00A71498"/>
    <w:rsid w:val="00A714C6"/>
    <w:rsid w:val="00A7170F"/>
    <w:rsid w:val="00A71726"/>
    <w:rsid w:val="00A717A6"/>
    <w:rsid w:val="00A71852"/>
    <w:rsid w:val="00A71A4A"/>
    <w:rsid w:val="00A71BE1"/>
    <w:rsid w:val="00A721A1"/>
    <w:rsid w:val="00A72288"/>
    <w:rsid w:val="00A72308"/>
    <w:rsid w:val="00A725C2"/>
    <w:rsid w:val="00A7265E"/>
    <w:rsid w:val="00A726BD"/>
    <w:rsid w:val="00A72795"/>
    <w:rsid w:val="00A73076"/>
    <w:rsid w:val="00A73601"/>
    <w:rsid w:val="00A737BF"/>
    <w:rsid w:val="00A737C4"/>
    <w:rsid w:val="00A73890"/>
    <w:rsid w:val="00A739B5"/>
    <w:rsid w:val="00A73E86"/>
    <w:rsid w:val="00A73F8A"/>
    <w:rsid w:val="00A74024"/>
    <w:rsid w:val="00A7452F"/>
    <w:rsid w:val="00A74598"/>
    <w:rsid w:val="00A74642"/>
    <w:rsid w:val="00A7465D"/>
    <w:rsid w:val="00A746EC"/>
    <w:rsid w:val="00A7477C"/>
    <w:rsid w:val="00A74A61"/>
    <w:rsid w:val="00A74CB2"/>
    <w:rsid w:val="00A74DC2"/>
    <w:rsid w:val="00A75023"/>
    <w:rsid w:val="00A7555B"/>
    <w:rsid w:val="00A75714"/>
    <w:rsid w:val="00A75C6D"/>
    <w:rsid w:val="00A75F84"/>
    <w:rsid w:val="00A75FF0"/>
    <w:rsid w:val="00A76258"/>
    <w:rsid w:val="00A7632D"/>
    <w:rsid w:val="00A76591"/>
    <w:rsid w:val="00A76599"/>
    <w:rsid w:val="00A766E9"/>
    <w:rsid w:val="00A7696D"/>
    <w:rsid w:val="00A76ACD"/>
    <w:rsid w:val="00A76BE7"/>
    <w:rsid w:val="00A76D09"/>
    <w:rsid w:val="00A77225"/>
    <w:rsid w:val="00A774CC"/>
    <w:rsid w:val="00A775F9"/>
    <w:rsid w:val="00A77894"/>
    <w:rsid w:val="00A77AA8"/>
    <w:rsid w:val="00A80016"/>
    <w:rsid w:val="00A80219"/>
    <w:rsid w:val="00A80323"/>
    <w:rsid w:val="00A80627"/>
    <w:rsid w:val="00A8069E"/>
    <w:rsid w:val="00A80737"/>
    <w:rsid w:val="00A807D6"/>
    <w:rsid w:val="00A80832"/>
    <w:rsid w:val="00A8098F"/>
    <w:rsid w:val="00A80CF8"/>
    <w:rsid w:val="00A80E17"/>
    <w:rsid w:val="00A81031"/>
    <w:rsid w:val="00A81254"/>
    <w:rsid w:val="00A81342"/>
    <w:rsid w:val="00A81372"/>
    <w:rsid w:val="00A81410"/>
    <w:rsid w:val="00A8153C"/>
    <w:rsid w:val="00A8187D"/>
    <w:rsid w:val="00A81884"/>
    <w:rsid w:val="00A81892"/>
    <w:rsid w:val="00A81967"/>
    <w:rsid w:val="00A81A73"/>
    <w:rsid w:val="00A81D2A"/>
    <w:rsid w:val="00A82263"/>
    <w:rsid w:val="00A82344"/>
    <w:rsid w:val="00A8244D"/>
    <w:rsid w:val="00A8268E"/>
    <w:rsid w:val="00A82F74"/>
    <w:rsid w:val="00A830CF"/>
    <w:rsid w:val="00A83308"/>
    <w:rsid w:val="00A834C1"/>
    <w:rsid w:val="00A835D7"/>
    <w:rsid w:val="00A83AE5"/>
    <w:rsid w:val="00A83B54"/>
    <w:rsid w:val="00A83C34"/>
    <w:rsid w:val="00A83DD5"/>
    <w:rsid w:val="00A83E17"/>
    <w:rsid w:val="00A8406A"/>
    <w:rsid w:val="00A840A5"/>
    <w:rsid w:val="00A840D7"/>
    <w:rsid w:val="00A844E7"/>
    <w:rsid w:val="00A8468F"/>
    <w:rsid w:val="00A846D7"/>
    <w:rsid w:val="00A847F9"/>
    <w:rsid w:val="00A84934"/>
    <w:rsid w:val="00A84AEE"/>
    <w:rsid w:val="00A84B87"/>
    <w:rsid w:val="00A84E7A"/>
    <w:rsid w:val="00A84F89"/>
    <w:rsid w:val="00A85129"/>
    <w:rsid w:val="00A851DD"/>
    <w:rsid w:val="00A851E9"/>
    <w:rsid w:val="00A853BD"/>
    <w:rsid w:val="00A854C8"/>
    <w:rsid w:val="00A855E9"/>
    <w:rsid w:val="00A85758"/>
    <w:rsid w:val="00A857D1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DEB"/>
    <w:rsid w:val="00A86E70"/>
    <w:rsid w:val="00A86ED2"/>
    <w:rsid w:val="00A86EFE"/>
    <w:rsid w:val="00A86F80"/>
    <w:rsid w:val="00A8702E"/>
    <w:rsid w:val="00A87094"/>
    <w:rsid w:val="00A8718F"/>
    <w:rsid w:val="00A8750A"/>
    <w:rsid w:val="00A87632"/>
    <w:rsid w:val="00A87871"/>
    <w:rsid w:val="00A87ACE"/>
    <w:rsid w:val="00A87F85"/>
    <w:rsid w:val="00A90125"/>
    <w:rsid w:val="00A90145"/>
    <w:rsid w:val="00A901D1"/>
    <w:rsid w:val="00A9022C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9CF"/>
    <w:rsid w:val="00A91B53"/>
    <w:rsid w:val="00A91C4F"/>
    <w:rsid w:val="00A91C80"/>
    <w:rsid w:val="00A91D21"/>
    <w:rsid w:val="00A91DBF"/>
    <w:rsid w:val="00A92715"/>
    <w:rsid w:val="00A928E8"/>
    <w:rsid w:val="00A933A5"/>
    <w:rsid w:val="00A93436"/>
    <w:rsid w:val="00A935DF"/>
    <w:rsid w:val="00A93805"/>
    <w:rsid w:val="00A939D2"/>
    <w:rsid w:val="00A93B10"/>
    <w:rsid w:val="00A93B15"/>
    <w:rsid w:val="00A93BC7"/>
    <w:rsid w:val="00A93C78"/>
    <w:rsid w:val="00A93DB5"/>
    <w:rsid w:val="00A93E4A"/>
    <w:rsid w:val="00A93E67"/>
    <w:rsid w:val="00A94019"/>
    <w:rsid w:val="00A9407F"/>
    <w:rsid w:val="00A942D5"/>
    <w:rsid w:val="00A943D2"/>
    <w:rsid w:val="00A944D3"/>
    <w:rsid w:val="00A948CE"/>
    <w:rsid w:val="00A948D6"/>
    <w:rsid w:val="00A949ED"/>
    <w:rsid w:val="00A94AB7"/>
    <w:rsid w:val="00A94E56"/>
    <w:rsid w:val="00A94F95"/>
    <w:rsid w:val="00A95099"/>
    <w:rsid w:val="00A9559E"/>
    <w:rsid w:val="00A956D9"/>
    <w:rsid w:val="00A95879"/>
    <w:rsid w:val="00A95A16"/>
    <w:rsid w:val="00A95A8B"/>
    <w:rsid w:val="00A95A92"/>
    <w:rsid w:val="00A95C56"/>
    <w:rsid w:val="00A95EAD"/>
    <w:rsid w:val="00A95F01"/>
    <w:rsid w:val="00A961D4"/>
    <w:rsid w:val="00A96423"/>
    <w:rsid w:val="00A96544"/>
    <w:rsid w:val="00A966E8"/>
    <w:rsid w:val="00A96B80"/>
    <w:rsid w:val="00A96BF9"/>
    <w:rsid w:val="00A96D83"/>
    <w:rsid w:val="00A96DD1"/>
    <w:rsid w:val="00A96E15"/>
    <w:rsid w:val="00A96F02"/>
    <w:rsid w:val="00A970F6"/>
    <w:rsid w:val="00A971F1"/>
    <w:rsid w:val="00A972A1"/>
    <w:rsid w:val="00A972A9"/>
    <w:rsid w:val="00A97871"/>
    <w:rsid w:val="00A97A1E"/>
    <w:rsid w:val="00A97CA4"/>
    <w:rsid w:val="00A97EA7"/>
    <w:rsid w:val="00A97F1B"/>
    <w:rsid w:val="00AA02A8"/>
    <w:rsid w:val="00AA04B5"/>
    <w:rsid w:val="00AA084C"/>
    <w:rsid w:val="00AA09D4"/>
    <w:rsid w:val="00AA0E7D"/>
    <w:rsid w:val="00AA1510"/>
    <w:rsid w:val="00AA1AAF"/>
    <w:rsid w:val="00AA1AC1"/>
    <w:rsid w:val="00AA1BEA"/>
    <w:rsid w:val="00AA1C07"/>
    <w:rsid w:val="00AA1E68"/>
    <w:rsid w:val="00AA1EB5"/>
    <w:rsid w:val="00AA202B"/>
    <w:rsid w:val="00AA2361"/>
    <w:rsid w:val="00AA282A"/>
    <w:rsid w:val="00AA2849"/>
    <w:rsid w:val="00AA28F9"/>
    <w:rsid w:val="00AA29B9"/>
    <w:rsid w:val="00AA2FFC"/>
    <w:rsid w:val="00AA3027"/>
    <w:rsid w:val="00AA31B1"/>
    <w:rsid w:val="00AA32A5"/>
    <w:rsid w:val="00AA338B"/>
    <w:rsid w:val="00AA3924"/>
    <w:rsid w:val="00AA39A3"/>
    <w:rsid w:val="00AA3D97"/>
    <w:rsid w:val="00AA3F2F"/>
    <w:rsid w:val="00AA42CC"/>
    <w:rsid w:val="00AA453B"/>
    <w:rsid w:val="00AA489B"/>
    <w:rsid w:val="00AA4970"/>
    <w:rsid w:val="00AA4973"/>
    <w:rsid w:val="00AA4AB1"/>
    <w:rsid w:val="00AA4CD3"/>
    <w:rsid w:val="00AA4D8E"/>
    <w:rsid w:val="00AA50AE"/>
    <w:rsid w:val="00AA50DB"/>
    <w:rsid w:val="00AA5122"/>
    <w:rsid w:val="00AA5136"/>
    <w:rsid w:val="00AA548E"/>
    <w:rsid w:val="00AA54A0"/>
    <w:rsid w:val="00AA5E3D"/>
    <w:rsid w:val="00AA5E8D"/>
    <w:rsid w:val="00AA60FD"/>
    <w:rsid w:val="00AA622C"/>
    <w:rsid w:val="00AA629F"/>
    <w:rsid w:val="00AA64FA"/>
    <w:rsid w:val="00AA6691"/>
    <w:rsid w:val="00AA6828"/>
    <w:rsid w:val="00AA6CA6"/>
    <w:rsid w:val="00AA7069"/>
    <w:rsid w:val="00AA70E5"/>
    <w:rsid w:val="00AA7197"/>
    <w:rsid w:val="00AA7306"/>
    <w:rsid w:val="00AA74F6"/>
    <w:rsid w:val="00AA77F4"/>
    <w:rsid w:val="00AA796A"/>
    <w:rsid w:val="00AA7B3D"/>
    <w:rsid w:val="00AA7B42"/>
    <w:rsid w:val="00AA7B97"/>
    <w:rsid w:val="00AA7D62"/>
    <w:rsid w:val="00AA7EB5"/>
    <w:rsid w:val="00AA7FC5"/>
    <w:rsid w:val="00AA7FDB"/>
    <w:rsid w:val="00AB0001"/>
    <w:rsid w:val="00AB05F3"/>
    <w:rsid w:val="00AB0741"/>
    <w:rsid w:val="00AB0791"/>
    <w:rsid w:val="00AB081E"/>
    <w:rsid w:val="00AB0DB8"/>
    <w:rsid w:val="00AB0FBA"/>
    <w:rsid w:val="00AB103C"/>
    <w:rsid w:val="00AB10ED"/>
    <w:rsid w:val="00AB1133"/>
    <w:rsid w:val="00AB124B"/>
    <w:rsid w:val="00AB1323"/>
    <w:rsid w:val="00AB1422"/>
    <w:rsid w:val="00AB1970"/>
    <w:rsid w:val="00AB1A2A"/>
    <w:rsid w:val="00AB1B02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2EA6"/>
    <w:rsid w:val="00AB3058"/>
    <w:rsid w:val="00AB3142"/>
    <w:rsid w:val="00AB319E"/>
    <w:rsid w:val="00AB32DA"/>
    <w:rsid w:val="00AB343F"/>
    <w:rsid w:val="00AB34F1"/>
    <w:rsid w:val="00AB396F"/>
    <w:rsid w:val="00AB3E34"/>
    <w:rsid w:val="00AB4013"/>
    <w:rsid w:val="00AB41B5"/>
    <w:rsid w:val="00AB41D5"/>
    <w:rsid w:val="00AB42C2"/>
    <w:rsid w:val="00AB43CA"/>
    <w:rsid w:val="00AB43DC"/>
    <w:rsid w:val="00AB4421"/>
    <w:rsid w:val="00AB46D2"/>
    <w:rsid w:val="00AB4823"/>
    <w:rsid w:val="00AB48B9"/>
    <w:rsid w:val="00AB48D5"/>
    <w:rsid w:val="00AB4960"/>
    <w:rsid w:val="00AB49FF"/>
    <w:rsid w:val="00AB4A9D"/>
    <w:rsid w:val="00AB5243"/>
    <w:rsid w:val="00AB54F5"/>
    <w:rsid w:val="00AB5653"/>
    <w:rsid w:val="00AB56B2"/>
    <w:rsid w:val="00AB5894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1E"/>
    <w:rsid w:val="00AB6CAE"/>
    <w:rsid w:val="00AB6E07"/>
    <w:rsid w:val="00AB713D"/>
    <w:rsid w:val="00AB71A5"/>
    <w:rsid w:val="00AB71E3"/>
    <w:rsid w:val="00AB720F"/>
    <w:rsid w:val="00AB7271"/>
    <w:rsid w:val="00AB7844"/>
    <w:rsid w:val="00AB7D27"/>
    <w:rsid w:val="00AC0154"/>
    <w:rsid w:val="00AC0543"/>
    <w:rsid w:val="00AC05C0"/>
    <w:rsid w:val="00AC0F65"/>
    <w:rsid w:val="00AC0FF1"/>
    <w:rsid w:val="00AC10C8"/>
    <w:rsid w:val="00AC1227"/>
    <w:rsid w:val="00AC1359"/>
    <w:rsid w:val="00AC186C"/>
    <w:rsid w:val="00AC1FBE"/>
    <w:rsid w:val="00AC2585"/>
    <w:rsid w:val="00AC2AF5"/>
    <w:rsid w:val="00AC3006"/>
    <w:rsid w:val="00AC317E"/>
    <w:rsid w:val="00AC352E"/>
    <w:rsid w:val="00AC3A22"/>
    <w:rsid w:val="00AC3A8C"/>
    <w:rsid w:val="00AC3B33"/>
    <w:rsid w:val="00AC3CA6"/>
    <w:rsid w:val="00AC3ED9"/>
    <w:rsid w:val="00AC4128"/>
    <w:rsid w:val="00AC41F6"/>
    <w:rsid w:val="00AC422D"/>
    <w:rsid w:val="00AC4257"/>
    <w:rsid w:val="00AC44B0"/>
    <w:rsid w:val="00AC44CB"/>
    <w:rsid w:val="00AC4584"/>
    <w:rsid w:val="00AC4620"/>
    <w:rsid w:val="00AC47B7"/>
    <w:rsid w:val="00AC51E7"/>
    <w:rsid w:val="00AC5235"/>
    <w:rsid w:val="00AC5357"/>
    <w:rsid w:val="00AC5583"/>
    <w:rsid w:val="00AC55CC"/>
    <w:rsid w:val="00AC55FD"/>
    <w:rsid w:val="00AC568D"/>
    <w:rsid w:val="00AC56D2"/>
    <w:rsid w:val="00AC584B"/>
    <w:rsid w:val="00AC584F"/>
    <w:rsid w:val="00AC5A7F"/>
    <w:rsid w:val="00AC5C2B"/>
    <w:rsid w:val="00AC5DEC"/>
    <w:rsid w:val="00AC5FD1"/>
    <w:rsid w:val="00AC623A"/>
    <w:rsid w:val="00AC6502"/>
    <w:rsid w:val="00AC688E"/>
    <w:rsid w:val="00AC68D4"/>
    <w:rsid w:val="00AC6ACD"/>
    <w:rsid w:val="00AC71D6"/>
    <w:rsid w:val="00AC71DD"/>
    <w:rsid w:val="00AC72CF"/>
    <w:rsid w:val="00AC7645"/>
    <w:rsid w:val="00AC76C8"/>
    <w:rsid w:val="00AC7749"/>
    <w:rsid w:val="00AC78B2"/>
    <w:rsid w:val="00AC7933"/>
    <w:rsid w:val="00AC7972"/>
    <w:rsid w:val="00AC7AF4"/>
    <w:rsid w:val="00AD0015"/>
    <w:rsid w:val="00AD0431"/>
    <w:rsid w:val="00AD04FF"/>
    <w:rsid w:val="00AD09A2"/>
    <w:rsid w:val="00AD0C41"/>
    <w:rsid w:val="00AD0CC5"/>
    <w:rsid w:val="00AD0FE0"/>
    <w:rsid w:val="00AD1125"/>
    <w:rsid w:val="00AD198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6C8"/>
    <w:rsid w:val="00AD28D1"/>
    <w:rsid w:val="00AD2966"/>
    <w:rsid w:val="00AD2A3E"/>
    <w:rsid w:val="00AD2AE2"/>
    <w:rsid w:val="00AD2B82"/>
    <w:rsid w:val="00AD2C7C"/>
    <w:rsid w:val="00AD3045"/>
    <w:rsid w:val="00AD304E"/>
    <w:rsid w:val="00AD3055"/>
    <w:rsid w:val="00AD331D"/>
    <w:rsid w:val="00AD33E5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43B"/>
    <w:rsid w:val="00AD48FF"/>
    <w:rsid w:val="00AD49F5"/>
    <w:rsid w:val="00AD4B43"/>
    <w:rsid w:val="00AD4D01"/>
    <w:rsid w:val="00AD4DA0"/>
    <w:rsid w:val="00AD4FF0"/>
    <w:rsid w:val="00AD5AEE"/>
    <w:rsid w:val="00AD5B87"/>
    <w:rsid w:val="00AD5C99"/>
    <w:rsid w:val="00AD5EF0"/>
    <w:rsid w:val="00AD5F36"/>
    <w:rsid w:val="00AD6001"/>
    <w:rsid w:val="00AD6088"/>
    <w:rsid w:val="00AD634B"/>
    <w:rsid w:val="00AD6732"/>
    <w:rsid w:val="00AD6DCA"/>
    <w:rsid w:val="00AD6E61"/>
    <w:rsid w:val="00AD6F6F"/>
    <w:rsid w:val="00AD7028"/>
    <w:rsid w:val="00AD7438"/>
    <w:rsid w:val="00AD7455"/>
    <w:rsid w:val="00AD753F"/>
    <w:rsid w:val="00AD7B8C"/>
    <w:rsid w:val="00AD7C36"/>
    <w:rsid w:val="00AD7D41"/>
    <w:rsid w:val="00AE0327"/>
    <w:rsid w:val="00AE03DE"/>
    <w:rsid w:val="00AE040A"/>
    <w:rsid w:val="00AE04E9"/>
    <w:rsid w:val="00AE050F"/>
    <w:rsid w:val="00AE092C"/>
    <w:rsid w:val="00AE0950"/>
    <w:rsid w:val="00AE0CD9"/>
    <w:rsid w:val="00AE0DE4"/>
    <w:rsid w:val="00AE0E89"/>
    <w:rsid w:val="00AE0E91"/>
    <w:rsid w:val="00AE13FC"/>
    <w:rsid w:val="00AE1822"/>
    <w:rsid w:val="00AE199A"/>
    <w:rsid w:val="00AE19D4"/>
    <w:rsid w:val="00AE1B3F"/>
    <w:rsid w:val="00AE1E5B"/>
    <w:rsid w:val="00AE1E7C"/>
    <w:rsid w:val="00AE2013"/>
    <w:rsid w:val="00AE2133"/>
    <w:rsid w:val="00AE2794"/>
    <w:rsid w:val="00AE2AAE"/>
    <w:rsid w:val="00AE2B6D"/>
    <w:rsid w:val="00AE2BA4"/>
    <w:rsid w:val="00AE2C36"/>
    <w:rsid w:val="00AE2E18"/>
    <w:rsid w:val="00AE33B0"/>
    <w:rsid w:val="00AE34F4"/>
    <w:rsid w:val="00AE350C"/>
    <w:rsid w:val="00AE3621"/>
    <w:rsid w:val="00AE369E"/>
    <w:rsid w:val="00AE384F"/>
    <w:rsid w:val="00AE3B41"/>
    <w:rsid w:val="00AE4056"/>
    <w:rsid w:val="00AE4128"/>
    <w:rsid w:val="00AE44D8"/>
    <w:rsid w:val="00AE44FD"/>
    <w:rsid w:val="00AE4840"/>
    <w:rsid w:val="00AE48A0"/>
    <w:rsid w:val="00AE4995"/>
    <w:rsid w:val="00AE49DF"/>
    <w:rsid w:val="00AE4E13"/>
    <w:rsid w:val="00AE5190"/>
    <w:rsid w:val="00AE54CF"/>
    <w:rsid w:val="00AE560F"/>
    <w:rsid w:val="00AE57F7"/>
    <w:rsid w:val="00AE58C7"/>
    <w:rsid w:val="00AE5918"/>
    <w:rsid w:val="00AE5A0B"/>
    <w:rsid w:val="00AE5B00"/>
    <w:rsid w:val="00AE5BA3"/>
    <w:rsid w:val="00AE5C15"/>
    <w:rsid w:val="00AE5D5F"/>
    <w:rsid w:val="00AE5EFF"/>
    <w:rsid w:val="00AE60FD"/>
    <w:rsid w:val="00AE6239"/>
    <w:rsid w:val="00AE6450"/>
    <w:rsid w:val="00AE6961"/>
    <w:rsid w:val="00AE6BDA"/>
    <w:rsid w:val="00AE6CF6"/>
    <w:rsid w:val="00AE6D91"/>
    <w:rsid w:val="00AE6DCE"/>
    <w:rsid w:val="00AE7168"/>
    <w:rsid w:val="00AE7623"/>
    <w:rsid w:val="00AE763A"/>
    <w:rsid w:val="00AE77E6"/>
    <w:rsid w:val="00AE7C2E"/>
    <w:rsid w:val="00AE7CCA"/>
    <w:rsid w:val="00AE7EF1"/>
    <w:rsid w:val="00AE7FB8"/>
    <w:rsid w:val="00AF005E"/>
    <w:rsid w:val="00AF0149"/>
    <w:rsid w:val="00AF022B"/>
    <w:rsid w:val="00AF0449"/>
    <w:rsid w:val="00AF05BB"/>
    <w:rsid w:val="00AF09BE"/>
    <w:rsid w:val="00AF0D31"/>
    <w:rsid w:val="00AF0DBA"/>
    <w:rsid w:val="00AF1242"/>
    <w:rsid w:val="00AF145D"/>
    <w:rsid w:val="00AF14D6"/>
    <w:rsid w:val="00AF1569"/>
    <w:rsid w:val="00AF17D8"/>
    <w:rsid w:val="00AF17F2"/>
    <w:rsid w:val="00AF17FA"/>
    <w:rsid w:val="00AF2006"/>
    <w:rsid w:val="00AF21DC"/>
    <w:rsid w:val="00AF2323"/>
    <w:rsid w:val="00AF234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143"/>
    <w:rsid w:val="00AF4480"/>
    <w:rsid w:val="00AF475D"/>
    <w:rsid w:val="00AF4832"/>
    <w:rsid w:val="00AF4C46"/>
    <w:rsid w:val="00AF4CA8"/>
    <w:rsid w:val="00AF4FD1"/>
    <w:rsid w:val="00AF533A"/>
    <w:rsid w:val="00AF539E"/>
    <w:rsid w:val="00AF54E0"/>
    <w:rsid w:val="00AF58E3"/>
    <w:rsid w:val="00AF5CB6"/>
    <w:rsid w:val="00AF5D75"/>
    <w:rsid w:val="00AF62D9"/>
    <w:rsid w:val="00AF6ABA"/>
    <w:rsid w:val="00AF71F7"/>
    <w:rsid w:val="00AF7A30"/>
    <w:rsid w:val="00B000C2"/>
    <w:rsid w:val="00B005A8"/>
    <w:rsid w:val="00B005F7"/>
    <w:rsid w:val="00B00637"/>
    <w:rsid w:val="00B00929"/>
    <w:rsid w:val="00B00C74"/>
    <w:rsid w:val="00B00D81"/>
    <w:rsid w:val="00B00E7B"/>
    <w:rsid w:val="00B00FD6"/>
    <w:rsid w:val="00B0100F"/>
    <w:rsid w:val="00B01278"/>
    <w:rsid w:val="00B013B8"/>
    <w:rsid w:val="00B013EE"/>
    <w:rsid w:val="00B016E0"/>
    <w:rsid w:val="00B019DB"/>
    <w:rsid w:val="00B01A66"/>
    <w:rsid w:val="00B01AE6"/>
    <w:rsid w:val="00B01AFD"/>
    <w:rsid w:val="00B01D94"/>
    <w:rsid w:val="00B01EAD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57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5AE5"/>
    <w:rsid w:val="00B06422"/>
    <w:rsid w:val="00B06463"/>
    <w:rsid w:val="00B0649C"/>
    <w:rsid w:val="00B064CD"/>
    <w:rsid w:val="00B06815"/>
    <w:rsid w:val="00B06A10"/>
    <w:rsid w:val="00B06A28"/>
    <w:rsid w:val="00B06A2E"/>
    <w:rsid w:val="00B06B67"/>
    <w:rsid w:val="00B06E72"/>
    <w:rsid w:val="00B06F1E"/>
    <w:rsid w:val="00B06F85"/>
    <w:rsid w:val="00B07629"/>
    <w:rsid w:val="00B077BB"/>
    <w:rsid w:val="00B0780F"/>
    <w:rsid w:val="00B07854"/>
    <w:rsid w:val="00B079E0"/>
    <w:rsid w:val="00B07C34"/>
    <w:rsid w:val="00B07E1F"/>
    <w:rsid w:val="00B1009E"/>
    <w:rsid w:val="00B10281"/>
    <w:rsid w:val="00B104F6"/>
    <w:rsid w:val="00B1051B"/>
    <w:rsid w:val="00B1054A"/>
    <w:rsid w:val="00B105A0"/>
    <w:rsid w:val="00B10683"/>
    <w:rsid w:val="00B109E1"/>
    <w:rsid w:val="00B10EDC"/>
    <w:rsid w:val="00B10F73"/>
    <w:rsid w:val="00B11255"/>
    <w:rsid w:val="00B117B1"/>
    <w:rsid w:val="00B1188D"/>
    <w:rsid w:val="00B119AA"/>
    <w:rsid w:val="00B11AC7"/>
    <w:rsid w:val="00B11E8F"/>
    <w:rsid w:val="00B12120"/>
    <w:rsid w:val="00B1289E"/>
    <w:rsid w:val="00B12B2D"/>
    <w:rsid w:val="00B12CF9"/>
    <w:rsid w:val="00B12EC2"/>
    <w:rsid w:val="00B12F8F"/>
    <w:rsid w:val="00B131A3"/>
    <w:rsid w:val="00B134D4"/>
    <w:rsid w:val="00B139AA"/>
    <w:rsid w:val="00B13A5D"/>
    <w:rsid w:val="00B13ABB"/>
    <w:rsid w:val="00B13B42"/>
    <w:rsid w:val="00B13DEC"/>
    <w:rsid w:val="00B14001"/>
    <w:rsid w:val="00B1447C"/>
    <w:rsid w:val="00B145CB"/>
    <w:rsid w:val="00B147CE"/>
    <w:rsid w:val="00B14E31"/>
    <w:rsid w:val="00B14FED"/>
    <w:rsid w:val="00B15094"/>
    <w:rsid w:val="00B150B4"/>
    <w:rsid w:val="00B15195"/>
    <w:rsid w:val="00B152EE"/>
    <w:rsid w:val="00B1557E"/>
    <w:rsid w:val="00B155B9"/>
    <w:rsid w:val="00B15827"/>
    <w:rsid w:val="00B15A65"/>
    <w:rsid w:val="00B15E55"/>
    <w:rsid w:val="00B161B9"/>
    <w:rsid w:val="00B1623F"/>
    <w:rsid w:val="00B16475"/>
    <w:rsid w:val="00B16477"/>
    <w:rsid w:val="00B168EC"/>
    <w:rsid w:val="00B16CBD"/>
    <w:rsid w:val="00B16F3B"/>
    <w:rsid w:val="00B1713C"/>
    <w:rsid w:val="00B17642"/>
    <w:rsid w:val="00B176CF"/>
    <w:rsid w:val="00B1798B"/>
    <w:rsid w:val="00B17DB9"/>
    <w:rsid w:val="00B17DDE"/>
    <w:rsid w:val="00B17ED3"/>
    <w:rsid w:val="00B17F48"/>
    <w:rsid w:val="00B17F72"/>
    <w:rsid w:val="00B2002B"/>
    <w:rsid w:val="00B2010B"/>
    <w:rsid w:val="00B2017E"/>
    <w:rsid w:val="00B20546"/>
    <w:rsid w:val="00B205B2"/>
    <w:rsid w:val="00B205F0"/>
    <w:rsid w:val="00B20658"/>
    <w:rsid w:val="00B2065B"/>
    <w:rsid w:val="00B20ABB"/>
    <w:rsid w:val="00B20C5F"/>
    <w:rsid w:val="00B20D13"/>
    <w:rsid w:val="00B20EBC"/>
    <w:rsid w:val="00B2102D"/>
    <w:rsid w:val="00B21210"/>
    <w:rsid w:val="00B21220"/>
    <w:rsid w:val="00B2169F"/>
    <w:rsid w:val="00B2172E"/>
    <w:rsid w:val="00B219C6"/>
    <w:rsid w:val="00B21C5B"/>
    <w:rsid w:val="00B21E14"/>
    <w:rsid w:val="00B21E37"/>
    <w:rsid w:val="00B21E59"/>
    <w:rsid w:val="00B22024"/>
    <w:rsid w:val="00B220FF"/>
    <w:rsid w:val="00B222F4"/>
    <w:rsid w:val="00B223A0"/>
    <w:rsid w:val="00B224B5"/>
    <w:rsid w:val="00B22501"/>
    <w:rsid w:val="00B228CA"/>
    <w:rsid w:val="00B22A8C"/>
    <w:rsid w:val="00B22AE7"/>
    <w:rsid w:val="00B22B58"/>
    <w:rsid w:val="00B22BA0"/>
    <w:rsid w:val="00B232F5"/>
    <w:rsid w:val="00B2348D"/>
    <w:rsid w:val="00B235D0"/>
    <w:rsid w:val="00B236C5"/>
    <w:rsid w:val="00B237FF"/>
    <w:rsid w:val="00B23916"/>
    <w:rsid w:val="00B23926"/>
    <w:rsid w:val="00B239D0"/>
    <w:rsid w:val="00B239D7"/>
    <w:rsid w:val="00B23AEF"/>
    <w:rsid w:val="00B23B1F"/>
    <w:rsid w:val="00B23C6C"/>
    <w:rsid w:val="00B24304"/>
    <w:rsid w:val="00B24566"/>
    <w:rsid w:val="00B248CA"/>
    <w:rsid w:val="00B2504F"/>
    <w:rsid w:val="00B25189"/>
    <w:rsid w:val="00B25253"/>
    <w:rsid w:val="00B252CA"/>
    <w:rsid w:val="00B25339"/>
    <w:rsid w:val="00B2567D"/>
    <w:rsid w:val="00B256CE"/>
    <w:rsid w:val="00B25952"/>
    <w:rsid w:val="00B25A9E"/>
    <w:rsid w:val="00B25F31"/>
    <w:rsid w:val="00B25F97"/>
    <w:rsid w:val="00B26203"/>
    <w:rsid w:val="00B2631D"/>
    <w:rsid w:val="00B266E2"/>
    <w:rsid w:val="00B26859"/>
    <w:rsid w:val="00B26B4F"/>
    <w:rsid w:val="00B26E14"/>
    <w:rsid w:val="00B26E85"/>
    <w:rsid w:val="00B27062"/>
    <w:rsid w:val="00B2726F"/>
    <w:rsid w:val="00B275CD"/>
    <w:rsid w:val="00B27862"/>
    <w:rsid w:val="00B27F6C"/>
    <w:rsid w:val="00B27FFA"/>
    <w:rsid w:val="00B3051A"/>
    <w:rsid w:val="00B30529"/>
    <w:rsid w:val="00B30769"/>
    <w:rsid w:val="00B30870"/>
    <w:rsid w:val="00B30F42"/>
    <w:rsid w:val="00B310C6"/>
    <w:rsid w:val="00B31119"/>
    <w:rsid w:val="00B31474"/>
    <w:rsid w:val="00B315B3"/>
    <w:rsid w:val="00B318D2"/>
    <w:rsid w:val="00B31996"/>
    <w:rsid w:val="00B31B39"/>
    <w:rsid w:val="00B31E71"/>
    <w:rsid w:val="00B31FBD"/>
    <w:rsid w:val="00B32025"/>
    <w:rsid w:val="00B322AA"/>
    <w:rsid w:val="00B3253D"/>
    <w:rsid w:val="00B32663"/>
    <w:rsid w:val="00B3299F"/>
    <w:rsid w:val="00B32A16"/>
    <w:rsid w:val="00B32B68"/>
    <w:rsid w:val="00B32CF1"/>
    <w:rsid w:val="00B32F5D"/>
    <w:rsid w:val="00B33104"/>
    <w:rsid w:val="00B336EF"/>
    <w:rsid w:val="00B33C93"/>
    <w:rsid w:val="00B33E9E"/>
    <w:rsid w:val="00B33EA1"/>
    <w:rsid w:val="00B34105"/>
    <w:rsid w:val="00B346CC"/>
    <w:rsid w:val="00B34911"/>
    <w:rsid w:val="00B349A8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3D4"/>
    <w:rsid w:val="00B366CA"/>
    <w:rsid w:val="00B36785"/>
    <w:rsid w:val="00B3680D"/>
    <w:rsid w:val="00B36835"/>
    <w:rsid w:val="00B36918"/>
    <w:rsid w:val="00B36A9E"/>
    <w:rsid w:val="00B36C88"/>
    <w:rsid w:val="00B36CD6"/>
    <w:rsid w:val="00B36F71"/>
    <w:rsid w:val="00B37001"/>
    <w:rsid w:val="00B370A3"/>
    <w:rsid w:val="00B370BD"/>
    <w:rsid w:val="00B37145"/>
    <w:rsid w:val="00B37298"/>
    <w:rsid w:val="00B3733B"/>
    <w:rsid w:val="00B3757C"/>
    <w:rsid w:val="00B37963"/>
    <w:rsid w:val="00B37A64"/>
    <w:rsid w:val="00B37C9A"/>
    <w:rsid w:val="00B37EF2"/>
    <w:rsid w:val="00B37F48"/>
    <w:rsid w:val="00B37F74"/>
    <w:rsid w:val="00B402A4"/>
    <w:rsid w:val="00B40645"/>
    <w:rsid w:val="00B406D6"/>
    <w:rsid w:val="00B40878"/>
    <w:rsid w:val="00B408A8"/>
    <w:rsid w:val="00B40B89"/>
    <w:rsid w:val="00B40CF9"/>
    <w:rsid w:val="00B40D17"/>
    <w:rsid w:val="00B40D60"/>
    <w:rsid w:val="00B40F84"/>
    <w:rsid w:val="00B41095"/>
    <w:rsid w:val="00B41392"/>
    <w:rsid w:val="00B415E8"/>
    <w:rsid w:val="00B419F4"/>
    <w:rsid w:val="00B41AA6"/>
    <w:rsid w:val="00B41C32"/>
    <w:rsid w:val="00B41CA6"/>
    <w:rsid w:val="00B422C4"/>
    <w:rsid w:val="00B42590"/>
    <w:rsid w:val="00B42C9E"/>
    <w:rsid w:val="00B430DC"/>
    <w:rsid w:val="00B4314B"/>
    <w:rsid w:val="00B43280"/>
    <w:rsid w:val="00B43323"/>
    <w:rsid w:val="00B4333A"/>
    <w:rsid w:val="00B437B7"/>
    <w:rsid w:val="00B438A3"/>
    <w:rsid w:val="00B43AE3"/>
    <w:rsid w:val="00B43BCB"/>
    <w:rsid w:val="00B43D39"/>
    <w:rsid w:val="00B440AB"/>
    <w:rsid w:val="00B44220"/>
    <w:rsid w:val="00B44666"/>
    <w:rsid w:val="00B447CD"/>
    <w:rsid w:val="00B44B55"/>
    <w:rsid w:val="00B44D53"/>
    <w:rsid w:val="00B44DBA"/>
    <w:rsid w:val="00B44FD4"/>
    <w:rsid w:val="00B450DB"/>
    <w:rsid w:val="00B4563A"/>
    <w:rsid w:val="00B465B7"/>
    <w:rsid w:val="00B4673F"/>
    <w:rsid w:val="00B46790"/>
    <w:rsid w:val="00B46F42"/>
    <w:rsid w:val="00B46F46"/>
    <w:rsid w:val="00B46F50"/>
    <w:rsid w:val="00B470FE"/>
    <w:rsid w:val="00B47305"/>
    <w:rsid w:val="00B47BCC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30"/>
    <w:rsid w:val="00B5155D"/>
    <w:rsid w:val="00B519BA"/>
    <w:rsid w:val="00B51E32"/>
    <w:rsid w:val="00B51EA6"/>
    <w:rsid w:val="00B52070"/>
    <w:rsid w:val="00B5227D"/>
    <w:rsid w:val="00B523E5"/>
    <w:rsid w:val="00B524E8"/>
    <w:rsid w:val="00B52608"/>
    <w:rsid w:val="00B5266A"/>
    <w:rsid w:val="00B527CD"/>
    <w:rsid w:val="00B52956"/>
    <w:rsid w:val="00B52A2E"/>
    <w:rsid w:val="00B52C8A"/>
    <w:rsid w:val="00B532D4"/>
    <w:rsid w:val="00B53345"/>
    <w:rsid w:val="00B5336F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5F16"/>
    <w:rsid w:val="00B560F5"/>
    <w:rsid w:val="00B563C2"/>
    <w:rsid w:val="00B5652B"/>
    <w:rsid w:val="00B56855"/>
    <w:rsid w:val="00B56A01"/>
    <w:rsid w:val="00B56A3E"/>
    <w:rsid w:val="00B56B6F"/>
    <w:rsid w:val="00B56BAF"/>
    <w:rsid w:val="00B56DFB"/>
    <w:rsid w:val="00B56F3C"/>
    <w:rsid w:val="00B571F9"/>
    <w:rsid w:val="00B57555"/>
    <w:rsid w:val="00B57D21"/>
    <w:rsid w:val="00B57D81"/>
    <w:rsid w:val="00B57E5B"/>
    <w:rsid w:val="00B57FC9"/>
    <w:rsid w:val="00B60029"/>
    <w:rsid w:val="00B60181"/>
    <w:rsid w:val="00B601B6"/>
    <w:rsid w:val="00B60377"/>
    <w:rsid w:val="00B606A0"/>
    <w:rsid w:val="00B6072F"/>
    <w:rsid w:val="00B60A8C"/>
    <w:rsid w:val="00B60BD8"/>
    <w:rsid w:val="00B6111C"/>
    <w:rsid w:val="00B61153"/>
    <w:rsid w:val="00B616A2"/>
    <w:rsid w:val="00B616C0"/>
    <w:rsid w:val="00B616F8"/>
    <w:rsid w:val="00B618C3"/>
    <w:rsid w:val="00B61AB8"/>
    <w:rsid w:val="00B61C94"/>
    <w:rsid w:val="00B61D35"/>
    <w:rsid w:val="00B61D89"/>
    <w:rsid w:val="00B62412"/>
    <w:rsid w:val="00B62713"/>
    <w:rsid w:val="00B62947"/>
    <w:rsid w:val="00B63A3C"/>
    <w:rsid w:val="00B63D2C"/>
    <w:rsid w:val="00B63F60"/>
    <w:rsid w:val="00B6403A"/>
    <w:rsid w:val="00B641A2"/>
    <w:rsid w:val="00B6426D"/>
    <w:rsid w:val="00B642A4"/>
    <w:rsid w:val="00B64704"/>
    <w:rsid w:val="00B647FF"/>
    <w:rsid w:val="00B649EE"/>
    <w:rsid w:val="00B64A22"/>
    <w:rsid w:val="00B64A96"/>
    <w:rsid w:val="00B64D80"/>
    <w:rsid w:val="00B64E8F"/>
    <w:rsid w:val="00B654E3"/>
    <w:rsid w:val="00B655E3"/>
    <w:rsid w:val="00B657CD"/>
    <w:rsid w:val="00B65AC8"/>
    <w:rsid w:val="00B65BC1"/>
    <w:rsid w:val="00B65FAB"/>
    <w:rsid w:val="00B65FF7"/>
    <w:rsid w:val="00B6640E"/>
    <w:rsid w:val="00B664DB"/>
    <w:rsid w:val="00B666A5"/>
    <w:rsid w:val="00B66702"/>
    <w:rsid w:val="00B66765"/>
    <w:rsid w:val="00B66AB2"/>
    <w:rsid w:val="00B66B6F"/>
    <w:rsid w:val="00B66C2D"/>
    <w:rsid w:val="00B66F63"/>
    <w:rsid w:val="00B66F80"/>
    <w:rsid w:val="00B67078"/>
    <w:rsid w:val="00B672C8"/>
    <w:rsid w:val="00B6744A"/>
    <w:rsid w:val="00B67AB7"/>
    <w:rsid w:val="00B67B20"/>
    <w:rsid w:val="00B67B4E"/>
    <w:rsid w:val="00B67D8D"/>
    <w:rsid w:val="00B67E61"/>
    <w:rsid w:val="00B70190"/>
    <w:rsid w:val="00B701D3"/>
    <w:rsid w:val="00B7020C"/>
    <w:rsid w:val="00B70299"/>
    <w:rsid w:val="00B706A2"/>
    <w:rsid w:val="00B706BA"/>
    <w:rsid w:val="00B706C6"/>
    <w:rsid w:val="00B707FE"/>
    <w:rsid w:val="00B70899"/>
    <w:rsid w:val="00B709F6"/>
    <w:rsid w:val="00B70B6C"/>
    <w:rsid w:val="00B710B7"/>
    <w:rsid w:val="00B710DB"/>
    <w:rsid w:val="00B71342"/>
    <w:rsid w:val="00B714D1"/>
    <w:rsid w:val="00B716BB"/>
    <w:rsid w:val="00B716F1"/>
    <w:rsid w:val="00B7194B"/>
    <w:rsid w:val="00B71ABE"/>
    <w:rsid w:val="00B71C29"/>
    <w:rsid w:val="00B7231D"/>
    <w:rsid w:val="00B725DE"/>
    <w:rsid w:val="00B726D7"/>
    <w:rsid w:val="00B728BA"/>
    <w:rsid w:val="00B7301A"/>
    <w:rsid w:val="00B73236"/>
    <w:rsid w:val="00B73312"/>
    <w:rsid w:val="00B7336C"/>
    <w:rsid w:val="00B7358B"/>
    <w:rsid w:val="00B7362E"/>
    <w:rsid w:val="00B73633"/>
    <w:rsid w:val="00B736AD"/>
    <w:rsid w:val="00B7395D"/>
    <w:rsid w:val="00B73E53"/>
    <w:rsid w:val="00B73E8F"/>
    <w:rsid w:val="00B7402B"/>
    <w:rsid w:val="00B7403B"/>
    <w:rsid w:val="00B74361"/>
    <w:rsid w:val="00B743D5"/>
    <w:rsid w:val="00B744B5"/>
    <w:rsid w:val="00B7467E"/>
    <w:rsid w:val="00B74B9D"/>
    <w:rsid w:val="00B74D72"/>
    <w:rsid w:val="00B74E16"/>
    <w:rsid w:val="00B74E9A"/>
    <w:rsid w:val="00B74EC2"/>
    <w:rsid w:val="00B7541B"/>
    <w:rsid w:val="00B75449"/>
    <w:rsid w:val="00B75567"/>
    <w:rsid w:val="00B755A3"/>
    <w:rsid w:val="00B75733"/>
    <w:rsid w:val="00B7575E"/>
    <w:rsid w:val="00B757BB"/>
    <w:rsid w:val="00B7583A"/>
    <w:rsid w:val="00B75893"/>
    <w:rsid w:val="00B75AB7"/>
    <w:rsid w:val="00B75E61"/>
    <w:rsid w:val="00B75F73"/>
    <w:rsid w:val="00B76208"/>
    <w:rsid w:val="00B76236"/>
    <w:rsid w:val="00B76375"/>
    <w:rsid w:val="00B76689"/>
    <w:rsid w:val="00B769BD"/>
    <w:rsid w:val="00B769ED"/>
    <w:rsid w:val="00B76C2C"/>
    <w:rsid w:val="00B76C3A"/>
    <w:rsid w:val="00B76D01"/>
    <w:rsid w:val="00B7748B"/>
    <w:rsid w:val="00B776EE"/>
    <w:rsid w:val="00B7782B"/>
    <w:rsid w:val="00B77927"/>
    <w:rsid w:val="00B7798D"/>
    <w:rsid w:val="00B77A55"/>
    <w:rsid w:val="00B77DCD"/>
    <w:rsid w:val="00B77DF4"/>
    <w:rsid w:val="00B77EF6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8AF"/>
    <w:rsid w:val="00B80A5B"/>
    <w:rsid w:val="00B80CDC"/>
    <w:rsid w:val="00B80EDE"/>
    <w:rsid w:val="00B80FDB"/>
    <w:rsid w:val="00B8118E"/>
    <w:rsid w:val="00B8128E"/>
    <w:rsid w:val="00B814F2"/>
    <w:rsid w:val="00B817A8"/>
    <w:rsid w:val="00B81F95"/>
    <w:rsid w:val="00B821C1"/>
    <w:rsid w:val="00B822DE"/>
    <w:rsid w:val="00B82763"/>
    <w:rsid w:val="00B82957"/>
    <w:rsid w:val="00B829AA"/>
    <w:rsid w:val="00B82B78"/>
    <w:rsid w:val="00B82CC6"/>
    <w:rsid w:val="00B834FD"/>
    <w:rsid w:val="00B83793"/>
    <w:rsid w:val="00B83831"/>
    <w:rsid w:val="00B8395F"/>
    <w:rsid w:val="00B839A8"/>
    <w:rsid w:val="00B83C6E"/>
    <w:rsid w:val="00B83DBA"/>
    <w:rsid w:val="00B83E06"/>
    <w:rsid w:val="00B8402C"/>
    <w:rsid w:val="00B840E2"/>
    <w:rsid w:val="00B84801"/>
    <w:rsid w:val="00B84898"/>
    <w:rsid w:val="00B84ABD"/>
    <w:rsid w:val="00B84FA3"/>
    <w:rsid w:val="00B851AA"/>
    <w:rsid w:val="00B8532A"/>
    <w:rsid w:val="00B856BF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45B"/>
    <w:rsid w:val="00B87DCA"/>
    <w:rsid w:val="00B87F7F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68A"/>
    <w:rsid w:val="00B9286D"/>
    <w:rsid w:val="00B92988"/>
    <w:rsid w:val="00B92EFB"/>
    <w:rsid w:val="00B933B4"/>
    <w:rsid w:val="00B935E8"/>
    <w:rsid w:val="00B93781"/>
    <w:rsid w:val="00B944A1"/>
    <w:rsid w:val="00B944CD"/>
    <w:rsid w:val="00B9475B"/>
    <w:rsid w:val="00B947B1"/>
    <w:rsid w:val="00B94913"/>
    <w:rsid w:val="00B949EC"/>
    <w:rsid w:val="00B94A08"/>
    <w:rsid w:val="00B94C40"/>
    <w:rsid w:val="00B94F91"/>
    <w:rsid w:val="00B950A3"/>
    <w:rsid w:val="00B95198"/>
    <w:rsid w:val="00B955D9"/>
    <w:rsid w:val="00B95817"/>
    <w:rsid w:val="00B95C35"/>
    <w:rsid w:val="00B96341"/>
    <w:rsid w:val="00B96343"/>
    <w:rsid w:val="00B963A1"/>
    <w:rsid w:val="00B96519"/>
    <w:rsid w:val="00B9651A"/>
    <w:rsid w:val="00B96909"/>
    <w:rsid w:val="00B96978"/>
    <w:rsid w:val="00B97198"/>
    <w:rsid w:val="00B97422"/>
    <w:rsid w:val="00B97660"/>
    <w:rsid w:val="00B9770C"/>
    <w:rsid w:val="00B97835"/>
    <w:rsid w:val="00B97A32"/>
    <w:rsid w:val="00B97E01"/>
    <w:rsid w:val="00B97EC9"/>
    <w:rsid w:val="00B97F28"/>
    <w:rsid w:val="00BA0078"/>
    <w:rsid w:val="00BA0390"/>
    <w:rsid w:val="00BA051A"/>
    <w:rsid w:val="00BA0803"/>
    <w:rsid w:val="00BA0A72"/>
    <w:rsid w:val="00BA0B0E"/>
    <w:rsid w:val="00BA0C24"/>
    <w:rsid w:val="00BA0E49"/>
    <w:rsid w:val="00BA0F28"/>
    <w:rsid w:val="00BA108B"/>
    <w:rsid w:val="00BA14C4"/>
    <w:rsid w:val="00BA1599"/>
    <w:rsid w:val="00BA15AA"/>
    <w:rsid w:val="00BA181C"/>
    <w:rsid w:val="00BA1F95"/>
    <w:rsid w:val="00BA25BF"/>
    <w:rsid w:val="00BA2719"/>
    <w:rsid w:val="00BA2E11"/>
    <w:rsid w:val="00BA30B2"/>
    <w:rsid w:val="00BA3212"/>
    <w:rsid w:val="00BA322A"/>
    <w:rsid w:val="00BA3484"/>
    <w:rsid w:val="00BA3A11"/>
    <w:rsid w:val="00BA3A29"/>
    <w:rsid w:val="00BA3AA5"/>
    <w:rsid w:val="00BA3C3D"/>
    <w:rsid w:val="00BA3C43"/>
    <w:rsid w:val="00BA3D08"/>
    <w:rsid w:val="00BA3D67"/>
    <w:rsid w:val="00BA42F8"/>
    <w:rsid w:val="00BA447C"/>
    <w:rsid w:val="00BA44A6"/>
    <w:rsid w:val="00BA4652"/>
    <w:rsid w:val="00BA46D0"/>
    <w:rsid w:val="00BA4FD0"/>
    <w:rsid w:val="00BA529E"/>
    <w:rsid w:val="00BA54C3"/>
    <w:rsid w:val="00BA54E7"/>
    <w:rsid w:val="00BA5A58"/>
    <w:rsid w:val="00BA5B3A"/>
    <w:rsid w:val="00BA5FAB"/>
    <w:rsid w:val="00BA63B1"/>
    <w:rsid w:val="00BA6644"/>
    <w:rsid w:val="00BA67CD"/>
    <w:rsid w:val="00BA6B32"/>
    <w:rsid w:val="00BA6BC1"/>
    <w:rsid w:val="00BA6D1E"/>
    <w:rsid w:val="00BA6DB1"/>
    <w:rsid w:val="00BA6F9A"/>
    <w:rsid w:val="00BA7813"/>
    <w:rsid w:val="00BA7B23"/>
    <w:rsid w:val="00BA7DA7"/>
    <w:rsid w:val="00BA7F98"/>
    <w:rsid w:val="00BB0567"/>
    <w:rsid w:val="00BB0887"/>
    <w:rsid w:val="00BB09C0"/>
    <w:rsid w:val="00BB0CB0"/>
    <w:rsid w:val="00BB0CED"/>
    <w:rsid w:val="00BB11D0"/>
    <w:rsid w:val="00BB147B"/>
    <w:rsid w:val="00BB1B91"/>
    <w:rsid w:val="00BB1BA5"/>
    <w:rsid w:val="00BB1D0B"/>
    <w:rsid w:val="00BB1DF0"/>
    <w:rsid w:val="00BB1E77"/>
    <w:rsid w:val="00BB1EBE"/>
    <w:rsid w:val="00BB1F01"/>
    <w:rsid w:val="00BB2375"/>
    <w:rsid w:val="00BB2994"/>
    <w:rsid w:val="00BB2A0E"/>
    <w:rsid w:val="00BB2A53"/>
    <w:rsid w:val="00BB2C7E"/>
    <w:rsid w:val="00BB2DB7"/>
    <w:rsid w:val="00BB2FCF"/>
    <w:rsid w:val="00BB2FEF"/>
    <w:rsid w:val="00BB30DB"/>
    <w:rsid w:val="00BB3172"/>
    <w:rsid w:val="00BB32EA"/>
    <w:rsid w:val="00BB343F"/>
    <w:rsid w:val="00BB3501"/>
    <w:rsid w:val="00BB38AB"/>
    <w:rsid w:val="00BB399C"/>
    <w:rsid w:val="00BB39B4"/>
    <w:rsid w:val="00BB3F67"/>
    <w:rsid w:val="00BB4218"/>
    <w:rsid w:val="00BB4278"/>
    <w:rsid w:val="00BB4443"/>
    <w:rsid w:val="00BB44AD"/>
    <w:rsid w:val="00BB4546"/>
    <w:rsid w:val="00BB4562"/>
    <w:rsid w:val="00BB456B"/>
    <w:rsid w:val="00BB460B"/>
    <w:rsid w:val="00BB4A56"/>
    <w:rsid w:val="00BB4C4A"/>
    <w:rsid w:val="00BB4DC2"/>
    <w:rsid w:val="00BB4ED8"/>
    <w:rsid w:val="00BB4FE8"/>
    <w:rsid w:val="00BB50D3"/>
    <w:rsid w:val="00BB52DD"/>
    <w:rsid w:val="00BB53D5"/>
    <w:rsid w:val="00BB5490"/>
    <w:rsid w:val="00BB54D6"/>
    <w:rsid w:val="00BB55AE"/>
    <w:rsid w:val="00BB5AFC"/>
    <w:rsid w:val="00BB5CB4"/>
    <w:rsid w:val="00BB5CF0"/>
    <w:rsid w:val="00BB5DD6"/>
    <w:rsid w:val="00BB5E0E"/>
    <w:rsid w:val="00BB5F47"/>
    <w:rsid w:val="00BB600C"/>
    <w:rsid w:val="00BB6058"/>
    <w:rsid w:val="00BB6286"/>
    <w:rsid w:val="00BB639F"/>
    <w:rsid w:val="00BB65F8"/>
    <w:rsid w:val="00BB6799"/>
    <w:rsid w:val="00BB6EB4"/>
    <w:rsid w:val="00BB6FF8"/>
    <w:rsid w:val="00BB7709"/>
    <w:rsid w:val="00BB77B7"/>
    <w:rsid w:val="00BB787D"/>
    <w:rsid w:val="00BB7881"/>
    <w:rsid w:val="00BB790E"/>
    <w:rsid w:val="00BB7930"/>
    <w:rsid w:val="00BB7983"/>
    <w:rsid w:val="00BB7A4F"/>
    <w:rsid w:val="00BB7FD9"/>
    <w:rsid w:val="00BC01F5"/>
    <w:rsid w:val="00BC037A"/>
    <w:rsid w:val="00BC0405"/>
    <w:rsid w:val="00BC04B4"/>
    <w:rsid w:val="00BC05BA"/>
    <w:rsid w:val="00BC07B9"/>
    <w:rsid w:val="00BC0954"/>
    <w:rsid w:val="00BC0DE4"/>
    <w:rsid w:val="00BC0F62"/>
    <w:rsid w:val="00BC0FB7"/>
    <w:rsid w:val="00BC10E4"/>
    <w:rsid w:val="00BC1162"/>
    <w:rsid w:val="00BC13EE"/>
    <w:rsid w:val="00BC14D3"/>
    <w:rsid w:val="00BC19AB"/>
    <w:rsid w:val="00BC1AAF"/>
    <w:rsid w:val="00BC1C30"/>
    <w:rsid w:val="00BC1E8A"/>
    <w:rsid w:val="00BC22FC"/>
    <w:rsid w:val="00BC2469"/>
    <w:rsid w:val="00BC2633"/>
    <w:rsid w:val="00BC267E"/>
    <w:rsid w:val="00BC2926"/>
    <w:rsid w:val="00BC29F4"/>
    <w:rsid w:val="00BC2CF1"/>
    <w:rsid w:val="00BC2CF3"/>
    <w:rsid w:val="00BC2DCD"/>
    <w:rsid w:val="00BC2F16"/>
    <w:rsid w:val="00BC30CF"/>
    <w:rsid w:val="00BC37F0"/>
    <w:rsid w:val="00BC3AE6"/>
    <w:rsid w:val="00BC3D7B"/>
    <w:rsid w:val="00BC3E26"/>
    <w:rsid w:val="00BC4108"/>
    <w:rsid w:val="00BC424A"/>
    <w:rsid w:val="00BC428D"/>
    <w:rsid w:val="00BC43AC"/>
    <w:rsid w:val="00BC43FA"/>
    <w:rsid w:val="00BC453A"/>
    <w:rsid w:val="00BC4A81"/>
    <w:rsid w:val="00BC4CE5"/>
    <w:rsid w:val="00BC4D15"/>
    <w:rsid w:val="00BC4DFF"/>
    <w:rsid w:val="00BC51FD"/>
    <w:rsid w:val="00BC5520"/>
    <w:rsid w:val="00BC5745"/>
    <w:rsid w:val="00BC5C29"/>
    <w:rsid w:val="00BC5F5D"/>
    <w:rsid w:val="00BC60D6"/>
    <w:rsid w:val="00BC6487"/>
    <w:rsid w:val="00BC6949"/>
    <w:rsid w:val="00BC69C7"/>
    <w:rsid w:val="00BC69D8"/>
    <w:rsid w:val="00BC6B95"/>
    <w:rsid w:val="00BC6F6D"/>
    <w:rsid w:val="00BC6F75"/>
    <w:rsid w:val="00BC6F7B"/>
    <w:rsid w:val="00BC6F8A"/>
    <w:rsid w:val="00BC7221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4C"/>
    <w:rsid w:val="00BD0188"/>
    <w:rsid w:val="00BD01CD"/>
    <w:rsid w:val="00BD02A9"/>
    <w:rsid w:val="00BD075C"/>
    <w:rsid w:val="00BD0C8B"/>
    <w:rsid w:val="00BD0F2B"/>
    <w:rsid w:val="00BD0F78"/>
    <w:rsid w:val="00BD1141"/>
    <w:rsid w:val="00BD1183"/>
    <w:rsid w:val="00BD11D6"/>
    <w:rsid w:val="00BD1280"/>
    <w:rsid w:val="00BD14C5"/>
    <w:rsid w:val="00BD1990"/>
    <w:rsid w:val="00BD1F3C"/>
    <w:rsid w:val="00BD2053"/>
    <w:rsid w:val="00BD2978"/>
    <w:rsid w:val="00BD29DE"/>
    <w:rsid w:val="00BD2BE8"/>
    <w:rsid w:val="00BD330B"/>
    <w:rsid w:val="00BD346E"/>
    <w:rsid w:val="00BD34E8"/>
    <w:rsid w:val="00BD352B"/>
    <w:rsid w:val="00BD362B"/>
    <w:rsid w:val="00BD3B04"/>
    <w:rsid w:val="00BD3BA1"/>
    <w:rsid w:val="00BD3DCA"/>
    <w:rsid w:val="00BD3DEA"/>
    <w:rsid w:val="00BD40BE"/>
    <w:rsid w:val="00BD43D6"/>
    <w:rsid w:val="00BD44E4"/>
    <w:rsid w:val="00BD456A"/>
    <w:rsid w:val="00BD48D1"/>
    <w:rsid w:val="00BD4A37"/>
    <w:rsid w:val="00BD4B48"/>
    <w:rsid w:val="00BD4D9E"/>
    <w:rsid w:val="00BD4DA1"/>
    <w:rsid w:val="00BD4E08"/>
    <w:rsid w:val="00BD4E6E"/>
    <w:rsid w:val="00BD4EC7"/>
    <w:rsid w:val="00BD52B4"/>
    <w:rsid w:val="00BD5335"/>
    <w:rsid w:val="00BD5369"/>
    <w:rsid w:val="00BD5764"/>
    <w:rsid w:val="00BD5CD6"/>
    <w:rsid w:val="00BD5EB7"/>
    <w:rsid w:val="00BD5EF4"/>
    <w:rsid w:val="00BD5FDB"/>
    <w:rsid w:val="00BD6059"/>
    <w:rsid w:val="00BD623F"/>
    <w:rsid w:val="00BD69BE"/>
    <w:rsid w:val="00BD6A09"/>
    <w:rsid w:val="00BD6BE4"/>
    <w:rsid w:val="00BD711D"/>
    <w:rsid w:val="00BD71C7"/>
    <w:rsid w:val="00BD720A"/>
    <w:rsid w:val="00BD7563"/>
    <w:rsid w:val="00BD765D"/>
    <w:rsid w:val="00BD7768"/>
    <w:rsid w:val="00BD7F8C"/>
    <w:rsid w:val="00BE03FF"/>
    <w:rsid w:val="00BE040D"/>
    <w:rsid w:val="00BE04C2"/>
    <w:rsid w:val="00BE085F"/>
    <w:rsid w:val="00BE0897"/>
    <w:rsid w:val="00BE0EA4"/>
    <w:rsid w:val="00BE0FF6"/>
    <w:rsid w:val="00BE11D0"/>
    <w:rsid w:val="00BE1247"/>
    <w:rsid w:val="00BE12C6"/>
    <w:rsid w:val="00BE147A"/>
    <w:rsid w:val="00BE1573"/>
    <w:rsid w:val="00BE1614"/>
    <w:rsid w:val="00BE161F"/>
    <w:rsid w:val="00BE175D"/>
    <w:rsid w:val="00BE18E3"/>
    <w:rsid w:val="00BE196E"/>
    <w:rsid w:val="00BE19FE"/>
    <w:rsid w:val="00BE1E1A"/>
    <w:rsid w:val="00BE1E6B"/>
    <w:rsid w:val="00BE20A3"/>
    <w:rsid w:val="00BE2475"/>
    <w:rsid w:val="00BE2855"/>
    <w:rsid w:val="00BE2989"/>
    <w:rsid w:val="00BE2B1D"/>
    <w:rsid w:val="00BE2B45"/>
    <w:rsid w:val="00BE2C04"/>
    <w:rsid w:val="00BE3031"/>
    <w:rsid w:val="00BE3041"/>
    <w:rsid w:val="00BE3085"/>
    <w:rsid w:val="00BE30AB"/>
    <w:rsid w:val="00BE30EA"/>
    <w:rsid w:val="00BE3100"/>
    <w:rsid w:val="00BE31A6"/>
    <w:rsid w:val="00BE3338"/>
    <w:rsid w:val="00BE33ED"/>
    <w:rsid w:val="00BE343A"/>
    <w:rsid w:val="00BE3494"/>
    <w:rsid w:val="00BE3549"/>
    <w:rsid w:val="00BE35F3"/>
    <w:rsid w:val="00BE3606"/>
    <w:rsid w:val="00BE38A6"/>
    <w:rsid w:val="00BE3A6C"/>
    <w:rsid w:val="00BE44F0"/>
    <w:rsid w:val="00BE462C"/>
    <w:rsid w:val="00BE487D"/>
    <w:rsid w:val="00BE48F1"/>
    <w:rsid w:val="00BE493D"/>
    <w:rsid w:val="00BE4B18"/>
    <w:rsid w:val="00BE4C14"/>
    <w:rsid w:val="00BE4CBB"/>
    <w:rsid w:val="00BE4DB8"/>
    <w:rsid w:val="00BE4F10"/>
    <w:rsid w:val="00BE5034"/>
    <w:rsid w:val="00BE524C"/>
    <w:rsid w:val="00BE5C0A"/>
    <w:rsid w:val="00BE5F26"/>
    <w:rsid w:val="00BE5F74"/>
    <w:rsid w:val="00BE5FA8"/>
    <w:rsid w:val="00BE6090"/>
    <w:rsid w:val="00BE619C"/>
    <w:rsid w:val="00BE6274"/>
    <w:rsid w:val="00BE644D"/>
    <w:rsid w:val="00BE645F"/>
    <w:rsid w:val="00BE64B9"/>
    <w:rsid w:val="00BE6BE3"/>
    <w:rsid w:val="00BE6CA4"/>
    <w:rsid w:val="00BE6D6A"/>
    <w:rsid w:val="00BE6DC7"/>
    <w:rsid w:val="00BE6E34"/>
    <w:rsid w:val="00BE70CC"/>
    <w:rsid w:val="00BE74BE"/>
    <w:rsid w:val="00BE766F"/>
    <w:rsid w:val="00BE76AD"/>
    <w:rsid w:val="00BE7872"/>
    <w:rsid w:val="00BE79DA"/>
    <w:rsid w:val="00BE7ADC"/>
    <w:rsid w:val="00BE7B94"/>
    <w:rsid w:val="00BE7DAF"/>
    <w:rsid w:val="00BF072B"/>
    <w:rsid w:val="00BF0D6F"/>
    <w:rsid w:val="00BF0F6F"/>
    <w:rsid w:val="00BF0FA8"/>
    <w:rsid w:val="00BF1055"/>
    <w:rsid w:val="00BF12E8"/>
    <w:rsid w:val="00BF12F6"/>
    <w:rsid w:val="00BF13B8"/>
    <w:rsid w:val="00BF143B"/>
    <w:rsid w:val="00BF1572"/>
    <w:rsid w:val="00BF1602"/>
    <w:rsid w:val="00BF17BC"/>
    <w:rsid w:val="00BF1931"/>
    <w:rsid w:val="00BF1A6B"/>
    <w:rsid w:val="00BF1A77"/>
    <w:rsid w:val="00BF1AFB"/>
    <w:rsid w:val="00BF1B97"/>
    <w:rsid w:val="00BF2100"/>
    <w:rsid w:val="00BF2577"/>
    <w:rsid w:val="00BF25A9"/>
    <w:rsid w:val="00BF2733"/>
    <w:rsid w:val="00BF2A2A"/>
    <w:rsid w:val="00BF3263"/>
    <w:rsid w:val="00BF3720"/>
    <w:rsid w:val="00BF397C"/>
    <w:rsid w:val="00BF3B16"/>
    <w:rsid w:val="00BF4075"/>
    <w:rsid w:val="00BF40AF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1E"/>
    <w:rsid w:val="00BF504D"/>
    <w:rsid w:val="00BF513E"/>
    <w:rsid w:val="00BF51AB"/>
    <w:rsid w:val="00BF5425"/>
    <w:rsid w:val="00BF554B"/>
    <w:rsid w:val="00BF5676"/>
    <w:rsid w:val="00BF5C07"/>
    <w:rsid w:val="00BF5DA3"/>
    <w:rsid w:val="00BF5DFF"/>
    <w:rsid w:val="00BF5F91"/>
    <w:rsid w:val="00BF6096"/>
    <w:rsid w:val="00BF62FB"/>
    <w:rsid w:val="00BF6474"/>
    <w:rsid w:val="00BF64AE"/>
    <w:rsid w:val="00BF6604"/>
    <w:rsid w:val="00BF668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9F"/>
    <w:rsid w:val="00C008F3"/>
    <w:rsid w:val="00C00A45"/>
    <w:rsid w:val="00C00DA4"/>
    <w:rsid w:val="00C00F68"/>
    <w:rsid w:val="00C01096"/>
    <w:rsid w:val="00C0113F"/>
    <w:rsid w:val="00C011B4"/>
    <w:rsid w:val="00C01371"/>
    <w:rsid w:val="00C01842"/>
    <w:rsid w:val="00C01A76"/>
    <w:rsid w:val="00C01BFE"/>
    <w:rsid w:val="00C01D17"/>
    <w:rsid w:val="00C01D96"/>
    <w:rsid w:val="00C01F73"/>
    <w:rsid w:val="00C01FAE"/>
    <w:rsid w:val="00C01FBF"/>
    <w:rsid w:val="00C021F9"/>
    <w:rsid w:val="00C02245"/>
    <w:rsid w:val="00C024FD"/>
    <w:rsid w:val="00C028EC"/>
    <w:rsid w:val="00C02B2B"/>
    <w:rsid w:val="00C02E0D"/>
    <w:rsid w:val="00C03215"/>
    <w:rsid w:val="00C0339B"/>
    <w:rsid w:val="00C033F7"/>
    <w:rsid w:val="00C0357F"/>
    <w:rsid w:val="00C039A2"/>
    <w:rsid w:val="00C03A3C"/>
    <w:rsid w:val="00C03B35"/>
    <w:rsid w:val="00C03B98"/>
    <w:rsid w:val="00C03CE7"/>
    <w:rsid w:val="00C03D2A"/>
    <w:rsid w:val="00C03D67"/>
    <w:rsid w:val="00C03FCD"/>
    <w:rsid w:val="00C04105"/>
    <w:rsid w:val="00C041EC"/>
    <w:rsid w:val="00C042A4"/>
    <w:rsid w:val="00C04470"/>
    <w:rsid w:val="00C04587"/>
    <w:rsid w:val="00C04701"/>
    <w:rsid w:val="00C04916"/>
    <w:rsid w:val="00C04A3D"/>
    <w:rsid w:val="00C04CD3"/>
    <w:rsid w:val="00C04F21"/>
    <w:rsid w:val="00C050F5"/>
    <w:rsid w:val="00C0560F"/>
    <w:rsid w:val="00C05631"/>
    <w:rsid w:val="00C059B5"/>
    <w:rsid w:val="00C05B04"/>
    <w:rsid w:val="00C05B66"/>
    <w:rsid w:val="00C05B84"/>
    <w:rsid w:val="00C05C7B"/>
    <w:rsid w:val="00C05C91"/>
    <w:rsid w:val="00C05E9D"/>
    <w:rsid w:val="00C06057"/>
    <w:rsid w:val="00C06282"/>
    <w:rsid w:val="00C068B7"/>
    <w:rsid w:val="00C0695A"/>
    <w:rsid w:val="00C06C8B"/>
    <w:rsid w:val="00C06E31"/>
    <w:rsid w:val="00C07049"/>
    <w:rsid w:val="00C0728F"/>
    <w:rsid w:val="00C07332"/>
    <w:rsid w:val="00C076DD"/>
    <w:rsid w:val="00C07DAB"/>
    <w:rsid w:val="00C07E39"/>
    <w:rsid w:val="00C07E81"/>
    <w:rsid w:val="00C10568"/>
    <w:rsid w:val="00C10694"/>
    <w:rsid w:val="00C10701"/>
    <w:rsid w:val="00C108B2"/>
    <w:rsid w:val="00C1091B"/>
    <w:rsid w:val="00C10EEF"/>
    <w:rsid w:val="00C1120B"/>
    <w:rsid w:val="00C113AE"/>
    <w:rsid w:val="00C114A2"/>
    <w:rsid w:val="00C11573"/>
    <w:rsid w:val="00C11B11"/>
    <w:rsid w:val="00C11D66"/>
    <w:rsid w:val="00C11F04"/>
    <w:rsid w:val="00C12147"/>
    <w:rsid w:val="00C122F6"/>
    <w:rsid w:val="00C123A4"/>
    <w:rsid w:val="00C1242C"/>
    <w:rsid w:val="00C12691"/>
    <w:rsid w:val="00C12731"/>
    <w:rsid w:val="00C12738"/>
    <w:rsid w:val="00C12A01"/>
    <w:rsid w:val="00C12AB8"/>
    <w:rsid w:val="00C12AC1"/>
    <w:rsid w:val="00C12DC0"/>
    <w:rsid w:val="00C130C4"/>
    <w:rsid w:val="00C1310A"/>
    <w:rsid w:val="00C1346D"/>
    <w:rsid w:val="00C134E9"/>
    <w:rsid w:val="00C136E2"/>
    <w:rsid w:val="00C138FC"/>
    <w:rsid w:val="00C13ABB"/>
    <w:rsid w:val="00C13BD2"/>
    <w:rsid w:val="00C14065"/>
    <w:rsid w:val="00C1427C"/>
    <w:rsid w:val="00C142B3"/>
    <w:rsid w:val="00C14303"/>
    <w:rsid w:val="00C1439E"/>
    <w:rsid w:val="00C14695"/>
    <w:rsid w:val="00C1480D"/>
    <w:rsid w:val="00C14B61"/>
    <w:rsid w:val="00C14F0E"/>
    <w:rsid w:val="00C1507E"/>
    <w:rsid w:val="00C153FF"/>
    <w:rsid w:val="00C1551B"/>
    <w:rsid w:val="00C1554F"/>
    <w:rsid w:val="00C15959"/>
    <w:rsid w:val="00C16276"/>
    <w:rsid w:val="00C162DE"/>
    <w:rsid w:val="00C163C0"/>
    <w:rsid w:val="00C1661B"/>
    <w:rsid w:val="00C1661C"/>
    <w:rsid w:val="00C168B8"/>
    <w:rsid w:val="00C168F0"/>
    <w:rsid w:val="00C169C0"/>
    <w:rsid w:val="00C16BDD"/>
    <w:rsid w:val="00C16CA4"/>
    <w:rsid w:val="00C16D09"/>
    <w:rsid w:val="00C16E53"/>
    <w:rsid w:val="00C16FD6"/>
    <w:rsid w:val="00C17118"/>
    <w:rsid w:val="00C17188"/>
    <w:rsid w:val="00C17193"/>
    <w:rsid w:val="00C17206"/>
    <w:rsid w:val="00C1725D"/>
    <w:rsid w:val="00C174E7"/>
    <w:rsid w:val="00C17644"/>
    <w:rsid w:val="00C177E2"/>
    <w:rsid w:val="00C17825"/>
    <w:rsid w:val="00C178B6"/>
    <w:rsid w:val="00C17958"/>
    <w:rsid w:val="00C1797A"/>
    <w:rsid w:val="00C17998"/>
    <w:rsid w:val="00C17B30"/>
    <w:rsid w:val="00C17CC0"/>
    <w:rsid w:val="00C17D3D"/>
    <w:rsid w:val="00C17EAB"/>
    <w:rsid w:val="00C17FB2"/>
    <w:rsid w:val="00C20084"/>
    <w:rsid w:val="00C205EB"/>
    <w:rsid w:val="00C20779"/>
    <w:rsid w:val="00C20933"/>
    <w:rsid w:val="00C20CB3"/>
    <w:rsid w:val="00C20D0D"/>
    <w:rsid w:val="00C20F0E"/>
    <w:rsid w:val="00C20FD8"/>
    <w:rsid w:val="00C21040"/>
    <w:rsid w:val="00C212C7"/>
    <w:rsid w:val="00C21429"/>
    <w:rsid w:val="00C214A1"/>
    <w:rsid w:val="00C218AD"/>
    <w:rsid w:val="00C21C0B"/>
    <w:rsid w:val="00C21EE4"/>
    <w:rsid w:val="00C22012"/>
    <w:rsid w:val="00C221E1"/>
    <w:rsid w:val="00C223B6"/>
    <w:rsid w:val="00C22518"/>
    <w:rsid w:val="00C228F3"/>
    <w:rsid w:val="00C22A45"/>
    <w:rsid w:val="00C22A57"/>
    <w:rsid w:val="00C22E7B"/>
    <w:rsid w:val="00C22EFD"/>
    <w:rsid w:val="00C23221"/>
    <w:rsid w:val="00C23765"/>
    <w:rsid w:val="00C237CB"/>
    <w:rsid w:val="00C23814"/>
    <w:rsid w:val="00C2382A"/>
    <w:rsid w:val="00C238F9"/>
    <w:rsid w:val="00C23D26"/>
    <w:rsid w:val="00C23E3F"/>
    <w:rsid w:val="00C23F1B"/>
    <w:rsid w:val="00C24057"/>
    <w:rsid w:val="00C24091"/>
    <w:rsid w:val="00C240A1"/>
    <w:rsid w:val="00C2415E"/>
    <w:rsid w:val="00C247B5"/>
    <w:rsid w:val="00C24938"/>
    <w:rsid w:val="00C24A62"/>
    <w:rsid w:val="00C24DDC"/>
    <w:rsid w:val="00C2519E"/>
    <w:rsid w:val="00C25333"/>
    <w:rsid w:val="00C25338"/>
    <w:rsid w:val="00C253DA"/>
    <w:rsid w:val="00C25AA1"/>
    <w:rsid w:val="00C26141"/>
    <w:rsid w:val="00C261BF"/>
    <w:rsid w:val="00C262D2"/>
    <w:rsid w:val="00C26623"/>
    <w:rsid w:val="00C267B0"/>
    <w:rsid w:val="00C26828"/>
    <w:rsid w:val="00C26B45"/>
    <w:rsid w:val="00C26BBE"/>
    <w:rsid w:val="00C26C97"/>
    <w:rsid w:val="00C26D18"/>
    <w:rsid w:val="00C27048"/>
    <w:rsid w:val="00C270B1"/>
    <w:rsid w:val="00C27393"/>
    <w:rsid w:val="00C276FA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29F"/>
    <w:rsid w:val="00C302F2"/>
    <w:rsid w:val="00C303ED"/>
    <w:rsid w:val="00C30538"/>
    <w:rsid w:val="00C3105A"/>
    <w:rsid w:val="00C3119F"/>
    <w:rsid w:val="00C31453"/>
    <w:rsid w:val="00C314AF"/>
    <w:rsid w:val="00C3173B"/>
    <w:rsid w:val="00C31B98"/>
    <w:rsid w:val="00C31FE4"/>
    <w:rsid w:val="00C324E9"/>
    <w:rsid w:val="00C326BF"/>
    <w:rsid w:val="00C32729"/>
    <w:rsid w:val="00C32B2E"/>
    <w:rsid w:val="00C32C19"/>
    <w:rsid w:val="00C32E7D"/>
    <w:rsid w:val="00C32F32"/>
    <w:rsid w:val="00C32FDA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229"/>
    <w:rsid w:val="00C342C9"/>
    <w:rsid w:val="00C345B7"/>
    <w:rsid w:val="00C34752"/>
    <w:rsid w:val="00C347C4"/>
    <w:rsid w:val="00C34833"/>
    <w:rsid w:val="00C349AF"/>
    <w:rsid w:val="00C349DC"/>
    <w:rsid w:val="00C34BD0"/>
    <w:rsid w:val="00C357B2"/>
    <w:rsid w:val="00C35992"/>
    <w:rsid w:val="00C35BEC"/>
    <w:rsid w:val="00C35CB7"/>
    <w:rsid w:val="00C35D72"/>
    <w:rsid w:val="00C35EC2"/>
    <w:rsid w:val="00C36106"/>
    <w:rsid w:val="00C361A0"/>
    <w:rsid w:val="00C361CC"/>
    <w:rsid w:val="00C3644F"/>
    <w:rsid w:val="00C36466"/>
    <w:rsid w:val="00C36DB5"/>
    <w:rsid w:val="00C36E05"/>
    <w:rsid w:val="00C36E0F"/>
    <w:rsid w:val="00C370BF"/>
    <w:rsid w:val="00C37114"/>
    <w:rsid w:val="00C372C4"/>
    <w:rsid w:val="00C37385"/>
    <w:rsid w:val="00C373CB"/>
    <w:rsid w:val="00C373E6"/>
    <w:rsid w:val="00C379A1"/>
    <w:rsid w:val="00C37BA9"/>
    <w:rsid w:val="00C37CE7"/>
    <w:rsid w:val="00C40486"/>
    <w:rsid w:val="00C40838"/>
    <w:rsid w:val="00C40B4F"/>
    <w:rsid w:val="00C40C05"/>
    <w:rsid w:val="00C40C3C"/>
    <w:rsid w:val="00C40EB1"/>
    <w:rsid w:val="00C40ED8"/>
    <w:rsid w:val="00C41561"/>
    <w:rsid w:val="00C415E6"/>
    <w:rsid w:val="00C41673"/>
    <w:rsid w:val="00C41A44"/>
    <w:rsid w:val="00C41C83"/>
    <w:rsid w:val="00C41FFE"/>
    <w:rsid w:val="00C42288"/>
    <w:rsid w:val="00C42302"/>
    <w:rsid w:val="00C42559"/>
    <w:rsid w:val="00C425C2"/>
    <w:rsid w:val="00C4265A"/>
    <w:rsid w:val="00C42C6F"/>
    <w:rsid w:val="00C42CD0"/>
    <w:rsid w:val="00C42EE7"/>
    <w:rsid w:val="00C42F54"/>
    <w:rsid w:val="00C430D0"/>
    <w:rsid w:val="00C43218"/>
    <w:rsid w:val="00C43443"/>
    <w:rsid w:val="00C43687"/>
    <w:rsid w:val="00C4371B"/>
    <w:rsid w:val="00C43E48"/>
    <w:rsid w:val="00C43E8D"/>
    <w:rsid w:val="00C43EC7"/>
    <w:rsid w:val="00C43FE2"/>
    <w:rsid w:val="00C44013"/>
    <w:rsid w:val="00C4404D"/>
    <w:rsid w:val="00C443B2"/>
    <w:rsid w:val="00C44406"/>
    <w:rsid w:val="00C4474E"/>
    <w:rsid w:val="00C447A8"/>
    <w:rsid w:val="00C44BCD"/>
    <w:rsid w:val="00C44C2D"/>
    <w:rsid w:val="00C44C52"/>
    <w:rsid w:val="00C45057"/>
    <w:rsid w:val="00C4557B"/>
    <w:rsid w:val="00C456E6"/>
    <w:rsid w:val="00C458A4"/>
    <w:rsid w:val="00C458DE"/>
    <w:rsid w:val="00C4590D"/>
    <w:rsid w:val="00C45960"/>
    <w:rsid w:val="00C459B7"/>
    <w:rsid w:val="00C45C68"/>
    <w:rsid w:val="00C46055"/>
    <w:rsid w:val="00C463B1"/>
    <w:rsid w:val="00C465E4"/>
    <w:rsid w:val="00C4661A"/>
    <w:rsid w:val="00C46BBD"/>
    <w:rsid w:val="00C46F10"/>
    <w:rsid w:val="00C47154"/>
    <w:rsid w:val="00C47298"/>
    <w:rsid w:val="00C472CA"/>
    <w:rsid w:val="00C47481"/>
    <w:rsid w:val="00C4759C"/>
    <w:rsid w:val="00C476C9"/>
    <w:rsid w:val="00C4778A"/>
    <w:rsid w:val="00C47926"/>
    <w:rsid w:val="00C47E27"/>
    <w:rsid w:val="00C47E38"/>
    <w:rsid w:val="00C5008A"/>
    <w:rsid w:val="00C5050C"/>
    <w:rsid w:val="00C50524"/>
    <w:rsid w:val="00C5081D"/>
    <w:rsid w:val="00C50CDB"/>
    <w:rsid w:val="00C50D46"/>
    <w:rsid w:val="00C510F3"/>
    <w:rsid w:val="00C51120"/>
    <w:rsid w:val="00C5124C"/>
    <w:rsid w:val="00C514C4"/>
    <w:rsid w:val="00C51546"/>
    <w:rsid w:val="00C51670"/>
    <w:rsid w:val="00C51C9D"/>
    <w:rsid w:val="00C51E9C"/>
    <w:rsid w:val="00C5214A"/>
    <w:rsid w:val="00C52329"/>
    <w:rsid w:val="00C5265F"/>
    <w:rsid w:val="00C526B6"/>
    <w:rsid w:val="00C52713"/>
    <w:rsid w:val="00C52A1D"/>
    <w:rsid w:val="00C52B8F"/>
    <w:rsid w:val="00C52BAB"/>
    <w:rsid w:val="00C52CC1"/>
    <w:rsid w:val="00C52E69"/>
    <w:rsid w:val="00C52ED8"/>
    <w:rsid w:val="00C52F58"/>
    <w:rsid w:val="00C53403"/>
    <w:rsid w:val="00C53475"/>
    <w:rsid w:val="00C535A8"/>
    <w:rsid w:val="00C538F2"/>
    <w:rsid w:val="00C53955"/>
    <w:rsid w:val="00C5398F"/>
    <w:rsid w:val="00C53A9F"/>
    <w:rsid w:val="00C53AF1"/>
    <w:rsid w:val="00C53B8B"/>
    <w:rsid w:val="00C53D31"/>
    <w:rsid w:val="00C54278"/>
    <w:rsid w:val="00C5435D"/>
    <w:rsid w:val="00C544B3"/>
    <w:rsid w:val="00C544EF"/>
    <w:rsid w:val="00C54741"/>
    <w:rsid w:val="00C54869"/>
    <w:rsid w:val="00C54AE7"/>
    <w:rsid w:val="00C54B12"/>
    <w:rsid w:val="00C54C2E"/>
    <w:rsid w:val="00C54FC4"/>
    <w:rsid w:val="00C5504E"/>
    <w:rsid w:val="00C550AB"/>
    <w:rsid w:val="00C55687"/>
    <w:rsid w:val="00C5584F"/>
    <w:rsid w:val="00C55863"/>
    <w:rsid w:val="00C559D0"/>
    <w:rsid w:val="00C55DB1"/>
    <w:rsid w:val="00C56361"/>
    <w:rsid w:val="00C56651"/>
    <w:rsid w:val="00C566F8"/>
    <w:rsid w:val="00C56809"/>
    <w:rsid w:val="00C56A00"/>
    <w:rsid w:val="00C56A61"/>
    <w:rsid w:val="00C56E5F"/>
    <w:rsid w:val="00C57202"/>
    <w:rsid w:val="00C57326"/>
    <w:rsid w:val="00C5735F"/>
    <w:rsid w:val="00C573A2"/>
    <w:rsid w:val="00C5740C"/>
    <w:rsid w:val="00C57A51"/>
    <w:rsid w:val="00C57FEB"/>
    <w:rsid w:val="00C6030A"/>
    <w:rsid w:val="00C60421"/>
    <w:rsid w:val="00C60636"/>
    <w:rsid w:val="00C60698"/>
    <w:rsid w:val="00C60724"/>
    <w:rsid w:val="00C60791"/>
    <w:rsid w:val="00C60D9A"/>
    <w:rsid w:val="00C60FFC"/>
    <w:rsid w:val="00C610A0"/>
    <w:rsid w:val="00C61102"/>
    <w:rsid w:val="00C61661"/>
    <w:rsid w:val="00C61680"/>
    <w:rsid w:val="00C616E7"/>
    <w:rsid w:val="00C61ADE"/>
    <w:rsid w:val="00C61B84"/>
    <w:rsid w:val="00C61F81"/>
    <w:rsid w:val="00C622D9"/>
    <w:rsid w:val="00C627EE"/>
    <w:rsid w:val="00C62D69"/>
    <w:rsid w:val="00C630E8"/>
    <w:rsid w:val="00C63197"/>
    <w:rsid w:val="00C631EA"/>
    <w:rsid w:val="00C6334C"/>
    <w:rsid w:val="00C63434"/>
    <w:rsid w:val="00C636CE"/>
    <w:rsid w:val="00C63A90"/>
    <w:rsid w:val="00C63BA0"/>
    <w:rsid w:val="00C63BE6"/>
    <w:rsid w:val="00C63D49"/>
    <w:rsid w:val="00C63D7D"/>
    <w:rsid w:val="00C63E5C"/>
    <w:rsid w:val="00C6417B"/>
    <w:rsid w:val="00C64490"/>
    <w:rsid w:val="00C64900"/>
    <w:rsid w:val="00C64961"/>
    <w:rsid w:val="00C64B2F"/>
    <w:rsid w:val="00C64C5A"/>
    <w:rsid w:val="00C65411"/>
    <w:rsid w:val="00C657CE"/>
    <w:rsid w:val="00C6582E"/>
    <w:rsid w:val="00C65A49"/>
    <w:rsid w:val="00C65ED1"/>
    <w:rsid w:val="00C6602E"/>
    <w:rsid w:val="00C6613D"/>
    <w:rsid w:val="00C66361"/>
    <w:rsid w:val="00C66515"/>
    <w:rsid w:val="00C66563"/>
    <w:rsid w:val="00C666BF"/>
    <w:rsid w:val="00C669AD"/>
    <w:rsid w:val="00C66B5A"/>
    <w:rsid w:val="00C66DE3"/>
    <w:rsid w:val="00C66EA2"/>
    <w:rsid w:val="00C671BE"/>
    <w:rsid w:val="00C671E6"/>
    <w:rsid w:val="00C672EC"/>
    <w:rsid w:val="00C6758D"/>
    <w:rsid w:val="00C6764A"/>
    <w:rsid w:val="00C6797A"/>
    <w:rsid w:val="00C67B82"/>
    <w:rsid w:val="00C67CFF"/>
    <w:rsid w:val="00C67E9C"/>
    <w:rsid w:val="00C67ED2"/>
    <w:rsid w:val="00C706AB"/>
    <w:rsid w:val="00C706FB"/>
    <w:rsid w:val="00C70BBE"/>
    <w:rsid w:val="00C70EE8"/>
    <w:rsid w:val="00C70F7A"/>
    <w:rsid w:val="00C71168"/>
    <w:rsid w:val="00C7134A"/>
    <w:rsid w:val="00C71659"/>
    <w:rsid w:val="00C717A0"/>
    <w:rsid w:val="00C71C77"/>
    <w:rsid w:val="00C7245A"/>
    <w:rsid w:val="00C72AA6"/>
    <w:rsid w:val="00C72F84"/>
    <w:rsid w:val="00C73058"/>
    <w:rsid w:val="00C731E9"/>
    <w:rsid w:val="00C732BD"/>
    <w:rsid w:val="00C732FE"/>
    <w:rsid w:val="00C733D2"/>
    <w:rsid w:val="00C733EF"/>
    <w:rsid w:val="00C73593"/>
    <w:rsid w:val="00C7399E"/>
    <w:rsid w:val="00C739CB"/>
    <w:rsid w:val="00C73D01"/>
    <w:rsid w:val="00C73E75"/>
    <w:rsid w:val="00C73EC1"/>
    <w:rsid w:val="00C73F4C"/>
    <w:rsid w:val="00C7401E"/>
    <w:rsid w:val="00C74469"/>
    <w:rsid w:val="00C746B4"/>
    <w:rsid w:val="00C747A1"/>
    <w:rsid w:val="00C74809"/>
    <w:rsid w:val="00C74867"/>
    <w:rsid w:val="00C74AC8"/>
    <w:rsid w:val="00C752E3"/>
    <w:rsid w:val="00C752FB"/>
    <w:rsid w:val="00C7542F"/>
    <w:rsid w:val="00C75841"/>
    <w:rsid w:val="00C75AE1"/>
    <w:rsid w:val="00C75D99"/>
    <w:rsid w:val="00C75E18"/>
    <w:rsid w:val="00C75EE5"/>
    <w:rsid w:val="00C75FDC"/>
    <w:rsid w:val="00C7613E"/>
    <w:rsid w:val="00C7651F"/>
    <w:rsid w:val="00C765E9"/>
    <w:rsid w:val="00C76696"/>
    <w:rsid w:val="00C7672E"/>
    <w:rsid w:val="00C76872"/>
    <w:rsid w:val="00C768AF"/>
    <w:rsid w:val="00C76ACA"/>
    <w:rsid w:val="00C76CFA"/>
    <w:rsid w:val="00C76D42"/>
    <w:rsid w:val="00C77146"/>
    <w:rsid w:val="00C77357"/>
    <w:rsid w:val="00C773B4"/>
    <w:rsid w:val="00C776F8"/>
    <w:rsid w:val="00C77774"/>
    <w:rsid w:val="00C77BC2"/>
    <w:rsid w:val="00C77CAA"/>
    <w:rsid w:val="00C77CC1"/>
    <w:rsid w:val="00C77D5A"/>
    <w:rsid w:val="00C80309"/>
    <w:rsid w:val="00C80310"/>
    <w:rsid w:val="00C803F4"/>
    <w:rsid w:val="00C80433"/>
    <w:rsid w:val="00C806A0"/>
    <w:rsid w:val="00C80729"/>
    <w:rsid w:val="00C807C1"/>
    <w:rsid w:val="00C80946"/>
    <w:rsid w:val="00C80B8D"/>
    <w:rsid w:val="00C80CFF"/>
    <w:rsid w:val="00C80E40"/>
    <w:rsid w:val="00C80EAF"/>
    <w:rsid w:val="00C8105C"/>
    <w:rsid w:val="00C81082"/>
    <w:rsid w:val="00C810A9"/>
    <w:rsid w:val="00C811DF"/>
    <w:rsid w:val="00C81283"/>
    <w:rsid w:val="00C813FE"/>
    <w:rsid w:val="00C81AC7"/>
    <w:rsid w:val="00C81BD9"/>
    <w:rsid w:val="00C81CC1"/>
    <w:rsid w:val="00C81E16"/>
    <w:rsid w:val="00C82141"/>
    <w:rsid w:val="00C824E9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B34"/>
    <w:rsid w:val="00C83FDD"/>
    <w:rsid w:val="00C840A1"/>
    <w:rsid w:val="00C84285"/>
    <w:rsid w:val="00C8447B"/>
    <w:rsid w:val="00C8451C"/>
    <w:rsid w:val="00C84638"/>
    <w:rsid w:val="00C84C60"/>
    <w:rsid w:val="00C84FCE"/>
    <w:rsid w:val="00C850D5"/>
    <w:rsid w:val="00C853B2"/>
    <w:rsid w:val="00C854C5"/>
    <w:rsid w:val="00C85503"/>
    <w:rsid w:val="00C856C9"/>
    <w:rsid w:val="00C8595E"/>
    <w:rsid w:val="00C85B18"/>
    <w:rsid w:val="00C861AE"/>
    <w:rsid w:val="00C862C2"/>
    <w:rsid w:val="00C862D9"/>
    <w:rsid w:val="00C869BB"/>
    <w:rsid w:val="00C869F4"/>
    <w:rsid w:val="00C86A46"/>
    <w:rsid w:val="00C870E9"/>
    <w:rsid w:val="00C87195"/>
    <w:rsid w:val="00C876A8"/>
    <w:rsid w:val="00C879D0"/>
    <w:rsid w:val="00C87A27"/>
    <w:rsid w:val="00C87AD4"/>
    <w:rsid w:val="00C87FF4"/>
    <w:rsid w:val="00C90020"/>
    <w:rsid w:val="00C9052D"/>
    <w:rsid w:val="00C9058B"/>
    <w:rsid w:val="00C905D4"/>
    <w:rsid w:val="00C906DC"/>
    <w:rsid w:val="00C90829"/>
    <w:rsid w:val="00C90A66"/>
    <w:rsid w:val="00C90B75"/>
    <w:rsid w:val="00C90BDF"/>
    <w:rsid w:val="00C90CD8"/>
    <w:rsid w:val="00C90E06"/>
    <w:rsid w:val="00C9187D"/>
    <w:rsid w:val="00C918B8"/>
    <w:rsid w:val="00C91BEE"/>
    <w:rsid w:val="00C91D65"/>
    <w:rsid w:val="00C91DCF"/>
    <w:rsid w:val="00C92189"/>
    <w:rsid w:val="00C92420"/>
    <w:rsid w:val="00C9242F"/>
    <w:rsid w:val="00C9246C"/>
    <w:rsid w:val="00C9260F"/>
    <w:rsid w:val="00C926C4"/>
    <w:rsid w:val="00C926EE"/>
    <w:rsid w:val="00C9277A"/>
    <w:rsid w:val="00C92989"/>
    <w:rsid w:val="00C92DB9"/>
    <w:rsid w:val="00C92E3B"/>
    <w:rsid w:val="00C92F86"/>
    <w:rsid w:val="00C92FFD"/>
    <w:rsid w:val="00C930A4"/>
    <w:rsid w:val="00C9330D"/>
    <w:rsid w:val="00C93380"/>
    <w:rsid w:val="00C934CC"/>
    <w:rsid w:val="00C93537"/>
    <w:rsid w:val="00C93857"/>
    <w:rsid w:val="00C938C0"/>
    <w:rsid w:val="00C93BD8"/>
    <w:rsid w:val="00C93C70"/>
    <w:rsid w:val="00C93C9D"/>
    <w:rsid w:val="00C93FB5"/>
    <w:rsid w:val="00C943ED"/>
    <w:rsid w:val="00C94645"/>
    <w:rsid w:val="00C94977"/>
    <w:rsid w:val="00C94A0C"/>
    <w:rsid w:val="00C94A8F"/>
    <w:rsid w:val="00C94C4C"/>
    <w:rsid w:val="00C94DE1"/>
    <w:rsid w:val="00C951D9"/>
    <w:rsid w:val="00C9528C"/>
    <w:rsid w:val="00C95590"/>
    <w:rsid w:val="00C95B33"/>
    <w:rsid w:val="00C95D0D"/>
    <w:rsid w:val="00C95FB2"/>
    <w:rsid w:val="00C95FB3"/>
    <w:rsid w:val="00C96098"/>
    <w:rsid w:val="00C9610E"/>
    <w:rsid w:val="00C961A7"/>
    <w:rsid w:val="00C96430"/>
    <w:rsid w:val="00C9648C"/>
    <w:rsid w:val="00C964F9"/>
    <w:rsid w:val="00C96822"/>
    <w:rsid w:val="00C9686F"/>
    <w:rsid w:val="00C9690B"/>
    <w:rsid w:val="00C9715C"/>
    <w:rsid w:val="00C9715E"/>
    <w:rsid w:val="00C97259"/>
    <w:rsid w:val="00C97435"/>
    <w:rsid w:val="00C975AA"/>
    <w:rsid w:val="00C9777E"/>
    <w:rsid w:val="00C977EC"/>
    <w:rsid w:val="00C97B75"/>
    <w:rsid w:val="00C97C56"/>
    <w:rsid w:val="00C97C99"/>
    <w:rsid w:val="00C97E91"/>
    <w:rsid w:val="00CA0136"/>
    <w:rsid w:val="00CA01DE"/>
    <w:rsid w:val="00CA020D"/>
    <w:rsid w:val="00CA04B3"/>
    <w:rsid w:val="00CA06CD"/>
    <w:rsid w:val="00CA07A2"/>
    <w:rsid w:val="00CA07D1"/>
    <w:rsid w:val="00CA07E8"/>
    <w:rsid w:val="00CA0AC2"/>
    <w:rsid w:val="00CA0BBE"/>
    <w:rsid w:val="00CA0EE4"/>
    <w:rsid w:val="00CA11A6"/>
    <w:rsid w:val="00CA1381"/>
    <w:rsid w:val="00CA1414"/>
    <w:rsid w:val="00CA1501"/>
    <w:rsid w:val="00CA16B4"/>
    <w:rsid w:val="00CA181A"/>
    <w:rsid w:val="00CA1883"/>
    <w:rsid w:val="00CA1887"/>
    <w:rsid w:val="00CA1B1E"/>
    <w:rsid w:val="00CA1B40"/>
    <w:rsid w:val="00CA1D3B"/>
    <w:rsid w:val="00CA1EB2"/>
    <w:rsid w:val="00CA1EC9"/>
    <w:rsid w:val="00CA2056"/>
    <w:rsid w:val="00CA2554"/>
    <w:rsid w:val="00CA25A6"/>
    <w:rsid w:val="00CA29B6"/>
    <w:rsid w:val="00CA2A27"/>
    <w:rsid w:val="00CA2D97"/>
    <w:rsid w:val="00CA2DD0"/>
    <w:rsid w:val="00CA2E4B"/>
    <w:rsid w:val="00CA3176"/>
    <w:rsid w:val="00CA335E"/>
    <w:rsid w:val="00CA33C8"/>
    <w:rsid w:val="00CA347E"/>
    <w:rsid w:val="00CA35AE"/>
    <w:rsid w:val="00CA3AD9"/>
    <w:rsid w:val="00CA3DBB"/>
    <w:rsid w:val="00CA3FC7"/>
    <w:rsid w:val="00CA40F5"/>
    <w:rsid w:val="00CA4132"/>
    <w:rsid w:val="00CA4272"/>
    <w:rsid w:val="00CA452D"/>
    <w:rsid w:val="00CA4825"/>
    <w:rsid w:val="00CA49DE"/>
    <w:rsid w:val="00CA4AE8"/>
    <w:rsid w:val="00CA4AFA"/>
    <w:rsid w:val="00CA4CB3"/>
    <w:rsid w:val="00CA52CD"/>
    <w:rsid w:val="00CA52FC"/>
    <w:rsid w:val="00CA535A"/>
    <w:rsid w:val="00CA537F"/>
    <w:rsid w:val="00CA5502"/>
    <w:rsid w:val="00CA5638"/>
    <w:rsid w:val="00CA56BC"/>
    <w:rsid w:val="00CA5AEB"/>
    <w:rsid w:val="00CA5BB1"/>
    <w:rsid w:val="00CA5BDA"/>
    <w:rsid w:val="00CA5C0B"/>
    <w:rsid w:val="00CA5E83"/>
    <w:rsid w:val="00CA5F25"/>
    <w:rsid w:val="00CA6717"/>
    <w:rsid w:val="00CA6837"/>
    <w:rsid w:val="00CA689B"/>
    <w:rsid w:val="00CA6B93"/>
    <w:rsid w:val="00CA6BBB"/>
    <w:rsid w:val="00CA6EA0"/>
    <w:rsid w:val="00CA6EFB"/>
    <w:rsid w:val="00CA71CD"/>
    <w:rsid w:val="00CA7281"/>
    <w:rsid w:val="00CA728B"/>
    <w:rsid w:val="00CA73C1"/>
    <w:rsid w:val="00CA76A0"/>
    <w:rsid w:val="00CA7908"/>
    <w:rsid w:val="00CA7DE4"/>
    <w:rsid w:val="00CA7F5B"/>
    <w:rsid w:val="00CB0783"/>
    <w:rsid w:val="00CB07AA"/>
    <w:rsid w:val="00CB09A8"/>
    <w:rsid w:val="00CB09E5"/>
    <w:rsid w:val="00CB0AD3"/>
    <w:rsid w:val="00CB0B47"/>
    <w:rsid w:val="00CB0B9B"/>
    <w:rsid w:val="00CB0FC5"/>
    <w:rsid w:val="00CB1042"/>
    <w:rsid w:val="00CB10BF"/>
    <w:rsid w:val="00CB1592"/>
    <w:rsid w:val="00CB1730"/>
    <w:rsid w:val="00CB1ECE"/>
    <w:rsid w:val="00CB22C2"/>
    <w:rsid w:val="00CB24D0"/>
    <w:rsid w:val="00CB27B4"/>
    <w:rsid w:val="00CB2816"/>
    <w:rsid w:val="00CB2893"/>
    <w:rsid w:val="00CB298C"/>
    <w:rsid w:val="00CB29E2"/>
    <w:rsid w:val="00CB2A0C"/>
    <w:rsid w:val="00CB2D2D"/>
    <w:rsid w:val="00CB2E23"/>
    <w:rsid w:val="00CB2F38"/>
    <w:rsid w:val="00CB2F91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3CAA"/>
    <w:rsid w:val="00CB429F"/>
    <w:rsid w:val="00CB490A"/>
    <w:rsid w:val="00CB4AB8"/>
    <w:rsid w:val="00CB5001"/>
    <w:rsid w:val="00CB5040"/>
    <w:rsid w:val="00CB509B"/>
    <w:rsid w:val="00CB51A6"/>
    <w:rsid w:val="00CB5340"/>
    <w:rsid w:val="00CB5426"/>
    <w:rsid w:val="00CB54B3"/>
    <w:rsid w:val="00CB5711"/>
    <w:rsid w:val="00CB5922"/>
    <w:rsid w:val="00CB5AB2"/>
    <w:rsid w:val="00CB6085"/>
    <w:rsid w:val="00CB6350"/>
    <w:rsid w:val="00CB64E9"/>
    <w:rsid w:val="00CB68C1"/>
    <w:rsid w:val="00CB6A57"/>
    <w:rsid w:val="00CB6DA1"/>
    <w:rsid w:val="00CB6FB4"/>
    <w:rsid w:val="00CB742F"/>
    <w:rsid w:val="00CB748D"/>
    <w:rsid w:val="00CB75A0"/>
    <w:rsid w:val="00CB76CC"/>
    <w:rsid w:val="00CB7CE8"/>
    <w:rsid w:val="00CB7D2F"/>
    <w:rsid w:val="00CB7D58"/>
    <w:rsid w:val="00CB7E6F"/>
    <w:rsid w:val="00CB7F6C"/>
    <w:rsid w:val="00CC0254"/>
    <w:rsid w:val="00CC0431"/>
    <w:rsid w:val="00CC0487"/>
    <w:rsid w:val="00CC05F4"/>
    <w:rsid w:val="00CC06DD"/>
    <w:rsid w:val="00CC0A05"/>
    <w:rsid w:val="00CC0AB4"/>
    <w:rsid w:val="00CC0BCE"/>
    <w:rsid w:val="00CC0D70"/>
    <w:rsid w:val="00CC0DB6"/>
    <w:rsid w:val="00CC0E87"/>
    <w:rsid w:val="00CC11AE"/>
    <w:rsid w:val="00CC14A1"/>
    <w:rsid w:val="00CC1562"/>
    <w:rsid w:val="00CC1602"/>
    <w:rsid w:val="00CC1AA0"/>
    <w:rsid w:val="00CC1B30"/>
    <w:rsid w:val="00CC1E75"/>
    <w:rsid w:val="00CC1F9C"/>
    <w:rsid w:val="00CC1FD4"/>
    <w:rsid w:val="00CC1FD8"/>
    <w:rsid w:val="00CC2147"/>
    <w:rsid w:val="00CC250A"/>
    <w:rsid w:val="00CC2539"/>
    <w:rsid w:val="00CC285D"/>
    <w:rsid w:val="00CC2C8F"/>
    <w:rsid w:val="00CC316A"/>
    <w:rsid w:val="00CC319F"/>
    <w:rsid w:val="00CC31F0"/>
    <w:rsid w:val="00CC354E"/>
    <w:rsid w:val="00CC3765"/>
    <w:rsid w:val="00CC3A6E"/>
    <w:rsid w:val="00CC3BC2"/>
    <w:rsid w:val="00CC3C31"/>
    <w:rsid w:val="00CC3CFE"/>
    <w:rsid w:val="00CC3E74"/>
    <w:rsid w:val="00CC412A"/>
    <w:rsid w:val="00CC428A"/>
    <w:rsid w:val="00CC46C3"/>
    <w:rsid w:val="00CC48A4"/>
    <w:rsid w:val="00CC4AA5"/>
    <w:rsid w:val="00CC4B35"/>
    <w:rsid w:val="00CC4C34"/>
    <w:rsid w:val="00CC4FBC"/>
    <w:rsid w:val="00CC55F1"/>
    <w:rsid w:val="00CC583C"/>
    <w:rsid w:val="00CC5A40"/>
    <w:rsid w:val="00CC5E72"/>
    <w:rsid w:val="00CC5F81"/>
    <w:rsid w:val="00CC6065"/>
    <w:rsid w:val="00CC62C9"/>
    <w:rsid w:val="00CC6385"/>
    <w:rsid w:val="00CC64F0"/>
    <w:rsid w:val="00CC6502"/>
    <w:rsid w:val="00CC6686"/>
    <w:rsid w:val="00CC6792"/>
    <w:rsid w:val="00CC68E0"/>
    <w:rsid w:val="00CC6BDB"/>
    <w:rsid w:val="00CC6C53"/>
    <w:rsid w:val="00CC6D2F"/>
    <w:rsid w:val="00CC6DDA"/>
    <w:rsid w:val="00CC6E08"/>
    <w:rsid w:val="00CC6ECA"/>
    <w:rsid w:val="00CC7032"/>
    <w:rsid w:val="00CC7123"/>
    <w:rsid w:val="00CC715C"/>
    <w:rsid w:val="00CC7255"/>
    <w:rsid w:val="00CC7456"/>
    <w:rsid w:val="00CC78B2"/>
    <w:rsid w:val="00CC7970"/>
    <w:rsid w:val="00CD0079"/>
    <w:rsid w:val="00CD022C"/>
    <w:rsid w:val="00CD04A7"/>
    <w:rsid w:val="00CD05B3"/>
    <w:rsid w:val="00CD05E5"/>
    <w:rsid w:val="00CD07D7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D50"/>
    <w:rsid w:val="00CD1E02"/>
    <w:rsid w:val="00CD1FCE"/>
    <w:rsid w:val="00CD24F6"/>
    <w:rsid w:val="00CD263B"/>
    <w:rsid w:val="00CD2781"/>
    <w:rsid w:val="00CD2819"/>
    <w:rsid w:val="00CD2AB6"/>
    <w:rsid w:val="00CD2B8D"/>
    <w:rsid w:val="00CD2C12"/>
    <w:rsid w:val="00CD2CEA"/>
    <w:rsid w:val="00CD2EE4"/>
    <w:rsid w:val="00CD3012"/>
    <w:rsid w:val="00CD325F"/>
    <w:rsid w:val="00CD32A9"/>
    <w:rsid w:val="00CD32E4"/>
    <w:rsid w:val="00CD33BA"/>
    <w:rsid w:val="00CD38F3"/>
    <w:rsid w:val="00CD3960"/>
    <w:rsid w:val="00CD3A61"/>
    <w:rsid w:val="00CD3C3E"/>
    <w:rsid w:val="00CD3D13"/>
    <w:rsid w:val="00CD3E06"/>
    <w:rsid w:val="00CD3F4E"/>
    <w:rsid w:val="00CD4082"/>
    <w:rsid w:val="00CD42D6"/>
    <w:rsid w:val="00CD43BF"/>
    <w:rsid w:val="00CD4B6F"/>
    <w:rsid w:val="00CD4BDE"/>
    <w:rsid w:val="00CD4EEB"/>
    <w:rsid w:val="00CD4F17"/>
    <w:rsid w:val="00CD4F20"/>
    <w:rsid w:val="00CD4F3D"/>
    <w:rsid w:val="00CD4FA9"/>
    <w:rsid w:val="00CD53CC"/>
    <w:rsid w:val="00CD59B7"/>
    <w:rsid w:val="00CD59C8"/>
    <w:rsid w:val="00CD5A71"/>
    <w:rsid w:val="00CD5E4E"/>
    <w:rsid w:val="00CD5EA5"/>
    <w:rsid w:val="00CD5F78"/>
    <w:rsid w:val="00CD6193"/>
    <w:rsid w:val="00CD61C6"/>
    <w:rsid w:val="00CD6248"/>
    <w:rsid w:val="00CD6328"/>
    <w:rsid w:val="00CD6A5C"/>
    <w:rsid w:val="00CD6F3D"/>
    <w:rsid w:val="00CD70EE"/>
    <w:rsid w:val="00CD717A"/>
    <w:rsid w:val="00CD74F4"/>
    <w:rsid w:val="00CD79D2"/>
    <w:rsid w:val="00CD7A12"/>
    <w:rsid w:val="00CD7D45"/>
    <w:rsid w:val="00CD7D47"/>
    <w:rsid w:val="00CE015D"/>
    <w:rsid w:val="00CE044C"/>
    <w:rsid w:val="00CE08C0"/>
    <w:rsid w:val="00CE091A"/>
    <w:rsid w:val="00CE0974"/>
    <w:rsid w:val="00CE09A0"/>
    <w:rsid w:val="00CE0ABB"/>
    <w:rsid w:val="00CE0B57"/>
    <w:rsid w:val="00CE0BA0"/>
    <w:rsid w:val="00CE0D8A"/>
    <w:rsid w:val="00CE1036"/>
    <w:rsid w:val="00CE107C"/>
    <w:rsid w:val="00CE108F"/>
    <w:rsid w:val="00CE1607"/>
    <w:rsid w:val="00CE1AE2"/>
    <w:rsid w:val="00CE22AC"/>
    <w:rsid w:val="00CE2380"/>
    <w:rsid w:val="00CE24C2"/>
    <w:rsid w:val="00CE268B"/>
    <w:rsid w:val="00CE2958"/>
    <w:rsid w:val="00CE29A0"/>
    <w:rsid w:val="00CE29E2"/>
    <w:rsid w:val="00CE2FF2"/>
    <w:rsid w:val="00CE3A94"/>
    <w:rsid w:val="00CE3CAF"/>
    <w:rsid w:val="00CE3F07"/>
    <w:rsid w:val="00CE3F93"/>
    <w:rsid w:val="00CE3FD4"/>
    <w:rsid w:val="00CE41BA"/>
    <w:rsid w:val="00CE47D0"/>
    <w:rsid w:val="00CE47D8"/>
    <w:rsid w:val="00CE4B2B"/>
    <w:rsid w:val="00CE4BD6"/>
    <w:rsid w:val="00CE4C6D"/>
    <w:rsid w:val="00CE4EA3"/>
    <w:rsid w:val="00CE534B"/>
    <w:rsid w:val="00CE5431"/>
    <w:rsid w:val="00CE549D"/>
    <w:rsid w:val="00CE572A"/>
    <w:rsid w:val="00CE58FE"/>
    <w:rsid w:val="00CE5938"/>
    <w:rsid w:val="00CE59C6"/>
    <w:rsid w:val="00CE5F26"/>
    <w:rsid w:val="00CE6225"/>
    <w:rsid w:val="00CE628F"/>
    <w:rsid w:val="00CE6830"/>
    <w:rsid w:val="00CE684A"/>
    <w:rsid w:val="00CE6A53"/>
    <w:rsid w:val="00CE6C3C"/>
    <w:rsid w:val="00CE6D39"/>
    <w:rsid w:val="00CE6DD6"/>
    <w:rsid w:val="00CE7320"/>
    <w:rsid w:val="00CE73EA"/>
    <w:rsid w:val="00CE7713"/>
    <w:rsid w:val="00CE7B1E"/>
    <w:rsid w:val="00CE7C02"/>
    <w:rsid w:val="00CE7C84"/>
    <w:rsid w:val="00CE7F61"/>
    <w:rsid w:val="00CF0067"/>
    <w:rsid w:val="00CF028B"/>
    <w:rsid w:val="00CF02BF"/>
    <w:rsid w:val="00CF04B0"/>
    <w:rsid w:val="00CF07AA"/>
    <w:rsid w:val="00CF0D81"/>
    <w:rsid w:val="00CF0F5C"/>
    <w:rsid w:val="00CF111F"/>
    <w:rsid w:val="00CF12D2"/>
    <w:rsid w:val="00CF15CA"/>
    <w:rsid w:val="00CF16C7"/>
    <w:rsid w:val="00CF1E1C"/>
    <w:rsid w:val="00CF1F77"/>
    <w:rsid w:val="00CF1FDD"/>
    <w:rsid w:val="00CF212B"/>
    <w:rsid w:val="00CF2157"/>
    <w:rsid w:val="00CF228E"/>
    <w:rsid w:val="00CF22DD"/>
    <w:rsid w:val="00CF2758"/>
    <w:rsid w:val="00CF2863"/>
    <w:rsid w:val="00CF2BB1"/>
    <w:rsid w:val="00CF2CC3"/>
    <w:rsid w:val="00CF2F83"/>
    <w:rsid w:val="00CF2FAF"/>
    <w:rsid w:val="00CF31D2"/>
    <w:rsid w:val="00CF329F"/>
    <w:rsid w:val="00CF32EF"/>
    <w:rsid w:val="00CF350F"/>
    <w:rsid w:val="00CF3591"/>
    <w:rsid w:val="00CF395B"/>
    <w:rsid w:val="00CF4658"/>
    <w:rsid w:val="00CF48B6"/>
    <w:rsid w:val="00CF4E6C"/>
    <w:rsid w:val="00CF505F"/>
    <w:rsid w:val="00CF5327"/>
    <w:rsid w:val="00CF55BE"/>
    <w:rsid w:val="00CF563D"/>
    <w:rsid w:val="00CF631F"/>
    <w:rsid w:val="00CF64D1"/>
    <w:rsid w:val="00CF6641"/>
    <w:rsid w:val="00CF6826"/>
    <w:rsid w:val="00CF6A50"/>
    <w:rsid w:val="00CF6BF7"/>
    <w:rsid w:val="00CF6CE5"/>
    <w:rsid w:val="00CF6D12"/>
    <w:rsid w:val="00CF6D31"/>
    <w:rsid w:val="00CF6E82"/>
    <w:rsid w:val="00CF7053"/>
    <w:rsid w:val="00CF7241"/>
    <w:rsid w:val="00CF7276"/>
    <w:rsid w:val="00CF7390"/>
    <w:rsid w:val="00CF760F"/>
    <w:rsid w:val="00CF7939"/>
    <w:rsid w:val="00CF7A45"/>
    <w:rsid w:val="00CF7B96"/>
    <w:rsid w:val="00CF7CAF"/>
    <w:rsid w:val="00CF7E73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75D"/>
    <w:rsid w:val="00D02BC0"/>
    <w:rsid w:val="00D02C0F"/>
    <w:rsid w:val="00D02CC8"/>
    <w:rsid w:val="00D03161"/>
    <w:rsid w:val="00D031FC"/>
    <w:rsid w:val="00D032CB"/>
    <w:rsid w:val="00D033A5"/>
    <w:rsid w:val="00D03498"/>
    <w:rsid w:val="00D03562"/>
    <w:rsid w:val="00D03A32"/>
    <w:rsid w:val="00D03B4E"/>
    <w:rsid w:val="00D04120"/>
    <w:rsid w:val="00D041E5"/>
    <w:rsid w:val="00D04407"/>
    <w:rsid w:val="00D0464A"/>
    <w:rsid w:val="00D047B7"/>
    <w:rsid w:val="00D048C0"/>
    <w:rsid w:val="00D04A4E"/>
    <w:rsid w:val="00D04A82"/>
    <w:rsid w:val="00D04BA3"/>
    <w:rsid w:val="00D04CEA"/>
    <w:rsid w:val="00D04DBF"/>
    <w:rsid w:val="00D04F54"/>
    <w:rsid w:val="00D05062"/>
    <w:rsid w:val="00D050B1"/>
    <w:rsid w:val="00D051DD"/>
    <w:rsid w:val="00D051E8"/>
    <w:rsid w:val="00D05937"/>
    <w:rsid w:val="00D059D0"/>
    <w:rsid w:val="00D05B46"/>
    <w:rsid w:val="00D05D45"/>
    <w:rsid w:val="00D05D82"/>
    <w:rsid w:val="00D0662F"/>
    <w:rsid w:val="00D0671C"/>
    <w:rsid w:val="00D068AB"/>
    <w:rsid w:val="00D06C04"/>
    <w:rsid w:val="00D07046"/>
    <w:rsid w:val="00D070A4"/>
    <w:rsid w:val="00D07497"/>
    <w:rsid w:val="00D076B0"/>
    <w:rsid w:val="00D079C3"/>
    <w:rsid w:val="00D07ED5"/>
    <w:rsid w:val="00D07FC2"/>
    <w:rsid w:val="00D10088"/>
    <w:rsid w:val="00D10228"/>
    <w:rsid w:val="00D10230"/>
    <w:rsid w:val="00D1027C"/>
    <w:rsid w:val="00D1064F"/>
    <w:rsid w:val="00D108F7"/>
    <w:rsid w:val="00D10918"/>
    <w:rsid w:val="00D109A0"/>
    <w:rsid w:val="00D10D68"/>
    <w:rsid w:val="00D11244"/>
    <w:rsid w:val="00D112B8"/>
    <w:rsid w:val="00D11384"/>
    <w:rsid w:val="00D113A3"/>
    <w:rsid w:val="00D1153C"/>
    <w:rsid w:val="00D116EF"/>
    <w:rsid w:val="00D11B7A"/>
    <w:rsid w:val="00D11D10"/>
    <w:rsid w:val="00D11E79"/>
    <w:rsid w:val="00D1225A"/>
    <w:rsid w:val="00D12517"/>
    <w:rsid w:val="00D126F0"/>
    <w:rsid w:val="00D1288B"/>
    <w:rsid w:val="00D12AA9"/>
    <w:rsid w:val="00D13007"/>
    <w:rsid w:val="00D130FD"/>
    <w:rsid w:val="00D1340F"/>
    <w:rsid w:val="00D13439"/>
    <w:rsid w:val="00D134B0"/>
    <w:rsid w:val="00D1390E"/>
    <w:rsid w:val="00D139C1"/>
    <w:rsid w:val="00D13A44"/>
    <w:rsid w:val="00D13C62"/>
    <w:rsid w:val="00D13FB2"/>
    <w:rsid w:val="00D14247"/>
    <w:rsid w:val="00D14416"/>
    <w:rsid w:val="00D1499A"/>
    <w:rsid w:val="00D14CA2"/>
    <w:rsid w:val="00D14CE4"/>
    <w:rsid w:val="00D14D8A"/>
    <w:rsid w:val="00D14E56"/>
    <w:rsid w:val="00D1505E"/>
    <w:rsid w:val="00D15209"/>
    <w:rsid w:val="00D1521A"/>
    <w:rsid w:val="00D1534B"/>
    <w:rsid w:val="00D15697"/>
    <w:rsid w:val="00D156EA"/>
    <w:rsid w:val="00D1572D"/>
    <w:rsid w:val="00D15B3E"/>
    <w:rsid w:val="00D15E0F"/>
    <w:rsid w:val="00D1622B"/>
    <w:rsid w:val="00D162D3"/>
    <w:rsid w:val="00D16D4F"/>
    <w:rsid w:val="00D16D74"/>
    <w:rsid w:val="00D16F9C"/>
    <w:rsid w:val="00D1713B"/>
    <w:rsid w:val="00D172C8"/>
    <w:rsid w:val="00D17521"/>
    <w:rsid w:val="00D1752B"/>
    <w:rsid w:val="00D176EE"/>
    <w:rsid w:val="00D17AF1"/>
    <w:rsid w:val="00D17D35"/>
    <w:rsid w:val="00D17EDD"/>
    <w:rsid w:val="00D17F7B"/>
    <w:rsid w:val="00D203C0"/>
    <w:rsid w:val="00D203D4"/>
    <w:rsid w:val="00D20529"/>
    <w:rsid w:val="00D2088F"/>
    <w:rsid w:val="00D2090A"/>
    <w:rsid w:val="00D21012"/>
    <w:rsid w:val="00D21077"/>
    <w:rsid w:val="00D21337"/>
    <w:rsid w:val="00D2225B"/>
    <w:rsid w:val="00D223BE"/>
    <w:rsid w:val="00D2250D"/>
    <w:rsid w:val="00D22954"/>
    <w:rsid w:val="00D231D5"/>
    <w:rsid w:val="00D23653"/>
    <w:rsid w:val="00D23763"/>
    <w:rsid w:val="00D23779"/>
    <w:rsid w:val="00D237F3"/>
    <w:rsid w:val="00D23A6C"/>
    <w:rsid w:val="00D23B37"/>
    <w:rsid w:val="00D23CD0"/>
    <w:rsid w:val="00D23EE6"/>
    <w:rsid w:val="00D23EF8"/>
    <w:rsid w:val="00D23FDF"/>
    <w:rsid w:val="00D24357"/>
    <w:rsid w:val="00D243BC"/>
    <w:rsid w:val="00D243FD"/>
    <w:rsid w:val="00D24408"/>
    <w:rsid w:val="00D2480E"/>
    <w:rsid w:val="00D24830"/>
    <w:rsid w:val="00D24876"/>
    <w:rsid w:val="00D2594A"/>
    <w:rsid w:val="00D25B0E"/>
    <w:rsid w:val="00D25B8C"/>
    <w:rsid w:val="00D25BFF"/>
    <w:rsid w:val="00D25E40"/>
    <w:rsid w:val="00D25ED2"/>
    <w:rsid w:val="00D25FCF"/>
    <w:rsid w:val="00D26246"/>
    <w:rsid w:val="00D2646A"/>
    <w:rsid w:val="00D26677"/>
    <w:rsid w:val="00D266A9"/>
    <w:rsid w:val="00D266FA"/>
    <w:rsid w:val="00D26862"/>
    <w:rsid w:val="00D26978"/>
    <w:rsid w:val="00D26B81"/>
    <w:rsid w:val="00D26E72"/>
    <w:rsid w:val="00D26EC8"/>
    <w:rsid w:val="00D26EE8"/>
    <w:rsid w:val="00D27125"/>
    <w:rsid w:val="00D271B5"/>
    <w:rsid w:val="00D271C0"/>
    <w:rsid w:val="00D27269"/>
    <w:rsid w:val="00D2741C"/>
    <w:rsid w:val="00D27907"/>
    <w:rsid w:val="00D279DB"/>
    <w:rsid w:val="00D27FC0"/>
    <w:rsid w:val="00D301A3"/>
    <w:rsid w:val="00D301C2"/>
    <w:rsid w:val="00D305C7"/>
    <w:rsid w:val="00D306E9"/>
    <w:rsid w:val="00D30A50"/>
    <w:rsid w:val="00D30CAB"/>
    <w:rsid w:val="00D30CCC"/>
    <w:rsid w:val="00D30E83"/>
    <w:rsid w:val="00D30FC1"/>
    <w:rsid w:val="00D3130C"/>
    <w:rsid w:val="00D314FF"/>
    <w:rsid w:val="00D319FC"/>
    <w:rsid w:val="00D31C91"/>
    <w:rsid w:val="00D31ECE"/>
    <w:rsid w:val="00D32059"/>
    <w:rsid w:val="00D32187"/>
    <w:rsid w:val="00D32406"/>
    <w:rsid w:val="00D32856"/>
    <w:rsid w:val="00D32E66"/>
    <w:rsid w:val="00D3302B"/>
    <w:rsid w:val="00D33094"/>
    <w:rsid w:val="00D33102"/>
    <w:rsid w:val="00D33126"/>
    <w:rsid w:val="00D332DA"/>
    <w:rsid w:val="00D3339C"/>
    <w:rsid w:val="00D336A3"/>
    <w:rsid w:val="00D33710"/>
    <w:rsid w:val="00D337B3"/>
    <w:rsid w:val="00D337CA"/>
    <w:rsid w:val="00D33EEA"/>
    <w:rsid w:val="00D341BC"/>
    <w:rsid w:val="00D34232"/>
    <w:rsid w:val="00D34436"/>
    <w:rsid w:val="00D34861"/>
    <w:rsid w:val="00D3497A"/>
    <w:rsid w:val="00D34B79"/>
    <w:rsid w:val="00D34BC2"/>
    <w:rsid w:val="00D34CC1"/>
    <w:rsid w:val="00D353FC"/>
    <w:rsid w:val="00D35D31"/>
    <w:rsid w:val="00D35F5C"/>
    <w:rsid w:val="00D3604E"/>
    <w:rsid w:val="00D361C3"/>
    <w:rsid w:val="00D36287"/>
    <w:rsid w:val="00D36411"/>
    <w:rsid w:val="00D36672"/>
    <w:rsid w:val="00D367D7"/>
    <w:rsid w:val="00D36F02"/>
    <w:rsid w:val="00D36F93"/>
    <w:rsid w:val="00D37424"/>
    <w:rsid w:val="00D37960"/>
    <w:rsid w:val="00D37EB9"/>
    <w:rsid w:val="00D400F3"/>
    <w:rsid w:val="00D401BD"/>
    <w:rsid w:val="00D401D1"/>
    <w:rsid w:val="00D40450"/>
    <w:rsid w:val="00D406E8"/>
    <w:rsid w:val="00D406E9"/>
    <w:rsid w:val="00D4081B"/>
    <w:rsid w:val="00D4082F"/>
    <w:rsid w:val="00D40C31"/>
    <w:rsid w:val="00D40C50"/>
    <w:rsid w:val="00D40DEC"/>
    <w:rsid w:val="00D40E25"/>
    <w:rsid w:val="00D4101A"/>
    <w:rsid w:val="00D41286"/>
    <w:rsid w:val="00D413B4"/>
    <w:rsid w:val="00D416B9"/>
    <w:rsid w:val="00D41809"/>
    <w:rsid w:val="00D418DD"/>
    <w:rsid w:val="00D41902"/>
    <w:rsid w:val="00D41BBF"/>
    <w:rsid w:val="00D421ED"/>
    <w:rsid w:val="00D4246F"/>
    <w:rsid w:val="00D424B6"/>
    <w:rsid w:val="00D430E7"/>
    <w:rsid w:val="00D434FB"/>
    <w:rsid w:val="00D43563"/>
    <w:rsid w:val="00D437AD"/>
    <w:rsid w:val="00D437BA"/>
    <w:rsid w:val="00D43861"/>
    <w:rsid w:val="00D43A2F"/>
    <w:rsid w:val="00D43C1E"/>
    <w:rsid w:val="00D43FEA"/>
    <w:rsid w:val="00D4407F"/>
    <w:rsid w:val="00D440BC"/>
    <w:rsid w:val="00D443D2"/>
    <w:rsid w:val="00D446C5"/>
    <w:rsid w:val="00D449D0"/>
    <w:rsid w:val="00D44B7B"/>
    <w:rsid w:val="00D44BAC"/>
    <w:rsid w:val="00D44C16"/>
    <w:rsid w:val="00D44C9E"/>
    <w:rsid w:val="00D45133"/>
    <w:rsid w:val="00D452F6"/>
    <w:rsid w:val="00D45522"/>
    <w:rsid w:val="00D4598D"/>
    <w:rsid w:val="00D45ABA"/>
    <w:rsid w:val="00D45C71"/>
    <w:rsid w:val="00D45DCC"/>
    <w:rsid w:val="00D4615D"/>
    <w:rsid w:val="00D4618D"/>
    <w:rsid w:val="00D461B4"/>
    <w:rsid w:val="00D46286"/>
    <w:rsid w:val="00D462FD"/>
    <w:rsid w:val="00D46689"/>
    <w:rsid w:val="00D46692"/>
    <w:rsid w:val="00D4670F"/>
    <w:rsid w:val="00D46977"/>
    <w:rsid w:val="00D46B05"/>
    <w:rsid w:val="00D46D4F"/>
    <w:rsid w:val="00D46EBC"/>
    <w:rsid w:val="00D46F81"/>
    <w:rsid w:val="00D47044"/>
    <w:rsid w:val="00D47499"/>
    <w:rsid w:val="00D47D72"/>
    <w:rsid w:val="00D47E11"/>
    <w:rsid w:val="00D47E4A"/>
    <w:rsid w:val="00D47E90"/>
    <w:rsid w:val="00D47FF6"/>
    <w:rsid w:val="00D500DF"/>
    <w:rsid w:val="00D503D3"/>
    <w:rsid w:val="00D506EC"/>
    <w:rsid w:val="00D5080F"/>
    <w:rsid w:val="00D5084C"/>
    <w:rsid w:val="00D50859"/>
    <w:rsid w:val="00D509ED"/>
    <w:rsid w:val="00D50A46"/>
    <w:rsid w:val="00D50CBB"/>
    <w:rsid w:val="00D51091"/>
    <w:rsid w:val="00D51276"/>
    <w:rsid w:val="00D51381"/>
    <w:rsid w:val="00D5162C"/>
    <w:rsid w:val="00D5170E"/>
    <w:rsid w:val="00D51762"/>
    <w:rsid w:val="00D5178A"/>
    <w:rsid w:val="00D51BD4"/>
    <w:rsid w:val="00D51CA4"/>
    <w:rsid w:val="00D51E29"/>
    <w:rsid w:val="00D51EAB"/>
    <w:rsid w:val="00D5214B"/>
    <w:rsid w:val="00D52430"/>
    <w:rsid w:val="00D52436"/>
    <w:rsid w:val="00D524B1"/>
    <w:rsid w:val="00D52606"/>
    <w:rsid w:val="00D526C0"/>
    <w:rsid w:val="00D52A63"/>
    <w:rsid w:val="00D52BFA"/>
    <w:rsid w:val="00D532C7"/>
    <w:rsid w:val="00D5334D"/>
    <w:rsid w:val="00D535ED"/>
    <w:rsid w:val="00D5360F"/>
    <w:rsid w:val="00D53D97"/>
    <w:rsid w:val="00D5403A"/>
    <w:rsid w:val="00D54BBF"/>
    <w:rsid w:val="00D54DEB"/>
    <w:rsid w:val="00D5502A"/>
    <w:rsid w:val="00D55051"/>
    <w:rsid w:val="00D551D7"/>
    <w:rsid w:val="00D55294"/>
    <w:rsid w:val="00D552D4"/>
    <w:rsid w:val="00D5532A"/>
    <w:rsid w:val="00D55568"/>
    <w:rsid w:val="00D555B4"/>
    <w:rsid w:val="00D555EE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756"/>
    <w:rsid w:val="00D56912"/>
    <w:rsid w:val="00D569E2"/>
    <w:rsid w:val="00D56A81"/>
    <w:rsid w:val="00D56B2B"/>
    <w:rsid w:val="00D56BD5"/>
    <w:rsid w:val="00D56BE9"/>
    <w:rsid w:val="00D56DF6"/>
    <w:rsid w:val="00D570AE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3EF"/>
    <w:rsid w:val="00D605D4"/>
    <w:rsid w:val="00D6078F"/>
    <w:rsid w:val="00D607B0"/>
    <w:rsid w:val="00D60874"/>
    <w:rsid w:val="00D60B00"/>
    <w:rsid w:val="00D60B0D"/>
    <w:rsid w:val="00D60BFC"/>
    <w:rsid w:val="00D60C7D"/>
    <w:rsid w:val="00D60D27"/>
    <w:rsid w:val="00D61088"/>
    <w:rsid w:val="00D6119A"/>
    <w:rsid w:val="00D61241"/>
    <w:rsid w:val="00D6135C"/>
    <w:rsid w:val="00D61427"/>
    <w:rsid w:val="00D615FB"/>
    <w:rsid w:val="00D6163D"/>
    <w:rsid w:val="00D618F8"/>
    <w:rsid w:val="00D619B8"/>
    <w:rsid w:val="00D61CF7"/>
    <w:rsid w:val="00D625CE"/>
    <w:rsid w:val="00D626B2"/>
    <w:rsid w:val="00D6270E"/>
    <w:rsid w:val="00D627A2"/>
    <w:rsid w:val="00D627BA"/>
    <w:rsid w:val="00D628F7"/>
    <w:rsid w:val="00D62AD5"/>
    <w:rsid w:val="00D62C76"/>
    <w:rsid w:val="00D62E6B"/>
    <w:rsid w:val="00D62F13"/>
    <w:rsid w:val="00D63108"/>
    <w:rsid w:val="00D63113"/>
    <w:rsid w:val="00D63279"/>
    <w:rsid w:val="00D6361A"/>
    <w:rsid w:val="00D63690"/>
    <w:rsid w:val="00D639FF"/>
    <w:rsid w:val="00D63E46"/>
    <w:rsid w:val="00D64125"/>
    <w:rsid w:val="00D6446B"/>
    <w:rsid w:val="00D644BB"/>
    <w:rsid w:val="00D64742"/>
    <w:rsid w:val="00D647B8"/>
    <w:rsid w:val="00D64C31"/>
    <w:rsid w:val="00D64C79"/>
    <w:rsid w:val="00D64CDF"/>
    <w:rsid w:val="00D64D95"/>
    <w:rsid w:val="00D654A5"/>
    <w:rsid w:val="00D655D6"/>
    <w:rsid w:val="00D65797"/>
    <w:rsid w:val="00D657E5"/>
    <w:rsid w:val="00D658A8"/>
    <w:rsid w:val="00D65B3B"/>
    <w:rsid w:val="00D65DFC"/>
    <w:rsid w:val="00D65ED9"/>
    <w:rsid w:val="00D66037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1E6"/>
    <w:rsid w:val="00D70228"/>
    <w:rsid w:val="00D70371"/>
    <w:rsid w:val="00D705A0"/>
    <w:rsid w:val="00D705F7"/>
    <w:rsid w:val="00D70A49"/>
    <w:rsid w:val="00D70D07"/>
    <w:rsid w:val="00D70F00"/>
    <w:rsid w:val="00D7120D"/>
    <w:rsid w:val="00D71337"/>
    <w:rsid w:val="00D7140E"/>
    <w:rsid w:val="00D71742"/>
    <w:rsid w:val="00D717F9"/>
    <w:rsid w:val="00D71D85"/>
    <w:rsid w:val="00D72177"/>
    <w:rsid w:val="00D72AE0"/>
    <w:rsid w:val="00D72B1A"/>
    <w:rsid w:val="00D72B39"/>
    <w:rsid w:val="00D72D7A"/>
    <w:rsid w:val="00D72EEE"/>
    <w:rsid w:val="00D730FB"/>
    <w:rsid w:val="00D73879"/>
    <w:rsid w:val="00D73902"/>
    <w:rsid w:val="00D73986"/>
    <w:rsid w:val="00D73A2A"/>
    <w:rsid w:val="00D73B01"/>
    <w:rsid w:val="00D73B45"/>
    <w:rsid w:val="00D73C31"/>
    <w:rsid w:val="00D73CDE"/>
    <w:rsid w:val="00D73E60"/>
    <w:rsid w:val="00D73F60"/>
    <w:rsid w:val="00D74164"/>
    <w:rsid w:val="00D7441E"/>
    <w:rsid w:val="00D745C4"/>
    <w:rsid w:val="00D7461A"/>
    <w:rsid w:val="00D748CF"/>
    <w:rsid w:val="00D74AEC"/>
    <w:rsid w:val="00D74B3D"/>
    <w:rsid w:val="00D74FA3"/>
    <w:rsid w:val="00D7507D"/>
    <w:rsid w:val="00D750F8"/>
    <w:rsid w:val="00D751BA"/>
    <w:rsid w:val="00D753E7"/>
    <w:rsid w:val="00D7544A"/>
    <w:rsid w:val="00D754EA"/>
    <w:rsid w:val="00D756B9"/>
    <w:rsid w:val="00D75724"/>
    <w:rsid w:val="00D75BA8"/>
    <w:rsid w:val="00D75EBB"/>
    <w:rsid w:val="00D75EBC"/>
    <w:rsid w:val="00D75F06"/>
    <w:rsid w:val="00D75FF3"/>
    <w:rsid w:val="00D761E8"/>
    <w:rsid w:val="00D7622F"/>
    <w:rsid w:val="00D76235"/>
    <w:rsid w:val="00D76C08"/>
    <w:rsid w:val="00D76C68"/>
    <w:rsid w:val="00D76E1B"/>
    <w:rsid w:val="00D770EA"/>
    <w:rsid w:val="00D77122"/>
    <w:rsid w:val="00D7729E"/>
    <w:rsid w:val="00D77426"/>
    <w:rsid w:val="00D777ED"/>
    <w:rsid w:val="00D77970"/>
    <w:rsid w:val="00D77AB4"/>
    <w:rsid w:val="00D77C35"/>
    <w:rsid w:val="00D77DE8"/>
    <w:rsid w:val="00D77F96"/>
    <w:rsid w:val="00D77FBC"/>
    <w:rsid w:val="00D801A8"/>
    <w:rsid w:val="00D801C0"/>
    <w:rsid w:val="00D80452"/>
    <w:rsid w:val="00D804FC"/>
    <w:rsid w:val="00D808A9"/>
    <w:rsid w:val="00D808E4"/>
    <w:rsid w:val="00D80907"/>
    <w:rsid w:val="00D80B8D"/>
    <w:rsid w:val="00D813EC"/>
    <w:rsid w:val="00D81499"/>
    <w:rsid w:val="00D8155D"/>
    <w:rsid w:val="00D815EE"/>
    <w:rsid w:val="00D81979"/>
    <w:rsid w:val="00D8210E"/>
    <w:rsid w:val="00D8216C"/>
    <w:rsid w:val="00D825E8"/>
    <w:rsid w:val="00D826F3"/>
    <w:rsid w:val="00D82722"/>
    <w:rsid w:val="00D8273F"/>
    <w:rsid w:val="00D829CA"/>
    <w:rsid w:val="00D82A69"/>
    <w:rsid w:val="00D82A94"/>
    <w:rsid w:val="00D82B14"/>
    <w:rsid w:val="00D82B59"/>
    <w:rsid w:val="00D82E03"/>
    <w:rsid w:val="00D8306E"/>
    <w:rsid w:val="00D834D1"/>
    <w:rsid w:val="00D836B3"/>
    <w:rsid w:val="00D83735"/>
    <w:rsid w:val="00D8373D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AC5"/>
    <w:rsid w:val="00D84B84"/>
    <w:rsid w:val="00D84FA4"/>
    <w:rsid w:val="00D85107"/>
    <w:rsid w:val="00D851F1"/>
    <w:rsid w:val="00D8520D"/>
    <w:rsid w:val="00D8547B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CF"/>
    <w:rsid w:val="00D871F1"/>
    <w:rsid w:val="00D872F8"/>
    <w:rsid w:val="00D8738E"/>
    <w:rsid w:val="00D874E1"/>
    <w:rsid w:val="00D875D8"/>
    <w:rsid w:val="00D8760C"/>
    <w:rsid w:val="00D8781B"/>
    <w:rsid w:val="00D878EF"/>
    <w:rsid w:val="00D8792C"/>
    <w:rsid w:val="00D87ABF"/>
    <w:rsid w:val="00D87AE9"/>
    <w:rsid w:val="00D87B49"/>
    <w:rsid w:val="00D87C2A"/>
    <w:rsid w:val="00D90055"/>
    <w:rsid w:val="00D90C21"/>
    <w:rsid w:val="00D90C5E"/>
    <w:rsid w:val="00D90D68"/>
    <w:rsid w:val="00D90E2F"/>
    <w:rsid w:val="00D90E58"/>
    <w:rsid w:val="00D910F3"/>
    <w:rsid w:val="00D91153"/>
    <w:rsid w:val="00D913BC"/>
    <w:rsid w:val="00D918E0"/>
    <w:rsid w:val="00D91A96"/>
    <w:rsid w:val="00D91B93"/>
    <w:rsid w:val="00D91EC2"/>
    <w:rsid w:val="00D9204D"/>
    <w:rsid w:val="00D92421"/>
    <w:rsid w:val="00D9245A"/>
    <w:rsid w:val="00D924F2"/>
    <w:rsid w:val="00D9290C"/>
    <w:rsid w:val="00D92B59"/>
    <w:rsid w:val="00D92E77"/>
    <w:rsid w:val="00D930C4"/>
    <w:rsid w:val="00D933EF"/>
    <w:rsid w:val="00D93514"/>
    <w:rsid w:val="00D93659"/>
    <w:rsid w:val="00D9383B"/>
    <w:rsid w:val="00D93DBC"/>
    <w:rsid w:val="00D93E2F"/>
    <w:rsid w:val="00D9425A"/>
    <w:rsid w:val="00D9451C"/>
    <w:rsid w:val="00D94599"/>
    <w:rsid w:val="00D946E4"/>
    <w:rsid w:val="00D947D3"/>
    <w:rsid w:val="00D94922"/>
    <w:rsid w:val="00D94A96"/>
    <w:rsid w:val="00D94F13"/>
    <w:rsid w:val="00D94FC6"/>
    <w:rsid w:val="00D95190"/>
    <w:rsid w:val="00D9544E"/>
    <w:rsid w:val="00D955EB"/>
    <w:rsid w:val="00D9587E"/>
    <w:rsid w:val="00D9588F"/>
    <w:rsid w:val="00D958EF"/>
    <w:rsid w:val="00D95C64"/>
    <w:rsid w:val="00D95EDA"/>
    <w:rsid w:val="00D95FB8"/>
    <w:rsid w:val="00D960EC"/>
    <w:rsid w:val="00D963B1"/>
    <w:rsid w:val="00D96437"/>
    <w:rsid w:val="00D965FC"/>
    <w:rsid w:val="00D96992"/>
    <w:rsid w:val="00D96CA2"/>
    <w:rsid w:val="00D96DA5"/>
    <w:rsid w:val="00D97076"/>
    <w:rsid w:val="00D9709E"/>
    <w:rsid w:val="00D974AB"/>
    <w:rsid w:val="00D97665"/>
    <w:rsid w:val="00D97A78"/>
    <w:rsid w:val="00DA0056"/>
    <w:rsid w:val="00DA007F"/>
    <w:rsid w:val="00DA0152"/>
    <w:rsid w:val="00DA0249"/>
    <w:rsid w:val="00DA025B"/>
    <w:rsid w:val="00DA0370"/>
    <w:rsid w:val="00DA07CA"/>
    <w:rsid w:val="00DA0CE3"/>
    <w:rsid w:val="00DA0DA5"/>
    <w:rsid w:val="00DA0DF2"/>
    <w:rsid w:val="00DA0EE4"/>
    <w:rsid w:val="00DA1475"/>
    <w:rsid w:val="00DA163E"/>
    <w:rsid w:val="00DA1EAF"/>
    <w:rsid w:val="00DA2262"/>
    <w:rsid w:val="00DA261C"/>
    <w:rsid w:val="00DA2628"/>
    <w:rsid w:val="00DA272E"/>
    <w:rsid w:val="00DA2B29"/>
    <w:rsid w:val="00DA2B8D"/>
    <w:rsid w:val="00DA2BD9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363D"/>
    <w:rsid w:val="00DA3E47"/>
    <w:rsid w:val="00DA403A"/>
    <w:rsid w:val="00DA4085"/>
    <w:rsid w:val="00DA4136"/>
    <w:rsid w:val="00DA4273"/>
    <w:rsid w:val="00DA4306"/>
    <w:rsid w:val="00DA46CE"/>
    <w:rsid w:val="00DA472E"/>
    <w:rsid w:val="00DA47EB"/>
    <w:rsid w:val="00DA49A9"/>
    <w:rsid w:val="00DA4ADB"/>
    <w:rsid w:val="00DA52A8"/>
    <w:rsid w:val="00DA5688"/>
    <w:rsid w:val="00DA572E"/>
    <w:rsid w:val="00DA5B07"/>
    <w:rsid w:val="00DA5C29"/>
    <w:rsid w:val="00DA5C40"/>
    <w:rsid w:val="00DA5DC6"/>
    <w:rsid w:val="00DA5E99"/>
    <w:rsid w:val="00DA5FB2"/>
    <w:rsid w:val="00DA62CF"/>
    <w:rsid w:val="00DA63FD"/>
    <w:rsid w:val="00DA680C"/>
    <w:rsid w:val="00DA6926"/>
    <w:rsid w:val="00DA6991"/>
    <w:rsid w:val="00DA6A31"/>
    <w:rsid w:val="00DA6DBD"/>
    <w:rsid w:val="00DA71FB"/>
    <w:rsid w:val="00DA740C"/>
    <w:rsid w:val="00DA7BD6"/>
    <w:rsid w:val="00DA7C30"/>
    <w:rsid w:val="00DA7DD7"/>
    <w:rsid w:val="00DA7FDA"/>
    <w:rsid w:val="00DB0549"/>
    <w:rsid w:val="00DB0550"/>
    <w:rsid w:val="00DB0793"/>
    <w:rsid w:val="00DB0B81"/>
    <w:rsid w:val="00DB0C4A"/>
    <w:rsid w:val="00DB0C63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269"/>
    <w:rsid w:val="00DB2D0F"/>
    <w:rsid w:val="00DB303C"/>
    <w:rsid w:val="00DB312D"/>
    <w:rsid w:val="00DB374E"/>
    <w:rsid w:val="00DB37DB"/>
    <w:rsid w:val="00DB3942"/>
    <w:rsid w:val="00DB3AB8"/>
    <w:rsid w:val="00DB3D18"/>
    <w:rsid w:val="00DB4021"/>
    <w:rsid w:val="00DB4056"/>
    <w:rsid w:val="00DB4188"/>
    <w:rsid w:val="00DB430A"/>
    <w:rsid w:val="00DB49DA"/>
    <w:rsid w:val="00DB4CCB"/>
    <w:rsid w:val="00DB4D76"/>
    <w:rsid w:val="00DB4EF2"/>
    <w:rsid w:val="00DB50AE"/>
    <w:rsid w:val="00DB5165"/>
    <w:rsid w:val="00DB537C"/>
    <w:rsid w:val="00DB561B"/>
    <w:rsid w:val="00DB56FA"/>
    <w:rsid w:val="00DB58CE"/>
    <w:rsid w:val="00DB5AC4"/>
    <w:rsid w:val="00DB5B4E"/>
    <w:rsid w:val="00DB5B71"/>
    <w:rsid w:val="00DB5CAB"/>
    <w:rsid w:val="00DB5CE9"/>
    <w:rsid w:val="00DB5EAD"/>
    <w:rsid w:val="00DB6037"/>
    <w:rsid w:val="00DB619D"/>
    <w:rsid w:val="00DB61E4"/>
    <w:rsid w:val="00DB6297"/>
    <w:rsid w:val="00DB62AB"/>
    <w:rsid w:val="00DB62F9"/>
    <w:rsid w:val="00DB6306"/>
    <w:rsid w:val="00DB63CE"/>
    <w:rsid w:val="00DB6648"/>
    <w:rsid w:val="00DB6693"/>
    <w:rsid w:val="00DB6A33"/>
    <w:rsid w:val="00DB6AFB"/>
    <w:rsid w:val="00DB6B49"/>
    <w:rsid w:val="00DB6FF0"/>
    <w:rsid w:val="00DB70AF"/>
    <w:rsid w:val="00DB725A"/>
    <w:rsid w:val="00DB7283"/>
    <w:rsid w:val="00DB7290"/>
    <w:rsid w:val="00DB77F2"/>
    <w:rsid w:val="00DB784C"/>
    <w:rsid w:val="00DB7CFA"/>
    <w:rsid w:val="00DC01D2"/>
    <w:rsid w:val="00DC02B9"/>
    <w:rsid w:val="00DC02D4"/>
    <w:rsid w:val="00DC02E8"/>
    <w:rsid w:val="00DC0435"/>
    <w:rsid w:val="00DC046D"/>
    <w:rsid w:val="00DC071B"/>
    <w:rsid w:val="00DC0773"/>
    <w:rsid w:val="00DC0B16"/>
    <w:rsid w:val="00DC0C40"/>
    <w:rsid w:val="00DC0C90"/>
    <w:rsid w:val="00DC1154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2EB9"/>
    <w:rsid w:val="00DC308D"/>
    <w:rsid w:val="00DC31D4"/>
    <w:rsid w:val="00DC3484"/>
    <w:rsid w:val="00DC3565"/>
    <w:rsid w:val="00DC36D0"/>
    <w:rsid w:val="00DC36E9"/>
    <w:rsid w:val="00DC3A8C"/>
    <w:rsid w:val="00DC4060"/>
    <w:rsid w:val="00DC4486"/>
    <w:rsid w:val="00DC46B6"/>
    <w:rsid w:val="00DC473B"/>
    <w:rsid w:val="00DC47BC"/>
    <w:rsid w:val="00DC490D"/>
    <w:rsid w:val="00DC4AEE"/>
    <w:rsid w:val="00DC5226"/>
    <w:rsid w:val="00DC55AD"/>
    <w:rsid w:val="00DC5615"/>
    <w:rsid w:val="00DC5D0A"/>
    <w:rsid w:val="00DC5EA0"/>
    <w:rsid w:val="00DC5ECE"/>
    <w:rsid w:val="00DC638F"/>
    <w:rsid w:val="00DC69E5"/>
    <w:rsid w:val="00DC6A7E"/>
    <w:rsid w:val="00DC6B23"/>
    <w:rsid w:val="00DC6D96"/>
    <w:rsid w:val="00DC6F2D"/>
    <w:rsid w:val="00DC6FA2"/>
    <w:rsid w:val="00DC70ED"/>
    <w:rsid w:val="00DC731B"/>
    <w:rsid w:val="00DC74AE"/>
    <w:rsid w:val="00DC7752"/>
    <w:rsid w:val="00DC7BF9"/>
    <w:rsid w:val="00DC7C79"/>
    <w:rsid w:val="00DD02BE"/>
    <w:rsid w:val="00DD0416"/>
    <w:rsid w:val="00DD056B"/>
    <w:rsid w:val="00DD05B7"/>
    <w:rsid w:val="00DD06D0"/>
    <w:rsid w:val="00DD0893"/>
    <w:rsid w:val="00DD0ADE"/>
    <w:rsid w:val="00DD0D0F"/>
    <w:rsid w:val="00DD0D78"/>
    <w:rsid w:val="00DD0EE1"/>
    <w:rsid w:val="00DD0F90"/>
    <w:rsid w:val="00DD1078"/>
    <w:rsid w:val="00DD13CF"/>
    <w:rsid w:val="00DD16DB"/>
    <w:rsid w:val="00DD1863"/>
    <w:rsid w:val="00DD19DB"/>
    <w:rsid w:val="00DD1B52"/>
    <w:rsid w:val="00DD1B71"/>
    <w:rsid w:val="00DD226F"/>
    <w:rsid w:val="00DD22CE"/>
    <w:rsid w:val="00DD261A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4E1A"/>
    <w:rsid w:val="00DD5247"/>
    <w:rsid w:val="00DD5321"/>
    <w:rsid w:val="00DD543B"/>
    <w:rsid w:val="00DD590C"/>
    <w:rsid w:val="00DD5A84"/>
    <w:rsid w:val="00DD5E76"/>
    <w:rsid w:val="00DD60C8"/>
    <w:rsid w:val="00DD61DC"/>
    <w:rsid w:val="00DD62E0"/>
    <w:rsid w:val="00DD64BC"/>
    <w:rsid w:val="00DD68BC"/>
    <w:rsid w:val="00DD6DF8"/>
    <w:rsid w:val="00DD6E53"/>
    <w:rsid w:val="00DD6EBF"/>
    <w:rsid w:val="00DD6F1B"/>
    <w:rsid w:val="00DD73AA"/>
    <w:rsid w:val="00DD7646"/>
    <w:rsid w:val="00DD767C"/>
    <w:rsid w:val="00DD77C4"/>
    <w:rsid w:val="00DD7816"/>
    <w:rsid w:val="00DD7B16"/>
    <w:rsid w:val="00DD7BAC"/>
    <w:rsid w:val="00DD7CBD"/>
    <w:rsid w:val="00DE0056"/>
    <w:rsid w:val="00DE02BE"/>
    <w:rsid w:val="00DE0812"/>
    <w:rsid w:val="00DE090C"/>
    <w:rsid w:val="00DE0AD0"/>
    <w:rsid w:val="00DE0E22"/>
    <w:rsid w:val="00DE0F32"/>
    <w:rsid w:val="00DE1217"/>
    <w:rsid w:val="00DE1311"/>
    <w:rsid w:val="00DE1508"/>
    <w:rsid w:val="00DE1920"/>
    <w:rsid w:val="00DE19AF"/>
    <w:rsid w:val="00DE19FE"/>
    <w:rsid w:val="00DE1FDE"/>
    <w:rsid w:val="00DE1FF1"/>
    <w:rsid w:val="00DE20D5"/>
    <w:rsid w:val="00DE2160"/>
    <w:rsid w:val="00DE245D"/>
    <w:rsid w:val="00DE2987"/>
    <w:rsid w:val="00DE29C9"/>
    <w:rsid w:val="00DE2B7F"/>
    <w:rsid w:val="00DE2E4D"/>
    <w:rsid w:val="00DE2E8B"/>
    <w:rsid w:val="00DE31A3"/>
    <w:rsid w:val="00DE32EB"/>
    <w:rsid w:val="00DE355C"/>
    <w:rsid w:val="00DE35A7"/>
    <w:rsid w:val="00DE36E4"/>
    <w:rsid w:val="00DE3C71"/>
    <w:rsid w:val="00DE405F"/>
    <w:rsid w:val="00DE436B"/>
    <w:rsid w:val="00DE458B"/>
    <w:rsid w:val="00DE46D9"/>
    <w:rsid w:val="00DE4713"/>
    <w:rsid w:val="00DE481F"/>
    <w:rsid w:val="00DE492A"/>
    <w:rsid w:val="00DE4AC6"/>
    <w:rsid w:val="00DE4CED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13"/>
    <w:rsid w:val="00DE5DB9"/>
    <w:rsid w:val="00DE5FD1"/>
    <w:rsid w:val="00DE6329"/>
    <w:rsid w:val="00DE6408"/>
    <w:rsid w:val="00DE6447"/>
    <w:rsid w:val="00DE64E0"/>
    <w:rsid w:val="00DE6732"/>
    <w:rsid w:val="00DE6795"/>
    <w:rsid w:val="00DE681C"/>
    <w:rsid w:val="00DE69A3"/>
    <w:rsid w:val="00DE6BD3"/>
    <w:rsid w:val="00DE7092"/>
    <w:rsid w:val="00DE76C0"/>
    <w:rsid w:val="00DE77EE"/>
    <w:rsid w:val="00DE78DF"/>
    <w:rsid w:val="00DE7938"/>
    <w:rsid w:val="00DE7F3F"/>
    <w:rsid w:val="00DF021C"/>
    <w:rsid w:val="00DF04B3"/>
    <w:rsid w:val="00DF05B8"/>
    <w:rsid w:val="00DF0820"/>
    <w:rsid w:val="00DF0984"/>
    <w:rsid w:val="00DF0C13"/>
    <w:rsid w:val="00DF0D5C"/>
    <w:rsid w:val="00DF1589"/>
    <w:rsid w:val="00DF15AF"/>
    <w:rsid w:val="00DF1E03"/>
    <w:rsid w:val="00DF1E2C"/>
    <w:rsid w:val="00DF1EB3"/>
    <w:rsid w:val="00DF2086"/>
    <w:rsid w:val="00DF2127"/>
    <w:rsid w:val="00DF230F"/>
    <w:rsid w:val="00DF2659"/>
    <w:rsid w:val="00DF2891"/>
    <w:rsid w:val="00DF2B3B"/>
    <w:rsid w:val="00DF2C3D"/>
    <w:rsid w:val="00DF3202"/>
    <w:rsid w:val="00DF3B0A"/>
    <w:rsid w:val="00DF3D79"/>
    <w:rsid w:val="00DF3D7F"/>
    <w:rsid w:val="00DF3DBE"/>
    <w:rsid w:val="00DF3FD2"/>
    <w:rsid w:val="00DF4373"/>
    <w:rsid w:val="00DF460E"/>
    <w:rsid w:val="00DF46D5"/>
    <w:rsid w:val="00DF4AD7"/>
    <w:rsid w:val="00DF4D2E"/>
    <w:rsid w:val="00DF5369"/>
    <w:rsid w:val="00DF53EC"/>
    <w:rsid w:val="00DF5772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BC6"/>
    <w:rsid w:val="00DF6E00"/>
    <w:rsid w:val="00DF732D"/>
    <w:rsid w:val="00DF7546"/>
    <w:rsid w:val="00DF75C9"/>
    <w:rsid w:val="00DF7FC1"/>
    <w:rsid w:val="00E00107"/>
    <w:rsid w:val="00E0029C"/>
    <w:rsid w:val="00E0038B"/>
    <w:rsid w:val="00E003D8"/>
    <w:rsid w:val="00E008C7"/>
    <w:rsid w:val="00E008CA"/>
    <w:rsid w:val="00E00C70"/>
    <w:rsid w:val="00E00D02"/>
    <w:rsid w:val="00E012D7"/>
    <w:rsid w:val="00E012E1"/>
    <w:rsid w:val="00E01977"/>
    <w:rsid w:val="00E019AC"/>
    <w:rsid w:val="00E01C19"/>
    <w:rsid w:val="00E01C23"/>
    <w:rsid w:val="00E01CB1"/>
    <w:rsid w:val="00E01EE5"/>
    <w:rsid w:val="00E021C3"/>
    <w:rsid w:val="00E0282D"/>
    <w:rsid w:val="00E029FA"/>
    <w:rsid w:val="00E02A87"/>
    <w:rsid w:val="00E02A8F"/>
    <w:rsid w:val="00E02F10"/>
    <w:rsid w:val="00E033D8"/>
    <w:rsid w:val="00E0342A"/>
    <w:rsid w:val="00E038C5"/>
    <w:rsid w:val="00E03D53"/>
    <w:rsid w:val="00E0440A"/>
    <w:rsid w:val="00E04807"/>
    <w:rsid w:val="00E04A3E"/>
    <w:rsid w:val="00E04BB0"/>
    <w:rsid w:val="00E04C19"/>
    <w:rsid w:val="00E04CB9"/>
    <w:rsid w:val="00E04F35"/>
    <w:rsid w:val="00E05196"/>
    <w:rsid w:val="00E0544C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6E7F"/>
    <w:rsid w:val="00E07298"/>
    <w:rsid w:val="00E0729B"/>
    <w:rsid w:val="00E073D9"/>
    <w:rsid w:val="00E0799E"/>
    <w:rsid w:val="00E07BD7"/>
    <w:rsid w:val="00E07CB1"/>
    <w:rsid w:val="00E07FB7"/>
    <w:rsid w:val="00E10206"/>
    <w:rsid w:val="00E10ADF"/>
    <w:rsid w:val="00E10BAB"/>
    <w:rsid w:val="00E110C0"/>
    <w:rsid w:val="00E11123"/>
    <w:rsid w:val="00E11604"/>
    <w:rsid w:val="00E117C7"/>
    <w:rsid w:val="00E11A9E"/>
    <w:rsid w:val="00E11D1D"/>
    <w:rsid w:val="00E11DF3"/>
    <w:rsid w:val="00E12096"/>
    <w:rsid w:val="00E120C9"/>
    <w:rsid w:val="00E1242E"/>
    <w:rsid w:val="00E12487"/>
    <w:rsid w:val="00E1286D"/>
    <w:rsid w:val="00E1288D"/>
    <w:rsid w:val="00E12A0A"/>
    <w:rsid w:val="00E12BDC"/>
    <w:rsid w:val="00E12D68"/>
    <w:rsid w:val="00E12FD2"/>
    <w:rsid w:val="00E12FD6"/>
    <w:rsid w:val="00E13310"/>
    <w:rsid w:val="00E13316"/>
    <w:rsid w:val="00E1338B"/>
    <w:rsid w:val="00E1343D"/>
    <w:rsid w:val="00E1351D"/>
    <w:rsid w:val="00E13580"/>
    <w:rsid w:val="00E13708"/>
    <w:rsid w:val="00E13713"/>
    <w:rsid w:val="00E13794"/>
    <w:rsid w:val="00E13EB7"/>
    <w:rsid w:val="00E13F68"/>
    <w:rsid w:val="00E1419A"/>
    <w:rsid w:val="00E146CF"/>
    <w:rsid w:val="00E149C2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282"/>
    <w:rsid w:val="00E16512"/>
    <w:rsid w:val="00E16564"/>
    <w:rsid w:val="00E16660"/>
    <w:rsid w:val="00E169F1"/>
    <w:rsid w:val="00E16ABF"/>
    <w:rsid w:val="00E16D44"/>
    <w:rsid w:val="00E16DCE"/>
    <w:rsid w:val="00E16E6C"/>
    <w:rsid w:val="00E16FE3"/>
    <w:rsid w:val="00E17036"/>
    <w:rsid w:val="00E1726A"/>
    <w:rsid w:val="00E17353"/>
    <w:rsid w:val="00E17445"/>
    <w:rsid w:val="00E1745C"/>
    <w:rsid w:val="00E17513"/>
    <w:rsid w:val="00E175E5"/>
    <w:rsid w:val="00E176C1"/>
    <w:rsid w:val="00E1773A"/>
    <w:rsid w:val="00E178DE"/>
    <w:rsid w:val="00E17BB1"/>
    <w:rsid w:val="00E20027"/>
    <w:rsid w:val="00E20341"/>
    <w:rsid w:val="00E204BE"/>
    <w:rsid w:val="00E20550"/>
    <w:rsid w:val="00E205CE"/>
    <w:rsid w:val="00E20735"/>
    <w:rsid w:val="00E20823"/>
    <w:rsid w:val="00E20ED2"/>
    <w:rsid w:val="00E21125"/>
    <w:rsid w:val="00E21899"/>
    <w:rsid w:val="00E21904"/>
    <w:rsid w:val="00E21B38"/>
    <w:rsid w:val="00E2237B"/>
    <w:rsid w:val="00E2239C"/>
    <w:rsid w:val="00E224AD"/>
    <w:rsid w:val="00E224E7"/>
    <w:rsid w:val="00E22986"/>
    <w:rsid w:val="00E22B1C"/>
    <w:rsid w:val="00E22BCC"/>
    <w:rsid w:val="00E22BDA"/>
    <w:rsid w:val="00E22D23"/>
    <w:rsid w:val="00E22EBF"/>
    <w:rsid w:val="00E230D8"/>
    <w:rsid w:val="00E231E5"/>
    <w:rsid w:val="00E23259"/>
    <w:rsid w:val="00E23507"/>
    <w:rsid w:val="00E235F0"/>
    <w:rsid w:val="00E23610"/>
    <w:rsid w:val="00E23789"/>
    <w:rsid w:val="00E2378D"/>
    <w:rsid w:val="00E23878"/>
    <w:rsid w:val="00E2399E"/>
    <w:rsid w:val="00E2409D"/>
    <w:rsid w:val="00E24386"/>
    <w:rsid w:val="00E2439A"/>
    <w:rsid w:val="00E243B7"/>
    <w:rsid w:val="00E246E0"/>
    <w:rsid w:val="00E24787"/>
    <w:rsid w:val="00E24878"/>
    <w:rsid w:val="00E24C60"/>
    <w:rsid w:val="00E24D49"/>
    <w:rsid w:val="00E25068"/>
    <w:rsid w:val="00E2538F"/>
    <w:rsid w:val="00E2558D"/>
    <w:rsid w:val="00E25654"/>
    <w:rsid w:val="00E25867"/>
    <w:rsid w:val="00E25C62"/>
    <w:rsid w:val="00E25DE9"/>
    <w:rsid w:val="00E25ED1"/>
    <w:rsid w:val="00E26662"/>
    <w:rsid w:val="00E26C97"/>
    <w:rsid w:val="00E26CE1"/>
    <w:rsid w:val="00E26D1B"/>
    <w:rsid w:val="00E27285"/>
    <w:rsid w:val="00E2730A"/>
    <w:rsid w:val="00E275A9"/>
    <w:rsid w:val="00E27A1A"/>
    <w:rsid w:val="00E30006"/>
    <w:rsid w:val="00E302AF"/>
    <w:rsid w:val="00E30344"/>
    <w:rsid w:val="00E30609"/>
    <w:rsid w:val="00E30818"/>
    <w:rsid w:val="00E3094B"/>
    <w:rsid w:val="00E309B1"/>
    <w:rsid w:val="00E30A8F"/>
    <w:rsid w:val="00E30D08"/>
    <w:rsid w:val="00E311E9"/>
    <w:rsid w:val="00E31201"/>
    <w:rsid w:val="00E3132A"/>
    <w:rsid w:val="00E31340"/>
    <w:rsid w:val="00E31486"/>
    <w:rsid w:val="00E3172E"/>
    <w:rsid w:val="00E31945"/>
    <w:rsid w:val="00E31A3B"/>
    <w:rsid w:val="00E3214C"/>
    <w:rsid w:val="00E3217B"/>
    <w:rsid w:val="00E321A3"/>
    <w:rsid w:val="00E322D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73F"/>
    <w:rsid w:val="00E3383A"/>
    <w:rsid w:val="00E3383C"/>
    <w:rsid w:val="00E33AD7"/>
    <w:rsid w:val="00E33B51"/>
    <w:rsid w:val="00E3434B"/>
    <w:rsid w:val="00E3441A"/>
    <w:rsid w:val="00E34720"/>
    <w:rsid w:val="00E34CA2"/>
    <w:rsid w:val="00E34CDF"/>
    <w:rsid w:val="00E34EDD"/>
    <w:rsid w:val="00E3505A"/>
    <w:rsid w:val="00E3508B"/>
    <w:rsid w:val="00E350DF"/>
    <w:rsid w:val="00E350E9"/>
    <w:rsid w:val="00E3515A"/>
    <w:rsid w:val="00E35355"/>
    <w:rsid w:val="00E35358"/>
    <w:rsid w:val="00E356A8"/>
    <w:rsid w:val="00E3596C"/>
    <w:rsid w:val="00E35C0C"/>
    <w:rsid w:val="00E360D5"/>
    <w:rsid w:val="00E3638E"/>
    <w:rsid w:val="00E363F1"/>
    <w:rsid w:val="00E3655D"/>
    <w:rsid w:val="00E3665B"/>
    <w:rsid w:val="00E36F60"/>
    <w:rsid w:val="00E3713F"/>
    <w:rsid w:val="00E374B7"/>
    <w:rsid w:val="00E37690"/>
    <w:rsid w:val="00E376DE"/>
    <w:rsid w:val="00E3780F"/>
    <w:rsid w:val="00E37970"/>
    <w:rsid w:val="00E379E8"/>
    <w:rsid w:val="00E37A31"/>
    <w:rsid w:val="00E37A47"/>
    <w:rsid w:val="00E37C5E"/>
    <w:rsid w:val="00E4018D"/>
    <w:rsid w:val="00E402AF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8A8"/>
    <w:rsid w:val="00E41BCB"/>
    <w:rsid w:val="00E41D30"/>
    <w:rsid w:val="00E42266"/>
    <w:rsid w:val="00E42313"/>
    <w:rsid w:val="00E4247F"/>
    <w:rsid w:val="00E42C5B"/>
    <w:rsid w:val="00E42D35"/>
    <w:rsid w:val="00E42D4F"/>
    <w:rsid w:val="00E43AC6"/>
    <w:rsid w:val="00E44248"/>
    <w:rsid w:val="00E44448"/>
    <w:rsid w:val="00E446B3"/>
    <w:rsid w:val="00E4486D"/>
    <w:rsid w:val="00E44943"/>
    <w:rsid w:val="00E449DA"/>
    <w:rsid w:val="00E44B80"/>
    <w:rsid w:val="00E44D22"/>
    <w:rsid w:val="00E45053"/>
    <w:rsid w:val="00E450C8"/>
    <w:rsid w:val="00E4529B"/>
    <w:rsid w:val="00E45C22"/>
    <w:rsid w:val="00E46122"/>
    <w:rsid w:val="00E462DB"/>
    <w:rsid w:val="00E463EA"/>
    <w:rsid w:val="00E46422"/>
    <w:rsid w:val="00E465B6"/>
    <w:rsid w:val="00E46634"/>
    <w:rsid w:val="00E4685C"/>
    <w:rsid w:val="00E46965"/>
    <w:rsid w:val="00E46F81"/>
    <w:rsid w:val="00E47079"/>
    <w:rsid w:val="00E470B0"/>
    <w:rsid w:val="00E47106"/>
    <w:rsid w:val="00E47524"/>
    <w:rsid w:val="00E47673"/>
    <w:rsid w:val="00E4787B"/>
    <w:rsid w:val="00E47A2A"/>
    <w:rsid w:val="00E47B30"/>
    <w:rsid w:val="00E47D91"/>
    <w:rsid w:val="00E47DAB"/>
    <w:rsid w:val="00E47E21"/>
    <w:rsid w:val="00E47F62"/>
    <w:rsid w:val="00E47F90"/>
    <w:rsid w:val="00E50185"/>
    <w:rsid w:val="00E501A5"/>
    <w:rsid w:val="00E5024C"/>
    <w:rsid w:val="00E50284"/>
    <w:rsid w:val="00E5048A"/>
    <w:rsid w:val="00E50505"/>
    <w:rsid w:val="00E506A0"/>
    <w:rsid w:val="00E50709"/>
    <w:rsid w:val="00E508F8"/>
    <w:rsid w:val="00E50B5D"/>
    <w:rsid w:val="00E50D94"/>
    <w:rsid w:val="00E50E54"/>
    <w:rsid w:val="00E51060"/>
    <w:rsid w:val="00E5117D"/>
    <w:rsid w:val="00E5136C"/>
    <w:rsid w:val="00E5155F"/>
    <w:rsid w:val="00E51619"/>
    <w:rsid w:val="00E517B9"/>
    <w:rsid w:val="00E5209D"/>
    <w:rsid w:val="00E523CD"/>
    <w:rsid w:val="00E52436"/>
    <w:rsid w:val="00E525C6"/>
    <w:rsid w:val="00E52810"/>
    <w:rsid w:val="00E529DD"/>
    <w:rsid w:val="00E52A05"/>
    <w:rsid w:val="00E53416"/>
    <w:rsid w:val="00E5347F"/>
    <w:rsid w:val="00E53ACF"/>
    <w:rsid w:val="00E53B48"/>
    <w:rsid w:val="00E53C8C"/>
    <w:rsid w:val="00E54191"/>
    <w:rsid w:val="00E544B0"/>
    <w:rsid w:val="00E54517"/>
    <w:rsid w:val="00E54687"/>
    <w:rsid w:val="00E547C7"/>
    <w:rsid w:val="00E5497B"/>
    <w:rsid w:val="00E54ABE"/>
    <w:rsid w:val="00E54BE9"/>
    <w:rsid w:val="00E54D2E"/>
    <w:rsid w:val="00E54EC2"/>
    <w:rsid w:val="00E54F7B"/>
    <w:rsid w:val="00E55016"/>
    <w:rsid w:val="00E55421"/>
    <w:rsid w:val="00E55459"/>
    <w:rsid w:val="00E5559D"/>
    <w:rsid w:val="00E55635"/>
    <w:rsid w:val="00E558D3"/>
    <w:rsid w:val="00E55EEB"/>
    <w:rsid w:val="00E55F4F"/>
    <w:rsid w:val="00E56191"/>
    <w:rsid w:val="00E565AD"/>
    <w:rsid w:val="00E566AA"/>
    <w:rsid w:val="00E569EB"/>
    <w:rsid w:val="00E56D2D"/>
    <w:rsid w:val="00E57180"/>
    <w:rsid w:val="00E5788D"/>
    <w:rsid w:val="00E57A81"/>
    <w:rsid w:val="00E57C9F"/>
    <w:rsid w:val="00E57D79"/>
    <w:rsid w:val="00E600EC"/>
    <w:rsid w:val="00E6019A"/>
    <w:rsid w:val="00E602A4"/>
    <w:rsid w:val="00E60520"/>
    <w:rsid w:val="00E60577"/>
    <w:rsid w:val="00E605C1"/>
    <w:rsid w:val="00E60C0B"/>
    <w:rsid w:val="00E60CD1"/>
    <w:rsid w:val="00E60D4F"/>
    <w:rsid w:val="00E60F2C"/>
    <w:rsid w:val="00E6134A"/>
    <w:rsid w:val="00E61543"/>
    <w:rsid w:val="00E615E7"/>
    <w:rsid w:val="00E616CB"/>
    <w:rsid w:val="00E61742"/>
    <w:rsid w:val="00E61963"/>
    <w:rsid w:val="00E61AB2"/>
    <w:rsid w:val="00E61ABF"/>
    <w:rsid w:val="00E61AF4"/>
    <w:rsid w:val="00E61BB9"/>
    <w:rsid w:val="00E61FBE"/>
    <w:rsid w:val="00E6208E"/>
    <w:rsid w:val="00E621FD"/>
    <w:rsid w:val="00E62479"/>
    <w:rsid w:val="00E624CC"/>
    <w:rsid w:val="00E62577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47"/>
    <w:rsid w:val="00E643BF"/>
    <w:rsid w:val="00E646E3"/>
    <w:rsid w:val="00E647B9"/>
    <w:rsid w:val="00E647E3"/>
    <w:rsid w:val="00E64A3A"/>
    <w:rsid w:val="00E64CB2"/>
    <w:rsid w:val="00E64CCF"/>
    <w:rsid w:val="00E64F2B"/>
    <w:rsid w:val="00E64F58"/>
    <w:rsid w:val="00E64FFF"/>
    <w:rsid w:val="00E651A4"/>
    <w:rsid w:val="00E653D7"/>
    <w:rsid w:val="00E65A5F"/>
    <w:rsid w:val="00E6602A"/>
    <w:rsid w:val="00E662BF"/>
    <w:rsid w:val="00E666E5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38C"/>
    <w:rsid w:val="00E706AC"/>
    <w:rsid w:val="00E706C1"/>
    <w:rsid w:val="00E707E3"/>
    <w:rsid w:val="00E70A37"/>
    <w:rsid w:val="00E70B11"/>
    <w:rsid w:val="00E70CEB"/>
    <w:rsid w:val="00E70D67"/>
    <w:rsid w:val="00E70DDF"/>
    <w:rsid w:val="00E70E1B"/>
    <w:rsid w:val="00E70F4C"/>
    <w:rsid w:val="00E7106B"/>
    <w:rsid w:val="00E714B1"/>
    <w:rsid w:val="00E714DA"/>
    <w:rsid w:val="00E71567"/>
    <w:rsid w:val="00E715B5"/>
    <w:rsid w:val="00E71961"/>
    <w:rsid w:val="00E71A81"/>
    <w:rsid w:val="00E71B72"/>
    <w:rsid w:val="00E71BBC"/>
    <w:rsid w:val="00E71BFE"/>
    <w:rsid w:val="00E71CF7"/>
    <w:rsid w:val="00E722FC"/>
    <w:rsid w:val="00E72423"/>
    <w:rsid w:val="00E7269E"/>
    <w:rsid w:val="00E726CE"/>
    <w:rsid w:val="00E728F3"/>
    <w:rsid w:val="00E72CF9"/>
    <w:rsid w:val="00E72EC1"/>
    <w:rsid w:val="00E73259"/>
    <w:rsid w:val="00E733AD"/>
    <w:rsid w:val="00E73A0B"/>
    <w:rsid w:val="00E73A25"/>
    <w:rsid w:val="00E73A9C"/>
    <w:rsid w:val="00E73AB1"/>
    <w:rsid w:val="00E73AB2"/>
    <w:rsid w:val="00E73BD9"/>
    <w:rsid w:val="00E73EC7"/>
    <w:rsid w:val="00E73F12"/>
    <w:rsid w:val="00E73F93"/>
    <w:rsid w:val="00E74071"/>
    <w:rsid w:val="00E7431E"/>
    <w:rsid w:val="00E7442D"/>
    <w:rsid w:val="00E744FA"/>
    <w:rsid w:val="00E74703"/>
    <w:rsid w:val="00E747C2"/>
    <w:rsid w:val="00E74803"/>
    <w:rsid w:val="00E74B73"/>
    <w:rsid w:val="00E74BAF"/>
    <w:rsid w:val="00E74CFA"/>
    <w:rsid w:val="00E74F03"/>
    <w:rsid w:val="00E7537E"/>
    <w:rsid w:val="00E7552D"/>
    <w:rsid w:val="00E756CB"/>
    <w:rsid w:val="00E75759"/>
    <w:rsid w:val="00E759AF"/>
    <w:rsid w:val="00E75AB1"/>
    <w:rsid w:val="00E75AD1"/>
    <w:rsid w:val="00E75C82"/>
    <w:rsid w:val="00E75DAB"/>
    <w:rsid w:val="00E75DAD"/>
    <w:rsid w:val="00E75E51"/>
    <w:rsid w:val="00E764E9"/>
    <w:rsid w:val="00E765E1"/>
    <w:rsid w:val="00E766AC"/>
    <w:rsid w:val="00E76A41"/>
    <w:rsid w:val="00E76B78"/>
    <w:rsid w:val="00E76B98"/>
    <w:rsid w:val="00E76EC3"/>
    <w:rsid w:val="00E77010"/>
    <w:rsid w:val="00E7701A"/>
    <w:rsid w:val="00E7705E"/>
    <w:rsid w:val="00E77222"/>
    <w:rsid w:val="00E77495"/>
    <w:rsid w:val="00E776B3"/>
    <w:rsid w:val="00E777BF"/>
    <w:rsid w:val="00E777DC"/>
    <w:rsid w:val="00E77ABE"/>
    <w:rsid w:val="00E806AD"/>
    <w:rsid w:val="00E807D3"/>
    <w:rsid w:val="00E80D03"/>
    <w:rsid w:val="00E80DF9"/>
    <w:rsid w:val="00E80E66"/>
    <w:rsid w:val="00E81185"/>
    <w:rsid w:val="00E81218"/>
    <w:rsid w:val="00E8159E"/>
    <w:rsid w:val="00E816B0"/>
    <w:rsid w:val="00E818E6"/>
    <w:rsid w:val="00E8190F"/>
    <w:rsid w:val="00E81A62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7FB"/>
    <w:rsid w:val="00E8385C"/>
    <w:rsid w:val="00E83873"/>
    <w:rsid w:val="00E83BAE"/>
    <w:rsid w:val="00E83CE4"/>
    <w:rsid w:val="00E83F01"/>
    <w:rsid w:val="00E83F68"/>
    <w:rsid w:val="00E8432F"/>
    <w:rsid w:val="00E843DB"/>
    <w:rsid w:val="00E843FD"/>
    <w:rsid w:val="00E8484C"/>
    <w:rsid w:val="00E849EB"/>
    <w:rsid w:val="00E84AC7"/>
    <w:rsid w:val="00E84CB3"/>
    <w:rsid w:val="00E84D12"/>
    <w:rsid w:val="00E85091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30"/>
    <w:rsid w:val="00E868D9"/>
    <w:rsid w:val="00E86E80"/>
    <w:rsid w:val="00E870C9"/>
    <w:rsid w:val="00E87249"/>
    <w:rsid w:val="00E87572"/>
    <w:rsid w:val="00E87C1E"/>
    <w:rsid w:val="00E87CCD"/>
    <w:rsid w:val="00E87D92"/>
    <w:rsid w:val="00E87E10"/>
    <w:rsid w:val="00E87F13"/>
    <w:rsid w:val="00E9032C"/>
    <w:rsid w:val="00E903EB"/>
    <w:rsid w:val="00E904AB"/>
    <w:rsid w:val="00E90641"/>
    <w:rsid w:val="00E90675"/>
    <w:rsid w:val="00E909C7"/>
    <w:rsid w:val="00E90A7F"/>
    <w:rsid w:val="00E90A94"/>
    <w:rsid w:val="00E90AF7"/>
    <w:rsid w:val="00E90C1C"/>
    <w:rsid w:val="00E90C6E"/>
    <w:rsid w:val="00E90D39"/>
    <w:rsid w:val="00E90DB4"/>
    <w:rsid w:val="00E912F1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257C"/>
    <w:rsid w:val="00E92A55"/>
    <w:rsid w:val="00E93223"/>
    <w:rsid w:val="00E93331"/>
    <w:rsid w:val="00E93544"/>
    <w:rsid w:val="00E93654"/>
    <w:rsid w:val="00E939C3"/>
    <w:rsid w:val="00E93B4D"/>
    <w:rsid w:val="00E93DB6"/>
    <w:rsid w:val="00E940F6"/>
    <w:rsid w:val="00E94101"/>
    <w:rsid w:val="00E94399"/>
    <w:rsid w:val="00E94404"/>
    <w:rsid w:val="00E9449C"/>
    <w:rsid w:val="00E94AAE"/>
    <w:rsid w:val="00E94C1D"/>
    <w:rsid w:val="00E94E1D"/>
    <w:rsid w:val="00E94EDC"/>
    <w:rsid w:val="00E94EDD"/>
    <w:rsid w:val="00E9510E"/>
    <w:rsid w:val="00E95160"/>
    <w:rsid w:val="00E951B6"/>
    <w:rsid w:val="00E9547D"/>
    <w:rsid w:val="00E9590E"/>
    <w:rsid w:val="00E95989"/>
    <w:rsid w:val="00E95A64"/>
    <w:rsid w:val="00E95AFE"/>
    <w:rsid w:val="00E95C41"/>
    <w:rsid w:val="00E95E27"/>
    <w:rsid w:val="00E96228"/>
    <w:rsid w:val="00E966DF"/>
    <w:rsid w:val="00E96A16"/>
    <w:rsid w:val="00E96C84"/>
    <w:rsid w:val="00E96EE3"/>
    <w:rsid w:val="00E96F4E"/>
    <w:rsid w:val="00E96F6B"/>
    <w:rsid w:val="00E96F8F"/>
    <w:rsid w:val="00E97109"/>
    <w:rsid w:val="00E97163"/>
    <w:rsid w:val="00E971FC"/>
    <w:rsid w:val="00E9748A"/>
    <w:rsid w:val="00E974F1"/>
    <w:rsid w:val="00E977E4"/>
    <w:rsid w:val="00E9797E"/>
    <w:rsid w:val="00E97A93"/>
    <w:rsid w:val="00E97F4C"/>
    <w:rsid w:val="00EA00F1"/>
    <w:rsid w:val="00EA02D9"/>
    <w:rsid w:val="00EA080F"/>
    <w:rsid w:val="00EA093A"/>
    <w:rsid w:val="00EA0AF1"/>
    <w:rsid w:val="00EA0C9E"/>
    <w:rsid w:val="00EA0E89"/>
    <w:rsid w:val="00EA0F9D"/>
    <w:rsid w:val="00EA11AA"/>
    <w:rsid w:val="00EA160C"/>
    <w:rsid w:val="00EA1839"/>
    <w:rsid w:val="00EA1C12"/>
    <w:rsid w:val="00EA1DAA"/>
    <w:rsid w:val="00EA1DF7"/>
    <w:rsid w:val="00EA2062"/>
    <w:rsid w:val="00EA20A2"/>
    <w:rsid w:val="00EA20B3"/>
    <w:rsid w:val="00EA24CE"/>
    <w:rsid w:val="00EA251A"/>
    <w:rsid w:val="00EA25CE"/>
    <w:rsid w:val="00EA26D4"/>
    <w:rsid w:val="00EA29E2"/>
    <w:rsid w:val="00EA2A94"/>
    <w:rsid w:val="00EA2BA8"/>
    <w:rsid w:val="00EA2F85"/>
    <w:rsid w:val="00EA31B9"/>
    <w:rsid w:val="00EA324D"/>
    <w:rsid w:val="00EA34F5"/>
    <w:rsid w:val="00EA3667"/>
    <w:rsid w:val="00EA3680"/>
    <w:rsid w:val="00EA3CEC"/>
    <w:rsid w:val="00EA41AC"/>
    <w:rsid w:val="00EA438A"/>
    <w:rsid w:val="00EA4438"/>
    <w:rsid w:val="00EA46E3"/>
    <w:rsid w:val="00EA49B6"/>
    <w:rsid w:val="00EA49E8"/>
    <w:rsid w:val="00EA4B1C"/>
    <w:rsid w:val="00EA4B2A"/>
    <w:rsid w:val="00EA4B9F"/>
    <w:rsid w:val="00EA4CF7"/>
    <w:rsid w:val="00EA54F8"/>
    <w:rsid w:val="00EA5868"/>
    <w:rsid w:val="00EA588D"/>
    <w:rsid w:val="00EA5D8A"/>
    <w:rsid w:val="00EA5DC8"/>
    <w:rsid w:val="00EA5EC7"/>
    <w:rsid w:val="00EA6486"/>
    <w:rsid w:val="00EA6520"/>
    <w:rsid w:val="00EA6C67"/>
    <w:rsid w:val="00EA6D1B"/>
    <w:rsid w:val="00EA71C1"/>
    <w:rsid w:val="00EA73FD"/>
    <w:rsid w:val="00EA7417"/>
    <w:rsid w:val="00EA7466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799"/>
    <w:rsid w:val="00EB0ABD"/>
    <w:rsid w:val="00EB0CF5"/>
    <w:rsid w:val="00EB1598"/>
    <w:rsid w:val="00EB15F8"/>
    <w:rsid w:val="00EB1865"/>
    <w:rsid w:val="00EB186E"/>
    <w:rsid w:val="00EB1BE9"/>
    <w:rsid w:val="00EB1CF6"/>
    <w:rsid w:val="00EB1DA5"/>
    <w:rsid w:val="00EB2138"/>
    <w:rsid w:val="00EB21C5"/>
    <w:rsid w:val="00EB2318"/>
    <w:rsid w:val="00EB2435"/>
    <w:rsid w:val="00EB24AE"/>
    <w:rsid w:val="00EB25A5"/>
    <w:rsid w:val="00EB2988"/>
    <w:rsid w:val="00EB2E0C"/>
    <w:rsid w:val="00EB2E11"/>
    <w:rsid w:val="00EB30F3"/>
    <w:rsid w:val="00EB3128"/>
    <w:rsid w:val="00EB3359"/>
    <w:rsid w:val="00EB33B0"/>
    <w:rsid w:val="00EB36A8"/>
    <w:rsid w:val="00EB36F1"/>
    <w:rsid w:val="00EB3724"/>
    <w:rsid w:val="00EB3780"/>
    <w:rsid w:val="00EB3A7A"/>
    <w:rsid w:val="00EB3F04"/>
    <w:rsid w:val="00EB3FF8"/>
    <w:rsid w:val="00EB44B4"/>
    <w:rsid w:val="00EB4553"/>
    <w:rsid w:val="00EB46FC"/>
    <w:rsid w:val="00EB48B7"/>
    <w:rsid w:val="00EB4975"/>
    <w:rsid w:val="00EB4A08"/>
    <w:rsid w:val="00EB4AF0"/>
    <w:rsid w:val="00EB4CE2"/>
    <w:rsid w:val="00EB4DD2"/>
    <w:rsid w:val="00EB55D2"/>
    <w:rsid w:val="00EB5899"/>
    <w:rsid w:val="00EB596F"/>
    <w:rsid w:val="00EB5986"/>
    <w:rsid w:val="00EB5BEE"/>
    <w:rsid w:val="00EB5DD2"/>
    <w:rsid w:val="00EB63EB"/>
    <w:rsid w:val="00EB672B"/>
    <w:rsid w:val="00EB67C2"/>
    <w:rsid w:val="00EB685D"/>
    <w:rsid w:val="00EB68E1"/>
    <w:rsid w:val="00EB696B"/>
    <w:rsid w:val="00EB6E81"/>
    <w:rsid w:val="00EB71C0"/>
    <w:rsid w:val="00EB7301"/>
    <w:rsid w:val="00EB7395"/>
    <w:rsid w:val="00EB76A8"/>
    <w:rsid w:val="00EB7910"/>
    <w:rsid w:val="00EB79DF"/>
    <w:rsid w:val="00EB7B1F"/>
    <w:rsid w:val="00EB7C5D"/>
    <w:rsid w:val="00EC0262"/>
    <w:rsid w:val="00EC0805"/>
    <w:rsid w:val="00EC0885"/>
    <w:rsid w:val="00EC08EF"/>
    <w:rsid w:val="00EC0B54"/>
    <w:rsid w:val="00EC0B82"/>
    <w:rsid w:val="00EC0BC5"/>
    <w:rsid w:val="00EC0D6F"/>
    <w:rsid w:val="00EC0D7C"/>
    <w:rsid w:val="00EC0F98"/>
    <w:rsid w:val="00EC1016"/>
    <w:rsid w:val="00EC107D"/>
    <w:rsid w:val="00EC1161"/>
    <w:rsid w:val="00EC150F"/>
    <w:rsid w:val="00EC1588"/>
    <w:rsid w:val="00EC178F"/>
    <w:rsid w:val="00EC17CA"/>
    <w:rsid w:val="00EC1BEC"/>
    <w:rsid w:val="00EC1CB7"/>
    <w:rsid w:val="00EC20FA"/>
    <w:rsid w:val="00EC21EC"/>
    <w:rsid w:val="00EC2785"/>
    <w:rsid w:val="00EC289A"/>
    <w:rsid w:val="00EC2AE3"/>
    <w:rsid w:val="00EC2C0B"/>
    <w:rsid w:val="00EC2CAC"/>
    <w:rsid w:val="00EC32C1"/>
    <w:rsid w:val="00EC3513"/>
    <w:rsid w:val="00EC3524"/>
    <w:rsid w:val="00EC35E1"/>
    <w:rsid w:val="00EC3BE8"/>
    <w:rsid w:val="00EC3CEE"/>
    <w:rsid w:val="00EC3D2B"/>
    <w:rsid w:val="00EC3F00"/>
    <w:rsid w:val="00EC3F41"/>
    <w:rsid w:val="00EC3F61"/>
    <w:rsid w:val="00EC434F"/>
    <w:rsid w:val="00EC43EE"/>
    <w:rsid w:val="00EC450D"/>
    <w:rsid w:val="00EC4679"/>
    <w:rsid w:val="00EC474D"/>
    <w:rsid w:val="00EC49EA"/>
    <w:rsid w:val="00EC4A3B"/>
    <w:rsid w:val="00EC4B55"/>
    <w:rsid w:val="00EC4B6F"/>
    <w:rsid w:val="00EC4B9E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DDA"/>
    <w:rsid w:val="00EC5F1E"/>
    <w:rsid w:val="00EC63CA"/>
    <w:rsid w:val="00EC63FE"/>
    <w:rsid w:val="00EC67FF"/>
    <w:rsid w:val="00EC7323"/>
    <w:rsid w:val="00EC761A"/>
    <w:rsid w:val="00EC7ABA"/>
    <w:rsid w:val="00EC7C80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9D6"/>
    <w:rsid w:val="00ED1A57"/>
    <w:rsid w:val="00ED1D20"/>
    <w:rsid w:val="00ED1ED9"/>
    <w:rsid w:val="00ED1F30"/>
    <w:rsid w:val="00ED1FEF"/>
    <w:rsid w:val="00ED2143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3DA1"/>
    <w:rsid w:val="00ED3E5B"/>
    <w:rsid w:val="00ED4025"/>
    <w:rsid w:val="00ED44B6"/>
    <w:rsid w:val="00ED4588"/>
    <w:rsid w:val="00ED4AA0"/>
    <w:rsid w:val="00ED5155"/>
    <w:rsid w:val="00ED518C"/>
    <w:rsid w:val="00ED56C3"/>
    <w:rsid w:val="00ED573A"/>
    <w:rsid w:val="00ED59A9"/>
    <w:rsid w:val="00ED5DD5"/>
    <w:rsid w:val="00ED5E54"/>
    <w:rsid w:val="00ED6026"/>
    <w:rsid w:val="00ED6057"/>
    <w:rsid w:val="00ED6181"/>
    <w:rsid w:val="00ED63EB"/>
    <w:rsid w:val="00ED641D"/>
    <w:rsid w:val="00ED6690"/>
    <w:rsid w:val="00ED6722"/>
    <w:rsid w:val="00ED68C0"/>
    <w:rsid w:val="00ED68DE"/>
    <w:rsid w:val="00ED6A16"/>
    <w:rsid w:val="00ED6CB8"/>
    <w:rsid w:val="00ED6F34"/>
    <w:rsid w:val="00ED6FDF"/>
    <w:rsid w:val="00ED7073"/>
    <w:rsid w:val="00ED7207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AD8"/>
    <w:rsid w:val="00EE0B28"/>
    <w:rsid w:val="00EE0DCB"/>
    <w:rsid w:val="00EE1107"/>
    <w:rsid w:val="00EE1179"/>
    <w:rsid w:val="00EE1521"/>
    <w:rsid w:val="00EE15A1"/>
    <w:rsid w:val="00EE167A"/>
    <w:rsid w:val="00EE1743"/>
    <w:rsid w:val="00EE17C5"/>
    <w:rsid w:val="00EE1834"/>
    <w:rsid w:val="00EE1943"/>
    <w:rsid w:val="00EE1984"/>
    <w:rsid w:val="00EE19C6"/>
    <w:rsid w:val="00EE1E33"/>
    <w:rsid w:val="00EE1EEB"/>
    <w:rsid w:val="00EE1FE7"/>
    <w:rsid w:val="00EE214C"/>
    <w:rsid w:val="00EE219E"/>
    <w:rsid w:val="00EE255C"/>
    <w:rsid w:val="00EE2660"/>
    <w:rsid w:val="00EE2686"/>
    <w:rsid w:val="00EE27CF"/>
    <w:rsid w:val="00EE2EDD"/>
    <w:rsid w:val="00EE3518"/>
    <w:rsid w:val="00EE35AB"/>
    <w:rsid w:val="00EE398A"/>
    <w:rsid w:val="00EE3AD9"/>
    <w:rsid w:val="00EE3D8E"/>
    <w:rsid w:val="00EE3E9B"/>
    <w:rsid w:val="00EE413C"/>
    <w:rsid w:val="00EE438C"/>
    <w:rsid w:val="00EE43BE"/>
    <w:rsid w:val="00EE4ACC"/>
    <w:rsid w:val="00EE4D4A"/>
    <w:rsid w:val="00EE50B8"/>
    <w:rsid w:val="00EE50D4"/>
    <w:rsid w:val="00EE54A2"/>
    <w:rsid w:val="00EE580E"/>
    <w:rsid w:val="00EE59A5"/>
    <w:rsid w:val="00EE5D31"/>
    <w:rsid w:val="00EE6006"/>
    <w:rsid w:val="00EE600C"/>
    <w:rsid w:val="00EE6251"/>
    <w:rsid w:val="00EE6282"/>
    <w:rsid w:val="00EE65C7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6F5C"/>
    <w:rsid w:val="00EE7414"/>
    <w:rsid w:val="00EE78C8"/>
    <w:rsid w:val="00EE7D4D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0D9A"/>
    <w:rsid w:val="00EF1116"/>
    <w:rsid w:val="00EF128B"/>
    <w:rsid w:val="00EF1871"/>
    <w:rsid w:val="00EF1E69"/>
    <w:rsid w:val="00EF1F77"/>
    <w:rsid w:val="00EF2036"/>
    <w:rsid w:val="00EF21F4"/>
    <w:rsid w:val="00EF2528"/>
    <w:rsid w:val="00EF2562"/>
    <w:rsid w:val="00EF2977"/>
    <w:rsid w:val="00EF2A9C"/>
    <w:rsid w:val="00EF2B52"/>
    <w:rsid w:val="00EF2B8F"/>
    <w:rsid w:val="00EF2D34"/>
    <w:rsid w:val="00EF2DE6"/>
    <w:rsid w:val="00EF2E76"/>
    <w:rsid w:val="00EF303A"/>
    <w:rsid w:val="00EF334C"/>
    <w:rsid w:val="00EF3383"/>
    <w:rsid w:val="00EF35A6"/>
    <w:rsid w:val="00EF3610"/>
    <w:rsid w:val="00EF37AF"/>
    <w:rsid w:val="00EF38EE"/>
    <w:rsid w:val="00EF3CAA"/>
    <w:rsid w:val="00EF3F9E"/>
    <w:rsid w:val="00EF3FA3"/>
    <w:rsid w:val="00EF4062"/>
    <w:rsid w:val="00EF42E1"/>
    <w:rsid w:val="00EF4300"/>
    <w:rsid w:val="00EF43BC"/>
    <w:rsid w:val="00EF4963"/>
    <w:rsid w:val="00EF4A1B"/>
    <w:rsid w:val="00EF4C47"/>
    <w:rsid w:val="00EF4C4E"/>
    <w:rsid w:val="00EF4E6D"/>
    <w:rsid w:val="00EF50DE"/>
    <w:rsid w:val="00EF51F6"/>
    <w:rsid w:val="00EF5301"/>
    <w:rsid w:val="00EF5622"/>
    <w:rsid w:val="00EF5FE3"/>
    <w:rsid w:val="00EF619E"/>
    <w:rsid w:val="00EF61B1"/>
    <w:rsid w:val="00EF654E"/>
    <w:rsid w:val="00EF65A6"/>
    <w:rsid w:val="00EF65C9"/>
    <w:rsid w:val="00EF671E"/>
    <w:rsid w:val="00EF6747"/>
    <w:rsid w:val="00EF6930"/>
    <w:rsid w:val="00EF6E31"/>
    <w:rsid w:val="00EF6F77"/>
    <w:rsid w:val="00EF7135"/>
    <w:rsid w:val="00EF7199"/>
    <w:rsid w:val="00EF7421"/>
    <w:rsid w:val="00EF76CE"/>
    <w:rsid w:val="00EF77B4"/>
    <w:rsid w:val="00EF77CA"/>
    <w:rsid w:val="00EF7A7E"/>
    <w:rsid w:val="00EF7BA9"/>
    <w:rsid w:val="00F000BB"/>
    <w:rsid w:val="00F00389"/>
    <w:rsid w:val="00F00520"/>
    <w:rsid w:val="00F005CB"/>
    <w:rsid w:val="00F005F0"/>
    <w:rsid w:val="00F00B04"/>
    <w:rsid w:val="00F00C7B"/>
    <w:rsid w:val="00F0131D"/>
    <w:rsid w:val="00F015A4"/>
    <w:rsid w:val="00F015F7"/>
    <w:rsid w:val="00F020A0"/>
    <w:rsid w:val="00F020F7"/>
    <w:rsid w:val="00F02126"/>
    <w:rsid w:val="00F02240"/>
    <w:rsid w:val="00F0226D"/>
    <w:rsid w:val="00F0252C"/>
    <w:rsid w:val="00F026E7"/>
    <w:rsid w:val="00F03412"/>
    <w:rsid w:val="00F035A9"/>
    <w:rsid w:val="00F037A1"/>
    <w:rsid w:val="00F039F3"/>
    <w:rsid w:val="00F03CC5"/>
    <w:rsid w:val="00F03D19"/>
    <w:rsid w:val="00F03F7D"/>
    <w:rsid w:val="00F04813"/>
    <w:rsid w:val="00F04A3F"/>
    <w:rsid w:val="00F04CBB"/>
    <w:rsid w:val="00F04D68"/>
    <w:rsid w:val="00F04D92"/>
    <w:rsid w:val="00F05443"/>
    <w:rsid w:val="00F05765"/>
    <w:rsid w:val="00F05A77"/>
    <w:rsid w:val="00F05AE0"/>
    <w:rsid w:val="00F05B30"/>
    <w:rsid w:val="00F05BC4"/>
    <w:rsid w:val="00F05CBE"/>
    <w:rsid w:val="00F05D56"/>
    <w:rsid w:val="00F060B8"/>
    <w:rsid w:val="00F06149"/>
    <w:rsid w:val="00F0668A"/>
    <w:rsid w:val="00F067D8"/>
    <w:rsid w:val="00F067E2"/>
    <w:rsid w:val="00F0687F"/>
    <w:rsid w:val="00F06B95"/>
    <w:rsid w:val="00F06C1A"/>
    <w:rsid w:val="00F0704B"/>
    <w:rsid w:val="00F07104"/>
    <w:rsid w:val="00F07171"/>
    <w:rsid w:val="00F0722E"/>
    <w:rsid w:val="00F0727C"/>
    <w:rsid w:val="00F0751D"/>
    <w:rsid w:val="00F0753C"/>
    <w:rsid w:val="00F0778F"/>
    <w:rsid w:val="00F07A8A"/>
    <w:rsid w:val="00F07B9F"/>
    <w:rsid w:val="00F07FA9"/>
    <w:rsid w:val="00F10037"/>
    <w:rsid w:val="00F1048D"/>
    <w:rsid w:val="00F104CB"/>
    <w:rsid w:val="00F106EB"/>
    <w:rsid w:val="00F109C3"/>
    <w:rsid w:val="00F109E2"/>
    <w:rsid w:val="00F10D1C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ADE"/>
    <w:rsid w:val="00F11C21"/>
    <w:rsid w:val="00F11DA5"/>
    <w:rsid w:val="00F11E04"/>
    <w:rsid w:val="00F11EAB"/>
    <w:rsid w:val="00F11F4D"/>
    <w:rsid w:val="00F11F83"/>
    <w:rsid w:val="00F1261E"/>
    <w:rsid w:val="00F12738"/>
    <w:rsid w:val="00F132A1"/>
    <w:rsid w:val="00F1336E"/>
    <w:rsid w:val="00F136AC"/>
    <w:rsid w:val="00F1372D"/>
    <w:rsid w:val="00F13840"/>
    <w:rsid w:val="00F1388F"/>
    <w:rsid w:val="00F13A78"/>
    <w:rsid w:val="00F13B02"/>
    <w:rsid w:val="00F13D55"/>
    <w:rsid w:val="00F142B2"/>
    <w:rsid w:val="00F146B2"/>
    <w:rsid w:val="00F1490F"/>
    <w:rsid w:val="00F14944"/>
    <w:rsid w:val="00F14AA5"/>
    <w:rsid w:val="00F14B62"/>
    <w:rsid w:val="00F14B7D"/>
    <w:rsid w:val="00F14D8D"/>
    <w:rsid w:val="00F14DA6"/>
    <w:rsid w:val="00F15291"/>
    <w:rsid w:val="00F1531B"/>
    <w:rsid w:val="00F1568A"/>
    <w:rsid w:val="00F156BF"/>
    <w:rsid w:val="00F157A9"/>
    <w:rsid w:val="00F15AD6"/>
    <w:rsid w:val="00F15B27"/>
    <w:rsid w:val="00F15B29"/>
    <w:rsid w:val="00F15BCE"/>
    <w:rsid w:val="00F15C94"/>
    <w:rsid w:val="00F15E51"/>
    <w:rsid w:val="00F15F15"/>
    <w:rsid w:val="00F161D4"/>
    <w:rsid w:val="00F161D8"/>
    <w:rsid w:val="00F1621E"/>
    <w:rsid w:val="00F1655D"/>
    <w:rsid w:val="00F1679E"/>
    <w:rsid w:val="00F16A3D"/>
    <w:rsid w:val="00F16B3B"/>
    <w:rsid w:val="00F16BB0"/>
    <w:rsid w:val="00F16D74"/>
    <w:rsid w:val="00F17352"/>
    <w:rsid w:val="00F175A6"/>
    <w:rsid w:val="00F175AD"/>
    <w:rsid w:val="00F17F30"/>
    <w:rsid w:val="00F20261"/>
    <w:rsid w:val="00F20277"/>
    <w:rsid w:val="00F204D2"/>
    <w:rsid w:val="00F208AD"/>
    <w:rsid w:val="00F20CD8"/>
    <w:rsid w:val="00F20CF2"/>
    <w:rsid w:val="00F20E2C"/>
    <w:rsid w:val="00F20E39"/>
    <w:rsid w:val="00F21018"/>
    <w:rsid w:val="00F210C8"/>
    <w:rsid w:val="00F211C5"/>
    <w:rsid w:val="00F2140C"/>
    <w:rsid w:val="00F21781"/>
    <w:rsid w:val="00F21B8B"/>
    <w:rsid w:val="00F21F33"/>
    <w:rsid w:val="00F21F46"/>
    <w:rsid w:val="00F2247A"/>
    <w:rsid w:val="00F224C5"/>
    <w:rsid w:val="00F224F3"/>
    <w:rsid w:val="00F2291A"/>
    <w:rsid w:val="00F22ACE"/>
    <w:rsid w:val="00F22E43"/>
    <w:rsid w:val="00F22E6A"/>
    <w:rsid w:val="00F230D7"/>
    <w:rsid w:val="00F232B7"/>
    <w:rsid w:val="00F23386"/>
    <w:rsid w:val="00F239A4"/>
    <w:rsid w:val="00F23C0D"/>
    <w:rsid w:val="00F23CA9"/>
    <w:rsid w:val="00F24152"/>
    <w:rsid w:val="00F2418F"/>
    <w:rsid w:val="00F244EE"/>
    <w:rsid w:val="00F249A9"/>
    <w:rsid w:val="00F24B4F"/>
    <w:rsid w:val="00F24CC4"/>
    <w:rsid w:val="00F24E4F"/>
    <w:rsid w:val="00F24FE7"/>
    <w:rsid w:val="00F251F7"/>
    <w:rsid w:val="00F2536B"/>
    <w:rsid w:val="00F2549C"/>
    <w:rsid w:val="00F254BC"/>
    <w:rsid w:val="00F25772"/>
    <w:rsid w:val="00F25BEF"/>
    <w:rsid w:val="00F25CC7"/>
    <w:rsid w:val="00F25EAF"/>
    <w:rsid w:val="00F260D2"/>
    <w:rsid w:val="00F26343"/>
    <w:rsid w:val="00F26AAF"/>
    <w:rsid w:val="00F26B62"/>
    <w:rsid w:val="00F270EF"/>
    <w:rsid w:val="00F27282"/>
    <w:rsid w:val="00F27607"/>
    <w:rsid w:val="00F279B4"/>
    <w:rsid w:val="00F27A26"/>
    <w:rsid w:val="00F27AC8"/>
    <w:rsid w:val="00F27DC2"/>
    <w:rsid w:val="00F300AA"/>
    <w:rsid w:val="00F30130"/>
    <w:rsid w:val="00F3033A"/>
    <w:rsid w:val="00F305B9"/>
    <w:rsid w:val="00F30795"/>
    <w:rsid w:val="00F30993"/>
    <w:rsid w:val="00F30AD2"/>
    <w:rsid w:val="00F30C6B"/>
    <w:rsid w:val="00F30EC4"/>
    <w:rsid w:val="00F313CC"/>
    <w:rsid w:val="00F318D4"/>
    <w:rsid w:val="00F31AA5"/>
    <w:rsid w:val="00F31B51"/>
    <w:rsid w:val="00F31C0F"/>
    <w:rsid w:val="00F31D1B"/>
    <w:rsid w:val="00F31E10"/>
    <w:rsid w:val="00F31E8E"/>
    <w:rsid w:val="00F3201E"/>
    <w:rsid w:val="00F32A13"/>
    <w:rsid w:val="00F33102"/>
    <w:rsid w:val="00F33153"/>
    <w:rsid w:val="00F334B6"/>
    <w:rsid w:val="00F334F5"/>
    <w:rsid w:val="00F33A74"/>
    <w:rsid w:val="00F33D87"/>
    <w:rsid w:val="00F33E1A"/>
    <w:rsid w:val="00F33EE0"/>
    <w:rsid w:val="00F33FD0"/>
    <w:rsid w:val="00F3426E"/>
    <w:rsid w:val="00F34297"/>
    <w:rsid w:val="00F34362"/>
    <w:rsid w:val="00F344E7"/>
    <w:rsid w:val="00F34511"/>
    <w:rsid w:val="00F34551"/>
    <w:rsid w:val="00F34791"/>
    <w:rsid w:val="00F347F0"/>
    <w:rsid w:val="00F349AB"/>
    <w:rsid w:val="00F34BAD"/>
    <w:rsid w:val="00F34BCA"/>
    <w:rsid w:val="00F34CB6"/>
    <w:rsid w:val="00F34D7B"/>
    <w:rsid w:val="00F34DDB"/>
    <w:rsid w:val="00F34EEC"/>
    <w:rsid w:val="00F34F63"/>
    <w:rsid w:val="00F356A3"/>
    <w:rsid w:val="00F35825"/>
    <w:rsid w:val="00F35856"/>
    <w:rsid w:val="00F35A17"/>
    <w:rsid w:val="00F35BDF"/>
    <w:rsid w:val="00F35C31"/>
    <w:rsid w:val="00F35E21"/>
    <w:rsid w:val="00F35ECD"/>
    <w:rsid w:val="00F35EDF"/>
    <w:rsid w:val="00F361EE"/>
    <w:rsid w:val="00F361F5"/>
    <w:rsid w:val="00F36679"/>
    <w:rsid w:val="00F367D9"/>
    <w:rsid w:val="00F369C1"/>
    <w:rsid w:val="00F369D4"/>
    <w:rsid w:val="00F36D83"/>
    <w:rsid w:val="00F36D98"/>
    <w:rsid w:val="00F36E17"/>
    <w:rsid w:val="00F36E57"/>
    <w:rsid w:val="00F36F8E"/>
    <w:rsid w:val="00F37179"/>
    <w:rsid w:val="00F37346"/>
    <w:rsid w:val="00F3756E"/>
    <w:rsid w:val="00F37627"/>
    <w:rsid w:val="00F378B2"/>
    <w:rsid w:val="00F37903"/>
    <w:rsid w:val="00F37D39"/>
    <w:rsid w:val="00F37D91"/>
    <w:rsid w:val="00F37D98"/>
    <w:rsid w:val="00F37DE8"/>
    <w:rsid w:val="00F400D0"/>
    <w:rsid w:val="00F40479"/>
    <w:rsid w:val="00F40A6B"/>
    <w:rsid w:val="00F40A79"/>
    <w:rsid w:val="00F40F01"/>
    <w:rsid w:val="00F4104D"/>
    <w:rsid w:val="00F4155C"/>
    <w:rsid w:val="00F41733"/>
    <w:rsid w:val="00F41B8F"/>
    <w:rsid w:val="00F41C7C"/>
    <w:rsid w:val="00F41D01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084"/>
    <w:rsid w:val="00F431FA"/>
    <w:rsid w:val="00F434A0"/>
    <w:rsid w:val="00F43616"/>
    <w:rsid w:val="00F4387C"/>
    <w:rsid w:val="00F43A9D"/>
    <w:rsid w:val="00F43DCF"/>
    <w:rsid w:val="00F43E4A"/>
    <w:rsid w:val="00F44295"/>
    <w:rsid w:val="00F4430F"/>
    <w:rsid w:val="00F44417"/>
    <w:rsid w:val="00F446B0"/>
    <w:rsid w:val="00F44932"/>
    <w:rsid w:val="00F44D15"/>
    <w:rsid w:val="00F44E8D"/>
    <w:rsid w:val="00F44F09"/>
    <w:rsid w:val="00F44FBF"/>
    <w:rsid w:val="00F4504A"/>
    <w:rsid w:val="00F45090"/>
    <w:rsid w:val="00F450D8"/>
    <w:rsid w:val="00F452B0"/>
    <w:rsid w:val="00F457C5"/>
    <w:rsid w:val="00F45809"/>
    <w:rsid w:val="00F4580C"/>
    <w:rsid w:val="00F45A7D"/>
    <w:rsid w:val="00F45D70"/>
    <w:rsid w:val="00F45E7F"/>
    <w:rsid w:val="00F45F60"/>
    <w:rsid w:val="00F46021"/>
    <w:rsid w:val="00F462FD"/>
    <w:rsid w:val="00F46657"/>
    <w:rsid w:val="00F46840"/>
    <w:rsid w:val="00F469DA"/>
    <w:rsid w:val="00F46A24"/>
    <w:rsid w:val="00F46B4A"/>
    <w:rsid w:val="00F46D91"/>
    <w:rsid w:val="00F471E6"/>
    <w:rsid w:val="00F4728C"/>
    <w:rsid w:val="00F476BC"/>
    <w:rsid w:val="00F47789"/>
    <w:rsid w:val="00F4781A"/>
    <w:rsid w:val="00F47A06"/>
    <w:rsid w:val="00F47B08"/>
    <w:rsid w:val="00F47C7C"/>
    <w:rsid w:val="00F47CCD"/>
    <w:rsid w:val="00F47F70"/>
    <w:rsid w:val="00F501ED"/>
    <w:rsid w:val="00F50570"/>
    <w:rsid w:val="00F50683"/>
    <w:rsid w:val="00F50996"/>
    <w:rsid w:val="00F50A8A"/>
    <w:rsid w:val="00F5102A"/>
    <w:rsid w:val="00F5133F"/>
    <w:rsid w:val="00F513B3"/>
    <w:rsid w:val="00F51661"/>
    <w:rsid w:val="00F5199A"/>
    <w:rsid w:val="00F51F24"/>
    <w:rsid w:val="00F51FAD"/>
    <w:rsid w:val="00F52046"/>
    <w:rsid w:val="00F520A8"/>
    <w:rsid w:val="00F520F2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59"/>
    <w:rsid w:val="00F52AF9"/>
    <w:rsid w:val="00F52BEC"/>
    <w:rsid w:val="00F52E33"/>
    <w:rsid w:val="00F5306B"/>
    <w:rsid w:val="00F5314E"/>
    <w:rsid w:val="00F5326D"/>
    <w:rsid w:val="00F53532"/>
    <w:rsid w:val="00F536DA"/>
    <w:rsid w:val="00F536E2"/>
    <w:rsid w:val="00F53727"/>
    <w:rsid w:val="00F53A45"/>
    <w:rsid w:val="00F53BBF"/>
    <w:rsid w:val="00F53BD9"/>
    <w:rsid w:val="00F5407B"/>
    <w:rsid w:val="00F54153"/>
    <w:rsid w:val="00F54337"/>
    <w:rsid w:val="00F5450A"/>
    <w:rsid w:val="00F545A2"/>
    <w:rsid w:val="00F549B4"/>
    <w:rsid w:val="00F54F66"/>
    <w:rsid w:val="00F553CA"/>
    <w:rsid w:val="00F555B0"/>
    <w:rsid w:val="00F55678"/>
    <w:rsid w:val="00F556EC"/>
    <w:rsid w:val="00F558F1"/>
    <w:rsid w:val="00F5594F"/>
    <w:rsid w:val="00F55BAB"/>
    <w:rsid w:val="00F55EB6"/>
    <w:rsid w:val="00F560B3"/>
    <w:rsid w:val="00F560D6"/>
    <w:rsid w:val="00F562F0"/>
    <w:rsid w:val="00F56503"/>
    <w:rsid w:val="00F56929"/>
    <w:rsid w:val="00F56D82"/>
    <w:rsid w:val="00F56F3D"/>
    <w:rsid w:val="00F57177"/>
    <w:rsid w:val="00F572A6"/>
    <w:rsid w:val="00F57893"/>
    <w:rsid w:val="00F5798D"/>
    <w:rsid w:val="00F57BA6"/>
    <w:rsid w:val="00F57D8B"/>
    <w:rsid w:val="00F57DBB"/>
    <w:rsid w:val="00F57DE2"/>
    <w:rsid w:val="00F60276"/>
    <w:rsid w:val="00F6056B"/>
    <w:rsid w:val="00F6066D"/>
    <w:rsid w:val="00F60777"/>
    <w:rsid w:val="00F607B7"/>
    <w:rsid w:val="00F609BD"/>
    <w:rsid w:val="00F60A39"/>
    <w:rsid w:val="00F60A5A"/>
    <w:rsid w:val="00F60C4C"/>
    <w:rsid w:val="00F60DFC"/>
    <w:rsid w:val="00F611C6"/>
    <w:rsid w:val="00F6141B"/>
    <w:rsid w:val="00F617AD"/>
    <w:rsid w:val="00F618C6"/>
    <w:rsid w:val="00F61983"/>
    <w:rsid w:val="00F61F1F"/>
    <w:rsid w:val="00F623DB"/>
    <w:rsid w:val="00F6242D"/>
    <w:rsid w:val="00F624D0"/>
    <w:rsid w:val="00F62781"/>
    <w:rsid w:val="00F62A4E"/>
    <w:rsid w:val="00F62B60"/>
    <w:rsid w:val="00F62D86"/>
    <w:rsid w:val="00F63201"/>
    <w:rsid w:val="00F63283"/>
    <w:rsid w:val="00F6359B"/>
    <w:rsid w:val="00F63811"/>
    <w:rsid w:val="00F63A00"/>
    <w:rsid w:val="00F63A0F"/>
    <w:rsid w:val="00F63BA0"/>
    <w:rsid w:val="00F63E58"/>
    <w:rsid w:val="00F64098"/>
    <w:rsid w:val="00F6411A"/>
    <w:rsid w:val="00F6422A"/>
    <w:rsid w:val="00F6424E"/>
    <w:rsid w:val="00F6448F"/>
    <w:rsid w:val="00F64501"/>
    <w:rsid w:val="00F64AAB"/>
    <w:rsid w:val="00F64B91"/>
    <w:rsid w:val="00F64E0F"/>
    <w:rsid w:val="00F651B6"/>
    <w:rsid w:val="00F65482"/>
    <w:rsid w:val="00F65933"/>
    <w:rsid w:val="00F6595F"/>
    <w:rsid w:val="00F659A8"/>
    <w:rsid w:val="00F65C72"/>
    <w:rsid w:val="00F65FE4"/>
    <w:rsid w:val="00F65FFA"/>
    <w:rsid w:val="00F6633D"/>
    <w:rsid w:val="00F6650A"/>
    <w:rsid w:val="00F667B1"/>
    <w:rsid w:val="00F66DB7"/>
    <w:rsid w:val="00F66F4B"/>
    <w:rsid w:val="00F676E1"/>
    <w:rsid w:val="00F7023C"/>
    <w:rsid w:val="00F706E3"/>
    <w:rsid w:val="00F707BB"/>
    <w:rsid w:val="00F709EB"/>
    <w:rsid w:val="00F70C7E"/>
    <w:rsid w:val="00F710FA"/>
    <w:rsid w:val="00F71688"/>
    <w:rsid w:val="00F717A5"/>
    <w:rsid w:val="00F718E4"/>
    <w:rsid w:val="00F71D08"/>
    <w:rsid w:val="00F71EC4"/>
    <w:rsid w:val="00F724DA"/>
    <w:rsid w:val="00F724E9"/>
    <w:rsid w:val="00F725AB"/>
    <w:rsid w:val="00F72613"/>
    <w:rsid w:val="00F72F0D"/>
    <w:rsid w:val="00F73199"/>
    <w:rsid w:val="00F731C5"/>
    <w:rsid w:val="00F73264"/>
    <w:rsid w:val="00F732C2"/>
    <w:rsid w:val="00F73331"/>
    <w:rsid w:val="00F73333"/>
    <w:rsid w:val="00F73410"/>
    <w:rsid w:val="00F735E6"/>
    <w:rsid w:val="00F737CA"/>
    <w:rsid w:val="00F738AA"/>
    <w:rsid w:val="00F73AFC"/>
    <w:rsid w:val="00F73B8C"/>
    <w:rsid w:val="00F73CC4"/>
    <w:rsid w:val="00F741C1"/>
    <w:rsid w:val="00F74213"/>
    <w:rsid w:val="00F743DD"/>
    <w:rsid w:val="00F74764"/>
    <w:rsid w:val="00F749BE"/>
    <w:rsid w:val="00F74B1E"/>
    <w:rsid w:val="00F752C2"/>
    <w:rsid w:val="00F7568C"/>
    <w:rsid w:val="00F756D2"/>
    <w:rsid w:val="00F75CCE"/>
    <w:rsid w:val="00F75D01"/>
    <w:rsid w:val="00F75DE7"/>
    <w:rsid w:val="00F75DFD"/>
    <w:rsid w:val="00F7622F"/>
    <w:rsid w:val="00F76607"/>
    <w:rsid w:val="00F76655"/>
    <w:rsid w:val="00F76820"/>
    <w:rsid w:val="00F769F4"/>
    <w:rsid w:val="00F76B94"/>
    <w:rsid w:val="00F76C43"/>
    <w:rsid w:val="00F76FB8"/>
    <w:rsid w:val="00F7701C"/>
    <w:rsid w:val="00F77042"/>
    <w:rsid w:val="00F770AD"/>
    <w:rsid w:val="00F7714F"/>
    <w:rsid w:val="00F7761B"/>
    <w:rsid w:val="00F7773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A01"/>
    <w:rsid w:val="00F80A51"/>
    <w:rsid w:val="00F80DF4"/>
    <w:rsid w:val="00F820FE"/>
    <w:rsid w:val="00F82731"/>
    <w:rsid w:val="00F82BAA"/>
    <w:rsid w:val="00F82FDA"/>
    <w:rsid w:val="00F831AB"/>
    <w:rsid w:val="00F831D8"/>
    <w:rsid w:val="00F8351E"/>
    <w:rsid w:val="00F8366A"/>
    <w:rsid w:val="00F83B2D"/>
    <w:rsid w:val="00F83BDE"/>
    <w:rsid w:val="00F83D15"/>
    <w:rsid w:val="00F83DE1"/>
    <w:rsid w:val="00F83F39"/>
    <w:rsid w:val="00F846A6"/>
    <w:rsid w:val="00F8490C"/>
    <w:rsid w:val="00F8490F"/>
    <w:rsid w:val="00F84A9A"/>
    <w:rsid w:val="00F8519A"/>
    <w:rsid w:val="00F853FE"/>
    <w:rsid w:val="00F85438"/>
    <w:rsid w:val="00F857BD"/>
    <w:rsid w:val="00F8586B"/>
    <w:rsid w:val="00F8587F"/>
    <w:rsid w:val="00F858BC"/>
    <w:rsid w:val="00F859A1"/>
    <w:rsid w:val="00F85E47"/>
    <w:rsid w:val="00F85EE1"/>
    <w:rsid w:val="00F8611A"/>
    <w:rsid w:val="00F86488"/>
    <w:rsid w:val="00F865C4"/>
    <w:rsid w:val="00F8694D"/>
    <w:rsid w:val="00F869EA"/>
    <w:rsid w:val="00F86F4E"/>
    <w:rsid w:val="00F87355"/>
    <w:rsid w:val="00F873B0"/>
    <w:rsid w:val="00F87775"/>
    <w:rsid w:val="00F877E2"/>
    <w:rsid w:val="00F87828"/>
    <w:rsid w:val="00F87870"/>
    <w:rsid w:val="00F87881"/>
    <w:rsid w:val="00F878D2"/>
    <w:rsid w:val="00F87984"/>
    <w:rsid w:val="00F87CFC"/>
    <w:rsid w:val="00F87F59"/>
    <w:rsid w:val="00F90208"/>
    <w:rsid w:val="00F9020A"/>
    <w:rsid w:val="00F90367"/>
    <w:rsid w:val="00F903E9"/>
    <w:rsid w:val="00F9049A"/>
    <w:rsid w:val="00F9086D"/>
    <w:rsid w:val="00F9090A"/>
    <w:rsid w:val="00F90AF3"/>
    <w:rsid w:val="00F90CBF"/>
    <w:rsid w:val="00F90D56"/>
    <w:rsid w:val="00F90F41"/>
    <w:rsid w:val="00F90FE1"/>
    <w:rsid w:val="00F91500"/>
    <w:rsid w:val="00F915A0"/>
    <w:rsid w:val="00F916BD"/>
    <w:rsid w:val="00F9174F"/>
    <w:rsid w:val="00F9183D"/>
    <w:rsid w:val="00F918FD"/>
    <w:rsid w:val="00F91C0A"/>
    <w:rsid w:val="00F91D1C"/>
    <w:rsid w:val="00F91F23"/>
    <w:rsid w:val="00F921B9"/>
    <w:rsid w:val="00F9229C"/>
    <w:rsid w:val="00F924AF"/>
    <w:rsid w:val="00F92647"/>
    <w:rsid w:val="00F92759"/>
    <w:rsid w:val="00F9284D"/>
    <w:rsid w:val="00F92903"/>
    <w:rsid w:val="00F929AB"/>
    <w:rsid w:val="00F92B68"/>
    <w:rsid w:val="00F92C7D"/>
    <w:rsid w:val="00F92E3E"/>
    <w:rsid w:val="00F92F80"/>
    <w:rsid w:val="00F93102"/>
    <w:rsid w:val="00F931DC"/>
    <w:rsid w:val="00F9330C"/>
    <w:rsid w:val="00F93528"/>
    <w:rsid w:val="00F93567"/>
    <w:rsid w:val="00F93741"/>
    <w:rsid w:val="00F939BD"/>
    <w:rsid w:val="00F93A04"/>
    <w:rsid w:val="00F93E39"/>
    <w:rsid w:val="00F94040"/>
    <w:rsid w:val="00F94774"/>
    <w:rsid w:val="00F9489D"/>
    <w:rsid w:val="00F94D51"/>
    <w:rsid w:val="00F94D97"/>
    <w:rsid w:val="00F94E36"/>
    <w:rsid w:val="00F95958"/>
    <w:rsid w:val="00F9599F"/>
    <w:rsid w:val="00F959E2"/>
    <w:rsid w:val="00F95C74"/>
    <w:rsid w:val="00F95C9B"/>
    <w:rsid w:val="00F95CFD"/>
    <w:rsid w:val="00F95D07"/>
    <w:rsid w:val="00F95E04"/>
    <w:rsid w:val="00F960E1"/>
    <w:rsid w:val="00F9633C"/>
    <w:rsid w:val="00F965F1"/>
    <w:rsid w:val="00F96ADC"/>
    <w:rsid w:val="00F96E67"/>
    <w:rsid w:val="00F96EB2"/>
    <w:rsid w:val="00F97536"/>
    <w:rsid w:val="00F9771C"/>
    <w:rsid w:val="00F977CE"/>
    <w:rsid w:val="00F978A2"/>
    <w:rsid w:val="00F978DA"/>
    <w:rsid w:val="00F97941"/>
    <w:rsid w:val="00F97ADD"/>
    <w:rsid w:val="00F97E24"/>
    <w:rsid w:val="00F97F28"/>
    <w:rsid w:val="00F97FCF"/>
    <w:rsid w:val="00F97FD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336"/>
    <w:rsid w:val="00FA1558"/>
    <w:rsid w:val="00FA15B2"/>
    <w:rsid w:val="00FA18BB"/>
    <w:rsid w:val="00FA1BBD"/>
    <w:rsid w:val="00FA1C23"/>
    <w:rsid w:val="00FA1D4C"/>
    <w:rsid w:val="00FA1DF9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9CC"/>
    <w:rsid w:val="00FA2DE7"/>
    <w:rsid w:val="00FA2EB7"/>
    <w:rsid w:val="00FA302B"/>
    <w:rsid w:val="00FA30C8"/>
    <w:rsid w:val="00FA31C2"/>
    <w:rsid w:val="00FA35CB"/>
    <w:rsid w:val="00FA3A2F"/>
    <w:rsid w:val="00FA3ABC"/>
    <w:rsid w:val="00FA3D72"/>
    <w:rsid w:val="00FA3DC8"/>
    <w:rsid w:val="00FA4487"/>
    <w:rsid w:val="00FA4659"/>
    <w:rsid w:val="00FA471B"/>
    <w:rsid w:val="00FA4828"/>
    <w:rsid w:val="00FA483D"/>
    <w:rsid w:val="00FA48E6"/>
    <w:rsid w:val="00FA4B87"/>
    <w:rsid w:val="00FA4BC5"/>
    <w:rsid w:val="00FA4C11"/>
    <w:rsid w:val="00FA4FE8"/>
    <w:rsid w:val="00FA5129"/>
    <w:rsid w:val="00FA5273"/>
    <w:rsid w:val="00FA552E"/>
    <w:rsid w:val="00FA5796"/>
    <w:rsid w:val="00FA57A9"/>
    <w:rsid w:val="00FA57E3"/>
    <w:rsid w:val="00FA5820"/>
    <w:rsid w:val="00FA5CB7"/>
    <w:rsid w:val="00FA5DD5"/>
    <w:rsid w:val="00FA5F7F"/>
    <w:rsid w:val="00FA632B"/>
    <w:rsid w:val="00FA63A9"/>
    <w:rsid w:val="00FA6474"/>
    <w:rsid w:val="00FA64A2"/>
    <w:rsid w:val="00FA64C6"/>
    <w:rsid w:val="00FA653D"/>
    <w:rsid w:val="00FA66B5"/>
    <w:rsid w:val="00FA66CB"/>
    <w:rsid w:val="00FA6702"/>
    <w:rsid w:val="00FA67A2"/>
    <w:rsid w:val="00FA6D06"/>
    <w:rsid w:val="00FA71A4"/>
    <w:rsid w:val="00FA7253"/>
    <w:rsid w:val="00FA73F5"/>
    <w:rsid w:val="00FA7747"/>
    <w:rsid w:val="00FA77E3"/>
    <w:rsid w:val="00FA7BA2"/>
    <w:rsid w:val="00FA7D07"/>
    <w:rsid w:val="00FA7DF5"/>
    <w:rsid w:val="00FA7F66"/>
    <w:rsid w:val="00FA7F75"/>
    <w:rsid w:val="00FA7FB7"/>
    <w:rsid w:val="00FB006B"/>
    <w:rsid w:val="00FB008D"/>
    <w:rsid w:val="00FB00F4"/>
    <w:rsid w:val="00FB01CF"/>
    <w:rsid w:val="00FB032D"/>
    <w:rsid w:val="00FB0442"/>
    <w:rsid w:val="00FB04B4"/>
    <w:rsid w:val="00FB0513"/>
    <w:rsid w:val="00FB06F5"/>
    <w:rsid w:val="00FB072A"/>
    <w:rsid w:val="00FB0AD7"/>
    <w:rsid w:val="00FB0B9D"/>
    <w:rsid w:val="00FB0D19"/>
    <w:rsid w:val="00FB100F"/>
    <w:rsid w:val="00FB1286"/>
    <w:rsid w:val="00FB158A"/>
    <w:rsid w:val="00FB16CE"/>
    <w:rsid w:val="00FB180B"/>
    <w:rsid w:val="00FB1C9D"/>
    <w:rsid w:val="00FB1E8B"/>
    <w:rsid w:val="00FB1EF7"/>
    <w:rsid w:val="00FB1F0F"/>
    <w:rsid w:val="00FB217E"/>
    <w:rsid w:val="00FB2369"/>
    <w:rsid w:val="00FB24F5"/>
    <w:rsid w:val="00FB25BD"/>
    <w:rsid w:val="00FB261C"/>
    <w:rsid w:val="00FB266B"/>
    <w:rsid w:val="00FB27EF"/>
    <w:rsid w:val="00FB2936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3C"/>
    <w:rsid w:val="00FB3E91"/>
    <w:rsid w:val="00FB3EAD"/>
    <w:rsid w:val="00FB408E"/>
    <w:rsid w:val="00FB4ACA"/>
    <w:rsid w:val="00FB4B1E"/>
    <w:rsid w:val="00FB4BD7"/>
    <w:rsid w:val="00FB4CBF"/>
    <w:rsid w:val="00FB4E90"/>
    <w:rsid w:val="00FB4ECA"/>
    <w:rsid w:val="00FB502B"/>
    <w:rsid w:val="00FB5422"/>
    <w:rsid w:val="00FB5446"/>
    <w:rsid w:val="00FB5991"/>
    <w:rsid w:val="00FB5B09"/>
    <w:rsid w:val="00FB5C3F"/>
    <w:rsid w:val="00FB5D81"/>
    <w:rsid w:val="00FB5E39"/>
    <w:rsid w:val="00FB640F"/>
    <w:rsid w:val="00FB6A37"/>
    <w:rsid w:val="00FB6AFD"/>
    <w:rsid w:val="00FB6C26"/>
    <w:rsid w:val="00FB6F95"/>
    <w:rsid w:val="00FB710F"/>
    <w:rsid w:val="00FB73EC"/>
    <w:rsid w:val="00FB74D5"/>
    <w:rsid w:val="00FB77D8"/>
    <w:rsid w:val="00FB799A"/>
    <w:rsid w:val="00FB7BD2"/>
    <w:rsid w:val="00FB7CD7"/>
    <w:rsid w:val="00FC060D"/>
    <w:rsid w:val="00FC09EF"/>
    <w:rsid w:val="00FC0C1E"/>
    <w:rsid w:val="00FC11E5"/>
    <w:rsid w:val="00FC14AC"/>
    <w:rsid w:val="00FC1566"/>
    <w:rsid w:val="00FC16C5"/>
    <w:rsid w:val="00FC1A87"/>
    <w:rsid w:val="00FC1BF9"/>
    <w:rsid w:val="00FC1D0B"/>
    <w:rsid w:val="00FC1E21"/>
    <w:rsid w:val="00FC2448"/>
    <w:rsid w:val="00FC2455"/>
    <w:rsid w:val="00FC250D"/>
    <w:rsid w:val="00FC2662"/>
    <w:rsid w:val="00FC29BC"/>
    <w:rsid w:val="00FC29DB"/>
    <w:rsid w:val="00FC2A26"/>
    <w:rsid w:val="00FC2CC6"/>
    <w:rsid w:val="00FC2DF4"/>
    <w:rsid w:val="00FC2E79"/>
    <w:rsid w:val="00FC3158"/>
    <w:rsid w:val="00FC31D5"/>
    <w:rsid w:val="00FC3399"/>
    <w:rsid w:val="00FC345C"/>
    <w:rsid w:val="00FC3C2D"/>
    <w:rsid w:val="00FC3D10"/>
    <w:rsid w:val="00FC3D39"/>
    <w:rsid w:val="00FC3DC5"/>
    <w:rsid w:val="00FC4180"/>
    <w:rsid w:val="00FC4405"/>
    <w:rsid w:val="00FC4987"/>
    <w:rsid w:val="00FC49CC"/>
    <w:rsid w:val="00FC4B4C"/>
    <w:rsid w:val="00FC4BAE"/>
    <w:rsid w:val="00FC4CDE"/>
    <w:rsid w:val="00FC503B"/>
    <w:rsid w:val="00FC505B"/>
    <w:rsid w:val="00FC5774"/>
    <w:rsid w:val="00FC5923"/>
    <w:rsid w:val="00FC5A22"/>
    <w:rsid w:val="00FC5C64"/>
    <w:rsid w:val="00FC5E8A"/>
    <w:rsid w:val="00FC5FAC"/>
    <w:rsid w:val="00FC6809"/>
    <w:rsid w:val="00FC7831"/>
    <w:rsid w:val="00FC7DB3"/>
    <w:rsid w:val="00FC7E55"/>
    <w:rsid w:val="00FD011B"/>
    <w:rsid w:val="00FD0226"/>
    <w:rsid w:val="00FD04A4"/>
    <w:rsid w:val="00FD06BE"/>
    <w:rsid w:val="00FD071A"/>
    <w:rsid w:val="00FD0738"/>
    <w:rsid w:val="00FD0AA3"/>
    <w:rsid w:val="00FD0AD0"/>
    <w:rsid w:val="00FD0BBD"/>
    <w:rsid w:val="00FD0C87"/>
    <w:rsid w:val="00FD0F53"/>
    <w:rsid w:val="00FD1123"/>
    <w:rsid w:val="00FD137E"/>
    <w:rsid w:val="00FD1B70"/>
    <w:rsid w:val="00FD1E87"/>
    <w:rsid w:val="00FD22A2"/>
    <w:rsid w:val="00FD22A4"/>
    <w:rsid w:val="00FD2389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63A"/>
    <w:rsid w:val="00FD48CA"/>
    <w:rsid w:val="00FD4A5F"/>
    <w:rsid w:val="00FD4BD9"/>
    <w:rsid w:val="00FD4C83"/>
    <w:rsid w:val="00FD50AA"/>
    <w:rsid w:val="00FD58BD"/>
    <w:rsid w:val="00FD5AC6"/>
    <w:rsid w:val="00FD5BE4"/>
    <w:rsid w:val="00FD5C5F"/>
    <w:rsid w:val="00FD5DDD"/>
    <w:rsid w:val="00FD5F1A"/>
    <w:rsid w:val="00FD61DC"/>
    <w:rsid w:val="00FD6210"/>
    <w:rsid w:val="00FD6549"/>
    <w:rsid w:val="00FD6621"/>
    <w:rsid w:val="00FD678F"/>
    <w:rsid w:val="00FD692C"/>
    <w:rsid w:val="00FD69FF"/>
    <w:rsid w:val="00FD6AE0"/>
    <w:rsid w:val="00FD6D75"/>
    <w:rsid w:val="00FD6D77"/>
    <w:rsid w:val="00FD6D78"/>
    <w:rsid w:val="00FD6EF3"/>
    <w:rsid w:val="00FD7221"/>
    <w:rsid w:val="00FD7260"/>
    <w:rsid w:val="00FD7381"/>
    <w:rsid w:val="00FD7767"/>
    <w:rsid w:val="00FD78C0"/>
    <w:rsid w:val="00FD7C28"/>
    <w:rsid w:val="00FD7DA1"/>
    <w:rsid w:val="00FE020A"/>
    <w:rsid w:val="00FE0212"/>
    <w:rsid w:val="00FE02E4"/>
    <w:rsid w:val="00FE0691"/>
    <w:rsid w:val="00FE0BBD"/>
    <w:rsid w:val="00FE0EE6"/>
    <w:rsid w:val="00FE0F43"/>
    <w:rsid w:val="00FE0FA5"/>
    <w:rsid w:val="00FE0FC2"/>
    <w:rsid w:val="00FE12CD"/>
    <w:rsid w:val="00FE16E2"/>
    <w:rsid w:val="00FE17D7"/>
    <w:rsid w:val="00FE1C25"/>
    <w:rsid w:val="00FE1CEF"/>
    <w:rsid w:val="00FE1FDB"/>
    <w:rsid w:val="00FE2076"/>
    <w:rsid w:val="00FE21BB"/>
    <w:rsid w:val="00FE21BD"/>
    <w:rsid w:val="00FE2380"/>
    <w:rsid w:val="00FE24DF"/>
    <w:rsid w:val="00FE29C4"/>
    <w:rsid w:val="00FE2AB8"/>
    <w:rsid w:val="00FE2F1B"/>
    <w:rsid w:val="00FE301A"/>
    <w:rsid w:val="00FE33B9"/>
    <w:rsid w:val="00FE37AF"/>
    <w:rsid w:val="00FE403E"/>
    <w:rsid w:val="00FE421B"/>
    <w:rsid w:val="00FE4240"/>
    <w:rsid w:val="00FE4887"/>
    <w:rsid w:val="00FE4AF5"/>
    <w:rsid w:val="00FE4D22"/>
    <w:rsid w:val="00FE53E2"/>
    <w:rsid w:val="00FE55E8"/>
    <w:rsid w:val="00FE578C"/>
    <w:rsid w:val="00FE5B47"/>
    <w:rsid w:val="00FE5C88"/>
    <w:rsid w:val="00FE5E3B"/>
    <w:rsid w:val="00FE5FAD"/>
    <w:rsid w:val="00FE5FC3"/>
    <w:rsid w:val="00FE606B"/>
    <w:rsid w:val="00FE6102"/>
    <w:rsid w:val="00FE6465"/>
    <w:rsid w:val="00FE6564"/>
    <w:rsid w:val="00FE661F"/>
    <w:rsid w:val="00FE693A"/>
    <w:rsid w:val="00FE6A40"/>
    <w:rsid w:val="00FE6B51"/>
    <w:rsid w:val="00FE6B64"/>
    <w:rsid w:val="00FE6D6D"/>
    <w:rsid w:val="00FE71CC"/>
    <w:rsid w:val="00FE71CE"/>
    <w:rsid w:val="00FE72D6"/>
    <w:rsid w:val="00FE7546"/>
    <w:rsid w:val="00FE75D6"/>
    <w:rsid w:val="00FE76AA"/>
    <w:rsid w:val="00FE79BB"/>
    <w:rsid w:val="00FE7E9D"/>
    <w:rsid w:val="00FE7EE6"/>
    <w:rsid w:val="00FF0019"/>
    <w:rsid w:val="00FF0057"/>
    <w:rsid w:val="00FF00CF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7C1"/>
    <w:rsid w:val="00FF28BF"/>
    <w:rsid w:val="00FF2C66"/>
    <w:rsid w:val="00FF2C99"/>
    <w:rsid w:val="00FF2CEE"/>
    <w:rsid w:val="00FF2E8C"/>
    <w:rsid w:val="00FF2F0F"/>
    <w:rsid w:val="00FF31F4"/>
    <w:rsid w:val="00FF336F"/>
    <w:rsid w:val="00FF338A"/>
    <w:rsid w:val="00FF33E2"/>
    <w:rsid w:val="00FF34A4"/>
    <w:rsid w:val="00FF34F8"/>
    <w:rsid w:val="00FF3615"/>
    <w:rsid w:val="00FF386C"/>
    <w:rsid w:val="00FF3D00"/>
    <w:rsid w:val="00FF3E3F"/>
    <w:rsid w:val="00FF40AA"/>
    <w:rsid w:val="00FF40F9"/>
    <w:rsid w:val="00FF42BC"/>
    <w:rsid w:val="00FF452F"/>
    <w:rsid w:val="00FF4C42"/>
    <w:rsid w:val="00FF4F79"/>
    <w:rsid w:val="00FF50DE"/>
    <w:rsid w:val="00FF52DE"/>
    <w:rsid w:val="00FF556D"/>
    <w:rsid w:val="00FF55B9"/>
    <w:rsid w:val="00FF5713"/>
    <w:rsid w:val="00FF5CD4"/>
    <w:rsid w:val="00FF5D4A"/>
    <w:rsid w:val="00FF5F4D"/>
    <w:rsid w:val="00FF5F6B"/>
    <w:rsid w:val="00FF5F99"/>
    <w:rsid w:val="00FF635E"/>
    <w:rsid w:val="00FF639B"/>
    <w:rsid w:val="00FF6521"/>
    <w:rsid w:val="00FF65A1"/>
    <w:rsid w:val="00FF6735"/>
    <w:rsid w:val="00FF6749"/>
    <w:rsid w:val="00FF6757"/>
    <w:rsid w:val="00FF6AE8"/>
    <w:rsid w:val="00FF6B75"/>
    <w:rsid w:val="00FF6B81"/>
    <w:rsid w:val="00FF6BD3"/>
    <w:rsid w:val="00FF7062"/>
    <w:rsid w:val="00FF70D2"/>
    <w:rsid w:val="00FF73DB"/>
    <w:rsid w:val="00FF75F3"/>
    <w:rsid w:val="00FF771C"/>
    <w:rsid w:val="00FF78BB"/>
    <w:rsid w:val="00FF78CE"/>
    <w:rsid w:val="014C96E8"/>
    <w:rsid w:val="0977794D"/>
    <w:rsid w:val="0B8A7966"/>
    <w:rsid w:val="0BD30FCC"/>
    <w:rsid w:val="0C4E4914"/>
    <w:rsid w:val="0CB3E1A0"/>
    <w:rsid w:val="10737707"/>
    <w:rsid w:val="14C99277"/>
    <w:rsid w:val="1D85F3D0"/>
    <w:rsid w:val="2092B747"/>
    <w:rsid w:val="20E4F796"/>
    <w:rsid w:val="22891A24"/>
    <w:rsid w:val="24FEEBAB"/>
    <w:rsid w:val="27BFD497"/>
    <w:rsid w:val="2AA36EA2"/>
    <w:rsid w:val="384D428A"/>
    <w:rsid w:val="3974AA30"/>
    <w:rsid w:val="3CD788A5"/>
    <w:rsid w:val="429FD52A"/>
    <w:rsid w:val="43493EF7"/>
    <w:rsid w:val="439E0DB9"/>
    <w:rsid w:val="4620271A"/>
    <w:rsid w:val="522DFEED"/>
    <w:rsid w:val="52A77B42"/>
    <w:rsid w:val="543D5CA1"/>
    <w:rsid w:val="54FC1C8E"/>
    <w:rsid w:val="5855AD8E"/>
    <w:rsid w:val="5CFDC104"/>
    <w:rsid w:val="60781E2D"/>
    <w:rsid w:val="60DD0A8D"/>
    <w:rsid w:val="635F9DC2"/>
    <w:rsid w:val="64663943"/>
    <w:rsid w:val="697A5C7D"/>
    <w:rsid w:val="6AD6D97B"/>
    <w:rsid w:val="7298D99E"/>
    <w:rsid w:val="72DEF563"/>
    <w:rsid w:val="7CD19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C74791B9-157C-43FC-A424-F4864D68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48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905892"/>
  </w:style>
  <w:style w:type="paragraph" w:styleId="NoSpacing">
    <w:name w:val="No Spacing"/>
    <w:uiPriority w:val="1"/>
    <w:qFormat/>
    <w:rsid w:val="00657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FBD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7FB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7FBD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77FBD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77FBD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7FBD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477FBD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7FBD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77FBD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7FBD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77FB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77FB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7FBD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7FBD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7FBD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7FBD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77FB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FB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FBD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477FBD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477FBD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477FBD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477FBD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477FBD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477FBD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477FBD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477FBD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477FBD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477FBD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7F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7FB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7FBD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FBD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477FBD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7FBD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7FBD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F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F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77FB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77FB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77FB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FBD"/>
    <w:pPr>
      <w:keepLines/>
      <w:shd w:val="clear" w:color="auto" w:fill="auto"/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EDBA5D-E939-438C-A093-AD1CDA4201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C386A6A-1726-4B7F-99B7-DFB1F5C386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072538-BCCB-4924-AFDB-E54CFA738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</Pages>
  <Words>2157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Somjai, Nigonyanont</cp:lastModifiedBy>
  <cp:revision>2</cp:revision>
  <cp:lastPrinted>2025-11-04T11:29:00Z</cp:lastPrinted>
  <dcterms:created xsi:type="dcterms:W3CDTF">2025-11-14T10:25:00Z</dcterms:created>
  <dcterms:modified xsi:type="dcterms:W3CDTF">2025-11-14T10:25:00Z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2022-11-02T14:09:49Z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3bff4e3e-a438-4869-9ef7-ad0ac09be084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GrammarlyDocumentId">
    <vt:lpwstr>26ce951613066dd098019fd1aa0577f2c5a4bfab5efbb3a7eb36f91ffbe5e532</vt:lpwstr>
  </property>
  <property fmtid="{D5CDD505-2E9C-101B-9397-08002B2CF9AE}" pid="11" name="ContentTypeId">
    <vt:lpwstr>0x010100FC3C573FF70E394A86433F5E112C33AA</vt:lpwstr>
  </property>
</Properties>
</file>