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D62FA" w14:textId="77777777" w:rsidR="00DB308D" w:rsidRPr="0043164B" w:rsidRDefault="00DB308D" w:rsidP="0032020A">
      <w:pPr>
        <w:pStyle w:val="Reference"/>
        <w:ind w:left="0" w:firstLine="0"/>
        <w:rPr>
          <w:rFonts w:ascii="Browallia New" w:hAnsi="Browallia New" w:cs="Browallia New"/>
          <w:color w:val="auto"/>
          <w:cs/>
          <w:lang w:val="en-US" w:bidi="th-TH"/>
        </w:rPr>
      </w:pPr>
    </w:p>
    <w:p w14:paraId="40AAF5D3" w14:textId="77777777" w:rsidR="00DD1E47" w:rsidRPr="0043164B" w:rsidRDefault="00DD1E47" w:rsidP="006771E8">
      <w:pPr>
        <w:pStyle w:val="BodyText"/>
        <w:rPr>
          <w:rFonts w:ascii="Browallia New" w:hAnsi="Browallia New" w:cs="Browallia New"/>
        </w:rPr>
      </w:pPr>
    </w:p>
    <w:p w14:paraId="79A573CB" w14:textId="77777777" w:rsidR="00D15EA5" w:rsidRPr="00463C3D" w:rsidRDefault="006F1B19" w:rsidP="00D15EA5">
      <w:pPr>
        <w:pStyle w:val="BodyText"/>
        <w:rPr>
          <w:rFonts w:ascii="Browallia New" w:hAnsi="Browallia New" w:cs="Browallia New"/>
          <w:lang w:val="en-US"/>
        </w:rPr>
      </w:pPr>
      <w:r w:rsidRPr="0043164B">
        <w:rPr>
          <w:rFonts w:ascii="Browallia New" w:hAnsi="Browallia New" w:cs="Browallia New"/>
        </w:rPr>
        <w:br w:type="textWrapping" w:clear="all"/>
      </w:r>
    </w:p>
    <w:p w14:paraId="5B583246" w14:textId="77777777" w:rsidR="00D15EA5" w:rsidRPr="0043164B" w:rsidRDefault="00D15EA5" w:rsidP="00D15EA5">
      <w:pPr>
        <w:pStyle w:val="BodyText"/>
        <w:rPr>
          <w:rFonts w:ascii="Browallia New" w:hAnsi="Browallia New" w:cs="Browallia New"/>
        </w:rPr>
      </w:pPr>
    </w:p>
    <w:p w14:paraId="618D8743" w14:textId="77777777" w:rsidR="00D15EA5" w:rsidRPr="0043164B" w:rsidRDefault="00D15EA5" w:rsidP="00D15EA5">
      <w:pPr>
        <w:pStyle w:val="BodyText"/>
        <w:rPr>
          <w:rFonts w:ascii="Browallia New" w:hAnsi="Browallia New" w:cs="Browallia New"/>
          <w:cs/>
          <w:lang w:bidi="th-TH"/>
        </w:rPr>
      </w:pPr>
    </w:p>
    <w:p w14:paraId="0D8AFB65" w14:textId="77777777" w:rsidR="00FE16D0" w:rsidRPr="0043164B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Pr="0043164B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79F81D27" w:rsidR="0009543C" w:rsidRPr="0043164B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Pr="0043164B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FB5A50"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และคณะกรรมการ</w:t>
      </w:r>
      <w:r w:rsidR="00F15B98"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</w:t>
      </w: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513040870"/>
      <w:r w:rsidR="0049471C"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อาร์</w:t>
      </w: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เอส </w:t>
      </w:r>
      <w:bookmarkEnd w:id="1"/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จำกัด </w:t>
      </w:r>
      <w:r w:rsidRPr="0043164B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43164B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43164B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43164B" w:rsidRDefault="00D267AC" w:rsidP="00AC126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6D306D8" w14:textId="5D4BD4DD" w:rsidR="00C46828" w:rsidRPr="0043164B" w:rsidRDefault="00CD12DD" w:rsidP="00D3300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71032A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7F0B30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="00B908D5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r w:rsidR="0049471C" w:rsidRPr="0043164B">
        <w:rPr>
          <w:rFonts w:ascii="Browallia New" w:hAnsi="Browallia New" w:cs="Browallia New"/>
          <w:sz w:val="28"/>
          <w:szCs w:val="28"/>
          <w:cs/>
          <w:lang w:bidi="th-TH"/>
        </w:rPr>
        <w:t>อาร์เอส</w:t>
      </w:r>
      <w:r w:rsidR="00B908D5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</w:t>
      </w:r>
      <w:r w:rsidR="003C4A47">
        <w:rPr>
          <w:rFonts w:ascii="Browallia New" w:hAnsi="Browallia New" w:cs="Browallia New"/>
          <w:sz w:val="28"/>
          <w:szCs w:val="28"/>
          <w:lang w:bidi="th-TH"/>
        </w:rPr>
        <w:t>(</w:t>
      </w:r>
      <w:r w:rsidR="003C4A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บริษัท) </w:t>
      </w:r>
      <w:r w:rsidR="00B908D5" w:rsidRPr="0043164B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="00A649B6" w:rsidRPr="004316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649B6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="007E2DAB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กลุ่มบริษัท) </w:t>
      </w:r>
      <w:r w:rsidR="000D23E6" w:rsidRPr="0043164B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ซึ่งประกอบด้วยงบฐานะการเงินรวมและเฉพาะบริษัท</w:t>
      </w:r>
      <w:r w:rsidR="000D23E6" w:rsidRPr="004316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908D5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8C377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="00E0788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E2329" w:rsidRPr="00DE2329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DE2329" w:rsidRPr="00DE232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กันยายน </w:t>
      </w:r>
      <w:r w:rsidR="00B245B3" w:rsidRPr="0043164B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A352E2">
        <w:rPr>
          <w:rFonts w:ascii="Browallia New" w:hAnsi="Browallia New" w:cs="Browallia New"/>
          <w:sz w:val="28"/>
          <w:szCs w:val="28"/>
          <w:lang w:bidi="th-TH"/>
        </w:rPr>
        <w:t>8</w:t>
      </w:r>
      <w:r w:rsidR="00B908D5" w:rsidRPr="004316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576E9" w:rsidRPr="0043164B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EB16E9" w:rsidRPr="00EB16E9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สำหรับงวดสามเดือนและเก้าเดือนสิ้นสุด</w:t>
      </w:r>
      <w:r w:rsidR="00D2431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DE2329" w:rsidRPr="00DE2329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DE2329" w:rsidRPr="00DE232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กันยายน </w:t>
      </w:r>
      <w:r w:rsidR="00D24311">
        <w:rPr>
          <w:rFonts w:ascii="Browallia New" w:hAnsi="Browallia New" w:cs="Browallia New"/>
          <w:sz w:val="28"/>
          <w:szCs w:val="28"/>
          <w:lang w:val="en-US" w:bidi="th-TH"/>
        </w:rPr>
        <w:t xml:space="preserve">2568 </w:t>
      </w:r>
      <w:r w:rsidR="002576E9" w:rsidRPr="0043164B">
        <w:rPr>
          <w:rFonts w:ascii="Browallia New" w:hAnsi="Browallia New" w:cs="Browallia New"/>
          <w:sz w:val="28"/>
          <w:szCs w:val="28"/>
          <w:cs/>
          <w:lang w:bidi="th-TH"/>
        </w:rPr>
        <w:t>งบการเปลี่ยนแปลงส่วนของ</w:t>
      </w:r>
      <w:r w:rsidR="006307C3" w:rsidRPr="0043164B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="002576E9" w:rsidRPr="0043164B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 รวมถึงงบกระแสเงินสดรวมและเฉพาะบริษัท</w:t>
      </w:r>
      <w:r w:rsidR="00E370F9" w:rsidRPr="00E370F9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426D7F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E370F9" w:rsidRPr="00E370F9">
        <w:rPr>
          <w:rFonts w:ascii="Browallia New" w:hAnsi="Browallia New" w:cs="Browallia New"/>
          <w:sz w:val="28"/>
          <w:szCs w:val="28"/>
          <w:cs/>
          <w:lang w:bidi="th-TH"/>
        </w:rPr>
        <w:t>เดือนสิ้นสุ</w:t>
      </w:r>
      <w:r w:rsidR="00026470">
        <w:rPr>
          <w:rFonts w:ascii="Browallia New" w:hAnsi="Browallia New" w:cs="Browallia New" w:hint="cs"/>
          <w:sz w:val="28"/>
          <w:szCs w:val="28"/>
          <w:cs/>
          <w:lang w:bidi="th-TH"/>
        </w:rPr>
        <w:t>ด</w:t>
      </w:r>
      <w:r w:rsidR="00E370F9" w:rsidRPr="00E370F9">
        <w:rPr>
          <w:rFonts w:ascii="Browallia New" w:hAnsi="Browallia New" w:cs="Browallia New"/>
          <w:sz w:val="28"/>
          <w:szCs w:val="28"/>
          <w:cs/>
          <w:lang w:bidi="th-TH"/>
        </w:rPr>
        <w:t>วันเดียวกัน</w:t>
      </w:r>
      <w:r w:rsidR="00E370F9" w:rsidRPr="00E370F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>และหมายเหตุประกอบข้อมูลทางการเงินระหว่างกาลแบบย่อ ซึ่งผู้บริหารของบริษัทเป็นผู้รับผิดชอบในการจัดทำและนำเสนอข้อมูลทางการเงินรวมและ</w:t>
      </w:r>
      <w:r w:rsidR="00D67EAA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>เฉพาะบริษัทระหว่างกาลนี้</w:t>
      </w:r>
      <w:r w:rsidR="0032518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ตามมาตรฐานการบัญชี ฉบับที่ </w:t>
      </w:r>
      <w:r w:rsidR="00025E27" w:rsidRPr="0043164B">
        <w:rPr>
          <w:rFonts w:ascii="Browallia New" w:hAnsi="Browallia New" w:cs="Browallia New"/>
          <w:sz w:val="28"/>
          <w:szCs w:val="28"/>
          <w:lang w:bidi="th-TH"/>
        </w:rPr>
        <w:t>34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</w:t>
      </w:r>
      <w:r w:rsidR="0087564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</w:t>
      </w:r>
      <w:r w:rsidR="007A3BD8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025E27" w:rsidRPr="0043164B">
        <w:rPr>
          <w:rFonts w:ascii="Browallia New" w:hAnsi="Browallia New" w:cs="Browallia New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3F89CE1B" w14:textId="77777777" w:rsidR="00D75EC5" w:rsidRPr="00AC1260" w:rsidRDefault="00D75EC5" w:rsidP="00D3300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C82245" w14:textId="77777777" w:rsidR="000B5D47" w:rsidRPr="0043164B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43164B" w:rsidRDefault="0009543C" w:rsidP="00AC126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0BBBEF7" w14:textId="1F1E911D" w:rsidR="0038793D" w:rsidRDefault="00A25176" w:rsidP="003879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43164B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“การสอบทานข้อมูลทางการเงิน</w:t>
      </w:r>
      <w:r w:rsidR="00C646B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</w:t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ระหว่างกาลโดยผู้สอบบัญชีรับอนุญาตของบริษัท”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</w:t>
      </w:r>
      <w:r w:rsidR="00237933">
        <w:rPr>
          <w:rFonts w:ascii="Browallia New" w:hAnsi="Browallia New" w:cs="Browallia New" w:hint="cs"/>
          <w:sz w:val="28"/>
          <w:szCs w:val="28"/>
          <w:cs/>
          <w:lang w:bidi="th-TH"/>
        </w:rPr>
        <w:t>์</w:t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70411F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="0025760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</w:t>
      </w:r>
      <w:r w:rsidR="00FB5E11" w:rsidRPr="0043164B"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7E097D0" w14:textId="77777777" w:rsidR="00833B0D" w:rsidRDefault="00833B0D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F8D77F8" w14:textId="2321EF28" w:rsidR="00D33005" w:rsidRDefault="00D33005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</w:t>
      </w:r>
    </w:p>
    <w:p w14:paraId="50E1FA39" w14:textId="77777777" w:rsidR="00AC1260" w:rsidRPr="0043164B" w:rsidRDefault="00AC1260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E919639" w14:textId="113EF1FA" w:rsidR="0038793D" w:rsidRDefault="00D33005" w:rsidP="008D27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 ฉบับที่</w:t>
      </w:r>
      <w:r w:rsidRPr="0043164B">
        <w:rPr>
          <w:rFonts w:ascii="Browallia New" w:hAnsi="Browallia New" w:cs="Browallia New"/>
          <w:sz w:val="28"/>
          <w:szCs w:val="28"/>
          <w:lang w:bidi="th-TH"/>
        </w:rPr>
        <w:t xml:space="preserve"> 34</w:t>
      </w: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04470BED" w14:textId="77777777" w:rsidR="000C235C" w:rsidRDefault="000C235C" w:rsidP="008D27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9A02117" w14:textId="77777777" w:rsidR="000C235C" w:rsidRDefault="000C235C" w:rsidP="008D27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FCC66F1" w14:textId="77777777" w:rsidR="000C235C" w:rsidRPr="008D2708" w:rsidRDefault="000C235C" w:rsidP="008D2708">
      <w:pPr>
        <w:spacing w:after="0" w:line="240" w:lineRule="auto"/>
        <w:jc w:val="thaiDistribute"/>
        <w:rPr>
          <w:rFonts w:ascii="Browallia New" w:hAnsi="Browallia New" w:cs="Browallia New" w:hint="cs"/>
          <w:sz w:val="28"/>
          <w:szCs w:val="28"/>
          <w:cs/>
          <w:lang w:bidi="th-TH"/>
        </w:rPr>
      </w:pPr>
    </w:p>
    <w:p w14:paraId="440F1154" w14:textId="48A1499B" w:rsidR="00691778" w:rsidRPr="00324EFA" w:rsidRDefault="00691778" w:rsidP="0069177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24EF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</w:t>
      </w:r>
      <w:r w:rsidR="001A344D" w:rsidRPr="00324EF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มูลและเหตุการณ์ที่เน้น</w:t>
      </w:r>
    </w:p>
    <w:p w14:paraId="1118950A" w14:textId="77777777" w:rsidR="00691778" w:rsidRPr="00324EFA" w:rsidRDefault="00691778" w:rsidP="001C18C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01983AB" w14:textId="77777777" w:rsidR="003D2A9B" w:rsidRPr="00324EFA" w:rsidRDefault="00691778" w:rsidP="006917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24EFA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="00A17848" w:rsidRPr="00324EFA">
        <w:rPr>
          <w:rFonts w:ascii="Browallia New" w:hAnsi="Browallia New" w:cs="Browallia New" w:hint="cs"/>
          <w:sz w:val="28"/>
          <w:szCs w:val="28"/>
          <w:cs/>
          <w:lang w:bidi="th-TH"/>
        </w:rPr>
        <w:t>ขอให้สังเกตข้อมูล</w:t>
      </w:r>
      <w:r w:rsidR="003D2A9B" w:rsidRPr="00324EFA">
        <w:rPr>
          <w:rFonts w:ascii="Browallia New" w:hAnsi="Browallia New" w:cs="Browallia New" w:hint="cs"/>
          <w:sz w:val="28"/>
          <w:szCs w:val="28"/>
          <w:cs/>
          <w:lang w:bidi="th-TH"/>
        </w:rPr>
        <w:t>ดังต่อไปนี้</w:t>
      </w:r>
    </w:p>
    <w:p w14:paraId="13343250" w14:textId="77777777" w:rsidR="003D2A9B" w:rsidRPr="00324EFA" w:rsidRDefault="003D2A9B" w:rsidP="006917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E8032E" w14:textId="53C2B995" w:rsidR="00EA159E" w:rsidRPr="00324EFA" w:rsidRDefault="00AA1219" w:rsidP="00197256">
      <w:pPr>
        <w:pStyle w:val="ListParagraph"/>
        <w:numPr>
          <w:ilvl w:val="0"/>
          <w:numId w:val="3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24EF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ตามที่กล่าวไว้ในหมายเหตุประกอบข้อมูลทางการเงินระหว่างกาลข้อ </w:t>
      </w:r>
      <w:r w:rsidRPr="00324EFA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F8363A" w:rsidRPr="00324EF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F8363A"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</w:t>
      </w:r>
      <w:r w:rsidR="00B93947"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มีการปรับปรุงข้อมูลทางการเงินย้อนหลังเกี่ยวกับ</w:t>
      </w:r>
      <w:r w:rsidR="00886132"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การปันส่วนราคาซื้อ (</w:t>
      </w:r>
      <w:r w:rsidR="00886132" w:rsidRPr="00324EFA">
        <w:rPr>
          <w:rFonts w:ascii="Browallia New" w:hAnsi="Browallia New" w:cs="Browallia New"/>
          <w:sz w:val="28"/>
          <w:szCs w:val="28"/>
          <w:lang w:val="en-US" w:bidi="th-TH"/>
        </w:rPr>
        <w:t xml:space="preserve">Purchase Price Allocation </w:t>
      </w:r>
      <w:r w:rsidR="00886132"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หรือ </w:t>
      </w:r>
      <w:r w:rsidR="00886132" w:rsidRPr="00324EFA">
        <w:rPr>
          <w:rFonts w:ascii="Browallia New" w:hAnsi="Browallia New" w:cs="Browallia New"/>
          <w:sz w:val="28"/>
          <w:szCs w:val="28"/>
          <w:lang w:val="en-US" w:bidi="th-TH"/>
        </w:rPr>
        <w:t xml:space="preserve">PPA) </w:t>
      </w:r>
      <w:r w:rsidR="00886132"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</w:t>
      </w:r>
      <w:r w:rsidR="00B95EAF"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การวัดมูลค่ายุติธรรมของสินทรัพย์ไม่มีตัวตน</w:t>
      </w:r>
      <w:r w:rsidR="0072526F"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รวมถึงค่าความนิยมและส่วนได้เสียที่ไม่อยู่ในอำนาจควบคุมจากการ</w:t>
      </w:r>
      <w:r w:rsidR="00B93947"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ซื้อธุรกิจ</w:t>
      </w:r>
      <w:r w:rsidR="0072526F"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ซึ่งเป็นไป</w:t>
      </w:r>
      <w:r w:rsidR="00B93947"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ตามมาตรฐานการรายงานทางการเงินฉบับที่ </w:t>
      </w:r>
      <w:r w:rsidR="00B93947" w:rsidRPr="00324EFA">
        <w:rPr>
          <w:rFonts w:ascii="Browallia New" w:hAnsi="Browallia New" w:cs="Browallia New"/>
          <w:sz w:val="28"/>
          <w:szCs w:val="28"/>
          <w:lang w:val="en-US" w:bidi="th-TH"/>
        </w:rPr>
        <w:t xml:space="preserve">3 </w:t>
      </w:r>
      <w:r w:rsidR="00B93947"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เรื่อง การรวมธุรกิจ</w:t>
      </w:r>
    </w:p>
    <w:p w14:paraId="2B3684DE" w14:textId="77777777" w:rsidR="0075167D" w:rsidRPr="00324EFA" w:rsidRDefault="0075167D" w:rsidP="0075167D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EA748A4" w14:textId="23192BCD" w:rsidR="00376706" w:rsidRPr="00324EFA" w:rsidRDefault="00A17848" w:rsidP="00C0157B">
      <w:pPr>
        <w:pStyle w:val="ListParagraph"/>
        <w:numPr>
          <w:ilvl w:val="0"/>
          <w:numId w:val="3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24EFA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ตามที่กล่าวไว้ในหมายเหตุประกอบข้อมูลทางการเงินระหว่างกาล</w:t>
      </w:r>
      <w:r w:rsidR="009C26A5" w:rsidRPr="00324EFA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="008C1FE9" w:rsidRPr="00324EF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62ECB" w:rsidRPr="00324EFA">
        <w:rPr>
          <w:rFonts w:ascii="Browallia New" w:hAnsi="Browallia New" w:cs="Browallia New"/>
          <w:sz w:val="28"/>
          <w:szCs w:val="28"/>
          <w:lang w:bidi="th-TH"/>
        </w:rPr>
        <w:t>1</w:t>
      </w:r>
      <w:r w:rsidR="00C00E45" w:rsidRPr="00324EFA">
        <w:rPr>
          <w:rFonts w:ascii="Browallia New" w:hAnsi="Browallia New" w:cs="Browallia New"/>
          <w:sz w:val="28"/>
          <w:szCs w:val="28"/>
          <w:lang w:bidi="th-TH"/>
        </w:rPr>
        <w:t>8</w:t>
      </w:r>
      <w:r w:rsidR="00362ECB" w:rsidRPr="00324EF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C2AF7" w:rsidRPr="00324EFA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กลุ่มบริษัทไม่สามารถปฏิบัติตามเงื่อนไขในสัญญาเงินกู้</w:t>
      </w:r>
      <w:r w:rsidR="00EA159E" w:rsidRPr="00324EF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E6809" w:rsidRPr="00324EF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</w:p>
    <w:p w14:paraId="62CAB0ED" w14:textId="77777777" w:rsidR="009A6B5A" w:rsidRPr="00324EFA" w:rsidRDefault="009A6B5A" w:rsidP="006917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2883DED" w14:textId="076B96D5" w:rsidR="00302520" w:rsidRPr="00324EFA" w:rsidRDefault="002C5481" w:rsidP="00302520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324EFA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บริษัทไม่สามารถปฏิบัติตามเงื่อนไขใน</w:t>
      </w:r>
      <w:r w:rsidR="00AD17CC" w:rsidRPr="00324EFA">
        <w:rPr>
          <w:rFonts w:ascii="Browallia New" w:hAnsi="Browallia New" w:cs="Browallia New" w:hint="cs"/>
          <w:sz w:val="28"/>
          <w:szCs w:val="28"/>
          <w:cs/>
          <w:lang w:bidi="th-TH"/>
        </w:rPr>
        <w:t>การดำรงอัตราส่วนทางการเงินที่กำหนดไว้ใน</w:t>
      </w:r>
      <w:r w:rsidRPr="00324EFA">
        <w:rPr>
          <w:rFonts w:ascii="Browallia New" w:hAnsi="Browallia New" w:cs="Browallia New" w:hint="cs"/>
          <w:sz w:val="28"/>
          <w:szCs w:val="28"/>
          <w:cs/>
          <w:lang w:bidi="th-TH"/>
        </w:rPr>
        <w:t>สัญญา</w:t>
      </w:r>
      <w:r w:rsidR="008C02F7" w:rsidRPr="00324EFA">
        <w:rPr>
          <w:rFonts w:ascii="Browallia New" w:hAnsi="Browallia New" w:cs="Browallia New" w:hint="cs"/>
          <w:sz w:val="28"/>
          <w:szCs w:val="28"/>
          <w:cs/>
          <w:lang w:bidi="th-TH"/>
        </w:rPr>
        <w:t>เงินกู้</w:t>
      </w:r>
      <w:r w:rsidR="00122852" w:rsidRPr="00324EF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D24BD" w:rsidRPr="00324EFA">
        <w:rPr>
          <w:rFonts w:ascii="Browallia New" w:hAnsi="Browallia New" w:cs="Browallia New" w:hint="cs"/>
          <w:sz w:val="28"/>
          <w:szCs w:val="28"/>
          <w:cs/>
          <w:lang w:bidi="th-TH"/>
        </w:rPr>
        <w:t>เป็นผลให้</w:t>
      </w:r>
      <w:r w:rsidR="00BE1F83"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สถาบันการเงินดังกล่าวมีสิทธิเรียกชำระคืนเงินกู้ยืมระยะยาวจำนวน</w:t>
      </w:r>
      <w:r w:rsidR="00AD17CC" w:rsidRPr="00324EFA">
        <w:rPr>
          <w:rFonts w:ascii="Browallia New" w:hAnsi="Browallia New" w:cs="Browallia New"/>
          <w:sz w:val="28"/>
          <w:szCs w:val="28"/>
          <w:lang w:val="en-US" w:bidi="th-TH"/>
        </w:rPr>
        <w:t xml:space="preserve"> 51</w:t>
      </w:r>
      <w:r w:rsidR="0078522F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AD17CC" w:rsidRPr="00324EFA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78522F">
        <w:rPr>
          <w:rFonts w:ascii="Browallia New" w:hAnsi="Browallia New" w:cs="Browallia New"/>
          <w:sz w:val="28"/>
          <w:szCs w:val="28"/>
          <w:lang w:val="en-US" w:bidi="th-TH"/>
        </w:rPr>
        <w:t>87</w:t>
      </w:r>
      <w:r w:rsidR="00AD17CC" w:rsidRPr="00324EF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E1F83"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="00542C76" w:rsidRPr="00324EF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E1F83"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และมีสิทธิกำหนดให้หนี้ทั้งหมดต้องชำระในทันทีโดยไม่ต้องทวงถาม</w:t>
      </w:r>
      <w:r w:rsidR="004936D2"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รวมทั้งมีสิทธิระงับวงเงินสินเชื่อที่ยังไม่ได้เบิกใช้</w:t>
      </w:r>
    </w:p>
    <w:p w14:paraId="667C053E" w14:textId="77777777" w:rsidR="006F459A" w:rsidRPr="00324EFA" w:rsidRDefault="006F459A" w:rsidP="006F459A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E9B2289" w14:textId="42E5E810" w:rsidR="006F459A" w:rsidRPr="00324EFA" w:rsidRDefault="006F459A" w:rsidP="00302520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DD47E2" w:rsidRPr="00324EFA">
        <w:rPr>
          <w:rFonts w:ascii="Browallia New" w:hAnsi="Browallia New" w:cs="Browallia New" w:hint="cs"/>
          <w:sz w:val="28"/>
          <w:szCs w:val="28"/>
          <w:cs/>
          <w:lang w:bidi="th-TH"/>
        </w:rPr>
        <w:t>ไม่สามารถปฏิบัติตามเงื่อนไขการชำระ</w:t>
      </w:r>
      <w:r w:rsidR="00AD17CC" w:rsidRPr="00324EFA">
        <w:rPr>
          <w:rFonts w:ascii="Browallia New" w:hAnsi="Browallia New" w:cs="Browallia New" w:hint="cs"/>
          <w:sz w:val="28"/>
          <w:szCs w:val="28"/>
          <w:cs/>
          <w:lang w:bidi="th-TH"/>
        </w:rPr>
        <w:t>เงินตามที่กำหนดไว้ใน</w:t>
      </w:r>
      <w:r w:rsidR="00DD47E2" w:rsidRPr="00324EFA">
        <w:rPr>
          <w:rFonts w:ascii="Browallia New" w:hAnsi="Browallia New" w:cs="Browallia New" w:hint="cs"/>
          <w:sz w:val="28"/>
          <w:szCs w:val="28"/>
          <w:cs/>
          <w:lang w:bidi="th-TH"/>
        </w:rPr>
        <w:t>สัญญาเงินกู้ เป็นผลให้</w:t>
      </w:r>
      <w:r w:rsidR="00DD47E2"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สถาบันการเงินดังกล่าวมีสิทธิเรียกชำระคืนเงินกู้ยืมระยะสั้นและระยะยาวจำนวน </w:t>
      </w:r>
      <w:r w:rsidR="00DD47E2" w:rsidRPr="00324EFA">
        <w:rPr>
          <w:rFonts w:ascii="Browallia New" w:hAnsi="Browallia New" w:cs="Browallia New"/>
          <w:sz w:val="28"/>
          <w:szCs w:val="28"/>
          <w:lang w:val="en-US" w:bidi="th-TH"/>
        </w:rPr>
        <w:t xml:space="preserve">555 </w:t>
      </w:r>
      <w:r w:rsidR="00DD47E2"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และ </w:t>
      </w:r>
      <w:r w:rsidR="00DD47E2" w:rsidRPr="00324EFA">
        <w:rPr>
          <w:rFonts w:ascii="Browallia New" w:hAnsi="Browallia New" w:cs="Browallia New"/>
          <w:sz w:val="28"/>
          <w:szCs w:val="28"/>
          <w:lang w:val="en-US" w:bidi="th-TH"/>
        </w:rPr>
        <w:t>324.6</w:t>
      </w:r>
      <w:r w:rsidR="0078522F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DD47E2" w:rsidRPr="00324EF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D47E2"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ตามลำดับ และมีสิทธิกำหนดให้หนี้ทั้งหมดต้องชำระในทันทีโดยไม่ต้องทวงถาม รวมทั้งมีสิทธิระงับวงเงินสินเชื่อที่ยังไม่ได้เบิกใช้</w:t>
      </w:r>
    </w:p>
    <w:p w14:paraId="3AF6C060" w14:textId="36D9457F" w:rsidR="00302520" w:rsidRPr="00324EFA" w:rsidRDefault="00302520" w:rsidP="00302520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9674360" w14:textId="1F94AC21" w:rsidR="00AD17CC" w:rsidRPr="00324EFA" w:rsidRDefault="00AD17CC" w:rsidP="00302520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บริษัทย่อยแห่งหนึ่ง</w:t>
      </w:r>
      <w:r w:rsidRPr="00324EFA">
        <w:rPr>
          <w:rFonts w:ascii="Browallia New" w:hAnsi="Browallia New" w:cs="Browallia New" w:hint="cs"/>
          <w:sz w:val="28"/>
          <w:szCs w:val="28"/>
          <w:cs/>
          <w:lang w:bidi="th-TH"/>
        </w:rPr>
        <w:t>ไม่สามารถปฏิบัติตามเงื่อนไขในการดำรงอัตราส่วนทางการเงินที่กำหนดไว้ในสัญญาเงินกู้ เป็นผลให้</w:t>
      </w:r>
      <w:r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สถาบันการเงินดังกล่าวมีสิทธิเรียกชำระคืนเงินกู้ยืมระยะยาวจำนวน </w:t>
      </w:r>
      <w:r w:rsidRPr="00324EFA">
        <w:rPr>
          <w:rFonts w:ascii="Browallia New" w:hAnsi="Browallia New" w:cs="Browallia New"/>
          <w:sz w:val="28"/>
          <w:szCs w:val="28"/>
          <w:lang w:val="en-US" w:bidi="th-TH"/>
        </w:rPr>
        <w:t>44</w:t>
      </w:r>
      <w:r w:rsidR="0078522F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Pr="00324EFA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78522F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Pr="00324EF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และมีสิทธิกำหนดให้หนี้ทั้งหมดต้องชำระในทันทีโดยไม่ต้องทวงถาม รวมทั้งมีสิทธิระงับวงเงินสินเชื่อที่ยังไม่ได้เบิกใช้</w:t>
      </w:r>
    </w:p>
    <w:p w14:paraId="19908CAC" w14:textId="77777777" w:rsidR="00AD17CC" w:rsidRPr="00324EFA" w:rsidRDefault="00AD17CC" w:rsidP="00AD17CC">
      <w:pPr>
        <w:pStyle w:val="ListParagraph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1E87238B" w14:textId="73BF2CC0" w:rsidR="004936D2" w:rsidRPr="00324EFA" w:rsidRDefault="00F42333" w:rsidP="00302520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บริษัทย่อย</w:t>
      </w:r>
      <w:r w:rsidR="00AD17CC"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อีก </w:t>
      </w:r>
      <w:r w:rsidR="00AD17CC" w:rsidRPr="00324EFA">
        <w:rPr>
          <w:rFonts w:ascii="Browallia New" w:hAnsi="Browallia New" w:cs="Browallia New"/>
          <w:sz w:val="28"/>
          <w:szCs w:val="28"/>
          <w:lang w:val="en-US" w:bidi="th-TH"/>
        </w:rPr>
        <w:t xml:space="preserve">2 </w:t>
      </w:r>
      <w:r w:rsidR="00E33D4F"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แห่ง</w:t>
      </w:r>
      <w:r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ไม่สามารถปฏิบัติตามเงื่อนไข</w:t>
      </w:r>
      <w:r w:rsidR="00B65245" w:rsidRPr="00324EFA">
        <w:rPr>
          <w:rFonts w:ascii="Browallia New" w:hAnsi="Browallia New" w:cs="Browallia New" w:hint="cs"/>
          <w:sz w:val="28"/>
          <w:szCs w:val="28"/>
          <w:cs/>
          <w:lang w:bidi="th-TH"/>
        </w:rPr>
        <w:t>การชำระเงินตามที่กำหนดไว้</w:t>
      </w:r>
      <w:r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ในสัญญา</w:t>
      </w:r>
      <w:r w:rsidR="008C02F7" w:rsidRPr="00324EFA">
        <w:rPr>
          <w:rFonts w:ascii="Browallia New" w:hAnsi="Browallia New" w:cs="Browallia New" w:hint="cs"/>
          <w:sz w:val="28"/>
          <w:szCs w:val="28"/>
          <w:cs/>
          <w:lang w:bidi="th-TH"/>
        </w:rPr>
        <w:t>เงินกู้</w:t>
      </w:r>
      <w:r w:rsidR="009547A2" w:rsidRPr="00324EF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D24BD" w:rsidRPr="00324EFA">
        <w:rPr>
          <w:rFonts w:ascii="Browallia New" w:hAnsi="Browallia New" w:cs="Browallia New" w:hint="cs"/>
          <w:sz w:val="28"/>
          <w:szCs w:val="28"/>
          <w:cs/>
          <w:lang w:bidi="th-TH"/>
        </w:rPr>
        <w:t>เป็นผลให้</w:t>
      </w:r>
      <w:r w:rsidR="009547A2"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สถาบันการเงินดังกล่าวมีสิทธิเรียกชำระคืนเงินกู้ยืมระยะยาวจำนวน </w:t>
      </w:r>
      <w:r w:rsidR="002526D2" w:rsidRPr="00324EFA">
        <w:rPr>
          <w:rFonts w:ascii="Browallia New" w:hAnsi="Browallia New" w:cs="Browallia New"/>
          <w:sz w:val="28"/>
          <w:szCs w:val="28"/>
          <w:lang w:val="en-US" w:bidi="th-TH"/>
        </w:rPr>
        <w:t>439.8</w:t>
      </w:r>
      <w:r w:rsidR="0078522F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9547A2" w:rsidRPr="00324EF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9547A2" w:rsidRPr="00324E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และมีสิทธิกำหนดให้หนี้ทั้งหมดต้องชำระในทันทีโดยไม่ต้องทวงถาม รวมทั้งมีสิทธิระงับวงเงินสินเชื่อที่ยังไม่ได้เบิกใช้</w:t>
      </w:r>
    </w:p>
    <w:p w14:paraId="675285CE" w14:textId="77777777" w:rsidR="00986468" w:rsidRPr="00324EFA" w:rsidRDefault="00986468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888DACB" w14:textId="77777777" w:rsidR="006D723F" w:rsidRPr="00324EFA" w:rsidRDefault="006D723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808AC78" w14:textId="77777777" w:rsidR="006D723F" w:rsidRPr="00324EFA" w:rsidRDefault="006D723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F3BE938" w14:textId="77777777" w:rsidR="006D723F" w:rsidRDefault="006D723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9879CED" w14:textId="77777777" w:rsidR="000C235C" w:rsidRDefault="000C235C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E8279E0" w14:textId="77777777" w:rsidR="000C235C" w:rsidRDefault="000C235C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9D6FAF9" w14:textId="77777777" w:rsidR="000C235C" w:rsidRPr="00324EFA" w:rsidRDefault="000C235C" w:rsidP="00A522B7">
      <w:pPr>
        <w:spacing w:after="0" w:line="240" w:lineRule="auto"/>
        <w:jc w:val="thaiDistribute"/>
        <w:rPr>
          <w:rFonts w:ascii="Browallia New" w:hAnsi="Browallia New" w:cs="Browallia New" w:hint="cs"/>
          <w:sz w:val="28"/>
          <w:szCs w:val="28"/>
          <w:lang w:val="en-US" w:bidi="th-TH"/>
        </w:rPr>
      </w:pPr>
    </w:p>
    <w:p w14:paraId="2D961BB6" w14:textId="77777777" w:rsidR="006D723F" w:rsidRPr="00324EFA" w:rsidRDefault="006D723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B38CA02" w14:textId="6FDCE37B" w:rsidR="009A6B5A" w:rsidRPr="00182135" w:rsidRDefault="00182135" w:rsidP="00182135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840B0A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 xml:space="preserve">ประเด็นดังกล่าวแสดงให้เห็นถึงความไม่แน่นอนเกี่ยวกับความสามารถในการดำเนินงานต่อเนื่องของกลุ่มบริษัท </w:t>
      </w:r>
      <w:r w:rsidR="00F42333" w:rsidRPr="00840B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อย่างไรก็ตาม </w:t>
      </w:r>
      <w:r w:rsidR="00F32C2B" w:rsidRPr="00840B0A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ผู้บริหารของกลุ่มบริษัทอยู่ระหว่างการต่อรองเงื่อนไขบางส่วนของสัญญาเงินกู้กับสถาบันการเงิน</w:t>
      </w:r>
      <w:r w:rsidR="00F32C2B" w:rsidRPr="00840B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32C2B" w:rsidRPr="00840B0A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รวมถึงการปรับกลยุทธ์ทางธุรกิจ</w:t>
      </w:r>
      <w:r w:rsidR="009A6B5A" w:rsidRPr="00840B0A">
        <w:rPr>
          <w:rFonts w:ascii="Browallia New" w:hAnsi="Browallia New" w:cs="Browallia New" w:hint="cs"/>
          <w:sz w:val="28"/>
          <w:szCs w:val="28"/>
          <w:cs/>
          <w:lang w:bidi="th-TH"/>
        </w:rPr>
        <w:t>รักษาระดับของกระแสเงินสดสำหรับการจ่ายชำระหนี้สิน และเพื่อความเพียงพอของสภาพคล่องเพื่อใช้ในการดำเนินงานต่อเนื่องของกลุ่มบริษัท</w:t>
      </w:r>
      <w:r w:rsidRPr="00840B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bookmarkStart w:id="2" w:name="_Hlk213699065"/>
      <w:r w:rsidRPr="00840B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ดังนั้น ผู้บริหารของกลุ่มบริษัทพิจารณาว่าการจัดทำข้อมูลทางการเงินระหว่างกาลสำหรับงวดสามเดือนและเก้าเดือนสิ้นสุดวันที่ </w:t>
      </w:r>
      <w:r w:rsidRPr="00840B0A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Pr="00840B0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กันยายน </w:t>
      </w:r>
      <w:r w:rsidRPr="00840B0A">
        <w:rPr>
          <w:rFonts w:ascii="Browallia New" w:hAnsi="Browallia New" w:cs="Browallia New"/>
          <w:sz w:val="28"/>
          <w:szCs w:val="28"/>
          <w:lang w:val="en-US" w:bidi="th-TH"/>
        </w:rPr>
        <w:t xml:space="preserve">2568 </w:t>
      </w:r>
      <w:r w:rsidRPr="00840B0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กลุ่มบริษัทตามข้อสมมติทางบัญชีว่ากลุ่มบริษัทจะดำเนินงานอย่างต่อเนื่องเป็นการถูกต้องและเหมาะสมแล้ว ดังนั้น ข้อมูลทางการเงินระหว่างกาลดังกล่าว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ซึ่งอาจจำเป็นถ้ากลุ่มบริษัทไม่สามารถดำเนินงานต่อเนื่องได้</w:t>
      </w:r>
      <w:bookmarkEnd w:id="2"/>
    </w:p>
    <w:p w14:paraId="1A9D8CCB" w14:textId="77777777" w:rsidR="002526D2" w:rsidRPr="00324EFA" w:rsidRDefault="002526D2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F34638F" w14:textId="7E3B68F2" w:rsidR="00375203" w:rsidRDefault="00375203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324EFA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 ข้อสรุปของข้าพเจ้าไม่ได้เปลี่ยนแปลงไปจากเรื่องด</w:t>
      </w:r>
      <w:r w:rsidR="00886132" w:rsidRPr="00324EFA">
        <w:rPr>
          <w:rFonts w:ascii="Browallia New" w:hAnsi="Browallia New" w:cs="Browallia New" w:hint="cs"/>
          <w:sz w:val="28"/>
          <w:szCs w:val="28"/>
          <w:cs/>
          <w:lang w:bidi="th-TH"/>
        </w:rPr>
        <w:t>ังกล่าวเหล่านี้</w:t>
      </w:r>
    </w:p>
    <w:p w14:paraId="27E0175E" w14:textId="77777777" w:rsidR="00375203" w:rsidRDefault="00375203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3FA6536" w14:textId="77777777" w:rsidR="00691778" w:rsidRPr="0043164B" w:rsidRDefault="00691778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F1AE56" w14:textId="77777777" w:rsidR="00D75EC5" w:rsidRDefault="00D75EC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E87A01" w14:textId="77777777" w:rsidR="00945678" w:rsidRPr="0043164B" w:rsidRDefault="00945678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99FD21" w14:textId="6DB4D9A3" w:rsidR="00E32427" w:rsidRPr="0043164B" w:rsidRDefault="00EC326F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ไพศาล บุญ</w:t>
      </w:r>
      <w:proofErr w:type="spellStart"/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ศิ</w:t>
      </w:r>
      <w:proofErr w:type="spellEnd"/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ริสุขะพง</w:t>
      </w:r>
      <w:proofErr w:type="spellStart"/>
      <w:r w:rsidRPr="004316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ษ์</w:t>
      </w:r>
      <w:proofErr w:type="spellEnd"/>
    </w:p>
    <w:p w14:paraId="50908D90" w14:textId="77777777" w:rsidR="00E32427" w:rsidRPr="0043164B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010D40D1" w:rsidR="00E32427" w:rsidRPr="0043164B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EC326F" w:rsidRPr="0043164B">
        <w:rPr>
          <w:rFonts w:ascii="Browallia New" w:hAnsi="Browallia New" w:cs="Browallia New"/>
          <w:sz w:val="28"/>
          <w:szCs w:val="28"/>
          <w:lang w:bidi="th-TH"/>
        </w:rPr>
        <w:t>5216</w:t>
      </w:r>
    </w:p>
    <w:p w14:paraId="42FE4C9F" w14:textId="77777777" w:rsidR="003C35EF" w:rsidRPr="0043164B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43164B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43164B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3164B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8F2977C" w14:textId="2ACD1A22" w:rsidR="00D15EA5" w:rsidRPr="0043164B" w:rsidRDefault="000430DB" w:rsidP="00CE640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430DB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BF40D0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0430D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0430D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CE6404" w:rsidRPr="000430D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E6404" w:rsidRPr="000430DB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352E2" w:rsidRPr="000430DB">
        <w:rPr>
          <w:rFonts w:ascii="Browallia New" w:hAnsi="Browallia New" w:cs="Browallia New"/>
          <w:sz w:val="28"/>
          <w:szCs w:val="28"/>
          <w:lang w:val="en-US" w:bidi="th-TH"/>
        </w:rPr>
        <w:t>8</w:t>
      </w:r>
    </w:p>
    <w:sectPr w:rsidR="00D15EA5" w:rsidRPr="0043164B" w:rsidSect="00AC1260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5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37AB1" w14:textId="77777777" w:rsidR="00C523EA" w:rsidRDefault="00C523EA">
      <w:r>
        <w:separator/>
      </w:r>
    </w:p>
  </w:endnote>
  <w:endnote w:type="continuationSeparator" w:id="0">
    <w:p w14:paraId="201590EB" w14:textId="77777777" w:rsidR="00C523EA" w:rsidRDefault="00C523EA">
      <w:r>
        <w:continuationSeparator/>
      </w:r>
    </w:p>
  </w:endnote>
  <w:endnote w:type="continuationNotice" w:id="1">
    <w:p w14:paraId="26F3ACF6" w14:textId="77777777" w:rsidR="00C523EA" w:rsidRDefault="00C523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D2F9B" w14:textId="77777777" w:rsidR="00C523EA" w:rsidRDefault="00C523EA">
      <w:bookmarkStart w:id="0" w:name="_Hlk482348182"/>
      <w:bookmarkEnd w:id="0"/>
      <w:r>
        <w:separator/>
      </w:r>
    </w:p>
  </w:footnote>
  <w:footnote w:type="continuationSeparator" w:id="0">
    <w:p w14:paraId="3F1B2D22" w14:textId="77777777" w:rsidR="00C523EA" w:rsidRDefault="00C523EA">
      <w:r>
        <w:continuationSeparator/>
      </w:r>
    </w:p>
  </w:footnote>
  <w:footnote w:type="continuationNotice" w:id="1">
    <w:p w14:paraId="475FA7A4" w14:textId="77777777" w:rsidR="00C523EA" w:rsidRDefault="00C523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116A" w14:textId="6C03175C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404AB3F8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C049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3" w:name="Footer3_tbl"/>
    <w:bookmarkEnd w:id="3"/>
  </w:p>
  <w:p w14:paraId="615BED89" w14:textId="11B482E5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3F915B1B"/>
    <w:multiLevelType w:val="hybridMultilevel"/>
    <w:tmpl w:val="EC90ECC0"/>
    <w:lvl w:ilvl="0" w:tplc="307A38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rowallia New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E530F52"/>
    <w:multiLevelType w:val="hybridMultilevel"/>
    <w:tmpl w:val="B1466C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 w16cid:durableId="2053068174">
    <w:abstractNumId w:val="3"/>
  </w:num>
  <w:num w:numId="2" w16cid:durableId="210196299">
    <w:abstractNumId w:val="2"/>
  </w:num>
  <w:num w:numId="3" w16cid:durableId="523448624">
    <w:abstractNumId w:val="1"/>
  </w:num>
  <w:num w:numId="4" w16cid:durableId="848520552">
    <w:abstractNumId w:val="0"/>
  </w:num>
  <w:num w:numId="5" w16cid:durableId="575630968">
    <w:abstractNumId w:val="6"/>
  </w:num>
  <w:num w:numId="6" w16cid:durableId="174347069">
    <w:abstractNumId w:val="5"/>
  </w:num>
  <w:num w:numId="7" w16cid:durableId="1540580623">
    <w:abstractNumId w:val="10"/>
  </w:num>
  <w:num w:numId="8" w16cid:durableId="1143035778">
    <w:abstractNumId w:val="18"/>
  </w:num>
  <w:num w:numId="9" w16cid:durableId="834802040">
    <w:abstractNumId w:val="5"/>
  </w:num>
  <w:num w:numId="10" w16cid:durableId="907808413">
    <w:abstractNumId w:val="16"/>
  </w:num>
  <w:num w:numId="11" w16cid:durableId="1240598873">
    <w:abstractNumId w:val="14"/>
  </w:num>
  <w:num w:numId="12" w16cid:durableId="1274442653">
    <w:abstractNumId w:val="4"/>
  </w:num>
  <w:num w:numId="13" w16cid:durableId="829515674">
    <w:abstractNumId w:val="8"/>
  </w:num>
  <w:num w:numId="14" w16cid:durableId="123475177">
    <w:abstractNumId w:val="7"/>
  </w:num>
  <w:num w:numId="15" w16cid:durableId="2087258695">
    <w:abstractNumId w:val="8"/>
  </w:num>
  <w:num w:numId="16" w16cid:durableId="735202009">
    <w:abstractNumId w:val="9"/>
  </w:num>
  <w:num w:numId="17" w16cid:durableId="1244072293">
    <w:abstractNumId w:val="11"/>
  </w:num>
  <w:num w:numId="18" w16cid:durableId="251858925">
    <w:abstractNumId w:val="16"/>
  </w:num>
  <w:num w:numId="19" w16cid:durableId="2118910312">
    <w:abstractNumId w:val="14"/>
  </w:num>
  <w:num w:numId="20" w16cid:durableId="1944989534">
    <w:abstractNumId w:val="4"/>
  </w:num>
  <w:num w:numId="21" w16cid:durableId="1325276823">
    <w:abstractNumId w:val="8"/>
  </w:num>
  <w:num w:numId="22" w16cid:durableId="2004163882">
    <w:abstractNumId w:val="7"/>
  </w:num>
  <w:num w:numId="23" w16cid:durableId="345249712">
    <w:abstractNumId w:val="7"/>
  </w:num>
  <w:num w:numId="24" w16cid:durableId="1462647749">
    <w:abstractNumId w:val="7"/>
  </w:num>
  <w:num w:numId="25" w16cid:durableId="797140393">
    <w:abstractNumId w:val="8"/>
  </w:num>
  <w:num w:numId="26" w16cid:durableId="1498960925">
    <w:abstractNumId w:val="8"/>
  </w:num>
  <w:num w:numId="27" w16cid:durableId="487289808">
    <w:abstractNumId w:val="8"/>
  </w:num>
  <w:num w:numId="28" w16cid:durableId="1636447255">
    <w:abstractNumId w:val="15"/>
  </w:num>
  <w:num w:numId="29" w16cid:durableId="182399638">
    <w:abstractNumId w:val="15"/>
  </w:num>
  <w:num w:numId="30" w16cid:durableId="920597875">
    <w:abstractNumId w:val="15"/>
  </w:num>
  <w:num w:numId="31" w16cid:durableId="1974408850">
    <w:abstractNumId w:val="12"/>
  </w:num>
  <w:num w:numId="32" w16cid:durableId="1824930334">
    <w:abstractNumId w:val="12"/>
  </w:num>
  <w:num w:numId="33" w16cid:durableId="2049450237">
    <w:abstractNumId w:val="12"/>
  </w:num>
  <w:num w:numId="34" w16cid:durableId="902910089">
    <w:abstractNumId w:val="17"/>
  </w:num>
  <w:num w:numId="35" w16cid:durableId="1256792701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787"/>
    <w:rsid w:val="00004B8D"/>
    <w:rsid w:val="0001088A"/>
    <w:rsid w:val="00011CD1"/>
    <w:rsid w:val="000162B0"/>
    <w:rsid w:val="00016E1A"/>
    <w:rsid w:val="00021B80"/>
    <w:rsid w:val="00025E27"/>
    <w:rsid w:val="00026470"/>
    <w:rsid w:val="0003023B"/>
    <w:rsid w:val="00031D17"/>
    <w:rsid w:val="00036606"/>
    <w:rsid w:val="00036647"/>
    <w:rsid w:val="00042C07"/>
    <w:rsid w:val="000430DB"/>
    <w:rsid w:val="00044ACE"/>
    <w:rsid w:val="00044EEF"/>
    <w:rsid w:val="0004550E"/>
    <w:rsid w:val="000465E6"/>
    <w:rsid w:val="00052614"/>
    <w:rsid w:val="00054CFF"/>
    <w:rsid w:val="000607A4"/>
    <w:rsid w:val="00064BE4"/>
    <w:rsid w:val="0007084C"/>
    <w:rsid w:val="000723F7"/>
    <w:rsid w:val="00072E23"/>
    <w:rsid w:val="00074485"/>
    <w:rsid w:val="00075996"/>
    <w:rsid w:val="00076A20"/>
    <w:rsid w:val="000828F1"/>
    <w:rsid w:val="00082F59"/>
    <w:rsid w:val="000835B8"/>
    <w:rsid w:val="00086819"/>
    <w:rsid w:val="0009363D"/>
    <w:rsid w:val="00094333"/>
    <w:rsid w:val="0009509F"/>
    <w:rsid w:val="0009543C"/>
    <w:rsid w:val="00097FAB"/>
    <w:rsid w:val="000A3CE8"/>
    <w:rsid w:val="000B4D9E"/>
    <w:rsid w:val="000B5D47"/>
    <w:rsid w:val="000B65E3"/>
    <w:rsid w:val="000B7090"/>
    <w:rsid w:val="000B7BED"/>
    <w:rsid w:val="000C0C52"/>
    <w:rsid w:val="000C235C"/>
    <w:rsid w:val="000C2AF7"/>
    <w:rsid w:val="000C640C"/>
    <w:rsid w:val="000C7AF1"/>
    <w:rsid w:val="000D23E6"/>
    <w:rsid w:val="000E0749"/>
    <w:rsid w:val="000E1E48"/>
    <w:rsid w:val="000E320D"/>
    <w:rsid w:val="000E52CE"/>
    <w:rsid w:val="000F028C"/>
    <w:rsid w:val="000F155B"/>
    <w:rsid w:val="000F2D45"/>
    <w:rsid w:val="000F3AAB"/>
    <w:rsid w:val="000F6E25"/>
    <w:rsid w:val="001011DF"/>
    <w:rsid w:val="0010628E"/>
    <w:rsid w:val="001066DF"/>
    <w:rsid w:val="001078D7"/>
    <w:rsid w:val="00112B69"/>
    <w:rsid w:val="00116E64"/>
    <w:rsid w:val="00122852"/>
    <w:rsid w:val="001316D3"/>
    <w:rsid w:val="00132474"/>
    <w:rsid w:val="001378DC"/>
    <w:rsid w:val="00141CBD"/>
    <w:rsid w:val="001554CD"/>
    <w:rsid w:val="00155A91"/>
    <w:rsid w:val="001613E2"/>
    <w:rsid w:val="0016459D"/>
    <w:rsid w:val="00164EB8"/>
    <w:rsid w:val="00167017"/>
    <w:rsid w:val="00170ED6"/>
    <w:rsid w:val="001774C7"/>
    <w:rsid w:val="001777E0"/>
    <w:rsid w:val="00181660"/>
    <w:rsid w:val="00182135"/>
    <w:rsid w:val="001832EC"/>
    <w:rsid w:val="0018441D"/>
    <w:rsid w:val="00190C04"/>
    <w:rsid w:val="0019210D"/>
    <w:rsid w:val="00193E62"/>
    <w:rsid w:val="001963A5"/>
    <w:rsid w:val="00197256"/>
    <w:rsid w:val="001A29D4"/>
    <w:rsid w:val="001A344D"/>
    <w:rsid w:val="001A3BFB"/>
    <w:rsid w:val="001A3C20"/>
    <w:rsid w:val="001A535E"/>
    <w:rsid w:val="001B02BB"/>
    <w:rsid w:val="001B198C"/>
    <w:rsid w:val="001B7388"/>
    <w:rsid w:val="001C0EA6"/>
    <w:rsid w:val="001C18C4"/>
    <w:rsid w:val="001C2071"/>
    <w:rsid w:val="001C2209"/>
    <w:rsid w:val="001C3249"/>
    <w:rsid w:val="001C359E"/>
    <w:rsid w:val="001C41BB"/>
    <w:rsid w:val="001C678A"/>
    <w:rsid w:val="001D2302"/>
    <w:rsid w:val="001D7BB3"/>
    <w:rsid w:val="001E12A6"/>
    <w:rsid w:val="001E28C8"/>
    <w:rsid w:val="001E498F"/>
    <w:rsid w:val="001E6576"/>
    <w:rsid w:val="0020340D"/>
    <w:rsid w:val="002034AE"/>
    <w:rsid w:val="00211564"/>
    <w:rsid w:val="00214E26"/>
    <w:rsid w:val="0022518C"/>
    <w:rsid w:val="002317CD"/>
    <w:rsid w:val="0023712B"/>
    <w:rsid w:val="00237933"/>
    <w:rsid w:val="00237A7E"/>
    <w:rsid w:val="00237DAB"/>
    <w:rsid w:val="002407CC"/>
    <w:rsid w:val="00241F16"/>
    <w:rsid w:val="00246FF1"/>
    <w:rsid w:val="00247969"/>
    <w:rsid w:val="002526D2"/>
    <w:rsid w:val="0025760C"/>
    <w:rsid w:val="002576E9"/>
    <w:rsid w:val="0026093D"/>
    <w:rsid w:val="00260B25"/>
    <w:rsid w:val="0026182A"/>
    <w:rsid w:val="0026389B"/>
    <w:rsid w:val="00270226"/>
    <w:rsid w:val="00277EBE"/>
    <w:rsid w:val="002838FB"/>
    <w:rsid w:val="00285249"/>
    <w:rsid w:val="0028696D"/>
    <w:rsid w:val="002869D4"/>
    <w:rsid w:val="0029608E"/>
    <w:rsid w:val="00296D79"/>
    <w:rsid w:val="00297E45"/>
    <w:rsid w:val="002A252E"/>
    <w:rsid w:val="002B0384"/>
    <w:rsid w:val="002B5A4A"/>
    <w:rsid w:val="002C0138"/>
    <w:rsid w:val="002C221B"/>
    <w:rsid w:val="002C5481"/>
    <w:rsid w:val="002C623D"/>
    <w:rsid w:val="002D0927"/>
    <w:rsid w:val="002D5A0F"/>
    <w:rsid w:val="002D6E25"/>
    <w:rsid w:val="002E00E5"/>
    <w:rsid w:val="002E02F4"/>
    <w:rsid w:val="002E7F1E"/>
    <w:rsid w:val="002F235F"/>
    <w:rsid w:val="002F2DEB"/>
    <w:rsid w:val="002F3903"/>
    <w:rsid w:val="002F4A52"/>
    <w:rsid w:val="002F7D90"/>
    <w:rsid w:val="0030026A"/>
    <w:rsid w:val="0030110A"/>
    <w:rsid w:val="00302520"/>
    <w:rsid w:val="00305173"/>
    <w:rsid w:val="00307ECC"/>
    <w:rsid w:val="0032020A"/>
    <w:rsid w:val="00321A76"/>
    <w:rsid w:val="00324EFA"/>
    <w:rsid w:val="0032518D"/>
    <w:rsid w:val="00335E5B"/>
    <w:rsid w:val="00352138"/>
    <w:rsid w:val="00354F5D"/>
    <w:rsid w:val="003568BF"/>
    <w:rsid w:val="0036061B"/>
    <w:rsid w:val="00362ECB"/>
    <w:rsid w:val="00364637"/>
    <w:rsid w:val="00365ECE"/>
    <w:rsid w:val="00367DF4"/>
    <w:rsid w:val="003730F1"/>
    <w:rsid w:val="0037312D"/>
    <w:rsid w:val="00373C3E"/>
    <w:rsid w:val="00374047"/>
    <w:rsid w:val="003744DA"/>
    <w:rsid w:val="00375203"/>
    <w:rsid w:val="00376706"/>
    <w:rsid w:val="003801CF"/>
    <w:rsid w:val="003817E0"/>
    <w:rsid w:val="00384904"/>
    <w:rsid w:val="00386916"/>
    <w:rsid w:val="0038793D"/>
    <w:rsid w:val="0039036B"/>
    <w:rsid w:val="003A2038"/>
    <w:rsid w:val="003A279F"/>
    <w:rsid w:val="003B4CCD"/>
    <w:rsid w:val="003B4DED"/>
    <w:rsid w:val="003B4F02"/>
    <w:rsid w:val="003B51F0"/>
    <w:rsid w:val="003C12C5"/>
    <w:rsid w:val="003C27EF"/>
    <w:rsid w:val="003C32E9"/>
    <w:rsid w:val="003C34E0"/>
    <w:rsid w:val="003C35EF"/>
    <w:rsid w:val="003C3837"/>
    <w:rsid w:val="003C3898"/>
    <w:rsid w:val="003C4A47"/>
    <w:rsid w:val="003C5562"/>
    <w:rsid w:val="003C6C69"/>
    <w:rsid w:val="003D0707"/>
    <w:rsid w:val="003D2605"/>
    <w:rsid w:val="003D2A9B"/>
    <w:rsid w:val="003D3DA9"/>
    <w:rsid w:val="003D4DBB"/>
    <w:rsid w:val="003D64D6"/>
    <w:rsid w:val="003D7A5F"/>
    <w:rsid w:val="003E034A"/>
    <w:rsid w:val="003E3E21"/>
    <w:rsid w:val="003E470D"/>
    <w:rsid w:val="003E5049"/>
    <w:rsid w:val="003E5574"/>
    <w:rsid w:val="003E689D"/>
    <w:rsid w:val="003F0435"/>
    <w:rsid w:val="003F1445"/>
    <w:rsid w:val="003F5623"/>
    <w:rsid w:val="00400E24"/>
    <w:rsid w:val="004046B5"/>
    <w:rsid w:val="00416281"/>
    <w:rsid w:val="00422353"/>
    <w:rsid w:val="00425D82"/>
    <w:rsid w:val="00426915"/>
    <w:rsid w:val="00426D7F"/>
    <w:rsid w:val="0043164B"/>
    <w:rsid w:val="00432F1D"/>
    <w:rsid w:val="00433F63"/>
    <w:rsid w:val="00435788"/>
    <w:rsid w:val="004359E6"/>
    <w:rsid w:val="00443CE3"/>
    <w:rsid w:val="00444455"/>
    <w:rsid w:val="0044747C"/>
    <w:rsid w:val="00452E7B"/>
    <w:rsid w:val="00453681"/>
    <w:rsid w:val="004546FA"/>
    <w:rsid w:val="00463C3D"/>
    <w:rsid w:val="00464060"/>
    <w:rsid w:val="004641B5"/>
    <w:rsid w:val="0046697E"/>
    <w:rsid w:val="0046707A"/>
    <w:rsid w:val="004776BE"/>
    <w:rsid w:val="004819E3"/>
    <w:rsid w:val="00481FE7"/>
    <w:rsid w:val="0048532C"/>
    <w:rsid w:val="004863D5"/>
    <w:rsid w:val="0049103F"/>
    <w:rsid w:val="004936D2"/>
    <w:rsid w:val="0049471C"/>
    <w:rsid w:val="004A05AA"/>
    <w:rsid w:val="004A0DFE"/>
    <w:rsid w:val="004A1A40"/>
    <w:rsid w:val="004A2975"/>
    <w:rsid w:val="004A3C62"/>
    <w:rsid w:val="004A4A58"/>
    <w:rsid w:val="004A58EE"/>
    <w:rsid w:val="004B2EA6"/>
    <w:rsid w:val="004C0971"/>
    <w:rsid w:val="004C0C25"/>
    <w:rsid w:val="004C1185"/>
    <w:rsid w:val="004C2111"/>
    <w:rsid w:val="004C48F9"/>
    <w:rsid w:val="004C732E"/>
    <w:rsid w:val="004C756D"/>
    <w:rsid w:val="004D0D94"/>
    <w:rsid w:val="004D20AE"/>
    <w:rsid w:val="004D2D5D"/>
    <w:rsid w:val="004D3578"/>
    <w:rsid w:val="004D5A17"/>
    <w:rsid w:val="004E66D0"/>
    <w:rsid w:val="004E728B"/>
    <w:rsid w:val="004E79F3"/>
    <w:rsid w:val="004F1A16"/>
    <w:rsid w:val="004F207F"/>
    <w:rsid w:val="004F5AA7"/>
    <w:rsid w:val="004F5D91"/>
    <w:rsid w:val="005070FA"/>
    <w:rsid w:val="00513C7F"/>
    <w:rsid w:val="0052076C"/>
    <w:rsid w:val="0052186A"/>
    <w:rsid w:val="005220B0"/>
    <w:rsid w:val="00522642"/>
    <w:rsid w:val="00523CFA"/>
    <w:rsid w:val="005254F5"/>
    <w:rsid w:val="00527ABB"/>
    <w:rsid w:val="005319BF"/>
    <w:rsid w:val="005321DA"/>
    <w:rsid w:val="00532DB8"/>
    <w:rsid w:val="00537D19"/>
    <w:rsid w:val="00542C76"/>
    <w:rsid w:val="00545C94"/>
    <w:rsid w:val="00547541"/>
    <w:rsid w:val="00551365"/>
    <w:rsid w:val="00551936"/>
    <w:rsid w:val="00552481"/>
    <w:rsid w:val="00553ADB"/>
    <w:rsid w:val="00555856"/>
    <w:rsid w:val="005574A6"/>
    <w:rsid w:val="00561D94"/>
    <w:rsid w:val="005627FF"/>
    <w:rsid w:val="00563E25"/>
    <w:rsid w:val="00564C3E"/>
    <w:rsid w:val="00570906"/>
    <w:rsid w:val="00574488"/>
    <w:rsid w:val="00574C6F"/>
    <w:rsid w:val="00577778"/>
    <w:rsid w:val="00577D61"/>
    <w:rsid w:val="005822AC"/>
    <w:rsid w:val="00582A52"/>
    <w:rsid w:val="00582E7C"/>
    <w:rsid w:val="005849B9"/>
    <w:rsid w:val="00593420"/>
    <w:rsid w:val="0059711B"/>
    <w:rsid w:val="00597C72"/>
    <w:rsid w:val="005A1872"/>
    <w:rsid w:val="005A224B"/>
    <w:rsid w:val="005A5593"/>
    <w:rsid w:val="005A570F"/>
    <w:rsid w:val="005B405A"/>
    <w:rsid w:val="005B4E64"/>
    <w:rsid w:val="005C208F"/>
    <w:rsid w:val="005C2CCB"/>
    <w:rsid w:val="005C6479"/>
    <w:rsid w:val="005C69FD"/>
    <w:rsid w:val="005D1904"/>
    <w:rsid w:val="005D24BD"/>
    <w:rsid w:val="005D31C8"/>
    <w:rsid w:val="005D7025"/>
    <w:rsid w:val="005E2D67"/>
    <w:rsid w:val="005E5578"/>
    <w:rsid w:val="005E65D2"/>
    <w:rsid w:val="005E73B3"/>
    <w:rsid w:val="005F423E"/>
    <w:rsid w:val="005F4D62"/>
    <w:rsid w:val="00600876"/>
    <w:rsid w:val="00610ED7"/>
    <w:rsid w:val="006161EC"/>
    <w:rsid w:val="00617C9E"/>
    <w:rsid w:val="00620CC4"/>
    <w:rsid w:val="00620CE3"/>
    <w:rsid w:val="00621086"/>
    <w:rsid w:val="00621376"/>
    <w:rsid w:val="00626CE6"/>
    <w:rsid w:val="0062780F"/>
    <w:rsid w:val="006307C3"/>
    <w:rsid w:val="00631921"/>
    <w:rsid w:val="00632860"/>
    <w:rsid w:val="006336D3"/>
    <w:rsid w:val="006359AE"/>
    <w:rsid w:val="006365A1"/>
    <w:rsid w:val="00636AA2"/>
    <w:rsid w:val="006431C3"/>
    <w:rsid w:val="00646659"/>
    <w:rsid w:val="00652FF0"/>
    <w:rsid w:val="00655394"/>
    <w:rsid w:val="00656AEF"/>
    <w:rsid w:val="00666764"/>
    <w:rsid w:val="0066694B"/>
    <w:rsid w:val="00667DB6"/>
    <w:rsid w:val="00672661"/>
    <w:rsid w:val="006771E8"/>
    <w:rsid w:val="00677C01"/>
    <w:rsid w:val="00677CA4"/>
    <w:rsid w:val="00683CC7"/>
    <w:rsid w:val="00691778"/>
    <w:rsid w:val="00692CA5"/>
    <w:rsid w:val="006932D7"/>
    <w:rsid w:val="006A5055"/>
    <w:rsid w:val="006B06A2"/>
    <w:rsid w:val="006B39DC"/>
    <w:rsid w:val="006C0704"/>
    <w:rsid w:val="006C3D37"/>
    <w:rsid w:val="006C6376"/>
    <w:rsid w:val="006C7D8F"/>
    <w:rsid w:val="006D2327"/>
    <w:rsid w:val="006D2FEF"/>
    <w:rsid w:val="006D6FF5"/>
    <w:rsid w:val="006D723F"/>
    <w:rsid w:val="006E128C"/>
    <w:rsid w:val="006E1ED3"/>
    <w:rsid w:val="006E381C"/>
    <w:rsid w:val="006E5731"/>
    <w:rsid w:val="006E6A0E"/>
    <w:rsid w:val="006E7C49"/>
    <w:rsid w:val="006F1B19"/>
    <w:rsid w:val="006F27FB"/>
    <w:rsid w:val="006F29ED"/>
    <w:rsid w:val="006F3FC5"/>
    <w:rsid w:val="006F459A"/>
    <w:rsid w:val="006F4F77"/>
    <w:rsid w:val="006F6067"/>
    <w:rsid w:val="006F67BC"/>
    <w:rsid w:val="0070147C"/>
    <w:rsid w:val="0070411F"/>
    <w:rsid w:val="00704DF4"/>
    <w:rsid w:val="0070718A"/>
    <w:rsid w:val="0071032A"/>
    <w:rsid w:val="00713D99"/>
    <w:rsid w:val="007143DE"/>
    <w:rsid w:val="00714FD6"/>
    <w:rsid w:val="0072526F"/>
    <w:rsid w:val="007265F7"/>
    <w:rsid w:val="00731894"/>
    <w:rsid w:val="00746796"/>
    <w:rsid w:val="00746D51"/>
    <w:rsid w:val="00746D91"/>
    <w:rsid w:val="00750945"/>
    <w:rsid w:val="0075167D"/>
    <w:rsid w:val="0075598A"/>
    <w:rsid w:val="00761813"/>
    <w:rsid w:val="00763804"/>
    <w:rsid w:val="0077093F"/>
    <w:rsid w:val="00770C79"/>
    <w:rsid w:val="00771B85"/>
    <w:rsid w:val="0077537E"/>
    <w:rsid w:val="00775DA6"/>
    <w:rsid w:val="00780809"/>
    <w:rsid w:val="0078170A"/>
    <w:rsid w:val="00783393"/>
    <w:rsid w:val="00784602"/>
    <w:rsid w:val="00784D6A"/>
    <w:rsid w:val="0078522F"/>
    <w:rsid w:val="00790956"/>
    <w:rsid w:val="0079502D"/>
    <w:rsid w:val="007A0755"/>
    <w:rsid w:val="007A31D9"/>
    <w:rsid w:val="007A3BD8"/>
    <w:rsid w:val="007A74F9"/>
    <w:rsid w:val="007B55E9"/>
    <w:rsid w:val="007C58FD"/>
    <w:rsid w:val="007C5FDA"/>
    <w:rsid w:val="007D29FD"/>
    <w:rsid w:val="007D41A1"/>
    <w:rsid w:val="007D71A8"/>
    <w:rsid w:val="007E2DAB"/>
    <w:rsid w:val="007F0B30"/>
    <w:rsid w:val="007F5222"/>
    <w:rsid w:val="007F7A6B"/>
    <w:rsid w:val="00800199"/>
    <w:rsid w:val="00802900"/>
    <w:rsid w:val="008033D0"/>
    <w:rsid w:val="00803FB6"/>
    <w:rsid w:val="0080592E"/>
    <w:rsid w:val="008059EF"/>
    <w:rsid w:val="008128F7"/>
    <w:rsid w:val="00812938"/>
    <w:rsid w:val="0082090E"/>
    <w:rsid w:val="00822D64"/>
    <w:rsid w:val="00824DDD"/>
    <w:rsid w:val="00827B71"/>
    <w:rsid w:val="00830DAC"/>
    <w:rsid w:val="0083134C"/>
    <w:rsid w:val="00831F73"/>
    <w:rsid w:val="00832A8D"/>
    <w:rsid w:val="00832F51"/>
    <w:rsid w:val="008334B4"/>
    <w:rsid w:val="00833B0D"/>
    <w:rsid w:val="0083404F"/>
    <w:rsid w:val="008344DB"/>
    <w:rsid w:val="008368A8"/>
    <w:rsid w:val="00836EA6"/>
    <w:rsid w:val="0084090C"/>
    <w:rsid w:val="00840B0A"/>
    <w:rsid w:val="00843100"/>
    <w:rsid w:val="00843D13"/>
    <w:rsid w:val="00847054"/>
    <w:rsid w:val="00850F25"/>
    <w:rsid w:val="0085115C"/>
    <w:rsid w:val="008534AA"/>
    <w:rsid w:val="00860AE3"/>
    <w:rsid w:val="00864F44"/>
    <w:rsid w:val="00870931"/>
    <w:rsid w:val="008719C2"/>
    <w:rsid w:val="00875645"/>
    <w:rsid w:val="00884FF7"/>
    <w:rsid w:val="00885F07"/>
    <w:rsid w:val="00886132"/>
    <w:rsid w:val="008861BA"/>
    <w:rsid w:val="0089073C"/>
    <w:rsid w:val="008937B4"/>
    <w:rsid w:val="00894ACE"/>
    <w:rsid w:val="008A5A79"/>
    <w:rsid w:val="008B0E1E"/>
    <w:rsid w:val="008B0F8F"/>
    <w:rsid w:val="008B19D9"/>
    <w:rsid w:val="008B1ABC"/>
    <w:rsid w:val="008B1FD3"/>
    <w:rsid w:val="008B204B"/>
    <w:rsid w:val="008B2CD6"/>
    <w:rsid w:val="008B3439"/>
    <w:rsid w:val="008C02F7"/>
    <w:rsid w:val="008C0D64"/>
    <w:rsid w:val="008C1FE9"/>
    <w:rsid w:val="008C23FD"/>
    <w:rsid w:val="008C377E"/>
    <w:rsid w:val="008C49AE"/>
    <w:rsid w:val="008C4E7C"/>
    <w:rsid w:val="008C59F7"/>
    <w:rsid w:val="008C7B8C"/>
    <w:rsid w:val="008D1725"/>
    <w:rsid w:val="008D2143"/>
    <w:rsid w:val="008D2708"/>
    <w:rsid w:val="008D67DC"/>
    <w:rsid w:val="008D77C7"/>
    <w:rsid w:val="008E4C42"/>
    <w:rsid w:val="008E7687"/>
    <w:rsid w:val="008F0E3C"/>
    <w:rsid w:val="008F11FA"/>
    <w:rsid w:val="008F33AE"/>
    <w:rsid w:val="008F4ACA"/>
    <w:rsid w:val="0090250B"/>
    <w:rsid w:val="00903770"/>
    <w:rsid w:val="00907868"/>
    <w:rsid w:val="00912A4E"/>
    <w:rsid w:val="00912F98"/>
    <w:rsid w:val="00917FBB"/>
    <w:rsid w:val="009219CA"/>
    <w:rsid w:val="009223D3"/>
    <w:rsid w:val="00923EA8"/>
    <w:rsid w:val="009243E5"/>
    <w:rsid w:val="00924C12"/>
    <w:rsid w:val="00927B99"/>
    <w:rsid w:val="00931D7A"/>
    <w:rsid w:val="00935D8D"/>
    <w:rsid w:val="009408EB"/>
    <w:rsid w:val="0094156B"/>
    <w:rsid w:val="00942FE8"/>
    <w:rsid w:val="00943DB9"/>
    <w:rsid w:val="00945678"/>
    <w:rsid w:val="009518A7"/>
    <w:rsid w:val="009547A2"/>
    <w:rsid w:val="00955B30"/>
    <w:rsid w:val="00957E70"/>
    <w:rsid w:val="0096760B"/>
    <w:rsid w:val="009707C4"/>
    <w:rsid w:val="00970DAB"/>
    <w:rsid w:val="00972A45"/>
    <w:rsid w:val="0097321D"/>
    <w:rsid w:val="00975D4D"/>
    <w:rsid w:val="00986468"/>
    <w:rsid w:val="009872A3"/>
    <w:rsid w:val="0099061C"/>
    <w:rsid w:val="00990902"/>
    <w:rsid w:val="00992531"/>
    <w:rsid w:val="009935D7"/>
    <w:rsid w:val="0099366A"/>
    <w:rsid w:val="00995CD5"/>
    <w:rsid w:val="00996FF5"/>
    <w:rsid w:val="009A0E90"/>
    <w:rsid w:val="009A1787"/>
    <w:rsid w:val="009A1FB1"/>
    <w:rsid w:val="009A4F5A"/>
    <w:rsid w:val="009A6B5A"/>
    <w:rsid w:val="009B1F44"/>
    <w:rsid w:val="009B4573"/>
    <w:rsid w:val="009C002A"/>
    <w:rsid w:val="009C26A5"/>
    <w:rsid w:val="009C6CB1"/>
    <w:rsid w:val="009D1CB7"/>
    <w:rsid w:val="009D3790"/>
    <w:rsid w:val="009D41F3"/>
    <w:rsid w:val="009D44F2"/>
    <w:rsid w:val="009E0B19"/>
    <w:rsid w:val="009E278C"/>
    <w:rsid w:val="009E4D3A"/>
    <w:rsid w:val="009E54DD"/>
    <w:rsid w:val="009F18EA"/>
    <w:rsid w:val="009F5FF5"/>
    <w:rsid w:val="009F6EDC"/>
    <w:rsid w:val="00A035CE"/>
    <w:rsid w:val="00A03907"/>
    <w:rsid w:val="00A0537F"/>
    <w:rsid w:val="00A0602E"/>
    <w:rsid w:val="00A06332"/>
    <w:rsid w:val="00A06C1F"/>
    <w:rsid w:val="00A07FFA"/>
    <w:rsid w:val="00A11FB4"/>
    <w:rsid w:val="00A1550B"/>
    <w:rsid w:val="00A164C8"/>
    <w:rsid w:val="00A17848"/>
    <w:rsid w:val="00A237A5"/>
    <w:rsid w:val="00A25176"/>
    <w:rsid w:val="00A25604"/>
    <w:rsid w:val="00A268DF"/>
    <w:rsid w:val="00A3361D"/>
    <w:rsid w:val="00A33D70"/>
    <w:rsid w:val="00A352E2"/>
    <w:rsid w:val="00A35782"/>
    <w:rsid w:val="00A36126"/>
    <w:rsid w:val="00A362F9"/>
    <w:rsid w:val="00A43537"/>
    <w:rsid w:val="00A43AA9"/>
    <w:rsid w:val="00A43EE6"/>
    <w:rsid w:val="00A522B7"/>
    <w:rsid w:val="00A5483F"/>
    <w:rsid w:val="00A5776E"/>
    <w:rsid w:val="00A60C7A"/>
    <w:rsid w:val="00A60F49"/>
    <w:rsid w:val="00A61E15"/>
    <w:rsid w:val="00A649B6"/>
    <w:rsid w:val="00A64A51"/>
    <w:rsid w:val="00A66F91"/>
    <w:rsid w:val="00A70229"/>
    <w:rsid w:val="00A765A3"/>
    <w:rsid w:val="00A77F70"/>
    <w:rsid w:val="00A85AE7"/>
    <w:rsid w:val="00A90010"/>
    <w:rsid w:val="00A918D1"/>
    <w:rsid w:val="00A91AF0"/>
    <w:rsid w:val="00A93A9A"/>
    <w:rsid w:val="00A96936"/>
    <w:rsid w:val="00AA1219"/>
    <w:rsid w:val="00AA5C16"/>
    <w:rsid w:val="00AB1A14"/>
    <w:rsid w:val="00AC1260"/>
    <w:rsid w:val="00AC31D4"/>
    <w:rsid w:val="00AC531C"/>
    <w:rsid w:val="00AC6098"/>
    <w:rsid w:val="00AD17CC"/>
    <w:rsid w:val="00AD2E7C"/>
    <w:rsid w:val="00AE1D17"/>
    <w:rsid w:val="00AE2BF6"/>
    <w:rsid w:val="00AE3370"/>
    <w:rsid w:val="00AE64CA"/>
    <w:rsid w:val="00AE7B1E"/>
    <w:rsid w:val="00AF10C9"/>
    <w:rsid w:val="00AF7092"/>
    <w:rsid w:val="00AF7D4E"/>
    <w:rsid w:val="00B00287"/>
    <w:rsid w:val="00B0032F"/>
    <w:rsid w:val="00B119F8"/>
    <w:rsid w:val="00B1324D"/>
    <w:rsid w:val="00B144E4"/>
    <w:rsid w:val="00B157E2"/>
    <w:rsid w:val="00B215BE"/>
    <w:rsid w:val="00B21D49"/>
    <w:rsid w:val="00B23563"/>
    <w:rsid w:val="00B245B3"/>
    <w:rsid w:val="00B24A45"/>
    <w:rsid w:val="00B25B92"/>
    <w:rsid w:val="00B26948"/>
    <w:rsid w:val="00B3004A"/>
    <w:rsid w:val="00B345FF"/>
    <w:rsid w:val="00B34D31"/>
    <w:rsid w:val="00B34D51"/>
    <w:rsid w:val="00B35852"/>
    <w:rsid w:val="00B36A0E"/>
    <w:rsid w:val="00B36BA1"/>
    <w:rsid w:val="00B40A2F"/>
    <w:rsid w:val="00B40D67"/>
    <w:rsid w:val="00B42BD8"/>
    <w:rsid w:val="00B43C45"/>
    <w:rsid w:val="00B451A1"/>
    <w:rsid w:val="00B4783E"/>
    <w:rsid w:val="00B533B5"/>
    <w:rsid w:val="00B55EE8"/>
    <w:rsid w:val="00B56E6C"/>
    <w:rsid w:val="00B60B13"/>
    <w:rsid w:val="00B60C3B"/>
    <w:rsid w:val="00B63D0E"/>
    <w:rsid w:val="00B65245"/>
    <w:rsid w:val="00B71687"/>
    <w:rsid w:val="00B71DFF"/>
    <w:rsid w:val="00B82F30"/>
    <w:rsid w:val="00B83039"/>
    <w:rsid w:val="00B84A4B"/>
    <w:rsid w:val="00B908D5"/>
    <w:rsid w:val="00B93947"/>
    <w:rsid w:val="00B93E01"/>
    <w:rsid w:val="00B95EAF"/>
    <w:rsid w:val="00BA0C4E"/>
    <w:rsid w:val="00BA5B00"/>
    <w:rsid w:val="00BA78B6"/>
    <w:rsid w:val="00BB1469"/>
    <w:rsid w:val="00BB1A07"/>
    <w:rsid w:val="00BB3A44"/>
    <w:rsid w:val="00BB3F1F"/>
    <w:rsid w:val="00BB57C9"/>
    <w:rsid w:val="00BB6DAD"/>
    <w:rsid w:val="00BB6DFB"/>
    <w:rsid w:val="00BB7346"/>
    <w:rsid w:val="00BC1429"/>
    <w:rsid w:val="00BC1555"/>
    <w:rsid w:val="00BC60A9"/>
    <w:rsid w:val="00BD436A"/>
    <w:rsid w:val="00BD6286"/>
    <w:rsid w:val="00BD7894"/>
    <w:rsid w:val="00BE0C8A"/>
    <w:rsid w:val="00BE0E9D"/>
    <w:rsid w:val="00BE1657"/>
    <w:rsid w:val="00BE1F83"/>
    <w:rsid w:val="00BE334D"/>
    <w:rsid w:val="00BE45DB"/>
    <w:rsid w:val="00BE4988"/>
    <w:rsid w:val="00BE6809"/>
    <w:rsid w:val="00BE7500"/>
    <w:rsid w:val="00BF1C24"/>
    <w:rsid w:val="00BF335E"/>
    <w:rsid w:val="00BF3A14"/>
    <w:rsid w:val="00BF40D0"/>
    <w:rsid w:val="00BF5E73"/>
    <w:rsid w:val="00BF7304"/>
    <w:rsid w:val="00C00E45"/>
    <w:rsid w:val="00C0157B"/>
    <w:rsid w:val="00C03E52"/>
    <w:rsid w:val="00C06939"/>
    <w:rsid w:val="00C1366C"/>
    <w:rsid w:val="00C14F0E"/>
    <w:rsid w:val="00C17D95"/>
    <w:rsid w:val="00C21E3B"/>
    <w:rsid w:val="00C30374"/>
    <w:rsid w:val="00C3289D"/>
    <w:rsid w:val="00C35B1A"/>
    <w:rsid w:val="00C36743"/>
    <w:rsid w:val="00C375E6"/>
    <w:rsid w:val="00C412CD"/>
    <w:rsid w:val="00C41C7D"/>
    <w:rsid w:val="00C46828"/>
    <w:rsid w:val="00C47714"/>
    <w:rsid w:val="00C523EA"/>
    <w:rsid w:val="00C52916"/>
    <w:rsid w:val="00C54C6E"/>
    <w:rsid w:val="00C557DF"/>
    <w:rsid w:val="00C61E19"/>
    <w:rsid w:val="00C63023"/>
    <w:rsid w:val="00C631C6"/>
    <w:rsid w:val="00C63743"/>
    <w:rsid w:val="00C646B4"/>
    <w:rsid w:val="00C754F7"/>
    <w:rsid w:val="00C75E5F"/>
    <w:rsid w:val="00C75EDC"/>
    <w:rsid w:val="00C76C6C"/>
    <w:rsid w:val="00C80EC5"/>
    <w:rsid w:val="00C83A78"/>
    <w:rsid w:val="00C85E6A"/>
    <w:rsid w:val="00C86BB9"/>
    <w:rsid w:val="00C8772C"/>
    <w:rsid w:val="00C945BB"/>
    <w:rsid w:val="00C957E6"/>
    <w:rsid w:val="00CA08D5"/>
    <w:rsid w:val="00CA3780"/>
    <w:rsid w:val="00CA43FD"/>
    <w:rsid w:val="00CA5F3D"/>
    <w:rsid w:val="00CB00B2"/>
    <w:rsid w:val="00CB0D9F"/>
    <w:rsid w:val="00CB12F2"/>
    <w:rsid w:val="00CB18EB"/>
    <w:rsid w:val="00CB428A"/>
    <w:rsid w:val="00CB441E"/>
    <w:rsid w:val="00CB71E7"/>
    <w:rsid w:val="00CB7EDF"/>
    <w:rsid w:val="00CC021F"/>
    <w:rsid w:val="00CC0490"/>
    <w:rsid w:val="00CC332F"/>
    <w:rsid w:val="00CC72E9"/>
    <w:rsid w:val="00CD12DD"/>
    <w:rsid w:val="00CD25C2"/>
    <w:rsid w:val="00CD47E8"/>
    <w:rsid w:val="00CD4D4E"/>
    <w:rsid w:val="00CD76D8"/>
    <w:rsid w:val="00CE24E5"/>
    <w:rsid w:val="00CE41DB"/>
    <w:rsid w:val="00CE4D96"/>
    <w:rsid w:val="00CE6404"/>
    <w:rsid w:val="00CE7982"/>
    <w:rsid w:val="00CF247F"/>
    <w:rsid w:val="00CF529B"/>
    <w:rsid w:val="00D01C01"/>
    <w:rsid w:val="00D078C4"/>
    <w:rsid w:val="00D11335"/>
    <w:rsid w:val="00D13D88"/>
    <w:rsid w:val="00D1410D"/>
    <w:rsid w:val="00D15EA5"/>
    <w:rsid w:val="00D163C8"/>
    <w:rsid w:val="00D2100B"/>
    <w:rsid w:val="00D21ADF"/>
    <w:rsid w:val="00D23B89"/>
    <w:rsid w:val="00D24311"/>
    <w:rsid w:val="00D25454"/>
    <w:rsid w:val="00D26157"/>
    <w:rsid w:val="00D267AC"/>
    <w:rsid w:val="00D3089E"/>
    <w:rsid w:val="00D3108B"/>
    <w:rsid w:val="00D31D7A"/>
    <w:rsid w:val="00D33005"/>
    <w:rsid w:val="00D33E60"/>
    <w:rsid w:val="00D36595"/>
    <w:rsid w:val="00D40043"/>
    <w:rsid w:val="00D413AF"/>
    <w:rsid w:val="00D42DE0"/>
    <w:rsid w:val="00D456DF"/>
    <w:rsid w:val="00D460E7"/>
    <w:rsid w:val="00D51BBB"/>
    <w:rsid w:val="00D56FF9"/>
    <w:rsid w:val="00D60CDD"/>
    <w:rsid w:val="00D623A7"/>
    <w:rsid w:val="00D63ABC"/>
    <w:rsid w:val="00D6433E"/>
    <w:rsid w:val="00D675F1"/>
    <w:rsid w:val="00D67EAA"/>
    <w:rsid w:val="00D73B96"/>
    <w:rsid w:val="00D73BA7"/>
    <w:rsid w:val="00D73D09"/>
    <w:rsid w:val="00D75EC5"/>
    <w:rsid w:val="00D80037"/>
    <w:rsid w:val="00D80807"/>
    <w:rsid w:val="00D84219"/>
    <w:rsid w:val="00D8679B"/>
    <w:rsid w:val="00D86917"/>
    <w:rsid w:val="00D90156"/>
    <w:rsid w:val="00D92F9A"/>
    <w:rsid w:val="00D9427D"/>
    <w:rsid w:val="00D96128"/>
    <w:rsid w:val="00D96A0B"/>
    <w:rsid w:val="00D97E8D"/>
    <w:rsid w:val="00DA36EE"/>
    <w:rsid w:val="00DA3944"/>
    <w:rsid w:val="00DA452E"/>
    <w:rsid w:val="00DA5128"/>
    <w:rsid w:val="00DA612D"/>
    <w:rsid w:val="00DB29FB"/>
    <w:rsid w:val="00DB308D"/>
    <w:rsid w:val="00DB5C45"/>
    <w:rsid w:val="00DB5F40"/>
    <w:rsid w:val="00DB6980"/>
    <w:rsid w:val="00DB7533"/>
    <w:rsid w:val="00DD1E47"/>
    <w:rsid w:val="00DD35B8"/>
    <w:rsid w:val="00DD47E2"/>
    <w:rsid w:val="00DD61A9"/>
    <w:rsid w:val="00DD6EF1"/>
    <w:rsid w:val="00DE12C5"/>
    <w:rsid w:val="00DE2329"/>
    <w:rsid w:val="00DE4958"/>
    <w:rsid w:val="00DE4B6D"/>
    <w:rsid w:val="00DE78CE"/>
    <w:rsid w:val="00DF2F69"/>
    <w:rsid w:val="00DF5988"/>
    <w:rsid w:val="00E01413"/>
    <w:rsid w:val="00E021AD"/>
    <w:rsid w:val="00E02E45"/>
    <w:rsid w:val="00E04361"/>
    <w:rsid w:val="00E064FD"/>
    <w:rsid w:val="00E07880"/>
    <w:rsid w:val="00E1053A"/>
    <w:rsid w:val="00E12533"/>
    <w:rsid w:val="00E14B96"/>
    <w:rsid w:val="00E20D76"/>
    <w:rsid w:val="00E20FAC"/>
    <w:rsid w:val="00E26AF3"/>
    <w:rsid w:val="00E276E0"/>
    <w:rsid w:val="00E3039B"/>
    <w:rsid w:val="00E314EA"/>
    <w:rsid w:val="00E32427"/>
    <w:rsid w:val="00E33D4F"/>
    <w:rsid w:val="00E33FDA"/>
    <w:rsid w:val="00E36D33"/>
    <w:rsid w:val="00E370F9"/>
    <w:rsid w:val="00E406D5"/>
    <w:rsid w:val="00E465D7"/>
    <w:rsid w:val="00E52597"/>
    <w:rsid w:val="00E56701"/>
    <w:rsid w:val="00E607D6"/>
    <w:rsid w:val="00E62754"/>
    <w:rsid w:val="00E64D2D"/>
    <w:rsid w:val="00E73B64"/>
    <w:rsid w:val="00E76244"/>
    <w:rsid w:val="00E7766D"/>
    <w:rsid w:val="00E77C4B"/>
    <w:rsid w:val="00E81EE6"/>
    <w:rsid w:val="00E86B53"/>
    <w:rsid w:val="00E86E7B"/>
    <w:rsid w:val="00E9110B"/>
    <w:rsid w:val="00E913AB"/>
    <w:rsid w:val="00EA159E"/>
    <w:rsid w:val="00EA15EB"/>
    <w:rsid w:val="00EA2B6F"/>
    <w:rsid w:val="00EA408D"/>
    <w:rsid w:val="00EB16E9"/>
    <w:rsid w:val="00EB3478"/>
    <w:rsid w:val="00EB3D02"/>
    <w:rsid w:val="00EB4B39"/>
    <w:rsid w:val="00EB6FE3"/>
    <w:rsid w:val="00EB71DA"/>
    <w:rsid w:val="00EC24D5"/>
    <w:rsid w:val="00EC2E93"/>
    <w:rsid w:val="00EC326F"/>
    <w:rsid w:val="00EC4E6B"/>
    <w:rsid w:val="00ED058E"/>
    <w:rsid w:val="00ED77C1"/>
    <w:rsid w:val="00ED7E36"/>
    <w:rsid w:val="00EE0F65"/>
    <w:rsid w:val="00EF5368"/>
    <w:rsid w:val="00F0408D"/>
    <w:rsid w:val="00F15B98"/>
    <w:rsid w:val="00F246A1"/>
    <w:rsid w:val="00F2622A"/>
    <w:rsid w:val="00F32C2B"/>
    <w:rsid w:val="00F37917"/>
    <w:rsid w:val="00F42333"/>
    <w:rsid w:val="00F42A5C"/>
    <w:rsid w:val="00F43A50"/>
    <w:rsid w:val="00F4514D"/>
    <w:rsid w:val="00F5341C"/>
    <w:rsid w:val="00F5513E"/>
    <w:rsid w:val="00F63F3F"/>
    <w:rsid w:val="00F65709"/>
    <w:rsid w:val="00F66FA5"/>
    <w:rsid w:val="00F71678"/>
    <w:rsid w:val="00F725CE"/>
    <w:rsid w:val="00F72C2F"/>
    <w:rsid w:val="00F730E3"/>
    <w:rsid w:val="00F755E9"/>
    <w:rsid w:val="00F8363A"/>
    <w:rsid w:val="00F86585"/>
    <w:rsid w:val="00F909CD"/>
    <w:rsid w:val="00F92AED"/>
    <w:rsid w:val="00F95BC8"/>
    <w:rsid w:val="00F974D1"/>
    <w:rsid w:val="00FA02D2"/>
    <w:rsid w:val="00FA16E0"/>
    <w:rsid w:val="00FA363E"/>
    <w:rsid w:val="00FA6855"/>
    <w:rsid w:val="00FB0EFE"/>
    <w:rsid w:val="00FB5A50"/>
    <w:rsid w:val="00FB5E11"/>
    <w:rsid w:val="00FC4397"/>
    <w:rsid w:val="00FC443E"/>
    <w:rsid w:val="00FC5670"/>
    <w:rsid w:val="00FD05AD"/>
    <w:rsid w:val="00FD0666"/>
    <w:rsid w:val="00FD16B8"/>
    <w:rsid w:val="00FD2214"/>
    <w:rsid w:val="00FD7295"/>
    <w:rsid w:val="00FE0543"/>
    <w:rsid w:val="00FE153F"/>
    <w:rsid w:val="00FE16D0"/>
    <w:rsid w:val="00FE2187"/>
    <w:rsid w:val="00FE320C"/>
    <w:rsid w:val="00FE394E"/>
    <w:rsid w:val="00FE73FB"/>
    <w:rsid w:val="00FF0FB7"/>
    <w:rsid w:val="00F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1425F5"/>
  <w15:docId w15:val="{444F02B9-E4ED-4E43-85CB-FF901386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8f8c7fff-08a5-4626-a07d-d2cb7939053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0BEC8EDC1FC84FBC44B37B5D754150" ma:contentTypeVersion="11" ma:contentTypeDescription="Create a new document." ma:contentTypeScope="" ma:versionID="4edd1717e4ec577307ced832ca58e897">
  <xsd:schema xmlns:xsd="http://www.w3.org/2001/XMLSchema" xmlns:xs="http://www.w3.org/2001/XMLSchema" xmlns:p="http://schemas.microsoft.com/office/2006/metadata/properties" xmlns:ns2="8f8c7fff-08a5-4626-a07d-d2cb79390539" xmlns:ns3="9c46a28d-acc8-4027-86ce-a8901ee39950" targetNamespace="http://schemas.microsoft.com/office/2006/metadata/properties" ma:root="true" ma:fieldsID="abc7ed712120f7af46c6c23a1ecf785a" ns2:_="" ns3:_="">
    <xsd:import namespace="8f8c7fff-08a5-4626-a07d-d2cb79390539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c7fff-08a5-4626-a07d-d2cb793905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8f8c7fff-08a5-4626-a07d-d2cb79390539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F8A47F-B6DC-4912-B6C5-AD88B03198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c7fff-08a5-4626-a07d-d2cb79390539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534</TotalTime>
  <Pages>3</Pages>
  <Words>774</Words>
  <Characters>3617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Chahweewan Srikhun</cp:lastModifiedBy>
  <cp:revision>471</cp:revision>
  <cp:lastPrinted>2025-11-04T16:48:00Z</cp:lastPrinted>
  <dcterms:created xsi:type="dcterms:W3CDTF">2018-03-23T13:02:00Z</dcterms:created>
  <dcterms:modified xsi:type="dcterms:W3CDTF">2025-11-12T07:25:00Z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0x0101008D0BEC8EDC1FC84FBC44B37B5D754150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  <property fmtid="{D5CDD505-2E9C-101B-9397-08002B2CF9AE}" pid="9" name="MediaServiceImageTags">
    <vt:lpwstr/>
  </property>
  <property fmtid="{D5CDD505-2E9C-101B-9397-08002B2CF9AE}" pid="10" name="GrammarlyDocumentId">
    <vt:lpwstr>269e18bd-fff3-4b61-8190-709866d0f622</vt:lpwstr>
  </property>
</Properties>
</file>