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E7C0" w14:textId="77777777" w:rsidR="005E0E2E" w:rsidRDefault="005E0E2E" w:rsidP="004C2111">
      <w:pPr>
        <w:pStyle w:val="Reference"/>
        <w:rPr>
          <w:rFonts w:cstheme="minorBidi"/>
          <w:cs/>
          <w:lang w:val="en-US" w:bidi="th-TH"/>
        </w:rPr>
      </w:pPr>
    </w:p>
    <w:p w14:paraId="2E3D73B0" w14:textId="11C6C17F" w:rsidR="00DB308D" w:rsidRPr="00C319FA" w:rsidRDefault="00C319FA" w:rsidP="004C2111">
      <w:pPr>
        <w:pStyle w:val="Reference"/>
        <w:rPr>
          <w:rFonts w:cstheme="minorBidi"/>
          <w:lang w:val="en-US" w:bidi="th-TH"/>
        </w:rPr>
      </w:pPr>
      <w:r>
        <w:rPr>
          <w:rFonts w:cstheme="minorBidi" w:hint="cs"/>
          <w:cs/>
          <w:lang w:val="en-US" w:bidi="th-TH"/>
        </w:rPr>
        <w:t xml:space="preserve"> </w:t>
      </w: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27E0AA46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F1196A" w14:textId="77777777" w:rsidR="003C06D5" w:rsidRDefault="003C06D5" w:rsidP="009151CF">
      <w:pPr>
        <w:tabs>
          <w:tab w:val="left" w:pos="8364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10E907A1" w:rsidR="009D6979" w:rsidRPr="00C64439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E159FB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F47DE8"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แอสเซ</w:t>
      </w:r>
      <w:proofErr w:type="spellStart"/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็ท</w:t>
      </w:r>
      <w:proofErr w:type="spellEnd"/>
      <w:r w:rsidRPr="00C23913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จำกัด 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(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Pr="00C23913">
        <w:rPr>
          <w:rFonts w:ascii="Browallia New" w:hAnsi="Browallia New" w:cs="Browallia New" w:hint="cs"/>
          <w:b/>
          <w:bCs/>
          <w:sz w:val="28"/>
          <w:szCs w:val="28"/>
          <w:rtl/>
          <w:cs/>
        </w:rPr>
        <w:t>)</w:t>
      </w:r>
    </w:p>
    <w:p w14:paraId="06192E48" w14:textId="6E9FB400" w:rsidR="00D267AC" w:rsidRPr="009E5BD5" w:rsidRDefault="00D267A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61B7DD2" w14:textId="7F034AC1" w:rsidR="00501B7B" w:rsidRPr="00C64439" w:rsidRDefault="008A6BE2" w:rsidP="009151C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8A6BE2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</w:t>
      </w:r>
      <w:r w:rsidR="00016A3E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5D41B1" w:rsidRPr="005D41B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41B1" w:rsidRPr="005D41B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501B7B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แอสเซ</w:t>
      </w:r>
      <w:proofErr w:type="spellStart"/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็ท</w:t>
      </w:r>
      <w:proofErr w:type="spellEnd"/>
      <w:r w:rsidR="00501B7B" w:rsidRPr="00B038ED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 (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มหาชน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 w:rsidR="00BF438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01B7B" w:rsidRPr="00B038ED">
        <w:rPr>
          <w:rFonts w:ascii="Browallia New" w:hAnsi="Browallia New" w:cs="Browallia New" w:hint="cs"/>
          <w:sz w:val="28"/>
          <w:szCs w:val="28"/>
          <w:rtl/>
          <w:cs/>
          <w:lang w:bidi="th-TH"/>
        </w:rPr>
        <w:t>และบริษัท</w:t>
      </w:r>
      <w:r w:rsidR="00B157D0">
        <w:rPr>
          <w:rFonts w:ascii="Browallia New" w:hAnsi="Browallia New" w:cs="Browallia New" w:hint="cs"/>
          <w:sz w:val="28"/>
          <w:szCs w:val="28"/>
          <w:cs/>
          <w:lang w:bidi="th-TH"/>
        </w:rPr>
        <w:t>ย่อย</w:t>
      </w:r>
      <w:r w:rsidR="003E6E9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E6E95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B157D0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9D67BF" w:rsidRPr="0002249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C35247">
        <w:rPr>
          <w:rFonts w:ascii="Browallia New" w:hAnsi="Browallia New" w:cs="Browallia New"/>
          <w:sz w:val="28"/>
          <w:szCs w:val="28"/>
          <w:lang w:bidi="th-TH"/>
        </w:rPr>
        <w:t>)</w:t>
      </w:r>
      <w:r w:rsidR="00501B7B" w:rsidRPr="00B038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7F2E" w:rsidRPr="00C87F2E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C87F2E" w:rsidRPr="00C87F2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776B">
        <w:rPr>
          <w:rFonts w:ascii="Browallia New" w:hAnsi="Browallia New" w:cs="Browallia New"/>
          <w:sz w:val="28"/>
          <w:szCs w:val="28"/>
          <w:lang w:bidi="th-TH"/>
        </w:rPr>
        <w:br/>
      </w:r>
      <w:r w:rsidR="00990911" w:rsidRPr="0099091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990911" w:rsidRPr="009909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537F7B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</w:t>
      </w:r>
      <w:r w:rsidR="00990911" w:rsidRPr="0099091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ยน </w:t>
      </w:r>
      <w:r w:rsidR="00472393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2E15E1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66661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C6100D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537F7B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C6100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="00C6100D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537F7B" w:rsidRPr="00537F7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="00C6100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C6100D">
        <w:rPr>
          <w:rFonts w:ascii="Browallia New" w:hAnsi="Browallia New" w:cs="Browallia New"/>
          <w:sz w:val="28"/>
          <w:szCs w:val="28"/>
          <w:lang w:val="en-US" w:bidi="th-TH"/>
        </w:rPr>
        <w:t>2568</w:t>
      </w:r>
      <w:r w:rsidR="0014776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งบการเปลี่ยนแปลงส่วนของ</w:t>
      </w:r>
      <w:r w:rsidR="00E47D46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626E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055594" w:rsidRPr="00055594">
        <w:rPr>
          <w:rFonts w:ascii="Browallia New" w:hAnsi="Browallia New" w:cs="Browallia New" w:hint="cs"/>
          <w:sz w:val="28"/>
          <w:szCs w:val="28"/>
          <w:cs/>
          <w:lang w:bidi="th-TH"/>
        </w:rPr>
        <w:t>งบกระแสเงินสดรวมและเฉพาะบริษัท</w:t>
      </w:r>
      <w:r w:rsidR="00055594" w:rsidRPr="000555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DA712A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07146D" w:rsidRPr="0007146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07146D" w:rsidRPr="0007146D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07146D" w:rsidRPr="000714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15392" w:rsidRPr="00C64BA2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C15392" w:rsidRPr="00CB7C5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A7B29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C15392" w:rsidRPr="00C15392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</w:t>
      </w:r>
      <w:r w:rsidR="00C15392" w:rsidRPr="00CB7C59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</w:t>
      </w:r>
      <w:r w:rsidR="00C15392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ของบริษัทเป็นผู้รับผิดชอบในการจัดทำและนำเสนอ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="007E18D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="00C15392" w:rsidRPr="00A828B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ระหว่างกาลนี้ตามมาตรฐานการบัญชี</w:t>
      </w:r>
      <w:r w:rsidR="00C15392" w:rsidRPr="00A828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ฉบับที่ 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lang w:val="en-US" w:bidi="th-TH"/>
        </w:rPr>
        <w:t>34</w:t>
      </w:r>
      <w:r w:rsidR="008A0E38" w:rsidRPr="00A828B3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ส่วนข้าพเจ้าเป็นผู้รับผิดชอบในการให้ข้อสรุปเกี่ยวกับข้อมูลทางการเงิน</w:t>
      </w:r>
      <w:r w:rsidR="007277EE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8A0E3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ระหว่างกาลดังกล่าวจากผลการสอบทานของข้าพเจ้า</w:t>
      </w:r>
    </w:p>
    <w:p w14:paraId="574CF65D" w14:textId="77777777" w:rsidR="00CD4D4E" w:rsidRPr="009E5BD5" w:rsidRDefault="00CD4D4E" w:rsidP="00B65C3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C23913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9E5BD5" w:rsidRDefault="0009543C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4A58BD4C" w14:textId="280F5DF0" w:rsidR="009D6979" w:rsidRPr="009E5BD5" w:rsidRDefault="0052509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C44C3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C44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>“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="009D2C14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FB5E11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B5E11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B5E1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14:paraId="03346FF6" w14:textId="77777777" w:rsidR="00F87BBB" w:rsidRDefault="00F87BB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08627B57" w14:textId="266170E3" w:rsidR="00E32427" w:rsidRPr="00C23913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4F7D6BFA" w14:textId="77777777" w:rsidR="00E32427" w:rsidRPr="00E6314D" w:rsidRDefault="00E32427" w:rsidP="009E5BD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14:paraId="53483470" w14:textId="330AB1AF" w:rsidR="009D6979" w:rsidRDefault="00DD1587" w:rsidP="00F512A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</w:t>
      </w:r>
      <w:r w:rsidR="00493F2A">
        <w:rPr>
          <w:rFonts w:ascii="BrowalliaUPC" w:hAnsi="BrowalliaUPC" w:cs="BrowalliaUPC" w:hint="cs"/>
          <w:sz w:val="28"/>
          <w:szCs w:val="28"/>
          <w:cs/>
          <w:lang w:bidi="th-TH"/>
        </w:rPr>
        <w:t>่</w:t>
      </w:r>
      <w:r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C2BC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5B844AA" w14:textId="60300BAD" w:rsidR="00155D3D" w:rsidRDefault="00155D3D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B5ECE9" w14:textId="1FC4B40D" w:rsidR="001D3E1F" w:rsidRPr="00C23913" w:rsidRDefault="001D3E1F" w:rsidP="001D3E1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239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มูลและเหตุการณ์ที่เน้น</w:t>
      </w:r>
    </w:p>
    <w:p w14:paraId="05BF6B60" w14:textId="77777777" w:rsidR="001D3E1F" w:rsidRDefault="001D3E1F" w:rsidP="00155D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A4365D1" w14:textId="69D7983E" w:rsidR="00527BF9" w:rsidRPr="005A66A1" w:rsidRDefault="001D3E1F" w:rsidP="005A66A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BC2BC7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ขอให้สังเกต</w:t>
      </w:r>
      <w:r w:rsidR="002E7E6B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หมายเหตุประกอบ</w:t>
      </w:r>
      <w:r w:rsidR="00F417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งบการ</w:t>
      </w:r>
      <w:r w:rsidR="002E7E6B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เงินระหว่างกาลข้อ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5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กลุ่มบริษัทมีการปรับปรุง</w:t>
      </w:r>
      <w:r w:rsidR="00D95F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การเงินย้อนหลังเกี่ยวกับการปันส่วนราคาซื้อ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(Purchase Price Allocation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หรือ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PPA)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สำหรับการวัดมูลค่ายุติธรรมของ</w:t>
      </w:r>
      <w:r w:rsidR="0082513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</w:t>
      </w:r>
      <w:r w:rsidR="003A14E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ที่มีตัวตน และ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สินทรัพย์ไม่มีตัวตน รวมถึงค่าความนิยม</w:t>
      </w:r>
      <w:r w:rsidR="00D95F8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หนี้สิน</w:t>
      </w:r>
      <w:r w:rsidR="00BD4D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ภาษีเงินได้รอการตัดบัญชี           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และส่วนได้เสียที่ไม่อยู่ในอำนาจควบคุมจากการซื้อธุรกิจ ซึ่งเป็นไปตามมาตรฐาน</w:t>
      </w:r>
      <w:r w:rsidR="009D7E45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รายงานทางการเงิน</w:t>
      </w:r>
      <w:r w:rsidR="00BD4D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  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ฉบับที่ </w:t>
      </w:r>
      <w:r w:rsidR="008B36CA" w:rsidRPr="005A66A1">
        <w:rPr>
          <w:rFonts w:ascii="Browallia New" w:hAnsi="Browallia New" w:cs="Browallia New"/>
          <w:sz w:val="28"/>
          <w:szCs w:val="28"/>
          <w:lang w:val="en-US" w:bidi="th-TH"/>
        </w:rPr>
        <w:t xml:space="preserve">3 </w:t>
      </w:r>
      <w:r w:rsidR="008B36CA" w:rsidRPr="005A66A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เรื่อง การรวมธุรกิจ</w:t>
      </w:r>
    </w:p>
    <w:p w14:paraId="64634B20" w14:textId="77777777" w:rsidR="00A10FAF" w:rsidRDefault="00A10FAF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D18B45" w14:textId="31651671" w:rsidR="0023603D" w:rsidRPr="005615F1" w:rsidRDefault="00A10FAF" w:rsidP="005615F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ข้อสรุปของข้าพเจ้าไม่ได้เปลี่ยนแปลงไปจากเรื่องดังกล่าวเหล่านี้</w:t>
      </w:r>
    </w:p>
    <w:p w14:paraId="319B1197" w14:textId="77777777" w:rsidR="00566592" w:rsidRDefault="0056659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04878CA" w14:textId="77777777" w:rsidR="0023603D" w:rsidRDefault="0023603D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69EE09" w14:textId="77777777" w:rsidR="00A67365" w:rsidRDefault="00A67365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DD5AF0" w14:textId="77777777" w:rsidR="00094302" w:rsidRPr="009E5BD5" w:rsidRDefault="0009430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67809" w14:textId="549BB05B" w:rsidR="00BC2C1E" w:rsidRPr="00FF7DDF" w:rsidRDefault="00F5249B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เกษณี</w:t>
      </w:r>
      <w:r w:rsidRPr="00F5249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F5249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สระทองพูล</w:t>
      </w:r>
    </w:p>
    <w:p w14:paraId="22B7D41A" w14:textId="7777777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28893717" w:rsidR="00BC2C1E" w:rsidRPr="00FF7DDF" w:rsidRDefault="00BC2C1E" w:rsidP="009E5BD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</w:t>
      </w:r>
      <w:r w:rsidRPr="00F524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ขที่ </w:t>
      </w:r>
      <w:r w:rsidR="00790890" w:rsidRPr="00F5249B">
        <w:rPr>
          <w:rFonts w:ascii="Browallia New" w:hAnsi="Browallia New" w:cs="Browallia New"/>
          <w:sz w:val="28"/>
          <w:szCs w:val="28"/>
          <w:lang w:bidi="th-TH"/>
        </w:rPr>
        <w:t>9</w:t>
      </w:r>
      <w:r w:rsidR="00F5249B" w:rsidRPr="00F5249B">
        <w:rPr>
          <w:rFonts w:ascii="Browallia New" w:hAnsi="Browallia New" w:cs="Browallia New"/>
          <w:sz w:val="28"/>
          <w:szCs w:val="28"/>
          <w:lang w:bidi="th-TH"/>
        </w:rPr>
        <w:t>262</w:t>
      </w:r>
    </w:p>
    <w:p w14:paraId="133296EC" w14:textId="77777777" w:rsidR="009D6979" w:rsidRPr="00FF7DDF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FF7DDF" w:rsidRDefault="000A3CA8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F7DDF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FA4C75" w:rsidRDefault="009D6979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A4C7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780FD2F" w14:textId="0E65EC85" w:rsidR="009D6979" w:rsidRPr="009E5BD5" w:rsidRDefault="007E32B2" w:rsidP="009E5B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A4C75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967109" w:rsidRPr="00FA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พฤศจิกายน</w:t>
      </w:r>
      <w:r w:rsidR="009D6AB4" w:rsidRPr="00FA4C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D6AB4" w:rsidRPr="00FA4C7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776D9A" w:rsidRPr="00FA4C75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p w14:paraId="055B8712" w14:textId="77777777" w:rsidR="00CA7BC0" w:rsidRDefault="00CA7BC0" w:rsidP="00CA7BC0"/>
    <w:p w14:paraId="37BC2A5C" w14:textId="48B1EA6E" w:rsidR="00CA7BC0" w:rsidRPr="00CA7BC0" w:rsidRDefault="00CA7BC0" w:rsidP="00CA7BC0">
      <w:pPr>
        <w:tabs>
          <w:tab w:val="left" w:pos="2837"/>
        </w:tabs>
      </w:pPr>
      <w:r>
        <w:tab/>
      </w:r>
    </w:p>
    <w:sectPr w:rsidR="00CA7BC0" w:rsidRPr="00CA7BC0" w:rsidSect="00BF4382">
      <w:headerReference w:type="even" r:id="rId11"/>
      <w:headerReference w:type="default" r:id="rId12"/>
      <w:headerReference w:type="first" r:id="rId13"/>
      <w:pgSz w:w="11907" w:h="16840" w:code="9"/>
      <w:pgMar w:top="1985" w:right="850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D3936" w14:textId="77777777" w:rsidR="004A67F5" w:rsidRDefault="004A67F5">
      <w:r>
        <w:separator/>
      </w:r>
    </w:p>
  </w:endnote>
  <w:endnote w:type="continuationSeparator" w:id="0">
    <w:p w14:paraId="70D1CA7C" w14:textId="77777777" w:rsidR="004A67F5" w:rsidRDefault="004A67F5">
      <w:r>
        <w:continuationSeparator/>
      </w:r>
    </w:p>
  </w:endnote>
  <w:endnote w:type="continuationNotice" w:id="1">
    <w:p w14:paraId="511454C1" w14:textId="77777777" w:rsidR="004A67F5" w:rsidRDefault="004A67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498A3" w14:textId="77777777" w:rsidR="004A67F5" w:rsidRDefault="004A67F5">
      <w:bookmarkStart w:id="0" w:name="_Hlk482348182"/>
      <w:bookmarkEnd w:id="0"/>
      <w:r>
        <w:separator/>
      </w:r>
    </w:p>
  </w:footnote>
  <w:footnote w:type="continuationSeparator" w:id="0">
    <w:p w14:paraId="30F0A00D" w14:textId="77777777" w:rsidR="004A67F5" w:rsidRDefault="004A67F5">
      <w:r>
        <w:continuationSeparator/>
      </w:r>
    </w:p>
  </w:footnote>
  <w:footnote w:type="continuationNotice" w:id="1">
    <w:p w14:paraId="15A9F88C" w14:textId="77777777" w:rsidR="004A67F5" w:rsidRDefault="004A67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172B" w14:textId="0AE698B1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6EEA0846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B640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โดย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</w:t>
    </w:r>
    <w:r w:rsidR="000B4D9E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5D9CFA6A" w:rsidR="00D460E7" w:rsidRDefault="00D460E7" w:rsidP="00D15EA5">
    <w:pPr>
      <w:pStyle w:val="Header"/>
    </w:pPr>
    <w:bookmarkStart w:id="1" w:name="Footer3_tbl"/>
    <w:bookmarkEnd w:id="1"/>
  </w:p>
  <w:p w14:paraId="2582DABD" w14:textId="48A12C75" w:rsidR="00D460E7" w:rsidRPr="00910D1E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1B64442"/>
    <w:multiLevelType w:val="hybridMultilevel"/>
    <w:tmpl w:val="F912CA9A"/>
    <w:lvl w:ilvl="0" w:tplc="F5BAAB66">
      <w:start w:val="1"/>
      <w:numFmt w:val="decimal"/>
      <w:lvlText w:val="%1)"/>
      <w:lvlJc w:val="left"/>
      <w:pPr>
        <w:ind w:left="720" w:hanging="360"/>
      </w:pPr>
      <w:rPr>
        <w:rFonts w:ascii="BrowalliaUPC" w:hAnsi="BrowalliaUPC" w:cs="Browalli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76220275">
    <w:abstractNumId w:val="3"/>
  </w:num>
  <w:num w:numId="2" w16cid:durableId="214706833">
    <w:abstractNumId w:val="2"/>
  </w:num>
  <w:num w:numId="3" w16cid:durableId="734546226">
    <w:abstractNumId w:val="1"/>
  </w:num>
  <w:num w:numId="4" w16cid:durableId="691951606">
    <w:abstractNumId w:val="0"/>
  </w:num>
  <w:num w:numId="5" w16cid:durableId="7028617">
    <w:abstractNumId w:val="6"/>
  </w:num>
  <w:num w:numId="6" w16cid:durableId="1050105299">
    <w:abstractNumId w:val="5"/>
  </w:num>
  <w:num w:numId="7" w16cid:durableId="1957641517">
    <w:abstractNumId w:val="11"/>
  </w:num>
  <w:num w:numId="8" w16cid:durableId="97215596">
    <w:abstractNumId w:val="17"/>
  </w:num>
  <w:num w:numId="9" w16cid:durableId="889875775">
    <w:abstractNumId w:val="5"/>
  </w:num>
  <w:num w:numId="10" w16cid:durableId="1604680812">
    <w:abstractNumId w:val="16"/>
  </w:num>
  <w:num w:numId="11" w16cid:durableId="2069454267">
    <w:abstractNumId w:val="14"/>
  </w:num>
  <w:num w:numId="12" w16cid:durableId="616522933">
    <w:abstractNumId w:val="4"/>
  </w:num>
  <w:num w:numId="13" w16cid:durableId="1968662065">
    <w:abstractNumId w:val="8"/>
  </w:num>
  <w:num w:numId="14" w16cid:durableId="1831941972">
    <w:abstractNumId w:val="7"/>
  </w:num>
  <w:num w:numId="15" w16cid:durableId="732197656">
    <w:abstractNumId w:val="8"/>
  </w:num>
  <w:num w:numId="16" w16cid:durableId="1370296396">
    <w:abstractNumId w:val="9"/>
  </w:num>
  <w:num w:numId="17" w16cid:durableId="2096512796">
    <w:abstractNumId w:val="12"/>
  </w:num>
  <w:num w:numId="18" w16cid:durableId="374232905">
    <w:abstractNumId w:val="16"/>
  </w:num>
  <w:num w:numId="19" w16cid:durableId="1410494932">
    <w:abstractNumId w:val="14"/>
  </w:num>
  <w:num w:numId="20" w16cid:durableId="2096973352">
    <w:abstractNumId w:val="4"/>
  </w:num>
  <w:num w:numId="21" w16cid:durableId="1917206318">
    <w:abstractNumId w:val="8"/>
  </w:num>
  <w:num w:numId="22" w16cid:durableId="1638222269">
    <w:abstractNumId w:val="7"/>
  </w:num>
  <w:num w:numId="23" w16cid:durableId="27679300">
    <w:abstractNumId w:val="7"/>
  </w:num>
  <w:num w:numId="24" w16cid:durableId="1371761504">
    <w:abstractNumId w:val="7"/>
  </w:num>
  <w:num w:numId="25" w16cid:durableId="683097189">
    <w:abstractNumId w:val="8"/>
  </w:num>
  <w:num w:numId="26" w16cid:durableId="758142812">
    <w:abstractNumId w:val="8"/>
  </w:num>
  <w:num w:numId="27" w16cid:durableId="221404636">
    <w:abstractNumId w:val="8"/>
  </w:num>
  <w:num w:numId="28" w16cid:durableId="66265617">
    <w:abstractNumId w:val="15"/>
  </w:num>
  <w:num w:numId="29" w16cid:durableId="876239392">
    <w:abstractNumId w:val="15"/>
  </w:num>
  <w:num w:numId="30" w16cid:durableId="2003435687">
    <w:abstractNumId w:val="15"/>
  </w:num>
  <w:num w:numId="31" w16cid:durableId="352926679">
    <w:abstractNumId w:val="13"/>
  </w:num>
  <w:num w:numId="32" w16cid:durableId="1539465267">
    <w:abstractNumId w:val="13"/>
  </w:num>
  <w:num w:numId="33" w16cid:durableId="659887484">
    <w:abstractNumId w:val="13"/>
  </w:num>
  <w:num w:numId="34" w16cid:durableId="208071057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6A3E"/>
    <w:rsid w:val="00022495"/>
    <w:rsid w:val="0003023B"/>
    <w:rsid w:val="00031D17"/>
    <w:rsid w:val="000326DD"/>
    <w:rsid w:val="00041689"/>
    <w:rsid w:val="00043F3A"/>
    <w:rsid w:val="00044ACE"/>
    <w:rsid w:val="0004550E"/>
    <w:rsid w:val="00052614"/>
    <w:rsid w:val="00055594"/>
    <w:rsid w:val="000626EF"/>
    <w:rsid w:val="00066E77"/>
    <w:rsid w:val="0007146D"/>
    <w:rsid w:val="000723F7"/>
    <w:rsid w:val="00074485"/>
    <w:rsid w:val="000828F1"/>
    <w:rsid w:val="00082F59"/>
    <w:rsid w:val="0008652C"/>
    <w:rsid w:val="00094302"/>
    <w:rsid w:val="00094333"/>
    <w:rsid w:val="0009543C"/>
    <w:rsid w:val="00096B43"/>
    <w:rsid w:val="00097FAB"/>
    <w:rsid w:val="000A3CA8"/>
    <w:rsid w:val="000B23BB"/>
    <w:rsid w:val="000B4D9E"/>
    <w:rsid w:val="000B65E3"/>
    <w:rsid w:val="000B7090"/>
    <w:rsid w:val="000C5C1F"/>
    <w:rsid w:val="000D3EFB"/>
    <w:rsid w:val="000D6419"/>
    <w:rsid w:val="000E2F32"/>
    <w:rsid w:val="000E52CE"/>
    <w:rsid w:val="000F1AED"/>
    <w:rsid w:val="000F2A77"/>
    <w:rsid w:val="000F3AAB"/>
    <w:rsid w:val="000F6E25"/>
    <w:rsid w:val="001011DF"/>
    <w:rsid w:val="00101638"/>
    <w:rsid w:val="00102B03"/>
    <w:rsid w:val="00111421"/>
    <w:rsid w:val="00112B69"/>
    <w:rsid w:val="00122BF6"/>
    <w:rsid w:val="001310E3"/>
    <w:rsid w:val="001316D3"/>
    <w:rsid w:val="0013443F"/>
    <w:rsid w:val="00136C3A"/>
    <w:rsid w:val="0014776B"/>
    <w:rsid w:val="001523CB"/>
    <w:rsid w:val="001533F4"/>
    <w:rsid w:val="001535FD"/>
    <w:rsid w:val="001554CD"/>
    <w:rsid w:val="00155A91"/>
    <w:rsid w:val="00155D3D"/>
    <w:rsid w:val="001613E2"/>
    <w:rsid w:val="0016459D"/>
    <w:rsid w:val="00167017"/>
    <w:rsid w:val="00171CF0"/>
    <w:rsid w:val="0019210D"/>
    <w:rsid w:val="00193D90"/>
    <w:rsid w:val="00197606"/>
    <w:rsid w:val="001A0853"/>
    <w:rsid w:val="001A3BFB"/>
    <w:rsid w:val="001A3C20"/>
    <w:rsid w:val="001B198C"/>
    <w:rsid w:val="001B7388"/>
    <w:rsid w:val="001C1615"/>
    <w:rsid w:val="001C4ABD"/>
    <w:rsid w:val="001D1C30"/>
    <w:rsid w:val="001D2302"/>
    <w:rsid w:val="001D3E1F"/>
    <w:rsid w:val="001D5152"/>
    <w:rsid w:val="001D7BB3"/>
    <w:rsid w:val="001D7CAC"/>
    <w:rsid w:val="001E0765"/>
    <w:rsid w:val="001E12A6"/>
    <w:rsid w:val="001E498F"/>
    <w:rsid w:val="00202CEC"/>
    <w:rsid w:val="0020521B"/>
    <w:rsid w:val="0020540F"/>
    <w:rsid w:val="00206C49"/>
    <w:rsid w:val="00213E17"/>
    <w:rsid w:val="00213F7A"/>
    <w:rsid w:val="00215982"/>
    <w:rsid w:val="00224702"/>
    <w:rsid w:val="0022518C"/>
    <w:rsid w:val="00227C24"/>
    <w:rsid w:val="00230070"/>
    <w:rsid w:val="0023603D"/>
    <w:rsid w:val="00237A7E"/>
    <w:rsid w:val="00241F16"/>
    <w:rsid w:val="00246677"/>
    <w:rsid w:val="00247969"/>
    <w:rsid w:val="0026182A"/>
    <w:rsid w:val="002630D0"/>
    <w:rsid w:val="00276402"/>
    <w:rsid w:val="00277EBE"/>
    <w:rsid w:val="00280CBF"/>
    <w:rsid w:val="002838FB"/>
    <w:rsid w:val="00285249"/>
    <w:rsid w:val="002A252E"/>
    <w:rsid w:val="002A6B22"/>
    <w:rsid w:val="002A78D6"/>
    <w:rsid w:val="002B01DB"/>
    <w:rsid w:val="002B5A4A"/>
    <w:rsid w:val="002C2726"/>
    <w:rsid w:val="002C623D"/>
    <w:rsid w:val="002D0339"/>
    <w:rsid w:val="002D4196"/>
    <w:rsid w:val="002D5A0F"/>
    <w:rsid w:val="002D6E25"/>
    <w:rsid w:val="002E02F4"/>
    <w:rsid w:val="002E15E1"/>
    <w:rsid w:val="002E7E6B"/>
    <w:rsid w:val="002E7F1E"/>
    <w:rsid w:val="002F2174"/>
    <w:rsid w:val="002F2DEB"/>
    <w:rsid w:val="002F3903"/>
    <w:rsid w:val="002F4A52"/>
    <w:rsid w:val="002F75C5"/>
    <w:rsid w:val="002F7D90"/>
    <w:rsid w:val="0030026A"/>
    <w:rsid w:val="00303ACE"/>
    <w:rsid w:val="00305173"/>
    <w:rsid w:val="00315C33"/>
    <w:rsid w:val="00321A76"/>
    <w:rsid w:val="00322329"/>
    <w:rsid w:val="0032267B"/>
    <w:rsid w:val="00324483"/>
    <w:rsid w:val="00333247"/>
    <w:rsid w:val="00335E5B"/>
    <w:rsid w:val="00343941"/>
    <w:rsid w:val="003461EA"/>
    <w:rsid w:val="003520E0"/>
    <w:rsid w:val="00354F5D"/>
    <w:rsid w:val="003640EB"/>
    <w:rsid w:val="00365ECE"/>
    <w:rsid w:val="003744DA"/>
    <w:rsid w:val="00376BCA"/>
    <w:rsid w:val="00380529"/>
    <w:rsid w:val="00384904"/>
    <w:rsid w:val="00396C44"/>
    <w:rsid w:val="003A02DC"/>
    <w:rsid w:val="003A14E2"/>
    <w:rsid w:val="003A2E06"/>
    <w:rsid w:val="003A556D"/>
    <w:rsid w:val="003B4CCD"/>
    <w:rsid w:val="003B4DED"/>
    <w:rsid w:val="003B4FBC"/>
    <w:rsid w:val="003B72CB"/>
    <w:rsid w:val="003C06D5"/>
    <w:rsid w:val="003C12C5"/>
    <w:rsid w:val="003C27EF"/>
    <w:rsid w:val="003C32E9"/>
    <w:rsid w:val="003C3898"/>
    <w:rsid w:val="003C4744"/>
    <w:rsid w:val="003C688C"/>
    <w:rsid w:val="003C7C5D"/>
    <w:rsid w:val="003D237E"/>
    <w:rsid w:val="003D2399"/>
    <w:rsid w:val="003D2605"/>
    <w:rsid w:val="003D64D6"/>
    <w:rsid w:val="003E034A"/>
    <w:rsid w:val="003E143E"/>
    <w:rsid w:val="003E3E21"/>
    <w:rsid w:val="003E6E95"/>
    <w:rsid w:val="003F4EAD"/>
    <w:rsid w:val="004001B4"/>
    <w:rsid w:val="004031B6"/>
    <w:rsid w:val="0040759D"/>
    <w:rsid w:val="00407937"/>
    <w:rsid w:val="00416281"/>
    <w:rsid w:val="00422353"/>
    <w:rsid w:val="00426915"/>
    <w:rsid w:val="0042775C"/>
    <w:rsid w:val="00427FD8"/>
    <w:rsid w:val="00432B33"/>
    <w:rsid w:val="00433F63"/>
    <w:rsid w:val="00435788"/>
    <w:rsid w:val="004359E6"/>
    <w:rsid w:val="004402BA"/>
    <w:rsid w:val="00441A41"/>
    <w:rsid w:val="00443CE3"/>
    <w:rsid w:val="00444323"/>
    <w:rsid w:val="00452E7B"/>
    <w:rsid w:val="004546FA"/>
    <w:rsid w:val="0045570C"/>
    <w:rsid w:val="0045650C"/>
    <w:rsid w:val="00466D19"/>
    <w:rsid w:val="004704D8"/>
    <w:rsid w:val="0047051D"/>
    <w:rsid w:val="00472393"/>
    <w:rsid w:val="00473DB3"/>
    <w:rsid w:val="00481FE7"/>
    <w:rsid w:val="0048532C"/>
    <w:rsid w:val="0049103F"/>
    <w:rsid w:val="0049238C"/>
    <w:rsid w:val="00493DD7"/>
    <w:rsid w:val="00493F2A"/>
    <w:rsid w:val="004A0DFE"/>
    <w:rsid w:val="004A3C62"/>
    <w:rsid w:val="004A4A58"/>
    <w:rsid w:val="004A67F5"/>
    <w:rsid w:val="004B57BE"/>
    <w:rsid w:val="004C0971"/>
    <w:rsid w:val="004C0C25"/>
    <w:rsid w:val="004C2111"/>
    <w:rsid w:val="004C732E"/>
    <w:rsid w:val="004D1401"/>
    <w:rsid w:val="004D20AE"/>
    <w:rsid w:val="004D3578"/>
    <w:rsid w:val="004E19C0"/>
    <w:rsid w:val="004E51C5"/>
    <w:rsid w:val="004F1A16"/>
    <w:rsid w:val="004F207F"/>
    <w:rsid w:val="004F5D91"/>
    <w:rsid w:val="00501B7B"/>
    <w:rsid w:val="005060B1"/>
    <w:rsid w:val="005070FA"/>
    <w:rsid w:val="005107D5"/>
    <w:rsid w:val="00515759"/>
    <w:rsid w:val="0052186A"/>
    <w:rsid w:val="00525099"/>
    <w:rsid w:val="00527AA2"/>
    <w:rsid w:val="00527BF9"/>
    <w:rsid w:val="005321DA"/>
    <w:rsid w:val="005372F5"/>
    <w:rsid w:val="00537F7B"/>
    <w:rsid w:val="00541C88"/>
    <w:rsid w:val="0054449E"/>
    <w:rsid w:val="00547541"/>
    <w:rsid w:val="00550BB1"/>
    <w:rsid w:val="00551365"/>
    <w:rsid w:val="00552CFF"/>
    <w:rsid w:val="00560578"/>
    <w:rsid w:val="005615F1"/>
    <w:rsid w:val="0056257F"/>
    <w:rsid w:val="005627FF"/>
    <w:rsid w:val="00566592"/>
    <w:rsid w:val="00571829"/>
    <w:rsid w:val="00577D61"/>
    <w:rsid w:val="005822AC"/>
    <w:rsid w:val="005826AE"/>
    <w:rsid w:val="00582A52"/>
    <w:rsid w:val="005A1CF8"/>
    <w:rsid w:val="005A66A1"/>
    <w:rsid w:val="005A67BE"/>
    <w:rsid w:val="005A735E"/>
    <w:rsid w:val="005B405A"/>
    <w:rsid w:val="005B52C9"/>
    <w:rsid w:val="005C2C49"/>
    <w:rsid w:val="005C2CCB"/>
    <w:rsid w:val="005C3F23"/>
    <w:rsid w:val="005C6479"/>
    <w:rsid w:val="005C69FD"/>
    <w:rsid w:val="005D022C"/>
    <w:rsid w:val="005D41B1"/>
    <w:rsid w:val="005D5566"/>
    <w:rsid w:val="005D7025"/>
    <w:rsid w:val="005E0E2E"/>
    <w:rsid w:val="005E2D67"/>
    <w:rsid w:val="005E5578"/>
    <w:rsid w:val="005F4D62"/>
    <w:rsid w:val="005F56F4"/>
    <w:rsid w:val="00602C61"/>
    <w:rsid w:val="00606461"/>
    <w:rsid w:val="00607532"/>
    <w:rsid w:val="00610ED7"/>
    <w:rsid w:val="00611E04"/>
    <w:rsid w:val="00615083"/>
    <w:rsid w:val="00620CE3"/>
    <w:rsid w:val="00621086"/>
    <w:rsid w:val="006313E8"/>
    <w:rsid w:val="006365A1"/>
    <w:rsid w:val="00636AA2"/>
    <w:rsid w:val="006449F9"/>
    <w:rsid w:val="00647D78"/>
    <w:rsid w:val="00650004"/>
    <w:rsid w:val="00652573"/>
    <w:rsid w:val="006655B0"/>
    <w:rsid w:val="00666615"/>
    <w:rsid w:val="00666764"/>
    <w:rsid w:val="0066694B"/>
    <w:rsid w:val="00667DB6"/>
    <w:rsid w:val="00670E61"/>
    <w:rsid w:val="00672A75"/>
    <w:rsid w:val="006770A6"/>
    <w:rsid w:val="006771E8"/>
    <w:rsid w:val="00677C01"/>
    <w:rsid w:val="00683CC7"/>
    <w:rsid w:val="00692A77"/>
    <w:rsid w:val="00692CA5"/>
    <w:rsid w:val="006932D7"/>
    <w:rsid w:val="006A245E"/>
    <w:rsid w:val="006A69C1"/>
    <w:rsid w:val="006B06A2"/>
    <w:rsid w:val="006B1D62"/>
    <w:rsid w:val="006B521F"/>
    <w:rsid w:val="006B5EC8"/>
    <w:rsid w:val="006C0ED9"/>
    <w:rsid w:val="006C3D37"/>
    <w:rsid w:val="006C6376"/>
    <w:rsid w:val="006D23DD"/>
    <w:rsid w:val="006D4CBD"/>
    <w:rsid w:val="006D6FF5"/>
    <w:rsid w:val="006E023D"/>
    <w:rsid w:val="006E0EC0"/>
    <w:rsid w:val="006E5343"/>
    <w:rsid w:val="006F1B19"/>
    <w:rsid w:val="006F29ED"/>
    <w:rsid w:val="006F2C15"/>
    <w:rsid w:val="006F4F77"/>
    <w:rsid w:val="0070147C"/>
    <w:rsid w:val="007049E1"/>
    <w:rsid w:val="00704DB6"/>
    <w:rsid w:val="00714471"/>
    <w:rsid w:val="00714FD6"/>
    <w:rsid w:val="0071553C"/>
    <w:rsid w:val="007158D1"/>
    <w:rsid w:val="00721231"/>
    <w:rsid w:val="007265F7"/>
    <w:rsid w:val="007277EE"/>
    <w:rsid w:val="00731894"/>
    <w:rsid w:val="007343B4"/>
    <w:rsid w:val="00745F5C"/>
    <w:rsid w:val="00746331"/>
    <w:rsid w:val="00746796"/>
    <w:rsid w:val="00746D91"/>
    <w:rsid w:val="00753822"/>
    <w:rsid w:val="00754E4B"/>
    <w:rsid w:val="0075598A"/>
    <w:rsid w:val="00761813"/>
    <w:rsid w:val="00770628"/>
    <w:rsid w:val="00771345"/>
    <w:rsid w:val="00771B85"/>
    <w:rsid w:val="00775DA6"/>
    <w:rsid w:val="00776D9A"/>
    <w:rsid w:val="0078170A"/>
    <w:rsid w:val="00783AEE"/>
    <w:rsid w:val="00790890"/>
    <w:rsid w:val="00790956"/>
    <w:rsid w:val="007947FB"/>
    <w:rsid w:val="0079502D"/>
    <w:rsid w:val="00795625"/>
    <w:rsid w:val="007A0755"/>
    <w:rsid w:val="007A31D9"/>
    <w:rsid w:val="007A74F9"/>
    <w:rsid w:val="007B18BD"/>
    <w:rsid w:val="007B19A3"/>
    <w:rsid w:val="007B75F9"/>
    <w:rsid w:val="007B7D71"/>
    <w:rsid w:val="007D2132"/>
    <w:rsid w:val="007D41A1"/>
    <w:rsid w:val="007D5FBA"/>
    <w:rsid w:val="007D6D4B"/>
    <w:rsid w:val="007D75AF"/>
    <w:rsid w:val="007E18DC"/>
    <w:rsid w:val="007E32B2"/>
    <w:rsid w:val="007E3330"/>
    <w:rsid w:val="007E3938"/>
    <w:rsid w:val="007E4C7A"/>
    <w:rsid w:val="007F4D09"/>
    <w:rsid w:val="008033D0"/>
    <w:rsid w:val="00803FB6"/>
    <w:rsid w:val="008059EF"/>
    <w:rsid w:val="008128F7"/>
    <w:rsid w:val="00812938"/>
    <w:rsid w:val="008229B3"/>
    <w:rsid w:val="0082513A"/>
    <w:rsid w:val="00827B71"/>
    <w:rsid w:val="0083047F"/>
    <w:rsid w:val="00830DAC"/>
    <w:rsid w:val="0083134C"/>
    <w:rsid w:val="00832F51"/>
    <w:rsid w:val="008334B4"/>
    <w:rsid w:val="008340E5"/>
    <w:rsid w:val="00834BEC"/>
    <w:rsid w:val="0084145B"/>
    <w:rsid w:val="00843100"/>
    <w:rsid w:val="00847054"/>
    <w:rsid w:val="00850F25"/>
    <w:rsid w:val="008534AA"/>
    <w:rsid w:val="00853B63"/>
    <w:rsid w:val="00855B1A"/>
    <w:rsid w:val="00863283"/>
    <w:rsid w:val="00864966"/>
    <w:rsid w:val="008653F2"/>
    <w:rsid w:val="008719C2"/>
    <w:rsid w:val="00873028"/>
    <w:rsid w:val="00874599"/>
    <w:rsid w:val="00876B4D"/>
    <w:rsid w:val="00884FF7"/>
    <w:rsid w:val="008875DF"/>
    <w:rsid w:val="00894ACE"/>
    <w:rsid w:val="008A07BF"/>
    <w:rsid w:val="008A0C99"/>
    <w:rsid w:val="008A0E38"/>
    <w:rsid w:val="008A6BE2"/>
    <w:rsid w:val="008B19D9"/>
    <w:rsid w:val="008B1FD3"/>
    <w:rsid w:val="008B204B"/>
    <w:rsid w:val="008B36CA"/>
    <w:rsid w:val="008C49AE"/>
    <w:rsid w:val="008C59F7"/>
    <w:rsid w:val="008E3529"/>
    <w:rsid w:val="008E6390"/>
    <w:rsid w:val="008E7687"/>
    <w:rsid w:val="008F0E3C"/>
    <w:rsid w:val="008F11FA"/>
    <w:rsid w:val="008F168F"/>
    <w:rsid w:val="008F33AE"/>
    <w:rsid w:val="008F4ACA"/>
    <w:rsid w:val="00901173"/>
    <w:rsid w:val="00901392"/>
    <w:rsid w:val="00902EF2"/>
    <w:rsid w:val="00910D1E"/>
    <w:rsid w:val="0091116A"/>
    <w:rsid w:val="00912F98"/>
    <w:rsid w:val="009151CF"/>
    <w:rsid w:val="00917FBB"/>
    <w:rsid w:val="009219CA"/>
    <w:rsid w:val="009223D3"/>
    <w:rsid w:val="00924B7E"/>
    <w:rsid w:val="009301EE"/>
    <w:rsid w:val="00931D7A"/>
    <w:rsid w:val="00935D8D"/>
    <w:rsid w:val="0093764D"/>
    <w:rsid w:val="00942FE8"/>
    <w:rsid w:val="009443F3"/>
    <w:rsid w:val="00944A0D"/>
    <w:rsid w:val="009567CE"/>
    <w:rsid w:val="0095713C"/>
    <w:rsid w:val="00957E70"/>
    <w:rsid w:val="00965CE3"/>
    <w:rsid w:val="00967109"/>
    <w:rsid w:val="00970DAB"/>
    <w:rsid w:val="0097321D"/>
    <w:rsid w:val="009741CA"/>
    <w:rsid w:val="00976422"/>
    <w:rsid w:val="00990911"/>
    <w:rsid w:val="00992531"/>
    <w:rsid w:val="009944CF"/>
    <w:rsid w:val="00995CD5"/>
    <w:rsid w:val="009A1787"/>
    <w:rsid w:val="009A38B1"/>
    <w:rsid w:val="009A4524"/>
    <w:rsid w:val="009A4F5A"/>
    <w:rsid w:val="009B1EA8"/>
    <w:rsid w:val="009B1F44"/>
    <w:rsid w:val="009B31BF"/>
    <w:rsid w:val="009B4573"/>
    <w:rsid w:val="009B6EDF"/>
    <w:rsid w:val="009B74D0"/>
    <w:rsid w:val="009B78FC"/>
    <w:rsid w:val="009B7A93"/>
    <w:rsid w:val="009C002A"/>
    <w:rsid w:val="009C445F"/>
    <w:rsid w:val="009D20D7"/>
    <w:rsid w:val="009D2C14"/>
    <w:rsid w:val="009D31BD"/>
    <w:rsid w:val="009D67BF"/>
    <w:rsid w:val="009D6979"/>
    <w:rsid w:val="009D6AB4"/>
    <w:rsid w:val="009D7E45"/>
    <w:rsid w:val="009E278C"/>
    <w:rsid w:val="009E5BD5"/>
    <w:rsid w:val="009F38BB"/>
    <w:rsid w:val="009F4768"/>
    <w:rsid w:val="009F6EDC"/>
    <w:rsid w:val="00A035CE"/>
    <w:rsid w:val="00A0511D"/>
    <w:rsid w:val="00A0537F"/>
    <w:rsid w:val="00A05963"/>
    <w:rsid w:val="00A0602E"/>
    <w:rsid w:val="00A06C1F"/>
    <w:rsid w:val="00A07FFA"/>
    <w:rsid w:val="00A109A7"/>
    <w:rsid w:val="00A10FAF"/>
    <w:rsid w:val="00A11B0E"/>
    <w:rsid w:val="00A11B8B"/>
    <w:rsid w:val="00A11FB4"/>
    <w:rsid w:val="00A1550B"/>
    <w:rsid w:val="00A2382E"/>
    <w:rsid w:val="00A340B9"/>
    <w:rsid w:val="00A35782"/>
    <w:rsid w:val="00A362F9"/>
    <w:rsid w:val="00A37083"/>
    <w:rsid w:val="00A43EE6"/>
    <w:rsid w:val="00A44851"/>
    <w:rsid w:val="00A44A6D"/>
    <w:rsid w:val="00A5016F"/>
    <w:rsid w:val="00A527A4"/>
    <w:rsid w:val="00A60F49"/>
    <w:rsid w:val="00A61E15"/>
    <w:rsid w:val="00A66F91"/>
    <w:rsid w:val="00A670F5"/>
    <w:rsid w:val="00A67365"/>
    <w:rsid w:val="00A70229"/>
    <w:rsid w:val="00A7360E"/>
    <w:rsid w:val="00A80FF1"/>
    <w:rsid w:val="00A828B3"/>
    <w:rsid w:val="00A86C0B"/>
    <w:rsid w:val="00A918D1"/>
    <w:rsid w:val="00A93A9A"/>
    <w:rsid w:val="00A95245"/>
    <w:rsid w:val="00AA5C16"/>
    <w:rsid w:val="00AB35EB"/>
    <w:rsid w:val="00AB7EB9"/>
    <w:rsid w:val="00AC1A20"/>
    <w:rsid w:val="00AC31D4"/>
    <w:rsid w:val="00AC4ACB"/>
    <w:rsid w:val="00AC6098"/>
    <w:rsid w:val="00AD3CCA"/>
    <w:rsid w:val="00AE2BF6"/>
    <w:rsid w:val="00AE3370"/>
    <w:rsid w:val="00AE64CA"/>
    <w:rsid w:val="00AF30DE"/>
    <w:rsid w:val="00AF7092"/>
    <w:rsid w:val="00AF7CD8"/>
    <w:rsid w:val="00B038ED"/>
    <w:rsid w:val="00B04661"/>
    <w:rsid w:val="00B066A6"/>
    <w:rsid w:val="00B1324D"/>
    <w:rsid w:val="00B157D0"/>
    <w:rsid w:val="00B157E2"/>
    <w:rsid w:val="00B17409"/>
    <w:rsid w:val="00B22E94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1D87"/>
    <w:rsid w:val="00B43C45"/>
    <w:rsid w:val="00B448A5"/>
    <w:rsid w:val="00B55EE8"/>
    <w:rsid w:val="00B56E6C"/>
    <w:rsid w:val="00B60058"/>
    <w:rsid w:val="00B63D0E"/>
    <w:rsid w:val="00B65033"/>
    <w:rsid w:val="00B65C33"/>
    <w:rsid w:val="00B72017"/>
    <w:rsid w:val="00B7480F"/>
    <w:rsid w:val="00B83039"/>
    <w:rsid w:val="00B85DBC"/>
    <w:rsid w:val="00B94B7E"/>
    <w:rsid w:val="00BA2A3D"/>
    <w:rsid w:val="00BA47D7"/>
    <w:rsid w:val="00BA5B00"/>
    <w:rsid w:val="00BB0B54"/>
    <w:rsid w:val="00BB1A07"/>
    <w:rsid w:val="00BB640F"/>
    <w:rsid w:val="00BB6DAD"/>
    <w:rsid w:val="00BB7346"/>
    <w:rsid w:val="00BB7CDE"/>
    <w:rsid w:val="00BC1366"/>
    <w:rsid w:val="00BC1555"/>
    <w:rsid w:val="00BC2C1E"/>
    <w:rsid w:val="00BC60A9"/>
    <w:rsid w:val="00BC6655"/>
    <w:rsid w:val="00BC7AF9"/>
    <w:rsid w:val="00BD196D"/>
    <w:rsid w:val="00BD4DA6"/>
    <w:rsid w:val="00BE0C8A"/>
    <w:rsid w:val="00BE16D5"/>
    <w:rsid w:val="00BE2B49"/>
    <w:rsid w:val="00BE334D"/>
    <w:rsid w:val="00BE4988"/>
    <w:rsid w:val="00BE6D69"/>
    <w:rsid w:val="00BF0E0A"/>
    <w:rsid w:val="00BF1C24"/>
    <w:rsid w:val="00BF4382"/>
    <w:rsid w:val="00BF451D"/>
    <w:rsid w:val="00BF5E73"/>
    <w:rsid w:val="00C06939"/>
    <w:rsid w:val="00C07413"/>
    <w:rsid w:val="00C15392"/>
    <w:rsid w:val="00C17F8D"/>
    <w:rsid w:val="00C21E3B"/>
    <w:rsid w:val="00C23913"/>
    <w:rsid w:val="00C319FA"/>
    <w:rsid w:val="00C35247"/>
    <w:rsid w:val="00C35B1A"/>
    <w:rsid w:val="00C40371"/>
    <w:rsid w:val="00C41C7D"/>
    <w:rsid w:val="00C460A9"/>
    <w:rsid w:val="00C5589D"/>
    <w:rsid w:val="00C568E2"/>
    <w:rsid w:val="00C57789"/>
    <w:rsid w:val="00C6100D"/>
    <w:rsid w:val="00C63023"/>
    <w:rsid w:val="00C63743"/>
    <w:rsid w:val="00C64439"/>
    <w:rsid w:val="00C64BA2"/>
    <w:rsid w:val="00C70D72"/>
    <w:rsid w:val="00C76C6C"/>
    <w:rsid w:val="00C80111"/>
    <w:rsid w:val="00C8058C"/>
    <w:rsid w:val="00C80EC5"/>
    <w:rsid w:val="00C817AC"/>
    <w:rsid w:val="00C83B2C"/>
    <w:rsid w:val="00C85B7B"/>
    <w:rsid w:val="00C86BB9"/>
    <w:rsid w:val="00C87266"/>
    <w:rsid w:val="00C8772C"/>
    <w:rsid w:val="00C87F2E"/>
    <w:rsid w:val="00C9389F"/>
    <w:rsid w:val="00C943C6"/>
    <w:rsid w:val="00C963CB"/>
    <w:rsid w:val="00C96715"/>
    <w:rsid w:val="00C96AB1"/>
    <w:rsid w:val="00CA43FD"/>
    <w:rsid w:val="00CA7BC0"/>
    <w:rsid w:val="00CB12F2"/>
    <w:rsid w:val="00CB18EB"/>
    <w:rsid w:val="00CB441E"/>
    <w:rsid w:val="00CB6312"/>
    <w:rsid w:val="00CC72E9"/>
    <w:rsid w:val="00CC7D75"/>
    <w:rsid w:val="00CD25C2"/>
    <w:rsid w:val="00CD2F09"/>
    <w:rsid w:val="00CD4D4E"/>
    <w:rsid w:val="00CD5601"/>
    <w:rsid w:val="00CD5FDB"/>
    <w:rsid w:val="00CE0841"/>
    <w:rsid w:val="00CE1160"/>
    <w:rsid w:val="00CE24E5"/>
    <w:rsid w:val="00CE41DB"/>
    <w:rsid w:val="00CE4D96"/>
    <w:rsid w:val="00CF7DA3"/>
    <w:rsid w:val="00D078C4"/>
    <w:rsid w:val="00D1177C"/>
    <w:rsid w:val="00D15EA5"/>
    <w:rsid w:val="00D165E0"/>
    <w:rsid w:val="00D20354"/>
    <w:rsid w:val="00D2100B"/>
    <w:rsid w:val="00D24CCA"/>
    <w:rsid w:val="00D267AC"/>
    <w:rsid w:val="00D3089E"/>
    <w:rsid w:val="00D31D7A"/>
    <w:rsid w:val="00D33E60"/>
    <w:rsid w:val="00D34557"/>
    <w:rsid w:val="00D41725"/>
    <w:rsid w:val="00D460E7"/>
    <w:rsid w:val="00D56D9E"/>
    <w:rsid w:val="00D63ABC"/>
    <w:rsid w:val="00D65085"/>
    <w:rsid w:val="00D675F1"/>
    <w:rsid w:val="00D73B96"/>
    <w:rsid w:val="00D73DEC"/>
    <w:rsid w:val="00D80807"/>
    <w:rsid w:val="00D86917"/>
    <w:rsid w:val="00D92F9A"/>
    <w:rsid w:val="00D9427D"/>
    <w:rsid w:val="00D95F8E"/>
    <w:rsid w:val="00D96128"/>
    <w:rsid w:val="00D96290"/>
    <w:rsid w:val="00DA36EE"/>
    <w:rsid w:val="00DA452E"/>
    <w:rsid w:val="00DA5128"/>
    <w:rsid w:val="00DA712A"/>
    <w:rsid w:val="00DA7B29"/>
    <w:rsid w:val="00DB3075"/>
    <w:rsid w:val="00DB308D"/>
    <w:rsid w:val="00DB5F40"/>
    <w:rsid w:val="00DC0B37"/>
    <w:rsid w:val="00DC6B14"/>
    <w:rsid w:val="00DC6DE5"/>
    <w:rsid w:val="00DD1587"/>
    <w:rsid w:val="00DD1E47"/>
    <w:rsid w:val="00DD61A9"/>
    <w:rsid w:val="00DD6EF1"/>
    <w:rsid w:val="00DE4958"/>
    <w:rsid w:val="00DE4E18"/>
    <w:rsid w:val="00DF03EB"/>
    <w:rsid w:val="00DF2F8D"/>
    <w:rsid w:val="00E04361"/>
    <w:rsid w:val="00E049F5"/>
    <w:rsid w:val="00E064FD"/>
    <w:rsid w:val="00E10203"/>
    <w:rsid w:val="00E1053A"/>
    <w:rsid w:val="00E159FB"/>
    <w:rsid w:val="00E21B6C"/>
    <w:rsid w:val="00E25575"/>
    <w:rsid w:val="00E25D7C"/>
    <w:rsid w:val="00E26AF3"/>
    <w:rsid w:val="00E276E0"/>
    <w:rsid w:val="00E314EA"/>
    <w:rsid w:val="00E32427"/>
    <w:rsid w:val="00E33FDA"/>
    <w:rsid w:val="00E406D5"/>
    <w:rsid w:val="00E427C0"/>
    <w:rsid w:val="00E44586"/>
    <w:rsid w:val="00E47D46"/>
    <w:rsid w:val="00E520F7"/>
    <w:rsid w:val="00E56701"/>
    <w:rsid w:val="00E61265"/>
    <w:rsid w:val="00E62754"/>
    <w:rsid w:val="00E6309B"/>
    <w:rsid w:val="00E6314D"/>
    <w:rsid w:val="00E64D2D"/>
    <w:rsid w:val="00E768E3"/>
    <w:rsid w:val="00E8653D"/>
    <w:rsid w:val="00E86B53"/>
    <w:rsid w:val="00E9110B"/>
    <w:rsid w:val="00EA2B6F"/>
    <w:rsid w:val="00EA4AD4"/>
    <w:rsid w:val="00EB3478"/>
    <w:rsid w:val="00EB4B39"/>
    <w:rsid w:val="00EB5124"/>
    <w:rsid w:val="00EB6FE3"/>
    <w:rsid w:val="00EC59F8"/>
    <w:rsid w:val="00EC64D6"/>
    <w:rsid w:val="00ED103B"/>
    <w:rsid w:val="00ED5738"/>
    <w:rsid w:val="00EE0F65"/>
    <w:rsid w:val="00EE6C01"/>
    <w:rsid w:val="00EF749B"/>
    <w:rsid w:val="00F037D6"/>
    <w:rsid w:val="00F07FC3"/>
    <w:rsid w:val="00F137E0"/>
    <w:rsid w:val="00F150BD"/>
    <w:rsid w:val="00F203A9"/>
    <w:rsid w:val="00F20BC1"/>
    <w:rsid w:val="00F20E8D"/>
    <w:rsid w:val="00F246A1"/>
    <w:rsid w:val="00F25B74"/>
    <w:rsid w:val="00F270A9"/>
    <w:rsid w:val="00F27434"/>
    <w:rsid w:val="00F33C7C"/>
    <w:rsid w:val="00F37917"/>
    <w:rsid w:val="00F417D6"/>
    <w:rsid w:val="00F46697"/>
    <w:rsid w:val="00F47DE8"/>
    <w:rsid w:val="00F512A7"/>
    <w:rsid w:val="00F5249B"/>
    <w:rsid w:val="00F55047"/>
    <w:rsid w:val="00F5513E"/>
    <w:rsid w:val="00F63F3F"/>
    <w:rsid w:val="00F66FA5"/>
    <w:rsid w:val="00F67C5D"/>
    <w:rsid w:val="00F71678"/>
    <w:rsid w:val="00F730E3"/>
    <w:rsid w:val="00F755E9"/>
    <w:rsid w:val="00F80130"/>
    <w:rsid w:val="00F87BBB"/>
    <w:rsid w:val="00F909CD"/>
    <w:rsid w:val="00F974D1"/>
    <w:rsid w:val="00FA16E0"/>
    <w:rsid w:val="00FA4C75"/>
    <w:rsid w:val="00FB545A"/>
    <w:rsid w:val="00FC0D63"/>
    <w:rsid w:val="00FC4397"/>
    <w:rsid w:val="00FC7C84"/>
    <w:rsid w:val="00FD05AD"/>
    <w:rsid w:val="00FD0666"/>
    <w:rsid w:val="00FD0C91"/>
    <w:rsid w:val="00FD356D"/>
    <w:rsid w:val="00FD51E8"/>
    <w:rsid w:val="00FD7295"/>
    <w:rsid w:val="00FE153F"/>
    <w:rsid w:val="00FE2187"/>
    <w:rsid w:val="00FE320C"/>
    <w:rsid w:val="00FF7DDF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8742B4"/>
  <w15:docId w15:val="{7E3FFC7E-7359-4B81-B82C-7807A59B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16" ma:contentTypeDescription="Create a new document." ma:contentTypeScope="" ma:versionID="504b3ecc7927cf114bcdf4aee1e2ea1b">
  <xsd:schema xmlns:xsd="http://www.w3.org/2001/XMLSchema" xmlns:xs="http://www.w3.org/2001/XMLSchema" xmlns:p="http://schemas.microsoft.com/office/2006/metadata/properties" xmlns:ns2="0153bd8d-61e3-4d9a-b03f-287c4fda417d" xmlns:ns3="d685628e-7c0a-498b-8a01-f41cb0ae94ad" xmlns:ns4="9c46a28d-acc8-4027-86ce-a8901ee39950" targetNamespace="http://schemas.microsoft.com/office/2006/metadata/properties" ma:root="true" ma:fieldsID="2e3ed1e003ff4ec3075ff0cd25e48251" ns2:_="" ns3:_="" ns4:_="">
    <xsd:import namespace="0153bd8d-61e3-4d9a-b03f-287c4fda417d"/>
    <xsd:import namespace="d685628e-7c0a-498b-8a01-f41cb0ae94ad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0153bd8d-61e3-4d9a-b03f-287c4fda417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0A175-9CEF-4D0C-811A-CC9FF231E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0153bd8d-61e3-4d9a-b03f-287c4fda417d"/>
  </ds:schemaRefs>
</ds:datastoreItem>
</file>

<file path=customXml/itemProps3.xml><?xml version="1.0" encoding="utf-8"?>
<ds:datastoreItem xmlns:ds="http://schemas.openxmlformats.org/officeDocument/2006/customXml" ds:itemID="{795F1AA0-73AE-4453-AC69-3AF66EF76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456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account1_11 ฐิติพร สมใจ</cp:lastModifiedBy>
  <cp:revision>2</cp:revision>
  <cp:lastPrinted>2025-11-10T15:56:00Z</cp:lastPrinted>
  <dcterms:created xsi:type="dcterms:W3CDTF">2025-11-14T13:59:00Z</dcterms:created>
  <dcterms:modified xsi:type="dcterms:W3CDTF">2025-11-14T13:59:00Z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  <property fmtid="{D5CDD505-2E9C-101B-9397-08002B2CF9AE}" pid="4" name="MediaServiceImageTags">
    <vt:lpwstr/>
  </property>
</Properties>
</file>