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FB75" w14:textId="77777777" w:rsidR="00932BEB" w:rsidRPr="0006014C" w:rsidRDefault="00932BEB" w:rsidP="00932BE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06014C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45FF9A56" w14:textId="77777777" w:rsidR="00932BEB" w:rsidRPr="008C34A0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09F1E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 xml:space="preserve">บริษัท </w:t>
      </w:r>
      <w:r w:rsidRPr="002B4526">
        <w:rPr>
          <w:rFonts w:ascii="Angsana New" w:hAnsi="Angsana New" w:hint="cs"/>
          <w:sz w:val="30"/>
          <w:szCs w:val="30"/>
          <w:cs/>
        </w:rPr>
        <w:t>ฐิติกร</w:t>
      </w:r>
      <w:r w:rsidRPr="002B4526">
        <w:rPr>
          <w:rFonts w:ascii="Angsana New" w:hAnsi="Angsana New"/>
          <w:sz w:val="30"/>
          <w:szCs w:val="30"/>
          <w:cs/>
        </w:rPr>
        <w:t xml:space="preserve"> จำกัด </w:t>
      </w:r>
      <w:r w:rsidRPr="002B4526">
        <w:rPr>
          <w:rFonts w:ascii="Angsana New" w:hAnsi="Angsana New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  <w:cs/>
        </w:rPr>
        <w:t>มหาชน</w:t>
      </w:r>
      <w:r w:rsidRPr="002B4526">
        <w:rPr>
          <w:rFonts w:ascii="Angsana New" w:hAnsi="Angsana New"/>
          <w:sz w:val="30"/>
          <w:szCs w:val="30"/>
        </w:rPr>
        <w:t xml:space="preserve">) </w:t>
      </w:r>
      <w:r w:rsidRPr="002B4526">
        <w:rPr>
          <w:rFonts w:ascii="Angsana New" w:hAnsi="Angsana New" w:hint="cs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</w:rPr>
        <w:t>“</w:t>
      </w:r>
      <w:r w:rsidRPr="002B4526">
        <w:rPr>
          <w:rFonts w:ascii="Angsana New" w:hAnsi="Angsana New" w:hint="cs"/>
          <w:sz w:val="30"/>
          <w:szCs w:val="30"/>
          <w:cs/>
        </w:rPr>
        <w:t>บริษัท</w:t>
      </w:r>
      <w:r w:rsidRPr="002B4526">
        <w:rPr>
          <w:rFonts w:ascii="Angsana New" w:hAnsi="Angsana New"/>
          <w:sz w:val="30"/>
          <w:szCs w:val="30"/>
        </w:rPr>
        <w:t xml:space="preserve">”) </w:t>
      </w:r>
      <w:r w:rsidRPr="002B4526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2B4526">
        <w:rPr>
          <w:rFonts w:ascii="Angsana New" w:hAnsi="Angsana New"/>
          <w:sz w:val="30"/>
          <w:szCs w:val="30"/>
        </w:rPr>
        <w:t>0107546000130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เป็น</w:t>
      </w:r>
      <w:r w:rsidRPr="002B452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นิติบุคคลที่จัดตั้งขึ้นในประเทศไทยเมื่อ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4 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2515 </w:t>
      </w:r>
      <w:r w:rsidRPr="0046167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>ที่อยู่จดทะเบียนตั้งอยู่</w:t>
      </w:r>
      <w:r w:rsidRPr="00461670">
        <w:rPr>
          <w:rFonts w:ascii="Angsana New" w:hAnsi="Angsana New"/>
          <w:spacing w:val="-4"/>
          <w:sz w:val="30"/>
          <w:szCs w:val="30"/>
          <w:cs/>
        </w:rPr>
        <w:t xml:space="preserve">ที่เลขที่ </w:t>
      </w:r>
      <w:r w:rsidRPr="00461670">
        <w:rPr>
          <w:rFonts w:ascii="Angsana New" w:hAnsi="Angsana New"/>
          <w:spacing w:val="-4"/>
          <w:sz w:val="30"/>
          <w:szCs w:val="30"/>
        </w:rPr>
        <w:t xml:space="preserve">69 </w:t>
      </w:r>
      <w:r w:rsidRPr="00461670">
        <w:rPr>
          <w:rFonts w:ascii="Angsana New" w:hAnsi="Angsana New" w:hint="cs"/>
          <w:spacing w:val="-4"/>
          <w:sz w:val="30"/>
          <w:szCs w:val="30"/>
          <w:cs/>
        </w:rPr>
        <w:t>ถนนรามคำแหง แขวงหัวหมาก เขตบางกะปิ กรุงเทพมหานคร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</w:rPr>
        <w:t>10240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ประเทศไทย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บริษัท</w:t>
      </w:r>
      <w:r w:rsidRPr="002B4526">
        <w:rPr>
          <w:rFonts w:ascii="Angsana New" w:hAnsi="Angsana New" w:hint="cs"/>
          <w:sz w:val="30"/>
          <w:szCs w:val="30"/>
          <w:cs/>
        </w:rPr>
        <w:t>ได้</w:t>
      </w:r>
      <w:r w:rsidRPr="002B4526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2B452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B4526">
        <w:rPr>
          <w:rFonts w:ascii="Angsana New" w:hAnsi="Angsana New"/>
          <w:sz w:val="30"/>
          <w:szCs w:val="30"/>
        </w:rPr>
        <w:t>2546</w:t>
      </w:r>
    </w:p>
    <w:p w14:paraId="537545D9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056ABA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2B4526">
        <w:rPr>
          <w:rFonts w:ascii="Angsana New" w:hAnsi="Angsana New"/>
          <w:sz w:val="30"/>
          <w:szCs w:val="30"/>
        </w:rPr>
        <w:t>42.36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</w:p>
    <w:p w14:paraId="4BDC33B1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B7EA23" w14:textId="1635CD06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2B4526">
        <w:rPr>
          <w:rFonts w:ascii="Angsana New" w:hAnsi="Angsana New" w:hint="cs"/>
          <w:sz w:val="30"/>
          <w:szCs w:val="30"/>
          <w:cs/>
        </w:rPr>
        <w:t>ดำเนินธุรกิจหลัก</w:t>
      </w:r>
      <w:r w:rsidR="00021CB2">
        <w:rPr>
          <w:rFonts w:ascii="Angsana New" w:hAnsi="Angsana New" w:hint="cs"/>
          <w:sz w:val="30"/>
          <w:szCs w:val="30"/>
          <w:cs/>
        </w:rPr>
        <w:t>ส่วนใหญ่</w:t>
      </w:r>
      <w:r w:rsidRPr="002B4526">
        <w:rPr>
          <w:rFonts w:ascii="Angsana New" w:hAnsi="Angsana New" w:hint="cs"/>
          <w:sz w:val="30"/>
          <w:szCs w:val="30"/>
          <w:cs/>
        </w:rPr>
        <w:t>เกี่ยวกับ</w:t>
      </w:r>
      <w:r w:rsidRPr="002B4526">
        <w:rPr>
          <w:rFonts w:ascii="Angsana New" w:hAnsi="Angsana New"/>
          <w:sz w:val="30"/>
          <w:szCs w:val="30"/>
          <w:cs/>
        </w:rPr>
        <w:t>ธุรกิจ</w:t>
      </w:r>
      <w:r w:rsidRPr="002B4526">
        <w:rPr>
          <w:rFonts w:ascii="Angsana New" w:hAnsi="Angsana New" w:hint="cs"/>
          <w:sz w:val="30"/>
          <w:szCs w:val="30"/>
          <w:cs/>
        </w:rPr>
        <w:t>การให้เช่าซื้อยานพาหนะและบริการอื่นที่เกี่ยวข้อง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="00924AD5">
        <w:rPr>
          <w:rFonts w:ascii="Angsana New" w:hAnsi="Angsana New"/>
          <w:sz w:val="30"/>
          <w:szCs w:val="30"/>
          <w:cs/>
        </w:rPr>
        <w:br/>
      </w:r>
      <w:r w:rsidRPr="002B4526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และการให้เช่ารถจักรยานยนต์ภายใต้สัญญาเช่าดำเนินงาน โดยรายละเอียดของบริษัทย่อยมีดังต่อไปนี้</w:t>
      </w:r>
    </w:p>
    <w:p w14:paraId="5A25993F" w14:textId="77777777" w:rsidR="00932BEB" w:rsidRPr="008C34A0" w:rsidRDefault="00932BEB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2376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932BEB" w:rsidRPr="008C34A0" w14:paraId="7B71BF87" w14:textId="77777777" w:rsidTr="005C71AF">
        <w:trPr>
          <w:tblHeader/>
        </w:trPr>
        <w:tc>
          <w:tcPr>
            <w:tcW w:w="2376" w:type="dxa"/>
          </w:tcPr>
          <w:p w14:paraId="4DBF369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DCE4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14:paraId="2FFFD6C2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E9D3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41ADBA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2B09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F2E03D9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677FF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14:paraId="17463526" w14:textId="77777777" w:rsidR="00932BEB" w:rsidRPr="00433A4B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A4B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932BEB" w:rsidRPr="00A65910" w14:paraId="44CBE73C" w14:textId="77777777" w:rsidTr="005C71AF">
        <w:trPr>
          <w:tblHeader/>
        </w:trPr>
        <w:tc>
          <w:tcPr>
            <w:tcW w:w="2376" w:type="dxa"/>
          </w:tcPr>
          <w:p w14:paraId="55CD9E3F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CA8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E1E2F3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F4B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A8A29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090B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9BEF4E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859B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51D71EF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932BEB" w:rsidRPr="00A65910" w14:paraId="17B13B04" w14:textId="77777777" w:rsidTr="005C71AF">
        <w:trPr>
          <w:tblHeader/>
        </w:trPr>
        <w:tc>
          <w:tcPr>
            <w:tcW w:w="2376" w:type="dxa"/>
          </w:tcPr>
          <w:p w14:paraId="5D72CC2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EC87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A2D3DF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F2A8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EFFA2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400F0B0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1C26CDC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932BEB" w:rsidRPr="00A65910" w14:paraId="0B534184" w14:textId="77777777" w:rsidTr="005C71AF">
        <w:trPr>
          <w:tblHeader/>
        </w:trPr>
        <w:tc>
          <w:tcPr>
            <w:tcW w:w="2376" w:type="dxa"/>
          </w:tcPr>
          <w:p w14:paraId="0531B54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396A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7B7007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9F53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609E29" w14:textId="3200169A" w:rsidR="00932BEB" w:rsidRPr="00F24A7A" w:rsidRDefault="00DA745E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A075A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6CEF4B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C8FEBC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854E119" w14:textId="070902F7" w:rsidR="00932BEB" w:rsidRPr="00F24A7A" w:rsidRDefault="00DA745E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4B4C5193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9E257E8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32BEB" w:rsidRPr="00A65910" w14:paraId="11F9C483" w14:textId="77777777" w:rsidTr="005C71AF">
        <w:trPr>
          <w:tblHeader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4051D74" w14:textId="77777777" w:rsidR="00932BEB" w:rsidRPr="00F24A7A" w:rsidRDefault="00932BEB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23479CF8" w14:textId="77777777" w:rsidR="00932BEB" w:rsidRPr="00F24A7A" w:rsidRDefault="00932BEB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0D5DA7EB" w14:textId="77777777" w:rsidR="00932BEB" w:rsidRPr="00F24A7A" w:rsidRDefault="00932BEB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5CFFA35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29E03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F8BDD93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3C015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FF624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26A1610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ADD163D" w14:textId="77777777" w:rsidR="00932BEB" w:rsidRPr="00F24A7A" w:rsidRDefault="00932BEB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EAB055E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B4526" w:rsidRPr="001077A3" w14:paraId="3906BE02" w14:textId="77777777" w:rsidTr="002B4526">
        <w:trPr>
          <w:tblHeader/>
        </w:trPr>
        <w:tc>
          <w:tcPr>
            <w:tcW w:w="2376" w:type="dxa"/>
            <w:vAlign w:val="bottom"/>
          </w:tcPr>
          <w:p w14:paraId="2885E9E1" w14:textId="77777777" w:rsidR="002B4526" w:rsidRPr="001077A3" w:rsidRDefault="002B4526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6A2F29" w14:textId="77777777" w:rsidR="002B4526" w:rsidRPr="001077A3" w:rsidRDefault="002B4526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vAlign w:val="bottom"/>
          </w:tcPr>
          <w:p w14:paraId="68A00A3D" w14:textId="77777777" w:rsidR="002B4526" w:rsidRPr="001077A3" w:rsidRDefault="002B4526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5EB5B7E6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C5CE86A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D2000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0D14C49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84D68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6E7428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6B1984" w14:textId="77777777" w:rsidR="002B4526" w:rsidRPr="001077A3" w:rsidRDefault="002B4526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3BEC7E0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4526" w:rsidRPr="00306EC5" w14:paraId="679437C4" w14:textId="77777777" w:rsidTr="009D3BA0">
        <w:tc>
          <w:tcPr>
            <w:tcW w:w="2376" w:type="dxa"/>
          </w:tcPr>
          <w:p w14:paraId="5D4946D5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5F2F408E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2CC65FF" w14:textId="0529F1E4" w:rsidR="002B4526" w:rsidRPr="00F24A7A" w:rsidRDefault="002B4526" w:rsidP="002B452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6671BC61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454BFCA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24E671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D60533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1922436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E83E54F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250102A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CFC3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220E4C0C" w14:textId="77777777" w:rsidTr="009D3BA0">
        <w:tc>
          <w:tcPr>
            <w:tcW w:w="2376" w:type="dxa"/>
          </w:tcPr>
          <w:p w14:paraId="3C2C56CF" w14:textId="77777777" w:rsidR="002B4526" w:rsidRPr="00F24A7A" w:rsidRDefault="002B4526" w:rsidP="002B4526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บริษัท ชยภาค จำกัด</w:t>
            </w:r>
          </w:p>
        </w:tc>
        <w:tc>
          <w:tcPr>
            <w:tcW w:w="236" w:type="dxa"/>
          </w:tcPr>
          <w:p w14:paraId="0C0B1FAA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1CA75C8" w14:textId="46ABC174" w:rsidR="002B4526" w:rsidRPr="00F24A7A" w:rsidRDefault="002B4526" w:rsidP="002B452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6F1535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BC193E5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6C537BD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9C334DB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30CFADAB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46597B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67E38DC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C34A83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79C41F2A" w14:textId="77777777" w:rsidTr="009D3BA0">
        <w:tc>
          <w:tcPr>
            <w:tcW w:w="2376" w:type="dxa"/>
          </w:tcPr>
          <w:p w14:paraId="198834A4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 เงินทันใจ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36" w:type="dxa"/>
          </w:tcPr>
          <w:p w14:paraId="1958279C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5F44FB4" w14:textId="39FFB599" w:rsidR="002B4526" w:rsidRPr="00F24A7A" w:rsidRDefault="002B4526" w:rsidP="002B4526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ให้สินเชื่อรายย่อยเพื่อการประกอบอาชีพ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Nano Finance)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และสินเชื่อส่วนบุคคล </w:t>
            </w:r>
          </w:p>
        </w:tc>
        <w:tc>
          <w:tcPr>
            <w:tcW w:w="236" w:type="dxa"/>
          </w:tcPr>
          <w:p w14:paraId="68A2A9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35C998C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27B6427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BE1344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0F61582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A3F517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BFE5D8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856EC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04AF8C80" w14:textId="77777777" w:rsidTr="009D3BA0">
        <w:tc>
          <w:tcPr>
            <w:tcW w:w="2376" w:type="dxa"/>
          </w:tcPr>
          <w:p w14:paraId="73EC83AB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โบรคเกอร์ จำกัด</w:t>
            </w:r>
          </w:p>
        </w:tc>
        <w:tc>
          <w:tcPr>
            <w:tcW w:w="236" w:type="dxa"/>
          </w:tcPr>
          <w:p w14:paraId="5384293C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02ED537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6FB66077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29FABFE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0296055F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58B5A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763E6F1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4397E0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3CA4D24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A247BD6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1C19ED09" w14:textId="77777777" w:rsidTr="009D3BA0">
        <w:tc>
          <w:tcPr>
            <w:tcW w:w="2376" w:type="dxa"/>
          </w:tcPr>
          <w:p w14:paraId="5DADB01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Sabaidee Leasing Co., Ltd.</w:t>
            </w:r>
          </w:p>
        </w:tc>
        <w:tc>
          <w:tcPr>
            <w:tcW w:w="236" w:type="dxa"/>
          </w:tcPr>
          <w:p w14:paraId="6B4A296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723C265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51E54BF8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4A05A89" w14:textId="77777777" w:rsidR="00932BEB" w:rsidRPr="000038A6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76BE13C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508D915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6F7CF223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7621E2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  <w:tc>
          <w:tcPr>
            <w:tcW w:w="236" w:type="dxa"/>
          </w:tcPr>
          <w:p w14:paraId="7A2AA3BD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0D87C00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</w:tr>
      <w:tr w:rsidR="00932BEB" w:rsidRPr="00306EC5" w14:paraId="0A6ACC72" w14:textId="77777777" w:rsidTr="009D3BA0">
        <w:tc>
          <w:tcPr>
            <w:tcW w:w="2376" w:type="dxa"/>
          </w:tcPr>
          <w:p w14:paraId="29A72E5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(ประเทศลาว</w:t>
            </w:r>
            <w:r w:rsidRPr="00F2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AA7331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F11C443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A337A6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B9AB811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4391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5E39AA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6E53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24E44B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7059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97F0EE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EB" w:rsidRPr="00306EC5" w14:paraId="6FF4192A" w14:textId="77777777" w:rsidTr="009D3BA0">
        <w:tc>
          <w:tcPr>
            <w:tcW w:w="2376" w:type="dxa"/>
          </w:tcPr>
          <w:p w14:paraId="3E31EACF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Suosdey Finance PLC. </w:t>
            </w:r>
          </w:p>
        </w:tc>
        <w:tc>
          <w:tcPr>
            <w:tcW w:w="236" w:type="dxa"/>
          </w:tcPr>
          <w:p w14:paraId="1C09E64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2D44541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64719412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44A5EF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642AF1B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E86EEC9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79838CE7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6BB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</w:tcPr>
          <w:p w14:paraId="054EE1D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E3AC714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</w:tr>
      <w:tr w:rsidR="00932BEB" w:rsidRPr="00306EC5" w14:paraId="1368622E" w14:textId="77777777" w:rsidTr="009D3BA0">
        <w:tc>
          <w:tcPr>
            <w:tcW w:w="2376" w:type="dxa"/>
          </w:tcPr>
          <w:p w14:paraId="0276445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0E29710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6E24A86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51E8E0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B5F85F4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2E4C4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62F083F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C38F2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E01708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607D7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A78A1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038AFE59" w14:textId="77777777" w:rsidTr="009D3BA0">
        <w:tc>
          <w:tcPr>
            <w:tcW w:w="2376" w:type="dxa"/>
          </w:tcPr>
          <w:p w14:paraId="4D949584" w14:textId="77777777" w:rsidR="008C34A0" w:rsidRPr="00F24A7A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8D141" w14:textId="77777777" w:rsidR="008C34A0" w:rsidRPr="00F24A7A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6C07E76" w14:textId="77777777" w:rsidR="008C34A0" w:rsidRPr="00F24A7A" w:rsidRDefault="008C34A0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C03228" w14:textId="77777777" w:rsidR="008C34A0" w:rsidRPr="00A65910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55118B2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D61B8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F0AAFD4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825A5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98E550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1F4A6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333BD3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47869B7" w14:textId="77777777" w:rsidTr="009D3BA0">
        <w:tc>
          <w:tcPr>
            <w:tcW w:w="2376" w:type="dxa"/>
          </w:tcPr>
          <w:p w14:paraId="6DD9145F" w14:textId="294F9DB9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Mingalaba Thitikorn</w:t>
            </w:r>
          </w:p>
        </w:tc>
        <w:tc>
          <w:tcPr>
            <w:tcW w:w="236" w:type="dxa"/>
          </w:tcPr>
          <w:p w14:paraId="3BEF770D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CB6EEFC" w14:textId="6F967FD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40FB1B67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C5720F2" w14:textId="051D556D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3597DEA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E454E2A" w14:textId="5FDC55C9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63D45C2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E0152A" w14:textId="2ED3DFD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398D3A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FCC759" w14:textId="3BCDED5A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8C34A0" w:rsidRPr="00306EC5" w14:paraId="76CFB336" w14:textId="77777777" w:rsidTr="009D3BA0">
        <w:tc>
          <w:tcPr>
            <w:tcW w:w="2376" w:type="dxa"/>
          </w:tcPr>
          <w:p w14:paraId="437EDB90" w14:textId="5A7BE396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Microfinance Co., Ltd.</w:t>
            </w:r>
          </w:p>
        </w:tc>
        <w:tc>
          <w:tcPr>
            <w:tcW w:w="236" w:type="dxa"/>
          </w:tcPr>
          <w:p w14:paraId="74BA01CB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EE3CAD3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E8C0B8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33611EF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AD56A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3BA2A50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FAA2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29CDBD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A896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7669E32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8AFFC41" w14:textId="77777777" w:rsidTr="009D3BA0">
        <w:tc>
          <w:tcPr>
            <w:tcW w:w="2376" w:type="dxa"/>
          </w:tcPr>
          <w:p w14:paraId="0C062F6F" w14:textId="3F1E17F3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64567A68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4A2D3C0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A26323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C20F41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00CC7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486F1CD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7388F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41C62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B97EB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4DFCC5E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5B2E51" w14:paraId="456774BB" w14:textId="77777777" w:rsidTr="009D3BA0">
        <w:tc>
          <w:tcPr>
            <w:tcW w:w="10172" w:type="dxa"/>
            <w:gridSpan w:val="11"/>
          </w:tcPr>
          <w:p w14:paraId="268B3470" w14:textId="77777777" w:rsidR="008C34A0" w:rsidRPr="005B2E51" w:rsidRDefault="008C34A0" w:rsidP="008C34A0">
            <w:pPr>
              <w:tabs>
                <w:tab w:val="clear" w:pos="2580"/>
                <w:tab w:val="left" w:pos="2410"/>
              </w:tabs>
              <w:spacing w:line="160" w:lineRule="atLeast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8C34A0" w:rsidRPr="00A65910" w14:paraId="75D49ADF" w14:textId="77777777" w:rsidTr="009D3BA0">
        <w:tc>
          <w:tcPr>
            <w:tcW w:w="10172" w:type="dxa"/>
            <w:gridSpan w:val="11"/>
          </w:tcPr>
          <w:p w14:paraId="2CF6096E" w14:textId="1727B40F" w:rsidR="008C34A0" w:rsidRPr="00A65910" w:rsidRDefault="008C34A0" w:rsidP="008C34A0">
            <w:pPr>
              <w:tabs>
                <w:tab w:val="clear" w:pos="2580"/>
                <w:tab w:val="left" w:pos="2410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*15,250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ล้านกีบ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**4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***200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ล้านจ๊าด</w:t>
            </w:r>
          </w:p>
        </w:tc>
      </w:tr>
    </w:tbl>
    <w:p w14:paraId="6A0C6784" w14:textId="77777777" w:rsidR="005C71AF" w:rsidRPr="002B4526" w:rsidRDefault="005C71AF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6A454A62" w14:textId="7D98CD64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</w:rPr>
        <w:t>Mingalaba Thitikorn Microfinance Co., Ltd. (</w:t>
      </w:r>
      <w:r w:rsidRPr="002B4526">
        <w:rPr>
          <w:rFonts w:ascii="Angsana New" w:hAnsi="Angsana New"/>
          <w:sz w:val="30"/>
          <w:szCs w:val="30"/>
          <w:cs/>
        </w:rPr>
        <w:t xml:space="preserve">ประเทศพม่า) ได้เลิกกิจการแล้วในปี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5CF5AC40" w14:textId="77777777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3A1D0AAB" w14:textId="77777777" w:rsidR="00C07B53" w:rsidRPr="002B4526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2B452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1AFF3601" w:rsidR="00C07B53" w:rsidRPr="002B4526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2B4526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2B4526">
        <w:rPr>
          <w:rFonts w:ascii="Angsana New" w:hAnsi="Angsana New" w:hint="cs"/>
          <w:sz w:val="30"/>
          <w:szCs w:val="30"/>
          <w:cs/>
        </w:rPr>
        <w:t>ไทย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2B4526">
        <w:rPr>
          <w:rFonts w:ascii="Angsana New" w:hAnsi="Angsana New"/>
          <w:sz w:val="30"/>
          <w:szCs w:val="30"/>
        </w:rPr>
        <w:t>34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2B4526">
        <w:rPr>
          <w:rFonts w:ascii="Angsana New" w:hAnsi="Angsana New"/>
          <w:sz w:val="30"/>
          <w:szCs w:val="30"/>
        </w:rPr>
        <w:t xml:space="preserve"> </w:t>
      </w:r>
      <w:r w:rsidR="00C07B53" w:rsidRPr="002B452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836B49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ธันวาคม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เหตุการณ์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และสถานการณ์ใหม่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ๆ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 </w:t>
      </w:r>
      <w:r w:rsidRPr="002B45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03B7A278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E08BFE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ข้อมูลทางการเงินระหว่างกาลรวมนี้ประกอบด้วยข้อมูลทางการเงินของบริษัทและบริษัทย่อย</w:t>
      </w:r>
      <w:r w:rsidRPr="002B4526">
        <w:rPr>
          <w:rFonts w:ascii="Angsana New" w:hAnsi="Angsana New"/>
          <w:color w:val="FFFFFF"/>
          <w:sz w:val="30"/>
          <w:szCs w:val="30"/>
        </w:rPr>
        <w:t>_</w:t>
      </w:r>
      <w:r w:rsidRPr="002B452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B452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B4526">
        <w:rPr>
          <w:rFonts w:ascii="Angsana New" w:hAnsi="Angsana New"/>
          <w:sz w:val="30"/>
          <w:szCs w:val="30"/>
          <w:cs/>
        </w:rPr>
        <w:t xml:space="preserve">“กลุ่มบริษัท”) 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รายการที่มีนัยสำคัญระหว่างบริษัทกับบริษัทย่อยได้ถูกตัดรายการในการทำข้อมูลทางการเงินรวม</w:t>
      </w:r>
    </w:p>
    <w:p w14:paraId="5F67642A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4D69A663" w:rsidR="00F42B72" w:rsidRPr="002B4526" w:rsidRDefault="00F42B72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  <w:sectPr w:rsidR="00F42B72" w:rsidRPr="002B4526" w:rsidSect="00D75F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1" w:right="1111" w:bottom="709" w:left="1440" w:header="992" w:footer="113" w:gutter="0"/>
          <w:pgNumType w:start="17"/>
          <w:cols w:space="720"/>
          <w:titlePg/>
          <w:docGrid w:linePitch="245"/>
        </w:sectPr>
      </w:pPr>
    </w:p>
    <w:p w14:paraId="6053DE3B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B4526">
        <w:rPr>
          <w:rFonts w:ascii="Angsana New" w:hAnsi="Angsana New"/>
          <w:sz w:val="30"/>
          <w:szCs w:val="30"/>
          <w:cs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กลุ่ม</w:t>
      </w:r>
      <w:r w:rsidRPr="002B4526">
        <w:rPr>
          <w:rFonts w:ascii="Angsana New" w:hAnsi="Angsana New"/>
          <w:sz w:val="30"/>
          <w:szCs w:val="30"/>
          <w:cs/>
        </w:rPr>
        <w:t>บริษัทได้จัดทำ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2B4526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0C81752C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78D680" w14:textId="302D0FAF" w:rsidR="002B4526" w:rsidRPr="002B4526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973369">
        <w:rPr>
          <w:rFonts w:ascii="Angsana New" w:hAnsi="Angsana New" w:hint="cs"/>
          <w:sz w:val="30"/>
          <w:szCs w:val="30"/>
          <w:cs/>
        </w:rPr>
        <w:t>มีสาระ</w:t>
      </w:r>
      <w:r w:rsidRPr="002B4526">
        <w:rPr>
          <w:rFonts w:ascii="Angsana New" w:hAnsi="Angsana New" w:hint="cs"/>
          <w:sz w:val="30"/>
          <w:szCs w:val="30"/>
          <w:cs/>
        </w:rPr>
        <w:t>สำคัญและวิธีการคำนวณในข้อมูลทางการเงินระหว่างกาลสำหรับงวดสามเดือน</w:t>
      </w:r>
      <w:r w:rsidR="007D495C">
        <w:rPr>
          <w:rFonts w:ascii="Angsana New" w:hAnsi="Angsana New" w:hint="cs"/>
          <w:sz w:val="30"/>
          <w:szCs w:val="30"/>
          <w:cs/>
        </w:rPr>
        <w:t>และ</w:t>
      </w:r>
      <w:r w:rsidR="00DA745E">
        <w:rPr>
          <w:rFonts w:ascii="Angsana New" w:hAnsi="Angsana New" w:hint="cs"/>
          <w:sz w:val="30"/>
          <w:szCs w:val="30"/>
          <w:cs/>
        </w:rPr>
        <w:t>เก้า</w:t>
      </w:r>
      <w:r w:rsidR="007D495C">
        <w:rPr>
          <w:rFonts w:ascii="Angsana New" w:hAnsi="Angsana New" w:hint="cs"/>
          <w:sz w:val="30"/>
          <w:szCs w:val="30"/>
          <w:cs/>
        </w:rPr>
        <w:t>เดือน</w:t>
      </w:r>
      <w:r w:rsidRPr="002B452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3</w:t>
      </w:r>
      <w:r w:rsidR="002E1FCD">
        <w:rPr>
          <w:rFonts w:ascii="Angsana New" w:hAnsi="Angsana New"/>
          <w:sz w:val="30"/>
          <w:szCs w:val="30"/>
        </w:rPr>
        <w:t>0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A745E">
        <w:rPr>
          <w:rFonts w:ascii="Angsana New" w:hAnsi="Angsana New" w:hint="cs"/>
          <w:sz w:val="30"/>
          <w:szCs w:val="30"/>
          <w:cs/>
        </w:rPr>
        <w:t>กันย</w:t>
      </w:r>
      <w:r w:rsidR="002E1FCD">
        <w:rPr>
          <w:rFonts w:ascii="Angsana New" w:hAnsi="Angsana New" w:hint="cs"/>
          <w:sz w:val="30"/>
          <w:szCs w:val="30"/>
          <w:cs/>
        </w:rPr>
        <w:t>ายน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256</w:t>
      </w:r>
      <w:r w:rsidRPr="002B4526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เช่นเดียวกับที่ใช้สำหรับการจัดทำงบการเงินประจำปีสิ้นสุดวันที่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</w:t>
      </w:r>
      <w:r w:rsidRPr="002B45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258F5134" w14:textId="77777777" w:rsidR="002B4526" w:rsidRPr="00417612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71EA1D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7612">
        <w:rPr>
          <w:rFonts w:ascii="Angsana New" w:hAnsi="Angsana New" w:hint="cs"/>
          <w:b/>
          <w:bCs/>
          <w:sz w:val="30"/>
          <w:szCs w:val="30"/>
          <w:cs/>
        </w:rPr>
        <w:t>มาตรฐานการบัญชีและมาตรฐานการรายงานทางการเงินที่มีผลบังคับใช้</w:t>
      </w:r>
    </w:p>
    <w:p w14:paraId="162F4A1B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505DCDB" w14:textId="1DD3D0BE" w:rsidR="002B4526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7612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กลุ่มบริษัทได้ถือปฏิบัติตามมาตรฐานการบัญชี </w:t>
      </w:r>
      <w:r w:rsidRPr="00417612">
        <w:rPr>
          <w:rFonts w:ascii="Angsana New" w:hAnsi="Angsana New"/>
          <w:sz w:val="30"/>
          <w:szCs w:val="30"/>
        </w:rPr>
        <w:t xml:space="preserve">(TAS)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Pr="00417612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</w:t>
      </w:r>
      <w:r w:rsidRPr="00417612">
        <w:rPr>
          <w:rFonts w:ascii="Angsana New" w:hAnsi="Angsana New"/>
          <w:sz w:val="30"/>
          <w:szCs w:val="30"/>
        </w:rPr>
        <w:t xml:space="preserve">(TFRS) </w:t>
      </w:r>
      <w:r w:rsidR="00A02312">
        <w:rPr>
          <w:rFonts w:ascii="Angsana New" w:hAnsi="Angsana New" w:hint="cs"/>
          <w:sz w:val="30"/>
          <w:szCs w:val="30"/>
          <w:cs/>
        </w:rPr>
        <w:t>ที่ปรับปรุงใหม่</w:t>
      </w:r>
      <w:r w:rsidRPr="00417612">
        <w:rPr>
          <w:rFonts w:ascii="Angsana New" w:hAnsi="Angsana New" w:hint="cs"/>
          <w:sz w:val="30"/>
          <w:szCs w:val="30"/>
          <w:cs/>
        </w:rPr>
        <w:t>หลายฉบับซึ่งมีผลบังคับใช้สำหรับรอบระยะเวลาบัญชีที่เริ่มในหรือหลัง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color w:val="000000"/>
          <w:sz w:val="30"/>
          <w:szCs w:val="30"/>
        </w:rPr>
        <w:t>1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417612">
        <w:rPr>
          <w:rFonts w:ascii="Angsana New" w:hAnsi="Angsana New" w:hint="cs"/>
          <w:sz w:val="30"/>
          <w:szCs w:val="30"/>
          <w:cs/>
        </w:rPr>
        <w:t>กราคม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sz w:val="30"/>
          <w:szCs w:val="30"/>
        </w:rPr>
        <w:t>2568</w:t>
      </w:r>
      <w:r w:rsidRPr="00417612">
        <w:rPr>
          <w:rFonts w:ascii="Angsana New" w:hAnsi="Angsana New"/>
          <w:color w:val="FFFFFF"/>
          <w:sz w:val="30"/>
          <w:szCs w:val="30"/>
        </w:rPr>
        <w:t>_</w:t>
      </w:r>
      <w:r w:rsidRPr="00417612">
        <w:rPr>
          <w:rFonts w:ascii="Angsana New" w:hAnsi="Angsana New" w:hint="cs"/>
          <w:sz w:val="30"/>
          <w:szCs w:val="30"/>
          <w:cs/>
        </w:rPr>
        <w:t>การนำ</w:t>
      </w:r>
      <w:r w:rsidR="008F6D84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 xml:space="preserve">TAS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="00705BEB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>TFRS</w:t>
      </w:r>
      <w:r w:rsidR="00801164">
        <w:rPr>
          <w:rFonts w:ascii="Angsana New" w:hAnsi="Angsana New" w:hint="cs"/>
          <w:sz w:val="30"/>
          <w:szCs w:val="30"/>
          <w:cs/>
        </w:rPr>
        <w:t xml:space="preserve"> </w:t>
      </w:r>
      <w:r w:rsidR="001B4C35">
        <w:rPr>
          <w:rFonts w:ascii="Angsana New" w:hAnsi="Angsana New" w:hint="cs"/>
          <w:sz w:val="30"/>
          <w:szCs w:val="30"/>
          <w:cs/>
        </w:rPr>
        <w:t>ที่ปรับปรุงใหม่</w:t>
      </w:r>
      <w:r w:rsidRPr="00417612">
        <w:rPr>
          <w:rFonts w:ascii="Angsana New" w:hAnsi="Angsana New" w:hint="cs"/>
          <w:sz w:val="30"/>
          <w:szCs w:val="30"/>
          <w:cs/>
        </w:rPr>
        <w:t>มาใช้ไม่มีผลกระทบต่อข้อมูลทางการเงินระหว่างกาลของกลุ่มบริษัทที่เป็นสาระสำคัญ</w:t>
      </w:r>
    </w:p>
    <w:p w14:paraId="57E9F44F" w14:textId="77777777" w:rsidR="00417612" w:rsidRPr="00417612" w:rsidRDefault="00417612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1791B0" w14:textId="77777777" w:rsidR="00500F23" w:rsidRPr="002B4526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</w:t>
      </w:r>
      <w:r w:rsidR="00AC4672" w:rsidRPr="002B4526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2B4526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07D23051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007CD6" w14:textId="77777777" w:rsidR="003570E7" w:rsidRPr="00461670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B905F7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777FE1D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47098896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69E942E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7DBAF581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70E7" w:rsidRPr="00CD16CD" w14:paraId="54D16D8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A745E" w:rsidRPr="00CD16CD" w14:paraId="31DE7626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0163BEF8" w14:textId="77777777" w:rsidR="00DA745E" w:rsidRPr="001A7A1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AA1EB49" w14:textId="77777777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0CC3C64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635AAB6" w14:textId="77777777" w:rsidR="00DA745E" w:rsidRPr="00840E13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3E2CE8D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F1AC72C" w14:textId="3FEE5343" w:rsidR="00DA745E" w:rsidRPr="00882657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8,195</w:t>
            </w:r>
          </w:p>
        </w:tc>
        <w:tc>
          <w:tcPr>
            <w:tcW w:w="283" w:type="dxa"/>
            <w:vAlign w:val="bottom"/>
          </w:tcPr>
          <w:p w14:paraId="5157B58E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CDCE8DF" w14:textId="741C251E" w:rsidR="00DA745E" w:rsidRPr="00840E13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</w:tr>
      <w:tr w:rsidR="00DA745E" w:rsidRPr="00CD16CD" w14:paraId="5D36D05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3E67600E" w14:textId="77777777" w:rsidR="00DA745E" w:rsidRPr="00AE18B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EDCC12B" w14:textId="77777777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5EB5E6C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19219DF" w14:textId="77777777" w:rsidR="00DA745E" w:rsidRPr="00840E13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CF7422C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4B27ABD" w14:textId="18CBB7ED" w:rsidR="00DA745E" w:rsidRPr="00882657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283" w:type="dxa"/>
            <w:vAlign w:val="bottom"/>
          </w:tcPr>
          <w:p w14:paraId="1E1B610E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B671900" w14:textId="76C8EE99" w:rsidR="00DA745E" w:rsidRPr="00840E13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4,789</w:t>
            </w:r>
          </w:p>
        </w:tc>
      </w:tr>
      <w:tr w:rsidR="00DA745E" w:rsidRPr="00CD16CD" w14:paraId="10CB862B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1AE3946A" w14:textId="77777777" w:rsidR="00DA745E" w:rsidRPr="00AE18B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1752F" w14:textId="77777777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3B95B46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F660B" w14:textId="77777777" w:rsidR="00DA745E" w:rsidRPr="00840E13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32A9720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48C61" w14:textId="5A5BD125" w:rsidR="00DA745E" w:rsidRPr="00882657" w:rsidRDefault="008F3767" w:rsidP="004F2C6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7BA3256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A09EC" w14:textId="157669C8" w:rsidR="00DA745E" w:rsidRPr="00840E13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DA745E" w:rsidRPr="00CD16CD" w14:paraId="7C8A413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AE6D485" w14:textId="77777777" w:rsidR="00DA745E" w:rsidRPr="00AE18B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73D54C" w14:textId="77777777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ACA9C80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E2B6D0" w14:textId="77777777" w:rsidR="00DA745E" w:rsidRPr="00D11CD5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98C1B02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50694" w14:textId="7148DCEB" w:rsidR="00DA745E" w:rsidRPr="00882657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2,712</w:t>
            </w:r>
          </w:p>
        </w:tc>
        <w:tc>
          <w:tcPr>
            <w:tcW w:w="283" w:type="dxa"/>
            <w:vAlign w:val="bottom"/>
          </w:tcPr>
          <w:p w14:paraId="690A1023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A0DA5" w14:textId="7AC4DD6B" w:rsidR="00DA745E" w:rsidRPr="00D11CD5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69781F" w:rsidRPr="0008405E" w14:paraId="15BACA4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8CAA296" w14:textId="77777777" w:rsidR="0069781F" w:rsidRPr="0008405E" w:rsidRDefault="0069781F" w:rsidP="0069781F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40CC53CC" w14:textId="77777777" w:rsidR="0069781F" w:rsidRPr="0008405E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vAlign w:val="bottom"/>
          </w:tcPr>
          <w:p w14:paraId="79B783E2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04B7FF2" w14:textId="77777777" w:rsidR="0069781F" w:rsidRPr="0008405E" w:rsidRDefault="0069781F" w:rsidP="0069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3B7830B8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0CF1D977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305CCF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1B653BFB" w14:textId="77777777" w:rsidR="0069781F" w:rsidRPr="0008405E" w:rsidRDefault="0069781F" w:rsidP="0069781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05E" w:rsidRPr="00CD16CD" w14:paraId="0B2B60AD" w14:textId="77777777" w:rsidTr="00E5320B">
        <w:trPr>
          <w:tblHeader/>
        </w:trPr>
        <w:tc>
          <w:tcPr>
            <w:tcW w:w="3669" w:type="dxa"/>
            <w:vAlign w:val="bottom"/>
          </w:tcPr>
          <w:p w14:paraId="14FF3656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50B429B1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4AEF892B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69C55D47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467631F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33C7ED0C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8405E" w:rsidRPr="00CD16CD" w14:paraId="2DC0747C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60DE82B" w14:textId="1070EA98" w:rsidR="0008405E" w:rsidRPr="002E2EEF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3E9095C9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BCF0388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FC74522" w14:textId="77777777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AB4033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6EB4078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A153B7E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B98534C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45E" w:rsidRPr="00CD16CD" w14:paraId="639B136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146258F3" w14:textId="77777777" w:rsidR="00DA745E" w:rsidRPr="001A7A1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BFB1A7A" w14:textId="568E3842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6" w:type="dxa"/>
            <w:vAlign w:val="bottom"/>
          </w:tcPr>
          <w:p w14:paraId="0B3376A4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05B2D85" w14:textId="31B35A8C" w:rsidR="00DA745E" w:rsidRPr="00840E13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vAlign w:val="bottom"/>
          </w:tcPr>
          <w:p w14:paraId="54EE2D25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046B883" w14:textId="2358F206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4214BC9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C6541D3" w14:textId="61937492" w:rsidR="00DA745E" w:rsidRPr="00840E13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A745E" w:rsidRPr="00CD16CD" w14:paraId="22D0E39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632FD887" w14:textId="11F16F78" w:rsidR="00DA745E" w:rsidRPr="001A7A1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รับเงินประกันการเช่าคืน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D928E62" w14:textId="29111A50" w:rsidR="00DA745E" w:rsidRPr="002D235B" w:rsidRDefault="008F3767" w:rsidP="008F376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A6D0930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4064A23" w14:textId="48A58C18" w:rsidR="00DA745E" w:rsidRPr="00840E13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7" w:type="dxa"/>
            <w:vAlign w:val="bottom"/>
          </w:tcPr>
          <w:p w14:paraId="0056D013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D791497" w14:textId="1350279F" w:rsidR="00DA745E" w:rsidRDefault="008F3767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917945C" w14:textId="77777777" w:rsidR="00DA745E" w:rsidRPr="00CD16CD" w:rsidRDefault="00DA745E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8A37BCB" w14:textId="069FC470" w:rsidR="00DA745E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</w:tr>
      <w:tr w:rsidR="00DA745E" w:rsidRPr="00AE18B9" w14:paraId="127A45E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4F43D811" w14:textId="77777777" w:rsidR="00DA745E" w:rsidRPr="00AE18B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78C4DDDD" w14:textId="77777777" w:rsidR="00DA745E" w:rsidRPr="0042383A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33805162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CBEFE3B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262C1146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039F7D3B" w14:textId="77777777" w:rsidR="00DA745E" w:rsidRPr="0042383A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893E8E6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D5A7653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A745E" w:rsidRPr="00AE18B9" w14:paraId="47C5377C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7D7F97E" w14:textId="77777777" w:rsidR="00DA745E" w:rsidRPr="00AE18B9" w:rsidRDefault="00DA745E" w:rsidP="00DA745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38B436C" w14:textId="4B3851E1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3,414</w:t>
            </w:r>
          </w:p>
        </w:tc>
        <w:tc>
          <w:tcPr>
            <w:tcW w:w="286" w:type="dxa"/>
            <w:vAlign w:val="bottom"/>
          </w:tcPr>
          <w:p w14:paraId="00A64866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343372" w14:textId="11FC4964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</w:t>
            </w:r>
          </w:p>
        </w:tc>
        <w:tc>
          <w:tcPr>
            <w:tcW w:w="287" w:type="dxa"/>
            <w:vAlign w:val="bottom"/>
          </w:tcPr>
          <w:p w14:paraId="1BA64D59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5F1FF65" w14:textId="38859A86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3,414</w:t>
            </w:r>
          </w:p>
        </w:tc>
        <w:tc>
          <w:tcPr>
            <w:tcW w:w="283" w:type="dxa"/>
            <w:vAlign w:val="bottom"/>
          </w:tcPr>
          <w:p w14:paraId="3FDF98C0" w14:textId="77777777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FF3D1D1" w14:textId="3A3FB5C9" w:rsidR="00DA745E" w:rsidRPr="00AE18B9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4,124</w:t>
            </w:r>
          </w:p>
        </w:tc>
      </w:tr>
      <w:tr w:rsidR="00DA745E" w:rsidRPr="00CD16CD" w14:paraId="2D181B40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3EE73EC" w14:textId="77777777" w:rsidR="00DA745E" w:rsidRPr="00AE18B9" w:rsidRDefault="00DA745E" w:rsidP="00DA745E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229CF" w14:textId="773EFDEF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6" w:type="dxa"/>
            <w:vAlign w:val="bottom"/>
          </w:tcPr>
          <w:p w14:paraId="086AB475" w14:textId="77777777" w:rsidR="00DA745E" w:rsidRPr="007411A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A035" w14:textId="16983E8C" w:rsidR="00DA745E" w:rsidRPr="007411A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7" w:type="dxa"/>
            <w:vAlign w:val="bottom"/>
          </w:tcPr>
          <w:p w14:paraId="20A3D178" w14:textId="77777777" w:rsidR="00DA745E" w:rsidRPr="007411A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7B59F" w14:textId="4193308B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vAlign w:val="bottom"/>
          </w:tcPr>
          <w:p w14:paraId="07EF6F9E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99A9EA" w14:textId="392DA33B" w:rsidR="00DA745E" w:rsidRPr="00D11CD5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DA745E" w:rsidRPr="00CD16CD" w14:paraId="0847FA5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B4185C6" w14:textId="77777777" w:rsidR="00DA745E" w:rsidRPr="006F5DA2" w:rsidRDefault="00DA745E" w:rsidP="00DA745E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BB5D6C5" w14:textId="75A2A053" w:rsidR="00DA745E" w:rsidRPr="002D235B" w:rsidRDefault="008F3767" w:rsidP="00DA745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25,434</w:t>
            </w:r>
          </w:p>
        </w:tc>
        <w:tc>
          <w:tcPr>
            <w:tcW w:w="286" w:type="dxa"/>
            <w:vAlign w:val="bottom"/>
          </w:tcPr>
          <w:p w14:paraId="79FD153C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D249E8C" w14:textId="612AA03F" w:rsidR="00DA745E" w:rsidRPr="00C37D4E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23,292</w:t>
            </w:r>
          </w:p>
        </w:tc>
        <w:tc>
          <w:tcPr>
            <w:tcW w:w="287" w:type="dxa"/>
            <w:vAlign w:val="bottom"/>
          </w:tcPr>
          <w:p w14:paraId="00E35587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C54C87A" w14:textId="7DDBB033" w:rsidR="00DA745E" w:rsidRPr="002D235B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9BBF25" w14:textId="77777777" w:rsidR="00DA745E" w:rsidRPr="00CD16CD" w:rsidRDefault="00DA745E" w:rsidP="00DA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00D714" w14:textId="68B76C50" w:rsidR="00DA745E" w:rsidRPr="00C37D4E" w:rsidRDefault="00DA745E" w:rsidP="00DA745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F13" w:rsidRPr="00CD16CD" w14:paraId="16E01206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FA029D7" w14:textId="7B01D0C7" w:rsidR="008C4F13" w:rsidRPr="006F5DA2" w:rsidRDefault="008C4F13" w:rsidP="008C4F13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ขายยานพาหนะ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E72192F" w14:textId="0409CD9E" w:rsid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86" w:type="dxa"/>
            <w:vAlign w:val="bottom"/>
          </w:tcPr>
          <w:p w14:paraId="2A3D187C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4E122FE" w14:textId="2A5978B8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4C082ADC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06129CA" w14:textId="4E5EA208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A8D0B7D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FFEA3D5" w14:textId="1F7AF881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F13" w:rsidRPr="00CD16CD" w14:paraId="26DCD97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C5B16BF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8479FF" w14:textId="195FE9CE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6" w:type="dxa"/>
            <w:vAlign w:val="bottom"/>
          </w:tcPr>
          <w:p w14:paraId="3E4918F5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F495F" w14:textId="3B527704" w:rsidR="008C4F13" w:rsidRPr="00840E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2,558</w:t>
            </w:r>
          </w:p>
        </w:tc>
        <w:tc>
          <w:tcPr>
            <w:tcW w:w="287" w:type="dxa"/>
            <w:vAlign w:val="bottom"/>
          </w:tcPr>
          <w:p w14:paraId="1DBE773D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F11BB4" w14:textId="5B4F8012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3" w:type="dxa"/>
            <w:vAlign w:val="bottom"/>
          </w:tcPr>
          <w:p w14:paraId="72C0993C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3929F" w14:textId="38BA498E" w:rsidR="008C4F13" w:rsidRPr="00840E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2,558</w:t>
            </w:r>
          </w:p>
        </w:tc>
      </w:tr>
      <w:tr w:rsidR="008C4F13" w:rsidRPr="00CD16CD" w14:paraId="739EB15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8FA62A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65D5D" w14:textId="5E60152B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6" w:type="dxa"/>
            <w:vAlign w:val="bottom"/>
          </w:tcPr>
          <w:p w14:paraId="6698BD4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177C1" w14:textId="65AC9E08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7" w:type="dxa"/>
            <w:vAlign w:val="bottom"/>
          </w:tcPr>
          <w:p w14:paraId="297BD45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8F0F44" w14:textId="5A1CE1FB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3" w:type="dxa"/>
            <w:vAlign w:val="bottom"/>
          </w:tcPr>
          <w:p w14:paraId="2149538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1577B9" w14:textId="5DA4AF6A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</w:tr>
      <w:tr w:rsidR="008C4F13" w:rsidRPr="00CD16CD" w14:paraId="21C2931F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A068591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73EC43F" w14:textId="22D232E8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6" w:type="dxa"/>
            <w:vAlign w:val="bottom"/>
          </w:tcPr>
          <w:p w14:paraId="1DFB840C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058E0F" w14:textId="2A3780FC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87" w:type="dxa"/>
            <w:vAlign w:val="bottom"/>
          </w:tcPr>
          <w:p w14:paraId="5127BD2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C9043A0" w14:textId="1B6B263A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3" w:type="dxa"/>
            <w:vAlign w:val="bottom"/>
          </w:tcPr>
          <w:p w14:paraId="457F55C0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1096DB5" w14:textId="11EA65C1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8C4F13" w:rsidRPr="00CD16CD" w14:paraId="42B4C03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092C1FC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928C373" w14:textId="0801401B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6" w:type="dxa"/>
            <w:vAlign w:val="bottom"/>
          </w:tcPr>
          <w:p w14:paraId="0BDF09FE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8F0861" w14:textId="2E5C027D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7" w:type="dxa"/>
            <w:vAlign w:val="bottom"/>
          </w:tcPr>
          <w:p w14:paraId="3841201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5781A2C" w14:textId="3430B4E2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  <w:vAlign w:val="bottom"/>
          </w:tcPr>
          <w:p w14:paraId="5B90D65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E7B7E9A" w14:textId="684E5455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C4F13" w:rsidRPr="00CD16CD" w14:paraId="1EBAD8F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B3F223A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010C48B" w14:textId="5D436513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286" w:type="dxa"/>
            <w:vAlign w:val="bottom"/>
          </w:tcPr>
          <w:p w14:paraId="0E50C830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4C1C9C0C" w14:textId="1AD83F11" w:rsidR="008C4F13" w:rsidRPr="00BB212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87" w:type="dxa"/>
            <w:vAlign w:val="bottom"/>
          </w:tcPr>
          <w:p w14:paraId="009B648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46D8083" w14:textId="5BB6C863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  <w:vAlign w:val="bottom"/>
          </w:tcPr>
          <w:p w14:paraId="57E81521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D7F7BBC" w14:textId="20063C10" w:rsidR="008C4F13" w:rsidRPr="00BB212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8C4F13" w:rsidRPr="00CD16CD" w14:paraId="6B5BF243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21D3A6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C133F7" w14:textId="7A6F43A6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6,833</w:t>
            </w:r>
          </w:p>
        </w:tc>
        <w:tc>
          <w:tcPr>
            <w:tcW w:w="286" w:type="dxa"/>
            <w:vAlign w:val="bottom"/>
          </w:tcPr>
          <w:p w14:paraId="53F34819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721C35B" w14:textId="74F837DA" w:rsidR="008C4F13" w:rsidRPr="00D11CD5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7,115</w:t>
            </w:r>
          </w:p>
        </w:tc>
        <w:tc>
          <w:tcPr>
            <w:tcW w:w="287" w:type="dxa"/>
          </w:tcPr>
          <w:p w14:paraId="25505B2B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6C643AF" w14:textId="5F6A31A2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6,029</w:t>
            </w:r>
          </w:p>
        </w:tc>
        <w:tc>
          <w:tcPr>
            <w:tcW w:w="283" w:type="dxa"/>
            <w:vAlign w:val="bottom"/>
          </w:tcPr>
          <w:p w14:paraId="4F1F59DA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C6F2C4" w14:textId="2A3AFCF8" w:rsidR="008C4F13" w:rsidRPr="00D11CD5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6,095</w:t>
            </w:r>
          </w:p>
        </w:tc>
      </w:tr>
      <w:tr w:rsidR="008C4F13" w:rsidRPr="008C4F13" w14:paraId="155CD678" w14:textId="77777777" w:rsidTr="00A31CE2">
        <w:trPr>
          <w:trHeight w:val="113"/>
        </w:trPr>
        <w:tc>
          <w:tcPr>
            <w:tcW w:w="3669" w:type="dxa"/>
            <w:vAlign w:val="bottom"/>
          </w:tcPr>
          <w:p w14:paraId="6983FCBA" w14:textId="59F60956" w:rsidR="008C4F13" w:rsidRPr="008C4F13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02" w:type="dxa"/>
            <w:vAlign w:val="bottom"/>
          </w:tcPr>
          <w:p w14:paraId="07834A49" w14:textId="15D65135" w:rsidR="008C4F13" w:rsidRP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6" w:type="dxa"/>
            <w:vAlign w:val="bottom"/>
          </w:tcPr>
          <w:p w14:paraId="52C57669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5C7434" w14:textId="71EFC144" w:rsidR="008C4F13" w:rsidRP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</w:tcPr>
          <w:p w14:paraId="01E2FBD6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BE3E77A" w14:textId="1EB0711A" w:rsidR="008C4F13" w:rsidRP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71343000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A226A81" w14:textId="27CDD6A6" w:rsidR="008C4F13" w:rsidRP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4F13" w:rsidRPr="00CD16CD" w14:paraId="5579C8AB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956429F" w14:textId="77777777" w:rsidR="008C4F13" w:rsidRPr="00AE18B9" w:rsidRDefault="008C4F13" w:rsidP="008C4F13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2D46B46A" w14:textId="77777777" w:rsidR="008C4F13" w:rsidRPr="0042383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C841A8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2F99217" w14:textId="77777777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B666447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221F586" w14:textId="77777777" w:rsidR="008C4F13" w:rsidRPr="002D235B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BD4E7BB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1CAA071" w14:textId="77777777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F13" w:rsidRPr="00CD16CD" w14:paraId="67F82260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C143C1D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6F52F5E8" w14:textId="77777777" w:rsidR="008C4F13" w:rsidRPr="0042383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CB0A929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05668AF" w14:textId="77777777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DFAAC70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4B5F444" w14:textId="77777777" w:rsidR="008C4F13" w:rsidRPr="002D235B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368CA0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61B14C1" w14:textId="77777777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F13" w:rsidRPr="00CD16CD" w14:paraId="21274B5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54BBD27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5A459CF" w14:textId="762E48C3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vAlign w:val="bottom"/>
          </w:tcPr>
          <w:p w14:paraId="7D162F77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727DD31" w14:textId="59E3F542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vAlign w:val="bottom"/>
          </w:tcPr>
          <w:p w14:paraId="2F5D8F79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355D34C" w14:textId="34D320FB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vAlign w:val="bottom"/>
          </w:tcPr>
          <w:p w14:paraId="7E97E93E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DBD92D" w14:textId="651ED114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C4F13" w:rsidRPr="00CD16CD" w14:paraId="3742DE6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7B815690" w14:textId="77777777" w:rsidR="008C4F13" w:rsidRPr="00AE18B9" w:rsidRDefault="008C4F13" w:rsidP="008C4F13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2C0FC" w14:textId="6B4B5576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6" w:type="dxa"/>
            <w:vAlign w:val="bottom"/>
          </w:tcPr>
          <w:p w14:paraId="351241F7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795FF9" w14:textId="65FD0F7F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7" w:type="dxa"/>
            <w:vAlign w:val="bottom"/>
          </w:tcPr>
          <w:p w14:paraId="036392A0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FCBC53" w14:textId="3203D7C4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vAlign w:val="bottom"/>
          </w:tcPr>
          <w:p w14:paraId="03D17879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0775E7" w14:textId="6E4FF272" w:rsidR="008C4F13" w:rsidRPr="00D11CD5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8C4F13" w:rsidRPr="008C4F13" w14:paraId="01683DF4" w14:textId="77777777" w:rsidTr="00E5320B">
        <w:tc>
          <w:tcPr>
            <w:tcW w:w="3669" w:type="dxa"/>
            <w:tcBorders>
              <w:top w:val="nil"/>
            </w:tcBorders>
            <w:vAlign w:val="bottom"/>
          </w:tcPr>
          <w:p w14:paraId="1B5A29AC" w14:textId="77777777" w:rsidR="008C4F13" w:rsidRPr="008C4F13" w:rsidRDefault="008C4F13" w:rsidP="008C4F13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6CFD7DAE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53CB6004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C2F5132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7E4AB989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13BCBCD3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4AA4AE76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2AC5CD78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4F13" w:rsidRPr="00CD16CD" w14:paraId="67B3EC27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1AD754C3" w14:textId="46EB178D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bookmarkStart w:id="0" w:name="_Hlk207977456"/>
            <w:r w:rsidRPr="00E43641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2" w:type="dxa"/>
            <w:vAlign w:val="bottom"/>
          </w:tcPr>
          <w:p w14:paraId="51DB75EF" w14:textId="77777777" w:rsidR="008C4F13" w:rsidRPr="0042383A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B483B65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D1B8F45" w14:textId="77777777" w:rsidR="008C4F13" w:rsidRPr="00C37D4E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35543464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A6AB080" w14:textId="77777777" w:rsidR="008C4F13" w:rsidRPr="0042383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6A0205F9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AAC1BD0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C4F13" w:rsidRPr="00CD16CD" w14:paraId="510CE5FB" w14:textId="77777777" w:rsidTr="00DA745E">
        <w:trPr>
          <w:trHeight w:val="113"/>
        </w:trPr>
        <w:tc>
          <w:tcPr>
            <w:tcW w:w="3669" w:type="dxa"/>
            <w:vAlign w:val="bottom"/>
          </w:tcPr>
          <w:p w14:paraId="7C777C17" w14:textId="43F35E14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EE07C17" w14:textId="6CD31E19" w:rsidR="008C4F13" w:rsidRPr="00676530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5052A0A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422A9780" w14:textId="14018AB6" w:rsidR="008C4F13" w:rsidRPr="00DA745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45E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7" w:type="dxa"/>
            <w:vAlign w:val="bottom"/>
          </w:tcPr>
          <w:p w14:paraId="7702E97B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5C407AC" w14:textId="2F9C574C" w:rsidR="008C4F13" w:rsidRPr="00676530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C673238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DFE54EC" w14:textId="6F82F98E" w:rsidR="008C4F13" w:rsidRPr="00DA745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45E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</w:tr>
      <w:tr w:rsidR="008C4F13" w:rsidRPr="008C4F13" w14:paraId="230EA148" w14:textId="77777777" w:rsidTr="00DA745E">
        <w:trPr>
          <w:trHeight w:val="113"/>
        </w:trPr>
        <w:tc>
          <w:tcPr>
            <w:tcW w:w="3669" w:type="dxa"/>
            <w:vAlign w:val="bottom"/>
          </w:tcPr>
          <w:p w14:paraId="76DFBEF3" w14:textId="77777777" w:rsidR="008C4F13" w:rsidRPr="008C4F13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00AD5848" w14:textId="77777777" w:rsidR="008C4F13" w:rsidRP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15207A21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9FA11C5" w14:textId="77777777" w:rsidR="008C4F13" w:rsidRP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29886003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6FD82013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51537E50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0B21999C" w14:textId="77777777" w:rsidR="008C4F13" w:rsidRPr="008C4F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bookmarkEnd w:id="0"/>
      <w:tr w:rsidR="008C4F13" w:rsidRPr="00CD16CD" w14:paraId="4A4FE8B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5C93ACF6" w14:textId="7C542C4C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vAlign w:val="bottom"/>
          </w:tcPr>
          <w:p w14:paraId="285F5081" w14:textId="77777777" w:rsidR="008C4F13" w:rsidRPr="0042383A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BA0375B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789DBC" w14:textId="77777777" w:rsidR="008C4F13" w:rsidRPr="00C37D4E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3A4822EB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C706151" w14:textId="77777777" w:rsidR="008C4F13" w:rsidRPr="0042383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7E52595B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83AFEDB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C4F13" w:rsidRPr="00CD16CD" w14:paraId="7FA3C20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8A2FD27" w14:textId="77777777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5FD68ABF" w14:textId="4A8BECCA" w:rsidR="008C4F13" w:rsidRPr="00882657" w:rsidRDefault="00212B0A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10,495</w:t>
            </w:r>
          </w:p>
        </w:tc>
        <w:tc>
          <w:tcPr>
            <w:tcW w:w="286" w:type="dxa"/>
            <w:vAlign w:val="bottom"/>
          </w:tcPr>
          <w:p w14:paraId="4495A976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92F92C" w14:textId="2B24C6FC" w:rsidR="008C4F13" w:rsidRPr="00986D72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  <w:tc>
          <w:tcPr>
            <w:tcW w:w="287" w:type="dxa"/>
            <w:vAlign w:val="bottom"/>
          </w:tcPr>
          <w:p w14:paraId="6D6DD6A3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9D01A43" w14:textId="6F44EE15" w:rsidR="008C4F13" w:rsidRPr="00882657" w:rsidRDefault="00212B0A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10,495</w:t>
            </w:r>
          </w:p>
        </w:tc>
        <w:tc>
          <w:tcPr>
            <w:tcW w:w="283" w:type="dxa"/>
            <w:vAlign w:val="bottom"/>
          </w:tcPr>
          <w:p w14:paraId="2F8C374F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32A9AB" w14:textId="042FECD6" w:rsidR="008C4F13" w:rsidRPr="00C37D4E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9,921</w:t>
            </w:r>
          </w:p>
        </w:tc>
      </w:tr>
      <w:tr w:rsidR="008C4F13" w:rsidRPr="00CD16CD" w14:paraId="4F2BF34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857C6F5" w14:textId="77777777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A789039" w14:textId="3297D2AB" w:rsidR="008C4F13" w:rsidRPr="00882657" w:rsidRDefault="00C21A77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6" w:type="dxa"/>
            <w:vAlign w:val="bottom"/>
          </w:tcPr>
          <w:p w14:paraId="2E41D823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F0D931A" w14:textId="3C452FE4" w:rsidR="008C4F13" w:rsidRPr="00986D72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7" w:type="dxa"/>
            <w:vAlign w:val="bottom"/>
          </w:tcPr>
          <w:p w14:paraId="36D124DD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07FF2A7" w14:textId="51ECD2D5" w:rsidR="008C4F13" w:rsidRPr="00882657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21A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178CA545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AD0F2D" w14:textId="5C1D2DEA" w:rsidR="008C4F13" w:rsidRPr="00C37D4E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8C4F13" w:rsidRPr="00CD16CD" w14:paraId="5D707F7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4210B5D" w14:textId="77777777" w:rsidR="008C4F13" w:rsidRPr="00C37D4E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DD270" w14:textId="4131604F" w:rsidR="008C4F13" w:rsidRPr="00882657" w:rsidRDefault="00212B0A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86" w:type="dxa"/>
            <w:vAlign w:val="bottom"/>
          </w:tcPr>
          <w:p w14:paraId="273F02DB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D622D" w14:textId="6E505BD9" w:rsidR="008C4F13" w:rsidRPr="00986D72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  <w:tc>
          <w:tcPr>
            <w:tcW w:w="287" w:type="dxa"/>
            <w:vAlign w:val="bottom"/>
          </w:tcPr>
          <w:p w14:paraId="148C314A" w14:textId="77777777" w:rsidR="008C4F13" w:rsidRPr="00986D72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AEA9" w14:textId="7DFC9766" w:rsidR="008C4F13" w:rsidRPr="00882657" w:rsidRDefault="00212B0A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83" w:type="dxa"/>
            <w:vAlign w:val="bottom"/>
          </w:tcPr>
          <w:p w14:paraId="2F786DE0" w14:textId="77777777" w:rsidR="008C4F13" w:rsidRPr="00C37D4E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BF41B" w14:textId="0A5B5786" w:rsidR="008C4F13" w:rsidRPr="00C37D4E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</w:tr>
    </w:tbl>
    <w:p w14:paraId="363CD8D0" w14:textId="6286D8CF" w:rsidR="004A114C" w:rsidRDefault="004A114C" w:rsidP="004A1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3570E7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DA745E">
        <w:rPr>
          <w:rFonts w:ascii="Angsana New" w:hAnsi="Angsana New"/>
          <w:sz w:val="30"/>
          <w:szCs w:val="30"/>
          <w:cs/>
        </w:rPr>
        <w:t>งวดเก้าเดือน</w:t>
      </w:r>
      <w:r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8B63A6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2D302E" w:rsidRPr="00CD16CD" w14:paraId="77039A2F" w14:textId="77777777" w:rsidTr="00D7541B">
        <w:trPr>
          <w:tblHeader/>
        </w:trPr>
        <w:tc>
          <w:tcPr>
            <w:tcW w:w="3669" w:type="dxa"/>
            <w:vAlign w:val="bottom"/>
          </w:tcPr>
          <w:p w14:paraId="1469D39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AE825EC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2D302E" w:rsidRPr="00CD16CD" w14:paraId="5C612B34" w14:textId="77777777" w:rsidTr="00D7541B">
        <w:trPr>
          <w:tblHeader/>
        </w:trPr>
        <w:tc>
          <w:tcPr>
            <w:tcW w:w="3669" w:type="dxa"/>
            <w:vAlign w:val="bottom"/>
          </w:tcPr>
          <w:p w14:paraId="603EF9E7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B06046F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0E4F748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AEF60CB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02E" w:rsidRPr="00CD16CD" w14:paraId="2D35A693" w14:textId="77777777" w:rsidTr="00D7541B">
        <w:trPr>
          <w:tblHeader/>
        </w:trPr>
        <w:tc>
          <w:tcPr>
            <w:tcW w:w="3669" w:type="dxa"/>
            <w:vAlign w:val="bottom"/>
          </w:tcPr>
          <w:p w14:paraId="16C35378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5D372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036DA6BE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270D6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12CF82DC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BDF7B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71935F2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4A99" w14:textId="77777777" w:rsidR="002D302E" w:rsidRPr="00840E13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D302E" w:rsidRPr="00CD16CD" w14:paraId="2B02AB80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E442AD1" w14:textId="77777777" w:rsidR="002D302E" w:rsidRPr="001A7A19" w:rsidRDefault="002D302E" w:rsidP="00D7541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82B96D4" w14:textId="77777777" w:rsidR="002D302E" w:rsidRPr="00CD16CD" w:rsidRDefault="002D302E" w:rsidP="00D7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5B460314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7F0FBB8" w14:textId="77777777" w:rsidR="002D302E" w:rsidRPr="00CD16CD" w:rsidRDefault="002D302E" w:rsidP="00D7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62F5996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30C1E21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2EC938F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8E597F0" w14:textId="77777777" w:rsidR="002D302E" w:rsidRPr="00CD16CD" w:rsidRDefault="002D302E" w:rsidP="00D7541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76530" w:rsidRPr="00CD16CD" w14:paraId="534E9CC5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207A0D1E" w14:textId="77777777" w:rsidR="00676530" w:rsidRPr="001A7A1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555F38C" w14:textId="77777777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D6CE573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5AB5154" w14:textId="77777777" w:rsidR="00676530" w:rsidRPr="00840E13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85BFA93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BA8CB4A" w14:textId="14E8F550" w:rsidR="00676530" w:rsidRPr="00882657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25,107</w:t>
            </w:r>
          </w:p>
        </w:tc>
        <w:tc>
          <w:tcPr>
            <w:tcW w:w="283" w:type="dxa"/>
            <w:vAlign w:val="bottom"/>
          </w:tcPr>
          <w:p w14:paraId="158BD9AF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2AD588" w14:textId="2BD9B94D" w:rsidR="00676530" w:rsidRPr="00840E13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</w:tr>
      <w:tr w:rsidR="00676530" w:rsidRPr="00CD16CD" w14:paraId="2EB45AF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9E10DA8" w14:textId="77777777" w:rsidR="00676530" w:rsidRPr="00AE18B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9D5A293" w14:textId="77777777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3CAB240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2251AB8" w14:textId="77777777" w:rsidR="00676530" w:rsidRPr="00840E13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47EB3AC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BBFBB7B" w14:textId="6F1266DA" w:rsidR="00676530" w:rsidRPr="00882657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13,634</w:t>
            </w:r>
          </w:p>
        </w:tc>
        <w:tc>
          <w:tcPr>
            <w:tcW w:w="283" w:type="dxa"/>
            <w:vAlign w:val="bottom"/>
          </w:tcPr>
          <w:p w14:paraId="3588410A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733F114" w14:textId="447AB2A6" w:rsidR="00676530" w:rsidRPr="00840E13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15,490</w:t>
            </w:r>
          </w:p>
        </w:tc>
      </w:tr>
      <w:tr w:rsidR="00676530" w:rsidRPr="00CD16CD" w14:paraId="344F3506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8119EC0" w14:textId="77777777" w:rsidR="00676530" w:rsidRPr="00AE18B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04055D" w14:textId="77777777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304EA3EB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32DC2" w14:textId="77777777" w:rsidR="00676530" w:rsidRPr="00840E13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32F5EF1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A19DE" w14:textId="195AF66B" w:rsidR="00676530" w:rsidRPr="00882657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  <w:vAlign w:val="bottom"/>
          </w:tcPr>
          <w:p w14:paraId="0A9F3D15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F70388" w14:textId="3836FBB8" w:rsidR="00676530" w:rsidRPr="00840E13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676530" w:rsidRPr="00CD16CD" w14:paraId="6FCA641A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DB1FEFF" w14:textId="77777777" w:rsidR="00676530" w:rsidRPr="00AE18B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9051FC" w14:textId="77777777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0BA5DFC1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85B338" w14:textId="77777777" w:rsidR="00676530" w:rsidRPr="00D11CD5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5396FD2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838429" w14:textId="476F7878" w:rsidR="00676530" w:rsidRPr="00882657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6,337</w:t>
            </w:r>
          </w:p>
        </w:tc>
        <w:tc>
          <w:tcPr>
            <w:tcW w:w="283" w:type="dxa"/>
            <w:vAlign w:val="bottom"/>
          </w:tcPr>
          <w:p w14:paraId="7B71ED8F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B390E4" w14:textId="772D67B1" w:rsidR="00676530" w:rsidRPr="00D11CD5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22,112</w:t>
            </w:r>
          </w:p>
        </w:tc>
      </w:tr>
      <w:tr w:rsidR="00552ECB" w:rsidRPr="00CD16CD" w14:paraId="565630DD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0814661E" w14:textId="77777777" w:rsidR="00552ECB" w:rsidRPr="00AE18B9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119E4F83" w14:textId="77777777" w:rsidR="00552ECB" w:rsidRPr="002D235B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015D1A6D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BCB8629" w14:textId="77777777" w:rsidR="00552ECB" w:rsidRPr="00F0799F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9E6C66F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25577927" w14:textId="77777777" w:rsidR="00552ECB" w:rsidRPr="00882657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7CF8524" w14:textId="77777777" w:rsidR="00552ECB" w:rsidRPr="00CD16CD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5F3383DA" w14:textId="77777777" w:rsidR="00552ECB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CB" w:rsidRPr="00CD16CD" w14:paraId="3643E341" w14:textId="77777777" w:rsidTr="002D302E">
        <w:trPr>
          <w:trHeight w:val="113"/>
        </w:trPr>
        <w:tc>
          <w:tcPr>
            <w:tcW w:w="3669" w:type="dxa"/>
            <w:vAlign w:val="bottom"/>
          </w:tcPr>
          <w:p w14:paraId="58FBE417" w14:textId="77777777" w:rsidR="00552ECB" w:rsidRPr="002E2EEF" w:rsidRDefault="00552ECB" w:rsidP="00552EC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526A3B9E" w14:textId="77777777" w:rsidR="00552ECB" w:rsidRPr="0042383A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07E0081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CE6221E" w14:textId="77777777" w:rsidR="00552ECB" w:rsidRPr="00840E13" w:rsidRDefault="00552ECB" w:rsidP="0055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3B796C9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5209E92" w14:textId="77777777" w:rsidR="00552ECB" w:rsidRPr="0042383A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F702321" w14:textId="77777777" w:rsidR="00552ECB" w:rsidRPr="00CD16CD" w:rsidRDefault="00552ECB" w:rsidP="00552EC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C006587" w14:textId="77777777" w:rsidR="00552ECB" w:rsidRPr="00840E13" w:rsidRDefault="00552ECB" w:rsidP="00552EC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530" w:rsidRPr="00CD16CD" w14:paraId="27D82430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5720E27" w14:textId="77777777" w:rsidR="00676530" w:rsidRPr="001A7A1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395CA54" w14:textId="4C522519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6" w:type="dxa"/>
            <w:vAlign w:val="bottom"/>
          </w:tcPr>
          <w:p w14:paraId="047FE265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91CE30E" w14:textId="2648FBBC" w:rsidR="00676530" w:rsidRPr="00840E13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7" w:type="dxa"/>
            <w:vAlign w:val="bottom"/>
          </w:tcPr>
          <w:p w14:paraId="243F69ED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FCF7AC5" w14:textId="1D19A4CB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5A5B0F5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82753C" w14:textId="77777777" w:rsidR="00676530" w:rsidRPr="00840E13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6530" w:rsidRPr="00CD16CD" w14:paraId="48E80226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D2646FD" w14:textId="661C73EF" w:rsidR="00676530" w:rsidRPr="001A7A1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รับเงินประกันการเช่าคืน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07E222B" w14:textId="0665FC23" w:rsidR="00676530" w:rsidRPr="002D235B" w:rsidRDefault="008F3767" w:rsidP="008F376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1F17F52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8AE535E" w14:textId="4487DC40" w:rsidR="00676530" w:rsidRPr="00840E13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87" w:type="dxa"/>
            <w:vAlign w:val="bottom"/>
          </w:tcPr>
          <w:p w14:paraId="12C10A2E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2B02FB3" w14:textId="01D490A0" w:rsidR="00676530" w:rsidRDefault="008F3767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C22A738" w14:textId="77777777" w:rsidR="00676530" w:rsidRPr="00CD16CD" w:rsidRDefault="00676530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875C3DF" w14:textId="3418C135" w:rsidR="00676530" w:rsidRDefault="00676530" w:rsidP="0095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</w:tr>
      <w:tr w:rsidR="00676530" w:rsidRPr="00AE18B9" w14:paraId="63D6E2DB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29F1116B" w14:textId="77777777" w:rsidR="00676530" w:rsidRPr="00AE18B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2035FBE5" w14:textId="77777777" w:rsidR="00676530" w:rsidRPr="0042383A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20D3CFF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60E9D8B1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062ADC90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355C471F" w14:textId="77777777" w:rsidR="00676530" w:rsidRPr="0042383A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0213CB1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6221045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76530" w:rsidRPr="00AE18B9" w14:paraId="13B67E4D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45C9E9D0" w14:textId="77777777" w:rsidR="00676530" w:rsidRPr="00AE18B9" w:rsidRDefault="00676530" w:rsidP="00676530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E1BACDF" w14:textId="72BB7CC9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</w:t>
            </w:r>
            <w:r w:rsidR="00C21A7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vAlign w:val="bottom"/>
          </w:tcPr>
          <w:p w14:paraId="36C3DED3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3480937" w14:textId="2B195D8A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13,364</w:t>
            </w:r>
          </w:p>
        </w:tc>
        <w:tc>
          <w:tcPr>
            <w:tcW w:w="287" w:type="dxa"/>
            <w:vAlign w:val="bottom"/>
          </w:tcPr>
          <w:p w14:paraId="4D963E2C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7DC0ADC" w14:textId="770E8641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10,844</w:t>
            </w:r>
          </w:p>
        </w:tc>
        <w:tc>
          <w:tcPr>
            <w:tcW w:w="283" w:type="dxa"/>
            <w:vAlign w:val="bottom"/>
          </w:tcPr>
          <w:p w14:paraId="6F994A79" w14:textId="77777777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6CAF8C5" w14:textId="5C281C54" w:rsidR="00676530" w:rsidRPr="00AE18B9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13,364</w:t>
            </w:r>
          </w:p>
        </w:tc>
      </w:tr>
      <w:tr w:rsidR="00676530" w:rsidRPr="00CD16CD" w14:paraId="5F91DE31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B18168E" w14:textId="77777777" w:rsidR="00676530" w:rsidRPr="00AE18B9" w:rsidRDefault="00676530" w:rsidP="00676530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62379" w14:textId="29783E04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6" w:type="dxa"/>
            <w:vAlign w:val="bottom"/>
          </w:tcPr>
          <w:p w14:paraId="402BA349" w14:textId="77777777" w:rsidR="00676530" w:rsidRPr="007411A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24088D" w14:textId="07264C41" w:rsidR="00676530" w:rsidRPr="007411A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7" w:type="dxa"/>
            <w:vAlign w:val="bottom"/>
          </w:tcPr>
          <w:p w14:paraId="3268EBAE" w14:textId="77777777" w:rsidR="00676530" w:rsidRPr="007411A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263F9C" w14:textId="17D2AB66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3" w:type="dxa"/>
            <w:vAlign w:val="bottom"/>
          </w:tcPr>
          <w:p w14:paraId="1C6335DD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16323C" w14:textId="09D3B5FC" w:rsidR="00676530" w:rsidRPr="00D11CD5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</w:tr>
      <w:tr w:rsidR="00676530" w:rsidRPr="00CD16CD" w14:paraId="62D26CAC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A05F90E" w14:textId="77777777" w:rsidR="00676530" w:rsidRPr="006F5DA2" w:rsidRDefault="00676530" w:rsidP="00676530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2308692" w14:textId="1BC8096E" w:rsidR="00676530" w:rsidRPr="002D235B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61,476</w:t>
            </w:r>
          </w:p>
        </w:tc>
        <w:tc>
          <w:tcPr>
            <w:tcW w:w="286" w:type="dxa"/>
            <w:vAlign w:val="bottom"/>
          </w:tcPr>
          <w:p w14:paraId="2AA76BE0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3E24C3C" w14:textId="63481A46" w:rsidR="00676530" w:rsidRPr="00C37D4E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60,790</w:t>
            </w:r>
          </w:p>
        </w:tc>
        <w:tc>
          <w:tcPr>
            <w:tcW w:w="287" w:type="dxa"/>
            <w:vAlign w:val="bottom"/>
          </w:tcPr>
          <w:p w14:paraId="4B938E29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6C1982D" w14:textId="54456B74" w:rsidR="00676530" w:rsidRPr="002D235B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BF7FC04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38C2773" w14:textId="21B2BC0A" w:rsidR="00676530" w:rsidRPr="00C37D4E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530" w:rsidRPr="00CD16CD" w14:paraId="25A63F2A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3D9FF31A" w14:textId="77777777" w:rsidR="00676530" w:rsidRPr="006F5DA2" w:rsidRDefault="00676530" w:rsidP="00676530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ซื้ออุปกรณ์สำนักงาน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C3E0682" w14:textId="78BC320A" w:rsidR="00676530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6" w:type="dxa"/>
            <w:vAlign w:val="bottom"/>
          </w:tcPr>
          <w:p w14:paraId="328C8FCE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759EDC" w14:textId="20066639" w:rsidR="00676530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C5C53A3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D015568" w14:textId="1A45E8C1" w:rsidR="00676530" w:rsidRDefault="008F3767" w:rsidP="0067653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83" w:type="dxa"/>
            <w:vAlign w:val="bottom"/>
          </w:tcPr>
          <w:p w14:paraId="57362B4E" w14:textId="77777777" w:rsidR="00676530" w:rsidRPr="00CD16CD" w:rsidRDefault="00676530" w:rsidP="0067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42835D6" w14:textId="308C6D4D" w:rsidR="00676530" w:rsidRDefault="00676530" w:rsidP="0067653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F13" w:rsidRPr="00CD16CD" w14:paraId="54960A92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4E5C65B0" w14:textId="43241CF7" w:rsidR="008C4F13" w:rsidRDefault="008C4F13" w:rsidP="008C4F13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ขายยานพาหนะ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49B5DE43" w14:textId="3F637C2E" w:rsid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86" w:type="dxa"/>
            <w:vAlign w:val="bottom"/>
          </w:tcPr>
          <w:p w14:paraId="611C9B8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188BA62" w14:textId="5E5C8581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562F7A1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0C28D8B" w14:textId="300CDD7E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2BCCDDD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0324BE2" w14:textId="7899ED62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F13" w:rsidRPr="00CD16CD" w14:paraId="6B773894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75D201BA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923C0" w14:textId="53A796AB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7,075</w:t>
            </w:r>
          </w:p>
        </w:tc>
        <w:tc>
          <w:tcPr>
            <w:tcW w:w="286" w:type="dxa"/>
            <w:vAlign w:val="bottom"/>
          </w:tcPr>
          <w:p w14:paraId="51FD34D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E22AB9" w14:textId="3DAC6D51" w:rsidR="008C4F13" w:rsidRPr="00840E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  <w:tc>
          <w:tcPr>
            <w:tcW w:w="287" w:type="dxa"/>
            <w:vAlign w:val="bottom"/>
          </w:tcPr>
          <w:p w14:paraId="748DE1A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15E962" w14:textId="4CE198A6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7,075</w:t>
            </w:r>
          </w:p>
        </w:tc>
        <w:tc>
          <w:tcPr>
            <w:tcW w:w="283" w:type="dxa"/>
            <w:vAlign w:val="bottom"/>
          </w:tcPr>
          <w:p w14:paraId="1DA70CE0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A5B0AA" w14:textId="20305E86" w:rsidR="008C4F13" w:rsidRPr="00840E13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8,262</w:t>
            </w:r>
          </w:p>
        </w:tc>
      </w:tr>
      <w:tr w:rsidR="008C4F13" w:rsidRPr="00CD16CD" w14:paraId="56AF313C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57C28943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18C726" w14:textId="282C2770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286" w:type="dxa"/>
            <w:vAlign w:val="bottom"/>
          </w:tcPr>
          <w:p w14:paraId="1A9CE7A8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6FCC42" w14:textId="32155D16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87" w:type="dxa"/>
            <w:vAlign w:val="bottom"/>
          </w:tcPr>
          <w:p w14:paraId="2BFBCA9B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9872D9" w14:textId="1A8BF83F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3" w:type="dxa"/>
            <w:vAlign w:val="bottom"/>
          </w:tcPr>
          <w:p w14:paraId="747AE72A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032BAC" w14:textId="7AA6F92B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</w:tr>
      <w:tr w:rsidR="008C4F13" w:rsidRPr="00CD16CD" w14:paraId="6BB05ED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1A00BD24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964C899" w14:textId="57D22820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86" w:type="dxa"/>
            <w:vAlign w:val="bottom"/>
          </w:tcPr>
          <w:p w14:paraId="1A706A1B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5A33D16" w14:textId="5005BDEA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287" w:type="dxa"/>
            <w:vAlign w:val="bottom"/>
          </w:tcPr>
          <w:p w14:paraId="426B666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D458A51" w14:textId="453A9043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83" w:type="dxa"/>
            <w:vAlign w:val="bottom"/>
          </w:tcPr>
          <w:p w14:paraId="5FD7FEAB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C51DDA1" w14:textId="72B1D330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</w:tr>
      <w:tr w:rsidR="008C4F13" w:rsidRPr="00CD16CD" w14:paraId="65BB9F63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832AFDF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7B91FB83" w14:textId="154BCB22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86" w:type="dxa"/>
            <w:vAlign w:val="bottom"/>
          </w:tcPr>
          <w:p w14:paraId="2A6ADA4F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045DD24" w14:textId="2C72BC79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87" w:type="dxa"/>
            <w:vAlign w:val="bottom"/>
          </w:tcPr>
          <w:p w14:paraId="7341A31D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81B8519" w14:textId="09AEBE77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83" w:type="dxa"/>
            <w:vAlign w:val="bottom"/>
          </w:tcPr>
          <w:p w14:paraId="12CDE9C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8E14AB" w14:textId="2AFFE049" w:rsidR="008C4F13" w:rsidRPr="007A40F7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</w:t>
            </w:r>
          </w:p>
        </w:tc>
      </w:tr>
      <w:tr w:rsidR="008C4F13" w:rsidRPr="00CD16CD" w14:paraId="71B69D0F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69DE8CCE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9CC9919" w14:textId="6CD8D4DD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4,067</w:t>
            </w:r>
          </w:p>
        </w:tc>
        <w:tc>
          <w:tcPr>
            <w:tcW w:w="286" w:type="dxa"/>
            <w:vAlign w:val="bottom"/>
          </w:tcPr>
          <w:p w14:paraId="591A1AE3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9866941" w14:textId="688E2875" w:rsidR="008C4F13" w:rsidRPr="00BB212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3,118</w:t>
            </w:r>
          </w:p>
        </w:tc>
        <w:tc>
          <w:tcPr>
            <w:tcW w:w="287" w:type="dxa"/>
            <w:vAlign w:val="bottom"/>
          </w:tcPr>
          <w:p w14:paraId="1480C6F2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B5CEDB5" w14:textId="7A56572E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83" w:type="dxa"/>
            <w:vAlign w:val="bottom"/>
          </w:tcPr>
          <w:p w14:paraId="271810A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61436640" w14:textId="354C1022" w:rsidR="008C4F13" w:rsidRPr="00BB212A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</w:tr>
      <w:tr w:rsidR="008C4F13" w:rsidRPr="00CD16CD" w14:paraId="244868BB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05B4334D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D20C558" w14:textId="5864CF5F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20,936</w:t>
            </w:r>
          </w:p>
        </w:tc>
        <w:tc>
          <w:tcPr>
            <w:tcW w:w="286" w:type="dxa"/>
            <w:vAlign w:val="bottom"/>
          </w:tcPr>
          <w:p w14:paraId="1D3FBFE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1B1A901" w14:textId="5FFF4826" w:rsidR="008C4F13" w:rsidRPr="00D11CD5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21,197</w:t>
            </w:r>
          </w:p>
        </w:tc>
        <w:tc>
          <w:tcPr>
            <w:tcW w:w="287" w:type="dxa"/>
          </w:tcPr>
          <w:p w14:paraId="07AD6C06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315E1CC" w14:textId="17A42DE4" w:rsidR="008C4F13" w:rsidRPr="002D235B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18,101</w:t>
            </w:r>
          </w:p>
        </w:tc>
        <w:tc>
          <w:tcPr>
            <w:tcW w:w="283" w:type="dxa"/>
            <w:vAlign w:val="bottom"/>
          </w:tcPr>
          <w:p w14:paraId="19840AC1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99D5810" w14:textId="4213CA5C" w:rsidR="008C4F13" w:rsidRPr="00D11CD5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18,454</w:t>
            </w:r>
          </w:p>
        </w:tc>
      </w:tr>
      <w:tr w:rsidR="008C4F13" w:rsidRPr="00CD16CD" w14:paraId="32BB12A4" w14:textId="77777777" w:rsidTr="00D7541B">
        <w:trPr>
          <w:trHeight w:val="113"/>
        </w:trPr>
        <w:tc>
          <w:tcPr>
            <w:tcW w:w="3669" w:type="dxa"/>
            <w:vAlign w:val="bottom"/>
          </w:tcPr>
          <w:p w14:paraId="1D7917D2" w14:textId="77777777" w:rsidR="008C4F13" w:rsidRPr="00AE18B9" w:rsidRDefault="008C4F13" w:rsidP="008C4F1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49938F75" w14:textId="77777777" w:rsid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3CF34FE0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D4C0C14" w14:textId="77777777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497854F3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85FC785" w14:textId="77777777" w:rsidR="008C4F13" w:rsidRDefault="008C4F13" w:rsidP="008C4F1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D75F99A" w14:textId="77777777" w:rsidR="008C4F13" w:rsidRPr="00CD16CD" w:rsidRDefault="008C4F13" w:rsidP="008C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F5834E" w14:textId="77777777" w:rsidR="008C4F13" w:rsidRDefault="008C4F13" w:rsidP="008C4F1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FDAFC8D" w14:textId="77777777" w:rsidR="004A7102" w:rsidRDefault="004A7102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676530" w:rsidRPr="00CD16CD" w14:paraId="346AF64E" w14:textId="77777777" w:rsidTr="007F2546">
        <w:trPr>
          <w:tblHeader/>
        </w:trPr>
        <w:tc>
          <w:tcPr>
            <w:tcW w:w="3669" w:type="dxa"/>
            <w:vAlign w:val="bottom"/>
          </w:tcPr>
          <w:p w14:paraId="5E9FE560" w14:textId="77777777" w:rsidR="00676530" w:rsidRPr="00CD16CD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72F80BF" w14:textId="77777777" w:rsidR="00676530" w:rsidRPr="00CD16CD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676530" w:rsidRPr="00CD16CD" w14:paraId="0B43165A" w14:textId="77777777" w:rsidTr="007F2546">
        <w:trPr>
          <w:tblHeader/>
        </w:trPr>
        <w:tc>
          <w:tcPr>
            <w:tcW w:w="3669" w:type="dxa"/>
            <w:vAlign w:val="bottom"/>
          </w:tcPr>
          <w:p w14:paraId="0677DCCA" w14:textId="77777777" w:rsidR="00676530" w:rsidRPr="00CD16CD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3F5DEBAD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112731D4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7AF4DA9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6530" w:rsidRPr="00CD16CD" w14:paraId="082A4B30" w14:textId="77777777" w:rsidTr="007F2546">
        <w:trPr>
          <w:tblHeader/>
        </w:trPr>
        <w:tc>
          <w:tcPr>
            <w:tcW w:w="3669" w:type="dxa"/>
            <w:vAlign w:val="bottom"/>
          </w:tcPr>
          <w:p w14:paraId="27BD38E3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2D2A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1C9D6FCA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64F74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5EB30262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F635D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043A0A2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2306" w14:textId="77777777" w:rsidR="00676530" w:rsidRPr="00840E13" w:rsidRDefault="00676530" w:rsidP="007F254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76530" w:rsidRPr="00CD16CD" w14:paraId="4D13EDC2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502EEF52" w14:textId="77777777" w:rsidR="00676530" w:rsidRPr="00AE18B9" w:rsidRDefault="00676530" w:rsidP="007F2546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339FFE1F" w14:textId="77777777" w:rsidR="00676530" w:rsidRPr="0042383A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1BE4C33B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32226B5A" w14:textId="77777777" w:rsidR="00676530" w:rsidRPr="007A40F7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6D7D2905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59B9009" w14:textId="77777777" w:rsidR="00676530" w:rsidRPr="002D235B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BF1A6C6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097DD5C" w14:textId="77777777" w:rsidR="00676530" w:rsidRPr="007A40F7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530" w:rsidRPr="00CD16CD" w14:paraId="366D72E6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1095156E" w14:textId="77777777" w:rsidR="00676530" w:rsidRPr="00AE18B9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4263CA4B" w14:textId="77777777" w:rsidR="00676530" w:rsidRPr="0042383A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95474F8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817F9C8" w14:textId="77777777" w:rsidR="00676530" w:rsidRPr="007A40F7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1AD61D2A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3298DE1" w14:textId="77777777" w:rsidR="00676530" w:rsidRPr="002D235B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C34BE5E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E77D684" w14:textId="77777777" w:rsidR="00676530" w:rsidRPr="007A40F7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530" w:rsidRPr="00CD16CD" w14:paraId="13532FE6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1FDDBF71" w14:textId="77777777" w:rsidR="00676530" w:rsidRPr="00AE18B9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9061C62" w14:textId="6A24A13D" w:rsidR="00676530" w:rsidRPr="002D235B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6" w:type="dxa"/>
            <w:vAlign w:val="bottom"/>
          </w:tcPr>
          <w:p w14:paraId="1A7B9646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240B786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7" w:type="dxa"/>
            <w:vAlign w:val="bottom"/>
          </w:tcPr>
          <w:p w14:paraId="57CD5D14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C78BA74" w14:textId="203D57DC" w:rsidR="00676530" w:rsidRPr="002D235B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83" w:type="dxa"/>
            <w:vAlign w:val="bottom"/>
          </w:tcPr>
          <w:p w14:paraId="3E95ED73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8C3319E" w14:textId="77777777" w:rsidR="00676530" w:rsidRPr="007A40F7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</w:tr>
      <w:tr w:rsidR="00676530" w:rsidRPr="00CD16CD" w14:paraId="09CA2BC3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7961588D" w14:textId="77777777" w:rsidR="00676530" w:rsidRPr="00AE18B9" w:rsidRDefault="00676530" w:rsidP="007F2546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F1CCC" w14:textId="3BEF4087" w:rsidR="00676530" w:rsidRPr="002D235B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6" w:type="dxa"/>
            <w:vAlign w:val="bottom"/>
          </w:tcPr>
          <w:p w14:paraId="5B509673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A89989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7" w:type="dxa"/>
            <w:vAlign w:val="bottom"/>
          </w:tcPr>
          <w:p w14:paraId="0816FBDB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C8C74A" w14:textId="45A75B26" w:rsidR="00676530" w:rsidRPr="002D235B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3" w:type="dxa"/>
            <w:vAlign w:val="bottom"/>
          </w:tcPr>
          <w:p w14:paraId="55924DB4" w14:textId="77777777" w:rsidR="00676530" w:rsidRPr="00CD16CD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BDAEA" w14:textId="77777777" w:rsidR="00676530" w:rsidRPr="00D11CD5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676530" w:rsidRPr="0008405E" w14:paraId="1871F3ED" w14:textId="77777777" w:rsidTr="007F2546">
        <w:tc>
          <w:tcPr>
            <w:tcW w:w="3669" w:type="dxa"/>
            <w:tcBorders>
              <w:top w:val="nil"/>
            </w:tcBorders>
            <w:vAlign w:val="bottom"/>
          </w:tcPr>
          <w:p w14:paraId="2BFD88C5" w14:textId="77777777" w:rsidR="00676530" w:rsidRPr="0008405E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3874B87F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70D6AC30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6989549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56A4086E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6DE447FD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69AAA18E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5204AD1C" w14:textId="77777777" w:rsidR="00676530" w:rsidRPr="000840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530" w:rsidRPr="00CD16CD" w14:paraId="653E31F3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66A77C06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43641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2" w:type="dxa"/>
            <w:vAlign w:val="bottom"/>
          </w:tcPr>
          <w:p w14:paraId="424DE379" w14:textId="77777777" w:rsidR="00676530" w:rsidRPr="0042383A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11C6502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95BE593" w14:textId="77777777" w:rsidR="00676530" w:rsidRPr="00C37D4E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55832F2A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4B5345A" w14:textId="77777777" w:rsidR="00676530" w:rsidRPr="0042383A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56A62F38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06E5EF8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76530" w:rsidRPr="00CD16CD" w14:paraId="7AC22D64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1E0F19A9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ซื้อหุ้นในบริษัทย่อย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44582ED4" w14:textId="77777777" w:rsidR="00676530" w:rsidRPr="00676530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06094AF8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D8DB84E" w14:textId="77777777" w:rsidR="00676530" w:rsidRPr="00DA74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45E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87" w:type="dxa"/>
            <w:vAlign w:val="bottom"/>
          </w:tcPr>
          <w:p w14:paraId="30E44242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FCEA11D" w14:textId="77777777" w:rsidR="00676530" w:rsidRPr="00676530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507A5C8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16FD81A" w14:textId="77777777" w:rsidR="00676530" w:rsidRPr="00DA745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45E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</w:tr>
      <w:tr w:rsidR="00676530" w:rsidRPr="00676530" w14:paraId="1F86861E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06544E44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6B4B40C5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4100BD01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45F9785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244A015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4DBE2C81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3BE39D7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03BDB2F1" w14:textId="77777777" w:rsidR="00676530" w:rsidRPr="00676530" w:rsidRDefault="00676530" w:rsidP="007F2546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676530" w:rsidRPr="00CD16CD" w14:paraId="4473C588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06D3FA14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vAlign w:val="bottom"/>
          </w:tcPr>
          <w:p w14:paraId="0D2D8831" w14:textId="77777777" w:rsidR="00676530" w:rsidRPr="0042383A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26CE78C0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9FB1306" w14:textId="77777777" w:rsidR="00676530" w:rsidRPr="00C37D4E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1015ACA4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A8CD2CA" w14:textId="77777777" w:rsidR="00676530" w:rsidRPr="0042383A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777F6699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D8FE5E7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76530" w:rsidRPr="00CD16CD" w14:paraId="2CB09343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286DBA90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149AFD15" w14:textId="615574C2" w:rsidR="00676530" w:rsidRPr="00882657" w:rsidRDefault="00212B0A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25,840</w:t>
            </w:r>
          </w:p>
        </w:tc>
        <w:tc>
          <w:tcPr>
            <w:tcW w:w="286" w:type="dxa"/>
            <w:vAlign w:val="bottom"/>
          </w:tcPr>
          <w:p w14:paraId="18EBCF25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7680FB" w14:textId="77777777" w:rsidR="00676530" w:rsidRPr="00986D72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24,204</w:t>
            </w:r>
          </w:p>
        </w:tc>
        <w:tc>
          <w:tcPr>
            <w:tcW w:w="287" w:type="dxa"/>
            <w:vAlign w:val="bottom"/>
          </w:tcPr>
          <w:p w14:paraId="423EDC0C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08CA16A" w14:textId="3D56303D" w:rsidR="00676530" w:rsidRPr="00882657" w:rsidRDefault="00212B0A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25,840</w:t>
            </w:r>
          </w:p>
        </w:tc>
        <w:tc>
          <w:tcPr>
            <w:tcW w:w="283" w:type="dxa"/>
            <w:vAlign w:val="bottom"/>
          </w:tcPr>
          <w:p w14:paraId="2E1905F3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105F5BA" w14:textId="77777777" w:rsidR="00676530" w:rsidRPr="00C37D4E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24,204</w:t>
            </w:r>
          </w:p>
        </w:tc>
      </w:tr>
      <w:tr w:rsidR="00676530" w:rsidRPr="00CD16CD" w14:paraId="5570FCFF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0D0E3364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4D64E71" w14:textId="252B45ED" w:rsidR="00676530" w:rsidRPr="00882657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5778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6" w:type="dxa"/>
            <w:vAlign w:val="bottom"/>
          </w:tcPr>
          <w:p w14:paraId="5C8C35B4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9F52B29" w14:textId="77777777" w:rsidR="00676530" w:rsidRPr="00986D72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7" w:type="dxa"/>
            <w:vAlign w:val="bottom"/>
          </w:tcPr>
          <w:p w14:paraId="1D858589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66090BE" w14:textId="4E9C24B8" w:rsidR="00676530" w:rsidRPr="00882657" w:rsidRDefault="008F3767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5778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619D96CC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5AEFEC7" w14:textId="77777777" w:rsidR="00676530" w:rsidRPr="00C37D4E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676530" w:rsidRPr="00CD16CD" w14:paraId="587D9036" w14:textId="77777777" w:rsidTr="007F2546">
        <w:trPr>
          <w:trHeight w:val="113"/>
        </w:trPr>
        <w:tc>
          <w:tcPr>
            <w:tcW w:w="3669" w:type="dxa"/>
            <w:vAlign w:val="bottom"/>
          </w:tcPr>
          <w:p w14:paraId="6AA6A145" w14:textId="77777777" w:rsidR="00676530" w:rsidRPr="00C37D4E" w:rsidRDefault="00676530" w:rsidP="007F254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5BDB8" w14:textId="59CF5E60" w:rsidR="00676530" w:rsidRPr="00882657" w:rsidRDefault="00D92BA6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26,069</w:t>
            </w:r>
          </w:p>
        </w:tc>
        <w:tc>
          <w:tcPr>
            <w:tcW w:w="286" w:type="dxa"/>
            <w:vAlign w:val="bottom"/>
          </w:tcPr>
          <w:p w14:paraId="46CBF3AA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FA6F6" w14:textId="77777777" w:rsidR="00676530" w:rsidRPr="00986D72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24,941</w:t>
            </w:r>
          </w:p>
        </w:tc>
        <w:tc>
          <w:tcPr>
            <w:tcW w:w="287" w:type="dxa"/>
            <w:vAlign w:val="bottom"/>
          </w:tcPr>
          <w:p w14:paraId="1FC4FBEB" w14:textId="77777777" w:rsidR="00676530" w:rsidRPr="00986D72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123F6" w14:textId="239418D6" w:rsidR="00676530" w:rsidRPr="00882657" w:rsidRDefault="00212B0A" w:rsidP="007F254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26,069</w:t>
            </w:r>
          </w:p>
        </w:tc>
        <w:tc>
          <w:tcPr>
            <w:tcW w:w="283" w:type="dxa"/>
            <w:vAlign w:val="bottom"/>
          </w:tcPr>
          <w:p w14:paraId="3DCD7A0C" w14:textId="77777777" w:rsidR="00676530" w:rsidRPr="00C37D4E" w:rsidRDefault="00676530" w:rsidP="007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FE47F" w14:textId="77777777" w:rsidR="00676530" w:rsidRPr="00C37D4E" w:rsidRDefault="00676530" w:rsidP="007F254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24,941</w:t>
            </w:r>
          </w:p>
        </w:tc>
      </w:tr>
    </w:tbl>
    <w:p w14:paraId="64124AAC" w14:textId="77777777" w:rsidR="00676530" w:rsidRDefault="00676530" w:rsidP="00676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DB754E" w14:textId="1D967388" w:rsidR="005A633D" w:rsidRDefault="00FB436D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FE0D0D" w14:textId="3D8E368E" w:rsidR="00280D43" w:rsidRPr="00A65910" w:rsidRDefault="00D47327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Pr="00EF5F20">
        <w:rPr>
          <w:rFonts w:ascii="Angsana New" w:hAnsi="Angsana New"/>
          <w:sz w:val="30"/>
          <w:szCs w:val="30"/>
          <w:cs/>
        </w:rPr>
        <w:t>กับบุคคล</w:t>
      </w:r>
      <w:r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602787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A65910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5910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A65910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DF007BD" w14:textId="239F0DE5" w:rsidR="004E246F" w:rsidRPr="00EF5F20" w:rsidRDefault="00DA745E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0334ED79" w14:textId="0D475B0E" w:rsidR="004E246F" w:rsidRPr="00EF5F20" w:rsidRDefault="00DA745E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3ECA669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218BBDC1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0FC661AF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2F72289C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246F" w:rsidRPr="00A65910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653647BF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="00034D5F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3DF4944C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199B1F20" w14:textId="3EB487D4" w:rsidR="00034D5F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2568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ในปี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6F05D4C1" w14:textId="5523F31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BFF0E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78A2423" w14:textId="5F319D15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99387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61820B2" w14:textId="66205A54" w:rsidR="00034D5F" w:rsidRPr="00423E36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225,121</w:t>
            </w:r>
          </w:p>
        </w:tc>
        <w:tc>
          <w:tcPr>
            <w:tcW w:w="236" w:type="dxa"/>
            <w:vAlign w:val="bottom"/>
          </w:tcPr>
          <w:p w14:paraId="56AB22FB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E69DA9C" w14:textId="5609A2B3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</w:tr>
      <w:tr w:rsidR="00034D5F" w:rsidRPr="00A65910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15AFD501" w:rsidR="00034D5F" w:rsidRPr="00423E36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2379F9B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6D750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72FC3C5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762CD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6A21602" w14:textId="759560E6" w:rsidR="00034D5F" w:rsidRPr="00216B9B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5,886</w:t>
            </w:r>
          </w:p>
        </w:tc>
        <w:tc>
          <w:tcPr>
            <w:tcW w:w="236" w:type="dxa"/>
            <w:vAlign w:val="bottom"/>
          </w:tcPr>
          <w:p w14:paraId="03331A8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66D9A8A9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</w:tr>
      <w:tr w:rsidR="00034D5F" w:rsidRPr="00A65910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034D5F" w:rsidRPr="00423E36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3D778A79" w:rsidR="00034D5F" w:rsidRPr="00216B9B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  <w:vAlign w:val="bottom"/>
          </w:tcPr>
          <w:p w14:paraId="7C30A17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47283CBA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034D5F" w:rsidRPr="00A65910" w14:paraId="6BEFF7AB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034D5F" w:rsidRPr="00EF5F20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DD0D183" w14:textId="644E4998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2384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34C8CA" w14:textId="796CF70B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7C98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4CBC35F" w14:textId="08D6AF51" w:rsidR="00034D5F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231,084</w:t>
            </w:r>
          </w:p>
        </w:tc>
        <w:tc>
          <w:tcPr>
            <w:tcW w:w="236" w:type="dxa"/>
            <w:vAlign w:val="bottom"/>
          </w:tcPr>
          <w:p w14:paraId="5812E03D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7315DFF" w14:textId="6DAE8389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269,592</w:t>
            </w:r>
          </w:p>
        </w:tc>
      </w:tr>
      <w:tr w:rsidR="00034D5F" w:rsidRPr="00A65910" w14:paraId="366F9BC9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2F30AC01" w14:textId="3112D287" w:rsidR="00034D5F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943686B" w14:textId="4643DC87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09CAB5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242B7" w14:textId="34700082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B652D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E945B84" w14:textId="11CDED00" w:rsidR="00034D5F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  <w:tc>
          <w:tcPr>
            <w:tcW w:w="236" w:type="dxa"/>
            <w:vAlign w:val="bottom"/>
          </w:tcPr>
          <w:p w14:paraId="2C87C24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F33EF48" w14:textId="5AF9020C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</w:tr>
      <w:tr w:rsidR="00034D5F" w:rsidRPr="00A65910" w14:paraId="66E804BF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66549A36" w14:textId="631BFDC0" w:rsidR="00034D5F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CFCEE" w14:textId="47D0506B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70253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0278F" w14:textId="1DAA06DE" w:rsidR="00034D5F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0A99D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C1DAD" w14:textId="14D40A0A" w:rsidR="00034D5F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229,2</w:t>
            </w:r>
            <w:r w:rsidR="009B50F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8CB509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F630E" w14:textId="1DD07A20" w:rsidR="00034D5F" w:rsidRPr="008627F4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267,741</w:t>
            </w:r>
          </w:p>
        </w:tc>
      </w:tr>
      <w:tr w:rsidR="00034D5F" w:rsidRPr="00A65910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38D9BCC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2BB9F2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C892D5D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9E285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7F7D9C0A" w14:textId="77777777" w:rsidR="00034D5F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034D5F" w:rsidRPr="008627F4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034D5F" w:rsidRPr="00EF5F20" w:rsidRDefault="00034D5F" w:rsidP="00034D5F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06DFAF91" w:rsidR="00034D5F" w:rsidRPr="00216B9B" w:rsidRDefault="008F3767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36" w:type="dxa"/>
            <w:vAlign w:val="bottom"/>
          </w:tcPr>
          <w:p w14:paraId="200919F6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3C73A83D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034D5F" w:rsidRPr="00A65910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034D5F" w:rsidRPr="00A6591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034D5F" w:rsidRPr="00EF5F20" w:rsidRDefault="00034D5F" w:rsidP="00034D5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20D26D35" w:rsidR="00034D5F" w:rsidRPr="00216B9B" w:rsidRDefault="008F3767" w:rsidP="008F376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D4ABF3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BC9237A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6BD727B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4E5EF503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45207AF8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D5F" w:rsidRPr="00A65910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528315EE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36" w:type="dxa"/>
            <w:vAlign w:val="bottom"/>
          </w:tcPr>
          <w:p w14:paraId="05724049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6E62FDA6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  <w:vAlign w:val="bottom"/>
          </w:tcPr>
          <w:p w14:paraId="54FAFEC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47C8F883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  <w:vAlign w:val="bottom"/>
          </w:tcPr>
          <w:p w14:paraId="6C272864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0A1A48E6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034D5F" w:rsidRPr="00A65910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5F4DB29C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4,065</w:t>
            </w:r>
          </w:p>
        </w:tc>
        <w:tc>
          <w:tcPr>
            <w:tcW w:w="236" w:type="dxa"/>
            <w:vAlign w:val="bottom"/>
          </w:tcPr>
          <w:p w14:paraId="7278373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66A9ACBC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17DF826F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1588FAB5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4,065</w:t>
            </w:r>
          </w:p>
        </w:tc>
        <w:tc>
          <w:tcPr>
            <w:tcW w:w="236" w:type="dxa"/>
            <w:vAlign w:val="bottom"/>
          </w:tcPr>
          <w:p w14:paraId="12C270CA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2D6B5A00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</w:tr>
      <w:tr w:rsidR="00034D5F" w:rsidRPr="00A65910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034D5F" w:rsidRPr="00216B9B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5F" w:rsidRPr="00A65910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034D5F" w:rsidRPr="00EF5F20" w:rsidRDefault="00034D5F" w:rsidP="00034D5F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5A16BC04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  <w:tc>
          <w:tcPr>
            <w:tcW w:w="236" w:type="dxa"/>
            <w:vAlign w:val="bottom"/>
          </w:tcPr>
          <w:p w14:paraId="3DC7B92E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00EBDB7A" w:rsidR="00034D5F" w:rsidRPr="00EF5F2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5B4C00E0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337B6B5C" w:rsidR="00034D5F" w:rsidRPr="00216B9B" w:rsidRDefault="008F3767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  <w:tc>
          <w:tcPr>
            <w:tcW w:w="236" w:type="dxa"/>
            <w:vAlign w:val="bottom"/>
          </w:tcPr>
          <w:p w14:paraId="2E093A68" w14:textId="77777777" w:rsidR="00034D5F" w:rsidRPr="00A65910" w:rsidRDefault="00034D5F" w:rsidP="00034D5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556C4445" w:rsidR="00034D5F" w:rsidRPr="00EF5F20" w:rsidRDefault="00034D5F" w:rsidP="0003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F55AD72" w14:textId="77777777" w:rsidR="008627F4" w:rsidRDefault="00862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187C304D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5B2E51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EF5F20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EF5F20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EF5F20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6D693A97" w:rsidR="00AA1822" w:rsidRPr="00EF5F20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2E5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232AE789" w:rsidR="00AA1822" w:rsidRPr="00EF5F20" w:rsidRDefault="00DA745E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20C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0C3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AA1822" w:rsidRPr="00024214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24214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024214" w14:paraId="08530C0F" w14:textId="77777777" w:rsidTr="00BD7E5E">
        <w:tc>
          <w:tcPr>
            <w:tcW w:w="3798" w:type="dxa"/>
            <w:vAlign w:val="bottom"/>
          </w:tcPr>
          <w:p w14:paraId="3F1D80D8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 Finance PLC.</w:t>
            </w:r>
          </w:p>
        </w:tc>
        <w:tc>
          <w:tcPr>
            <w:tcW w:w="1440" w:type="dxa"/>
            <w:vAlign w:val="bottom"/>
          </w:tcPr>
          <w:p w14:paraId="69E4A7F9" w14:textId="1A09D8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192,829</w:t>
            </w:r>
          </w:p>
        </w:tc>
        <w:tc>
          <w:tcPr>
            <w:tcW w:w="264" w:type="dxa"/>
            <w:vAlign w:val="bottom"/>
          </w:tcPr>
          <w:p w14:paraId="040CDC91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C7669BC" w14:textId="59AB861B" w:rsidR="00DE49A5" w:rsidRPr="0059563D" w:rsidRDefault="0059563D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DE49A5" w:rsidRPr="0059563D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E9F29E8" w14:textId="60867259" w:rsidR="00DE49A5" w:rsidRPr="0059563D" w:rsidRDefault="0059563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(9,648)</w:t>
            </w:r>
          </w:p>
        </w:tc>
        <w:tc>
          <w:tcPr>
            <w:tcW w:w="303" w:type="dxa"/>
            <w:vAlign w:val="bottom"/>
          </w:tcPr>
          <w:p w14:paraId="0B176048" w14:textId="2E63FB33" w:rsidR="00DE49A5" w:rsidRPr="00F175BB" w:rsidRDefault="00B03D8E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  <w:r w:rsidRPr="00F175B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5481C867" w:rsidR="00DE49A5" w:rsidRPr="00E20C56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183,181</w:t>
            </w:r>
          </w:p>
        </w:tc>
      </w:tr>
      <w:tr w:rsidR="00DE49A5" w:rsidRPr="00024214" w14:paraId="7612F284" w14:textId="77777777" w:rsidTr="00BD7E5E">
        <w:tc>
          <w:tcPr>
            <w:tcW w:w="3798" w:type="dxa"/>
            <w:vAlign w:val="bottom"/>
          </w:tcPr>
          <w:p w14:paraId="750254EB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5B02AB09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vAlign w:val="bottom"/>
          </w:tcPr>
          <w:p w14:paraId="62BD955B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E17BE45" w14:textId="1DC90908" w:rsidR="00DE49A5" w:rsidRPr="0059563D" w:rsidRDefault="0059563D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1" w:type="dxa"/>
            <w:vAlign w:val="bottom"/>
          </w:tcPr>
          <w:p w14:paraId="0FEB1A5C" w14:textId="77777777" w:rsidR="00DE49A5" w:rsidRPr="0059563D" w:rsidRDefault="00DE49A5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5F053A" w14:textId="5CCAA700" w:rsidR="00DE49A5" w:rsidRPr="0059563D" w:rsidRDefault="0059563D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(13,000)</w:t>
            </w:r>
          </w:p>
        </w:tc>
        <w:tc>
          <w:tcPr>
            <w:tcW w:w="303" w:type="dxa"/>
            <w:vAlign w:val="bottom"/>
          </w:tcPr>
          <w:p w14:paraId="5D5858B0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7" w:type="dxa"/>
            <w:vAlign w:val="bottom"/>
          </w:tcPr>
          <w:p w14:paraId="214F30E1" w14:textId="58D504AF" w:rsidR="00DE49A5" w:rsidRPr="00E20C56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DE49A5" w:rsidRPr="00024214" w14:paraId="64748532" w14:textId="77777777" w:rsidTr="00BD7E5E">
        <w:tc>
          <w:tcPr>
            <w:tcW w:w="3798" w:type="dxa"/>
            <w:vAlign w:val="bottom"/>
          </w:tcPr>
          <w:p w14:paraId="4FEE966E" w14:textId="77777777" w:rsidR="00DE49A5" w:rsidRPr="00B03D8E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03D8E">
              <w:rPr>
                <w:rFonts w:ascii="Angsana New" w:hAnsi="Angsana New"/>
                <w:sz w:val="30"/>
                <w:szCs w:val="30"/>
              </w:rPr>
              <w:t>Mingalaba Thitikorn Microfinance Co., Ltd.</w:t>
            </w:r>
          </w:p>
        </w:tc>
        <w:tc>
          <w:tcPr>
            <w:tcW w:w="1440" w:type="dxa"/>
            <w:vAlign w:val="bottom"/>
          </w:tcPr>
          <w:p w14:paraId="0F0DEA22" w14:textId="105EA89A" w:rsidR="00DE49A5" w:rsidRPr="00B03D8E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8E">
              <w:rPr>
                <w:rFonts w:ascii="Angsana New" w:hAnsi="Angsana New"/>
                <w:sz w:val="30"/>
                <w:szCs w:val="30"/>
              </w:rPr>
              <w:t>17,820</w:t>
            </w:r>
          </w:p>
        </w:tc>
        <w:tc>
          <w:tcPr>
            <w:tcW w:w="264" w:type="dxa"/>
            <w:vAlign w:val="bottom"/>
          </w:tcPr>
          <w:p w14:paraId="23DBCA9C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1F87540" w14:textId="446C290F" w:rsidR="00DE49A5" w:rsidRPr="0059563D" w:rsidRDefault="0059563D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DE49A5" w:rsidRPr="0059563D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A306806" w14:textId="4FC95682" w:rsidR="00DE49A5" w:rsidRPr="0059563D" w:rsidRDefault="00AF61FB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(880)</w:t>
            </w:r>
          </w:p>
        </w:tc>
        <w:tc>
          <w:tcPr>
            <w:tcW w:w="303" w:type="dxa"/>
            <w:vAlign w:val="bottom"/>
          </w:tcPr>
          <w:p w14:paraId="3E1377FC" w14:textId="199F1E19" w:rsidR="00DE49A5" w:rsidRPr="007454FF" w:rsidRDefault="00F175BB" w:rsidP="00F175BB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175B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87" w:type="dxa"/>
            <w:vAlign w:val="bottom"/>
          </w:tcPr>
          <w:p w14:paraId="0BEED52B" w14:textId="20842472" w:rsidR="00DE49A5" w:rsidRPr="00E20C56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16,940</w:t>
            </w:r>
          </w:p>
        </w:tc>
      </w:tr>
      <w:tr w:rsidR="00DE49A5" w:rsidRPr="00024214" w14:paraId="2328112E" w14:textId="77777777" w:rsidTr="00BD7E5E">
        <w:tc>
          <w:tcPr>
            <w:tcW w:w="3798" w:type="dxa"/>
            <w:vAlign w:val="bottom"/>
          </w:tcPr>
          <w:p w14:paraId="6526C04E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5B4AF08B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64" w:type="dxa"/>
            <w:vAlign w:val="bottom"/>
          </w:tcPr>
          <w:p w14:paraId="603E9FA7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D7FBFAE" w14:textId="3F95FCA2" w:rsidR="00DE49A5" w:rsidRPr="0059563D" w:rsidRDefault="0059563D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1" w:type="dxa"/>
            <w:vAlign w:val="bottom"/>
          </w:tcPr>
          <w:p w14:paraId="08E95347" w14:textId="77777777" w:rsidR="00DE49A5" w:rsidRPr="0059563D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A2C6ED5" w14:textId="35E94F82" w:rsidR="00DE49A5" w:rsidRPr="0059563D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303" w:type="dxa"/>
            <w:vAlign w:val="bottom"/>
          </w:tcPr>
          <w:p w14:paraId="15A4C962" w14:textId="77777777" w:rsidR="00DE49A5" w:rsidRPr="007454FF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DCE6C92" w14:textId="447FB51D" w:rsidR="00DE49A5" w:rsidRPr="00E20C56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DE49A5" w:rsidRPr="00A65910" w14:paraId="4F2C1760" w14:textId="77777777" w:rsidTr="00BD7E5E">
        <w:tc>
          <w:tcPr>
            <w:tcW w:w="3798" w:type="dxa"/>
            <w:vAlign w:val="bottom"/>
          </w:tcPr>
          <w:p w14:paraId="5327DA2A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084FCD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  <w:tc>
          <w:tcPr>
            <w:tcW w:w="264" w:type="dxa"/>
            <w:vAlign w:val="bottom"/>
          </w:tcPr>
          <w:p w14:paraId="2876A0F3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4E4F" w14:textId="16FBF794" w:rsidR="00DE49A5" w:rsidRPr="0059563D" w:rsidRDefault="0059563D" w:rsidP="00F175BB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1" w:type="dxa"/>
            <w:vAlign w:val="bottom"/>
          </w:tcPr>
          <w:p w14:paraId="020E2A35" w14:textId="77777777" w:rsidR="00DE49A5" w:rsidRPr="0059563D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F03E" w14:textId="44A87BD0" w:rsidR="00DE49A5" w:rsidRPr="0059563D" w:rsidRDefault="00AF61FB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(38,528)</w:t>
            </w:r>
          </w:p>
        </w:tc>
        <w:tc>
          <w:tcPr>
            <w:tcW w:w="303" w:type="dxa"/>
            <w:vAlign w:val="bottom"/>
          </w:tcPr>
          <w:p w14:paraId="6B8E752E" w14:textId="77777777" w:rsidR="00DE49A5" w:rsidRPr="007454FF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63D0" w14:textId="09E57B5D" w:rsidR="00DE49A5" w:rsidRPr="00E20C56" w:rsidRDefault="00AF61FB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225,121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0C0FBBA7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จำนวนเงิน</w:t>
      </w:r>
      <w:r w:rsidR="003D2971" w:rsidRPr="00F175BB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="00AF61FB">
        <w:rPr>
          <w:rFonts w:ascii="Angsana New" w:hAnsi="Angsana New"/>
          <w:color w:val="000000"/>
          <w:sz w:val="30"/>
          <w:szCs w:val="30"/>
        </w:rPr>
        <w:t>10,528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2FB03484" w:rsidR="00B03EAB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1" w:name="OLE_LINK9"/>
      <w:bookmarkStart w:id="2" w:name="OLE_LINK10"/>
      <w:r w:rsidRPr="00EF5F20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EF5F20">
        <w:rPr>
          <w:rFonts w:ascii="Angsana New" w:hAnsi="Angsana New" w:hint="cs"/>
          <w:color w:val="000000"/>
          <w:sz w:val="30"/>
          <w:szCs w:val="30"/>
        </w:rPr>
        <w:t>1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EF5F20">
        <w:rPr>
          <w:rFonts w:ascii="Angsana New" w:hAnsi="Angsana New"/>
          <w:color w:val="000000"/>
          <w:sz w:val="30"/>
          <w:szCs w:val="30"/>
        </w:rPr>
        <w:t>Suosdey Finance PLC.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EF5F2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AD4252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C22DAA" w:rsidRPr="00AD4252">
        <w:rPr>
          <w:rFonts w:ascii="Angsana New" w:hAnsi="Angsana New"/>
          <w:color w:val="000000"/>
          <w:sz w:val="30"/>
          <w:szCs w:val="30"/>
        </w:rPr>
        <w:t>26.6</w:t>
      </w:r>
      <w:r w:rsidRPr="00AD42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D4252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DA745E">
        <w:rPr>
          <w:rFonts w:ascii="Angsana New" w:hAnsi="Angsana New"/>
          <w:color w:val="000000"/>
          <w:sz w:val="30"/>
          <w:szCs w:val="30"/>
        </w:rPr>
        <w:t xml:space="preserve">30 </w:t>
      </w:r>
      <w:r w:rsidR="00DA745E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 34.6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31 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1D02DF">
        <w:rPr>
          <w:rFonts w:ascii="Angsana New" w:hAnsi="Angsana New" w:hint="cs"/>
          <w:color w:val="000000"/>
          <w:sz w:val="30"/>
          <w:szCs w:val="30"/>
        </w:rPr>
        <w:t>2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1D02DF">
        <w:rPr>
          <w:rFonts w:ascii="Angsana New" w:hAnsi="Angsana New"/>
          <w:sz w:val="30"/>
          <w:szCs w:val="30"/>
          <w:cs/>
        </w:rPr>
        <w:t>วงเงิน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1D02DF">
        <w:rPr>
          <w:rFonts w:ascii="Angsana New" w:hAnsi="Angsana New"/>
          <w:sz w:val="30"/>
          <w:szCs w:val="30"/>
          <w:cs/>
        </w:rPr>
        <w:t>กู้ยืม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1D02DF">
        <w:rPr>
          <w:rFonts w:ascii="Angsana New" w:hAnsi="Angsana New"/>
          <w:sz w:val="30"/>
          <w:szCs w:val="30"/>
          <w:cs/>
        </w:rPr>
        <w:t>จาก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1D02DF">
        <w:rPr>
          <w:rFonts w:ascii="Angsana New" w:hAnsi="Angsana New"/>
          <w:color w:val="000000"/>
          <w:sz w:val="30"/>
          <w:szCs w:val="30"/>
        </w:rPr>
        <w:t>Sabaidee Leasing Co., Ltd.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AD4252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C078D4" w:rsidRPr="00AD4252">
        <w:rPr>
          <w:rFonts w:ascii="Angsana New" w:hAnsi="Angsana New"/>
          <w:color w:val="000000"/>
          <w:sz w:val="30"/>
          <w:szCs w:val="30"/>
        </w:rPr>
        <w:t>37,376</w:t>
      </w:r>
      <w:r w:rsidRPr="00AD4252">
        <w:rPr>
          <w:rFonts w:ascii="Angsana New" w:hAnsi="Angsana New"/>
          <w:color w:val="000000"/>
          <w:sz w:val="30"/>
          <w:szCs w:val="30"/>
        </w:rPr>
        <w:t xml:space="preserve"> </w:t>
      </w:r>
      <w:r w:rsidRPr="00AD4252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DA745E">
        <w:rPr>
          <w:rFonts w:ascii="Angsana New" w:hAnsi="Angsana New"/>
          <w:color w:val="000000"/>
          <w:sz w:val="30"/>
          <w:szCs w:val="30"/>
        </w:rPr>
        <w:t xml:space="preserve">30 </w:t>
      </w:r>
      <w:r w:rsidR="00DA745E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00401">
        <w:rPr>
          <w:rFonts w:ascii="Angsana New" w:hAnsi="Angsana New"/>
          <w:color w:val="000000"/>
          <w:sz w:val="30"/>
          <w:szCs w:val="30"/>
        </w:rPr>
        <w:t xml:space="preserve"> 31 </w:t>
      </w:r>
      <w:r w:rsidR="00500401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>2567</w:t>
      </w:r>
      <w:r w:rsidRPr="00EF5F20">
        <w:rPr>
          <w:rFonts w:ascii="Angsana New" w:hAnsi="Angsana New"/>
          <w:color w:val="000000"/>
          <w:sz w:val="30"/>
          <w:szCs w:val="30"/>
        </w:rPr>
        <w:t xml:space="preserve">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E34A6E">
        <w:rPr>
          <w:rFonts w:ascii="Angsana New" w:hAnsi="Angsana New"/>
          <w:color w:val="000000"/>
          <w:sz w:val="30"/>
          <w:szCs w:val="30"/>
          <w:cs/>
        </w:rPr>
        <w:br/>
      </w:r>
      <w:r w:rsidRPr="00EF5F20">
        <w:rPr>
          <w:rFonts w:ascii="Angsana New" w:hAnsi="Angsana New"/>
          <w:color w:val="000000"/>
          <w:sz w:val="30"/>
          <w:szCs w:val="30"/>
          <w:cs/>
        </w:rPr>
        <w:t>กลุ่มบริษัทไม่มีการคิดค่าธรรมเนียมการค้ำประกันวงเงินสินเชื่อระหว่างกัน</w:t>
      </w:r>
      <w:r w:rsidR="00F6266F">
        <w:rPr>
          <w:rFonts w:ascii="Angsana New" w:hAnsi="Angsana New"/>
          <w:color w:val="000000"/>
          <w:sz w:val="30"/>
          <w:szCs w:val="30"/>
          <w:cs/>
        </w:rPr>
        <w:tab/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86"/>
        <w:gridCol w:w="35"/>
        <w:gridCol w:w="8"/>
      </w:tblGrid>
      <w:tr w:rsidR="00B03EAB" w:rsidRPr="00A65910" w14:paraId="4A33D6EA" w14:textId="77777777" w:rsidTr="000E5EFB">
        <w:tc>
          <w:tcPr>
            <w:tcW w:w="2376" w:type="dxa"/>
          </w:tcPr>
          <w:p w14:paraId="1FEB050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5" w:type="dxa"/>
            <w:gridSpan w:val="13"/>
          </w:tcPr>
          <w:p w14:paraId="162CA7F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7E67F0FF" w14:textId="77777777" w:rsidTr="000E5EFB">
        <w:trPr>
          <w:gridAfter w:val="1"/>
          <w:wAfter w:w="8" w:type="dxa"/>
        </w:trPr>
        <w:tc>
          <w:tcPr>
            <w:tcW w:w="2376" w:type="dxa"/>
          </w:tcPr>
          <w:p w14:paraId="41C8AD58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D6BE" w14:textId="2B4DE039" w:rsidR="00B03EAB" w:rsidRPr="0042383A" w:rsidRDefault="00DA745E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20C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0C3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125B2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FDC00" w14:textId="0F1FEEB0" w:rsidR="00B03EAB" w:rsidRPr="0042383A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4E1E2644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495505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38BEA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F6CF6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D8082B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241CA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26ACDB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1AF2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8A542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CBFB5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97727C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0B3CF274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C2E0FB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C82401B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5AED46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8054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8F711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4F2B3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DCB29C6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60E72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9ACB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A2F1F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89D1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3520575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34C2D34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31547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D7E23F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BE234B5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CE8F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A52CE3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5BEA0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D29AE21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0A13A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44A114E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BF24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97B750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04452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782749B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644EE7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23626A28" w14:textId="77777777" w:rsidTr="000E5EFB">
        <w:trPr>
          <w:gridAfter w:val="2"/>
          <w:wAfter w:w="43" w:type="dxa"/>
          <w:trHeight w:val="113"/>
        </w:trPr>
        <w:tc>
          <w:tcPr>
            <w:tcW w:w="2376" w:type="dxa"/>
            <w:vAlign w:val="bottom"/>
          </w:tcPr>
          <w:p w14:paraId="1B36FD3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9E220B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88CD6C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E17DDB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4A19E7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748B456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B3B2C2C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6129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70E3F2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89AA70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006467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BC9AF9A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20F54F8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18F57C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432624B6" w14:textId="3B1D2CC6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2,104,106</w:t>
            </w:r>
          </w:p>
        </w:tc>
        <w:tc>
          <w:tcPr>
            <w:tcW w:w="236" w:type="dxa"/>
          </w:tcPr>
          <w:p w14:paraId="295B2A4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972405C" w14:textId="2CF968A6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1,209,996</w:t>
            </w:r>
          </w:p>
        </w:tc>
        <w:tc>
          <w:tcPr>
            <w:tcW w:w="236" w:type="dxa"/>
          </w:tcPr>
          <w:p w14:paraId="1F1BDD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B073D3B" w14:textId="304D7967" w:rsidR="00DE49A5" w:rsidRPr="0080285C" w:rsidRDefault="00AD5964" w:rsidP="0084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894,110</w:t>
            </w:r>
          </w:p>
        </w:tc>
        <w:tc>
          <w:tcPr>
            <w:tcW w:w="236" w:type="dxa"/>
          </w:tcPr>
          <w:p w14:paraId="2FC4C6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AF143E4" w14:textId="312FCDE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2,656,462</w:t>
            </w:r>
          </w:p>
        </w:tc>
        <w:tc>
          <w:tcPr>
            <w:tcW w:w="236" w:type="dxa"/>
          </w:tcPr>
          <w:p w14:paraId="04C6574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80DE86C" w14:textId="4CB1D4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1,542,523</w:t>
            </w:r>
          </w:p>
        </w:tc>
        <w:tc>
          <w:tcPr>
            <w:tcW w:w="246" w:type="dxa"/>
          </w:tcPr>
          <w:p w14:paraId="589A5D9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50521FA" w14:textId="3B3C8D8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1,113,939</w:t>
            </w:r>
          </w:p>
        </w:tc>
      </w:tr>
      <w:tr w:rsidR="00DE49A5" w:rsidRPr="00A65910" w14:paraId="49DB04A2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F8FAD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3BBA2D5" w14:textId="4417D317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22,539</w:t>
            </w:r>
          </w:p>
        </w:tc>
        <w:tc>
          <w:tcPr>
            <w:tcW w:w="236" w:type="dxa"/>
          </w:tcPr>
          <w:p w14:paraId="60629D1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327CA3" w14:textId="1FE8952D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22,539</w:t>
            </w:r>
          </w:p>
        </w:tc>
        <w:tc>
          <w:tcPr>
            <w:tcW w:w="236" w:type="dxa"/>
          </w:tcPr>
          <w:p w14:paraId="25E452E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D5204" w14:textId="0E36B1D3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0451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A772A79" w14:textId="299D500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18A5106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F729B28" w14:textId="1374FDB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46" w:type="dxa"/>
          </w:tcPr>
          <w:p w14:paraId="3AB7044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A2CF5B6" w14:textId="70B5FD2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55EB2BE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24D99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2608F3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74DB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E21A8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B031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F1E5F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0FEF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41129D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EB8E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5885E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A49D6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537B67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9C81846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6CFBE48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A45FE" w14:textId="189C9C0D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(479,731)</w:t>
            </w:r>
          </w:p>
        </w:tc>
        <w:tc>
          <w:tcPr>
            <w:tcW w:w="236" w:type="dxa"/>
          </w:tcPr>
          <w:p w14:paraId="6BDBD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AEDE1E3" w14:textId="1190E4EF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(330,026)</w:t>
            </w:r>
          </w:p>
        </w:tc>
        <w:tc>
          <w:tcPr>
            <w:tcW w:w="236" w:type="dxa"/>
          </w:tcPr>
          <w:p w14:paraId="42FFA9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06B949" w14:textId="15ECAD30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(149,705)</w:t>
            </w:r>
          </w:p>
        </w:tc>
        <w:tc>
          <w:tcPr>
            <w:tcW w:w="236" w:type="dxa"/>
          </w:tcPr>
          <w:p w14:paraId="4DFF0ED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EA4353" w14:textId="410AD2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(606,202)</w:t>
            </w:r>
          </w:p>
        </w:tc>
        <w:tc>
          <w:tcPr>
            <w:tcW w:w="236" w:type="dxa"/>
          </w:tcPr>
          <w:p w14:paraId="522597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730F260" w14:textId="3FAC153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(413,228)</w:t>
            </w:r>
          </w:p>
        </w:tc>
        <w:tc>
          <w:tcPr>
            <w:tcW w:w="246" w:type="dxa"/>
          </w:tcPr>
          <w:p w14:paraId="7BCEF23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D2E06CF" w14:textId="5ADFA7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(192,974)</w:t>
            </w:r>
          </w:p>
        </w:tc>
      </w:tr>
      <w:tr w:rsidR="00DE49A5" w:rsidRPr="00A65910" w14:paraId="63CAFE9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0C5836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F3754" w14:textId="1D2CC31C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1,646,914</w:t>
            </w:r>
          </w:p>
        </w:tc>
        <w:tc>
          <w:tcPr>
            <w:tcW w:w="236" w:type="dxa"/>
          </w:tcPr>
          <w:p w14:paraId="273A4B3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642B37" w14:textId="23371DBD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902,509</w:t>
            </w:r>
          </w:p>
        </w:tc>
        <w:tc>
          <w:tcPr>
            <w:tcW w:w="236" w:type="dxa"/>
          </w:tcPr>
          <w:p w14:paraId="57DA933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74F0564" w14:textId="14065C47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744,405</w:t>
            </w:r>
          </w:p>
        </w:tc>
        <w:tc>
          <w:tcPr>
            <w:tcW w:w="236" w:type="dxa"/>
          </w:tcPr>
          <w:p w14:paraId="2D8EBE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3685C2" w14:textId="79E74EF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2,079,863</w:t>
            </w:r>
          </w:p>
        </w:tc>
        <w:tc>
          <w:tcPr>
            <w:tcW w:w="236" w:type="dxa"/>
          </w:tcPr>
          <w:p w14:paraId="3EB64E2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2E1E0FF" w14:textId="2E43C00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1,158,898</w:t>
            </w:r>
          </w:p>
        </w:tc>
        <w:tc>
          <w:tcPr>
            <w:tcW w:w="246" w:type="dxa"/>
          </w:tcPr>
          <w:p w14:paraId="5E818FD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7933F5" w14:textId="10A0BB7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920,965</w:t>
            </w:r>
          </w:p>
        </w:tc>
      </w:tr>
      <w:tr w:rsidR="00DE49A5" w:rsidRPr="00A65910" w14:paraId="76B5C8E8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95D6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785B585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E7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FF2AC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746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93552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E773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35158C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74F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3518F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AF9785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F8A463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3D3CB6B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6E96D6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3416213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1CC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58B665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22C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2D46E0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A5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D6132C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10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8068B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3E763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4B1E3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B76C87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F2FD01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EFBD1" w14:textId="2A101C62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(104,600)</w:t>
            </w:r>
          </w:p>
        </w:tc>
        <w:tc>
          <w:tcPr>
            <w:tcW w:w="236" w:type="dxa"/>
          </w:tcPr>
          <w:p w14:paraId="591F45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B0E7FE" w14:textId="528B1E0E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(77,077)</w:t>
            </w:r>
          </w:p>
        </w:tc>
        <w:tc>
          <w:tcPr>
            <w:tcW w:w="236" w:type="dxa"/>
          </w:tcPr>
          <w:p w14:paraId="60C0CE2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B1373C" w14:textId="70A2ECA8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(27,523)</w:t>
            </w:r>
          </w:p>
        </w:tc>
        <w:tc>
          <w:tcPr>
            <w:tcW w:w="236" w:type="dxa"/>
          </w:tcPr>
          <w:p w14:paraId="2CA0D1D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9DEA4F" w14:textId="253363F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(164,361)</w:t>
            </w:r>
          </w:p>
        </w:tc>
        <w:tc>
          <w:tcPr>
            <w:tcW w:w="236" w:type="dxa"/>
          </w:tcPr>
          <w:p w14:paraId="3532B90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5F23E8D" w14:textId="57A8618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(114,838)</w:t>
            </w:r>
          </w:p>
        </w:tc>
        <w:tc>
          <w:tcPr>
            <w:tcW w:w="246" w:type="dxa"/>
          </w:tcPr>
          <w:p w14:paraId="695699B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A53C9F0" w14:textId="765486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(49,523)</w:t>
            </w:r>
          </w:p>
        </w:tc>
      </w:tr>
      <w:tr w:rsidR="00DE49A5" w:rsidRPr="00A65910" w14:paraId="4A3F5D55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56F5539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E52A" w14:textId="171F2A03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1,542,314</w:t>
            </w:r>
          </w:p>
        </w:tc>
        <w:tc>
          <w:tcPr>
            <w:tcW w:w="236" w:type="dxa"/>
          </w:tcPr>
          <w:p w14:paraId="3D852D0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95A0" w14:textId="53450EB9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825,432</w:t>
            </w:r>
          </w:p>
        </w:tc>
        <w:tc>
          <w:tcPr>
            <w:tcW w:w="236" w:type="dxa"/>
          </w:tcPr>
          <w:p w14:paraId="3F01EF6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AC2F9" w14:textId="176D5562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716,882</w:t>
            </w:r>
          </w:p>
        </w:tc>
        <w:tc>
          <w:tcPr>
            <w:tcW w:w="236" w:type="dxa"/>
          </w:tcPr>
          <w:p w14:paraId="7726A1E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DCD6C" w14:textId="7199D66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1,915,502</w:t>
            </w:r>
          </w:p>
        </w:tc>
        <w:tc>
          <w:tcPr>
            <w:tcW w:w="236" w:type="dxa"/>
          </w:tcPr>
          <w:p w14:paraId="325E6C3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8A56" w14:textId="2E214A9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1,044,060</w:t>
            </w:r>
          </w:p>
        </w:tc>
        <w:tc>
          <w:tcPr>
            <w:tcW w:w="246" w:type="dxa"/>
          </w:tcPr>
          <w:p w14:paraId="4AECEC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22D6" w14:textId="66D0A7D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871,442</w:t>
            </w:r>
          </w:p>
        </w:tc>
      </w:tr>
    </w:tbl>
    <w:p w14:paraId="7BEC6DCD" w14:textId="77777777" w:rsidR="00B03EAB" w:rsidRPr="00A65910" w:rsidRDefault="00B03EAB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48"/>
        <w:gridCol w:w="1169"/>
        <w:gridCol w:w="236"/>
        <w:gridCol w:w="1074"/>
        <w:gridCol w:w="246"/>
        <w:gridCol w:w="1082"/>
      </w:tblGrid>
      <w:tr w:rsidR="00B03EAB" w:rsidRPr="00A65910" w14:paraId="5D4B800E" w14:textId="77777777" w:rsidTr="000E5EFB">
        <w:tc>
          <w:tcPr>
            <w:tcW w:w="2376" w:type="dxa"/>
          </w:tcPr>
          <w:p w14:paraId="383D4F3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3" w:type="dxa"/>
            <w:gridSpan w:val="11"/>
          </w:tcPr>
          <w:p w14:paraId="23144FF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03EAB" w:rsidRPr="00A65910" w14:paraId="37D07972" w14:textId="77777777" w:rsidTr="000E5EFB">
        <w:tc>
          <w:tcPr>
            <w:tcW w:w="2376" w:type="dxa"/>
          </w:tcPr>
          <w:p w14:paraId="347C791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752B" w14:textId="3AEE1B6E" w:rsidR="00B03EAB" w:rsidRPr="0042383A" w:rsidRDefault="00DA745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20C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0C3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EC4ACF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D52DA" w14:textId="4A16771C" w:rsidR="00B03EAB" w:rsidRPr="0042383A" w:rsidRDefault="00161F0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62DB1B3D" w14:textId="77777777" w:rsidTr="000E5EFB">
        <w:tc>
          <w:tcPr>
            <w:tcW w:w="2376" w:type="dxa"/>
          </w:tcPr>
          <w:p w14:paraId="53CFD4D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43DE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688B6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9B9EF1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680E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5BEA3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834568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E96FF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B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8A05C4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7B017D8A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39FE3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3F86161" w14:textId="77777777" w:rsidTr="000E5EFB">
        <w:tc>
          <w:tcPr>
            <w:tcW w:w="2376" w:type="dxa"/>
          </w:tcPr>
          <w:p w14:paraId="0AB0CC0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90035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D99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65A2666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3B7FEA2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469E8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13B878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CAA5D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865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vAlign w:val="bottom"/>
          </w:tcPr>
          <w:p w14:paraId="546E5F2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2945E47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95B708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1A3E148" w14:textId="77777777" w:rsidTr="000E5EFB">
        <w:tc>
          <w:tcPr>
            <w:tcW w:w="2376" w:type="dxa"/>
            <w:vAlign w:val="bottom"/>
          </w:tcPr>
          <w:p w14:paraId="2ABC8F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D8D6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48600A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3D30F6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2301F5D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41581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48" w:type="dxa"/>
            <w:vAlign w:val="bottom"/>
          </w:tcPr>
          <w:p w14:paraId="6EDDC83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56DFF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8DAD57C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E3CA5D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17B371B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D507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6B772029" w14:textId="77777777" w:rsidTr="000E5EFB">
        <w:tc>
          <w:tcPr>
            <w:tcW w:w="2376" w:type="dxa"/>
            <w:vAlign w:val="bottom"/>
          </w:tcPr>
          <w:p w14:paraId="770666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847FA5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521AED7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83D3609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F4EDF80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FE0D8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8" w:type="dxa"/>
          </w:tcPr>
          <w:p w14:paraId="4FCBD2DD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655814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FF0D168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49E49F6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778851A2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B0AA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56940239" w14:textId="77777777" w:rsidTr="000E5EFB">
        <w:tc>
          <w:tcPr>
            <w:tcW w:w="2376" w:type="dxa"/>
            <w:vAlign w:val="bottom"/>
          </w:tcPr>
          <w:p w14:paraId="5419B46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92A1E97" w14:textId="7D3CEF6E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544,497</w:t>
            </w:r>
          </w:p>
        </w:tc>
        <w:tc>
          <w:tcPr>
            <w:tcW w:w="236" w:type="dxa"/>
          </w:tcPr>
          <w:p w14:paraId="5FE484E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CCAC005" w14:textId="5CD517EA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341,247</w:t>
            </w:r>
          </w:p>
        </w:tc>
        <w:tc>
          <w:tcPr>
            <w:tcW w:w="236" w:type="dxa"/>
          </w:tcPr>
          <w:p w14:paraId="69356B9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16C54CB" w14:textId="5D3DDF3C" w:rsidR="00DE49A5" w:rsidRPr="0080285C" w:rsidRDefault="00AD5964" w:rsidP="00B0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203,250</w:t>
            </w:r>
          </w:p>
        </w:tc>
        <w:tc>
          <w:tcPr>
            <w:tcW w:w="248" w:type="dxa"/>
          </w:tcPr>
          <w:p w14:paraId="73FDD5A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6BFA1C57" w14:textId="7129D7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1,024,090</w:t>
            </w:r>
          </w:p>
        </w:tc>
        <w:tc>
          <w:tcPr>
            <w:tcW w:w="236" w:type="dxa"/>
          </w:tcPr>
          <w:p w14:paraId="751E2A1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142AC1F" w14:textId="6D49EFF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706,733</w:t>
            </w:r>
          </w:p>
        </w:tc>
        <w:tc>
          <w:tcPr>
            <w:tcW w:w="246" w:type="dxa"/>
          </w:tcPr>
          <w:p w14:paraId="15D1F8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36AC6" w14:textId="48873AE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317,357</w:t>
            </w:r>
          </w:p>
        </w:tc>
      </w:tr>
      <w:tr w:rsidR="00DE49A5" w:rsidRPr="00A65910" w14:paraId="6E3556CF" w14:textId="77777777" w:rsidTr="000E5EFB">
        <w:tc>
          <w:tcPr>
            <w:tcW w:w="2376" w:type="dxa"/>
            <w:vAlign w:val="bottom"/>
          </w:tcPr>
          <w:p w14:paraId="07262BD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E6B7BA4" w14:textId="50803085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236" w:type="dxa"/>
          </w:tcPr>
          <w:p w14:paraId="5C731B7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6F0A839" w14:textId="5AEB5012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236" w:type="dxa"/>
          </w:tcPr>
          <w:p w14:paraId="19727B4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7F14F0E" w14:textId="29A9EB0C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F729F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B547247" w14:textId="06ECAD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01B0FCB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DDABF2E" w14:textId="40D5710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46" w:type="dxa"/>
          </w:tcPr>
          <w:p w14:paraId="4BE5405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4E271D2" w14:textId="575E49F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3B69A09A" w14:textId="77777777" w:rsidTr="000E5EFB">
        <w:tc>
          <w:tcPr>
            <w:tcW w:w="2376" w:type="dxa"/>
            <w:vAlign w:val="bottom"/>
          </w:tcPr>
          <w:p w14:paraId="0F50350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130EB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8F89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564793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4902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D1AA8B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2C6728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2258CC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664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587D0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512A4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F728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9045BA4" w14:textId="77777777" w:rsidTr="000E5EFB">
        <w:tc>
          <w:tcPr>
            <w:tcW w:w="2376" w:type="dxa"/>
            <w:vAlign w:val="bottom"/>
          </w:tcPr>
          <w:p w14:paraId="5E42FB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A291E" w14:textId="594E194A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(90,194)</w:t>
            </w:r>
          </w:p>
        </w:tc>
        <w:tc>
          <w:tcPr>
            <w:tcW w:w="236" w:type="dxa"/>
          </w:tcPr>
          <w:p w14:paraId="62C841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7C6741" w14:textId="29622643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(61,347)</w:t>
            </w:r>
          </w:p>
        </w:tc>
        <w:tc>
          <w:tcPr>
            <w:tcW w:w="236" w:type="dxa"/>
          </w:tcPr>
          <w:p w14:paraId="3A92002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E1BD1D3" w14:textId="097A62AA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(28,847)</w:t>
            </w:r>
          </w:p>
        </w:tc>
        <w:tc>
          <w:tcPr>
            <w:tcW w:w="248" w:type="dxa"/>
          </w:tcPr>
          <w:p w14:paraId="5C4D4B5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C503195" w14:textId="5749B2C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(168,134)</w:t>
            </w:r>
          </w:p>
        </w:tc>
        <w:tc>
          <w:tcPr>
            <w:tcW w:w="236" w:type="dxa"/>
          </w:tcPr>
          <w:p w14:paraId="4B8AE6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CB504C" w14:textId="415C286D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(126,132)</w:t>
            </w:r>
          </w:p>
        </w:tc>
        <w:tc>
          <w:tcPr>
            <w:tcW w:w="246" w:type="dxa"/>
          </w:tcPr>
          <w:p w14:paraId="54D440C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C63C4E" w14:textId="0787B6E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(42,002)</w:t>
            </w:r>
          </w:p>
        </w:tc>
      </w:tr>
      <w:tr w:rsidR="00DE49A5" w:rsidRPr="00A65910" w14:paraId="4E1243FA" w14:textId="77777777" w:rsidTr="000E5EFB">
        <w:tc>
          <w:tcPr>
            <w:tcW w:w="2376" w:type="dxa"/>
            <w:vAlign w:val="bottom"/>
          </w:tcPr>
          <w:p w14:paraId="673CA49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82A13A" w14:textId="3DEC5306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457,378</w:t>
            </w:r>
          </w:p>
        </w:tc>
        <w:tc>
          <w:tcPr>
            <w:tcW w:w="236" w:type="dxa"/>
          </w:tcPr>
          <w:p w14:paraId="5A6FF14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882E60" w14:textId="080D5FE0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282,975</w:t>
            </w:r>
          </w:p>
        </w:tc>
        <w:tc>
          <w:tcPr>
            <w:tcW w:w="236" w:type="dxa"/>
          </w:tcPr>
          <w:p w14:paraId="6A67DCD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D8FCDEB" w14:textId="40B69760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174,403</w:t>
            </w:r>
          </w:p>
        </w:tc>
        <w:tc>
          <w:tcPr>
            <w:tcW w:w="248" w:type="dxa"/>
          </w:tcPr>
          <w:p w14:paraId="00DB717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D9D75F7" w14:textId="7C80F64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864,666</w:t>
            </w:r>
          </w:p>
        </w:tc>
        <w:tc>
          <w:tcPr>
            <w:tcW w:w="236" w:type="dxa"/>
          </w:tcPr>
          <w:p w14:paraId="1CC36F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093C75C" w14:textId="7A745E9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589,311</w:t>
            </w:r>
          </w:p>
        </w:tc>
        <w:tc>
          <w:tcPr>
            <w:tcW w:w="246" w:type="dxa"/>
          </w:tcPr>
          <w:p w14:paraId="1053CAF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99E6EEC" w14:textId="5D5D1F8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275,355</w:t>
            </w:r>
          </w:p>
        </w:tc>
      </w:tr>
      <w:tr w:rsidR="00DE49A5" w:rsidRPr="00A65910" w14:paraId="4B7DF6DC" w14:textId="77777777" w:rsidTr="003C5883">
        <w:tc>
          <w:tcPr>
            <w:tcW w:w="2376" w:type="dxa"/>
            <w:vAlign w:val="bottom"/>
          </w:tcPr>
          <w:p w14:paraId="2DC6AB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  <w:vAlign w:val="bottom"/>
          </w:tcPr>
          <w:p w14:paraId="39B049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A77E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5D5D47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3EDD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08DF9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376B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0DA835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07B3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85312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098E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AB8E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177106C" w14:textId="77777777" w:rsidTr="003C5883">
        <w:tc>
          <w:tcPr>
            <w:tcW w:w="2376" w:type="dxa"/>
            <w:vAlign w:val="bottom"/>
          </w:tcPr>
          <w:p w14:paraId="3A74312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168FBB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7DF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02576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BDE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2057C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D3739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3107021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8CF3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262C2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1DA1C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91DA7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043E1F25" w14:textId="77777777" w:rsidTr="000E5EFB">
        <w:tc>
          <w:tcPr>
            <w:tcW w:w="2376" w:type="dxa"/>
            <w:vAlign w:val="bottom"/>
          </w:tcPr>
          <w:p w14:paraId="2FBDEF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8F8E8" w14:textId="2B6D049F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(37,932)</w:t>
            </w:r>
          </w:p>
        </w:tc>
        <w:tc>
          <w:tcPr>
            <w:tcW w:w="236" w:type="dxa"/>
          </w:tcPr>
          <w:p w14:paraId="1B91B1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F43FD99" w14:textId="435C7672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(29,522)</w:t>
            </w:r>
          </w:p>
        </w:tc>
        <w:tc>
          <w:tcPr>
            <w:tcW w:w="236" w:type="dxa"/>
          </w:tcPr>
          <w:p w14:paraId="2E64B78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8E2049E" w14:textId="282ADD8F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(8,410)</w:t>
            </w:r>
          </w:p>
        </w:tc>
        <w:tc>
          <w:tcPr>
            <w:tcW w:w="248" w:type="dxa"/>
          </w:tcPr>
          <w:p w14:paraId="41D819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A4ED0FA" w14:textId="588EFD5E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(100,259)</w:t>
            </w:r>
          </w:p>
        </w:tc>
        <w:tc>
          <w:tcPr>
            <w:tcW w:w="236" w:type="dxa"/>
          </w:tcPr>
          <w:p w14:paraId="5CB3B6EC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57D6D19" w14:textId="009AE70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(73,466)</w:t>
            </w:r>
          </w:p>
        </w:tc>
        <w:tc>
          <w:tcPr>
            <w:tcW w:w="246" w:type="dxa"/>
          </w:tcPr>
          <w:p w14:paraId="67CF51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77525F6" w14:textId="519CBB6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(26,793)</w:t>
            </w:r>
          </w:p>
        </w:tc>
      </w:tr>
      <w:tr w:rsidR="00DE49A5" w:rsidRPr="00A65910" w14:paraId="78BD869B" w14:textId="77777777" w:rsidTr="000E5EFB">
        <w:tc>
          <w:tcPr>
            <w:tcW w:w="2376" w:type="dxa"/>
            <w:vAlign w:val="bottom"/>
          </w:tcPr>
          <w:p w14:paraId="5E3D7A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432B7" w14:textId="482A83F1" w:rsidR="00DE49A5" w:rsidRPr="0080285C" w:rsidRDefault="00AD5964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419,446</w:t>
            </w:r>
          </w:p>
        </w:tc>
        <w:tc>
          <w:tcPr>
            <w:tcW w:w="236" w:type="dxa"/>
          </w:tcPr>
          <w:p w14:paraId="0B6A84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A966" w14:textId="010CFDC1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253,453</w:t>
            </w:r>
          </w:p>
        </w:tc>
        <w:tc>
          <w:tcPr>
            <w:tcW w:w="236" w:type="dxa"/>
          </w:tcPr>
          <w:p w14:paraId="01215A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09C9F" w14:textId="42EE0137" w:rsidR="00DE49A5" w:rsidRPr="0080285C" w:rsidRDefault="00AD5964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165,993</w:t>
            </w:r>
          </w:p>
        </w:tc>
        <w:tc>
          <w:tcPr>
            <w:tcW w:w="248" w:type="dxa"/>
          </w:tcPr>
          <w:p w14:paraId="01D5694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40B20" w14:textId="04CE0E1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764,407</w:t>
            </w:r>
          </w:p>
        </w:tc>
        <w:tc>
          <w:tcPr>
            <w:tcW w:w="236" w:type="dxa"/>
          </w:tcPr>
          <w:p w14:paraId="2E9BB8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F903A" w14:textId="6FFEC1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515,845</w:t>
            </w:r>
          </w:p>
        </w:tc>
        <w:tc>
          <w:tcPr>
            <w:tcW w:w="246" w:type="dxa"/>
          </w:tcPr>
          <w:p w14:paraId="4F7CD6F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952D" w14:textId="1B625E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248,562</w:t>
            </w:r>
          </w:p>
        </w:tc>
      </w:tr>
    </w:tbl>
    <w:p w14:paraId="19E1EF69" w14:textId="77777777" w:rsidR="00350E31" w:rsidRPr="00A65910" w:rsidRDefault="00350E31" w:rsidP="000A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350E31" w:rsidRPr="00A65910" w:rsidSect="00D75F07">
          <w:headerReference w:type="first" r:id="rId14"/>
          <w:pgSz w:w="11909" w:h="16834" w:code="9"/>
          <w:pgMar w:top="1151" w:right="1111" w:bottom="709" w:left="1440" w:header="992" w:footer="113" w:gutter="0"/>
          <w:pgNumType w:start="19"/>
          <w:cols w:space="720"/>
          <w:titlePg/>
          <w:docGrid w:linePitch="245"/>
        </w:sectPr>
      </w:pPr>
    </w:p>
    <w:bookmarkEnd w:id="1"/>
    <w:bookmarkEnd w:id="2"/>
    <w:p w14:paraId="0BAA465F" w14:textId="14DAEA8F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DA745E">
        <w:rPr>
          <w:rFonts w:ascii="Angsana New" w:hAnsi="Angsana New" w:hint="cs"/>
          <w:sz w:val="30"/>
          <w:szCs w:val="30"/>
        </w:rPr>
        <w:t xml:space="preserve">30 </w:t>
      </w:r>
      <w:r w:rsidR="00DA745E">
        <w:rPr>
          <w:rFonts w:ascii="Angsana New" w:hAnsi="Angsana New" w:hint="cs"/>
          <w:sz w:val="30"/>
          <w:szCs w:val="30"/>
          <w:cs/>
        </w:rPr>
        <w:t>กันยายน</w:t>
      </w:r>
      <w:r w:rsidR="00620C32">
        <w:rPr>
          <w:rFonts w:ascii="Angsana New" w:hAnsi="Angsana New" w:hint="cs"/>
          <w:sz w:val="30"/>
          <w:szCs w:val="30"/>
          <w:cs/>
        </w:rPr>
        <w:t xml:space="preserve">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1CFE5369" w:rsidR="00D3112A" w:rsidRPr="0074786E" w:rsidRDefault="00DA745E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rFonts w:hint="cs"/>
              </w:rP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20B565C3" w:rsidR="00D3112A" w:rsidRPr="0042383A" w:rsidRDefault="00DA745E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rFonts w:hint="cs"/>
              </w:rP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6A48D1C4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53EABCD2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287921CE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0413146D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DE49A5" w:rsidRPr="00A65910" w14:paraId="2A08ACFC" w14:textId="77777777" w:rsidTr="00520E63">
        <w:tc>
          <w:tcPr>
            <w:tcW w:w="3792" w:type="dxa"/>
          </w:tcPr>
          <w:p w14:paraId="7217478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087D4869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1,362,383</w:t>
            </w:r>
          </w:p>
        </w:tc>
        <w:tc>
          <w:tcPr>
            <w:tcW w:w="236" w:type="dxa"/>
          </w:tcPr>
          <w:p w14:paraId="3714795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502B81BE" w:rsidR="00DE49A5" w:rsidRPr="0042383A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1,619,339</w:t>
            </w:r>
          </w:p>
        </w:tc>
        <w:tc>
          <w:tcPr>
            <w:tcW w:w="236" w:type="dxa"/>
          </w:tcPr>
          <w:p w14:paraId="0FD9176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0B400331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332,302</w:t>
            </w:r>
          </w:p>
        </w:tc>
        <w:tc>
          <w:tcPr>
            <w:tcW w:w="236" w:type="dxa"/>
          </w:tcPr>
          <w:p w14:paraId="183F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005BAD2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582,560</w:t>
            </w:r>
          </w:p>
        </w:tc>
      </w:tr>
      <w:tr w:rsidR="00DE49A5" w:rsidRPr="00A65910" w14:paraId="785A2323" w14:textId="77777777" w:rsidTr="00520E63">
        <w:tc>
          <w:tcPr>
            <w:tcW w:w="3792" w:type="dxa"/>
          </w:tcPr>
          <w:p w14:paraId="29E110B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74EFCE42" w14:textId="77777777" w:rsidTr="00520E63">
        <w:tc>
          <w:tcPr>
            <w:tcW w:w="3792" w:type="dxa"/>
          </w:tcPr>
          <w:p w14:paraId="3502DAD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033B8678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175,910</w:t>
            </w:r>
          </w:p>
        </w:tc>
        <w:tc>
          <w:tcPr>
            <w:tcW w:w="236" w:type="dxa"/>
          </w:tcPr>
          <w:p w14:paraId="34C58E9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301D2F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319,343</w:t>
            </w:r>
          </w:p>
        </w:tc>
        <w:tc>
          <w:tcPr>
            <w:tcW w:w="236" w:type="dxa"/>
          </w:tcPr>
          <w:p w14:paraId="01598CC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52DA668A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94,097</w:t>
            </w:r>
          </w:p>
        </w:tc>
        <w:tc>
          <w:tcPr>
            <w:tcW w:w="236" w:type="dxa"/>
          </w:tcPr>
          <w:p w14:paraId="488C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580D8C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221,244</w:t>
            </w:r>
          </w:p>
        </w:tc>
      </w:tr>
      <w:tr w:rsidR="00DE49A5" w:rsidRPr="00A65910" w14:paraId="0D092D29" w14:textId="77777777" w:rsidTr="00520E63">
        <w:tc>
          <w:tcPr>
            <w:tcW w:w="3792" w:type="dxa"/>
          </w:tcPr>
          <w:p w14:paraId="2EC8AD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4F69CBC" w14:textId="77777777" w:rsidTr="00520E63">
        <w:tc>
          <w:tcPr>
            <w:tcW w:w="3792" w:type="dxa"/>
          </w:tcPr>
          <w:p w14:paraId="341639B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50AC8409" w:rsidR="00DE49A5" w:rsidRPr="0080285C" w:rsidRDefault="00AD5964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108,621</w:t>
            </w:r>
          </w:p>
        </w:tc>
        <w:tc>
          <w:tcPr>
            <w:tcW w:w="236" w:type="dxa"/>
          </w:tcPr>
          <w:p w14:paraId="1F1D5D5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6AB96358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141,181</w:t>
            </w:r>
          </w:p>
        </w:tc>
        <w:tc>
          <w:tcPr>
            <w:tcW w:w="236" w:type="dxa"/>
          </w:tcPr>
          <w:p w14:paraId="376D383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486F8B1C" w:rsidR="00DE49A5" w:rsidRPr="0080285C" w:rsidRDefault="00AD5964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30,979</w:t>
            </w:r>
          </w:p>
        </w:tc>
        <w:tc>
          <w:tcPr>
            <w:tcW w:w="236" w:type="dxa"/>
          </w:tcPr>
          <w:p w14:paraId="02755BAC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1AD2F4B9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</w:tr>
      <w:tr w:rsidR="00DE49A5" w:rsidRPr="00A65910" w14:paraId="454D7078" w14:textId="77777777" w:rsidTr="00520E63">
        <w:tc>
          <w:tcPr>
            <w:tcW w:w="3792" w:type="dxa"/>
          </w:tcPr>
          <w:p w14:paraId="23E797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07DC8FAB" w:rsidR="00DE49A5" w:rsidRPr="0080285C" w:rsidRDefault="00AD5964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1,646,914</w:t>
            </w:r>
          </w:p>
        </w:tc>
        <w:tc>
          <w:tcPr>
            <w:tcW w:w="236" w:type="dxa"/>
          </w:tcPr>
          <w:p w14:paraId="681B7B9F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65250CB8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0299">
              <w:rPr>
                <w:rFonts w:ascii="Angsana New" w:hAnsi="Angsana New"/>
                <w:sz w:val="30"/>
                <w:szCs w:val="30"/>
              </w:rPr>
              <w:t>2,079,863</w:t>
            </w:r>
          </w:p>
        </w:tc>
        <w:tc>
          <w:tcPr>
            <w:tcW w:w="236" w:type="dxa"/>
          </w:tcPr>
          <w:p w14:paraId="37225F2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53F1C566" w:rsidR="00DE49A5" w:rsidRPr="0080285C" w:rsidRDefault="00AD5964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457,378</w:t>
            </w:r>
          </w:p>
        </w:tc>
        <w:tc>
          <w:tcPr>
            <w:tcW w:w="236" w:type="dxa"/>
          </w:tcPr>
          <w:p w14:paraId="18003312" w14:textId="77777777" w:rsidR="00DE49A5" w:rsidRPr="004D1AD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2A031B4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864,666</w:t>
            </w:r>
          </w:p>
        </w:tc>
      </w:tr>
      <w:tr w:rsidR="00DE49A5" w:rsidRPr="00A65910" w14:paraId="37472669" w14:textId="77777777" w:rsidTr="00520E63">
        <w:tc>
          <w:tcPr>
            <w:tcW w:w="3792" w:type="dxa"/>
          </w:tcPr>
          <w:p w14:paraId="46E0786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2485EBE" w14:textId="77777777" w:rsidTr="009A253A">
        <w:tc>
          <w:tcPr>
            <w:tcW w:w="3792" w:type="dxa"/>
          </w:tcPr>
          <w:p w14:paraId="3F99693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2203465C" w:rsidR="00DE49A5" w:rsidRPr="0080285C" w:rsidRDefault="00AD5964" w:rsidP="005C2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(104,600)</w:t>
            </w:r>
          </w:p>
        </w:tc>
        <w:tc>
          <w:tcPr>
            <w:tcW w:w="236" w:type="dxa"/>
          </w:tcPr>
          <w:p w14:paraId="305A0E1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5965E24F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(164,361)</w:t>
            </w:r>
          </w:p>
        </w:tc>
        <w:tc>
          <w:tcPr>
            <w:tcW w:w="236" w:type="dxa"/>
          </w:tcPr>
          <w:p w14:paraId="3147172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65056EFC" w:rsidR="00DE49A5" w:rsidRPr="0080285C" w:rsidRDefault="00AD5964" w:rsidP="0008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(37,932)</w:t>
            </w:r>
          </w:p>
        </w:tc>
        <w:tc>
          <w:tcPr>
            <w:tcW w:w="236" w:type="dxa"/>
          </w:tcPr>
          <w:p w14:paraId="6FEF66D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543929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(100,259)</w:t>
            </w:r>
          </w:p>
        </w:tc>
      </w:tr>
      <w:tr w:rsidR="00DE49A5" w:rsidRPr="00A65910" w14:paraId="47A30AA8" w14:textId="77777777" w:rsidTr="00F43736">
        <w:tc>
          <w:tcPr>
            <w:tcW w:w="3792" w:type="dxa"/>
          </w:tcPr>
          <w:p w14:paraId="7D6750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08A1D29D" w:rsidR="00DE49A5" w:rsidRPr="0080285C" w:rsidRDefault="00AD5964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1,542,314</w:t>
            </w:r>
          </w:p>
        </w:tc>
        <w:tc>
          <w:tcPr>
            <w:tcW w:w="236" w:type="dxa"/>
          </w:tcPr>
          <w:p w14:paraId="6A492D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34A7C705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1,915,502</w:t>
            </w:r>
          </w:p>
        </w:tc>
        <w:tc>
          <w:tcPr>
            <w:tcW w:w="236" w:type="dxa"/>
          </w:tcPr>
          <w:p w14:paraId="376DA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0D8C9D12" w:rsidR="00DE49A5" w:rsidRPr="0080285C" w:rsidRDefault="00AD5964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419,446</w:t>
            </w:r>
          </w:p>
        </w:tc>
        <w:tc>
          <w:tcPr>
            <w:tcW w:w="236" w:type="dxa"/>
          </w:tcPr>
          <w:p w14:paraId="66B27938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2FE72BDC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764,407</w:t>
            </w:r>
          </w:p>
        </w:tc>
      </w:tr>
      <w:tr w:rsidR="00DE49A5" w:rsidRPr="00A65910" w14:paraId="6146BDD1" w14:textId="77777777" w:rsidTr="00F43736">
        <w:tc>
          <w:tcPr>
            <w:tcW w:w="3792" w:type="dxa"/>
          </w:tcPr>
          <w:p w14:paraId="0EABC3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5BD3BC5B" w14:textId="77777777" w:rsidTr="00F43736">
        <w:tc>
          <w:tcPr>
            <w:tcW w:w="3792" w:type="dxa"/>
          </w:tcPr>
          <w:p w14:paraId="0937699D" w14:textId="1BB1213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36B58E9" w14:textId="77777777" w:rsidTr="00F43736">
        <w:tc>
          <w:tcPr>
            <w:tcW w:w="3792" w:type="dxa"/>
          </w:tcPr>
          <w:p w14:paraId="7077FE95" w14:textId="29083C5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132A4BA" w14:textId="77777777" w:rsidTr="00F43736">
        <w:tc>
          <w:tcPr>
            <w:tcW w:w="3792" w:type="dxa"/>
          </w:tcPr>
          <w:p w14:paraId="1E1903AE" w14:textId="2B6C78C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031563A8" w:rsidR="00DE49A5" w:rsidRDefault="00AD5964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6.35</w:t>
            </w:r>
          </w:p>
        </w:tc>
        <w:tc>
          <w:tcPr>
            <w:tcW w:w="236" w:type="dxa"/>
          </w:tcPr>
          <w:p w14:paraId="136C6D38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238AC7E3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236" w:type="dxa"/>
          </w:tcPr>
          <w:p w14:paraId="347B0736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14D91073" w:rsidR="00DE49A5" w:rsidRDefault="00AD5964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8.29</w:t>
            </w:r>
          </w:p>
        </w:tc>
        <w:tc>
          <w:tcPr>
            <w:tcW w:w="236" w:type="dxa"/>
          </w:tcPr>
          <w:p w14:paraId="4BE22D1A" w14:textId="77777777" w:rsidR="00DE49A5" w:rsidRPr="00973A65" w:rsidRDefault="00DE49A5" w:rsidP="00973A6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28A739B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11.60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A65910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8171F5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</w:t>
      </w:r>
      <w:r w:rsidR="003875D5" w:rsidRPr="008171F5">
        <w:rPr>
          <w:rFonts w:ascii="Angsana New" w:hAnsi="Angsana New" w:hint="cs"/>
          <w:sz w:val="28"/>
          <w:szCs w:val="28"/>
          <w:u w:val="single"/>
          <w:cs/>
        </w:rPr>
        <w:t>เงินให้กู้ยืม</w:t>
      </w:r>
    </w:p>
    <w:p w14:paraId="1B8BD5CD" w14:textId="77777777" w:rsidR="00CA3C13" w:rsidRPr="00A65910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B03EAB" w:rsidRPr="00A65910" w14:paraId="59076B0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06C55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A65910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2CA5C10F" w:rsidR="00B03EAB" w:rsidRPr="008171F5" w:rsidRDefault="00DA745E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20C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0C3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8171F5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70D47591" w:rsidR="00B03EAB" w:rsidRPr="008171F5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0AAE539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C04842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5D00D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501F9B96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DE49A5" w:rsidRPr="00A65910" w14:paraId="2156903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33493F4C" w:rsidR="00DE49A5" w:rsidRPr="0080285C" w:rsidRDefault="00F805B7" w:rsidP="00DE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80,827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4A5FA916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70,173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4D601224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6436132A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F44C6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212E622A" w:rsidR="00DE49A5" w:rsidRPr="008171F5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58,432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469F8C0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</w:tr>
      <w:tr w:rsidR="005E4BB8" w:rsidRPr="00A65910" w14:paraId="5A985DF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D34F" w14:textId="56BBBAC5" w:rsidR="005E4BB8" w:rsidRPr="008171F5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2B6560A" w14:textId="51FCBC55" w:rsidR="005E4BB8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80F9D64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15E46A" w14:textId="7E002108" w:rsidR="005E4BB8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E87D3D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61978FC" w14:textId="79A4D9B3" w:rsidR="005E4BB8" w:rsidRPr="0080285C" w:rsidRDefault="00F805B7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A431DB5" w14:textId="77777777" w:rsidR="005E4BB8" w:rsidRPr="00A65910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D79181" w14:textId="67DF2817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7F5D929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989E75" w14:textId="147E93EE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303E0EB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6D87F4C" w14:textId="31E0A992" w:rsidR="005E4BB8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F3D4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88A7642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0B841AB0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(444)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5F191155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00DC2A25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71CB4C9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1F464693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660E49D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</w:tr>
      <w:tr w:rsidR="00DE49A5" w:rsidRPr="00A65910" w14:paraId="31DF2E3D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4925965C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82,173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42753AB9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71,547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6AF3BB78" w:rsidR="00DE49A5" w:rsidRPr="0080285C" w:rsidRDefault="00F805B7" w:rsidP="0074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10,626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4D33D882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5905C26D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60,054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4D00A936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</w:tr>
      <w:tr w:rsidR="00DE49A5" w:rsidRPr="00A65910" w14:paraId="224880B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1D57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79D1C94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AEC7C90" w14:textId="77777777" w:rsidTr="00F42084">
        <w:trPr>
          <w:trHeight w:val="277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16D3F589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(8,068)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262BC5C7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(7,267)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3C91014E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(801)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2D685FC0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(9,634)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182E082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(6,727)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38FB1A2E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(2,907)</w:t>
            </w:r>
          </w:p>
        </w:tc>
      </w:tr>
      <w:tr w:rsidR="00DE49A5" w:rsidRPr="00A65910" w14:paraId="6E780FA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1F34EAEE" w:rsidR="00DE49A5" w:rsidRPr="0080285C" w:rsidRDefault="00F805B7" w:rsidP="0018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74,105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74FFCDD6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64,280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694D38FE" w:rsidR="00DE49A5" w:rsidRPr="0080285C" w:rsidRDefault="00F805B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9,825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14282D0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645448F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108053B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21,429</w:t>
            </w:r>
          </w:p>
        </w:tc>
      </w:tr>
    </w:tbl>
    <w:p w14:paraId="0EFC8695" w14:textId="77777777" w:rsidR="00B03EAB" w:rsidRPr="005E4BB8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768CB143" w14:textId="15CF75E4" w:rsidR="00C76E62" w:rsidRPr="00041B06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41B0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745E" w:rsidRPr="00041B06">
        <w:rPr>
          <w:rFonts w:ascii="Angsana New" w:hAnsi="Angsana New"/>
          <w:sz w:val="28"/>
          <w:szCs w:val="28"/>
        </w:rPr>
        <w:t xml:space="preserve">30 </w:t>
      </w:r>
      <w:r w:rsidR="00DA745E" w:rsidRPr="00041B06">
        <w:rPr>
          <w:rFonts w:ascii="Angsana New" w:hAnsi="Angsana New"/>
          <w:sz w:val="28"/>
          <w:szCs w:val="28"/>
          <w:cs/>
        </w:rPr>
        <w:t>กันยายน</w:t>
      </w:r>
      <w:r w:rsidRPr="00041B06">
        <w:rPr>
          <w:rFonts w:ascii="Angsana New" w:hAnsi="Angsana New"/>
          <w:sz w:val="28"/>
          <w:szCs w:val="28"/>
          <w:cs/>
        </w:rPr>
        <w:t xml:space="preserve"> </w:t>
      </w:r>
      <w:r w:rsidRPr="00041B06">
        <w:rPr>
          <w:rFonts w:ascii="Angsana New" w:hAnsi="Angsana New"/>
          <w:sz w:val="28"/>
          <w:szCs w:val="28"/>
        </w:rPr>
        <w:t>2568</w:t>
      </w:r>
      <w:r w:rsidRPr="00041B06">
        <w:rPr>
          <w:rFonts w:ascii="Angsana New" w:hAnsi="Angsana New"/>
          <w:sz w:val="28"/>
          <w:szCs w:val="28"/>
          <w:cs/>
        </w:rPr>
        <w:t xml:space="preserve"> และ </w:t>
      </w:r>
      <w:r w:rsidRPr="00041B06">
        <w:rPr>
          <w:rFonts w:ascii="Angsana New" w:hAnsi="Angsana New"/>
          <w:sz w:val="28"/>
          <w:szCs w:val="28"/>
        </w:rPr>
        <w:t>31</w:t>
      </w:r>
      <w:r w:rsidRPr="00041B0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41B06">
        <w:rPr>
          <w:rFonts w:ascii="Angsana New" w:hAnsi="Angsana New"/>
          <w:sz w:val="28"/>
          <w:szCs w:val="28"/>
        </w:rPr>
        <w:t xml:space="preserve">2567 </w:t>
      </w:r>
      <w:r w:rsidRPr="00041B06">
        <w:rPr>
          <w:rFonts w:ascii="Angsana New" w:hAnsi="Angsana New"/>
          <w:sz w:val="28"/>
          <w:szCs w:val="28"/>
          <w:cs/>
        </w:rPr>
        <w:t>ลูกหนี้เงินให้กู้ยืมแยกตามประเภทการจัดลำดับขั้นได้ดังนี้</w:t>
      </w:r>
    </w:p>
    <w:p w14:paraId="6D8E9239" w14:textId="77777777" w:rsidR="00C76E62" w:rsidRPr="005E4BB8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C76E62" w:rsidRPr="00041B06" w14:paraId="07F30C1B" w14:textId="77777777" w:rsidTr="00FC59A6">
        <w:tc>
          <w:tcPr>
            <w:tcW w:w="7054" w:type="dxa"/>
            <w:vAlign w:val="bottom"/>
          </w:tcPr>
          <w:p w14:paraId="18ECDD80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51FA3C95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C76E62" w:rsidRPr="00041B06" w14:paraId="781ABEF4" w14:textId="77777777" w:rsidTr="00FC59A6">
        <w:tc>
          <w:tcPr>
            <w:tcW w:w="7054" w:type="dxa"/>
            <w:vAlign w:val="bottom"/>
          </w:tcPr>
          <w:p w14:paraId="12241179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BF0223" w14:textId="061770D6" w:rsidR="00C76E62" w:rsidRPr="00041B06" w:rsidRDefault="00DA745E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041B06">
              <w:rPr>
                <w:sz w:val="28"/>
                <w:szCs w:val="28"/>
                <w:lang w:val="en-US" w:eastAsia="en-US"/>
              </w:rPr>
              <w:t xml:space="preserve">30 </w:t>
            </w:r>
            <w:r w:rsidRPr="00041B06">
              <w:rPr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16C1AE84" w14:textId="77777777" w:rsidR="00C76E62" w:rsidRPr="00041B06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1F50C177" w14:textId="77777777" w:rsidR="00C76E62" w:rsidRPr="00041B06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041B06">
              <w:rPr>
                <w:rFonts w:hint="cs"/>
                <w:sz w:val="28"/>
                <w:szCs w:val="28"/>
                <w:lang w:val="en-US" w:eastAsia="en-US"/>
              </w:rPr>
              <w:t>31</w:t>
            </w:r>
            <w:r w:rsidRPr="00041B06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C76E62" w:rsidRPr="00041B06" w14:paraId="07A8AD40" w14:textId="77777777" w:rsidTr="00FC59A6">
        <w:tc>
          <w:tcPr>
            <w:tcW w:w="7054" w:type="dxa"/>
            <w:vAlign w:val="bottom"/>
          </w:tcPr>
          <w:p w14:paraId="351C96D8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24D3AE38" w14:textId="77777777" w:rsidR="00C76E62" w:rsidRPr="00041B06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041B06">
              <w:rPr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67CF5456" w14:textId="77777777" w:rsidR="00C76E62" w:rsidRPr="00041B06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17E357B6" w14:textId="77777777" w:rsidR="00C76E62" w:rsidRPr="00041B06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eastAsia="en-US"/>
              </w:rPr>
            </w:pPr>
            <w:r w:rsidRPr="00041B06">
              <w:rPr>
                <w:sz w:val="28"/>
                <w:szCs w:val="28"/>
                <w:lang w:val="en-US" w:eastAsia="en-US"/>
              </w:rPr>
              <w:t>2567</w:t>
            </w:r>
          </w:p>
        </w:tc>
      </w:tr>
      <w:tr w:rsidR="00C76E62" w:rsidRPr="00041B06" w14:paraId="40D5F5B9" w14:textId="77777777" w:rsidTr="00FC59A6">
        <w:tc>
          <w:tcPr>
            <w:tcW w:w="7054" w:type="dxa"/>
            <w:vAlign w:val="bottom"/>
          </w:tcPr>
          <w:p w14:paraId="6D0B1257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CB863F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6E9F56F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8794EEE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76E62" w:rsidRPr="00041B06" w14:paraId="4D77AC16" w14:textId="77777777" w:rsidTr="00FC59A6">
        <w:tc>
          <w:tcPr>
            <w:tcW w:w="7054" w:type="dxa"/>
            <w:vAlign w:val="bottom"/>
          </w:tcPr>
          <w:p w14:paraId="6B409E4F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041B06"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29063051" w14:textId="36E9BB73" w:rsidR="00C76E62" w:rsidRPr="00041B06" w:rsidRDefault="00F805B7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63,611</w:t>
            </w:r>
          </w:p>
        </w:tc>
        <w:tc>
          <w:tcPr>
            <w:tcW w:w="270" w:type="dxa"/>
          </w:tcPr>
          <w:p w14:paraId="6D785164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BD74B7C" w14:textId="51341A7E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60,925</w:t>
            </w:r>
          </w:p>
        </w:tc>
      </w:tr>
      <w:tr w:rsidR="00C76E62" w:rsidRPr="00041B06" w14:paraId="0600D6B4" w14:textId="77777777" w:rsidTr="00FC59A6">
        <w:tc>
          <w:tcPr>
            <w:tcW w:w="7054" w:type="dxa"/>
            <w:vAlign w:val="bottom"/>
          </w:tcPr>
          <w:p w14:paraId="0311B23F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041B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1B0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1B06"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58EFBDBA" w14:textId="342B5297" w:rsidR="00C76E62" w:rsidRPr="00041B06" w:rsidRDefault="00F805B7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11,065</w:t>
            </w:r>
          </w:p>
        </w:tc>
        <w:tc>
          <w:tcPr>
            <w:tcW w:w="270" w:type="dxa"/>
          </w:tcPr>
          <w:p w14:paraId="004E742D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5CCB802B" w14:textId="07674973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041B06">
              <w:rPr>
                <w:rFonts w:ascii="Angsana New" w:hAnsi="Angsana New"/>
                <w:sz w:val="28"/>
                <w:szCs w:val="28"/>
              </w:rPr>
              <w:t>,</w:t>
            </w:r>
            <w:r w:rsidRPr="00041B06">
              <w:rPr>
                <w:rFonts w:ascii="Angsana New" w:hAnsi="Angsana New"/>
                <w:sz w:val="28"/>
                <w:szCs w:val="28"/>
                <w:cs/>
              </w:rPr>
              <w:t>673</w:t>
            </w:r>
          </w:p>
        </w:tc>
      </w:tr>
      <w:tr w:rsidR="00C76E62" w:rsidRPr="00041B06" w14:paraId="2643B423" w14:textId="77777777" w:rsidTr="00FC59A6">
        <w:tc>
          <w:tcPr>
            <w:tcW w:w="7054" w:type="dxa"/>
            <w:vAlign w:val="bottom"/>
          </w:tcPr>
          <w:p w14:paraId="69397A86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ลูกหนี้ที่มีการด้อยค่าด้านเครดิต </w:t>
            </w:r>
            <w:r w:rsidRPr="00041B06">
              <w:rPr>
                <w:rFonts w:ascii="Angsana New" w:hAnsi="Angsana New"/>
                <w:sz w:val="28"/>
                <w:szCs w:val="28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1E5D4A" w14:textId="51C36CAD" w:rsidR="00C76E62" w:rsidRPr="00041B06" w:rsidRDefault="00F805B7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7,497</w:t>
            </w:r>
          </w:p>
        </w:tc>
        <w:tc>
          <w:tcPr>
            <w:tcW w:w="270" w:type="dxa"/>
          </w:tcPr>
          <w:p w14:paraId="70EDCE53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E113C50" w14:textId="511B8C7A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041B06">
              <w:rPr>
                <w:rFonts w:ascii="Angsana New" w:hAnsi="Angsana New"/>
                <w:sz w:val="28"/>
                <w:szCs w:val="28"/>
              </w:rPr>
              <w:t>,</w:t>
            </w:r>
            <w:r w:rsidRPr="00041B06">
              <w:rPr>
                <w:rFonts w:ascii="Angsana New" w:hAnsi="Angsana New"/>
                <w:sz w:val="28"/>
                <w:szCs w:val="28"/>
                <w:cs/>
              </w:rPr>
              <w:t>792</w:t>
            </w:r>
          </w:p>
        </w:tc>
      </w:tr>
      <w:tr w:rsidR="00C76E62" w:rsidRPr="00041B06" w14:paraId="68213C94" w14:textId="77777777" w:rsidTr="00FC59A6">
        <w:tc>
          <w:tcPr>
            <w:tcW w:w="7054" w:type="dxa"/>
            <w:vAlign w:val="bottom"/>
          </w:tcPr>
          <w:p w14:paraId="0E626BEC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D301F7" w14:textId="37817FE4" w:rsidR="00C76E62" w:rsidRPr="00041B06" w:rsidRDefault="00F805B7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82,173</w:t>
            </w:r>
          </w:p>
        </w:tc>
        <w:tc>
          <w:tcPr>
            <w:tcW w:w="270" w:type="dxa"/>
          </w:tcPr>
          <w:p w14:paraId="69FF5AA3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4450D70" w14:textId="6F583B23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84,390</w:t>
            </w:r>
          </w:p>
        </w:tc>
      </w:tr>
      <w:tr w:rsidR="00C76E62" w:rsidRPr="00041B06" w14:paraId="733CE49F" w14:textId="77777777" w:rsidTr="00FC59A6">
        <w:tc>
          <w:tcPr>
            <w:tcW w:w="7054" w:type="dxa"/>
            <w:vAlign w:val="bottom"/>
          </w:tcPr>
          <w:p w14:paraId="5E1DF120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DB84007" w14:textId="168AFCC1" w:rsidR="00C76E62" w:rsidRPr="00041B06" w:rsidRDefault="00F805B7" w:rsidP="00FC59A6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(8,068)</w:t>
            </w:r>
          </w:p>
        </w:tc>
        <w:tc>
          <w:tcPr>
            <w:tcW w:w="270" w:type="dxa"/>
          </w:tcPr>
          <w:p w14:paraId="607D197E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9" w:type="dxa"/>
          </w:tcPr>
          <w:p w14:paraId="3A47E585" w14:textId="470558AD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(9,634)</w:t>
            </w:r>
          </w:p>
        </w:tc>
      </w:tr>
      <w:tr w:rsidR="00C76E62" w:rsidRPr="00041B06" w14:paraId="5AF9BAEA" w14:textId="77777777" w:rsidTr="00FC59A6">
        <w:tc>
          <w:tcPr>
            <w:tcW w:w="7054" w:type="dxa"/>
            <w:vAlign w:val="bottom"/>
          </w:tcPr>
          <w:p w14:paraId="021BA8A4" w14:textId="77777777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41B0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215F3C" w14:textId="39E97616" w:rsidR="00C76E62" w:rsidRPr="00041B06" w:rsidRDefault="00F805B7" w:rsidP="001817F2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74,105</w:t>
            </w:r>
          </w:p>
        </w:tc>
        <w:tc>
          <w:tcPr>
            <w:tcW w:w="270" w:type="dxa"/>
          </w:tcPr>
          <w:p w14:paraId="6D4F81D3" w14:textId="77777777" w:rsidR="00C76E62" w:rsidRPr="00041B06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E346454" w14:textId="6A2D8EBB" w:rsidR="00C76E62" w:rsidRPr="00041B06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41B06">
              <w:rPr>
                <w:rFonts w:ascii="Angsana New" w:hAnsi="Angsana New"/>
                <w:sz w:val="28"/>
                <w:szCs w:val="28"/>
              </w:rPr>
              <w:t>74,756</w:t>
            </w:r>
          </w:p>
        </w:tc>
      </w:tr>
    </w:tbl>
    <w:p w14:paraId="51BBED03" w14:textId="77777777" w:rsidR="00BB59AB" w:rsidRPr="005E4BB8" w:rsidRDefault="00BB59AB" w:rsidP="00BB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519C0D60" w14:textId="7BBB9C9B" w:rsidR="008804C8" w:rsidRPr="00041B06" w:rsidRDefault="00C76E62" w:rsidP="00C7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41B06">
        <w:rPr>
          <w:rFonts w:ascii="Angsana New" w:hAnsi="Angsana New"/>
          <w:sz w:val="28"/>
          <w:szCs w:val="28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Pr="00041B06">
        <w:rPr>
          <w:rFonts w:ascii="Angsana New" w:hAnsi="Angsana New" w:hint="cs"/>
          <w:color w:val="FFFFFF"/>
          <w:sz w:val="28"/>
          <w:szCs w:val="28"/>
          <w:cs/>
        </w:rPr>
        <w:t>-</w:t>
      </w:r>
      <w:r w:rsidRPr="00041B06">
        <w:rPr>
          <w:rFonts w:ascii="Angsana New" w:hAnsi="Angsana New"/>
          <w:sz w:val="28"/>
          <w:szCs w:val="28"/>
          <w:cs/>
        </w:rPr>
        <w:t>ๆ</w:t>
      </w:r>
      <w:r w:rsidRPr="00041B06">
        <w:rPr>
          <w:rFonts w:ascii="Angsana New" w:hAnsi="Angsana New" w:hint="cs"/>
          <w:color w:val="FFFFFF"/>
          <w:sz w:val="28"/>
          <w:szCs w:val="28"/>
          <w:cs/>
        </w:rPr>
        <w:t>-</w:t>
      </w:r>
      <w:r w:rsidRPr="00041B06">
        <w:rPr>
          <w:rFonts w:ascii="Angsana New" w:hAnsi="Angsana New"/>
          <w:sz w:val="28"/>
          <w:szCs w:val="28"/>
          <w:cs/>
        </w:rPr>
        <w:t>กัน ทั้งนี้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1104"/>
        <w:gridCol w:w="231"/>
        <w:gridCol w:w="1104"/>
        <w:gridCol w:w="242"/>
        <w:gridCol w:w="1098"/>
        <w:gridCol w:w="233"/>
        <w:gridCol w:w="1104"/>
        <w:gridCol w:w="240"/>
        <w:gridCol w:w="1104"/>
        <w:gridCol w:w="233"/>
        <w:gridCol w:w="1104"/>
      </w:tblGrid>
      <w:tr w:rsidR="00CA3C13" w:rsidRPr="00991F65" w14:paraId="24F04C3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A72AAC" w14:textId="77777777" w:rsidR="00CA3C13" w:rsidRPr="00991F65" w:rsidRDefault="00CA3C13" w:rsidP="000E5E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CC64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A3C13" w:rsidRPr="00991F65" w14:paraId="35DB06D6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1A7D3F0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A6A65" w14:textId="4700E7C1" w:rsidR="00CA3C13" w:rsidRPr="00991F65" w:rsidRDefault="00DA745E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20C32" w:rsidRPr="00991F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20C32" w:rsidRPr="00991F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4DC1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3AD44" w14:textId="671EF778" w:rsidR="00CA3C13" w:rsidRPr="00991F65" w:rsidRDefault="00D9793B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>31</w:t>
            </w:r>
            <w:r w:rsidR="00CA3C13" w:rsidRPr="00991F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20C32" w:rsidRPr="00991F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991F65" w14:paraId="44E7DAA0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A2004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A68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0D4D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13EF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9C9A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B99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373E39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EEF19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B82B9D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1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187A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4DE080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2918288B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BB084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39C26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1E3696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7B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544A2C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525F8C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CC5922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284D44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D0C07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A90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E1F95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B272DE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15B5208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ED836A3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D26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EF85BF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CBC17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F8A26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764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17376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9FE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C3EB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DBEF9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0448E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AF1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</w:tr>
      <w:tr w:rsidR="00CA3C13" w:rsidRPr="00A65910" w14:paraId="4432E57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AEB97B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C030C0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1F53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C59E69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EE8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D18CB6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F7E6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08BB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8BB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50CE9B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F3E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A3C13" w:rsidRPr="00A65910" w14:paraId="73730FF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749" w14:textId="77777777" w:rsidR="00CA3C13" w:rsidRPr="00684C27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สินเชื่อรายย่อย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97366AB" w14:textId="5188632E" w:rsidR="00CA3C13" w:rsidRPr="00F805B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B367E5E" w14:textId="77777777" w:rsidR="00CA3C13" w:rsidRPr="00F805B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49ACA99" w14:textId="77777777" w:rsidR="00CA3C13" w:rsidRPr="00F805B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5AF905" w14:textId="77777777" w:rsidR="00CA3C13" w:rsidRPr="00F805B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0FF973" w14:textId="77777777" w:rsidR="00CA3C13" w:rsidRPr="00F805B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E1994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6C307B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0C1B7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87C86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E20F00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0A48AF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91F65" w:rsidRPr="00A65910" w14:paraId="0EA1DF9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B35F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3E9121D" w14:textId="711B5744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F68AAC3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6BFEF1" w14:textId="3173F14B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202004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27929B3" w14:textId="26FF9A96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D416F40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55BF11" w14:textId="3FFF53FD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B12C9" w:rsidRPr="00041B06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8FE0B2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0ABC742" w14:textId="51B6DF48" w:rsidR="00991F65" w:rsidRPr="00041B06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3,963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9080A77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48648C0" w14:textId="651FD730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047C30" w:rsidRPr="00A65910" w14:paraId="746C159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BB23" w14:textId="5455CCD0" w:rsidR="00047C30" w:rsidRPr="00684C27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BCBDB59" w14:textId="46974142" w:rsidR="00047C30" w:rsidRPr="00041B06" w:rsidRDefault="00F805B7" w:rsidP="0002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6AAB08F" w14:textId="77777777" w:rsidR="00047C30" w:rsidRPr="00041B06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4445E1" w14:textId="401BE997" w:rsidR="00047C30" w:rsidRPr="00041B06" w:rsidRDefault="00F805B7" w:rsidP="0002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F3979BD" w14:textId="77777777" w:rsidR="00047C30" w:rsidRPr="00041B06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B003FEC" w14:textId="36DA36E6" w:rsidR="00047C30" w:rsidRPr="00041B06" w:rsidRDefault="00F805B7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3A108AB" w14:textId="77777777" w:rsidR="00047C30" w:rsidRPr="00041B06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D649FC" w14:textId="51E2986C" w:rsidR="00047C30" w:rsidRPr="00041B06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E1156C" w14:textId="77777777" w:rsidR="00047C30" w:rsidRPr="00041B06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FFB802" w14:textId="4C322491" w:rsidR="00047C30" w:rsidRPr="00041B06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431499" w14:textId="77777777" w:rsidR="00047C30" w:rsidRPr="00041B06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79EC54" w14:textId="4F4DAAC9" w:rsidR="00047C30" w:rsidRPr="00041B06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1F65" w:rsidRPr="00991F65" w14:paraId="3F909754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C711" w14:textId="4E91FF1A" w:rsidR="00991F65" w:rsidRPr="00991F65" w:rsidRDefault="00AD186A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BF66" w14:textId="03200010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1,499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CD89F5F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C7F7" w14:textId="4E4028D2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1,487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12415F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AFE8" w14:textId="7656C96E" w:rsidR="00991F65" w:rsidRPr="00041B06" w:rsidRDefault="00F805B7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3031B50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C992" w14:textId="54D1E076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4,753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B0A308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B3E33" w14:textId="129CF4C6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4,174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3E11A1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24EE" w14:textId="2A67049B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991F65" w:rsidRPr="00991F65" w14:paraId="737507C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554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91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9C2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3934A79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0C4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A361A81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5C3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B80A6B8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97A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0C0818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546A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D763C3A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4F1D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F65" w:rsidRPr="00991F65" w14:paraId="17F468E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CA55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0E2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F2C3746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9C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E752DC5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A2E6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F9B4492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67EA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92B6F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40B3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6B30B23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E26" w14:textId="77777777" w:rsidR="00991F65" w:rsidRPr="00041B06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FC2" w:rsidRPr="00991F65" w14:paraId="489B0122" w14:textId="77777777" w:rsidTr="00347706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47BF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3338" w14:textId="06E179BA" w:rsidR="00864FC2" w:rsidRPr="00041B06" w:rsidRDefault="00F805B7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BDAB41A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0B3D" w14:textId="6EBB051C" w:rsidR="00864FC2" w:rsidRPr="00041B06" w:rsidRDefault="00F805B7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87C2B5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5F49" w14:textId="7A7A7612" w:rsidR="00864FC2" w:rsidRPr="00041B06" w:rsidRDefault="00F805B7" w:rsidP="00F8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65714E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89E12" w14:textId="647DDE0D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94DF20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8626" w14:textId="4BBC8225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672A21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3B63" w14:textId="19D9B516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  <w:tr w:rsidR="00864FC2" w:rsidRPr="00991F65" w14:paraId="01126B5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49B8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405EA" w14:textId="2E7158E4" w:rsidR="00864FC2" w:rsidRPr="00041B06" w:rsidRDefault="00F805B7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1,078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303B567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310A1" w14:textId="10A41479" w:rsidR="00864FC2" w:rsidRPr="00041B06" w:rsidRDefault="00F805B7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B1ACA8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97D67" w14:textId="6103A0FA" w:rsidR="00864FC2" w:rsidRPr="00041B06" w:rsidRDefault="00F805B7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8CA01F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7BEF2" w14:textId="650D2296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4,193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52328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275D3" w14:textId="1FEA20DC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01ECD49" w14:textId="77777777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34BF" w14:textId="0C7C833A" w:rsidR="00864FC2" w:rsidRPr="00041B06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1B0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</w:tbl>
    <w:p w14:paraId="3AABB381" w14:textId="77777777" w:rsidR="00CA3C13" w:rsidRPr="008171F5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71A83D9E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A65910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5D2070E2" w:rsidR="00E55679" w:rsidRPr="008171F5" w:rsidRDefault="00DA745E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16A5AD0D" w:rsidR="00E55679" w:rsidRPr="008171F5" w:rsidRDefault="00991F6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7E1E0B7B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91F65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18222966" w:rsidR="00991F65" w:rsidRPr="0080285C" w:rsidRDefault="00F805B7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7FB0DEE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4BB9DEC3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991F65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01DB1C6C" w:rsidR="00991F65" w:rsidRPr="0080285C" w:rsidRDefault="00F805B7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7F3D9A6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074FC42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991F65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0FB22BEA" w:rsidR="00991F65" w:rsidRPr="0080285C" w:rsidRDefault="00F805B7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163B0D2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6C603BA4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683</w:t>
            </w:r>
          </w:p>
        </w:tc>
      </w:tr>
      <w:tr w:rsidR="00991F65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2E0ECBCB" w:rsidR="00991F65" w:rsidRPr="0080285C" w:rsidRDefault="00F805B7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270" w:type="dxa"/>
          </w:tcPr>
          <w:p w14:paraId="4D0FFDFE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32731368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</w:tr>
      <w:tr w:rsidR="00991F65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1F7FBD76" w:rsidR="00991F65" w:rsidRPr="0080285C" w:rsidRDefault="00F805B7" w:rsidP="00991F65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(421)</w:t>
            </w:r>
          </w:p>
        </w:tc>
        <w:tc>
          <w:tcPr>
            <w:tcW w:w="270" w:type="dxa"/>
          </w:tcPr>
          <w:p w14:paraId="33F2896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69349BE0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</w:tr>
      <w:tr w:rsidR="00991F65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212F5CF5" w:rsidR="00991F65" w:rsidRPr="0080285C" w:rsidRDefault="00F805B7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51BBBA46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763CEE6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8171F5" w:rsidRPr="00A65910" w14:paraId="2E7DD034" w14:textId="77777777" w:rsidTr="008171F5">
        <w:tc>
          <w:tcPr>
            <w:tcW w:w="7054" w:type="dxa"/>
            <w:vAlign w:val="bottom"/>
          </w:tcPr>
          <w:p w14:paraId="5A43DE17" w14:textId="77777777" w:rsidR="008171F5" w:rsidRPr="008171F5" w:rsidRDefault="008171F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AC0D77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8D8AC2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011307D" w14:textId="77777777" w:rsidR="008171F5" w:rsidRPr="008171F5" w:rsidRDefault="008171F5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36CC1ED" w14:textId="77777777" w:rsidR="008F0BEE" w:rsidRPr="0001636D" w:rsidRDefault="008F0BEE" w:rsidP="008F0B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1636D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ลูกหนี้หมุนเวียนอื่น</w:t>
      </w:r>
    </w:p>
    <w:p w14:paraId="2F5BD993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8F0BEE" w:rsidRPr="002E48D3" w14:paraId="6EDC1533" w14:textId="77777777" w:rsidTr="00241B5B">
        <w:tc>
          <w:tcPr>
            <w:tcW w:w="3690" w:type="dxa"/>
            <w:vAlign w:val="bottom"/>
          </w:tcPr>
          <w:p w14:paraId="037DA291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5D24635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0BEE" w:rsidRPr="002E48D3" w14:paraId="2B6F903E" w14:textId="77777777" w:rsidTr="00241B5B">
        <w:tc>
          <w:tcPr>
            <w:tcW w:w="3690" w:type="dxa"/>
            <w:vAlign w:val="bottom"/>
          </w:tcPr>
          <w:p w14:paraId="0C263D57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BF72B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1015E7D1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036F" w14:textId="77777777" w:rsidR="008F0BEE" w:rsidRPr="002E48D3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BEE" w:rsidRPr="002E48D3" w14:paraId="2EF579F4" w14:textId="77777777" w:rsidTr="001720AE">
        <w:tc>
          <w:tcPr>
            <w:tcW w:w="3690" w:type="dxa"/>
            <w:vAlign w:val="bottom"/>
          </w:tcPr>
          <w:p w14:paraId="71FD68F8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0F91E" w14:textId="0C3631D2" w:rsidR="008F0BEE" w:rsidRPr="002E48D3" w:rsidRDefault="00DA745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8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D51B3AA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2664A56" w14:textId="441EF59E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31</w:t>
            </w:r>
            <w:r w:rsidRPr="002E48D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93EAD5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48BE1BB" w14:textId="3059E87D" w:rsidR="008F0BEE" w:rsidRPr="002E48D3" w:rsidRDefault="00DA745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8D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55F8C97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DA14588" w14:textId="371267FC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31</w:t>
            </w:r>
            <w:r w:rsidRPr="002E48D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0BEE" w:rsidRPr="002E48D3" w14:paraId="013A3C3F" w14:textId="77777777" w:rsidTr="001720AE">
        <w:tc>
          <w:tcPr>
            <w:tcW w:w="3690" w:type="dxa"/>
            <w:vAlign w:val="bottom"/>
          </w:tcPr>
          <w:p w14:paraId="5B82A3DB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D4F37B" w14:textId="72C1950C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2D8D973E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EFEC08" w14:textId="077FE7B9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E3EC5D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37FE1A" w14:textId="582C077C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341C0C1B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09276D" w14:textId="2C281131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F0BEE" w:rsidRPr="002E48D3" w14:paraId="557DA5D8" w14:textId="77777777" w:rsidTr="008F0BEE">
        <w:tc>
          <w:tcPr>
            <w:tcW w:w="3690" w:type="dxa"/>
            <w:vAlign w:val="bottom"/>
          </w:tcPr>
          <w:p w14:paraId="1A544FBF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41E84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37668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632666D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013C7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0538B4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127E9A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08FBE1F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EE" w:rsidRPr="002E48D3" w14:paraId="7F44AE11" w14:textId="77777777" w:rsidTr="00241B5B">
        <w:tc>
          <w:tcPr>
            <w:tcW w:w="3690" w:type="dxa"/>
            <w:vAlign w:val="bottom"/>
          </w:tcPr>
          <w:p w14:paraId="50502F9A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F3F0282" w14:textId="51A9FCF4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10,138</w:t>
            </w:r>
          </w:p>
        </w:tc>
        <w:tc>
          <w:tcPr>
            <w:tcW w:w="270" w:type="dxa"/>
            <w:vAlign w:val="bottom"/>
          </w:tcPr>
          <w:p w14:paraId="1F500DB8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D2B132D" w14:textId="586A0D59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12,907</w:t>
            </w:r>
          </w:p>
        </w:tc>
        <w:tc>
          <w:tcPr>
            <w:tcW w:w="270" w:type="dxa"/>
            <w:vAlign w:val="bottom"/>
          </w:tcPr>
          <w:p w14:paraId="588B7C30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A282B47" w14:textId="49727711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3,652</w:t>
            </w:r>
          </w:p>
        </w:tc>
        <w:tc>
          <w:tcPr>
            <w:tcW w:w="270" w:type="dxa"/>
            <w:vAlign w:val="bottom"/>
          </w:tcPr>
          <w:p w14:paraId="72114DEF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CE7AF81" w14:textId="43FCC77F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6,075</w:t>
            </w:r>
          </w:p>
        </w:tc>
      </w:tr>
      <w:tr w:rsidR="008F0BEE" w:rsidRPr="002E48D3" w14:paraId="0EC2EEE7" w14:textId="77777777" w:rsidTr="00241B5B">
        <w:tc>
          <w:tcPr>
            <w:tcW w:w="3690" w:type="dxa"/>
            <w:vAlign w:val="bottom"/>
          </w:tcPr>
          <w:p w14:paraId="08D6C9F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30E27D9" w14:textId="59AF22A5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(8,651)</w:t>
            </w:r>
          </w:p>
        </w:tc>
        <w:tc>
          <w:tcPr>
            <w:tcW w:w="270" w:type="dxa"/>
            <w:vAlign w:val="bottom"/>
          </w:tcPr>
          <w:p w14:paraId="411B8EFE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94973F9" w14:textId="42011E3B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(8,798)</w:t>
            </w:r>
          </w:p>
        </w:tc>
        <w:tc>
          <w:tcPr>
            <w:tcW w:w="270" w:type="dxa"/>
            <w:vAlign w:val="bottom"/>
          </w:tcPr>
          <w:p w14:paraId="71F2FF28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2338A5C" w14:textId="0936D454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  <w:tc>
          <w:tcPr>
            <w:tcW w:w="270" w:type="dxa"/>
            <w:vAlign w:val="bottom"/>
          </w:tcPr>
          <w:p w14:paraId="5E4FA364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03C2778" w14:textId="2CA40C92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</w:tr>
      <w:tr w:rsidR="008F0BEE" w:rsidRPr="002E48D3" w14:paraId="73B38BA0" w14:textId="77777777" w:rsidTr="00241B5B">
        <w:tc>
          <w:tcPr>
            <w:tcW w:w="3690" w:type="dxa"/>
            <w:vAlign w:val="bottom"/>
          </w:tcPr>
          <w:p w14:paraId="6753D24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B60C9D" w14:textId="6D56F331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270" w:type="dxa"/>
            <w:vAlign w:val="bottom"/>
          </w:tcPr>
          <w:p w14:paraId="040EA65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10F75F9" w14:textId="3444D315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  <w:tc>
          <w:tcPr>
            <w:tcW w:w="270" w:type="dxa"/>
            <w:vAlign w:val="bottom"/>
          </w:tcPr>
          <w:p w14:paraId="092DB7AA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9EB9EF1" w14:textId="2B3CD452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270" w:type="dxa"/>
            <w:vAlign w:val="bottom"/>
          </w:tcPr>
          <w:p w14:paraId="1F3D678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1B8A58B" w14:textId="36FB61FF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</w:tr>
      <w:tr w:rsidR="008F0BEE" w:rsidRPr="002E48D3" w14:paraId="46E0CD8F" w14:textId="77777777" w:rsidTr="00241B5B">
        <w:tc>
          <w:tcPr>
            <w:tcW w:w="3690" w:type="dxa"/>
            <w:vAlign w:val="bottom"/>
          </w:tcPr>
          <w:p w14:paraId="4A0079ED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F525C3B" w14:textId="73FDBFE7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33,018</w:t>
            </w:r>
          </w:p>
        </w:tc>
        <w:tc>
          <w:tcPr>
            <w:tcW w:w="270" w:type="dxa"/>
            <w:vAlign w:val="bottom"/>
          </w:tcPr>
          <w:p w14:paraId="65A902D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FDE25C1" w14:textId="15D5A410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40,961</w:t>
            </w:r>
          </w:p>
        </w:tc>
        <w:tc>
          <w:tcPr>
            <w:tcW w:w="270" w:type="dxa"/>
            <w:vAlign w:val="bottom"/>
          </w:tcPr>
          <w:p w14:paraId="285B336F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DD0E664" w14:textId="48C5F8E8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11,166</w:t>
            </w:r>
          </w:p>
        </w:tc>
        <w:tc>
          <w:tcPr>
            <w:tcW w:w="270" w:type="dxa"/>
            <w:vAlign w:val="bottom"/>
          </w:tcPr>
          <w:p w14:paraId="62236597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2FD34D7" w14:textId="30058A25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18,685</w:t>
            </w:r>
          </w:p>
        </w:tc>
      </w:tr>
      <w:tr w:rsidR="008F0BEE" w:rsidRPr="002E48D3" w14:paraId="48E8F6FC" w14:textId="77777777" w:rsidTr="00241B5B">
        <w:tc>
          <w:tcPr>
            <w:tcW w:w="3690" w:type="dxa"/>
            <w:vAlign w:val="bottom"/>
          </w:tcPr>
          <w:p w14:paraId="393ABC4C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D5675D2" w14:textId="452BE08F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8,477</w:t>
            </w:r>
          </w:p>
        </w:tc>
        <w:tc>
          <w:tcPr>
            <w:tcW w:w="270" w:type="dxa"/>
            <w:vAlign w:val="bottom"/>
          </w:tcPr>
          <w:p w14:paraId="18F2B456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FCFFD0" w14:textId="69CAEE2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5,241</w:t>
            </w:r>
          </w:p>
        </w:tc>
        <w:tc>
          <w:tcPr>
            <w:tcW w:w="270" w:type="dxa"/>
            <w:vAlign w:val="bottom"/>
          </w:tcPr>
          <w:p w14:paraId="51EEADB8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C8B5FE8" w14:textId="18B3B31A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6,953</w:t>
            </w:r>
          </w:p>
        </w:tc>
        <w:tc>
          <w:tcPr>
            <w:tcW w:w="270" w:type="dxa"/>
            <w:vAlign w:val="bottom"/>
          </w:tcPr>
          <w:p w14:paraId="19EB2EFC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E763C01" w14:textId="687EFAB0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</w:tr>
      <w:tr w:rsidR="008F0BEE" w:rsidRPr="002E48D3" w14:paraId="2E3FC91F" w14:textId="77777777" w:rsidTr="00241B5B">
        <w:tc>
          <w:tcPr>
            <w:tcW w:w="3690" w:type="dxa"/>
            <w:vAlign w:val="bottom"/>
          </w:tcPr>
          <w:p w14:paraId="2C580EDE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493F3503" w14:textId="2C387375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270" w:type="dxa"/>
            <w:vAlign w:val="bottom"/>
          </w:tcPr>
          <w:p w14:paraId="18E1902E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064F141" w14:textId="30566C76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  <w:tc>
          <w:tcPr>
            <w:tcW w:w="270" w:type="dxa"/>
            <w:vAlign w:val="bottom"/>
          </w:tcPr>
          <w:p w14:paraId="5B881B76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0F925756" w14:textId="271E7621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270" w:type="dxa"/>
            <w:vAlign w:val="bottom"/>
          </w:tcPr>
          <w:p w14:paraId="7C2D2D1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C26F988" w14:textId="1B837EB3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  <w:tr w:rsidR="008F0BEE" w:rsidRPr="002E48D3" w14:paraId="763BDF12" w14:textId="77777777" w:rsidTr="00241B5B">
        <w:tc>
          <w:tcPr>
            <w:tcW w:w="3690" w:type="dxa"/>
            <w:vAlign w:val="bottom"/>
          </w:tcPr>
          <w:p w14:paraId="601387B2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49A4E8" w14:textId="3604D3DC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70" w:type="dxa"/>
            <w:vAlign w:val="bottom"/>
          </w:tcPr>
          <w:p w14:paraId="6C48520A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D8029D8" w14:textId="523CEE7A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  <w:vAlign w:val="bottom"/>
          </w:tcPr>
          <w:p w14:paraId="28D1FFA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B48E496" w14:textId="069432DB" w:rsidR="008F0BEE" w:rsidRPr="002E48D3" w:rsidRDefault="00D93DFC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  <w:vAlign w:val="bottom"/>
          </w:tcPr>
          <w:p w14:paraId="56761633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B3E75DA" w14:textId="0930452F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8F0BEE" w:rsidRPr="002E48D3" w14:paraId="11E261DC" w14:textId="77777777" w:rsidTr="00241B5B">
        <w:tc>
          <w:tcPr>
            <w:tcW w:w="3690" w:type="dxa"/>
            <w:vAlign w:val="bottom"/>
          </w:tcPr>
          <w:p w14:paraId="71E99C30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9D7F2" w14:textId="191971F9" w:rsidR="008F0BEE" w:rsidRPr="002E48D3" w:rsidRDefault="000F4AC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45,530</w:t>
            </w:r>
          </w:p>
        </w:tc>
        <w:tc>
          <w:tcPr>
            <w:tcW w:w="270" w:type="dxa"/>
            <w:vAlign w:val="bottom"/>
          </w:tcPr>
          <w:p w14:paraId="3C7E3827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16D2" w14:textId="36E68CF1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52,298</w:t>
            </w:r>
          </w:p>
        </w:tc>
        <w:tc>
          <w:tcPr>
            <w:tcW w:w="270" w:type="dxa"/>
            <w:vAlign w:val="bottom"/>
          </w:tcPr>
          <w:p w14:paraId="2FA14A49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DBF" w14:textId="15BE02EB" w:rsidR="008F0BEE" w:rsidRPr="002E48D3" w:rsidRDefault="000F4AC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21,455</w:t>
            </w:r>
          </w:p>
        </w:tc>
        <w:tc>
          <w:tcPr>
            <w:tcW w:w="270" w:type="dxa"/>
            <w:vAlign w:val="bottom"/>
          </w:tcPr>
          <w:p w14:paraId="27CF9050" w14:textId="77777777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0246D" w14:textId="3211A026" w:rsidR="008F0BEE" w:rsidRPr="002E48D3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8D3">
              <w:rPr>
                <w:rFonts w:ascii="Angsana New" w:hAnsi="Angsana New"/>
                <w:sz w:val="30"/>
                <w:szCs w:val="30"/>
              </w:rPr>
              <w:t>27,708</w:t>
            </w:r>
          </w:p>
        </w:tc>
      </w:tr>
    </w:tbl>
    <w:p w14:paraId="5B7A0709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51A90036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A048A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12A1280A" w:rsidR="00684C27" w:rsidRPr="00684C27" w:rsidRDefault="00DA745E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7E2A9C65" w:rsidR="00CA3C13" w:rsidRPr="00684C27" w:rsidRDefault="00991F65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0619CC71" w:rsidR="00CA3C13" w:rsidRPr="00684C27" w:rsidRDefault="00620C32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991F65" w:rsidRPr="00A65910" w14:paraId="6FDEC989" w14:textId="77777777" w:rsidTr="00CA3C13">
        <w:tc>
          <w:tcPr>
            <w:tcW w:w="6518" w:type="dxa"/>
          </w:tcPr>
          <w:p w14:paraId="0113735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2DE51E8D" w:rsidR="00991F65" w:rsidRPr="0080285C" w:rsidRDefault="000F4AC8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18,615</w:t>
            </w:r>
          </w:p>
        </w:tc>
        <w:tc>
          <w:tcPr>
            <w:tcW w:w="236" w:type="dxa"/>
          </w:tcPr>
          <w:p w14:paraId="3815D7CA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5F4CD505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21,44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991F65" w:rsidRPr="00A65910" w14:paraId="0685889A" w14:textId="77777777" w:rsidTr="00CA3C13">
        <w:tc>
          <w:tcPr>
            <w:tcW w:w="6518" w:type="dxa"/>
          </w:tcPr>
          <w:p w14:paraId="50E67B96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4B9AC11C" w:rsidR="00991F65" w:rsidRPr="0080285C" w:rsidRDefault="000F4AC8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(3,156)</w:t>
            </w:r>
          </w:p>
        </w:tc>
        <w:tc>
          <w:tcPr>
            <w:tcW w:w="236" w:type="dxa"/>
          </w:tcPr>
          <w:p w14:paraId="57293F50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6F0CC669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(13,334)</w:t>
            </w:r>
          </w:p>
        </w:tc>
      </w:tr>
      <w:tr w:rsidR="00991F65" w:rsidRPr="00A65910" w14:paraId="1DFDC5BE" w14:textId="77777777" w:rsidTr="00684C27">
        <w:tc>
          <w:tcPr>
            <w:tcW w:w="6518" w:type="dxa"/>
          </w:tcPr>
          <w:p w14:paraId="4BD63BA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3F8D1B16" w:rsidR="00991F65" w:rsidRPr="0080285C" w:rsidRDefault="000F4AC8" w:rsidP="0021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15,459</w:t>
            </w:r>
          </w:p>
        </w:tc>
        <w:tc>
          <w:tcPr>
            <w:tcW w:w="236" w:type="dxa"/>
          </w:tcPr>
          <w:p w14:paraId="660399C2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10DBD330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8,1</w:t>
            </w:r>
            <w:r>
              <w:rPr>
                <w:rFonts w:ascii="Angsana New" w:hAnsi="Angsana New"/>
                <w:sz w:val="29"/>
                <w:szCs w:val="29"/>
              </w:rPr>
              <w:t>09</w:t>
            </w:r>
          </w:p>
        </w:tc>
      </w:tr>
    </w:tbl>
    <w:p w14:paraId="2B97C2F8" w14:textId="77777777" w:rsidR="0072382A" w:rsidRPr="008F0BEE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6A17CD" w14:textId="77777777" w:rsidR="004A43B4" w:rsidRDefault="004A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9"/>
          <w:szCs w:val="29"/>
          <w:cs/>
        </w:rPr>
      </w:pPr>
      <w:r>
        <w:rPr>
          <w:rFonts w:ascii="Angsana New" w:hAnsi="Angsana New"/>
          <w:spacing w:val="-4"/>
          <w:sz w:val="29"/>
          <w:szCs w:val="29"/>
          <w:cs/>
        </w:rPr>
        <w:br w:type="page"/>
      </w:r>
    </w:p>
    <w:p w14:paraId="25BC0D13" w14:textId="66618813" w:rsidR="00991F65" w:rsidRPr="00A40CCE" w:rsidRDefault="00991F65" w:rsidP="0099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0CCE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เงินให้กู้ยืมแก่กิจการอื่นชนิดไม่มีหลักประกันประกอบด้วย (</w:t>
      </w:r>
      <w:r w:rsidRPr="00A40CCE">
        <w:rPr>
          <w:rFonts w:ascii="Angsana New" w:hAnsi="Angsana New" w:hint="cs"/>
          <w:spacing w:val="-4"/>
          <w:sz w:val="30"/>
          <w:szCs w:val="30"/>
        </w:rPr>
        <w:t>1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A40CCE">
        <w:rPr>
          <w:rFonts w:ascii="Angsana New" w:hAnsi="Angsana New"/>
          <w:spacing w:val="-4"/>
          <w:sz w:val="30"/>
          <w:szCs w:val="30"/>
          <w:cs/>
        </w:rPr>
        <w:t>ซึ่งดำเนินธุรกิจเกี่ยวกับการ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จำหน่ายแผงโซล่าเซลล์</w:t>
      </w:r>
      <w:r w:rsidRPr="000F4AC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F4AC8">
        <w:rPr>
          <w:rFonts w:ascii="Angsana New" w:hAnsi="Angsana New"/>
          <w:spacing w:val="-4"/>
          <w:sz w:val="30"/>
          <w:szCs w:val="30"/>
        </w:rPr>
        <w:t xml:space="preserve"> </w:t>
      </w:r>
      <w:r w:rsidR="000F4AC8">
        <w:rPr>
          <w:rFonts w:ascii="Angsana New" w:hAnsi="Angsana New"/>
          <w:spacing w:val="-4"/>
          <w:sz w:val="30"/>
          <w:szCs w:val="30"/>
        </w:rPr>
        <w:t>7.</w:t>
      </w:r>
      <w:r w:rsidR="009B50FF">
        <w:rPr>
          <w:rFonts w:ascii="Angsana New" w:hAnsi="Angsana New"/>
          <w:spacing w:val="-4"/>
          <w:sz w:val="30"/>
          <w:szCs w:val="30"/>
        </w:rPr>
        <w:t>8</w:t>
      </w:r>
      <w:r w:rsidRPr="000F4AC8">
        <w:rPr>
          <w:rFonts w:ascii="Angsana New" w:hAnsi="Angsana New"/>
          <w:spacing w:val="-4"/>
          <w:sz w:val="30"/>
          <w:szCs w:val="30"/>
        </w:rPr>
        <w:t xml:space="preserve"> </w:t>
      </w:r>
      <w:r w:rsidRPr="000F4AC8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บาท 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4"/>
          <w:sz w:val="30"/>
          <w:szCs w:val="30"/>
        </w:rPr>
        <w:t>256</w:t>
      </w:r>
      <w:r w:rsidRPr="00A40CCE">
        <w:rPr>
          <w:rFonts w:ascii="Angsana New" w:hAnsi="Angsana New"/>
          <w:spacing w:val="-4"/>
          <w:sz w:val="30"/>
          <w:szCs w:val="30"/>
        </w:rPr>
        <w:t>8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pacing w:val="-4"/>
          <w:sz w:val="30"/>
          <w:szCs w:val="30"/>
        </w:rPr>
        <w:t>(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40CCE">
        <w:rPr>
          <w:rFonts w:ascii="Angsana New" w:hAnsi="Angsana New"/>
          <w:spacing w:val="-4"/>
          <w:sz w:val="30"/>
          <w:szCs w:val="30"/>
        </w:rPr>
        <w:t xml:space="preserve">10.2 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40CCE">
        <w:rPr>
          <w:rFonts w:ascii="Angsana New" w:hAnsi="Angsana New"/>
          <w:spacing w:val="-4"/>
          <w:sz w:val="30"/>
          <w:szCs w:val="30"/>
        </w:rPr>
        <w:t xml:space="preserve"> </w:t>
      </w:r>
      <w:r w:rsidRPr="00A40CC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A40CCE">
        <w:rPr>
          <w:rFonts w:ascii="Angsana New" w:hAnsi="Angsana New"/>
          <w:sz w:val="30"/>
          <w:szCs w:val="30"/>
        </w:rPr>
        <w:t xml:space="preserve">31 </w:t>
      </w:r>
      <w:r w:rsidRPr="00A40CCE">
        <w:rPr>
          <w:rFonts w:ascii="Angsana New" w:hAnsi="Angsana New"/>
          <w:sz w:val="30"/>
          <w:szCs w:val="30"/>
          <w:cs/>
        </w:rPr>
        <w:t>ธันวาคม</w:t>
      </w:r>
      <w:r w:rsidRPr="00A40CCE">
        <w:rPr>
          <w:rFonts w:ascii="Angsana New" w:hAnsi="Angsana New" w:hint="cs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z w:val="30"/>
          <w:szCs w:val="30"/>
        </w:rPr>
        <w:t>2567)</w:t>
      </w:r>
      <w:r w:rsidRPr="00A40CCE">
        <w:rPr>
          <w:rFonts w:ascii="Angsana New" w:hAnsi="Angsana New" w:hint="cs"/>
          <w:sz w:val="30"/>
          <w:szCs w:val="30"/>
          <w:cs/>
        </w:rPr>
        <w:t xml:space="preserve"> อัตรา</w:t>
      </w:r>
      <w:r w:rsidRPr="00A40CCE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A40CCE">
        <w:rPr>
          <w:rFonts w:ascii="Angsana New" w:hAnsi="Angsana New"/>
          <w:sz w:val="30"/>
          <w:szCs w:val="30"/>
        </w:rPr>
        <w:t xml:space="preserve">10 </w:t>
      </w:r>
      <w:r w:rsidRPr="00A40CCE">
        <w:rPr>
          <w:rFonts w:ascii="Angsana New" w:hAnsi="Angsana New"/>
          <w:sz w:val="30"/>
          <w:szCs w:val="30"/>
          <w:cs/>
        </w:rPr>
        <w:t>ต่อปี</w:t>
      </w:r>
      <w:r w:rsidR="00C35981" w:rsidRPr="00A40CCE">
        <w:rPr>
          <w:rFonts w:ascii="Angsana New" w:hAnsi="Angsana New"/>
          <w:sz w:val="30"/>
          <w:szCs w:val="30"/>
        </w:rPr>
        <w:t xml:space="preserve"> </w:t>
      </w:r>
      <w:r w:rsidRPr="00A40CCE">
        <w:rPr>
          <w:rFonts w:ascii="Angsana New" w:hAnsi="Angsana New"/>
          <w:sz w:val="30"/>
          <w:szCs w:val="30"/>
          <w:cs/>
        </w:rPr>
        <w:t>และ</w:t>
      </w:r>
      <w:r w:rsidRPr="00A40CCE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A40CCE">
        <w:rPr>
          <w:rFonts w:ascii="Angsana New" w:hAnsi="Angsana New"/>
          <w:sz w:val="30"/>
          <w:szCs w:val="30"/>
        </w:rPr>
        <w:t>72</w:t>
      </w:r>
      <w:r w:rsidRPr="00A40CCE">
        <w:rPr>
          <w:rFonts w:ascii="Angsana New" w:hAnsi="Angsana New" w:hint="cs"/>
          <w:sz w:val="30"/>
          <w:szCs w:val="30"/>
          <w:cs/>
        </w:rPr>
        <w:t xml:space="preserve"> เดือน โดยเริ่มชำระงวดแรกในเดือนมีนาคม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</w:rPr>
        <w:t>2565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/>
          <w:sz w:val="30"/>
          <w:szCs w:val="30"/>
          <w:cs/>
        </w:rPr>
        <w:t>จนถึงเดือน</w:t>
      </w:r>
      <w:r w:rsidRPr="00A40CC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/>
          <w:sz w:val="30"/>
          <w:szCs w:val="30"/>
        </w:rPr>
        <w:t>25</w:t>
      </w:r>
      <w:r w:rsidRPr="00A40CCE">
        <w:rPr>
          <w:rFonts w:ascii="Angsana New" w:hAnsi="Angsana New" w:hint="cs"/>
          <w:sz w:val="30"/>
          <w:szCs w:val="30"/>
        </w:rPr>
        <w:t>71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และ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(</w:t>
      </w:r>
      <w:r w:rsidRPr="00A40CCE">
        <w:rPr>
          <w:rFonts w:ascii="Angsana New" w:hAnsi="Angsana New" w:hint="cs"/>
          <w:sz w:val="30"/>
          <w:szCs w:val="30"/>
        </w:rPr>
        <w:t>2</w:t>
      </w:r>
      <w:r w:rsidRPr="00A40CCE">
        <w:rPr>
          <w:rFonts w:ascii="Angsana New" w:hAnsi="Angsana New" w:hint="cs"/>
          <w:sz w:val="30"/>
          <w:szCs w:val="30"/>
          <w:cs/>
        </w:rPr>
        <w:t>)</w:t>
      </w:r>
      <w:r w:rsidRPr="00A40CCE">
        <w:rPr>
          <w:rFonts w:ascii="Angsana New" w:hAnsi="Angsana New"/>
          <w:color w:val="FFFFFF"/>
          <w:sz w:val="30"/>
          <w:szCs w:val="30"/>
        </w:rPr>
        <w:t>-</w:t>
      </w:r>
      <w:r w:rsidRPr="00A40CCE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เงินให้กู้ยืมแก่ตัวแทนจำหน่ายจำนวน</w:t>
      </w:r>
      <w:r w:rsidR="000F4AC8">
        <w:rPr>
          <w:rFonts w:ascii="Angsana New" w:hAnsi="Angsana New"/>
          <w:sz w:val="30"/>
          <w:szCs w:val="30"/>
        </w:rPr>
        <w:t xml:space="preserve"> 10.8</w:t>
      </w:r>
      <w:r w:rsidRPr="000F4AC8">
        <w:rPr>
          <w:rFonts w:ascii="Angsana New" w:hAnsi="Angsana New"/>
          <w:spacing w:val="-2"/>
          <w:sz w:val="30"/>
          <w:szCs w:val="30"/>
        </w:rPr>
        <w:t xml:space="preserve"> </w:t>
      </w:r>
      <w:r w:rsidRPr="000F4AC8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บาท ณ วันที่ </w:t>
      </w:r>
      <w:r w:rsidR="00DA745E">
        <w:rPr>
          <w:rFonts w:ascii="Angsana New" w:hAnsi="Angsana New"/>
          <w:spacing w:val="-2"/>
          <w:sz w:val="30"/>
          <w:szCs w:val="30"/>
        </w:rPr>
        <w:t xml:space="preserve">30 </w:t>
      </w:r>
      <w:r w:rsidR="00DA745E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40CCE">
        <w:rPr>
          <w:rFonts w:ascii="Angsana New" w:hAnsi="Angsana New" w:hint="cs"/>
          <w:spacing w:val="-2"/>
          <w:sz w:val="30"/>
          <w:szCs w:val="30"/>
        </w:rPr>
        <w:t>256</w:t>
      </w:r>
      <w:r w:rsidRPr="00A40CCE">
        <w:rPr>
          <w:rFonts w:ascii="Angsana New" w:hAnsi="Angsana New"/>
          <w:spacing w:val="-2"/>
          <w:sz w:val="30"/>
          <w:szCs w:val="30"/>
        </w:rPr>
        <w:t>8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(จำนวน </w:t>
      </w:r>
      <w:r w:rsidRPr="00A40CCE">
        <w:rPr>
          <w:rFonts w:ascii="Angsana New" w:hAnsi="Angsana New"/>
          <w:spacing w:val="-2"/>
          <w:sz w:val="30"/>
          <w:szCs w:val="30"/>
        </w:rPr>
        <w:t>11.2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A40CC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31 </w:t>
      </w:r>
      <w:r w:rsidRPr="00A40CCE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2567)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 xml:space="preserve">อัตราดอกเบี้ยร้อยละ </w:t>
      </w:r>
      <w:r w:rsidRPr="00A40CCE">
        <w:rPr>
          <w:rFonts w:ascii="Angsana New" w:hAnsi="Angsana New"/>
          <w:spacing w:val="-2"/>
          <w:sz w:val="30"/>
          <w:szCs w:val="30"/>
        </w:rPr>
        <w:t xml:space="preserve">9 </w:t>
      </w:r>
      <w:r w:rsidRPr="00A40CCE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C35981" w:rsidRPr="00A40CCE">
        <w:rPr>
          <w:rFonts w:ascii="Angsana New" w:hAnsi="Angsana New"/>
          <w:sz w:val="30"/>
          <w:szCs w:val="30"/>
        </w:rPr>
        <w:t xml:space="preserve"> </w:t>
      </w:r>
      <w:r w:rsidRPr="00A40CCE">
        <w:rPr>
          <w:rFonts w:ascii="Angsana New" w:hAnsi="Angsana New" w:hint="cs"/>
          <w:sz w:val="30"/>
          <w:szCs w:val="30"/>
          <w:cs/>
        </w:rPr>
        <w:t xml:space="preserve">และมีกำหนดชำระคืนภายในปี </w:t>
      </w:r>
      <w:r w:rsidRPr="00A40CCE">
        <w:rPr>
          <w:rFonts w:ascii="Angsana New" w:hAnsi="Angsana New"/>
          <w:sz w:val="30"/>
          <w:szCs w:val="30"/>
        </w:rPr>
        <w:t>2571</w:t>
      </w:r>
    </w:p>
    <w:p w14:paraId="33D16D7E" w14:textId="542011A7" w:rsidR="007E04C7" w:rsidRDefault="007E0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33B9FEB2" w14:textId="64D0A832" w:rsidR="007E04C7" w:rsidRDefault="007E04C7" w:rsidP="007E04C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สินทรัพย์ทางการเงินหมุนเวียนอื่น</w:t>
      </w:r>
    </w:p>
    <w:p w14:paraId="4C74B113" w14:textId="77777777" w:rsidR="007E04C7" w:rsidRPr="00A40CCE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28"/>
          <w:szCs w:val="28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7E04C7" w:rsidRPr="003B4476" w14:paraId="43D93CE6" w14:textId="77777777" w:rsidTr="007E04C7">
        <w:tc>
          <w:tcPr>
            <w:tcW w:w="4395" w:type="dxa"/>
          </w:tcPr>
          <w:p w14:paraId="6CE1003A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0ED2B0E7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7E04C7" w:rsidRPr="003B4476" w14:paraId="5B48A511" w14:textId="77777777" w:rsidTr="005F19FC">
        <w:tc>
          <w:tcPr>
            <w:tcW w:w="4395" w:type="dxa"/>
          </w:tcPr>
          <w:p w14:paraId="00021921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8AA4BC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0DE9E69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6FE8F4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A95" w:rsidRPr="003B4476" w14:paraId="426F89A3" w14:textId="77777777" w:rsidTr="005F19FC">
        <w:tc>
          <w:tcPr>
            <w:tcW w:w="4395" w:type="dxa"/>
          </w:tcPr>
          <w:p w14:paraId="0CF1618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367405" w14:textId="7B6891CD" w:rsidR="009E7A95" w:rsidRPr="00D05676" w:rsidRDefault="00DA745E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pacing w:val="-12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pacing w:val="-12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SimSun" w:hAnsi="Angsana New"/>
                <w:spacing w:val="-12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0DBBB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E6EB10" w14:textId="131D7DC5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</w:tcPr>
          <w:p w14:paraId="2DD4BCA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5550A9C" w14:textId="3F2EC7A2" w:rsidR="009E7A95" w:rsidRPr="003B4476" w:rsidRDefault="00DA745E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pacing w:val="-12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SimSun" w:hAnsi="Angsana New"/>
                <w:spacing w:val="-12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A84DD4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6291DF9" w14:textId="746BAAB9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9E7A95" w:rsidRPr="003B4476" w14:paraId="459CC074" w14:textId="77777777" w:rsidTr="007E04C7">
        <w:tc>
          <w:tcPr>
            <w:tcW w:w="4395" w:type="dxa"/>
          </w:tcPr>
          <w:p w14:paraId="3990AAE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DF8A339" w14:textId="2B788CF2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40" w:type="dxa"/>
          </w:tcPr>
          <w:p w14:paraId="469ABCF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5021ED" w14:textId="747CE038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90" w:type="dxa"/>
          </w:tcPr>
          <w:p w14:paraId="523264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55C9A8" w14:textId="61817616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7" w:type="dxa"/>
          </w:tcPr>
          <w:p w14:paraId="602626C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AA2D68" w14:textId="3E9C260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</w:tr>
      <w:tr w:rsidR="009E7A95" w:rsidRPr="003B4476" w14:paraId="2901E875" w14:textId="77777777" w:rsidTr="00A942B6">
        <w:tc>
          <w:tcPr>
            <w:tcW w:w="4395" w:type="dxa"/>
            <w:vAlign w:val="bottom"/>
          </w:tcPr>
          <w:p w14:paraId="4C000430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37AD745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454EB5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8D582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1FF726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FD3F4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162C56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53B8FA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3C62BCB" w14:textId="77777777" w:rsidTr="00A942B6">
        <w:tc>
          <w:tcPr>
            <w:tcW w:w="4395" w:type="dxa"/>
          </w:tcPr>
          <w:p w14:paraId="493FA998" w14:textId="488FE386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  <w:r w:rsidR="00B1384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2A5A04E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A7C210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70D2D4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7F8F5ED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A36AB6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E5AA94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1D8D6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5AE96247" w14:textId="77777777" w:rsidTr="00A942B6">
        <w:trPr>
          <w:trHeight w:val="79"/>
        </w:trPr>
        <w:tc>
          <w:tcPr>
            <w:tcW w:w="4395" w:type="dxa"/>
          </w:tcPr>
          <w:p w14:paraId="048AC4E5" w14:textId="0E39DC3F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(อัตราดอกเบี้ยร้อย</w:t>
            </w:r>
            <w:r w:rsidRPr="007D33C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ละ </w:t>
            </w:r>
            <w:r w:rsidR="007D33CD">
              <w:rPr>
                <w:rFonts w:ascii="Angsana New" w:hAnsi="Angsana New" w:cs="Angsana New"/>
                <w:color w:val="auto"/>
                <w:sz w:val="30"/>
                <w:szCs w:val="30"/>
              </w:rPr>
              <w:t>0.</w:t>
            </w:r>
            <w:r w:rsidR="00A674D3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="007D33CD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7D33C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7D33C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="003004AE" w:rsidRPr="007D33CD">
              <w:rPr>
                <w:rFonts w:ascii="Angsana New" w:hAnsi="Angsana New" w:cs="Angsana New"/>
                <w:color w:val="auto"/>
                <w:sz w:val="30"/>
                <w:szCs w:val="30"/>
              </w:rPr>
              <w:t>4.35</w:t>
            </w:r>
            <w:r w:rsidRPr="007D33C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7D33C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68" w:type="dxa"/>
          </w:tcPr>
          <w:p w14:paraId="5AB036DE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535CCE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C025C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1AD6A1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4CB2E7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1C1B98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FF87D3C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4729DEF" w14:textId="77777777" w:rsidTr="002D10E6">
        <w:tc>
          <w:tcPr>
            <w:tcW w:w="4395" w:type="dxa"/>
          </w:tcPr>
          <w:p w14:paraId="466C24D2" w14:textId="14CD5C39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="00DA745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="00DA745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D147D1">
              <w:rPr>
                <w:rFonts w:ascii="Angsana New" w:hAnsi="Angsana New" w:cs="Angsana New"/>
                <w:color w:val="auto"/>
                <w:sz w:val="30"/>
                <w:szCs w:val="30"/>
              </w:rPr>
              <w:t>2.00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3DCD5CC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A6C81D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FBD657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FE9D8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32CD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D05F21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826680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B2F7953" w14:textId="77777777" w:rsidTr="002D10E6">
        <w:tc>
          <w:tcPr>
            <w:tcW w:w="4395" w:type="dxa"/>
          </w:tcPr>
          <w:p w14:paraId="3C2179D2" w14:textId="571A4A40" w:rsidR="009E7A95" w:rsidRPr="003B4476" w:rsidRDefault="009E7A95" w:rsidP="009E7A95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2.</w:t>
            </w:r>
            <w:r w:rsidR="00172177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B4B3644" w14:textId="51BA5A97" w:rsidR="009E7A95" w:rsidRPr="003B4476" w:rsidRDefault="007D33CD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560,343</w:t>
            </w:r>
          </w:p>
        </w:tc>
        <w:tc>
          <w:tcPr>
            <w:tcW w:w="240" w:type="dxa"/>
          </w:tcPr>
          <w:p w14:paraId="3F6DCB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22EB175" w14:textId="16A2643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1,415,000</w:t>
            </w:r>
          </w:p>
        </w:tc>
        <w:tc>
          <w:tcPr>
            <w:tcW w:w="290" w:type="dxa"/>
          </w:tcPr>
          <w:p w14:paraId="045AC97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9F0C782" w14:textId="44534EE3" w:rsidR="009E7A95" w:rsidRPr="003B4476" w:rsidRDefault="007D33CD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210,343</w:t>
            </w:r>
          </w:p>
        </w:tc>
        <w:tc>
          <w:tcPr>
            <w:tcW w:w="237" w:type="dxa"/>
          </w:tcPr>
          <w:p w14:paraId="15228CD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80BF15" w14:textId="4E829693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740,000</w:t>
            </w:r>
          </w:p>
        </w:tc>
      </w:tr>
      <w:tr w:rsidR="009E7A95" w:rsidRPr="003B4476" w14:paraId="0B3042B5" w14:textId="77777777" w:rsidTr="002D10E6">
        <w:tc>
          <w:tcPr>
            <w:tcW w:w="4395" w:type="dxa"/>
          </w:tcPr>
          <w:p w14:paraId="374E1FD2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B279D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9DB75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342923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BEFF49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F86151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5E365C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FC5328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14F457A" w14:textId="77777777" w:rsidTr="00A942B6">
        <w:tc>
          <w:tcPr>
            <w:tcW w:w="4395" w:type="dxa"/>
          </w:tcPr>
          <w:p w14:paraId="557BCF2D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09C7DE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3B9005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B4F7B0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32F787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F2D144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F6F66E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FCB322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73D16" w:rsidRPr="003B4476" w14:paraId="16FFE67C" w14:textId="77777777" w:rsidTr="00A942B6">
        <w:tc>
          <w:tcPr>
            <w:tcW w:w="4395" w:type="dxa"/>
          </w:tcPr>
          <w:p w14:paraId="41678C00" w14:textId="0480B79E" w:rsidR="00B73D16" w:rsidRPr="003B4476" w:rsidRDefault="00B73D16" w:rsidP="00B73D16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1168" w:type="dxa"/>
          </w:tcPr>
          <w:p w14:paraId="3C72A61B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55B3CF1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83DA8F0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086F2A7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417C6FC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F3994FA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F151628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73D16" w:rsidRPr="003B4476" w14:paraId="0CF723AB" w14:textId="77777777" w:rsidTr="00A942B6">
        <w:tc>
          <w:tcPr>
            <w:tcW w:w="4395" w:type="dxa"/>
          </w:tcPr>
          <w:p w14:paraId="0F3523AF" w14:textId="0A663DF0" w:rsidR="00B73D16" w:rsidRPr="003B4476" w:rsidRDefault="00B73D16" w:rsidP="00B73D16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2.85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="00AA73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04A6AD0C" w14:textId="5722B9BE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9495FE2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5EF00F41" w14:textId="7D19857B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A862C9F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86A9AD7" w14:textId="56BF1F1D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CC30418" w14:textId="77777777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080EC54" w14:textId="1D04A874" w:rsidR="00B73D16" w:rsidRPr="003B4476" w:rsidRDefault="00B73D16" w:rsidP="00B7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A3FE4" w:rsidRPr="003B4476" w14:paraId="455DB704" w14:textId="77777777" w:rsidTr="00A942B6">
        <w:tc>
          <w:tcPr>
            <w:tcW w:w="4395" w:type="dxa"/>
          </w:tcPr>
          <w:p w14:paraId="4FB864DD" w14:textId="7DE1F44A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2568)</w:t>
            </w:r>
          </w:p>
        </w:tc>
        <w:tc>
          <w:tcPr>
            <w:tcW w:w="1168" w:type="dxa"/>
          </w:tcPr>
          <w:p w14:paraId="700258C9" w14:textId="2BFB357B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25150371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3231D999" w14:textId="5F3F81A7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90" w:type="dxa"/>
          </w:tcPr>
          <w:p w14:paraId="3D758A5D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149EC12" w14:textId="225DD8EF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6BF26A05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DDA28D8" w14:textId="05580692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</w:tr>
      <w:tr w:rsidR="000A3FE4" w:rsidRPr="003B4476" w14:paraId="69ADF94A" w14:textId="77777777" w:rsidTr="000A3FE4">
        <w:tc>
          <w:tcPr>
            <w:tcW w:w="4395" w:type="dxa"/>
          </w:tcPr>
          <w:p w14:paraId="79292E36" w14:textId="1BD730DF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73D1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หุ้นกู้ บริษัท เบทาโกร จำกัด (มหาชน)</w:t>
            </w:r>
          </w:p>
        </w:tc>
        <w:tc>
          <w:tcPr>
            <w:tcW w:w="1168" w:type="dxa"/>
          </w:tcPr>
          <w:p w14:paraId="3BDEC61A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C62B047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1119605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AB50BF8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E98EDE1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BEAA0D6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3291240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0A3FE4" w:rsidRPr="003B4476" w14:paraId="72C96B7E" w14:textId="77777777" w:rsidTr="000A3FE4">
        <w:tc>
          <w:tcPr>
            <w:tcW w:w="4395" w:type="dxa"/>
          </w:tcPr>
          <w:p w14:paraId="52417621" w14:textId="32414BF3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2.70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="00AA73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345DBF8F" w14:textId="558EB775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B8A9630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5EB05C9E" w14:textId="5A359B2B" w:rsidR="000A3FE4" w:rsidRPr="00B73D1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</w:tcPr>
          <w:p w14:paraId="2EDE078B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6D439CA" w14:textId="68FD5869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6B9A923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B9A8ABD" w14:textId="6E7065C6" w:rsidR="000A3FE4" w:rsidRPr="00B73D1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FE4" w:rsidRPr="003B4476" w14:paraId="0262F8CA" w14:textId="77777777" w:rsidTr="000A3FE4">
        <w:tc>
          <w:tcPr>
            <w:tcW w:w="4395" w:type="dxa"/>
          </w:tcPr>
          <w:p w14:paraId="78ADEB58" w14:textId="54E165D4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32A9278" w14:textId="1A9A3C8F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40" w:type="dxa"/>
          </w:tcPr>
          <w:p w14:paraId="5341D70A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FE3857C" w14:textId="2A11EBDA" w:rsidR="000A3FE4" w:rsidRPr="00B73D1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3D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</w:tcPr>
          <w:p w14:paraId="76849A45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81F3A0F" w14:textId="0C91E2FD" w:rsidR="000A3FE4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37" w:type="dxa"/>
          </w:tcPr>
          <w:p w14:paraId="410327FE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1220D3F" w14:textId="53BDC0C0" w:rsidR="000A3FE4" w:rsidRPr="00B73D1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3D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FE4" w:rsidRPr="003B4476" w14:paraId="31953DAE" w14:textId="77777777" w:rsidTr="00A942B6">
        <w:tc>
          <w:tcPr>
            <w:tcW w:w="4395" w:type="dxa"/>
          </w:tcPr>
          <w:p w14:paraId="342DC446" w14:textId="349F1EBC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ACF82E0" w14:textId="025A050F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40" w:type="dxa"/>
          </w:tcPr>
          <w:p w14:paraId="65DCB639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F47834B" w14:textId="6491E068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90" w:type="dxa"/>
          </w:tcPr>
          <w:p w14:paraId="5584C53D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8F8BB3" w14:textId="30D2E514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37" w:type="dxa"/>
          </w:tcPr>
          <w:p w14:paraId="5AEF4A5C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04A0B0" w14:textId="44F0C579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0A3FE4" w:rsidRPr="003B4476" w14:paraId="67AF2E22" w14:textId="77777777" w:rsidTr="00A942B6">
        <w:tc>
          <w:tcPr>
            <w:tcW w:w="4395" w:type="dxa"/>
          </w:tcPr>
          <w:p w14:paraId="7F9EAFFF" w14:textId="77777777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5D2BC5B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090A623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8422D3C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2DCE2A32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358579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54E4D78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7FEDE9E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FE4" w:rsidRPr="003B4476" w14:paraId="66BAA058" w14:textId="77777777" w:rsidTr="00A942B6">
        <w:tc>
          <w:tcPr>
            <w:tcW w:w="4395" w:type="dxa"/>
          </w:tcPr>
          <w:p w14:paraId="456C0976" w14:textId="77777777" w:rsidR="000A3FE4" w:rsidRPr="003B4476" w:rsidRDefault="000A3FE4" w:rsidP="000A3FE4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CB3D81F" w14:textId="5FD8A845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580,343</w:t>
            </w:r>
          </w:p>
        </w:tc>
        <w:tc>
          <w:tcPr>
            <w:tcW w:w="240" w:type="dxa"/>
          </w:tcPr>
          <w:p w14:paraId="7A76F872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1262FCA" w14:textId="66BC88D5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1,420,000</w:t>
            </w:r>
          </w:p>
        </w:tc>
        <w:tc>
          <w:tcPr>
            <w:tcW w:w="290" w:type="dxa"/>
          </w:tcPr>
          <w:p w14:paraId="71043451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95802C2" w14:textId="5483E1DA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230,343</w:t>
            </w:r>
          </w:p>
        </w:tc>
        <w:tc>
          <w:tcPr>
            <w:tcW w:w="237" w:type="dxa"/>
          </w:tcPr>
          <w:p w14:paraId="506EA5B7" w14:textId="77777777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FD84422" w14:textId="5AEB0C24" w:rsidR="000A3FE4" w:rsidRPr="003B4476" w:rsidRDefault="000A3FE4" w:rsidP="000A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745,000</w:t>
            </w:r>
          </w:p>
        </w:tc>
      </w:tr>
    </w:tbl>
    <w:p w14:paraId="485B1EFA" w14:textId="77777777" w:rsidR="007E04C7" w:rsidRPr="004A43B4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DDFAECD" w14:textId="56260C1C" w:rsidR="00333183" w:rsidRDefault="00333183" w:rsidP="007D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1120E4">
          <w:footerReference w:type="default" r:id="rId15"/>
          <w:footerReference w:type="first" r:id="rId16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2C8D3B8" w14:textId="2EBB6F2A" w:rsidR="0039512A" w:rsidRPr="00846233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รายละเอียดของสินทรัพย์ทางการเงินไม่หมุนเวียนอื่น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F43FA9"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-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เงินลงทุนในตราสารหนี้</w:t>
      </w:r>
      <w:r w:rsidR="00F43FA9"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ณ วันที่</w:t>
      </w:r>
      <w:r w:rsid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DA745E">
        <w:rPr>
          <w:rFonts w:ascii="Angsana New" w:eastAsia="SimSun" w:hAnsi="Angsana New"/>
          <w:sz w:val="30"/>
          <w:szCs w:val="30"/>
          <w:lang w:eastAsia="zh-CN"/>
        </w:rPr>
        <w:t xml:space="preserve">30 </w:t>
      </w:r>
      <w:r w:rsidR="00DA745E">
        <w:rPr>
          <w:rFonts w:ascii="Angsana New" w:eastAsia="SimSun" w:hAnsi="Angsana New"/>
          <w:sz w:val="30"/>
          <w:szCs w:val="30"/>
          <w:cs/>
          <w:lang w:eastAsia="zh-CN"/>
        </w:rPr>
        <w:t>กันยายน</w:t>
      </w:r>
      <w:r w:rsidR="00846233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2568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และ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ธันวาคม </w:t>
      </w:r>
      <w:r w:rsidRPr="00846233">
        <w:rPr>
          <w:rFonts w:ascii="Angsana New" w:eastAsia="SimSun" w:hAnsi="Angsana New"/>
          <w:sz w:val="30"/>
          <w:szCs w:val="30"/>
          <w:lang w:eastAsia="zh-CN"/>
        </w:rPr>
        <w:t xml:space="preserve">2567 </w:t>
      </w:r>
      <w:r w:rsidRPr="00846233"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3D6EF99C" w14:textId="77777777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1D2F1B" w:rsidRPr="00A65910" w14:paraId="59B4B63F" w14:textId="77777777" w:rsidTr="001D2F1B">
        <w:tc>
          <w:tcPr>
            <w:tcW w:w="4252" w:type="dxa"/>
          </w:tcPr>
          <w:p w14:paraId="7C37CCD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3B9E60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DB9EAD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07212B8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4D890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34DD3D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1827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FA5D382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28E7A514" w14:textId="5B0D0EC8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4623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2F1B" w:rsidRPr="00A65910" w14:paraId="323A63BB" w14:textId="77777777" w:rsidTr="001D2F1B">
        <w:tc>
          <w:tcPr>
            <w:tcW w:w="4252" w:type="dxa"/>
          </w:tcPr>
          <w:p w14:paraId="7D003AA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CD61AC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CCE8B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AC013B9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5C1905F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DCC897E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AC37FB7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9075A4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84152" w14:textId="11677D85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FE995E" w14:textId="77777777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35239C92" w14:textId="1820407F" w:rsidR="001D2F1B" w:rsidRPr="00846233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183" w:rsidRPr="00A65910" w14:paraId="5986C498" w14:textId="426D48F5" w:rsidTr="001D2F1B">
        <w:tc>
          <w:tcPr>
            <w:tcW w:w="4252" w:type="dxa"/>
          </w:tcPr>
          <w:p w14:paraId="11E17C5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26BDDF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F2FF838" w14:textId="6D4A58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7E5256D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DAF995" w14:textId="582B8FD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66A5A3D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B8C5436" w14:textId="1A3A18BA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5187904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8B6ECF3" w14:textId="2879DD08" w:rsidR="00333183" w:rsidRPr="00846233" w:rsidRDefault="00DA745E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AD1B76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3815E" w14:textId="74B224A8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462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594B53E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FA0E59" w14:textId="25B2CB47" w:rsidR="00333183" w:rsidRPr="00846233" w:rsidRDefault="00DA745E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054BDD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3C4DD4" w14:textId="63F04636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46233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4623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33183" w:rsidRPr="00A65910" w14:paraId="269F2150" w14:textId="5A82911C" w:rsidTr="005272AC">
        <w:tc>
          <w:tcPr>
            <w:tcW w:w="4252" w:type="dxa"/>
            <w:tcBorders>
              <w:bottom w:val="single" w:sz="4" w:space="0" w:color="auto"/>
            </w:tcBorders>
          </w:tcPr>
          <w:p w14:paraId="5C68157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200CD76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7AFEAA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22C9BB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2CAA2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3C8847C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374E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BD310F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3E3802" w14:textId="3130368F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CF7769F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8EA00F" w14:textId="232367BF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5E05C9DE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1E3CAA" w14:textId="13C2676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60A18A0" w14:textId="77777777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FAE48" w14:textId="24058F78" w:rsidR="00333183" w:rsidRPr="0084623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2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3183" w:rsidRPr="00A65910" w14:paraId="6725C8A1" w14:textId="6DADD92B" w:rsidTr="005272AC">
        <w:tc>
          <w:tcPr>
            <w:tcW w:w="4252" w:type="dxa"/>
            <w:tcBorders>
              <w:top w:val="single" w:sz="4" w:space="0" w:color="auto"/>
            </w:tcBorders>
          </w:tcPr>
          <w:p w14:paraId="41CDC6F0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0E55CCF7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0CA4E92A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D91A409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4EB474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16D8F0C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158F15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D1EFCA8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8CFA5AE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113C65F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AE1343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41713EBB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806C5E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9CA2338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B609B6" w14:textId="77777777" w:rsidR="00333183" w:rsidRPr="00884C17" w:rsidRDefault="00333183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33183" w:rsidRPr="00A65910" w14:paraId="6F9A41FF" w14:textId="649F7A4F" w:rsidTr="001D2F1B">
        <w:tc>
          <w:tcPr>
            <w:tcW w:w="4252" w:type="dxa"/>
          </w:tcPr>
          <w:p w14:paraId="2F8EB9C8" w14:textId="0F6CC18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bookmarkStart w:id="3" w:name="_Hlk190672713"/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คอร์ปอเรชั่น จำกัด</w:t>
            </w: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1179F9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F6D7C9C" w14:textId="7119890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765216B4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63DF3C6" w14:textId="5C299535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1BDBA7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6A812C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28E5D73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7EB20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B81585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C27D81B" w14:textId="27F71738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52417D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B29513" w14:textId="045DB92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20DE6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4411E1" w14:textId="1A94B66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A65910" w14:paraId="60CCDD94" w14:textId="0F8FA25A" w:rsidTr="001D2F1B">
        <w:tc>
          <w:tcPr>
            <w:tcW w:w="4252" w:type="dxa"/>
          </w:tcPr>
          <w:p w14:paraId="5BC1AF31" w14:textId="297CD69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06AD35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D39FFE8" w14:textId="0E3E520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51B1837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B7C9A8B" w14:textId="580E7AD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7641B8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25FAA9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3B1F7A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AA99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48D17A0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7436D82" w14:textId="099D6F9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1454004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9B9CB9" w14:textId="56257D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6DD86BD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AE73C5" w14:textId="7745F4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33183" w:rsidRPr="00A65910" w14:paraId="5CFAFC5F" w14:textId="243B008B" w:rsidTr="001D2F1B">
        <w:tc>
          <w:tcPr>
            <w:tcW w:w="4252" w:type="dxa"/>
          </w:tcPr>
          <w:p w14:paraId="15CF6042" w14:textId="03823EE8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FAC8A6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946AE18" w14:textId="3B1215D3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91A14B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8E5742A" w14:textId="1B7CB94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5A658C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9A7DAB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77ED9A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870AB9F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5749E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037060" w14:textId="2D66309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690A30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CADE70" w14:textId="51BDFB0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2C476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1284D0" w14:textId="0054B6EE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0D79568E" w14:textId="70DEAF78" w:rsidTr="001D2F1B">
        <w:tc>
          <w:tcPr>
            <w:tcW w:w="4252" w:type="dxa"/>
          </w:tcPr>
          <w:p w14:paraId="33F404AF" w14:textId="7086EE64" w:rsidR="00333183" w:rsidRPr="001D2F1B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33647E2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1474F38" w14:textId="148448B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B6D6A9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C55D787" w14:textId="5001425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643A30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762C1B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12AF4E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A613C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F600F2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332587C" w14:textId="2A891BF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29FE91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31B46D" w14:textId="4CFA8B7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E3865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A4F7FE" w14:textId="42C47D1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bookmarkEnd w:id="3"/>
      <w:tr w:rsidR="00333183" w:rsidRPr="00A65910" w14:paraId="1FDB2AB4" w14:textId="7663A00C" w:rsidTr="001D2F1B">
        <w:tc>
          <w:tcPr>
            <w:tcW w:w="4252" w:type="dxa"/>
          </w:tcPr>
          <w:p w14:paraId="2F7B29C2" w14:textId="2902425B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8A10F2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2FDB36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D8F5B2" w14:textId="31445871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356A81A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E7B996D" w14:textId="4C59C86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66B9DC5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346C5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4D0A2BA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A3A56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B0BD4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FDA96E2" w14:textId="3B7FFE6D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66FFE7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570B2C" w14:textId="06FFBA1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0543B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31C05" w14:textId="1B91E86F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8DA5EB6" w14:textId="62B02745" w:rsidTr="001D2F1B">
        <w:tc>
          <w:tcPr>
            <w:tcW w:w="4252" w:type="dxa"/>
          </w:tcPr>
          <w:p w14:paraId="4AAF901B" w14:textId="45ED9D3A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333183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4C383F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4DEE26D" w14:textId="7BBCDF8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5A12C38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2A11CB" w14:textId="20861BD4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5FF994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4C0FB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2.7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7A8539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3F1442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9D177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3F35396" w14:textId="7E40C33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1ADF7BF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A3ED9B" w14:textId="478E9E0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DDF073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255DEB" w14:textId="455132C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05EBA5E" w14:textId="616DF75D" w:rsidTr="001D2F1B">
        <w:tc>
          <w:tcPr>
            <w:tcW w:w="4252" w:type="dxa"/>
          </w:tcPr>
          <w:p w14:paraId="7E6D85AC" w14:textId="2D3D08BE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AAE1FA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04A85" w14:textId="6EE2947E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47377A6D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6608496" w14:textId="5B09283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FCB31E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1473D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45046B4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9560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EA903C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50232AC" w14:textId="5EFE886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2B78A7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47F5B5" w14:textId="5715098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1AA11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80428B" w14:textId="5D1A693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3FD30FC7" w14:textId="511DE9B2" w:rsidTr="001D2F1B">
        <w:tc>
          <w:tcPr>
            <w:tcW w:w="4252" w:type="dxa"/>
          </w:tcPr>
          <w:p w14:paraId="68978FBB" w14:textId="0955D5F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971DB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005D836" w14:textId="673FC3BC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3B447153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BC5199" w14:textId="09CFBDE6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1293294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A298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22B4CFF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D9AF38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C7C34E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405DBEF" w14:textId="2B74D8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39B2F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707F11" w14:textId="5943242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DC7A0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6C8756" w14:textId="7FCF608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FD1C89" w:rsidRPr="00CA4740" w14:paraId="5CC438C4" w14:textId="77777777" w:rsidTr="001D2F1B">
        <w:tc>
          <w:tcPr>
            <w:tcW w:w="4252" w:type="dxa"/>
          </w:tcPr>
          <w:p w14:paraId="63E7EDC4" w14:textId="5B9FACF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539952B7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C072081" w14:textId="54C27871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876CF86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1043FA5" w14:textId="7D243732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B0A49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4A23737" w14:textId="3C9DF782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0E2D321B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6E7EE14" w14:textId="2E70563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AA55EEA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371557" w14:textId="45D6B71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3A9E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E8CDD8" w14:textId="166EC77D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A2DA3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EFACC7" w14:textId="56CE4CE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1C89" w:rsidRPr="00CA4740" w14:paraId="0613D13F" w14:textId="77777777" w:rsidTr="00FD1C89">
        <w:tc>
          <w:tcPr>
            <w:tcW w:w="4252" w:type="dxa"/>
          </w:tcPr>
          <w:p w14:paraId="2EC40AE9" w14:textId="268DB32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31E3546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2AB3E2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43E095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50B9B28" w14:textId="77777777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494C1E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82AC939" w14:textId="73D3635C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6C764F05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1C25F51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8CF5A80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CFC38D" w14:textId="0AB2B5DE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8DFD5F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3DF6CF" w14:textId="32E7C07B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C32401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D25501" w14:textId="436910D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F96210" w14:textId="77777777" w:rsidR="007D03A6" w:rsidRDefault="007D0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7D03A6" w:rsidRPr="00A65910" w14:paraId="669483ED" w14:textId="77777777" w:rsidTr="006734F9">
        <w:trPr>
          <w:tblHeader/>
        </w:trPr>
        <w:tc>
          <w:tcPr>
            <w:tcW w:w="4252" w:type="dxa"/>
          </w:tcPr>
          <w:p w14:paraId="0833DD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8BBA72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20796B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82EFD9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DC392C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2E1A4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56200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BCBFD7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4BC8849E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9F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D03A6" w:rsidRPr="00A65910" w14:paraId="0E86E945" w14:textId="77777777" w:rsidTr="006734F9">
        <w:trPr>
          <w:tblHeader/>
        </w:trPr>
        <w:tc>
          <w:tcPr>
            <w:tcW w:w="4252" w:type="dxa"/>
          </w:tcPr>
          <w:p w14:paraId="6A9615D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AD0541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536A35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C240D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1F29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C8CB3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CC0779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EB7BE3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8CA7F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4D62D8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29D5EA36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3A6" w:rsidRPr="00A65910" w14:paraId="2BF35773" w14:textId="77777777" w:rsidTr="006734F9">
        <w:trPr>
          <w:tblHeader/>
        </w:trPr>
        <w:tc>
          <w:tcPr>
            <w:tcW w:w="4252" w:type="dxa"/>
          </w:tcPr>
          <w:p w14:paraId="68AFB2C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769D39C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1E7C94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6422BA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7B9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1195A98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595CD5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4EF3D4B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33E384" w14:textId="7D1D08CA" w:rsidR="007D03A6" w:rsidRPr="003049FC" w:rsidRDefault="00DA745E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AC2EE6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8FEF6B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049F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4E0A8C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B68F2A" w14:textId="061DA414" w:rsidR="007D03A6" w:rsidRPr="003049FC" w:rsidRDefault="00DA745E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1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9F07B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F6C514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9F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049F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03A6" w:rsidRPr="00A65910" w14:paraId="00E2230F" w14:textId="77777777" w:rsidTr="006734F9">
        <w:trPr>
          <w:tblHeader/>
        </w:trPr>
        <w:tc>
          <w:tcPr>
            <w:tcW w:w="4252" w:type="dxa"/>
            <w:tcBorders>
              <w:bottom w:val="single" w:sz="4" w:space="0" w:color="auto"/>
            </w:tcBorders>
          </w:tcPr>
          <w:p w14:paraId="316E9FA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7BF0CC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FDA63A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582D50E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86D02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7ECD85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3354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704F9B1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FE8C77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85F7E7C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8418F1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0BD8A60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260E3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8FBC067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110463" w14:textId="77777777" w:rsidR="007D03A6" w:rsidRPr="003049FC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D03A6" w:rsidRPr="00A65910" w14:paraId="6388B27D" w14:textId="77777777" w:rsidTr="006734F9">
        <w:trPr>
          <w:tblHeader/>
        </w:trPr>
        <w:tc>
          <w:tcPr>
            <w:tcW w:w="4252" w:type="dxa"/>
            <w:tcBorders>
              <w:top w:val="single" w:sz="4" w:space="0" w:color="auto"/>
            </w:tcBorders>
          </w:tcPr>
          <w:p w14:paraId="7E67A8CC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69C39CB5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05FC837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5908E2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9E2B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16AF53F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F4F5445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160A194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3235B52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E73273D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B52FD1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5BF84AE7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5E61EC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2DF8B0D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E65648" w14:textId="77777777" w:rsidR="007D03A6" w:rsidRPr="00884C17" w:rsidRDefault="007D03A6" w:rsidP="003049F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7D03A6" w:rsidRPr="00CA4740" w14:paraId="4AC37011" w14:textId="77777777" w:rsidTr="009D3BA0">
        <w:tc>
          <w:tcPr>
            <w:tcW w:w="4252" w:type="dxa"/>
          </w:tcPr>
          <w:p w14:paraId="649B5EE8" w14:textId="4D5B049F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บางจาก ศรีราชา จำกัด (มหาชน)</w:t>
            </w:r>
          </w:p>
        </w:tc>
        <w:tc>
          <w:tcPr>
            <w:tcW w:w="239" w:type="dxa"/>
          </w:tcPr>
          <w:p w14:paraId="3794E6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66D4E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A74C360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C77F67E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138179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FEDD13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217F671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FA2EE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898AB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407E8E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7DD46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4A7D5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0B81B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087D7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6B988D48" w14:textId="77777777" w:rsidTr="009D3BA0">
        <w:tc>
          <w:tcPr>
            <w:tcW w:w="4252" w:type="dxa"/>
          </w:tcPr>
          <w:p w14:paraId="4F56088D" w14:textId="06E2A14A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3292F1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A3FD5E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0DFE3BA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D43B170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58FAF6D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DD93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0561B2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FF77F0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4CFEF4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81B4D2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6CEE7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56F1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83F57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6B9DF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372EF657" w14:textId="77777777" w:rsidTr="009D3BA0">
        <w:tc>
          <w:tcPr>
            <w:tcW w:w="4252" w:type="dxa"/>
          </w:tcPr>
          <w:p w14:paraId="567100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83EB64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8E4BF7B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A928F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A37535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0D41B8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4315A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545DFA9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62802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1DABB6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53F5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EF818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48D4C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A18EEF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93D3B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5702797B" w14:textId="77777777" w:rsidTr="00385BCA">
        <w:tc>
          <w:tcPr>
            <w:tcW w:w="4252" w:type="dxa"/>
          </w:tcPr>
          <w:p w14:paraId="701B7F91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69F9E2BF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27CAA01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7392C26D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39B62C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10EA97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A87771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49F0B726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2AF081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FD5572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7D7159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7238A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F51A6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B033EF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4014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74A959D2" w14:textId="77777777" w:rsidTr="009D3BA0">
        <w:tc>
          <w:tcPr>
            <w:tcW w:w="4252" w:type="dxa"/>
          </w:tcPr>
          <w:p w14:paraId="1FAD4B0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562473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F710B63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ECEACC8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9C74A01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0D6EB79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B85202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6D2F2F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4E033E" w14:textId="1A3C0936" w:rsidR="007D03A6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D03A6" w:rsidRPr="00CA2BD7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6" w:type="dxa"/>
          </w:tcPr>
          <w:p w14:paraId="39DF364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331B9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9CB15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4BBEA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FDCFB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AA707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636E3B3F" w14:textId="77777777" w:rsidTr="00036722">
        <w:tc>
          <w:tcPr>
            <w:tcW w:w="4252" w:type="dxa"/>
          </w:tcPr>
          <w:p w14:paraId="6838181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ไออาร์พีซี จำกัด (มหาชน)</w:t>
            </w:r>
          </w:p>
        </w:tc>
        <w:tc>
          <w:tcPr>
            <w:tcW w:w="239" w:type="dxa"/>
          </w:tcPr>
          <w:p w14:paraId="4B0090C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FC00AFF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3572C283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E9CE865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348C252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F797D4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72C7737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8A58D7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23039F0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2B78C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C4C31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7DBCC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6C0BDB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B0CF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0389F92B" w14:textId="77777777" w:rsidTr="00036722">
        <w:tc>
          <w:tcPr>
            <w:tcW w:w="4252" w:type="dxa"/>
          </w:tcPr>
          <w:p w14:paraId="51A3B5BF" w14:textId="5DF543AA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บ้านปู จำกัด (มหาชน)</w:t>
            </w:r>
          </w:p>
        </w:tc>
        <w:tc>
          <w:tcPr>
            <w:tcW w:w="239" w:type="dxa"/>
          </w:tcPr>
          <w:p w14:paraId="1080364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1AE3B99" w14:textId="55598F6A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4312A35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D2D13FC" w14:textId="2742E480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73</w:t>
            </w:r>
          </w:p>
        </w:tc>
        <w:tc>
          <w:tcPr>
            <w:tcW w:w="236" w:type="dxa"/>
          </w:tcPr>
          <w:p w14:paraId="2564977F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F149AA9" w14:textId="01989945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3.49</w:t>
            </w:r>
          </w:p>
        </w:tc>
        <w:tc>
          <w:tcPr>
            <w:tcW w:w="236" w:type="dxa"/>
          </w:tcPr>
          <w:p w14:paraId="747E0FB8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32E0D3E" w14:textId="2DA2020A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38BEBFB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8CCBDAC" w14:textId="598A7A40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95373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73261F" w14:textId="719186AE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08A4C81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A5B127" w14:textId="76E8BC3D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7CC54A10" w14:textId="77777777" w:rsidTr="00036722">
        <w:tc>
          <w:tcPr>
            <w:tcW w:w="4252" w:type="dxa"/>
          </w:tcPr>
          <w:p w14:paraId="1257F79E" w14:textId="280E2215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239" w:type="dxa"/>
          </w:tcPr>
          <w:p w14:paraId="53C31A00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EC95547" w14:textId="620A7A72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CD9787C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EFF1E9" w14:textId="368C6E45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49202859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1B8BAB7" w14:textId="5694D979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56DFFD4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A03B3B3" w14:textId="1BDA4CEF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2B11DB5B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718F92A" w14:textId="20C64099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1BA88F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E49CB" w14:textId="0BB46DD7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901D467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E3D5F" w14:textId="23E67B84" w:rsidR="00174002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11BA" w:rsidRPr="00CA4740" w14:paraId="4CED55AB" w14:textId="77777777" w:rsidTr="00036722">
        <w:tc>
          <w:tcPr>
            <w:tcW w:w="4252" w:type="dxa"/>
          </w:tcPr>
          <w:p w14:paraId="4D49FD1F" w14:textId="7CAADA55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ไมเนอร์ อินเตอร์เนชั่นแนล จำกัด (มหาชน)</w:t>
            </w:r>
          </w:p>
        </w:tc>
        <w:tc>
          <w:tcPr>
            <w:tcW w:w="239" w:type="dxa"/>
          </w:tcPr>
          <w:p w14:paraId="2A80640E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A8B461A" w14:textId="61BD4A9E" w:rsidR="00FF11BA" w:rsidRDefault="00FF11B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C0D2531" w14:textId="77777777" w:rsidR="00FF11BA" w:rsidRPr="00CA2BD7" w:rsidRDefault="00FF11B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58A928" w14:textId="734A93F3" w:rsidR="00FF11BA" w:rsidRDefault="009965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19</w:t>
            </w:r>
            <w:r w:rsidR="00FF11BA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="00FF11BA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="00FF11BA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175E5427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CF0FDF" w14:textId="664F2894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2.85</w:t>
            </w:r>
          </w:p>
        </w:tc>
        <w:tc>
          <w:tcPr>
            <w:tcW w:w="236" w:type="dxa"/>
          </w:tcPr>
          <w:p w14:paraId="5AA09E39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EE2E418" w14:textId="09663914" w:rsidR="00FF11BA" w:rsidRDefault="00E4472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155626E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3ADFD84" w14:textId="0B7A77AB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E3657A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B8DFD2" w14:textId="0D36409E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696F67B5" w14:textId="77777777" w:rsidR="00FF11BA" w:rsidRPr="00CA2BD7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A8496" w14:textId="7559A777" w:rsidR="00FF11BA" w:rsidRDefault="00FF11B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3B73C194" w14:textId="77777777" w:rsidTr="00036722">
        <w:tc>
          <w:tcPr>
            <w:tcW w:w="4252" w:type="dxa"/>
          </w:tcPr>
          <w:p w14:paraId="71362466" w14:textId="29032C4C" w:rsidR="00174002" w:rsidRPr="00CA2BD7" w:rsidRDefault="0072078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เอสซีบี เอกซ์ จำกัด (มหาชน)</w:t>
            </w:r>
          </w:p>
        </w:tc>
        <w:tc>
          <w:tcPr>
            <w:tcW w:w="239" w:type="dxa"/>
          </w:tcPr>
          <w:p w14:paraId="451F602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FB999C1" w14:textId="6DC4BCDF" w:rsidR="00174002" w:rsidRDefault="0072078B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E4C612B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338A995" w14:textId="1FD88DC2" w:rsidR="00174002" w:rsidRDefault="00822F3C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30</w:t>
            </w:r>
            <w:r w:rsidR="0072078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="0072078B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="0072078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2FCE6F74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D968312" w14:textId="4BA92149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2.60</w:t>
            </w:r>
          </w:p>
        </w:tc>
        <w:tc>
          <w:tcPr>
            <w:tcW w:w="236" w:type="dxa"/>
          </w:tcPr>
          <w:p w14:paraId="322F106C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295D2A1" w14:textId="0B7D359F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22F3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58BE4AB2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7447133" w14:textId="631F1CEE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B75F89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8D27B" w14:textId="4BB26F7B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90F65A3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B1DD2" w14:textId="176B9F92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4002" w:rsidRPr="00CA4740" w14:paraId="0C9E4391" w14:textId="77777777" w:rsidTr="00036722">
        <w:tc>
          <w:tcPr>
            <w:tcW w:w="4252" w:type="dxa"/>
          </w:tcPr>
          <w:p w14:paraId="66AFE5E2" w14:textId="61967B80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0512FD06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4819490" w14:textId="733E72CA" w:rsidR="00174002" w:rsidRDefault="00696AD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A2D39CB" w14:textId="77777777" w:rsidR="00174002" w:rsidRPr="00CA2BD7" w:rsidRDefault="0017400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40F06A5" w14:textId="76AA6EA7" w:rsidR="00174002" w:rsidRDefault="00696AD2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71</w:t>
            </w:r>
          </w:p>
        </w:tc>
        <w:tc>
          <w:tcPr>
            <w:tcW w:w="236" w:type="dxa"/>
          </w:tcPr>
          <w:p w14:paraId="7F7EE957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CAA31E" w14:textId="3BF4A030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3.15</w:t>
            </w:r>
          </w:p>
        </w:tc>
        <w:tc>
          <w:tcPr>
            <w:tcW w:w="236" w:type="dxa"/>
          </w:tcPr>
          <w:p w14:paraId="72E0A11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91F954" w14:textId="54BB88B9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116E80E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D12113" w14:textId="1A4B9886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FEEB463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8B15AD" w14:textId="5E043641" w:rsidR="00174002" w:rsidRPr="00CA2BD7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39CB7446" w14:textId="77777777" w:rsidR="00174002" w:rsidRPr="00CA2BD7" w:rsidRDefault="0017400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886F5" w14:textId="62A24902" w:rsidR="00174002" w:rsidRDefault="00696AD2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34F9" w:rsidRPr="00CA4740" w14:paraId="153A3D97" w14:textId="77777777" w:rsidTr="00036722">
        <w:tc>
          <w:tcPr>
            <w:tcW w:w="4252" w:type="dxa"/>
          </w:tcPr>
          <w:p w14:paraId="0BA4942A" w14:textId="141E15EE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บี.กริม เพาเวอร์ จำกัด (มหาชน)</w:t>
            </w:r>
          </w:p>
        </w:tc>
        <w:tc>
          <w:tcPr>
            <w:tcW w:w="239" w:type="dxa"/>
          </w:tcPr>
          <w:p w14:paraId="43D4CD13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5CC3D1D" w14:textId="613C1111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7516FAF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A364080" w14:textId="5867AF90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" w:type="dxa"/>
          </w:tcPr>
          <w:p w14:paraId="7E55439D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0FEB6D" w14:textId="1CC700DB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3.30</w:t>
            </w:r>
          </w:p>
        </w:tc>
        <w:tc>
          <w:tcPr>
            <w:tcW w:w="236" w:type="dxa"/>
          </w:tcPr>
          <w:p w14:paraId="05C78526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24BC065" w14:textId="1978875C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3F20C85F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7B3AAA4" w14:textId="3FED97EF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A65661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4CAA4A" w14:textId="18EA788E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</w:tcPr>
          <w:p w14:paraId="022DDE2F" w14:textId="77777777" w:rsidR="006734F9" w:rsidRPr="00CA2BD7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B169F2" w14:textId="761F930F" w:rsidR="006734F9" w:rsidRDefault="006734F9" w:rsidP="0067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4D6EE04E" w14:textId="77777777" w:rsidTr="00036722">
        <w:tc>
          <w:tcPr>
            <w:tcW w:w="4252" w:type="dxa"/>
          </w:tcPr>
          <w:p w14:paraId="3A505203" w14:textId="6D2A3174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 บริษัท ไซยะบุรี จำกัด</w:t>
            </w:r>
          </w:p>
        </w:tc>
        <w:tc>
          <w:tcPr>
            <w:tcW w:w="239" w:type="dxa"/>
          </w:tcPr>
          <w:p w14:paraId="36670A1E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9FBF040" w14:textId="06B80F81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13C8870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4B0B93" w14:textId="5E376BC1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3C07ECE8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7184658" w14:textId="0F2DA52E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194F4B14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1FFFF15" w14:textId="2C637B5A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4E980A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CFA4198" w14:textId="7F800562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7B32868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1DC7F" w14:textId="652695EC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6114CF3F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5F9F4A" w14:textId="14527220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478A012F" w14:textId="77777777" w:rsidTr="00036722">
        <w:tc>
          <w:tcPr>
            <w:tcW w:w="4252" w:type="dxa"/>
          </w:tcPr>
          <w:p w14:paraId="39F65E5E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B8F14D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B203E85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F0B652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349EA7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4B72E74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27E0469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177C1C0B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F4C9B0E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E51F6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8F1CE63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F87995C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133FC2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81A715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F38D8C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2F95" w:rsidRPr="00CA4740" w14:paraId="10C45048" w14:textId="77777777" w:rsidTr="00036722">
        <w:tc>
          <w:tcPr>
            <w:tcW w:w="4252" w:type="dxa"/>
          </w:tcPr>
          <w:p w14:paraId="59E55E16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F5745C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21C2686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CFED6F7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789BE57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A57C5C7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44B49A6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7551D6C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756BA50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64F20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F866414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BA2B0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10BA19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0512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F56F87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2F95" w:rsidRPr="00CA4740" w14:paraId="029D3DF2" w14:textId="77777777" w:rsidTr="00036722">
        <w:tc>
          <w:tcPr>
            <w:tcW w:w="4252" w:type="dxa"/>
          </w:tcPr>
          <w:p w14:paraId="7840A0D8" w14:textId="40181310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lastRenderedPageBreak/>
              <w:t>หุ้นกู้  บริษัท ซีพี แอ็กซ์ตร้า จำกัด (มหาชน)</w:t>
            </w:r>
          </w:p>
        </w:tc>
        <w:tc>
          <w:tcPr>
            <w:tcW w:w="239" w:type="dxa"/>
          </w:tcPr>
          <w:p w14:paraId="6267695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440232A" w14:textId="7BB53582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B91DAD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5849EF4" w14:textId="4C24A283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BD2C95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083BCA5" w14:textId="7452E8B4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2.23</w:t>
            </w:r>
          </w:p>
        </w:tc>
        <w:tc>
          <w:tcPr>
            <w:tcW w:w="236" w:type="dxa"/>
          </w:tcPr>
          <w:p w14:paraId="48E8C0D6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43AA2BE" w14:textId="29C9FC29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7882140F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14876C4" w14:textId="44DB72FB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0105A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2F0AB" w14:textId="049CB2C6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117CCE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1B97DA" w14:textId="0A82F674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53EEEAFE" w14:textId="77777777" w:rsidTr="00036722">
        <w:tc>
          <w:tcPr>
            <w:tcW w:w="4252" w:type="dxa"/>
          </w:tcPr>
          <w:p w14:paraId="26A6BC35" w14:textId="2AF26A6C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 บริษัท เจริญโภคภัณฑ์อาหาร จำกัด (มหาชน)</w:t>
            </w:r>
          </w:p>
        </w:tc>
        <w:tc>
          <w:tcPr>
            <w:tcW w:w="239" w:type="dxa"/>
          </w:tcPr>
          <w:p w14:paraId="658F0974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B6A9CEE" w14:textId="7C1A8BD8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4131E9F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C8A6A2A" w14:textId="39F75639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1517B42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9666553" w14:textId="232A4860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784A0D58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BEEF443" w14:textId="40F663A4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291D7B98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B1B341B" w14:textId="47597234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DAAF15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FA3282" w14:textId="4896498A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670882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235133" w14:textId="488FFF8F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11252FDE" w14:textId="77777777" w:rsidTr="00036722">
        <w:tc>
          <w:tcPr>
            <w:tcW w:w="4252" w:type="dxa"/>
          </w:tcPr>
          <w:p w14:paraId="749CEC3C" w14:textId="21AD2655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ทรัสต์เพื่อการลงทุนในอสังหาริมทรัพย์และ</w:t>
            </w:r>
          </w:p>
        </w:tc>
        <w:tc>
          <w:tcPr>
            <w:tcW w:w="239" w:type="dxa"/>
          </w:tcPr>
          <w:p w14:paraId="431FAE3C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16C1821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AE665C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DB818D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705B42B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0DDCD6E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81EDFCF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37CE2CA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52A0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BF98BA1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F6E97D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C348B4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ED1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3B908D" w14:textId="7777777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2F95" w:rsidRPr="00CA4740" w14:paraId="2983EA50" w14:textId="77777777" w:rsidTr="00036722">
        <w:tc>
          <w:tcPr>
            <w:tcW w:w="4252" w:type="dxa"/>
          </w:tcPr>
          <w:p w14:paraId="6DD29D69" w14:textId="3F405E19" w:rsidR="00422F95" w:rsidRPr="00B73D16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สิทธิการเช่าดับบลิวเอชเอ พรีเมี่ยม โกรท</w:t>
            </w:r>
          </w:p>
        </w:tc>
        <w:tc>
          <w:tcPr>
            <w:tcW w:w="239" w:type="dxa"/>
          </w:tcPr>
          <w:p w14:paraId="43EDC4D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3A4A573" w14:textId="53FA4862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E6BFB9A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FA02014" w14:textId="1D4E7698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3CFB9700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ADCBF08" w14:textId="05A9926F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2.65</w:t>
            </w:r>
          </w:p>
        </w:tc>
        <w:tc>
          <w:tcPr>
            <w:tcW w:w="236" w:type="dxa"/>
          </w:tcPr>
          <w:p w14:paraId="21995C3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37285D1" w14:textId="2BA5E31E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B84576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F18DD69" w14:textId="001498F0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7F2CF5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08763F" w14:textId="53B60E49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4AD3995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86FC24" w14:textId="0A4EFA23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46D6DB79" w14:textId="77777777" w:rsidTr="00036722">
        <w:tc>
          <w:tcPr>
            <w:tcW w:w="4252" w:type="dxa"/>
          </w:tcPr>
          <w:p w14:paraId="2972656B" w14:textId="5901EA1C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4A9867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697B5AF" w14:textId="70E0DF87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521AE20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821DA45" w14:textId="50E6E40E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5BF37F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3D31A0E" w14:textId="78FC602E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1.90</w:t>
            </w:r>
          </w:p>
        </w:tc>
        <w:tc>
          <w:tcPr>
            <w:tcW w:w="236" w:type="dxa"/>
          </w:tcPr>
          <w:p w14:paraId="349B79AE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B97E5F2" w14:textId="0E8CDF36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1D5D57AC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0F92466" w14:textId="313BEA4F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0F61867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12D580" w14:textId="5940227D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9955E2E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4AB38C" w14:textId="0C7806A1" w:rsidR="00422F95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CA4740" w14:paraId="0F347098" w14:textId="77777777" w:rsidTr="00036722">
        <w:tc>
          <w:tcPr>
            <w:tcW w:w="4252" w:type="dxa"/>
          </w:tcPr>
          <w:p w14:paraId="302F1A7C" w14:textId="6F6A84C1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 ปตท. จำกัด (มหาชน)</w:t>
            </w:r>
          </w:p>
        </w:tc>
        <w:tc>
          <w:tcPr>
            <w:tcW w:w="239" w:type="dxa"/>
          </w:tcPr>
          <w:p w14:paraId="1A17DD1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0889CBC" w14:textId="7500C55F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3F19DAE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73AFDB1" w14:textId="2151CA53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</w:t>
            </w:r>
            <w:r w:rsidR="00E85B7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0D235535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F8886EE" w14:textId="6BADC354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2.50</w:t>
            </w:r>
          </w:p>
        </w:tc>
        <w:tc>
          <w:tcPr>
            <w:tcW w:w="236" w:type="dxa"/>
          </w:tcPr>
          <w:p w14:paraId="53AD268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AC39F3" w14:textId="180B2EF1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E37F37F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3852F45" w14:textId="6298983D" w:rsidR="00422F95" w:rsidRDefault="004E673B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7345A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4309FA" w14:textId="5A744C73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2E2A985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8E03CC" w14:textId="3AA5D090" w:rsidR="00422F95" w:rsidRDefault="00D80F60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2F95" w:rsidRPr="001D2F1B" w14:paraId="555CBD37" w14:textId="77777777" w:rsidTr="00036722">
        <w:tc>
          <w:tcPr>
            <w:tcW w:w="4252" w:type="dxa"/>
          </w:tcPr>
          <w:p w14:paraId="2A4A7190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jc w:val="both"/>
              <w:rPr>
                <w:rFonts w:ascii="Angsana New" w:eastAsia="SimSun" w:hAnsi="Angsan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239" w:type="dxa"/>
          </w:tcPr>
          <w:p w14:paraId="04F363B4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844A153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4BED91B8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701" w:type="dxa"/>
          </w:tcPr>
          <w:p w14:paraId="73FC0BE5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2761380B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247" w:type="dxa"/>
          </w:tcPr>
          <w:p w14:paraId="57AFCE8B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0E938E74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DCCB774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1A6C9A3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924CA7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259385BA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7DE8FE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460297F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24C315" w14:textId="77777777" w:rsidR="00422F95" w:rsidRPr="001D2F1B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22F95" w:rsidRPr="00CA4740" w14:paraId="572AE80B" w14:textId="77777777" w:rsidTr="005272AC">
        <w:tc>
          <w:tcPr>
            <w:tcW w:w="4252" w:type="dxa"/>
          </w:tcPr>
          <w:p w14:paraId="61D3D6D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16E623F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FD979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CAE2B51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0C08EA2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62C85E9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51A2A2B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7D06FA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257AD04" w14:textId="4D45D02D" w:rsidR="00422F95" w:rsidRPr="00CA2BD7" w:rsidRDefault="009112EC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  <w:r w:rsidR="00422F9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48951C0A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617E35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tcBorders>
              <w:bottom w:val="nil"/>
            </w:tcBorders>
          </w:tcPr>
          <w:p w14:paraId="0633712D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898E7B" w14:textId="304C5616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80F60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  <w:tcBorders>
              <w:bottom w:val="nil"/>
            </w:tcBorders>
          </w:tcPr>
          <w:p w14:paraId="7E2BFB4B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8545AC3" w14:textId="77777777" w:rsidR="00422F95" w:rsidRPr="00CA2BD7" w:rsidRDefault="00422F95" w:rsidP="0042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51B476D" w14:textId="6D51A3C8" w:rsidR="00333183" w:rsidRDefault="00333183" w:rsidP="00E4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333183">
          <w:headerReference w:type="first" r:id="rId17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6133E6A9" w14:textId="04437168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581070B5" w14:textId="77777777" w:rsidR="00A245CE" w:rsidRPr="006D6704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5" w:type="dxa"/>
          </w:tcPr>
          <w:p w14:paraId="722102E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536C0A09" w14:textId="77777777">
        <w:tc>
          <w:tcPr>
            <w:tcW w:w="3936" w:type="dxa"/>
          </w:tcPr>
          <w:p w14:paraId="6478E13A" w14:textId="4D114D2C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59083023"/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371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vAlign w:val="center"/>
          </w:tcPr>
          <w:p w14:paraId="0C655F37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646FD76B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3,292</w:t>
            </w:r>
          </w:p>
        </w:tc>
        <w:tc>
          <w:tcPr>
            <w:tcW w:w="235" w:type="dxa"/>
          </w:tcPr>
          <w:p w14:paraId="67161A36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55F866AE" w14:textId="05B0A22A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3588029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5DC3DED2" w:rsidR="00482B41" w:rsidRPr="00B73DD0" w:rsidRDefault="00F371E3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246,269</w:t>
            </w:r>
          </w:p>
        </w:tc>
      </w:tr>
      <w:bookmarkEnd w:id="4"/>
      <w:tr w:rsidR="00FC1E1A" w:rsidRPr="00A65910" w14:paraId="34879846" w14:textId="77777777" w:rsidTr="00D44D2B">
        <w:tc>
          <w:tcPr>
            <w:tcW w:w="3936" w:type="dxa"/>
          </w:tcPr>
          <w:p w14:paraId="72C9EF55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7EF7794" w14:textId="5DF974F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8CB5197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B05EC1E" w14:textId="3846E40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D4001B4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8E492E" w14:textId="59FCF820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21,898</w:t>
            </w:r>
          </w:p>
        </w:tc>
        <w:tc>
          <w:tcPr>
            <w:tcW w:w="235" w:type="dxa"/>
          </w:tcPr>
          <w:p w14:paraId="2C9A4E0B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6B0B7CA" w14:textId="7E03B4C5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21,898</w:t>
            </w:r>
          </w:p>
        </w:tc>
      </w:tr>
      <w:tr w:rsidR="00FC1E1A" w:rsidRPr="00A65910" w14:paraId="402D9D70" w14:textId="77777777" w:rsidTr="00D44D2B">
        <w:tc>
          <w:tcPr>
            <w:tcW w:w="3936" w:type="dxa"/>
          </w:tcPr>
          <w:p w14:paraId="1AFB16BA" w14:textId="78F4BE6A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2DA39F96" w14:textId="7CE96203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92DFD71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60C63B" w14:textId="12A75689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FA1B680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39E32A16" w14:textId="7D0C4C0A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  <w:tc>
          <w:tcPr>
            <w:tcW w:w="235" w:type="dxa"/>
          </w:tcPr>
          <w:p w14:paraId="5AD262CF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542590B7" w14:textId="6F3AD8D5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</w:tr>
      <w:tr w:rsidR="00FC1E1A" w:rsidRPr="00A65910" w14:paraId="2FC6B626" w14:textId="77777777" w:rsidTr="00C4288D">
        <w:tc>
          <w:tcPr>
            <w:tcW w:w="3936" w:type="dxa"/>
          </w:tcPr>
          <w:p w14:paraId="50E991BE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2062020E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08AA171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38AF85C2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4ADA1828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(10,731)</w:t>
            </w:r>
          </w:p>
        </w:tc>
        <w:tc>
          <w:tcPr>
            <w:tcW w:w="235" w:type="dxa"/>
          </w:tcPr>
          <w:p w14:paraId="1F8FDB15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3F9D598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(10,731)</w:t>
            </w:r>
          </w:p>
        </w:tc>
      </w:tr>
      <w:tr w:rsidR="00FC1E1A" w:rsidRPr="00A65910" w14:paraId="31B28DCB" w14:textId="77777777" w:rsidTr="00BC609B">
        <w:tc>
          <w:tcPr>
            <w:tcW w:w="3936" w:type="dxa"/>
          </w:tcPr>
          <w:p w14:paraId="75469D0E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6AF59B64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027412F2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741820D0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(302)</w:t>
            </w:r>
          </w:p>
        </w:tc>
        <w:tc>
          <w:tcPr>
            <w:tcW w:w="235" w:type="dxa"/>
          </w:tcPr>
          <w:p w14:paraId="4F65AF32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1057437A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</w:t>
            </w:r>
            <w:r w:rsidR="00EE6A36">
              <w:rPr>
                <w:rFonts w:ascii="Angsana New" w:hAnsi="Angsana New"/>
                <w:sz w:val="30"/>
                <w:szCs w:val="30"/>
              </w:rPr>
              <w:t>278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35EB671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1280EE35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(34,580)</w:t>
            </w:r>
          </w:p>
        </w:tc>
      </w:tr>
      <w:tr w:rsidR="00FC1E1A" w:rsidRPr="00A65910" w14:paraId="67562669" w14:textId="77777777" w:rsidTr="00BC609B">
        <w:tc>
          <w:tcPr>
            <w:tcW w:w="3936" w:type="dxa"/>
          </w:tcPr>
          <w:p w14:paraId="24DB8B6D" w14:textId="3F2D6091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</w:tcPr>
          <w:p w14:paraId="158088FA" w14:textId="6B573008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2C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F139105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AF617B" w14:textId="43BD6931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F3B7E7A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8700383" w14:textId="52B01CC9" w:rsidR="00FC1E1A" w:rsidRPr="00EE6A36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E6A36">
              <w:rPr>
                <w:rFonts w:ascii="Angsana New" w:hAnsi="Angsana New"/>
                <w:sz w:val="30"/>
                <w:szCs w:val="30"/>
              </w:rPr>
              <w:t>(75,383)</w:t>
            </w:r>
          </w:p>
        </w:tc>
        <w:tc>
          <w:tcPr>
            <w:tcW w:w="235" w:type="dxa"/>
          </w:tcPr>
          <w:p w14:paraId="4C436F5D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2141428" w14:textId="660ACC6D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4F93">
              <w:rPr>
                <w:rFonts w:ascii="Angsana New" w:hAnsi="Angsana New"/>
                <w:sz w:val="30"/>
                <w:szCs w:val="30"/>
              </w:rPr>
              <w:t>(75,383)</w:t>
            </w:r>
          </w:p>
        </w:tc>
      </w:tr>
      <w:tr w:rsidR="00FC1E1A" w:rsidRPr="00A65910" w14:paraId="10984D2D" w14:textId="77777777" w:rsidTr="00EF2E72">
        <w:tc>
          <w:tcPr>
            <w:tcW w:w="3936" w:type="dxa"/>
          </w:tcPr>
          <w:p w14:paraId="29F67260" w14:textId="4DB16F11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E8E873E" w14:textId="65F24D38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25E85A79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35" w:type="dxa"/>
          </w:tcPr>
          <w:p w14:paraId="04DC9FD5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7F610B23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142,300</w:t>
            </w:r>
          </w:p>
        </w:tc>
        <w:tc>
          <w:tcPr>
            <w:tcW w:w="235" w:type="dxa"/>
          </w:tcPr>
          <w:p w14:paraId="6E58D5E2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4E63F0FC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158,090</w:t>
            </w:r>
          </w:p>
        </w:tc>
      </w:tr>
      <w:tr w:rsidR="00FC1E1A" w:rsidRPr="005B2E51" w14:paraId="03345067" w14:textId="77777777" w:rsidTr="00BC609B">
        <w:tc>
          <w:tcPr>
            <w:tcW w:w="3936" w:type="dxa"/>
          </w:tcPr>
          <w:p w14:paraId="3DD57CE2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FC1E1A" w:rsidRPr="005B2E51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C1E1A" w:rsidRPr="00A65910" w14:paraId="579D4018" w14:textId="77777777" w:rsidTr="00BC609B">
        <w:tc>
          <w:tcPr>
            <w:tcW w:w="3936" w:type="dxa"/>
          </w:tcPr>
          <w:p w14:paraId="08FD4448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E1A" w:rsidRPr="00A65910" w14:paraId="78895637" w14:textId="77777777" w:rsidTr="00BC609B">
        <w:tc>
          <w:tcPr>
            <w:tcW w:w="3936" w:type="dxa"/>
          </w:tcPr>
          <w:p w14:paraId="46B0C524" w14:textId="5CC23A41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0687C98D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2D325834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188DCE85" w14:textId="77777777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405BD890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</w:tr>
      <w:tr w:rsidR="00FC1E1A" w:rsidRPr="00A65910" w14:paraId="4692610C" w14:textId="77777777" w:rsidTr="00D44D2B">
        <w:tc>
          <w:tcPr>
            <w:tcW w:w="3936" w:type="dxa"/>
          </w:tcPr>
          <w:p w14:paraId="47BD8267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C407E29" w14:textId="6B5AE0E0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34D571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2ED3521" w14:textId="7FDE72EA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1C0E1A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C55D07D" w14:textId="3918CE0F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18,039</w:t>
            </w:r>
          </w:p>
        </w:tc>
        <w:tc>
          <w:tcPr>
            <w:tcW w:w="235" w:type="dxa"/>
          </w:tcPr>
          <w:p w14:paraId="132C2B79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08C6F31" w14:textId="1E8FEDDF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18,039</w:t>
            </w:r>
          </w:p>
        </w:tc>
      </w:tr>
      <w:tr w:rsidR="00FC1E1A" w:rsidRPr="00A65910" w14:paraId="05ED2641" w14:textId="77777777" w:rsidTr="00D44D2B">
        <w:tc>
          <w:tcPr>
            <w:tcW w:w="3936" w:type="dxa"/>
          </w:tcPr>
          <w:p w14:paraId="5C849C15" w14:textId="12A311FC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6664A792" w14:textId="1871D735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E7D72FE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B143C7" w14:textId="13EB8375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820A66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D5D47A" w14:textId="42A7FD02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  <w:tc>
          <w:tcPr>
            <w:tcW w:w="235" w:type="dxa"/>
          </w:tcPr>
          <w:p w14:paraId="65453BF6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1A3EEF" w14:textId="12A54A86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</w:tr>
      <w:tr w:rsidR="00FC1E1A" w:rsidRPr="00A65910" w14:paraId="0A31D627" w14:textId="77777777" w:rsidTr="005855B6">
        <w:tc>
          <w:tcPr>
            <w:tcW w:w="3936" w:type="dxa"/>
          </w:tcPr>
          <w:p w14:paraId="78A1F6AD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6259BA09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4D1ECA23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0905EEA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(10,731)</w:t>
            </w:r>
          </w:p>
        </w:tc>
        <w:tc>
          <w:tcPr>
            <w:tcW w:w="235" w:type="dxa"/>
          </w:tcPr>
          <w:p w14:paraId="3B5BCF54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6A28A73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(10,731)</w:t>
            </w:r>
          </w:p>
        </w:tc>
      </w:tr>
      <w:tr w:rsidR="00FC1E1A" w:rsidRPr="00A65910" w14:paraId="3EA8A24C" w14:textId="77777777" w:rsidTr="005855B6">
        <w:tc>
          <w:tcPr>
            <w:tcW w:w="3936" w:type="dxa"/>
          </w:tcPr>
          <w:p w14:paraId="34F15230" w14:textId="77777777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5" w:name="_Hlk159083055"/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28EAC1DF" w14:textId="2742C470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674AF0" w14:textId="313D881E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43821A18" w14:textId="152CC1A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(33,766)</w:t>
            </w:r>
          </w:p>
        </w:tc>
        <w:tc>
          <w:tcPr>
            <w:tcW w:w="235" w:type="dxa"/>
          </w:tcPr>
          <w:p w14:paraId="712FDAF7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F0242D" w14:textId="34A4773F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(33,766)</w:t>
            </w:r>
          </w:p>
        </w:tc>
      </w:tr>
      <w:bookmarkEnd w:id="5"/>
      <w:tr w:rsidR="00FC1E1A" w:rsidRPr="00A65910" w14:paraId="042A7190" w14:textId="77777777" w:rsidTr="005855B6">
        <w:tc>
          <w:tcPr>
            <w:tcW w:w="3936" w:type="dxa"/>
          </w:tcPr>
          <w:p w14:paraId="2CA14618" w14:textId="497C5C6B" w:rsidR="00FC1E1A" w:rsidRPr="00FC6613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20AC9A1" w14:textId="4776B602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E60732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AEDD9C" w14:textId="209BB3DA" w:rsidR="00FC1E1A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787858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0ADBD88" w14:textId="016484BE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(75,383)</w:t>
            </w:r>
          </w:p>
        </w:tc>
        <w:tc>
          <w:tcPr>
            <w:tcW w:w="235" w:type="dxa"/>
          </w:tcPr>
          <w:p w14:paraId="644CE418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4D756D0" w14:textId="247F8C8C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(75,383)</w:t>
            </w:r>
          </w:p>
        </w:tc>
      </w:tr>
      <w:tr w:rsidR="00FC1E1A" w:rsidRPr="00A65910" w14:paraId="2971795C" w14:textId="77777777" w:rsidTr="00B73DD0">
        <w:tc>
          <w:tcPr>
            <w:tcW w:w="3936" w:type="dxa"/>
          </w:tcPr>
          <w:p w14:paraId="6667102E" w14:textId="0C56DA3C" w:rsidR="00FC1E1A" w:rsidRPr="00B73DD0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303142D8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104F7A94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6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446C6DFB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138,953</w:t>
            </w:r>
          </w:p>
        </w:tc>
        <w:tc>
          <w:tcPr>
            <w:tcW w:w="235" w:type="dxa"/>
          </w:tcPr>
          <w:p w14:paraId="1ED3F37F" w14:textId="77777777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08EA446D" w:rsidR="00FC1E1A" w:rsidRPr="0080285C" w:rsidRDefault="00FC1E1A" w:rsidP="00FC1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138,953</w:t>
            </w:r>
          </w:p>
        </w:tc>
      </w:tr>
    </w:tbl>
    <w:p w14:paraId="706E4C7E" w14:textId="6627B94B" w:rsidR="00F06885" w:rsidRDefault="005855B6" w:rsidP="00FD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D0E2B" w:rsidRPr="00B73DD0">
        <w:rPr>
          <w:rFonts w:ascii="Angsana New" w:hAnsi="Angsana New" w:hint="cs"/>
          <w:sz w:val="30"/>
          <w:szCs w:val="30"/>
          <w:cs/>
        </w:rPr>
        <w:lastRenderedPageBreak/>
        <w:t>จำนวนค่าเช่าตามสัญญาที่จะได้รับจากสินทรัพย์ให้เช่า มีดังนี้</w:t>
      </w:r>
    </w:p>
    <w:p w14:paraId="1AF63729" w14:textId="77777777" w:rsidR="00F06885" w:rsidRPr="009D79E9" w:rsidRDefault="00F06885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276"/>
        <w:gridCol w:w="239"/>
        <w:gridCol w:w="1276"/>
      </w:tblGrid>
      <w:tr w:rsidR="003459F6" w:rsidRPr="00922551" w14:paraId="347EDD39" w14:textId="77777777" w:rsidTr="003459F6">
        <w:trPr>
          <w:cantSplit/>
          <w:trHeight w:val="352"/>
        </w:trPr>
        <w:tc>
          <w:tcPr>
            <w:tcW w:w="3686" w:type="dxa"/>
          </w:tcPr>
          <w:p w14:paraId="19BEC977" w14:textId="77777777" w:rsidR="003459F6" w:rsidRPr="00922551" w:rsidRDefault="003459F6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6" w:type="dxa"/>
            <w:gridSpan w:val="7"/>
          </w:tcPr>
          <w:p w14:paraId="24E65CB2" w14:textId="0568E6B3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59F6" w:rsidRPr="00922551" w14:paraId="0C1136E2" w14:textId="77777777" w:rsidTr="003459F6">
        <w:trPr>
          <w:cantSplit/>
          <w:trHeight w:val="352"/>
        </w:trPr>
        <w:tc>
          <w:tcPr>
            <w:tcW w:w="3686" w:type="dxa"/>
          </w:tcPr>
          <w:p w14:paraId="15A95321" w14:textId="77777777" w:rsidR="003459F6" w:rsidRPr="00922551" w:rsidRDefault="003459F6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</w:tcBorders>
          </w:tcPr>
          <w:p w14:paraId="160B142A" w14:textId="7FCA2FFE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114090" w14:textId="77777777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</w:tcBorders>
          </w:tcPr>
          <w:p w14:paraId="4C664FD3" w14:textId="67082C94" w:rsidR="003459F6" w:rsidRDefault="003459F6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A19" w:rsidRPr="00922551" w14:paraId="2BF03C42" w14:textId="77777777" w:rsidTr="003459F6">
        <w:trPr>
          <w:cantSplit/>
          <w:trHeight w:val="352"/>
        </w:trPr>
        <w:tc>
          <w:tcPr>
            <w:tcW w:w="3686" w:type="dxa"/>
          </w:tcPr>
          <w:p w14:paraId="2448621B" w14:textId="77777777" w:rsidR="00637A19" w:rsidRPr="00922551" w:rsidRDefault="00637A19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E876F6" w14:textId="2255C417" w:rsidR="00637A19" w:rsidRDefault="00DA745E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863FA" w14:textId="77777777" w:rsidR="00637A19" w:rsidRPr="003944A4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058E5" w14:textId="186270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D79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79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0AF1266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619849" w14:textId="5CD1A12A" w:rsidR="00637A19" w:rsidRPr="00922551" w:rsidRDefault="00DA745E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61C226D" w14:textId="77777777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619DD2" w14:textId="4C4D580E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D79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79E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7A19" w:rsidRPr="00922551" w14:paraId="0BA53AF9" w14:textId="77777777" w:rsidTr="003459F6">
        <w:trPr>
          <w:cantSplit/>
          <w:trHeight w:val="352"/>
        </w:trPr>
        <w:tc>
          <w:tcPr>
            <w:tcW w:w="3686" w:type="dxa"/>
          </w:tcPr>
          <w:p w14:paraId="1F084E23" w14:textId="77777777" w:rsidR="00637A19" w:rsidRPr="00922551" w:rsidRDefault="00637A19" w:rsidP="00637A1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A5947" w14:textId="0D38463C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2FB3FC" w14:textId="77777777" w:rsidR="00637A19" w:rsidRPr="003944A4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18B76C" w14:textId="750F5B5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</w:t>
            </w:r>
            <w:r w:rsidR="009D79E9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6" w:type="dxa"/>
          </w:tcPr>
          <w:p w14:paraId="2A415ACA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44C5D6" w14:textId="0350A0A9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9" w:type="dxa"/>
          </w:tcPr>
          <w:p w14:paraId="71665D09" w14:textId="77777777" w:rsidR="00637A19" w:rsidRPr="00922551" w:rsidRDefault="00637A19" w:rsidP="00637A1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0C083E" w14:textId="714C3BF3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</w:t>
            </w:r>
            <w:r w:rsidR="009D79E9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</w:tr>
      <w:tr w:rsidR="00637A19" w:rsidRPr="00922551" w14:paraId="3F0457EC" w14:textId="77777777" w:rsidTr="003459F6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487F1" w14:textId="77777777" w:rsidR="00637A19" w:rsidRPr="00922551" w:rsidRDefault="00637A19" w:rsidP="00637A1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2200BD4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72B7B4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5FE5F9E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A6E11A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F167ED5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0C89CC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50F1779" w14:textId="77777777" w:rsidR="00637A19" w:rsidRPr="00922551" w:rsidRDefault="00637A19" w:rsidP="00637A19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637A19" w:rsidRPr="00922551" w14:paraId="606AD16A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DBFD8" w14:textId="77777777" w:rsidR="00637A19" w:rsidRPr="00B26C33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58368" w14:textId="2030C8F9" w:rsidR="00637A19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39,887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F00A0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4B7DDC8" w14:textId="693C6F4A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C40B75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7F8847C" w14:textId="10214BE9" w:rsidR="00637A19" w:rsidRPr="00D04C47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39,017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3FF61FC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5EF1B1" w14:textId="3CD2A59E" w:rsidR="00637A19" w:rsidRPr="00D04C47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</w:tr>
      <w:tr w:rsidR="00637A19" w:rsidRPr="00922551" w14:paraId="76179760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F0BF99" w14:textId="77777777" w:rsidR="00637A19" w:rsidRPr="00B26C33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ไม่เกินสองปี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AF34698" w14:textId="01B8A39F" w:rsidR="00637A19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8125B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F14FE6E" w14:textId="4E864C0A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1A5D7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9F407D0" w14:textId="751DD3A5" w:rsidR="00637A19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1DCA72F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90669DA" w14:textId="42DBD65E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637A19" w:rsidRPr="00922551" w14:paraId="04F14882" w14:textId="77777777" w:rsidTr="003459F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72D26" w14:textId="77777777" w:rsidR="00637A19" w:rsidRPr="00160ABA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BB43D" w14:textId="620715ED" w:rsidR="00637A19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AE7328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C510" w14:textId="111FF387" w:rsidR="00637A19" w:rsidRDefault="00637A19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8B049" w14:textId="77777777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FA034" w14:textId="59D3620A" w:rsidR="00637A19" w:rsidRDefault="00E9014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43,192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11FA3A" w14:textId="77777777" w:rsidR="00637A19" w:rsidRPr="00922551" w:rsidRDefault="00637A19" w:rsidP="00637A1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6F58" w14:textId="69818F68" w:rsidR="00637A19" w:rsidRDefault="00637A19" w:rsidP="006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672" w:type="dxa"/>
        <w:tblLayout w:type="fixed"/>
        <w:tblLook w:val="04A0" w:firstRow="1" w:lastRow="0" w:firstColumn="1" w:lastColumn="0" w:noHBand="0" w:noVBand="1"/>
      </w:tblPr>
      <w:tblGrid>
        <w:gridCol w:w="3686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9D79E9">
        <w:trPr>
          <w:tblHeader/>
        </w:trPr>
        <w:tc>
          <w:tcPr>
            <w:tcW w:w="3686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9D79E9">
        <w:trPr>
          <w:tblHeader/>
        </w:trPr>
        <w:tc>
          <w:tcPr>
            <w:tcW w:w="3686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9D79E9">
        <w:trPr>
          <w:tblHeader/>
        </w:trPr>
        <w:tc>
          <w:tcPr>
            <w:tcW w:w="3686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0E2AD169" w:rsidR="006516EA" w:rsidRPr="00B73DD0" w:rsidRDefault="00DA745E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57821592" w:rsidR="006516EA" w:rsidRPr="00B73DD0" w:rsidRDefault="00DA745E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9D79E9">
        <w:trPr>
          <w:tblHeader/>
        </w:trPr>
        <w:tc>
          <w:tcPr>
            <w:tcW w:w="3686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6EF7A8FD" w:rsidR="006516EA" w:rsidRPr="00B73DD0" w:rsidRDefault="00126161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52C99C57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58A7CCCC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26161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0B88CDBB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516EA" w:rsidRPr="006D6704" w14:paraId="05B5F096" w14:textId="77777777" w:rsidTr="009D79E9">
        <w:trPr>
          <w:tblHeader/>
        </w:trPr>
        <w:tc>
          <w:tcPr>
            <w:tcW w:w="3686" w:type="dxa"/>
          </w:tcPr>
          <w:p w14:paraId="4820ADFD" w14:textId="77777777" w:rsidR="006516EA" w:rsidRPr="006D6704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516EA" w:rsidRPr="00A65910" w14:paraId="5873ECF8" w14:textId="77777777" w:rsidTr="009D79E9">
        <w:tc>
          <w:tcPr>
            <w:tcW w:w="3686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9D79E9">
        <w:tc>
          <w:tcPr>
            <w:tcW w:w="3686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71E3" w:rsidRPr="00A65910" w14:paraId="147FFEF7" w14:textId="77777777" w:rsidTr="009D79E9">
        <w:tc>
          <w:tcPr>
            <w:tcW w:w="3686" w:type="dxa"/>
          </w:tcPr>
          <w:p w14:paraId="55AF6BBD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4FD15930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24,485</w:t>
            </w:r>
          </w:p>
        </w:tc>
        <w:tc>
          <w:tcPr>
            <w:tcW w:w="236" w:type="dxa"/>
          </w:tcPr>
          <w:p w14:paraId="371CD3B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74584533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36,910</w:t>
            </w:r>
          </w:p>
        </w:tc>
        <w:tc>
          <w:tcPr>
            <w:tcW w:w="236" w:type="dxa"/>
          </w:tcPr>
          <w:p w14:paraId="72ABB93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5AC10F54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8,479</w:t>
            </w:r>
          </w:p>
        </w:tc>
        <w:tc>
          <w:tcPr>
            <w:tcW w:w="236" w:type="dxa"/>
          </w:tcPr>
          <w:p w14:paraId="00716B2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3BB2C3A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20,944</w:t>
            </w:r>
          </w:p>
        </w:tc>
      </w:tr>
      <w:tr w:rsidR="00F371E3" w:rsidRPr="00A65910" w14:paraId="2826E212" w14:textId="77777777" w:rsidTr="009D79E9">
        <w:tc>
          <w:tcPr>
            <w:tcW w:w="3686" w:type="dxa"/>
          </w:tcPr>
          <w:p w14:paraId="0D64F7B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232C51E5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36" w:type="dxa"/>
          </w:tcPr>
          <w:p w14:paraId="33631586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963B3EE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039AF449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20D4A37B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3C24CF2C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54083522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F371E3" w:rsidRPr="00A65910" w14:paraId="218B201C" w14:textId="77777777" w:rsidTr="009D79E9">
        <w:tc>
          <w:tcPr>
            <w:tcW w:w="3686" w:type="dxa"/>
          </w:tcPr>
          <w:p w14:paraId="76BB9AB0" w14:textId="06D9854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162A3D16" w14:textId="20E193ED" w:rsidR="00F371E3" w:rsidRPr="0080285C" w:rsidRDefault="00060BA2" w:rsidP="002E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29,266</w:t>
            </w:r>
          </w:p>
        </w:tc>
        <w:tc>
          <w:tcPr>
            <w:tcW w:w="236" w:type="dxa"/>
          </w:tcPr>
          <w:p w14:paraId="6D76453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00FA9BCA" w:rsidR="00F371E3" w:rsidRPr="00B73DD0" w:rsidRDefault="00F371E3" w:rsidP="009D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76A1C14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7750E01C" w:rsidR="00F371E3" w:rsidRPr="0080285C" w:rsidRDefault="00060BA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29,266</w:t>
            </w:r>
          </w:p>
        </w:tc>
        <w:tc>
          <w:tcPr>
            <w:tcW w:w="236" w:type="dxa"/>
          </w:tcPr>
          <w:p w14:paraId="60E6621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59EB28E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</w:tr>
      <w:tr w:rsidR="00F371E3" w:rsidRPr="00A65910" w14:paraId="292658A6" w14:textId="77777777" w:rsidTr="009D79E9">
        <w:tc>
          <w:tcPr>
            <w:tcW w:w="3686" w:type="dxa"/>
          </w:tcPr>
          <w:p w14:paraId="715B971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15148F8B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3,569</w:t>
            </w:r>
          </w:p>
        </w:tc>
        <w:tc>
          <w:tcPr>
            <w:tcW w:w="236" w:type="dxa"/>
          </w:tcPr>
          <w:p w14:paraId="3D05A6FF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29373E45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7EA1F02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124D9CAB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3,569</w:t>
            </w:r>
          </w:p>
        </w:tc>
        <w:tc>
          <w:tcPr>
            <w:tcW w:w="236" w:type="dxa"/>
          </w:tcPr>
          <w:p w14:paraId="4ABD3AA3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2D8DE23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</w:tr>
      <w:tr w:rsidR="00F371E3" w:rsidRPr="00A65910" w14:paraId="508FB971" w14:textId="77777777" w:rsidTr="009D79E9">
        <w:tc>
          <w:tcPr>
            <w:tcW w:w="3686" w:type="dxa"/>
          </w:tcPr>
          <w:p w14:paraId="3F238EDA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1E3" w:rsidRPr="00A65910" w14:paraId="6AA0DF9F" w14:textId="77777777" w:rsidTr="009D79E9">
        <w:tc>
          <w:tcPr>
            <w:tcW w:w="3686" w:type="dxa"/>
          </w:tcPr>
          <w:p w14:paraId="34CA1259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240FD783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6,255</w:t>
            </w:r>
          </w:p>
        </w:tc>
        <w:tc>
          <w:tcPr>
            <w:tcW w:w="236" w:type="dxa"/>
          </w:tcPr>
          <w:p w14:paraId="6311250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475CA5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8,938</w:t>
            </w:r>
          </w:p>
        </w:tc>
        <w:tc>
          <w:tcPr>
            <w:tcW w:w="236" w:type="dxa"/>
          </w:tcPr>
          <w:p w14:paraId="1E68FD94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15170041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4A6AFDAD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372B405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</w:tr>
      <w:tr w:rsidR="00F371E3" w:rsidRPr="00A65910" w14:paraId="2AFE8D6F" w14:textId="77777777" w:rsidTr="009D79E9">
        <w:tc>
          <w:tcPr>
            <w:tcW w:w="3686" w:type="dxa"/>
          </w:tcPr>
          <w:p w14:paraId="38AFBAC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9DC407" w14:textId="4CF76342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0C9A2F" w14:textId="48387E1B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B316D9" w14:textId="10B6B7D8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32CD66" w14:textId="114F97C8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F371E3" w:rsidRPr="00A65910" w14:paraId="3E848017" w14:textId="77777777" w:rsidTr="009D79E9">
        <w:tc>
          <w:tcPr>
            <w:tcW w:w="3686" w:type="dxa"/>
          </w:tcPr>
          <w:p w14:paraId="0284AAD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2C39BB80" w:rsidR="00F371E3" w:rsidRPr="0080285C" w:rsidRDefault="00060BA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71,209</w:t>
            </w:r>
          </w:p>
        </w:tc>
        <w:tc>
          <w:tcPr>
            <w:tcW w:w="236" w:type="dxa"/>
          </w:tcPr>
          <w:p w14:paraId="5427B7F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3A4AA52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75,012</w:t>
            </w:r>
          </w:p>
        </w:tc>
        <w:tc>
          <w:tcPr>
            <w:tcW w:w="236" w:type="dxa"/>
          </w:tcPr>
          <w:p w14:paraId="2E8E7B5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13E53B11" w:rsidR="00F371E3" w:rsidRPr="0080285C" w:rsidRDefault="00440FD2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60BA2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236" w:type="dxa"/>
          </w:tcPr>
          <w:p w14:paraId="70217247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357E8F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57,938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D6704" w:rsidRPr="00A65910" w14:paraId="024251AD" w14:textId="77777777" w:rsidTr="002B752E">
        <w:trPr>
          <w:tblHeader/>
        </w:trPr>
        <w:tc>
          <w:tcPr>
            <w:tcW w:w="3794" w:type="dxa"/>
          </w:tcPr>
          <w:p w14:paraId="483EEBD0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30E953D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6704" w:rsidRPr="00A65910" w14:paraId="4F3BA09A" w14:textId="77777777" w:rsidTr="002B752E">
        <w:trPr>
          <w:tblHeader/>
        </w:trPr>
        <w:tc>
          <w:tcPr>
            <w:tcW w:w="3794" w:type="dxa"/>
          </w:tcPr>
          <w:p w14:paraId="454402E9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6CCD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AE23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6425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04" w:rsidRPr="00A65910" w14:paraId="43B7C94F" w14:textId="77777777" w:rsidTr="002B752E">
        <w:trPr>
          <w:tblHeader/>
        </w:trPr>
        <w:tc>
          <w:tcPr>
            <w:tcW w:w="3794" w:type="dxa"/>
          </w:tcPr>
          <w:p w14:paraId="3D8D192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90B9608" w14:textId="0A7E3C38" w:rsidR="006D6704" w:rsidRPr="00B73DD0" w:rsidRDefault="00DA745E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7C87A41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7AAE275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6284EE3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53670DF1" w14:textId="49F01B33" w:rsidR="006D6704" w:rsidRPr="00B73DD0" w:rsidRDefault="00DA745E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30 </w:t>
            </w:r>
            <w:r>
              <w:rPr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</w:tcPr>
          <w:p w14:paraId="338EA839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2D86C1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D6704" w:rsidRPr="00A65910" w14:paraId="59A400AD" w14:textId="77777777" w:rsidTr="002B752E">
        <w:trPr>
          <w:tblHeader/>
        </w:trPr>
        <w:tc>
          <w:tcPr>
            <w:tcW w:w="3794" w:type="dxa"/>
          </w:tcPr>
          <w:p w14:paraId="7CB2A77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EF01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59DEAD27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A58D8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4034590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473BB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4ECB298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0533E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D6704" w:rsidRPr="006D6704" w14:paraId="00DB3D12" w14:textId="77777777" w:rsidTr="002B752E">
        <w:trPr>
          <w:tblHeader/>
        </w:trPr>
        <w:tc>
          <w:tcPr>
            <w:tcW w:w="3794" w:type="dxa"/>
          </w:tcPr>
          <w:p w14:paraId="03BAC0B2" w14:textId="77777777" w:rsidR="006D6704" w:rsidRP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7F29F5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F7965CF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438CD1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7E06DD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DA3D6E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4D73633A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B27FBC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D6704" w:rsidRPr="00A65910" w14:paraId="01F27BC8" w14:textId="77777777" w:rsidTr="002B752E">
        <w:tc>
          <w:tcPr>
            <w:tcW w:w="3794" w:type="dxa"/>
          </w:tcPr>
          <w:p w14:paraId="4DF8996A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522449C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EEAF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79CF57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417D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8E482A1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4324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BAAFAE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04" w:rsidRPr="00A65910" w14:paraId="2ACF7B58" w14:textId="77777777" w:rsidTr="002B752E">
        <w:tc>
          <w:tcPr>
            <w:tcW w:w="3794" w:type="dxa"/>
          </w:tcPr>
          <w:p w14:paraId="4E836BC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22CA1C51" w14:textId="67A206A4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(5,627)</w:t>
            </w:r>
          </w:p>
        </w:tc>
        <w:tc>
          <w:tcPr>
            <w:tcW w:w="236" w:type="dxa"/>
          </w:tcPr>
          <w:p w14:paraId="3EAD1F4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96989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(7,262)</w:t>
            </w:r>
          </w:p>
        </w:tc>
        <w:tc>
          <w:tcPr>
            <w:tcW w:w="236" w:type="dxa"/>
          </w:tcPr>
          <w:p w14:paraId="366823CF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4327EF6" w14:textId="6CFDA875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(1,871)</w:t>
            </w:r>
          </w:p>
        </w:tc>
        <w:tc>
          <w:tcPr>
            <w:tcW w:w="236" w:type="dxa"/>
          </w:tcPr>
          <w:p w14:paraId="303D7723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110566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(3,316)</w:t>
            </w:r>
          </w:p>
        </w:tc>
      </w:tr>
      <w:tr w:rsidR="006D6704" w:rsidRPr="00A65910" w14:paraId="71BE109E" w14:textId="77777777" w:rsidTr="002B752E">
        <w:tc>
          <w:tcPr>
            <w:tcW w:w="3794" w:type="dxa"/>
          </w:tcPr>
          <w:p w14:paraId="74BBB53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23B514" w14:textId="49E6E7D2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(6,024)</w:t>
            </w:r>
          </w:p>
        </w:tc>
        <w:tc>
          <w:tcPr>
            <w:tcW w:w="236" w:type="dxa"/>
          </w:tcPr>
          <w:p w14:paraId="54E69FCC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8D45A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7CB5EAC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9FC2589" w14:textId="46207044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(6,024)</w:t>
            </w:r>
          </w:p>
        </w:tc>
        <w:tc>
          <w:tcPr>
            <w:tcW w:w="236" w:type="dxa"/>
          </w:tcPr>
          <w:p w14:paraId="0938EBCA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BA50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</w:tr>
      <w:tr w:rsidR="006D6704" w:rsidRPr="00A65910" w14:paraId="7982C233" w14:textId="77777777" w:rsidTr="002B752E">
        <w:tc>
          <w:tcPr>
            <w:tcW w:w="3794" w:type="dxa"/>
          </w:tcPr>
          <w:p w14:paraId="23907CC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0FB009" w14:textId="05C8FA94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(11,651)</w:t>
            </w:r>
          </w:p>
        </w:tc>
        <w:tc>
          <w:tcPr>
            <w:tcW w:w="236" w:type="dxa"/>
          </w:tcPr>
          <w:p w14:paraId="69E14FF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C68D8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(15,931)</w:t>
            </w:r>
          </w:p>
        </w:tc>
        <w:tc>
          <w:tcPr>
            <w:tcW w:w="236" w:type="dxa"/>
          </w:tcPr>
          <w:p w14:paraId="73304E1B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F314863" w14:textId="786A38FA" w:rsidR="006D6704" w:rsidRPr="0080285C" w:rsidRDefault="00440FD2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(7,895)</w:t>
            </w:r>
          </w:p>
        </w:tc>
        <w:tc>
          <w:tcPr>
            <w:tcW w:w="236" w:type="dxa"/>
          </w:tcPr>
          <w:p w14:paraId="40B2CB11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25217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(11,985)</w:t>
            </w:r>
          </w:p>
        </w:tc>
      </w:tr>
      <w:tr w:rsidR="006D6704" w:rsidRPr="00A65910" w14:paraId="5DBFFDFE" w14:textId="77777777" w:rsidTr="002B752E">
        <w:tc>
          <w:tcPr>
            <w:tcW w:w="3794" w:type="dxa"/>
          </w:tcPr>
          <w:p w14:paraId="28612028" w14:textId="77777777" w:rsidR="006D6704" w:rsidRPr="005D46FB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B5B4D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8A585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CB4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643EC8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CC96D96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7DFD84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738B9E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704" w:rsidRPr="00A65910" w14:paraId="1782BC3E" w14:textId="77777777" w:rsidTr="002B752E">
        <w:tc>
          <w:tcPr>
            <w:tcW w:w="3794" w:type="dxa"/>
          </w:tcPr>
          <w:p w14:paraId="297FF20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75FBCC" w14:textId="4BD1FED2" w:rsidR="006D6704" w:rsidRPr="0080285C" w:rsidRDefault="004419E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59,558</w:t>
            </w:r>
          </w:p>
        </w:tc>
        <w:tc>
          <w:tcPr>
            <w:tcW w:w="236" w:type="dxa"/>
          </w:tcPr>
          <w:p w14:paraId="45498C7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19F66E9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59,081</w:t>
            </w:r>
          </w:p>
        </w:tc>
        <w:tc>
          <w:tcPr>
            <w:tcW w:w="236" w:type="dxa"/>
          </w:tcPr>
          <w:p w14:paraId="4B3BC7C5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F6BA336" w14:textId="6F444DCF" w:rsidR="006D6704" w:rsidRPr="0080285C" w:rsidRDefault="004419E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46,364</w:t>
            </w:r>
          </w:p>
        </w:tc>
        <w:tc>
          <w:tcPr>
            <w:tcW w:w="236" w:type="dxa"/>
          </w:tcPr>
          <w:p w14:paraId="6F6135D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F5C6B06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</w:tr>
    </w:tbl>
    <w:p w14:paraId="1EEEBFC0" w14:textId="77777777" w:rsidR="006D6704" w:rsidRPr="009D79E9" w:rsidRDefault="006D6704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50B43E14" w14:textId="77777777" w:rsidR="00271920" w:rsidRPr="0063511C" w:rsidRDefault="00271920" w:rsidP="002719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3511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2DBD046F" w14:textId="77777777" w:rsidR="00271920" w:rsidRPr="009D79E9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271920" w:rsidRPr="007871A6" w14:paraId="1CBC16E0" w14:textId="77777777" w:rsidTr="001964B6">
        <w:tc>
          <w:tcPr>
            <w:tcW w:w="4248" w:type="dxa"/>
            <w:vAlign w:val="bottom"/>
          </w:tcPr>
          <w:p w14:paraId="7545A86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0C5B118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71920" w:rsidRPr="007871A6" w14:paraId="7A9F50F9" w14:textId="77777777" w:rsidTr="001964B6">
        <w:tc>
          <w:tcPr>
            <w:tcW w:w="4248" w:type="dxa"/>
            <w:vAlign w:val="bottom"/>
          </w:tcPr>
          <w:p w14:paraId="76C65701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204B41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D40B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5528004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920" w:rsidRPr="007871A6" w14:paraId="0FE6A394" w14:textId="77777777" w:rsidTr="001964B6">
        <w:tc>
          <w:tcPr>
            <w:tcW w:w="4248" w:type="dxa"/>
            <w:vAlign w:val="bottom"/>
          </w:tcPr>
          <w:p w14:paraId="4CF24E9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BE4463" w14:textId="708739E8" w:rsidR="00271920" w:rsidRPr="009473C2" w:rsidRDefault="00DA745E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5246A8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D79D2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1E7182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63FC0" w14:textId="47D5672D" w:rsidR="00271920" w:rsidRPr="006946D8" w:rsidRDefault="00DA745E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186957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78E0F1D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1920" w:rsidRPr="007871A6" w14:paraId="78B95E7E" w14:textId="77777777" w:rsidTr="001964B6">
        <w:tc>
          <w:tcPr>
            <w:tcW w:w="4248" w:type="dxa"/>
            <w:vAlign w:val="bottom"/>
          </w:tcPr>
          <w:p w14:paraId="1E1E28A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0A57E0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5D9F19C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6C138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4FF491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52AEB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bottom"/>
          </w:tcPr>
          <w:p w14:paraId="5B6C283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F4F1A86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71920" w:rsidRPr="007871A6" w14:paraId="01F237EB" w14:textId="77777777" w:rsidTr="001964B6">
        <w:tc>
          <w:tcPr>
            <w:tcW w:w="4248" w:type="dxa"/>
            <w:vAlign w:val="bottom"/>
          </w:tcPr>
          <w:p w14:paraId="7A6B037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15B53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C970A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4312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0E87B2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8B266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5B60BAE9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8EF5DE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1920" w:rsidRPr="007871A6" w14:paraId="5EA995A1" w14:textId="77777777" w:rsidTr="001964B6">
        <w:tc>
          <w:tcPr>
            <w:tcW w:w="4248" w:type="dxa"/>
          </w:tcPr>
          <w:p w14:paraId="4457F369" w14:textId="77777777" w:rsidR="00271920" w:rsidRPr="007F18A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8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21D018" w14:textId="6D2163FC" w:rsidR="00271920" w:rsidRPr="00060266" w:rsidRDefault="009201C3" w:rsidP="0092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5392E7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86DE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36" w:type="dxa"/>
          </w:tcPr>
          <w:p w14:paraId="375D65F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D011C" w14:textId="2176361D" w:rsidR="00271920" w:rsidRPr="00060266" w:rsidRDefault="007207B7" w:rsidP="0072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4C03CE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DEC55F0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271920" w:rsidRPr="007871A6" w14:paraId="4CD3B1EA" w14:textId="77777777" w:rsidTr="001964B6">
        <w:tc>
          <w:tcPr>
            <w:tcW w:w="4248" w:type="dxa"/>
          </w:tcPr>
          <w:p w14:paraId="2ADE193B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7ABACF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05D70E3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09E90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78FDBF2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F5A064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7E16EF1F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0E06D73" w14:textId="77777777" w:rsidR="00271920" w:rsidRPr="00812BD1" w:rsidRDefault="00271920" w:rsidP="009D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82197" w:rsidRPr="007871A6" w14:paraId="74904D62" w14:textId="77777777" w:rsidTr="001964B6">
        <w:tc>
          <w:tcPr>
            <w:tcW w:w="4248" w:type="dxa"/>
            <w:vAlign w:val="bottom"/>
          </w:tcPr>
          <w:p w14:paraId="5134FDD3" w14:textId="283CA7C4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78FA60AA" w14:textId="376F5F3E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B51DE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609215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100B3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4C167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4C2EF5" w14:textId="77777777" w:rsidR="00482197" w:rsidRPr="007871A6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6B26317" w14:textId="77777777" w:rsidR="00482197" w:rsidRDefault="00482197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920" w:rsidRPr="007871A6" w14:paraId="2B512CC5" w14:textId="77777777" w:rsidTr="001964B6">
        <w:tc>
          <w:tcPr>
            <w:tcW w:w="4248" w:type="dxa"/>
            <w:vAlign w:val="bottom"/>
          </w:tcPr>
          <w:p w14:paraId="705D2F61" w14:textId="166CC727" w:rsidR="00271920" w:rsidRPr="006D0932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AD416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EF801E" w14:textId="636AFE78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1C12DD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CF53C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</w:tcPr>
          <w:p w14:paraId="1ECE8F0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CCAC" w14:textId="4EF86880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1,364</w:t>
            </w:r>
          </w:p>
        </w:tc>
        <w:tc>
          <w:tcPr>
            <w:tcW w:w="238" w:type="dxa"/>
          </w:tcPr>
          <w:p w14:paraId="0482D25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9CCA7E1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271920" w:rsidRPr="007871A6" w14:paraId="033F90D6" w14:textId="77777777" w:rsidTr="001964B6">
        <w:tc>
          <w:tcPr>
            <w:tcW w:w="4248" w:type="dxa"/>
            <w:vAlign w:val="bottom"/>
          </w:tcPr>
          <w:p w14:paraId="642F46B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vAlign w:val="center"/>
          </w:tcPr>
          <w:p w14:paraId="04B91A27" w14:textId="5B343DD9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35,760</w:t>
            </w:r>
          </w:p>
        </w:tc>
        <w:tc>
          <w:tcPr>
            <w:tcW w:w="270" w:type="dxa"/>
          </w:tcPr>
          <w:p w14:paraId="4C2CEFB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F4CCAA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52,663</w:t>
            </w:r>
          </w:p>
        </w:tc>
        <w:tc>
          <w:tcPr>
            <w:tcW w:w="236" w:type="dxa"/>
          </w:tcPr>
          <w:p w14:paraId="345C94C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3D22E" w14:textId="1FCE0227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  <w:tc>
          <w:tcPr>
            <w:tcW w:w="238" w:type="dxa"/>
          </w:tcPr>
          <w:p w14:paraId="19632AA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C67C00E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</w:tr>
      <w:tr w:rsidR="00271920" w:rsidRPr="007871A6" w14:paraId="1D5639B8" w14:textId="77777777" w:rsidTr="001964B6">
        <w:tc>
          <w:tcPr>
            <w:tcW w:w="4248" w:type="dxa"/>
            <w:vAlign w:val="bottom"/>
          </w:tcPr>
          <w:p w14:paraId="38A41A9D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vAlign w:val="center"/>
          </w:tcPr>
          <w:p w14:paraId="0A9DCDB6" w14:textId="0C5E450E" w:rsidR="00271920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27,693</w:t>
            </w:r>
          </w:p>
        </w:tc>
        <w:tc>
          <w:tcPr>
            <w:tcW w:w="270" w:type="dxa"/>
          </w:tcPr>
          <w:p w14:paraId="62E96CF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066C9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26,582</w:t>
            </w:r>
          </w:p>
        </w:tc>
        <w:tc>
          <w:tcPr>
            <w:tcW w:w="236" w:type="dxa"/>
          </w:tcPr>
          <w:p w14:paraId="0180B86C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FB95D" w14:textId="743CE5D1" w:rsidR="00271920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24,679</w:t>
            </w:r>
          </w:p>
        </w:tc>
        <w:tc>
          <w:tcPr>
            <w:tcW w:w="238" w:type="dxa"/>
          </w:tcPr>
          <w:p w14:paraId="3BE6EC1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4FD1D35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271920" w:rsidRPr="007871A6" w14:paraId="1B398B56" w14:textId="77777777" w:rsidTr="001964B6">
        <w:tc>
          <w:tcPr>
            <w:tcW w:w="4248" w:type="dxa"/>
            <w:vAlign w:val="bottom"/>
          </w:tcPr>
          <w:p w14:paraId="0FF11BE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vAlign w:val="center"/>
          </w:tcPr>
          <w:p w14:paraId="2FC8B235" w14:textId="06843CF1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6,727</w:t>
            </w:r>
          </w:p>
        </w:tc>
        <w:tc>
          <w:tcPr>
            <w:tcW w:w="270" w:type="dxa"/>
          </w:tcPr>
          <w:p w14:paraId="416958B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7C7C6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  <w:tc>
          <w:tcPr>
            <w:tcW w:w="236" w:type="dxa"/>
          </w:tcPr>
          <w:p w14:paraId="1FBD702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848839" w14:textId="494E4501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3,123</w:t>
            </w:r>
          </w:p>
        </w:tc>
        <w:tc>
          <w:tcPr>
            <w:tcW w:w="238" w:type="dxa"/>
          </w:tcPr>
          <w:p w14:paraId="146AC1F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5E9F2A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17,658</w:t>
            </w:r>
          </w:p>
        </w:tc>
      </w:tr>
      <w:tr w:rsidR="00271920" w:rsidRPr="007871A6" w14:paraId="0C9688B1" w14:textId="77777777" w:rsidTr="001964B6">
        <w:tc>
          <w:tcPr>
            <w:tcW w:w="4248" w:type="dxa"/>
            <w:vAlign w:val="bottom"/>
          </w:tcPr>
          <w:p w14:paraId="09A310B4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center"/>
          </w:tcPr>
          <w:p w14:paraId="4FC46E2E" w14:textId="05DE76D0" w:rsidR="00271920" w:rsidRDefault="009201C3" w:rsidP="00920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  <w:tc>
          <w:tcPr>
            <w:tcW w:w="270" w:type="dxa"/>
          </w:tcPr>
          <w:p w14:paraId="3DC3BBA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036A9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36" w:type="dxa"/>
          </w:tcPr>
          <w:p w14:paraId="331DB43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96AD9F" w14:textId="488C6B0A" w:rsidR="00271920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3,114</w:t>
            </w:r>
          </w:p>
        </w:tc>
        <w:tc>
          <w:tcPr>
            <w:tcW w:w="238" w:type="dxa"/>
          </w:tcPr>
          <w:p w14:paraId="508F5CD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26EA7BA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</w:tr>
      <w:tr w:rsidR="00271920" w:rsidRPr="007871A6" w14:paraId="1FE1312A" w14:textId="77777777" w:rsidTr="001964B6">
        <w:tc>
          <w:tcPr>
            <w:tcW w:w="4248" w:type="dxa"/>
            <w:vAlign w:val="bottom"/>
          </w:tcPr>
          <w:p w14:paraId="0606ABA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8F48FE5" w14:textId="4904B26E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51,398</w:t>
            </w:r>
          </w:p>
        </w:tc>
        <w:tc>
          <w:tcPr>
            <w:tcW w:w="270" w:type="dxa"/>
          </w:tcPr>
          <w:p w14:paraId="694116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03742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57,597</w:t>
            </w:r>
          </w:p>
        </w:tc>
        <w:tc>
          <w:tcPr>
            <w:tcW w:w="236" w:type="dxa"/>
          </w:tcPr>
          <w:p w14:paraId="66247FD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A5DE3" w14:textId="7B67DEBC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42,261</w:t>
            </w:r>
          </w:p>
        </w:tc>
        <w:tc>
          <w:tcPr>
            <w:tcW w:w="238" w:type="dxa"/>
          </w:tcPr>
          <w:p w14:paraId="3D00A48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CB4D1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44,235</w:t>
            </w:r>
          </w:p>
        </w:tc>
      </w:tr>
      <w:tr w:rsidR="00271920" w:rsidRPr="007871A6" w14:paraId="5210FAD4" w14:textId="77777777" w:rsidTr="001964B6">
        <w:tc>
          <w:tcPr>
            <w:tcW w:w="4248" w:type="dxa"/>
            <w:vAlign w:val="bottom"/>
          </w:tcPr>
          <w:p w14:paraId="1D27D8A0" w14:textId="77777777" w:rsidR="00271920" w:rsidRPr="00D509EA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26BA" w14:textId="0D574CBE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125,150</w:t>
            </w:r>
          </w:p>
        </w:tc>
        <w:tc>
          <w:tcPr>
            <w:tcW w:w="270" w:type="dxa"/>
          </w:tcPr>
          <w:p w14:paraId="601074A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F925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163,256</w:t>
            </w:r>
          </w:p>
        </w:tc>
        <w:tc>
          <w:tcPr>
            <w:tcW w:w="236" w:type="dxa"/>
          </w:tcPr>
          <w:p w14:paraId="5A5AFAA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9608" w14:textId="4AA1502D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87,494</w:t>
            </w:r>
          </w:p>
        </w:tc>
        <w:tc>
          <w:tcPr>
            <w:tcW w:w="238" w:type="dxa"/>
          </w:tcPr>
          <w:p w14:paraId="34DEA80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80A4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110,024</w:t>
            </w:r>
          </w:p>
        </w:tc>
      </w:tr>
      <w:tr w:rsidR="00271920" w:rsidRPr="007871A6" w14:paraId="68757D1D" w14:textId="77777777" w:rsidTr="001964B6">
        <w:tc>
          <w:tcPr>
            <w:tcW w:w="4248" w:type="dxa"/>
            <w:vAlign w:val="bottom"/>
          </w:tcPr>
          <w:p w14:paraId="70737C64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77FF51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8A8AFD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02C71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9D1D50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7A836C" w14:textId="258EEB3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2310755E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973544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1920" w:rsidRPr="007871A6" w14:paraId="513A7E0F" w14:textId="77777777" w:rsidTr="001964B6">
        <w:tc>
          <w:tcPr>
            <w:tcW w:w="4248" w:type="dxa"/>
            <w:vAlign w:val="bottom"/>
          </w:tcPr>
          <w:p w14:paraId="7E4DA064" w14:textId="77777777" w:rsidR="00271920" w:rsidRPr="004B6BC5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B6B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0F1AE3" w14:textId="0BBF7FB5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125,174</w:t>
            </w:r>
          </w:p>
        </w:tc>
        <w:tc>
          <w:tcPr>
            <w:tcW w:w="270" w:type="dxa"/>
          </w:tcPr>
          <w:p w14:paraId="758721F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3021EF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169,971</w:t>
            </w:r>
          </w:p>
        </w:tc>
        <w:tc>
          <w:tcPr>
            <w:tcW w:w="236" w:type="dxa"/>
          </w:tcPr>
          <w:p w14:paraId="3D92A6C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E1477FB" w14:textId="3A66BAB5" w:rsidR="00271920" w:rsidRPr="00060266" w:rsidRDefault="009201C3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87,494</w:t>
            </w:r>
          </w:p>
        </w:tc>
        <w:tc>
          <w:tcPr>
            <w:tcW w:w="238" w:type="dxa"/>
          </w:tcPr>
          <w:p w14:paraId="324BBCA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1E918F7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110,431</w:t>
            </w:r>
          </w:p>
        </w:tc>
      </w:tr>
    </w:tbl>
    <w:p w14:paraId="08FE4C0B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49B53E8E" w14:textId="77777777" w:rsid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1F20D5C2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C52709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0DCB14B" w14:textId="128EDCD8" w:rsidR="00636475" w:rsidRPr="006C7E55" w:rsidRDefault="00636475" w:rsidP="0063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4F7E7E"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6C7E55">
        <w:rPr>
          <w:rFonts w:ascii="Angsana New" w:hAnsi="Angsana New"/>
          <w:sz w:val="30"/>
          <w:szCs w:val="30"/>
          <w:cs/>
        </w:rPr>
        <w:t>สำหรับ</w:t>
      </w:r>
      <w:r w:rsidR="00DA745E">
        <w:rPr>
          <w:rFonts w:ascii="Angsana New" w:hAnsi="Angsana New"/>
          <w:sz w:val="30"/>
          <w:szCs w:val="30"/>
          <w:cs/>
        </w:rPr>
        <w:t>งวดเก้าเดือน</w:t>
      </w:r>
      <w:r w:rsidR="006C7E55" w:rsidRPr="006C7E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3230C9" w:rsidRPr="006C7E55">
        <w:rPr>
          <w:rFonts w:ascii="Angsana New" w:hAnsi="Angsana New"/>
          <w:sz w:val="30"/>
          <w:szCs w:val="30"/>
        </w:rPr>
        <w:t xml:space="preserve"> </w:t>
      </w:r>
      <w:r w:rsidRPr="006C7E55">
        <w:rPr>
          <w:rFonts w:ascii="Angsana New" w:hAnsi="Angsana New"/>
          <w:sz w:val="30"/>
          <w:szCs w:val="30"/>
          <w:cs/>
        </w:rPr>
        <w:t>มีดังนี้</w:t>
      </w:r>
    </w:p>
    <w:p w14:paraId="6D8A5E63" w14:textId="77777777" w:rsidR="00907300" w:rsidRPr="00C52709" w:rsidRDefault="0090730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6345"/>
        <w:gridCol w:w="1418"/>
        <w:gridCol w:w="236"/>
        <w:gridCol w:w="1323"/>
      </w:tblGrid>
      <w:tr w:rsidR="00E2260E" w:rsidRPr="00A65910" w14:paraId="23925070" w14:textId="77777777" w:rsidTr="00E2260E">
        <w:tc>
          <w:tcPr>
            <w:tcW w:w="6345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E2260E">
        <w:tc>
          <w:tcPr>
            <w:tcW w:w="6345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E2260E">
        <w:tc>
          <w:tcPr>
            <w:tcW w:w="6345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C52709" w14:paraId="44946146" w14:textId="77777777" w:rsidTr="00271920">
        <w:trPr>
          <w:trHeight w:val="170"/>
        </w:trPr>
        <w:tc>
          <w:tcPr>
            <w:tcW w:w="6345" w:type="dxa"/>
          </w:tcPr>
          <w:p w14:paraId="6F94BCAF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C52709" w:rsidRDefault="00E2260E" w:rsidP="009D79E9">
            <w:pPr>
              <w:pStyle w:val="BodyText2"/>
              <w:tabs>
                <w:tab w:val="left" w:pos="540"/>
              </w:tabs>
              <w:spacing w:line="200" w:lineRule="atLeast"/>
              <w:ind w:left="0" w:firstLine="0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2260E" w:rsidRPr="00C52709" w14:paraId="304B00B4" w14:textId="77777777" w:rsidTr="00E2260E">
        <w:tc>
          <w:tcPr>
            <w:tcW w:w="6345" w:type="dxa"/>
          </w:tcPr>
          <w:p w14:paraId="0B6481EA" w14:textId="1D87720A" w:rsidR="00E2260E" w:rsidRPr="00EE6B82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EE6B8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EE6B8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EE6B8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EE6B8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EE6B8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E377E" w:rsidRPr="00EE6B82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1C872A26" w:rsidR="00E2260E" w:rsidRPr="00C52709" w:rsidRDefault="000E4F04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785B90D6" w14:textId="77777777" w:rsidR="00E2260E" w:rsidRPr="00C52709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61D67A72" w:rsidR="00E2260E" w:rsidRPr="00C52709" w:rsidRDefault="000E4F04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52709"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</w:tr>
      <w:tr w:rsidR="00C52709" w:rsidRPr="00C52709" w14:paraId="43752431" w14:textId="77777777" w:rsidTr="00C52709">
        <w:tc>
          <w:tcPr>
            <w:tcW w:w="6345" w:type="dxa"/>
          </w:tcPr>
          <w:p w14:paraId="7DB49DE6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151A78F8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39F71AD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3" w:type="dxa"/>
          </w:tcPr>
          <w:p w14:paraId="06D8BA71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32F3E1DD" w14:textId="77777777" w:rsidTr="00E2260E">
        <w:tc>
          <w:tcPr>
            <w:tcW w:w="6345" w:type="dxa"/>
          </w:tcPr>
          <w:p w14:paraId="1CF06EB2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459F0249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36" w:type="dxa"/>
          </w:tcPr>
          <w:p w14:paraId="1FB01151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3354DED2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</w:tr>
      <w:tr w:rsidR="00B2428E" w:rsidRPr="00C52709" w14:paraId="339445AC" w14:textId="77777777" w:rsidTr="00E2260E">
        <w:tc>
          <w:tcPr>
            <w:tcW w:w="6345" w:type="dxa"/>
          </w:tcPr>
          <w:p w14:paraId="512CA131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02AC3436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415D5C15" w14:textId="65BB68BD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33D257C0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B2428E" w:rsidRPr="00C52709" w14:paraId="5A7B4ED8" w14:textId="77777777" w:rsidTr="00C63D1C">
        <w:tc>
          <w:tcPr>
            <w:tcW w:w="6345" w:type="dxa"/>
          </w:tcPr>
          <w:p w14:paraId="5A419E84" w14:textId="77777777" w:rsidR="00B2428E" w:rsidRPr="00C52709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7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76475779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236" w:type="dxa"/>
          </w:tcPr>
          <w:p w14:paraId="00363B7D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5E2A1857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</w:t>
            </w:r>
          </w:p>
        </w:tc>
      </w:tr>
      <w:tr w:rsidR="00C52709" w:rsidRPr="00C52709" w14:paraId="5DCF0138" w14:textId="77777777" w:rsidTr="00D43791">
        <w:tc>
          <w:tcPr>
            <w:tcW w:w="6345" w:type="dxa"/>
          </w:tcPr>
          <w:p w14:paraId="6891853F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</w:tcPr>
          <w:p w14:paraId="31B1AB9D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081164D4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23" w:type="dxa"/>
          </w:tcPr>
          <w:p w14:paraId="1E55D4BC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296D0F71" w14:textId="77777777" w:rsidTr="00E2260E">
        <w:tc>
          <w:tcPr>
            <w:tcW w:w="6345" w:type="dxa"/>
          </w:tcPr>
          <w:p w14:paraId="26CF2244" w14:textId="77777777" w:rsidR="00B2428E" w:rsidRPr="00C52709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7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3AFF0500" w:rsidR="00B2428E" w:rsidRPr="00C52709" w:rsidRDefault="00440FD2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(15,364)</w:t>
            </w:r>
          </w:p>
        </w:tc>
        <w:tc>
          <w:tcPr>
            <w:tcW w:w="236" w:type="dxa"/>
          </w:tcPr>
          <w:p w14:paraId="201FA106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1D5005F1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(14,604)</w:t>
            </w:r>
          </w:p>
        </w:tc>
      </w:tr>
      <w:tr w:rsidR="00C52709" w:rsidRPr="00C52709" w14:paraId="13D2E311" w14:textId="77777777" w:rsidTr="00C52709">
        <w:tc>
          <w:tcPr>
            <w:tcW w:w="6345" w:type="dxa"/>
          </w:tcPr>
          <w:p w14:paraId="60BAF18A" w14:textId="77777777" w:rsidR="00C52709" w:rsidRPr="00C52709" w:rsidRDefault="00C52709" w:rsidP="00C52709">
            <w:pPr>
              <w:pStyle w:val="BodyText2"/>
              <w:tabs>
                <w:tab w:val="left" w:pos="540"/>
              </w:tabs>
              <w:spacing w:line="80" w:lineRule="atLeast"/>
              <w:ind w:left="-111" w:firstLine="0"/>
              <w:jc w:val="thaiDistribute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</w:tcPr>
          <w:p w14:paraId="7ED12348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38436D6E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23" w:type="dxa"/>
          </w:tcPr>
          <w:p w14:paraId="0DC9DA93" w14:textId="77777777" w:rsidR="00C52709" w:rsidRPr="00C52709" w:rsidRDefault="00C52709" w:rsidP="00C52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428E" w:rsidRPr="00C52709" w14:paraId="460169FA" w14:textId="77777777" w:rsidTr="00E2260E">
        <w:tc>
          <w:tcPr>
            <w:tcW w:w="6345" w:type="dxa"/>
          </w:tcPr>
          <w:p w14:paraId="7CA34C58" w14:textId="0610014E" w:rsidR="00B2428E" w:rsidRPr="00115458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15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A745E" w:rsidRPr="001154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DA745E" w:rsidRPr="001154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20C32" w:rsidRPr="001154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620C32" w:rsidRPr="001154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629AC498" w:rsidR="00B2428E" w:rsidRPr="00C52709" w:rsidRDefault="00440FD2" w:rsidP="0067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31,276</w:t>
            </w:r>
          </w:p>
        </w:tc>
        <w:tc>
          <w:tcPr>
            <w:tcW w:w="236" w:type="dxa"/>
          </w:tcPr>
          <w:p w14:paraId="76CA1D23" w14:textId="77777777" w:rsidR="00B2428E" w:rsidRPr="00C52709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76ACEC83" w:rsidR="00B2428E" w:rsidRPr="00C52709" w:rsidRDefault="00440FD2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27,523</w:t>
            </w:r>
          </w:p>
        </w:tc>
      </w:tr>
    </w:tbl>
    <w:p w14:paraId="6A7E683A" w14:textId="77777777" w:rsidR="00271920" w:rsidRPr="00C52709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C274EFD" w14:textId="7DCD4D32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1B0E291D" w14:textId="77777777" w:rsidR="00A30CD0" w:rsidRPr="00C52709" w:rsidRDefault="00A30CD0" w:rsidP="00C527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="Angsana New" w:eastAsia="SimSun" w:hAnsi="Angsana New"/>
          <w:sz w:val="16"/>
          <w:szCs w:val="16"/>
          <w:highlight w:val="yellow"/>
          <w:lang w:eastAsia="zh-CN"/>
        </w:rPr>
      </w:pPr>
    </w:p>
    <w:tbl>
      <w:tblPr>
        <w:tblW w:w="9497" w:type="dxa"/>
        <w:tblLook w:val="01E0" w:firstRow="1" w:lastRow="1" w:firstColumn="1" w:lastColumn="1" w:noHBand="0" w:noVBand="0"/>
      </w:tblPr>
      <w:tblGrid>
        <w:gridCol w:w="3568"/>
        <w:gridCol w:w="401"/>
        <w:gridCol w:w="737"/>
        <w:gridCol w:w="255"/>
        <w:gridCol w:w="199"/>
        <w:gridCol w:w="255"/>
        <w:gridCol w:w="849"/>
        <w:gridCol w:w="252"/>
        <w:gridCol w:w="90"/>
        <w:gridCol w:w="252"/>
        <w:gridCol w:w="965"/>
        <w:gridCol w:w="226"/>
        <w:gridCol w:w="29"/>
        <w:gridCol w:w="226"/>
        <w:gridCol w:w="1078"/>
        <w:gridCol w:w="115"/>
      </w:tblGrid>
      <w:tr w:rsidR="006C7E55" w:rsidRPr="00A43E33" w14:paraId="3EEDF5EB" w14:textId="77777777" w:rsidTr="00F240CB">
        <w:trPr>
          <w:gridAfter w:val="1"/>
          <w:wAfter w:w="115" w:type="dxa"/>
        </w:trPr>
        <w:tc>
          <w:tcPr>
            <w:tcW w:w="356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4" w:type="dxa"/>
            <w:gridSpan w:val="14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E55" w:rsidRPr="00A43E33" w14:paraId="12E474C6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021A78A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14:paraId="4C940140" w14:textId="55A5CC1B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6500D8E1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6C8D1E68" w14:textId="05F18E61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7CD4607B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bottom"/>
          </w:tcPr>
          <w:p w14:paraId="7A8653AE" w14:textId="4F37F625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gridSpan w:val="2"/>
            <w:vAlign w:val="bottom"/>
          </w:tcPr>
          <w:p w14:paraId="0E4523F0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0D806D0E" w14:textId="724B1E73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C7E55" w:rsidRPr="00903981" w14:paraId="0C6C9080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1609CB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526992BD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D32F12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33EA52AA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3F72119C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161A5CF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C7E55" w:rsidRPr="00A43E33" w14:paraId="013912B5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3BF03725" w14:textId="4854975F" w:rsidR="006C7E55" w:rsidRPr="00E702FB" w:rsidRDefault="006C7E5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</w:p>
        </w:tc>
        <w:tc>
          <w:tcPr>
            <w:tcW w:w="1138" w:type="dxa"/>
            <w:gridSpan w:val="2"/>
            <w:vAlign w:val="bottom"/>
          </w:tcPr>
          <w:p w14:paraId="09806C93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75892379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34E9D9FF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0A5CD452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264A089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463" w:rsidRPr="00A43E33" w14:paraId="388A4B5F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058F488E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38" w:type="dxa"/>
            <w:gridSpan w:val="2"/>
            <w:vAlign w:val="bottom"/>
          </w:tcPr>
          <w:p w14:paraId="64DF15CC" w14:textId="019FB90C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34,651</w:t>
            </w:r>
          </w:p>
        </w:tc>
        <w:tc>
          <w:tcPr>
            <w:tcW w:w="255" w:type="dxa"/>
            <w:vAlign w:val="bottom"/>
          </w:tcPr>
          <w:p w14:paraId="5D5430DF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01E3BBF9" w14:textId="65191FF0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51,922</w:t>
            </w:r>
          </w:p>
        </w:tc>
        <w:tc>
          <w:tcPr>
            <w:tcW w:w="252" w:type="dxa"/>
            <w:vAlign w:val="bottom"/>
          </w:tcPr>
          <w:p w14:paraId="18AEF495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0AE9C9A8" w14:textId="4720035B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23,730</w:t>
            </w:r>
          </w:p>
        </w:tc>
        <w:tc>
          <w:tcPr>
            <w:tcW w:w="255" w:type="dxa"/>
            <w:gridSpan w:val="2"/>
            <w:vAlign w:val="bottom"/>
          </w:tcPr>
          <w:p w14:paraId="45E9EE20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3A610F07" w14:textId="75CDE1B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32,182</w:t>
            </w:r>
          </w:p>
        </w:tc>
      </w:tr>
      <w:tr w:rsidR="001D7463" w:rsidRPr="00A43E33" w14:paraId="384C0F88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2C7A4E75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8" w:type="dxa"/>
            <w:gridSpan w:val="2"/>
            <w:vAlign w:val="bottom"/>
          </w:tcPr>
          <w:p w14:paraId="6B20BB43" w14:textId="05A97499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4,976</w:t>
            </w:r>
          </w:p>
        </w:tc>
        <w:tc>
          <w:tcPr>
            <w:tcW w:w="255" w:type="dxa"/>
            <w:vAlign w:val="bottom"/>
          </w:tcPr>
          <w:p w14:paraId="61BCF498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90063C8" w14:textId="0FEB336D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9,151</w:t>
            </w:r>
          </w:p>
        </w:tc>
        <w:tc>
          <w:tcPr>
            <w:tcW w:w="252" w:type="dxa"/>
            <w:vAlign w:val="bottom"/>
          </w:tcPr>
          <w:p w14:paraId="0F00AD1A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27FD6FD3" w14:textId="0DE184B1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55" w:type="dxa"/>
            <w:gridSpan w:val="2"/>
            <w:vAlign w:val="bottom"/>
          </w:tcPr>
          <w:p w14:paraId="40B7C007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44EA63B" w14:textId="76592243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8,636</w:t>
            </w:r>
          </w:p>
        </w:tc>
      </w:tr>
      <w:tr w:rsidR="001D7463" w:rsidRPr="00A43E33" w14:paraId="694A89D1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58FCB609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38" w:type="dxa"/>
            <w:gridSpan w:val="2"/>
            <w:vAlign w:val="bottom"/>
          </w:tcPr>
          <w:p w14:paraId="71E06B1B" w14:textId="204716D2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12,889</w:t>
            </w:r>
          </w:p>
        </w:tc>
        <w:tc>
          <w:tcPr>
            <w:tcW w:w="255" w:type="dxa"/>
            <w:vAlign w:val="bottom"/>
          </w:tcPr>
          <w:p w14:paraId="4979E3F8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642B6FFE" w14:textId="4D208C07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252" w:type="dxa"/>
            <w:vAlign w:val="bottom"/>
          </w:tcPr>
          <w:p w14:paraId="71744760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4E3217E" w14:textId="28A63389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55" w:type="dxa"/>
            <w:gridSpan w:val="2"/>
            <w:vAlign w:val="bottom"/>
          </w:tcPr>
          <w:p w14:paraId="68889CBD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5BF1E0D1" w14:textId="54845D0C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1D7463" w:rsidRPr="00A43E33" w14:paraId="605B9BF8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B95F33C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38" w:type="dxa"/>
            <w:gridSpan w:val="2"/>
            <w:vAlign w:val="bottom"/>
          </w:tcPr>
          <w:p w14:paraId="72A13C9B" w14:textId="2505492F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3,990</w:t>
            </w:r>
          </w:p>
        </w:tc>
        <w:tc>
          <w:tcPr>
            <w:tcW w:w="255" w:type="dxa"/>
            <w:vAlign w:val="bottom"/>
          </w:tcPr>
          <w:p w14:paraId="2E9EF13C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22994611" w14:textId="74A8C18E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6,255</w:t>
            </w:r>
          </w:p>
        </w:tc>
        <w:tc>
          <w:tcPr>
            <w:tcW w:w="252" w:type="dxa"/>
            <w:vAlign w:val="bottom"/>
          </w:tcPr>
          <w:p w14:paraId="6D21C7A6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3F52477" w14:textId="740467CF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255" w:type="dxa"/>
            <w:gridSpan w:val="2"/>
            <w:vAlign w:val="bottom"/>
          </w:tcPr>
          <w:p w14:paraId="2E84B822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3498AE18" w14:textId="74F2872C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5,720</w:t>
            </w:r>
          </w:p>
        </w:tc>
      </w:tr>
      <w:tr w:rsidR="001D7463" w:rsidRPr="00A43E33" w14:paraId="1F1B5AB5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357B5D59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38" w:type="dxa"/>
            <w:gridSpan w:val="2"/>
            <w:vAlign w:val="bottom"/>
          </w:tcPr>
          <w:p w14:paraId="58B8FA85" w14:textId="229F86CB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3,010</w:t>
            </w:r>
          </w:p>
        </w:tc>
        <w:tc>
          <w:tcPr>
            <w:tcW w:w="255" w:type="dxa"/>
            <w:vAlign w:val="bottom"/>
          </w:tcPr>
          <w:p w14:paraId="4B6F9C54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13CD1E75" w14:textId="09165CB3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4,469</w:t>
            </w:r>
          </w:p>
        </w:tc>
        <w:tc>
          <w:tcPr>
            <w:tcW w:w="252" w:type="dxa"/>
            <w:vAlign w:val="bottom"/>
          </w:tcPr>
          <w:p w14:paraId="3F161D1C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E679443" w14:textId="24EC3BE2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55" w:type="dxa"/>
            <w:gridSpan w:val="2"/>
            <w:vAlign w:val="bottom"/>
          </w:tcPr>
          <w:p w14:paraId="76AFA70D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4BA8A053" w14:textId="17389FD1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1D7463" w:rsidRPr="00A43E33" w14:paraId="0008B9C7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7773A153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38" w:type="dxa"/>
            <w:gridSpan w:val="2"/>
            <w:vAlign w:val="bottom"/>
          </w:tcPr>
          <w:p w14:paraId="2A00E99C" w14:textId="7EC68031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255" w:type="dxa"/>
            <w:vAlign w:val="bottom"/>
          </w:tcPr>
          <w:p w14:paraId="000ED447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53F249A9" w14:textId="39EEF919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52" w:type="dxa"/>
            <w:vAlign w:val="bottom"/>
          </w:tcPr>
          <w:p w14:paraId="1100B622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63580061" w14:textId="1ED3CA6B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55" w:type="dxa"/>
            <w:gridSpan w:val="2"/>
            <w:vAlign w:val="bottom"/>
          </w:tcPr>
          <w:p w14:paraId="421374C3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F73296A" w14:textId="7257E013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</w:tr>
      <w:tr w:rsidR="001D7463" w:rsidRPr="00A43E33" w14:paraId="57B8DA06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9CBBAEB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8" w:type="dxa"/>
            <w:gridSpan w:val="2"/>
            <w:vAlign w:val="bottom"/>
          </w:tcPr>
          <w:p w14:paraId="47CEA8FB" w14:textId="2030DD41" w:rsidR="001D7463" w:rsidRPr="0080285C" w:rsidRDefault="008F1489" w:rsidP="001D7463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46149251" w14:textId="1FD70528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4C141419" w14:textId="71A6A35A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8,195</w:t>
            </w:r>
          </w:p>
        </w:tc>
        <w:tc>
          <w:tcPr>
            <w:tcW w:w="255" w:type="dxa"/>
            <w:gridSpan w:val="2"/>
            <w:vAlign w:val="bottom"/>
          </w:tcPr>
          <w:p w14:paraId="3953F2F3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49C3562" w14:textId="303C4039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</w:tr>
      <w:tr w:rsidR="001D7463" w:rsidRPr="00A43E33" w14:paraId="0EBD68BE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699107D2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14:paraId="7BE5F5DA" w14:textId="59BB3BA9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  <w:tc>
          <w:tcPr>
            <w:tcW w:w="255" w:type="dxa"/>
            <w:vAlign w:val="bottom"/>
          </w:tcPr>
          <w:p w14:paraId="4015A1FC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vAlign w:val="bottom"/>
          </w:tcPr>
          <w:p w14:paraId="18F408B5" w14:textId="16ED978A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11,042</w:t>
            </w:r>
          </w:p>
        </w:tc>
        <w:tc>
          <w:tcPr>
            <w:tcW w:w="252" w:type="dxa"/>
            <w:vAlign w:val="bottom"/>
          </w:tcPr>
          <w:p w14:paraId="64FEB828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bottom"/>
          </w:tcPr>
          <w:p w14:paraId="1AEBBD69" w14:textId="5A85EEC0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  <w:tc>
          <w:tcPr>
            <w:tcW w:w="255" w:type="dxa"/>
            <w:gridSpan w:val="2"/>
            <w:vAlign w:val="bottom"/>
          </w:tcPr>
          <w:p w14:paraId="60CE27AE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5FD52370" w14:textId="1278A659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4,899</w:t>
            </w:r>
          </w:p>
        </w:tc>
      </w:tr>
      <w:tr w:rsidR="001D7463" w:rsidRPr="00A43E33" w14:paraId="4A13581A" w14:textId="77777777" w:rsidTr="00F240CB">
        <w:trPr>
          <w:gridAfter w:val="1"/>
          <w:wAfter w:w="115" w:type="dxa"/>
        </w:trPr>
        <w:tc>
          <w:tcPr>
            <w:tcW w:w="3568" w:type="dxa"/>
            <w:vAlign w:val="bottom"/>
          </w:tcPr>
          <w:p w14:paraId="1367E777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05EC6AFB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65,187</w:t>
            </w:r>
          </w:p>
        </w:tc>
        <w:tc>
          <w:tcPr>
            <w:tcW w:w="255" w:type="dxa"/>
            <w:vAlign w:val="bottom"/>
          </w:tcPr>
          <w:p w14:paraId="499A0C66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33DB51F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96,148</w:t>
            </w:r>
          </w:p>
        </w:tc>
        <w:tc>
          <w:tcPr>
            <w:tcW w:w="252" w:type="dxa"/>
            <w:vAlign w:val="bottom"/>
          </w:tcPr>
          <w:p w14:paraId="1A4008FF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6ACB37DF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43,834</w:t>
            </w:r>
          </w:p>
        </w:tc>
        <w:tc>
          <w:tcPr>
            <w:tcW w:w="255" w:type="dxa"/>
            <w:gridSpan w:val="2"/>
            <w:vAlign w:val="bottom"/>
          </w:tcPr>
          <w:p w14:paraId="66074DDE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39925D6E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65,739</w:t>
            </w:r>
          </w:p>
        </w:tc>
      </w:tr>
      <w:tr w:rsidR="00C01D4D" w:rsidRPr="00A43E33" w14:paraId="386FF750" w14:textId="77777777" w:rsidTr="00F240CB">
        <w:tc>
          <w:tcPr>
            <w:tcW w:w="3969" w:type="dxa"/>
            <w:gridSpan w:val="2"/>
          </w:tcPr>
          <w:p w14:paraId="0FADA3E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14"/>
            <w:tcBorders>
              <w:bottom w:val="single" w:sz="4" w:space="0" w:color="auto"/>
            </w:tcBorders>
          </w:tcPr>
          <w:p w14:paraId="1376322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01D4D" w:rsidRPr="00A43E33" w14:paraId="5F45481B" w14:textId="77777777" w:rsidTr="00F240CB">
        <w:tc>
          <w:tcPr>
            <w:tcW w:w="3969" w:type="dxa"/>
            <w:gridSpan w:val="2"/>
            <w:vAlign w:val="bottom"/>
          </w:tcPr>
          <w:p w14:paraId="3A6F816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4B90A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2FFBA64D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7A080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D4D" w:rsidRPr="00A43E33" w14:paraId="7DF318E2" w14:textId="77777777" w:rsidTr="00F240CB">
        <w:tc>
          <w:tcPr>
            <w:tcW w:w="3969" w:type="dxa"/>
            <w:gridSpan w:val="2"/>
            <w:vAlign w:val="bottom"/>
          </w:tcPr>
          <w:p w14:paraId="7FEC2C71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2271D5D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0424D35A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13CCD30E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33C96BC5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51383A6F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gridSpan w:val="2"/>
            <w:vAlign w:val="bottom"/>
          </w:tcPr>
          <w:p w14:paraId="7526944E" w14:textId="77777777" w:rsidR="00C01D4D" w:rsidRPr="00A43E33" w:rsidRDefault="00C01D4D" w:rsidP="005C10F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6414685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01D4D" w:rsidRPr="00903981" w14:paraId="47188396" w14:textId="77777777" w:rsidTr="00F240CB">
        <w:tc>
          <w:tcPr>
            <w:tcW w:w="3969" w:type="dxa"/>
            <w:gridSpan w:val="2"/>
            <w:vAlign w:val="bottom"/>
          </w:tcPr>
          <w:p w14:paraId="720E830B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1C64165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DC79809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0D204AAB" w14:textId="77777777" w:rsidR="00C01D4D" w:rsidRPr="00903981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2ADD3AD8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4273734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6F7D8B59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E57BDC8" w14:textId="77777777" w:rsidR="00C01D4D" w:rsidRPr="00903981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C01D4D" w:rsidRPr="00A43E33" w14:paraId="4A762467" w14:textId="77777777" w:rsidTr="00F240CB">
        <w:tc>
          <w:tcPr>
            <w:tcW w:w="3969" w:type="dxa"/>
            <w:gridSpan w:val="2"/>
            <w:vAlign w:val="bottom"/>
          </w:tcPr>
          <w:p w14:paraId="127CFAD8" w14:textId="5CEBB936" w:rsidR="00C01D4D" w:rsidRPr="00E702FB" w:rsidRDefault="00DA745E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งวดเก้าเดือน</w:t>
            </w:r>
            <w:r w:rsidR="00C01D4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</w:p>
        </w:tc>
        <w:tc>
          <w:tcPr>
            <w:tcW w:w="1191" w:type="dxa"/>
            <w:gridSpan w:val="3"/>
            <w:vAlign w:val="bottom"/>
          </w:tcPr>
          <w:p w14:paraId="5FAFF2C7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01B2FA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683C163B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42DC78C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B4D3833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6C71DD68" w14:textId="77777777" w:rsidR="00C01D4D" w:rsidRPr="00A43E33" w:rsidRDefault="00C01D4D" w:rsidP="005C10F4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747D9A9" w14:textId="77777777" w:rsidR="00C01D4D" w:rsidRPr="00A43E33" w:rsidRDefault="00C01D4D" w:rsidP="005C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463" w:rsidRPr="00A43E33" w14:paraId="1C2944C3" w14:textId="77777777" w:rsidTr="00F240CB">
        <w:tc>
          <w:tcPr>
            <w:tcW w:w="3969" w:type="dxa"/>
            <w:gridSpan w:val="2"/>
            <w:vAlign w:val="bottom"/>
          </w:tcPr>
          <w:p w14:paraId="315F4E7F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91" w:type="dxa"/>
            <w:gridSpan w:val="3"/>
            <w:vAlign w:val="bottom"/>
          </w:tcPr>
          <w:p w14:paraId="30533820" w14:textId="1CF37E3C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114,571</w:t>
            </w:r>
          </w:p>
        </w:tc>
        <w:tc>
          <w:tcPr>
            <w:tcW w:w="255" w:type="dxa"/>
            <w:vAlign w:val="bottom"/>
          </w:tcPr>
          <w:p w14:paraId="039D033D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991E5F2" w14:textId="02235E99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141,938</w:t>
            </w:r>
          </w:p>
        </w:tc>
        <w:tc>
          <w:tcPr>
            <w:tcW w:w="252" w:type="dxa"/>
            <w:vAlign w:val="bottom"/>
          </w:tcPr>
          <w:p w14:paraId="2D2F43E4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94C468B" w14:textId="248AD4D7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78,749</w:t>
            </w:r>
          </w:p>
        </w:tc>
        <w:tc>
          <w:tcPr>
            <w:tcW w:w="255" w:type="dxa"/>
            <w:gridSpan w:val="2"/>
            <w:vAlign w:val="bottom"/>
          </w:tcPr>
          <w:p w14:paraId="4E3AE543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47A1FF8" w14:textId="7E163AD2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89,615</w:t>
            </w:r>
          </w:p>
        </w:tc>
      </w:tr>
      <w:tr w:rsidR="001D7463" w:rsidRPr="00A43E33" w14:paraId="40D1381C" w14:textId="77777777" w:rsidTr="00F240CB">
        <w:tc>
          <w:tcPr>
            <w:tcW w:w="3969" w:type="dxa"/>
            <w:gridSpan w:val="2"/>
            <w:vAlign w:val="bottom"/>
          </w:tcPr>
          <w:p w14:paraId="763FB43E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91" w:type="dxa"/>
            <w:gridSpan w:val="3"/>
            <w:vAlign w:val="bottom"/>
          </w:tcPr>
          <w:p w14:paraId="04F2B2B3" w14:textId="75C4FF27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14,005</w:t>
            </w:r>
          </w:p>
        </w:tc>
        <w:tc>
          <w:tcPr>
            <w:tcW w:w="255" w:type="dxa"/>
            <w:vAlign w:val="bottom"/>
          </w:tcPr>
          <w:p w14:paraId="6DBE4063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36B8FB1E" w14:textId="21F0BAC6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20,237</w:t>
            </w:r>
          </w:p>
        </w:tc>
        <w:tc>
          <w:tcPr>
            <w:tcW w:w="252" w:type="dxa"/>
            <w:vAlign w:val="bottom"/>
          </w:tcPr>
          <w:p w14:paraId="71869020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25420D9" w14:textId="195E9A50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10,881</w:t>
            </w:r>
          </w:p>
        </w:tc>
        <w:tc>
          <w:tcPr>
            <w:tcW w:w="255" w:type="dxa"/>
            <w:gridSpan w:val="2"/>
            <w:vAlign w:val="bottom"/>
          </w:tcPr>
          <w:p w14:paraId="007CFD2D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60960BE" w14:textId="35DB8A31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18,566</w:t>
            </w:r>
          </w:p>
        </w:tc>
      </w:tr>
      <w:tr w:rsidR="001D7463" w:rsidRPr="00A43E33" w14:paraId="48B435F7" w14:textId="77777777" w:rsidTr="00F240CB">
        <w:tc>
          <w:tcPr>
            <w:tcW w:w="3969" w:type="dxa"/>
            <w:gridSpan w:val="2"/>
            <w:vAlign w:val="bottom"/>
          </w:tcPr>
          <w:p w14:paraId="35625C5F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91" w:type="dxa"/>
            <w:gridSpan w:val="3"/>
            <w:vAlign w:val="bottom"/>
          </w:tcPr>
          <w:p w14:paraId="197E65F5" w14:textId="11E4ACF0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56,740</w:t>
            </w:r>
          </w:p>
        </w:tc>
        <w:tc>
          <w:tcPr>
            <w:tcW w:w="255" w:type="dxa"/>
            <w:vAlign w:val="bottom"/>
          </w:tcPr>
          <w:p w14:paraId="211A1962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014C92FB" w14:textId="2B39F156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47,821</w:t>
            </w:r>
          </w:p>
        </w:tc>
        <w:tc>
          <w:tcPr>
            <w:tcW w:w="252" w:type="dxa"/>
            <w:vAlign w:val="bottom"/>
          </w:tcPr>
          <w:p w14:paraId="71AF5A82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F301753" w14:textId="32B71272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255" w:type="dxa"/>
            <w:gridSpan w:val="2"/>
            <w:vAlign w:val="bottom"/>
          </w:tcPr>
          <w:p w14:paraId="22FBB853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DDB14A8" w14:textId="4251560A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16,417</w:t>
            </w:r>
          </w:p>
        </w:tc>
      </w:tr>
      <w:tr w:rsidR="001D7463" w:rsidRPr="00A43E33" w14:paraId="2F30C321" w14:textId="77777777" w:rsidTr="00F240CB">
        <w:tc>
          <w:tcPr>
            <w:tcW w:w="3969" w:type="dxa"/>
            <w:gridSpan w:val="2"/>
            <w:vAlign w:val="bottom"/>
          </w:tcPr>
          <w:p w14:paraId="448722C4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91" w:type="dxa"/>
            <w:gridSpan w:val="3"/>
            <w:vAlign w:val="bottom"/>
          </w:tcPr>
          <w:p w14:paraId="0F4D9179" w14:textId="4CF74114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255" w:type="dxa"/>
            <w:vAlign w:val="bottom"/>
          </w:tcPr>
          <w:p w14:paraId="2DD28163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FBA6FCE" w14:textId="68EC2B95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20,141</w:t>
            </w:r>
          </w:p>
        </w:tc>
        <w:tc>
          <w:tcPr>
            <w:tcW w:w="252" w:type="dxa"/>
            <w:vAlign w:val="bottom"/>
          </w:tcPr>
          <w:p w14:paraId="2E601E8F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8811D01" w14:textId="5F1700E3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11,648</w:t>
            </w:r>
          </w:p>
        </w:tc>
        <w:tc>
          <w:tcPr>
            <w:tcW w:w="255" w:type="dxa"/>
            <w:gridSpan w:val="2"/>
            <w:vAlign w:val="bottom"/>
          </w:tcPr>
          <w:p w14:paraId="4C428D06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028FAF8" w14:textId="455E881D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18,749</w:t>
            </w:r>
          </w:p>
        </w:tc>
      </w:tr>
      <w:tr w:rsidR="001D7463" w:rsidRPr="00A43E33" w14:paraId="647607A2" w14:textId="77777777" w:rsidTr="00F240CB">
        <w:tc>
          <w:tcPr>
            <w:tcW w:w="3969" w:type="dxa"/>
            <w:gridSpan w:val="2"/>
            <w:vAlign w:val="bottom"/>
          </w:tcPr>
          <w:p w14:paraId="7CBA83F4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91" w:type="dxa"/>
            <w:gridSpan w:val="3"/>
            <w:vAlign w:val="bottom"/>
          </w:tcPr>
          <w:p w14:paraId="1A6525F9" w14:textId="116862A7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9,959</w:t>
            </w:r>
          </w:p>
        </w:tc>
        <w:tc>
          <w:tcPr>
            <w:tcW w:w="255" w:type="dxa"/>
            <w:vAlign w:val="bottom"/>
          </w:tcPr>
          <w:p w14:paraId="356E7E86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6AF8B5F1" w14:textId="4750EDF0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52" w:type="dxa"/>
            <w:vAlign w:val="bottom"/>
          </w:tcPr>
          <w:p w14:paraId="6268C187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7D5564C" w14:textId="18AD5B7E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4,356</w:t>
            </w:r>
          </w:p>
        </w:tc>
        <w:tc>
          <w:tcPr>
            <w:tcW w:w="255" w:type="dxa"/>
            <w:gridSpan w:val="2"/>
            <w:vAlign w:val="bottom"/>
          </w:tcPr>
          <w:p w14:paraId="7E5C7DEB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D57982F" w14:textId="56988924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</w:t>
            </w:r>
          </w:p>
        </w:tc>
      </w:tr>
      <w:tr w:rsidR="001D7463" w:rsidRPr="00A43E33" w14:paraId="1CAC8BEB" w14:textId="77777777" w:rsidTr="00F240CB">
        <w:tc>
          <w:tcPr>
            <w:tcW w:w="3969" w:type="dxa"/>
            <w:gridSpan w:val="2"/>
            <w:vAlign w:val="bottom"/>
          </w:tcPr>
          <w:p w14:paraId="1F0FB369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91" w:type="dxa"/>
            <w:gridSpan w:val="3"/>
            <w:vAlign w:val="bottom"/>
          </w:tcPr>
          <w:p w14:paraId="386289A7" w14:textId="3D30014B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255" w:type="dxa"/>
            <w:vAlign w:val="bottom"/>
          </w:tcPr>
          <w:p w14:paraId="3747A296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523522F1" w14:textId="06C4DEDE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7,562</w:t>
            </w:r>
          </w:p>
        </w:tc>
        <w:tc>
          <w:tcPr>
            <w:tcW w:w="252" w:type="dxa"/>
            <w:vAlign w:val="bottom"/>
          </w:tcPr>
          <w:p w14:paraId="5B8A5835" w14:textId="77777777" w:rsidR="001D7463" w:rsidRPr="006D3581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566CF3B" w14:textId="1C509AF9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4,359</w:t>
            </w:r>
          </w:p>
        </w:tc>
        <w:tc>
          <w:tcPr>
            <w:tcW w:w="255" w:type="dxa"/>
            <w:gridSpan w:val="2"/>
            <w:vAlign w:val="bottom"/>
          </w:tcPr>
          <w:p w14:paraId="3428EC71" w14:textId="77777777" w:rsidR="001D7463" w:rsidRPr="00A43E33" w:rsidRDefault="001D7463" w:rsidP="001D746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1037502" w14:textId="34D2044B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7,512</w:t>
            </w:r>
          </w:p>
        </w:tc>
      </w:tr>
      <w:tr w:rsidR="001D7463" w:rsidRPr="00A43E33" w14:paraId="385811A9" w14:textId="77777777" w:rsidTr="00F240CB">
        <w:tc>
          <w:tcPr>
            <w:tcW w:w="3969" w:type="dxa"/>
            <w:gridSpan w:val="2"/>
            <w:vAlign w:val="bottom"/>
          </w:tcPr>
          <w:p w14:paraId="22808712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1" w:type="dxa"/>
            <w:gridSpan w:val="3"/>
            <w:vAlign w:val="bottom"/>
          </w:tcPr>
          <w:p w14:paraId="37CA8911" w14:textId="75AE7295" w:rsidR="001D7463" w:rsidRPr="0080285C" w:rsidRDefault="008F1489" w:rsidP="001D7463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6FF92E9C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457E03EB" w14:textId="49A6937C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E6921EB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246FC26" w14:textId="7A078B1E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25,107</w:t>
            </w:r>
          </w:p>
        </w:tc>
        <w:tc>
          <w:tcPr>
            <w:tcW w:w="255" w:type="dxa"/>
            <w:gridSpan w:val="2"/>
            <w:vAlign w:val="bottom"/>
          </w:tcPr>
          <w:p w14:paraId="28443E75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1CE3B2" w14:textId="77FB7F65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</w:tr>
      <w:tr w:rsidR="001D7463" w:rsidRPr="00A43E33" w14:paraId="5BDD706B" w14:textId="77777777" w:rsidTr="00F240CB">
        <w:tc>
          <w:tcPr>
            <w:tcW w:w="3969" w:type="dxa"/>
            <w:gridSpan w:val="2"/>
            <w:vAlign w:val="bottom"/>
          </w:tcPr>
          <w:p w14:paraId="25AA4CC0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114F18C0" w14:textId="30F52A48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255" w:type="dxa"/>
            <w:vAlign w:val="bottom"/>
          </w:tcPr>
          <w:p w14:paraId="22753DAA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4" w:space="0" w:color="auto"/>
            </w:tcBorders>
            <w:vAlign w:val="bottom"/>
          </w:tcPr>
          <w:p w14:paraId="06CB7A47" w14:textId="1674D5AA" w:rsidR="001D7463" w:rsidRPr="006D3581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33,154</w:t>
            </w:r>
          </w:p>
        </w:tc>
        <w:tc>
          <w:tcPr>
            <w:tcW w:w="252" w:type="dxa"/>
            <w:vAlign w:val="bottom"/>
          </w:tcPr>
          <w:p w14:paraId="471EAF43" w14:textId="77777777" w:rsidR="001D7463" w:rsidRPr="006D3581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7F368363" w14:textId="474FE55E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20,960</w:t>
            </w:r>
          </w:p>
        </w:tc>
        <w:tc>
          <w:tcPr>
            <w:tcW w:w="255" w:type="dxa"/>
            <w:gridSpan w:val="2"/>
            <w:vAlign w:val="bottom"/>
          </w:tcPr>
          <w:p w14:paraId="695B7C4D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75BC823E" w14:textId="065330D8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12,310</w:t>
            </w:r>
          </w:p>
        </w:tc>
      </w:tr>
      <w:tr w:rsidR="001D7463" w:rsidRPr="00A43E33" w14:paraId="0C532163" w14:textId="77777777" w:rsidTr="00F240CB">
        <w:tc>
          <w:tcPr>
            <w:tcW w:w="3969" w:type="dxa"/>
            <w:gridSpan w:val="2"/>
            <w:vAlign w:val="bottom"/>
          </w:tcPr>
          <w:p w14:paraId="592EA84A" w14:textId="7777777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AFC8A" w14:textId="7C86B316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239,973</w:t>
            </w:r>
          </w:p>
        </w:tc>
        <w:tc>
          <w:tcPr>
            <w:tcW w:w="255" w:type="dxa"/>
            <w:vAlign w:val="bottom"/>
          </w:tcPr>
          <w:p w14:paraId="50B73C48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083A1" w14:textId="1B359787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284,666</w:t>
            </w:r>
          </w:p>
        </w:tc>
        <w:tc>
          <w:tcPr>
            <w:tcW w:w="252" w:type="dxa"/>
            <w:vAlign w:val="bottom"/>
          </w:tcPr>
          <w:p w14:paraId="6316796C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D1E71" w14:textId="76112919" w:rsidR="001D7463" w:rsidRPr="0080285C" w:rsidRDefault="008F1489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157,644</w:t>
            </w:r>
          </w:p>
        </w:tc>
        <w:tc>
          <w:tcPr>
            <w:tcW w:w="255" w:type="dxa"/>
            <w:gridSpan w:val="2"/>
            <w:vAlign w:val="bottom"/>
          </w:tcPr>
          <w:p w14:paraId="73C5B8B4" w14:textId="77777777" w:rsidR="001D7463" w:rsidRPr="00A43E33" w:rsidRDefault="001D7463" w:rsidP="001D7463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BC1B6" w14:textId="4085785B" w:rsidR="001D7463" w:rsidRPr="00A43E33" w:rsidRDefault="001D7463" w:rsidP="001D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197,130</w:t>
            </w:r>
          </w:p>
        </w:tc>
      </w:tr>
    </w:tbl>
    <w:p w14:paraId="1A998C72" w14:textId="77777777" w:rsidR="00C01D4D" w:rsidRPr="00C01D4D" w:rsidRDefault="00C01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p w14:paraId="4CF4EBCB" w14:textId="77777777" w:rsidR="00FD0BE9" w:rsidRDefault="00FD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E60E2C1" w14:textId="521D6693" w:rsidR="00A30CD0" w:rsidRPr="00FA4239" w:rsidRDefault="00BA4376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="00D806FC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="002E6EB4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(</w:t>
      </w:r>
      <w:r w:rsidR="00D806F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</w:t>
      </w:r>
      <w:r w:rsidR="002E6EB4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ยได้)</w:t>
      </w:r>
      <w:r w:rsidR="00D806F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396CBCEB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="00161F05" w:rsidRPr="00FA4239">
        <w:rPr>
          <w:rFonts w:ascii="Angsana New" w:hAnsi="Angsana New"/>
          <w:sz w:val="30"/>
          <w:szCs w:val="30"/>
        </w:rPr>
        <w:t>20</w:t>
      </w:r>
      <w:r w:rsidR="008B2909" w:rsidRPr="00FA4239">
        <w:rPr>
          <w:rFonts w:ascii="Angsana New" w:hAnsi="Angsana New" w:hint="cs"/>
          <w:sz w:val="30"/>
          <w:szCs w:val="30"/>
          <w:cs/>
        </w:rPr>
        <w:t xml:space="preserve">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(สำหรับประเทศไทยกรณีเป็นกิจการขนาดกลางและขนาดย่อม </w:t>
      </w:r>
      <w:r w:rsidR="003C022F" w:rsidRPr="00FA4239">
        <w:rPr>
          <w:rFonts w:ascii="Angsana New" w:hAnsi="Angsana New"/>
          <w:sz w:val="30"/>
          <w:szCs w:val="30"/>
        </w:rPr>
        <w:t xml:space="preserve">(SME)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และมีกำไรสุทธิไม่เกิน </w:t>
      </w:r>
      <w:r w:rsidR="003C022F" w:rsidRPr="00FA4239">
        <w:rPr>
          <w:rFonts w:ascii="Angsana New" w:hAnsi="Angsana New"/>
          <w:sz w:val="30"/>
          <w:szCs w:val="30"/>
        </w:rPr>
        <w:t xml:space="preserve">3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ล้านบาทต่อปีมีอัตราร้อยละ </w:t>
      </w:r>
      <w:r w:rsidR="003C022F" w:rsidRPr="00FA4239">
        <w:rPr>
          <w:rFonts w:ascii="Angsana New" w:hAnsi="Angsana New"/>
          <w:sz w:val="30"/>
          <w:szCs w:val="30"/>
        </w:rPr>
        <w:t>15</w:t>
      </w:r>
      <w:r w:rsidR="003C022F" w:rsidRPr="00FA4239">
        <w:rPr>
          <w:rFonts w:ascii="Angsana New" w:hAnsi="Angsana New" w:hint="cs"/>
          <w:sz w:val="30"/>
          <w:szCs w:val="30"/>
          <w:cs/>
        </w:rPr>
        <w:t>)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7DD19C94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062D7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>งวดสามเดือน</w:t>
      </w:r>
      <w:r w:rsidR="000B2BFD">
        <w:rPr>
          <w:rFonts w:ascii="Angsana New" w:hAnsi="Angsana New" w:hint="cs"/>
          <w:sz w:val="30"/>
          <w:szCs w:val="30"/>
          <w:cs/>
        </w:rPr>
        <w:t>และ</w:t>
      </w:r>
      <w:r w:rsidR="00DA745E">
        <w:rPr>
          <w:rFonts w:ascii="Angsana New" w:hAnsi="Angsana New" w:hint="cs"/>
          <w:sz w:val="30"/>
          <w:szCs w:val="30"/>
          <w:cs/>
        </w:rPr>
        <w:t>เก้าเดือน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620C32">
        <w:rPr>
          <w:rFonts w:ascii="Angsana New" w:hAnsi="Angsana New"/>
          <w:sz w:val="30"/>
          <w:szCs w:val="30"/>
          <w:cs/>
        </w:rPr>
        <w:t xml:space="preserve"> </w:t>
      </w:r>
      <w:r w:rsidR="00620C32">
        <w:rPr>
          <w:rFonts w:ascii="Angsana New" w:hAnsi="Angsana New"/>
          <w:sz w:val="30"/>
          <w:szCs w:val="30"/>
        </w:rPr>
        <w:t>2568</w:t>
      </w:r>
      <w:r w:rsidR="000B09C3" w:rsidRPr="00FA4239">
        <w:rPr>
          <w:rFonts w:ascii="Angsana New" w:hAnsi="Angsana New"/>
          <w:sz w:val="30"/>
          <w:szCs w:val="30"/>
        </w:rPr>
        <w:t xml:space="preserve"> </w:t>
      </w:r>
      <w:r w:rsidR="000B09C3" w:rsidRPr="00FA42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="003230C9" w:rsidRPr="00FA4239">
        <w:rPr>
          <w:rFonts w:ascii="Angsana New" w:hAnsi="Angsana New"/>
          <w:sz w:val="30"/>
          <w:szCs w:val="30"/>
          <w:cs/>
        </w:rPr>
        <w:t xml:space="preserve">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Pr="00C01D4D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63" w:type="dxa"/>
        <w:tblLook w:val="04A0" w:firstRow="1" w:lastRow="0" w:firstColumn="1" w:lastColumn="0" w:noHBand="0" w:noVBand="1"/>
      </w:tblPr>
      <w:tblGrid>
        <w:gridCol w:w="4241"/>
        <w:gridCol w:w="1195"/>
        <w:gridCol w:w="236"/>
        <w:gridCol w:w="1195"/>
        <w:gridCol w:w="253"/>
        <w:gridCol w:w="1195"/>
        <w:gridCol w:w="253"/>
        <w:gridCol w:w="1195"/>
      </w:tblGrid>
      <w:tr w:rsidR="005B2E51" w:rsidRPr="008932D7" w14:paraId="2C2F8C2E" w14:textId="77777777" w:rsidTr="00FD0BE9">
        <w:trPr>
          <w:tblHeader/>
        </w:trPr>
        <w:tc>
          <w:tcPr>
            <w:tcW w:w="4251" w:type="dxa"/>
          </w:tcPr>
          <w:p w14:paraId="4733637C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2" w:type="dxa"/>
            <w:gridSpan w:val="7"/>
            <w:tcBorders>
              <w:bottom w:val="single" w:sz="4" w:space="0" w:color="auto"/>
            </w:tcBorders>
          </w:tcPr>
          <w:p w14:paraId="18345F0F" w14:textId="2CEB59D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2E51" w:rsidRPr="008932D7" w14:paraId="12E7FC79" w14:textId="77777777" w:rsidTr="00FD0BE9">
        <w:trPr>
          <w:tblHeader/>
        </w:trPr>
        <w:tc>
          <w:tcPr>
            <w:tcW w:w="4251" w:type="dxa"/>
          </w:tcPr>
          <w:p w14:paraId="7FA44A47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3D5963" w14:textId="6A4F0D2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89B06C1" w14:textId="77777777" w:rsidR="005B2E51" w:rsidRPr="00FA4239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</w:tcPr>
          <w:p w14:paraId="607F68E5" w14:textId="1C9FDE3E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39" w:rsidRPr="008932D7" w14:paraId="1D4235E1" w14:textId="77777777" w:rsidTr="00FD0BE9">
        <w:trPr>
          <w:tblHeader/>
        </w:trPr>
        <w:tc>
          <w:tcPr>
            <w:tcW w:w="4251" w:type="dxa"/>
          </w:tcPr>
          <w:p w14:paraId="7BC2FF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179AEDAE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05780669" w:rsidR="00FA4239" w:rsidRPr="00FA4239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53" w:type="dxa"/>
          </w:tcPr>
          <w:p w14:paraId="08763B9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AD7A81A" w14:textId="61ED1BD9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7E58CE6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FF320E8" w14:textId="0DBA98A7" w:rsidR="00FA4239" w:rsidRPr="008932D7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</w:tr>
      <w:tr w:rsidR="00FA4239" w:rsidRPr="00C01D4D" w14:paraId="0D81F556" w14:textId="77777777" w:rsidTr="00FD0BE9">
        <w:tc>
          <w:tcPr>
            <w:tcW w:w="4251" w:type="dxa"/>
          </w:tcPr>
          <w:p w14:paraId="1019CB2A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893B63E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C333E6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CAAF46C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3" w:type="dxa"/>
          </w:tcPr>
          <w:p w14:paraId="156F7C00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0F4B848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</w:tcPr>
          <w:p w14:paraId="1AFA4050" w14:textId="77777777" w:rsidR="00FA4239" w:rsidRPr="00C01D4D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5C45" w:rsidRPr="008932D7" w14:paraId="4A0A4060" w14:textId="77777777" w:rsidTr="00FD0BE9">
        <w:tc>
          <w:tcPr>
            <w:tcW w:w="4251" w:type="dxa"/>
          </w:tcPr>
          <w:p w14:paraId="4DADA787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0" w:type="dxa"/>
          </w:tcPr>
          <w:p w14:paraId="1A00C43B" w14:textId="1F467385" w:rsidR="00215C45" w:rsidRPr="00296C69" w:rsidRDefault="00913693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</w:t>
            </w:r>
            <w:r w:rsidR="009E23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A74CB4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DA70CFA" w14:textId="6496702E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253" w:type="dxa"/>
          </w:tcPr>
          <w:p w14:paraId="6CA9B6C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5D5AF9B" w14:textId="240FE79B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CEDCE24" w14:textId="7513EBA9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C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15C45" w:rsidRPr="003B31F8" w14:paraId="598D7FDD" w14:textId="77777777" w:rsidTr="00FD0BE9">
        <w:tc>
          <w:tcPr>
            <w:tcW w:w="4251" w:type="dxa"/>
          </w:tcPr>
          <w:p w14:paraId="0654821D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</w:tcPr>
          <w:p w14:paraId="731040D7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38E31D9" w14:textId="58986C43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B950994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EE45B40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45" w:rsidRPr="008932D7" w14:paraId="31ED227B" w14:textId="77777777" w:rsidTr="00FD0BE9">
        <w:tc>
          <w:tcPr>
            <w:tcW w:w="4251" w:type="dxa"/>
          </w:tcPr>
          <w:p w14:paraId="246F246B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6D4DC42" w14:textId="2D5C5753" w:rsidR="00215C45" w:rsidRPr="00296C69" w:rsidRDefault="002A5066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3693">
              <w:rPr>
                <w:rFonts w:ascii="Angsana New" w:hAnsi="Angsana New"/>
                <w:sz w:val="30"/>
                <w:szCs w:val="30"/>
              </w:rPr>
              <w:t>6,45</w:t>
            </w:r>
            <w:r w:rsidR="009E230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12C371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DE09C5E" w14:textId="7A5A81BA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9,968</w:t>
            </w:r>
          </w:p>
        </w:tc>
        <w:tc>
          <w:tcPr>
            <w:tcW w:w="253" w:type="dxa"/>
          </w:tcPr>
          <w:p w14:paraId="3CDBA594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16BFA07" w14:textId="44A62B0E" w:rsidR="00215C45" w:rsidRPr="00296C69" w:rsidRDefault="002A5066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5,578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663C18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C04097F" w14:textId="09098A80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</w:tr>
      <w:tr w:rsidR="00215C45" w:rsidRPr="008932D7" w14:paraId="03DDA061" w14:textId="77777777" w:rsidTr="00FD0BE9">
        <w:tc>
          <w:tcPr>
            <w:tcW w:w="4251" w:type="dxa"/>
          </w:tcPr>
          <w:p w14:paraId="71509E40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45996AF4" w:rsidR="00215C45" w:rsidRPr="00296C69" w:rsidRDefault="00644BC7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236" w:type="dxa"/>
          </w:tcPr>
          <w:p w14:paraId="286D8265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7D2FC7C9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11,751</w:t>
            </w:r>
          </w:p>
        </w:tc>
        <w:tc>
          <w:tcPr>
            <w:tcW w:w="253" w:type="dxa"/>
          </w:tcPr>
          <w:p w14:paraId="2CC35DF5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03685C6B" w:rsidR="00215C45" w:rsidRPr="00296C69" w:rsidRDefault="008F1489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5,578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175FD5E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078844B4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</w:tr>
      <w:tr w:rsidR="00296C69" w:rsidRPr="008932D7" w14:paraId="48DEE4A6" w14:textId="77777777" w:rsidTr="00FD0BE9">
        <w:tc>
          <w:tcPr>
            <w:tcW w:w="4251" w:type="dxa"/>
          </w:tcPr>
          <w:p w14:paraId="685E65E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08793A40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BC541C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2CF38C1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6531B7D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0D5253EB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A6A191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435256F6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C69" w:rsidRPr="008932D7" w14:paraId="36414579" w14:textId="77777777" w:rsidTr="00FD0BE9">
        <w:tc>
          <w:tcPr>
            <w:tcW w:w="4251" w:type="dxa"/>
          </w:tcPr>
          <w:p w14:paraId="29F68082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90" w:type="dxa"/>
          </w:tcPr>
          <w:p w14:paraId="70ACCAA6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48E57E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EB9922D" w14:textId="77777777" w:rsidR="00296C69" w:rsidRPr="00FA4239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0328CF" w14:textId="77777777" w:rsidR="00296C69" w:rsidRPr="008932D7" w:rsidRDefault="00296C69" w:rsidP="002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45" w:rsidRPr="008932D7" w14:paraId="79A748A5" w14:textId="77777777" w:rsidTr="00FD0BE9">
        <w:tc>
          <w:tcPr>
            <w:tcW w:w="4251" w:type="dxa"/>
          </w:tcPr>
          <w:p w14:paraId="0112F63F" w14:textId="3194BAB1" w:rsidR="00215C45" w:rsidRPr="00114DED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4F7D86B5" w14:textId="29115BDF" w:rsidR="00215C45" w:rsidRPr="00296C69" w:rsidRDefault="00644BC7" w:rsidP="008F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11,106</w:t>
            </w:r>
          </w:p>
        </w:tc>
        <w:tc>
          <w:tcPr>
            <w:tcW w:w="236" w:type="dxa"/>
          </w:tcPr>
          <w:p w14:paraId="1DA5B3F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78F59A03" w14:textId="23095047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7,624</w:t>
            </w:r>
          </w:p>
        </w:tc>
        <w:tc>
          <w:tcPr>
            <w:tcW w:w="253" w:type="dxa"/>
          </w:tcPr>
          <w:p w14:paraId="01226765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FE53C60" w14:textId="5D1D06F3" w:rsidR="00215C45" w:rsidRPr="00296C69" w:rsidRDefault="008F1489" w:rsidP="008F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34,357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849E892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066C0923" w14:textId="21C5673C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(27,538)</w:t>
            </w:r>
          </w:p>
        </w:tc>
      </w:tr>
      <w:tr w:rsidR="00215C45" w:rsidRPr="008932D7" w14:paraId="7881275E" w14:textId="77777777" w:rsidTr="00FD0BE9">
        <w:tc>
          <w:tcPr>
            <w:tcW w:w="4251" w:type="dxa"/>
          </w:tcPr>
          <w:p w14:paraId="219AE658" w14:textId="77777777" w:rsidR="00215C45" w:rsidRPr="00B33BB5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4E836FF2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46578391" w14:textId="77777777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9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2EF7F764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4D70B94A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5C45" w:rsidRPr="00B33BB5" w14:paraId="632FEA35" w14:textId="77777777" w:rsidTr="00FD0BE9">
        <w:tc>
          <w:tcPr>
            <w:tcW w:w="4251" w:type="dxa"/>
          </w:tcPr>
          <w:p w14:paraId="0DD03909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0" w:type="dxa"/>
          </w:tcPr>
          <w:p w14:paraId="0828D9BA" w14:textId="3DA96B7B" w:rsidR="00215C45" w:rsidRPr="00296C69" w:rsidRDefault="00644BC7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  <w:tc>
          <w:tcPr>
            <w:tcW w:w="236" w:type="dxa"/>
          </w:tcPr>
          <w:p w14:paraId="223564AD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640BD9" w14:textId="37596F96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  <w:tc>
          <w:tcPr>
            <w:tcW w:w="253" w:type="dxa"/>
          </w:tcPr>
          <w:p w14:paraId="1A277D38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FB8AB5" w14:textId="44195568" w:rsidR="00215C45" w:rsidRPr="00296C69" w:rsidRDefault="002A5066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6,871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80538E5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B645579" w14:textId="2D163500" w:rsidR="00215C45" w:rsidRPr="00296C69" w:rsidRDefault="00215C45" w:rsidP="00BD6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(5,507)</w:t>
            </w:r>
          </w:p>
        </w:tc>
      </w:tr>
      <w:tr w:rsidR="00215C45" w:rsidRPr="008932D7" w14:paraId="1C0A3D63" w14:textId="77777777" w:rsidTr="00FD0BE9">
        <w:tc>
          <w:tcPr>
            <w:tcW w:w="4251" w:type="dxa"/>
          </w:tcPr>
          <w:p w14:paraId="4038D8A2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0" w:type="dxa"/>
          </w:tcPr>
          <w:p w14:paraId="5FDB8F79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E343C4C" w14:textId="529EC331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463B3D1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516E89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45" w:rsidRPr="008932D7" w14:paraId="3B4F551A" w14:textId="77777777" w:rsidTr="00FD0BE9">
        <w:tc>
          <w:tcPr>
            <w:tcW w:w="4251" w:type="dxa"/>
          </w:tcPr>
          <w:p w14:paraId="4FE1BA9B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0" w:type="dxa"/>
          </w:tcPr>
          <w:p w14:paraId="21C0BCA1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F9F25E8" w14:textId="77777777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DB4805D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440A63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45" w:rsidRPr="008932D7" w14:paraId="6607BE3D" w14:textId="77777777" w:rsidTr="00FD0BE9">
        <w:tc>
          <w:tcPr>
            <w:tcW w:w="4251" w:type="dxa"/>
          </w:tcPr>
          <w:p w14:paraId="6D8097D1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0" w:type="dxa"/>
          </w:tcPr>
          <w:p w14:paraId="794D10CD" w14:textId="5765C201" w:rsidR="00215C45" w:rsidRPr="00296C69" w:rsidRDefault="002A5066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B90EEA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1C8A8D9F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67DE10" w14:textId="7D1AA561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(4,301)</w:t>
            </w:r>
          </w:p>
        </w:tc>
        <w:tc>
          <w:tcPr>
            <w:tcW w:w="253" w:type="dxa"/>
          </w:tcPr>
          <w:p w14:paraId="4DBEC25C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A332641" w14:textId="43C2D37E" w:rsidR="00215C45" w:rsidRPr="00296C69" w:rsidRDefault="002A5066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B90EEA">
              <w:rPr>
                <w:rFonts w:ascii="Angsana New" w:hAnsi="Angsana New"/>
                <w:sz w:val="30"/>
                <w:szCs w:val="30"/>
              </w:rPr>
              <w:t>7</w:t>
            </w:r>
            <w:r w:rsidR="00644BC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3" w:type="dxa"/>
          </w:tcPr>
          <w:p w14:paraId="074F557F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98FA05D" w14:textId="47FC106D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215C45" w:rsidRPr="008932D7" w14:paraId="7A72F089" w14:textId="77777777" w:rsidTr="00FD0BE9">
        <w:tc>
          <w:tcPr>
            <w:tcW w:w="4251" w:type="dxa"/>
          </w:tcPr>
          <w:p w14:paraId="521A1BAD" w14:textId="77777777" w:rsidR="00215C45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0" w:type="dxa"/>
          </w:tcPr>
          <w:p w14:paraId="4EA49CCE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024FAD" w14:textId="25EB1299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09C3F71" w14:textId="77777777" w:rsidR="00215C45" w:rsidRPr="00296C69" w:rsidRDefault="00215C45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4A7F51B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C45" w:rsidRPr="008932D7" w14:paraId="310ED225" w14:textId="77777777" w:rsidTr="00FD0BE9">
        <w:tc>
          <w:tcPr>
            <w:tcW w:w="4251" w:type="dxa"/>
          </w:tcPr>
          <w:p w14:paraId="2682AEE8" w14:textId="77777777" w:rsidR="00215C45" w:rsidRPr="008932D7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0" w:type="dxa"/>
          </w:tcPr>
          <w:p w14:paraId="7E7CCCEC" w14:textId="124CB3E4" w:rsidR="00215C45" w:rsidRPr="00296C69" w:rsidRDefault="00B90EEA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4CE875A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22B46DC" w14:textId="02477CEB" w:rsidR="00215C45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14,542</w:t>
            </w:r>
          </w:p>
        </w:tc>
        <w:tc>
          <w:tcPr>
            <w:tcW w:w="253" w:type="dxa"/>
          </w:tcPr>
          <w:p w14:paraId="614A447B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932055C" w14:textId="3E55B539" w:rsidR="00215C45" w:rsidRPr="00296C69" w:rsidRDefault="002A5066" w:rsidP="002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90EE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3" w:type="dxa"/>
          </w:tcPr>
          <w:p w14:paraId="0F04A318" w14:textId="77777777" w:rsidR="00215C45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FF18F2F" w14:textId="2C0EEDC1" w:rsidR="00215C45" w:rsidRPr="00296C69" w:rsidRDefault="00215C45" w:rsidP="00F9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11,520</w:t>
            </w:r>
          </w:p>
        </w:tc>
      </w:tr>
      <w:tr w:rsidR="003E176E" w:rsidRPr="008932D7" w14:paraId="6D0B0795" w14:textId="77777777" w:rsidTr="00FD0BE9">
        <w:tc>
          <w:tcPr>
            <w:tcW w:w="4251" w:type="dxa"/>
          </w:tcPr>
          <w:p w14:paraId="2D2A0C91" w14:textId="7DCB05A2" w:rsidR="003E176E" w:rsidRPr="00D01EF0" w:rsidRDefault="003E176E" w:rsidP="00D0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01E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ผลกระทบจากการใช้ประโยชน์ของผลขาดทุน</w:t>
            </w:r>
            <w:r w:rsidR="00D01EF0" w:rsidRPr="00D01E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สะสม</w:t>
            </w:r>
          </w:p>
        </w:tc>
        <w:tc>
          <w:tcPr>
            <w:tcW w:w="1190" w:type="dxa"/>
          </w:tcPr>
          <w:p w14:paraId="4130E8A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F735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26D69FE" w14:textId="77777777" w:rsidR="003E176E" w:rsidRPr="00296C69" w:rsidRDefault="003E176E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A8828E3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9570CC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14FDE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45D5ECF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76E" w:rsidRPr="008932D7" w14:paraId="1B018E06" w14:textId="77777777" w:rsidTr="00FD0BE9">
        <w:tc>
          <w:tcPr>
            <w:tcW w:w="4251" w:type="dxa"/>
          </w:tcPr>
          <w:p w14:paraId="28AF4A0A" w14:textId="4E4BCBD4" w:rsidR="003E176E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0" w:type="dxa"/>
          </w:tcPr>
          <w:p w14:paraId="67B83CD2" w14:textId="762E75B8" w:rsidR="003E176E" w:rsidRPr="00296C69" w:rsidRDefault="002A5066" w:rsidP="00644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(699)</w:t>
            </w:r>
          </w:p>
        </w:tc>
        <w:tc>
          <w:tcPr>
            <w:tcW w:w="236" w:type="dxa"/>
          </w:tcPr>
          <w:p w14:paraId="2202204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9E05E9" w14:textId="128E9318" w:rsidR="003E176E" w:rsidRPr="00296C69" w:rsidRDefault="00115598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3755909D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99B01F" w14:textId="7596B6C7" w:rsidR="003E176E" w:rsidRPr="00296C69" w:rsidRDefault="00D565E2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B06945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675A9D7" w14:textId="47E6CD14" w:rsidR="003E176E" w:rsidRPr="00296C69" w:rsidRDefault="00EF15C9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176E" w:rsidRPr="008932D7" w14:paraId="7A023153" w14:textId="77777777" w:rsidTr="00FD0BE9">
        <w:tc>
          <w:tcPr>
            <w:tcW w:w="4251" w:type="dxa"/>
          </w:tcPr>
          <w:p w14:paraId="20A0A7A4" w14:textId="77777777" w:rsidR="003E176E" w:rsidRPr="008932D7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5375DFD0" w:rsidR="003E176E" w:rsidRPr="00296C69" w:rsidRDefault="00644BC7" w:rsidP="008F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236" w:type="dxa"/>
          </w:tcPr>
          <w:p w14:paraId="5410238E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308D93E7" w:rsidR="003E176E" w:rsidRPr="00296C69" w:rsidRDefault="00215C45" w:rsidP="0074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11,751</w:t>
            </w:r>
          </w:p>
        </w:tc>
        <w:tc>
          <w:tcPr>
            <w:tcW w:w="253" w:type="dxa"/>
          </w:tcPr>
          <w:p w14:paraId="12F390D8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0867DB18" w:rsidR="003E176E" w:rsidRPr="00296C69" w:rsidRDefault="008F1489" w:rsidP="008F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5,578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50121686" w14:textId="77777777" w:rsidR="003E176E" w:rsidRPr="00296C69" w:rsidRDefault="003E176E" w:rsidP="003E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1B9420E7" w:rsidR="003E176E" w:rsidRPr="00296C69" w:rsidRDefault="00215C45" w:rsidP="0021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</w:tr>
    </w:tbl>
    <w:p w14:paraId="43ECA106" w14:textId="4C445B01" w:rsidR="00602AF5" w:rsidRDefault="0060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759" w:type="dxa"/>
        <w:tblLook w:val="04A0" w:firstRow="1" w:lastRow="0" w:firstColumn="1" w:lastColumn="0" w:noHBand="0" w:noVBand="1"/>
      </w:tblPr>
      <w:tblGrid>
        <w:gridCol w:w="4253"/>
        <w:gridCol w:w="1191"/>
        <w:gridCol w:w="236"/>
        <w:gridCol w:w="1191"/>
        <w:gridCol w:w="253"/>
        <w:gridCol w:w="1191"/>
        <w:gridCol w:w="253"/>
        <w:gridCol w:w="1191"/>
      </w:tblGrid>
      <w:tr w:rsidR="002647A9" w:rsidRPr="008932D7" w14:paraId="389F88C7" w14:textId="77777777" w:rsidTr="003459F6">
        <w:trPr>
          <w:tblHeader/>
        </w:trPr>
        <w:tc>
          <w:tcPr>
            <w:tcW w:w="4253" w:type="dxa"/>
          </w:tcPr>
          <w:p w14:paraId="24034D3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2DB5F5B2" w14:textId="2DE44E02" w:rsidR="002647A9" w:rsidRDefault="00DA745E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งวดเก้าเดือน</w:t>
            </w:r>
            <w:r w:rsidR="002647A9"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</w:t>
            </w:r>
            <w:r w:rsidR="002647A9"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47A9" w:rsidRPr="008932D7" w14:paraId="1A07ABD6" w14:textId="77777777" w:rsidTr="003459F6">
        <w:trPr>
          <w:tblHeader/>
        </w:trPr>
        <w:tc>
          <w:tcPr>
            <w:tcW w:w="4253" w:type="dxa"/>
          </w:tcPr>
          <w:p w14:paraId="5B4F0F56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0C364E" w14:textId="77777777" w:rsidR="002647A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68BFC92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4365234A" w14:textId="77777777" w:rsidR="002647A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7A9" w:rsidRPr="008932D7" w14:paraId="04005F2A" w14:textId="77777777" w:rsidTr="003459F6">
        <w:trPr>
          <w:tblHeader/>
        </w:trPr>
        <w:tc>
          <w:tcPr>
            <w:tcW w:w="4253" w:type="dxa"/>
          </w:tcPr>
          <w:p w14:paraId="3357F2C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008B0ED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7853A1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2D3808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53" w:type="dxa"/>
          </w:tcPr>
          <w:p w14:paraId="50CB5E27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4E7D071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6C344375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CD97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</w:tr>
      <w:tr w:rsidR="002647A9" w:rsidRPr="008932D7" w14:paraId="155F4954" w14:textId="77777777" w:rsidTr="003459F6">
        <w:tc>
          <w:tcPr>
            <w:tcW w:w="4253" w:type="dxa"/>
          </w:tcPr>
          <w:p w14:paraId="1D4F7E1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DA4014F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D2F0D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26E4A5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7C26A419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17251A2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49B2AC1C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819C8A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0BE9" w:rsidRPr="008932D7" w14:paraId="379C30C0" w14:textId="77777777" w:rsidTr="003459F6">
        <w:tc>
          <w:tcPr>
            <w:tcW w:w="4253" w:type="dxa"/>
          </w:tcPr>
          <w:p w14:paraId="038CE446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4F1E1337" w14:textId="62D1E589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6C4A4B">
              <w:rPr>
                <w:rFonts w:ascii="Angsana New" w:hAnsi="Angsana New"/>
                <w:sz w:val="30"/>
                <w:szCs w:val="30"/>
              </w:rPr>
              <w:t>30</w:t>
            </w:r>
            <w:r w:rsidR="009E23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FD4114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5A6B026" w14:textId="6AE1F464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10,856</w:t>
            </w:r>
          </w:p>
        </w:tc>
        <w:tc>
          <w:tcPr>
            <w:tcW w:w="253" w:type="dxa"/>
          </w:tcPr>
          <w:p w14:paraId="36C06ADC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ED05796" w14:textId="4416403A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9BCCAE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AC16068" w14:textId="3B4701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D0BE9" w:rsidRPr="008932D7" w14:paraId="3C8A8C81" w14:textId="77777777" w:rsidTr="003C713A">
        <w:tc>
          <w:tcPr>
            <w:tcW w:w="4253" w:type="dxa"/>
          </w:tcPr>
          <w:p w14:paraId="7E070DB6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6FA608C2" w14:textId="0FAC39E8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4FAAEE3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B828C6C" w14:textId="79698B3F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0A520B84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890793C" w14:textId="24AAD3E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987A1B4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5344FD" w14:textId="0C3DDF56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FD0BE9" w:rsidRPr="003B31F8" w14:paraId="76EBECFB" w14:textId="77777777" w:rsidTr="003459F6">
        <w:tc>
          <w:tcPr>
            <w:tcW w:w="4253" w:type="dxa"/>
          </w:tcPr>
          <w:p w14:paraId="2A3D0E9A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0365E65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25A83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975BA9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4A436D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AD8A4C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365BD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EBA4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BE9" w:rsidRPr="008932D7" w14:paraId="6C358BA8" w14:textId="77777777" w:rsidTr="003459F6">
        <w:tc>
          <w:tcPr>
            <w:tcW w:w="4253" w:type="dxa"/>
          </w:tcPr>
          <w:p w14:paraId="53EF612D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16FEF44" w14:textId="5584D9F1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C4A4B">
              <w:rPr>
                <w:rFonts w:ascii="Angsana New" w:hAnsi="Angsana New"/>
                <w:sz w:val="30"/>
                <w:szCs w:val="30"/>
              </w:rPr>
              <w:t>47</w:t>
            </w:r>
            <w:r w:rsidR="009E230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3AB71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8F5184" w14:textId="610FF7E1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23,846</w:t>
            </w:r>
          </w:p>
        </w:tc>
        <w:tc>
          <w:tcPr>
            <w:tcW w:w="253" w:type="dxa"/>
          </w:tcPr>
          <w:p w14:paraId="4E36EC1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C6F4C" w14:textId="5315F395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253" w:type="dxa"/>
          </w:tcPr>
          <w:p w14:paraId="741685E1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F1B0FB0" w14:textId="3CAD9286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25,708</w:t>
            </w:r>
          </w:p>
        </w:tc>
      </w:tr>
      <w:tr w:rsidR="00FD0BE9" w:rsidRPr="008932D7" w14:paraId="50D8A715" w14:textId="77777777" w:rsidTr="003459F6">
        <w:tc>
          <w:tcPr>
            <w:tcW w:w="4253" w:type="dxa"/>
          </w:tcPr>
          <w:p w14:paraId="5D3B9920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6E4C72" w14:textId="0ED40B4C" w:rsidR="00FD0BE9" w:rsidRPr="00296C69" w:rsidRDefault="00644BC7" w:rsidP="00644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21,738</w:t>
            </w:r>
          </w:p>
        </w:tc>
        <w:tc>
          <w:tcPr>
            <w:tcW w:w="236" w:type="dxa"/>
          </w:tcPr>
          <w:p w14:paraId="6C7799D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3569511" w14:textId="3CA566A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53" w:type="dxa"/>
          </w:tcPr>
          <w:p w14:paraId="6BA188A9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F04B348" w14:textId="612B68D8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253" w:type="dxa"/>
          </w:tcPr>
          <w:p w14:paraId="625E9C9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2AAE323" w14:textId="69DB05EE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27,604</w:t>
            </w:r>
          </w:p>
        </w:tc>
      </w:tr>
      <w:tr w:rsidR="002647A9" w:rsidRPr="008932D7" w14:paraId="2C4B8A4B" w14:textId="77777777" w:rsidTr="003459F6">
        <w:tc>
          <w:tcPr>
            <w:tcW w:w="4253" w:type="dxa"/>
          </w:tcPr>
          <w:p w14:paraId="228EA3A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5528FB09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33590B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CEBCD7D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D373417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9D61D9D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663ADFE8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BACB93E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7A9" w:rsidRPr="008932D7" w14:paraId="155FC188" w14:textId="77777777" w:rsidTr="003459F6">
        <w:tc>
          <w:tcPr>
            <w:tcW w:w="4253" w:type="dxa"/>
          </w:tcPr>
          <w:p w14:paraId="69052201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04F67A80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EC636D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5320A95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CCA60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97730" w14:textId="77777777" w:rsidR="002647A9" w:rsidRPr="00FA4239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472E4BD2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1F99E5" w14:textId="77777777" w:rsidR="002647A9" w:rsidRPr="008932D7" w:rsidRDefault="002647A9" w:rsidP="00D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BE9" w:rsidRPr="008932D7" w14:paraId="5A08A975" w14:textId="77777777" w:rsidTr="003459F6">
        <w:tc>
          <w:tcPr>
            <w:tcW w:w="4253" w:type="dxa"/>
          </w:tcPr>
          <w:p w14:paraId="159041FF" w14:textId="77777777" w:rsidR="00FD0BE9" w:rsidRPr="00114DED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5A4080F8" w14:textId="65F8BEDF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122,545</w:t>
            </w:r>
          </w:p>
        </w:tc>
        <w:tc>
          <w:tcPr>
            <w:tcW w:w="236" w:type="dxa"/>
          </w:tcPr>
          <w:p w14:paraId="77A07FCF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354209B" w14:textId="7CBE6899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(25,127)</w:t>
            </w:r>
          </w:p>
        </w:tc>
        <w:tc>
          <w:tcPr>
            <w:tcW w:w="253" w:type="dxa"/>
          </w:tcPr>
          <w:p w14:paraId="2D73D69E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FD2BFC" w14:textId="12E084ED" w:rsidR="00FD0BE9" w:rsidRPr="00296C69" w:rsidRDefault="00562F47" w:rsidP="0056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39,687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E8D526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E9F8D9D" w14:textId="34C3CFB1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(53,826)</w:t>
            </w:r>
          </w:p>
        </w:tc>
      </w:tr>
      <w:tr w:rsidR="00FD0BE9" w:rsidRPr="008932D7" w14:paraId="46E499F0" w14:textId="77777777" w:rsidTr="003459F6">
        <w:tc>
          <w:tcPr>
            <w:tcW w:w="4253" w:type="dxa"/>
          </w:tcPr>
          <w:p w14:paraId="1959DD26" w14:textId="77777777" w:rsidR="00FD0BE9" w:rsidRPr="00B33BB5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785C702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306726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5F20B53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A945E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5EC2F3F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0DD6CC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9A3404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BE9" w:rsidRPr="00B33BB5" w14:paraId="661F54BE" w14:textId="77777777" w:rsidTr="003459F6">
        <w:tc>
          <w:tcPr>
            <w:tcW w:w="4253" w:type="dxa"/>
          </w:tcPr>
          <w:p w14:paraId="4AF258FD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4E4CC2B8" w14:textId="6424EB33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24,387</w:t>
            </w:r>
          </w:p>
        </w:tc>
        <w:tc>
          <w:tcPr>
            <w:tcW w:w="236" w:type="dxa"/>
          </w:tcPr>
          <w:p w14:paraId="71D6DA64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A852E74" w14:textId="2FBFAE5E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(5,076)</w:t>
            </w:r>
          </w:p>
        </w:tc>
        <w:tc>
          <w:tcPr>
            <w:tcW w:w="253" w:type="dxa"/>
          </w:tcPr>
          <w:p w14:paraId="4254095C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CF7D382" w14:textId="6F8CD4C9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4BC7">
              <w:rPr>
                <w:rFonts w:ascii="Angsana New" w:hAnsi="Angsana New"/>
                <w:sz w:val="30"/>
                <w:szCs w:val="30"/>
              </w:rPr>
              <w:t>7,937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A79E7D6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BFCCC3" w14:textId="57039C21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(10,765)</w:t>
            </w:r>
          </w:p>
        </w:tc>
      </w:tr>
      <w:tr w:rsidR="00FD0BE9" w:rsidRPr="00B33BB5" w14:paraId="119016F2" w14:textId="77777777" w:rsidTr="00127F20">
        <w:tc>
          <w:tcPr>
            <w:tcW w:w="4253" w:type="dxa"/>
          </w:tcPr>
          <w:p w14:paraId="5B02D942" w14:textId="77777777" w:rsidR="00FD0BE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1755A9D2" w14:textId="4A9F73F4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4C60A5E5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2C91C68" w14:textId="67911E7E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68538FEE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C5889B" w14:textId="2A27AFE9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D1698C4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6EF9E12" w14:textId="40898E3B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FD0BE9" w:rsidRPr="008932D7" w14:paraId="603A0E0A" w14:textId="77777777" w:rsidTr="003459F6">
        <w:tc>
          <w:tcPr>
            <w:tcW w:w="4253" w:type="dxa"/>
          </w:tcPr>
          <w:p w14:paraId="5FCD05CC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76452A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4A272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898C2F6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77C1F26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FC3CF18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5ECA0D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1E318C4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BE9" w:rsidRPr="008932D7" w14:paraId="25ECEDF0" w14:textId="77777777" w:rsidTr="003459F6">
        <w:tc>
          <w:tcPr>
            <w:tcW w:w="4253" w:type="dxa"/>
          </w:tcPr>
          <w:p w14:paraId="2E39729F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6CEF0132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C74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A3198E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31834D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B067F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9211C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BFDF78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BE9" w:rsidRPr="008932D7" w14:paraId="61017785" w14:textId="77777777" w:rsidTr="003459F6">
        <w:tc>
          <w:tcPr>
            <w:tcW w:w="4253" w:type="dxa"/>
          </w:tcPr>
          <w:p w14:paraId="0D70E6E2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3F5625A6" w14:textId="53B4C284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7C6A6A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66EF17F6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D771D38" w14:textId="454BB984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(7,057)</w:t>
            </w:r>
          </w:p>
        </w:tc>
        <w:tc>
          <w:tcPr>
            <w:tcW w:w="253" w:type="dxa"/>
          </w:tcPr>
          <w:p w14:paraId="5DA8D9EA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BCC77E" w14:textId="1ACC0F51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C6A6A">
              <w:rPr>
                <w:rFonts w:ascii="Angsana New" w:hAnsi="Angsana New"/>
                <w:sz w:val="30"/>
                <w:szCs w:val="30"/>
              </w:rPr>
              <w:t>31</w:t>
            </w:r>
            <w:r w:rsidR="00644B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3" w:type="dxa"/>
          </w:tcPr>
          <w:p w14:paraId="323DEC5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C9F941B" w14:textId="78224B04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  <w:tr w:rsidR="00FD0BE9" w:rsidRPr="008932D7" w14:paraId="4FE560AE" w14:textId="77777777" w:rsidTr="00127F20">
        <w:tc>
          <w:tcPr>
            <w:tcW w:w="4253" w:type="dxa"/>
          </w:tcPr>
          <w:p w14:paraId="10530D80" w14:textId="77777777" w:rsidR="00FD0BE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5D39955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3A432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35EC75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13134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4D75220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3766C78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2BFF13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BE9" w:rsidRPr="008932D7" w14:paraId="2BD325AC" w14:textId="77777777" w:rsidTr="00127F20">
        <w:tc>
          <w:tcPr>
            <w:tcW w:w="4253" w:type="dxa"/>
          </w:tcPr>
          <w:p w14:paraId="2DBAD8D1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41C8916" w14:textId="56D85A90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</w:t>
            </w:r>
            <w:r w:rsidR="007C6A6A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05C415E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8994D6" w14:textId="0518CC75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46,835</w:t>
            </w:r>
          </w:p>
        </w:tc>
        <w:tc>
          <w:tcPr>
            <w:tcW w:w="253" w:type="dxa"/>
          </w:tcPr>
          <w:p w14:paraId="0F1FC5FD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FB3222" w14:textId="73D29930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7C6A6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3" w:type="dxa"/>
          </w:tcPr>
          <w:p w14:paraId="4FBF172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0E8BE23" w14:textId="56A4D3A2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35,011</w:t>
            </w:r>
          </w:p>
        </w:tc>
      </w:tr>
      <w:tr w:rsidR="00FD0BE9" w:rsidRPr="008932D7" w14:paraId="463D3CC5" w14:textId="77777777" w:rsidTr="00127F20">
        <w:tc>
          <w:tcPr>
            <w:tcW w:w="4253" w:type="dxa"/>
          </w:tcPr>
          <w:p w14:paraId="5E59131F" w14:textId="77777777" w:rsidR="00FD0BE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213089796"/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</w:tc>
        <w:tc>
          <w:tcPr>
            <w:tcW w:w="1191" w:type="dxa"/>
          </w:tcPr>
          <w:p w14:paraId="1A3F6BB9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45B6C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03EF1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7F80951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8A3899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EAA2D0E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8F6C5F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6"/>
      <w:tr w:rsidR="00FD0BE9" w:rsidRPr="008932D7" w14:paraId="408F702F" w14:textId="77777777" w:rsidTr="00127F20">
        <w:tc>
          <w:tcPr>
            <w:tcW w:w="4253" w:type="dxa"/>
          </w:tcPr>
          <w:p w14:paraId="36513D9D" w14:textId="77777777" w:rsidR="00FD0BE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1" w:type="dxa"/>
          </w:tcPr>
          <w:p w14:paraId="65B58706" w14:textId="11E516DC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(12,115)</w:t>
            </w:r>
          </w:p>
        </w:tc>
        <w:tc>
          <w:tcPr>
            <w:tcW w:w="236" w:type="dxa"/>
          </w:tcPr>
          <w:p w14:paraId="0009ECF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7D475E8" w14:textId="23684D44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CBC0545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4231434" w14:textId="397E86AE" w:rsidR="00FD0BE9" w:rsidRPr="00296C69" w:rsidRDefault="00A00E9B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0CB0B59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87F23DB" w14:textId="0C57DF5F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BE9" w:rsidRPr="008932D7" w14:paraId="71C7CDC0" w14:textId="77777777" w:rsidTr="003459F6">
        <w:tc>
          <w:tcPr>
            <w:tcW w:w="4253" w:type="dxa"/>
          </w:tcPr>
          <w:p w14:paraId="59CF9D01" w14:textId="77777777" w:rsidR="00FD0BE9" w:rsidRPr="008932D7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CC718B7" w14:textId="11633475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21,738</w:t>
            </w:r>
          </w:p>
        </w:tc>
        <w:tc>
          <w:tcPr>
            <w:tcW w:w="236" w:type="dxa"/>
          </w:tcPr>
          <w:p w14:paraId="4D0BE6CB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CA1CA11" w14:textId="7C333EA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53" w:type="dxa"/>
          </w:tcPr>
          <w:p w14:paraId="45D1E39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014E389" w14:textId="2757F496" w:rsidR="00FD0BE9" w:rsidRPr="00296C69" w:rsidRDefault="00644BC7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253" w:type="dxa"/>
          </w:tcPr>
          <w:p w14:paraId="5C69C3C7" w14:textId="77777777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888E4B" w14:textId="2220FA1C" w:rsidR="00FD0BE9" w:rsidRPr="00296C69" w:rsidRDefault="00FD0BE9" w:rsidP="00FD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27,604</w:t>
            </w:r>
          </w:p>
        </w:tc>
      </w:tr>
    </w:tbl>
    <w:p w14:paraId="79393DC3" w14:textId="77777777" w:rsidR="002647A9" w:rsidRDefault="0026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0AB9BCCE" w14:textId="77777777" w:rsidR="00FD0BE9" w:rsidRDefault="00FD0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6FD21C" w14:textId="3A9BEC01" w:rsidR="000F47CD" w:rsidRDefault="000F47CD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เงินปันผล</w:t>
      </w:r>
    </w:p>
    <w:p w14:paraId="4D9856EA" w14:textId="77777777" w:rsidR="000F47CD" w:rsidRDefault="000F47CD" w:rsidP="000F47C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7998FEB1" w14:textId="6462F89F" w:rsidR="00392AAD" w:rsidRPr="00682FFD" w:rsidRDefault="00392AAD" w:rsidP="00392AA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82FFD">
        <w:rPr>
          <w:rFonts w:ascii="Angsana New" w:hAnsi="Angsana New"/>
          <w:sz w:val="30"/>
          <w:szCs w:val="30"/>
          <w:cs/>
        </w:rPr>
        <w:t>ใน</w:t>
      </w:r>
      <w:r w:rsidRPr="00682FFD">
        <w:rPr>
          <w:rFonts w:ascii="Angsana New" w:hAnsi="Angsana New" w:hint="cs"/>
          <w:sz w:val="30"/>
          <w:szCs w:val="30"/>
          <w:cs/>
        </w:rPr>
        <w:t>การ</w:t>
      </w:r>
      <w:r w:rsidRPr="00682FFD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682FF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 xml:space="preserve">เมษายน </w:t>
      </w:r>
      <w:r w:rsidRPr="00682F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ผู้ถือหุ้นได้อนุมัติให้บริษัทจ่ายเงินปันผลในอัตราหุ้นละ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0.</w:t>
      </w:r>
      <w:r w:rsidRPr="00682FF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บาท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เป็น</w:t>
      </w:r>
      <w:r w:rsidRPr="00682FFD">
        <w:rPr>
          <w:rFonts w:ascii="Angsana New" w:hAnsi="Angsana New" w:hint="cs"/>
          <w:sz w:val="30"/>
          <w:szCs w:val="30"/>
          <w:cs/>
        </w:rPr>
        <w:t>จำนวน</w:t>
      </w:r>
      <w:r w:rsidRPr="00682FFD">
        <w:rPr>
          <w:rFonts w:ascii="Angsana New" w:hAnsi="Angsana New"/>
          <w:sz w:val="30"/>
          <w:szCs w:val="30"/>
          <w:cs/>
        </w:rPr>
        <w:t>เงินรวม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00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ล้านบาท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บริษัทได้จ่ายเงินปันผลให้แก่ผู้ถือหุ้นเมื่อวันที่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6</w:t>
      </w:r>
      <w:r w:rsidR="00375334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พฤษภาคม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29117E2D" w14:textId="77777777" w:rsidR="00D82161" w:rsidRPr="00682FFD" w:rsidRDefault="00D82161" w:rsidP="000F47C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7F51CA3F" w14:textId="43E8D3FD" w:rsidR="00D82161" w:rsidRPr="00682FFD" w:rsidRDefault="00D82161" w:rsidP="00D8216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82FFD">
        <w:rPr>
          <w:rFonts w:ascii="Angsana New" w:hAnsi="Angsana New"/>
          <w:sz w:val="30"/>
          <w:szCs w:val="30"/>
          <w:cs/>
        </w:rPr>
        <w:t>ใน</w:t>
      </w:r>
      <w:r w:rsidRPr="00682FFD">
        <w:rPr>
          <w:rFonts w:ascii="Angsana New" w:hAnsi="Angsana New" w:hint="cs"/>
          <w:sz w:val="30"/>
          <w:szCs w:val="30"/>
          <w:cs/>
        </w:rPr>
        <w:t>การ</w:t>
      </w:r>
      <w:r w:rsidRPr="00682FFD">
        <w:rPr>
          <w:rFonts w:ascii="Angsana New" w:hAnsi="Angsana New"/>
          <w:sz w:val="30"/>
          <w:szCs w:val="30"/>
          <w:cs/>
        </w:rPr>
        <w:t xml:space="preserve">ประชุมสามัญผู้ถือหุ้นเมื่อวันที่ </w:t>
      </w:r>
      <w:r w:rsidRPr="00682FFD">
        <w:rPr>
          <w:rFonts w:ascii="Angsana New" w:hAnsi="Angsana New"/>
          <w:sz w:val="30"/>
          <w:szCs w:val="30"/>
        </w:rPr>
        <w:t>2</w:t>
      </w:r>
      <w:r w:rsidRPr="00682FFD">
        <w:rPr>
          <w:rFonts w:ascii="Angsana New" w:hAnsi="Angsana New" w:hint="cs"/>
          <w:sz w:val="30"/>
          <w:szCs w:val="30"/>
        </w:rPr>
        <w:t>5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 xml:space="preserve">เมษายน </w:t>
      </w:r>
      <w:r w:rsidRPr="00682FFD">
        <w:rPr>
          <w:rFonts w:ascii="Angsana New" w:hAnsi="Angsana New"/>
          <w:sz w:val="30"/>
          <w:szCs w:val="30"/>
        </w:rPr>
        <w:t>256</w:t>
      </w:r>
      <w:r w:rsidRPr="00682FFD">
        <w:rPr>
          <w:rFonts w:ascii="Angsana New" w:hAnsi="Angsana New" w:hint="cs"/>
          <w:sz w:val="30"/>
          <w:szCs w:val="30"/>
        </w:rPr>
        <w:t>7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ผู้ถือหุ้นได้อนุมัติให้บริษัทจ่ายเงินปันผลในอัตราหุ้นละ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0.</w:t>
      </w:r>
      <w:r w:rsidRPr="00682FFD">
        <w:rPr>
          <w:rFonts w:ascii="Angsana New" w:hAnsi="Angsana New" w:hint="cs"/>
          <w:sz w:val="30"/>
          <w:szCs w:val="30"/>
        </w:rPr>
        <w:t>25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บาท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เป็น</w:t>
      </w:r>
      <w:r w:rsidRPr="00682FFD">
        <w:rPr>
          <w:rFonts w:ascii="Angsana New" w:hAnsi="Angsana New" w:hint="cs"/>
          <w:sz w:val="30"/>
          <w:szCs w:val="30"/>
          <w:cs/>
        </w:rPr>
        <w:t>จำนวน</w:t>
      </w:r>
      <w:r w:rsidRPr="00682FFD">
        <w:rPr>
          <w:rFonts w:ascii="Angsana New" w:hAnsi="Angsana New"/>
          <w:sz w:val="30"/>
          <w:szCs w:val="30"/>
          <w:cs/>
        </w:rPr>
        <w:t>เงินรวม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 w:hint="cs"/>
          <w:sz w:val="30"/>
          <w:szCs w:val="30"/>
        </w:rPr>
        <w:t>125</w:t>
      </w:r>
      <w:r w:rsidRPr="00682FFD">
        <w:rPr>
          <w:rFonts w:ascii="Angsana New" w:hAnsi="Angsana New" w:hint="cs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  <w:cs/>
        </w:rPr>
        <w:t>ล้านบาท</w:t>
      </w:r>
      <w:r w:rsidRPr="00682FFD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บริษัทได้จ่ายเงินปันผลให้แก่ผู้ถือหุ้นเมื่อวันที่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1</w:t>
      </w:r>
      <w:r w:rsidRPr="00682FFD">
        <w:rPr>
          <w:rFonts w:ascii="Angsana New" w:hAnsi="Angsana New" w:hint="cs"/>
          <w:sz w:val="30"/>
          <w:szCs w:val="30"/>
        </w:rPr>
        <w:t>5</w:t>
      </w:r>
      <w:r w:rsidR="00375334">
        <w:rPr>
          <w:rFonts w:ascii="Angsana New" w:hAnsi="Angsana New"/>
          <w:sz w:val="30"/>
          <w:szCs w:val="30"/>
        </w:rPr>
        <w:t xml:space="preserve"> </w:t>
      </w:r>
      <w:r w:rsidRPr="00682FFD">
        <w:rPr>
          <w:rFonts w:ascii="Angsana New" w:hAnsi="Angsana New" w:hint="cs"/>
          <w:sz w:val="30"/>
          <w:szCs w:val="30"/>
          <w:cs/>
        </w:rPr>
        <w:t>พฤษภาคม</w:t>
      </w:r>
      <w:r w:rsidRPr="00682FFD">
        <w:rPr>
          <w:rFonts w:ascii="Angsana New" w:hAnsi="Angsana New"/>
          <w:sz w:val="30"/>
          <w:szCs w:val="30"/>
          <w:cs/>
        </w:rPr>
        <w:t xml:space="preserve"> </w:t>
      </w:r>
      <w:r w:rsidRPr="00682FFD">
        <w:rPr>
          <w:rFonts w:ascii="Angsana New" w:hAnsi="Angsana New"/>
          <w:sz w:val="30"/>
          <w:szCs w:val="30"/>
        </w:rPr>
        <w:t>256</w:t>
      </w:r>
      <w:r w:rsidRPr="00682FFD">
        <w:rPr>
          <w:rFonts w:ascii="Angsana New" w:hAnsi="Angsana New" w:hint="cs"/>
          <w:sz w:val="30"/>
          <w:szCs w:val="30"/>
        </w:rPr>
        <w:t>7</w:t>
      </w:r>
    </w:p>
    <w:p w14:paraId="70B73B73" w14:textId="3C1DDBFA" w:rsidR="00682FFD" w:rsidRPr="00682FFD" w:rsidRDefault="00682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sz w:val="30"/>
          <w:szCs w:val="30"/>
          <w:cs/>
          <w:lang w:eastAsia="zh-CN"/>
        </w:rPr>
      </w:pPr>
    </w:p>
    <w:p w14:paraId="39CC032C" w14:textId="571DC08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6A5339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6803D6" w14:textId="56900715" w:rsidR="00E046F5" w:rsidRPr="00C023BB" w:rsidRDefault="00E046F5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="006A5339">
        <w:rPr>
          <w:rFonts w:ascii="Angsana New" w:hAnsi="Angsana New" w:hint="cs"/>
          <w:sz w:val="30"/>
          <w:szCs w:val="30"/>
          <w:cs/>
        </w:rPr>
        <w:t xml:space="preserve">    </w:t>
      </w:r>
      <w:r w:rsidRPr="00C023BB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="00AC6338" w:rsidRPr="00C023BB">
        <w:rPr>
          <w:rFonts w:ascii="Angsana New" w:hAnsi="Angsana New" w:hint="cs"/>
          <w:sz w:val="30"/>
          <w:szCs w:val="30"/>
          <w:cs/>
        </w:rPr>
        <w:t>ตาม</w:t>
      </w:r>
      <w:r w:rsidRPr="00C023BB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</w:t>
      </w:r>
      <w:r w:rsidR="00180138" w:rsidRPr="00C023BB">
        <w:rPr>
          <w:rFonts w:ascii="Angsana New" w:hAnsi="Angsana New"/>
          <w:sz w:val="30"/>
          <w:szCs w:val="30"/>
          <w:cs/>
        </w:rPr>
        <w:t>การให้เช่าซื้อรถยนต์และรถจักรยานยนต์</w:t>
      </w:r>
      <w:r w:rsidR="006A5339">
        <w:rPr>
          <w:rFonts w:ascii="Angsana New" w:hAnsi="Angsana New" w:hint="cs"/>
          <w:sz w:val="30"/>
          <w:szCs w:val="30"/>
          <w:cs/>
        </w:rPr>
        <w:t>เป็นส่วนใหญ่</w:t>
      </w:r>
      <w:r w:rsidR="00180138" w:rsidRPr="00C023BB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</w:t>
      </w:r>
      <w:r w:rsidRPr="00C023BB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C023BB">
        <w:rPr>
          <w:rFonts w:ascii="Angsana New" w:hAnsi="Angsana New"/>
          <w:sz w:val="30"/>
          <w:szCs w:val="30"/>
        </w:rPr>
        <w:t xml:space="preserve">Nano Finance </w:t>
      </w:r>
      <w:r w:rsidR="00B40435" w:rsidRPr="00C023BB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C023BB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="00B56B9C" w:rsidRPr="00C023BB">
        <w:rPr>
          <w:rFonts w:ascii="Angsana New" w:hAnsi="Angsana New"/>
          <w:sz w:val="30"/>
          <w:szCs w:val="30"/>
        </w:rPr>
        <w:t xml:space="preserve"> </w:t>
      </w:r>
      <w:r w:rsidR="00AC6338" w:rsidRPr="00C023BB">
        <w:rPr>
          <w:rFonts w:ascii="Angsana New" w:hAnsi="Angsana New"/>
          <w:sz w:val="30"/>
          <w:szCs w:val="30"/>
          <w:cs/>
        </w:rPr>
        <w:t>ดังนั้น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ข้อมูลทางการเงินระหว่างกาลนี้</w:t>
      </w:r>
      <w:r w:rsidR="00DF453C">
        <w:rPr>
          <w:rFonts w:ascii="Angsana New" w:hAnsi="Angsana New"/>
          <w:spacing w:val="-2"/>
          <w:sz w:val="30"/>
          <w:szCs w:val="30"/>
          <w:cs/>
        </w:rPr>
        <w:tab/>
      </w:r>
    </w:p>
    <w:p w14:paraId="2467F146" w14:textId="1B641B7A" w:rsidR="00813C91" w:rsidRDefault="0081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F27EB2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F27EB2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F27EB2">
        <w:tc>
          <w:tcPr>
            <w:tcW w:w="5211" w:type="dxa"/>
            <w:vAlign w:val="bottom"/>
          </w:tcPr>
          <w:p w14:paraId="6FC9D2BE" w14:textId="63431E32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5FB6AC" w14:textId="1A61D889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F27EB2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23CC96DA" w14:textId="607DA514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27,109</w:t>
            </w:r>
          </w:p>
        </w:tc>
        <w:tc>
          <w:tcPr>
            <w:tcW w:w="236" w:type="dxa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A7399C" w14:textId="1A72FDEC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73,418</w:t>
            </w:r>
          </w:p>
        </w:tc>
        <w:tc>
          <w:tcPr>
            <w:tcW w:w="236" w:type="dxa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F40DD8A" w14:textId="7CE1A79B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100,527</w:t>
            </w:r>
          </w:p>
        </w:tc>
      </w:tr>
      <w:tr w:rsidR="00737643" w:rsidRPr="00A65910" w14:paraId="5534DE00" w14:textId="77777777" w:rsidTr="00F27EB2">
        <w:tc>
          <w:tcPr>
            <w:tcW w:w="5211" w:type="dxa"/>
            <w:vAlign w:val="bottom"/>
          </w:tcPr>
          <w:p w14:paraId="125DDCBD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35E9FF19" w14:textId="1AF7F9A6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21,449</w:t>
            </w:r>
          </w:p>
        </w:tc>
        <w:tc>
          <w:tcPr>
            <w:tcW w:w="236" w:type="dxa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FA1070" w14:textId="48841542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D565CD9" w14:textId="3DDCCA63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21,449</w:t>
            </w:r>
          </w:p>
        </w:tc>
      </w:tr>
      <w:tr w:rsidR="00737643" w:rsidRPr="00A65910" w14:paraId="3034C815" w14:textId="77777777" w:rsidTr="00F27EB2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3361B6" w14:textId="004CF987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59,019</w:t>
            </w:r>
          </w:p>
        </w:tc>
        <w:tc>
          <w:tcPr>
            <w:tcW w:w="236" w:type="dxa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7920678" w14:textId="0099B92C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25,169</w:t>
            </w:r>
          </w:p>
        </w:tc>
        <w:tc>
          <w:tcPr>
            <w:tcW w:w="236" w:type="dxa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790EAD" w14:textId="38688B89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84,188</w:t>
            </w:r>
          </w:p>
        </w:tc>
      </w:tr>
      <w:tr w:rsidR="00737643" w:rsidRPr="00A65910" w14:paraId="11CB84BB" w14:textId="77777777" w:rsidTr="00F27EB2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00321" w14:textId="314FE774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107,577</w:t>
            </w:r>
          </w:p>
        </w:tc>
        <w:tc>
          <w:tcPr>
            <w:tcW w:w="236" w:type="dxa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F85AFA8" w14:textId="2BA334EA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98,587</w:t>
            </w:r>
          </w:p>
        </w:tc>
        <w:tc>
          <w:tcPr>
            <w:tcW w:w="236" w:type="dxa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B09CB5E" w14:textId="24B180C7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206,164</w:t>
            </w:r>
          </w:p>
        </w:tc>
      </w:tr>
      <w:tr w:rsidR="00737643" w:rsidRPr="00A65910" w14:paraId="4F9CA287" w14:textId="77777777" w:rsidTr="00F27EB2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3702F" w14:textId="10165267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5B">
              <w:rPr>
                <w:rFonts w:ascii="Angsana New" w:hAnsi="Angsana New"/>
                <w:sz w:val="30"/>
                <w:szCs w:val="30"/>
              </w:rPr>
              <w:t>139,575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6CB7A23" w14:textId="66A8FEBC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(58,003)</w:t>
            </w:r>
          </w:p>
        </w:tc>
        <w:tc>
          <w:tcPr>
            <w:tcW w:w="236" w:type="dxa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9E57D7" w14:textId="706D2B86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5B">
              <w:rPr>
                <w:rFonts w:ascii="Angsana New" w:hAnsi="Angsana New"/>
                <w:sz w:val="30"/>
                <w:szCs w:val="30"/>
              </w:rPr>
              <w:t>197,578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643" w:rsidRPr="00A65910" w14:paraId="34A626F2" w14:textId="77777777" w:rsidTr="00F27EB2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8214" w14:textId="6463983F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45B">
              <w:rPr>
                <w:rFonts w:ascii="Angsana New" w:hAnsi="Angsana New"/>
                <w:sz w:val="30"/>
                <w:szCs w:val="30"/>
              </w:rPr>
              <w:t>31,998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EDFA" w14:textId="5184A197" w:rsidR="00737643" w:rsidRPr="0080285C" w:rsidRDefault="00050597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40,584</w:t>
            </w:r>
          </w:p>
        </w:tc>
        <w:tc>
          <w:tcPr>
            <w:tcW w:w="236" w:type="dxa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3669" w14:textId="62AA7E61" w:rsidR="00737643" w:rsidRPr="0080285C" w:rsidRDefault="00B6345B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8,586</w:t>
            </w:r>
          </w:p>
        </w:tc>
      </w:tr>
      <w:tr w:rsidR="00126161" w:rsidRPr="00F10551" w14:paraId="45E3277C" w14:textId="77777777" w:rsidTr="00F27EB2">
        <w:tc>
          <w:tcPr>
            <w:tcW w:w="5211" w:type="dxa"/>
            <w:vAlign w:val="bottom"/>
          </w:tcPr>
          <w:p w14:paraId="0E61370D" w14:textId="77777777" w:rsidR="00126161" w:rsidRPr="00F10551" w:rsidRDefault="0012616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289B368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B473C6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0CA485A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465ADF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518DD01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023BB" w:rsidRPr="00A65910" w14:paraId="4AF5AC75" w14:textId="77777777" w:rsidTr="00F27EB2">
        <w:tc>
          <w:tcPr>
            <w:tcW w:w="5211" w:type="dxa"/>
            <w:vAlign w:val="bottom"/>
          </w:tcPr>
          <w:p w14:paraId="6530F2B8" w14:textId="57AF6322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 xml:space="preserve">งวดสามเดือนสิ้นสุดวันที่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ED19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D198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014F1" w:rsidRPr="00A65910" w14:paraId="74F3AC9C" w14:textId="77777777" w:rsidTr="00F27EB2">
        <w:tc>
          <w:tcPr>
            <w:tcW w:w="5211" w:type="dxa"/>
            <w:vAlign w:val="bottom"/>
          </w:tcPr>
          <w:p w14:paraId="4DE5E516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07925C01" w14:textId="1E25D420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80,287</w:t>
            </w:r>
          </w:p>
        </w:tc>
        <w:tc>
          <w:tcPr>
            <w:tcW w:w="236" w:type="dxa"/>
            <w:vAlign w:val="bottom"/>
          </w:tcPr>
          <w:p w14:paraId="14E05221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7CBB8591" w14:textId="2C477FCE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78,704</w:t>
            </w:r>
          </w:p>
        </w:tc>
        <w:tc>
          <w:tcPr>
            <w:tcW w:w="236" w:type="dxa"/>
            <w:vAlign w:val="bottom"/>
          </w:tcPr>
          <w:p w14:paraId="40FFF3C0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636F221" w14:textId="4DFED3CF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158,991</w:t>
            </w:r>
          </w:p>
        </w:tc>
      </w:tr>
      <w:tr w:rsidR="00E014F1" w:rsidRPr="00A65910" w14:paraId="17112340" w14:textId="77777777" w:rsidTr="00F27EB2">
        <w:tc>
          <w:tcPr>
            <w:tcW w:w="5211" w:type="dxa"/>
            <w:vAlign w:val="bottom"/>
          </w:tcPr>
          <w:p w14:paraId="596E8521" w14:textId="215B1050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7FF63866" w14:textId="44107B19" w:rsidR="00E014F1" w:rsidRPr="00F7593A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36" w:type="dxa"/>
            <w:vAlign w:val="bottom"/>
          </w:tcPr>
          <w:p w14:paraId="23DE9319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CBDEB3E" w14:textId="474F5230" w:rsidR="00E014F1" w:rsidRPr="00F7593A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F6761B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61D8F58" w14:textId="4910C8B0" w:rsidR="00E014F1" w:rsidRPr="00F7593A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</w:tr>
      <w:tr w:rsidR="00E014F1" w:rsidRPr="00A65910" w14:paraId="3CE8B129" w14:textId="77777777" w:rsidTr="00F27EB2">
        <w:tc>
          <w:tcPr>
            <w:tcW w:w="5211" w:type="dxa"/>
            <w:vAlign w:val="bottom"/>
          </w:tcPr>
          <w:p w14:paraId="4331C798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C2F3D9" w14:textId="23EFEC32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75,117</w:t>
            </w:r>
          </w:p>
        </w:tc>
        <w:tc>
          <w:tcPr>
            <w:tcW w:w="236" w:type="dxa"/>
            <w:vAlign w:val="bottom"/>
          </w:tcPr>
          <w:p w14:paraId="3D11BFAC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CF2FC47" w14:textId="4644EEFD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37,123</w:t>
            </w:r>
          </w:p>
        </w:tc>
        <w:tc>
          <w:tcPr>
            <w:tcW w:w="236" w:type="dxa"/>
            <w:vAlign w:val="bottom"/>
          </w:tcPr>
          <w:p w14:paraId="40C524FB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6288E51" w14:textId="5D913BEC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112,240</w:t>
            </w:r>
          </w:p>
        </w:tc>
      </w:tr>
      <w:tr w:rsidR="00E014F1" w:rsidRPr="00A65910" w14:paraId="13777C66" w14:textId="77777777" w:rsidTr="00F27EB2">
        <w:tc>
          <w:tcPr>
            <w:tcW w:w="5211" w:type="dxa"/>
            <w:vAlign w:val="bottom"/>
          </w:tcPr>
          <w:p w14:paraId="45E155C6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A46BA3" w14:textId="27B4A8AC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172,588</w:t>
            </w:r>
          </w:p>
        </w:tc>
        <w:tc>
          <w:tcPr>
            <w:tcW w:w="236" w:type="dxa"/>
            <w:vAlign w:val="bottom"/>
          </w:tcPr>
          <w:p w14:paraId="6EC23CD4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CA49185" w14:textId="58B7A374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115,827</w:t>
            </w:r>
          </w:p>
        </w:tc>
        <w:tc>
          <w:tcPr>
            <w:tcW w:w="236" w:type="dxa"/>
            <w:vAlign w:val="bottom"/>
          </w:tcPr>
          <w:p w14:paraId="406F6293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C257148" w14:textId="1806723C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288,415</w:t>
            </w:r>
          </w:p>
        </w:tc>
      </w:tr>
      <w:tr w:rsidR="00E014F1" w:rsidRPr="00A65910" w14:paraId="63E4334E" w14:textId="77777777" w:rsidTr="00F27EB2">
        <w:tc>
          <w:tcPr>
            <w:tcW w:w="5211" w:type="dxa"/>
            <w:vAlign w:val="bottom"/>
          </w:tcPr>
          <w:p w14:paraId="69EC1318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A568D8" w14:textId="4A591A26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(191,891)</w:t>
            </w:r>
          </w:p>
        </w:tc>
        <w:tc>
          <w:tcPr>
            <w:tcW w:w="236" w:type="dxa"/>
            <w:vAlign w:val="bottom"/>
          </w:tcPr>
          <w:p w14:paraId="04B3FA3E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793D2DA" w14:textId="574D000A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(100,651)</w:t>
            </w:r>
          </w:p>
        </w:tc>
        <w:tc>
          <w:tcPr>
            <w:tcW w:w="236" w:type="dxa"/>
            <w:vAlign w:val="bottom"/>
          </w:tcPr>
          <w:p w14:paraId="4D0C9CC2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7E694B7" w14:textId="4007707A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(292,542)</w:t>
            </w:r>
          </w:p>
        </w:tc>
      </w:tr>
      <w:tr w:rsidR="00E014F1" w:rsidRPr="00A65910" w14:paraId="0E7C5162" w14:textId="77777777" w:rsidTr="00F27EB2">
        <w:tc>
          <w:tcPr>
            <w:tcW w:w="5211" w:type="dxa"/>
            <w:vAlign w:val="bottom"/>
          </w:tcPr>
          <w:p w14:paraId="449116DF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332" w14:textId="7872C0EC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(19,303)</w:t>
            </w:r>
          </w:p>
        </w:tc>
        <w:tc>
          <w:tcPr>
            <w:tcW w:w="236" w:type="dxa"/>
            <w:vAlign w:val="bottom"/>
          </w:tcPr>
          <w:p w14:paraId="33E3B1E6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88E4" w14:textId="65601E4F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15,176</w:t>
            </w:r>
          </w:p>
        </w:tc>
        <w:tc>
          <w:tcPr>
            <w:tcW w:w="236" w:type="dxa"/>
            <w:vAlign w:val="bottom"/>
          </w:tcPr>
          <w:p w14:paraId="648C5F7A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7C48D" w14:textId="3377B13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(4,127)</w:t>
            </w:r>
          </w:p>
        </w:tc>
      </w:tr>
      <w:tr w:rsidR="00F27EB2" w:rsidRPr="00A65910" w14:paraId="33F9A945" w14:textId="77777777" w:rsidTr="00F27EB2">
        <w:tc>
          <w:tcPr>
            <w:tcW w:w="5211" w:type="dxa"/>
            <w:vAlign w:val="bottom"/>
          </w:tcPr>
          <w:p w14:paraId="7CA70AB4" w14:textId="7777777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F52A0C4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EE3E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1F279AC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32A390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47B98A41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14B3B26D" w14:textId="77777777" w:rsidTr="00F27EB2">
        <w:tc>
          <w:tcPr>
            <w:tcW w:w="5211" w:type="dxa"/>
            <w:vAlign w:val="bottom"/>
          </w:tcPr>
          <w:p w14:paraId="0BDF84C0" w14:textId="2659C6E8" w:rsidR="00F27EB2" w:rsidRPr="00633D84" w:rsidRDefault="00DA745E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งวดเก้าเดือน</w:t>
            </w:r>
            <w:r w:rsidR="00F27EB2"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F27E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F27E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vAlign w:val="bottom"/>
          </w:tcPr>
          <w:p w14:paraId="18F47492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28CF11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399CAAB3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4D61AE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15A92316" w14:textId="24C1B0F4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158DBDB3" w14:textId="77777777" w:rsidTr="00F27EB2">
        <w:tc>
          <w:tcPr>
            <w:tcW w:w="5211" w:type="dxa"/>
            <w:vAlign w:val="bottom"/>
          </w:tcPr>
          <w:p w14:paraId="4CD0B240" w14:textId="64D54683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7D5312FE" w14:textId="76AE0C91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104,264</w:t>
            </w:r>
          </w:p>
        </w:tc>
        <w:tc>
          <w:tcPr>
            <w:tcW w:w="236" w:type="dxa"/>
            <w:vAlign w:val="bottom"/>
          </w:tcPr>
          <w:p w14:paraId="770CA0FE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3A8920E4" w14:textId="407CD71B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231,095</w:t>
            </w:r>
          </w:p>
        </w:tc>
        <w:tc>
          <w:tcPr>
            <w:tcW w:w="236" w:type="dxa"/>
            <w:vAlign w:val="bottom"/>
          </w:tcPr>
          <w:p w14:paraId="39BFA4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8288548" w14:textId="6068EF2F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335,359</w:t>
            </w:r>
          </w:p>
        </w:tc>
      </w:tr>
      <w:tr w:rsidR="00F27EB2" w:rsidRPr="00A65910" w14:paraId="6A6C9DA5" w14:textId="77777777" w:rsidTr="00F27EB2">
        <w:tc>
          <w:tcPr>
            <w:tcW w:w="5211" w:type="dxa"/>
            <w:vAlign w:val="bottom"/>
          </w:tcPr>
          <w:p w14:paraId="79B34BBF" w14:textId="64FEED2C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6E6DE8C7" w14:textId="156F9F4F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65,922</w:t>
            </w:r>
          </w:p>
        </w:tc>
        <w:tc>
          <w:tcPr>
            <w:tcW w:w="236" w:type="dxa"/>
            <w:vAlign w:val="bottom"/>
          </w:tcPr>
          <w:p w14:paraId="0988070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4281ED82" w14:textId="105502F9" w:rsidR="00F27EB2" w:rsidRDefault="00050597" w:rsidP="004D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8171E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9FAED41" w14:textId="37EC3259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65,922</w:t>
            </w:r>
          </w:p>
        </w:tc>
      </w:tr>
      <w:tr w:rsidR="00F27EB2" w:rsidRPr="00A65910" w14:paraId="4682A151" w14:textId="77777777" w:rsidTr="00F27EB2">
        <w:tc>
          <w:tcPr>
            <w:tcW w:w="5211" w:type="dxa"/>
            <w:vAlign w:val="bottom"/>
          </w:tcPr>
          <w:p w14:paraId="63E8A445" w14:textId="22DDAC2B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F2E965" w14:textId="1ACA8A79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198,267</w:t>
            </w:r>
          </w:p>
        </w:tc>
        <w:tc>
          <w:tcPr>
            <w:tcW w:w="236" w:type="dxa"/>
            <w:vAlign w:val="bottom"/>
          </w:tcPr>
          <w:p w14:paraId="77F0AAF8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6DBDFDB" w14:textId="48AEA749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95,842</w:t>
            </w:r>
          </w:p>
        </w:tc>
        <w:tc>
          <w:tcPr>
            <w:tcW w:w="236" w:type="dxa"/>
            <w:vAlign w:val="bottom"/>
          </w:tcPr>
          <w:p w14:paraId="1C27C6D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D036691" w14:textId="2D057AD3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294,109</w:t>
            </w:r>
          </w:p>
        </w:tc>
      </w:tr>
      <w:tr w:rsidR="00F27EB2" w:rsidRPr="00A65910" w14:paraId="4D496CD8" w14:textId="77777777" w:rsidTr="00F27EB2">
        <w:tc>
          <w:tcPr>
            <w:tcW w:w="5211" w:type="dxa"/>
            <w:vAlign w:val="bottom"/>
          </w:tcPr>
          <w:p w14:paraId="22544EC1" w14:textId="2D22B8C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DFBF6" w14:textId="1AA16C97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368,453</w:t>
            </w:r>
          </w:p>
        </w:tc>
        <w:tc>
          <w:tcPr>
            <w:tcW w:w="236" w:type="dxa"/>
            <w:vAlign w:val="bottom"/>
          </w:tcPr>
          <w:p w14:paraId="0B97C88A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58F50423" w14:textId="6B185636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326,937</w:t>
            </w:r>
          </w:p>
        </w:tc>
        <w:tc>
          <w:tcPr>
            <w:tcW w:w="236" w:type="dxa"/>
            <w:vAlign w:val="bottom"/>
          </w:tcPr>
          <w:p w14:paraId="4AACA0C9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BA11257" w14:textId="4A69F0AD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695,390</w:t>
            </w:r>
          </w:p>
        </w:tc>
      </w:tr>
      <w:tr w:rsidR="00F27EB2" w:rsidRPr="00A65910" w14:paraId="27D36F77" w14:textId="77777777" w:rsidTr="00F27EB2">
        <w:tc>
          <w:tcPr>
            <w:tcW w:w="5211" w:type="dxa"/>
            <w:vAlign w:val="bottom"/>
          </w:tcPr>
          <w:p w14:paraId="1C7375B2" w14:textId="281764E4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76FC44" w14:textId="2B8258CF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2EB5">
              <w:rPr>
                <w:rFonts w:ascii="Angsana New" w:hAnsi="Angsana New"/>
                <w:sz w:val="30"/>
                <w:szCs w:val="30"/>
              </w:rPr>
              <w:t>421,102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3B884E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8D0A28F" w14:textId="33AFA195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(173,481)</w:t>
            </w:r>
          </w:p>
        </w:tc>
        <w:tc>
          <w:tcPr>
            <w:tcW w:w="236" w:type="dxa"/>
            <w:vAlign w:val="bottom"/>
          </w:tcPr>
          <w:p w14:paraId="06F92AB5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E824AB" w14:textId="5BD05AE3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2EB5">
              <w:rPr>
                <w:rFonts w:ascii="Angsana New" w:hAnsi="Angsana New"/>
                <w:sz w:val="30"/>
                <w:szCs w:val="30"/>
              </w:rPr>
              <w:t>594,583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7EB2" w:rsidRPr="00A65910" w14:paraId="6507F0A0" w14:textId="77777777" w:rsidTr="00F27EB2">
        <w:tc>
          <w:tcPr>
            <w:tcW w:w="5211" w:type="dxa"/>
            <w:vAlign w:val="bottom"/>
          </w:tcPr>
          <w:p w14:paraId="1341AF56" w14:textId="248633F4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040B8" w14:textId="3AE1C850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2EB5">
              <w:rPr>
                <w:rFonts w:ascii="Angsana New" w:hAnsi="Angsana New"/>
                <w:sz w:val="30"/>
                <w:szCs w:val="30"/>
              </w:rPr>
              <w:t>52,649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0EFC1C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B22C7" w14:textId="71F7F6A8" w:rsidR="00F27EB2" w:rsidRDefault="00050597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153,456</w:t>
            </w:r>
          </w:p>
        </w:tc>
        <w:tc>
          <w:tcPr>
            <w:tcW w:w="236" w:type="dxa"/>
            <w:vAlign w:val="bottom"/>
          </w:tcPr>
          <w:p w14:paraId="2FA1FA72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AC32" w14:textId="2736D3F4" w:rsidR="00F27EB2" w:rsidRDefault="00132EB5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100,807</w:t>
            </w:r>
          </w:p>
        </w:tc>
      </w:tr>
      <w:tr w:rsidR="00F27EB2" w:rsidRPr="00A65910" w14:paraId="017B06EC" w14:textId="77777777" w:rsidTr="00F27EB2">
        <w:tc>
          <w:tcPr>
            <w:tcW w:w="5211" w:type="dxa"/>
            <w:vAlign w:val="bottom"/>
          </w:tcPr>
          <w:p w14:paraId="5BC5317B" w14:textId="77777777" w:rsidR="00F27EB2" w:rsidRPr="00633D84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7081C0B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289C1A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29F95D93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8798DB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bottom"/>
          </w:tcPr>
          <w:p w14:paraId="12FFFC34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B2" w:rsidRPr="00A65910" w14:paraId="60B19A67" w14:textId="77777777" w:rsidTr="00F27EB2">
        <w:tc>
          <w:tcPr>
            <w:tcW w:w="5211" w:type="dxa"/>
            <w:vAlign w:val="bottom"/>
          </w:tcPr>
          <w:p w14:paraId="70B1E612" w14:textId="28882970" w:rsidR="00F27EB2" w:rsidRPr="00633D84" w:rsidRDefault="00DA745E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งวดเก้าเดือน</w:t>
            </w:r>
            <w:r w:rsidR="00F27EB2"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F27E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F27EB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24C4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73D43D97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4BD034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77F2897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45108F" w14:textId="77777777" w:rsidR="00F27EB2" w:rsidRPr="00A65910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8990069" w14:textId="77777777" w:rsidR="00F27EB2" w:rsidRDefault="00F27EB2" w:rsidP="00F2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4F1" w:rsidRPr="00A65910" w14:paraId="3C67198B" w14:textId="77777777" w:rsidTr="00F27EB2">
        <w:tc>
          <w:tcPr>
            <w:tcW w:w="5211" w:type="dxa"/>
            <w:vAlign w:val="bottom"/>
          </w:tcPr>
          <w:p w14:paraId="187D4E97" w14:textId="1CB28F15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1A3CC349" w14:textId="35CA50F3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303,744</w:t>
            </w:r>
          </w:p>
        </w:tc>
        <w:tc>
          <w:tcPr>
            <w:tcW w:w="236" w:type="dxa"/>
            <w:vAlign w:val="bottom"/>
          </w:tcPr>
          <w:p w14:paraId="281C857D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939C833" w14:textId="2D904C53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269,926</w:t>
            </w:r>
          </w:p>
        </w:tc>
        <w:tc>
          <w:tcPr>
            <w:tcW w:w="236" w:type="dxa"/>
            <w:vAlign w:val="bottom"/>
          </w:tcPr>
          <w:p w14:paraId="68C24AC8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0BBB6F9" w14:textId="13CCE206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573,670</w:t>
            </w:r>
          </w:p>
        </w:tc>
      </w:tr>
      <w:tr w:rsidR="00E014F1" w:rsidRPr="00A65910" w14:paraId="5BA9E7EB" w14:textId="77777777" w:rsidTr="004D2A04">
        <w:tc>
          <w:tcPr>
            <w:tcW w:w="5211" w:type="dxa"/>
            <w:vAlign w:val="bottom"/>
          </w:tcPr>
          <w:p w14:paraId="3A3C014A" w14:textId="0927D925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vAlign w:val="bottom"/>
          </w:tcPr>
          <w:p w14:paraId="2B0A5537" w14:textId="3607B9CD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77,069</w:t>
            </w:r>
          </w:p>
        </w:tc>
        <w:tc>
          <w:tcPr>
            <w:tcW w:w="236" w:type="dxa"/>
            <w:vAlign w:val="bottom"/>
          </w:tcPr>
          <w:p w14:paraId="4673F6F2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69D58531" w14:textId="616FBB19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639C7E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B7752A1" w14:textId="16698ED1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77,069</w:t>
            </w:r>
          </w:p>
        </w:tc>
      </w:tr>
      <w:tr w:rsidR="00E014F1" w:rsidRPr="00A65910" w14:paraId="4CC3D25C" w14:textId="77777777" w:rsidTr="004D2A04">
        <w:tc>
          <w:tcPr>
            <w:tcW w:w="5211" w:type="dxa"/>
            <w:vAlign w:val="bottom"/>
          </w:tcPr>
          <w:p w14:paraId="06BCAE5F" w14:textId="58C222FA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7A1D13" w14:textId="6A98AE82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222,760</w:t>
            </w:r>
          </w:p>
        </w:tc>
        <w:tc>
          <w:tcPr>
            <w:tcW w:w="236" w:type="dxa"/>
            <w:vAlign w:val="bottom"/>
          </w:tcPr>
          <w:p w14:paraId="5ABA1BF8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CFF088" w14:textId="7E6B8F1C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109,724</w:t>
            </w:r>
          </w:p>
        </w:tc>
        <w:tc>
          <w:tcPr>
            <w:tcW w:w="236" w:type="dxa"/>
            <w:vAlign w:val="bottom"/>
          </w:tcPr>
          <w:p w14:paraId="344B596A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9B20056" w14:textId="7F5E15DC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332,484</w:t>
            </w:r>
          </w:p>
        </w:tc>
      </w:tr>
      <w:tr w:rsidR="00E014F1" w:rsidRPr="00A65910" w14:paraId="4EA10C4F" w14:textId="77777777" w:rsidTr="004D2A04">
        <w:tc>
          <w:tcPr>
            <w:tcW w:w="5211" w:type="dxa"/>
            <w:vAlign w:val="bottom"/>
          </w:tcPr>
          <w:p w14:paraId="5A4BADFB" w14:textId="2AC4B60D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5E5C3D" w14:textId="5779A051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603,573</w:t>
            </w:r>
          </w:p>
        </w:tc>
        <w:tc>
          <w:tcPr>
            <w:tcW w:w="236" w:type="dxa"/>
            <w:vAlign w:val="bottom"/>
          </w:tcPr>
          <w:p w14:paraId="530552C5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E453BC4" w14:textId="700825F4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379,650</w:t>
            </w:r>
          </w:p>
        </w:tc>
        <w:tc>
          <w:tcPr>
            <w:tcW w:w="236" w:type="dxa"/>
            <w:vAlign w:val="bottom"/>
          </w:tcPr>
          <w:p w14:paraId="11128CC5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FAF2EBF" w14:textId="03A4FC61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983,223</w:t>
            </w:r>
          </w:p>
        </w:tc>
      </w:tr>
      <w:tr w:rsidR="00E014F1" w:rsidRPr="00A65910" w14:paraId="3354EAEC" w14:textId="77777777" w:rsidTr="0028488C">
        <w:tc>
          <w:tcPr>
            <w:tcW w:w="5211" w:type="dxa"/>
            <w:vAlign w:val="bottom"/>
          </w:tcPr>
          <w:p w14:paraId="62B32593" w14:textId="5788D368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B571DD" w14:textId="6B72B6BB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(711,799)</w:t>
            </w:r>
          </w:p>
        </w:tc>
        <w:tc>
          <w:tcPr>
            <w:tcW w:w="236" w:type="dxa"/>
            <w:vAlign w:val="bottom"/>
          </w:tcPr>
          <w:p w14:paraId="04DDEFA0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13E736A" w14:textId="2AD90531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(297,089)</w:t>
            </w:r>
          </w:p>
        </w:tc>
        <w:tc>
          <w:tcPr>
            <w:tcW w:w="236" w:type="dxa"/>
            <w:vAlign w:val="bottom"/>
          </w:tcPr>
          <w:p w14:paraId="63DE7C60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9566B07" w14:textId="62A8F9F2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(1,008,888)</w:t>
            </w:r>
          </w:p>
        </w:tc>
      </w:tr>
      <w:tr w:rsidR="00E014F1" w:rsidRPr="00A65910" w14:paraId="2BE2ECC1" w14:textId="77777777" w:rsidTr="0028488C">
        <w:tc>
          <w:tcPr>
            <w:tcW w:w="5211" w:type="dxa"/>
            <w:vAlign w:val="bottom"/>
          </w:tcPr>
          <w:p w14:paraId="06A221FC" w14:textId="3BA1670E" w:rsidR="00E014F1" w:rsidRPr="00633D84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E6976" w14:textId="0789AE41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(108,226)</w:t>
            </w:r>
          </w:p>
        </w:tc>
        <w:tc>
          <w:tcPr>
            <w:tcW w:w="236" w:type="dxa"/>
            <w:vAlign w:val="bottom"/>
          </w:tcPr>
          <w:p w14:paraId="7F208E15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C101" w14:textId="47EEB853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82,561</w:t>
            </w:r>
          </w:p>
        </w:tc>
        <w:tc>
          <w:tcPr>
            <w:tcW w:w="236" w:type="dxa"/>
            <w:vAlign w:val="bottom"/>
          </w:tcPr>
          <w:p w14:paraId="21B40321" w14:textId="77777777" w:rsidR="00E014F1" w:rsidRPr="00A65910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8D292" w14:textId="2C221149" w:rsidR="00E014F1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(25,665)</w:t>
            </w: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E585AF" w14:textId="77777777" w:rsidR="00E014F1" w:rsidRDefault="00E014F1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83A5DB" w14:textId="517E8CE3" w:rsidR="00E014F1" w:rsidRDefault="00E0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A65910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0E5EFB">
        <w:tc>
          <w:tcPr>
            <w:tcW w:w="5353" w:type="dxa"/>
            <w:vAlign w:val="bottom"/>
          </w:tcPr>
          <w:p w14:paraId="07D44E21" w14:textId="7C8BD23B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DA745E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0E5EFB">
        <w:tc>
          <w:tcPr>
            <w:tcW w:w="5353" w:type="dxa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1EA81AB0" w14:textId="59CE27F3" w:rsidR="0007466F" w:rsidRPr="0080285C" w:rsidRDefault="00D76607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4,485,175</w:t>
            </w:r>
          </w:p>
        </w:tc>
        <w:tc>
          <w:tcPr>
            <w:tcW w:w="223" w:type="dxa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7E789D6" w14:textId="618AF28C" w:rsidR="0007466F" w:rsidRPr="0080285C" w:rsidRDefault="005C60F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1,159,769</w:t>
            </w:r>
          </w:p>
        </w:tc>
        <w:tc>
          <w:tcPr>
            <w:tcW w:w="234" w:type="dxa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715F5F" w14:textId="33AB9B11" w:rsidR="0007466F" w:rsidRPr="0080285C" w:rsidRDefault="00D76607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5,644,944</w:t>
            </w:r>
          </w:p>
        </w:tc>
      </w:tr>
      <w:tr w:rsidR="0007466F" w:rsidRPr="00A65910" w14:paraId="58D45424" w14:textId="77777777" w:rsidTr="000E5EFB">
        <w:tc>
          <w:tcPr>
            <w:tcW w:w="5353" w:type="dxa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35612A0A" w14:textId="69B014E9" w:rsidR="0007466F" w:rsidRPr="0080285C" w:rsidRDefault="005C60F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</w:t>
            </w:r>
            <w:r w:rsidR="00470FF1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23" w:type="dxa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84DCB5F" w14:textId="245E2D5A" w:rsidR="0007466F" w:rsidRPr="0080285C" w:rsidRDefault="005C60F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120,500</w:t>
            </w:r>
          </w:p>
        </w:tc>
        <w:tc>
          <w:tcPr>
            <w:tcW w:w="234" w:type="dxa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6BFCF6" w14:textId="30D1D20E" w:rsidR="0007466F" w:rsidRPr="0080285C" w:rsidRDefault="005C60F5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264,</w:t>
            </w:r>
            <w:r w:rsidR="00470FF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4340AE" w:rsidRPr="00A65910" w14:paraId="7F6DB45F" w14:textId="77777777" w:rsidTr="000E5EFB">
        <w:tc>
          <w:tcPr>
            <w:tcW w:w="5353" w:type="dxa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0E5EFB">
        <w:tc>
          <w:tcPr>
            <w:tcW w:w="5353" w:type="dxa"/>
            <w:vAlign w:val="bottom"/>
          </w:tcPr>
          <w:p w14:paraId="2EAD9F11" w14:textId="79D01ACC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3" w:type="dxa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A65910" w14:paraId="354777B9" w14:textId="77777777" w:rsidTr="000E5EFB">
        <w:tc>
          <w:tcPr>
            <w:tcW w:w="5353" w:type="dxa"/>
            <w:vAlign w:val="bottom"/>
          </w:tcPr>
          <w:p w14:paraId="7502B943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048A2CE4" w14:textId="13B0F998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4,649,743</w:t>
            </w:r>
          </w:p>
        </w:tc>
        <w:tc>
          <w:tcPr>
            <w:tcW w:w="223" w:type="dxa"/>
            <w:vAlign w:val="bottom"/>
          </w:tcPr>
          <w:p w14:paraId="43E8C98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487D0FA" w14:textId="23844815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1,228,153</w:t>
            </w:r>
          </w:p>
        </w:tc>
        <w:tc>
          <w:tcPr>
            <w:tcW w:w="234" w:type="dxa"/>
            <w:vAlign w:val="bottom"/>
          </w:tcPr>
          <w:p w14:paraId="7968E29B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7CA41B4" w14:textId="1231EAC3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5,877,896</w:t>
            </w:r>
          </w:p>
        </w:tc>
      </w:tr>
      <w:tr w:rsidR="005757D6" w:rsidRPr="00A65910" w14:paraId="270E238F" w14:textId="77777777" w:rsidTr="000E5EFB">
        <w:tc>
          <w:tcPr>
            <w:tcW w:w="5353" w:type="dxa"/>
            <w:vAlign w:val="bottom"/>
          </w:tcPr>
          <w:p w14:paraId="11C8CC2D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5F4D9743" w14:textId="6D50F3F2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  <w:tc>
          <w:tcPr>
            <w:tcW w:w="223" w:type="dxa"/>
            <w:vAlign w:val="bottom"/>
          </w:tcPr>
          <w:p w14:paraId="3EB0D908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182CCC4" w14:textId="2FA33F7B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249,976</w:t>
            </w:r>
          </w:p>
        </w:tc>
        <w:tc>
          <w:tcPr>
            <w:tcW w:w="234" w:type="dxa"/>
            <w:vAlign w:val="bottom"/>
          </w:tcPr>
          <w:p w14:paraId="31F6524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EFD74" w14:textId="0345DA40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449,808</w:t>
            </w:r>
          </w:p>
        </w:tc>
      </w:tr>
    </w:tbl>
    <w:p w14:paraId="52A8C537" w14:textId="253FEDFC" w:rsidR="00033758" w:rsidRDefault="0003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0480907" w14:textId="7085A8C7" w:rsidR="00282BC9" w:rsidRPr="00C023BB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8F18A7" w14:textId="77777777" w:rsidR="00282BC9" w:rsidRDefault="00282BC9" w:rsidP="0019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3B271F" w:rsidRPr="00AD56E9" w14:paraId="1E618866" w14:textId="77777777" w:rsidTr="00A3689D">
        <w:tc>
          <w:tcPr>
            <w:tcW w:w="3510" w:type="dxa"/>
            <w:vAlign w:val="bottom"/>
          </w:tcPr>
          <w:p w14:paraId="6BD89692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F154769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271F" w:rsidRPr="00AD56E9" w14:paraId="30C4FE68" w14:textId="77777777" w:rsidTr="00A3689D">
        <w:tc>
          <w:tcPr>
            <w:tcW w:w="3510" w:type="dxa"/>
            <w:vAlign w:val="bottom"/>
          </w:tcPr>
          <w:p w14:paraId="1EBA7145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83117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A03511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B4CC" w14:textId="4946ACED" w:rsidR="003B271F" w:rsidRPr="00AD56E9" w:rsidRDefault="00DA745E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งวดเก้าเดือน</w:t>
            </w:r>
          </w:p>
        </w:tc>
      </w:tr>
      <w:tr w:rsidR="003B271F" w:rsidRPr="00AD56E9" w14:paraId="3CA3FCF9" w14:textId="77777777" w:rsidTr="00A3689D">
        <w:tc>
          <w:tcPr>
            <w:tcW w:w="3510" w:type="dxa"/>
            <w:vAlign w:val="bottom"/>
          </w:tcPr>
          <w:p w14:paraId="10609ED8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A8DBF" w14:textId="48484DB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0DCCAF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2C210" w14:textId="70136EF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4BBCE5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E769B8" w14:textId="37666D20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3FCFA5C4" w14:textId="77777777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171597" w14:textId="7C88F3D3" w:rsidR="003B271F" w:rsidRPr="00AD56E9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3B271F" w:rsidRPr="00604AF6" w14:paraId="5FE6CFD3" w14:textId="77777777" w:rsidTr="00A3689D">
        <w:tc>
          <w:tcPr>
            <w:tcW w:w="3510" w:type="dxa"/>
            <w:vAlign w:val="bottom"/>
          </w:tcPr>
          <w:p w14:paraId="7A2CC25B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291E76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E826305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1D7B9B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51B930C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DE4ED82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27845E8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B1E992A" w14:textId="77777777" w:rsidR="003B271F" w:rsidRPr="00604AF6" w:rsidRDefault="003B271F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14F1" w:rsidRPr="00CD16CD" w14:paraId="4C064CA5" w14:textId="77777777" w:rsidTr="009F4EC4">
        <w:tc>
          <w:tcPr>
            <w:tcW w:w="3510" w:type="dxa"/>
            <w:vAlign w:val="bottom"/>
          </w:tcPr>
          <w:p w14:paraId="34BFBD53" w14:textId="77777777" w:rsidR="00E014F1" w:rsidRPr="00AD56E9" w:rsidRDefault="00E014F1" w:rsidP="000C0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204964733"/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275" w:type="dxa"/>
          </w:tcPr>
          <w:p w14:paraId="3ACEF3AB" w14:textId="199352AF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62,449</w:t>
            </w:r>
          </w:p>
        </w:tc>
        <w:tc>
          <w:tcPr>
            <w:tcW w:w="284" w:type="dxa"/>
          </w:tcPr>
          <w:p w14:paraId="3066AAC8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DB29551" w14:textId="72446689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66,547</w:t>
            </w:r>
          </w:p>
        </w:tc>
        <w:tc>
          <w:tcPr>
            <w:tcW w:w="284" w:type="dxa"/>
          </w:tcPr>
          <w:p w14:paraId="77173C62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1747476" w14:textId="30C3CE45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194,830</w:t>
            </w:r>
          </w:p>
        </w:tc>
        <w:tc>
          <w:tcPr>
            <w:tcW w:w="283" w:type="dxa"/>
          </w:tcPr>
          <w:p w14:paraId="7BA4AC41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7712E33" w14:textId="404150A7" w:rsidR="00E014F1" w:rsidRPr="00B42C93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233,614</w:t>
            </w:r>
          </w:p>
        </w:tc>
      </w:tr>
      <w:tr w:rsidR="00E014F1" w:rsidRPr="00CD16CD" w14:paraId="47E03A30" w14:textId="77777777" w:rsidTr="009F4EC4">
        <w:tc>
          <w:tcPr>
            <w:tcW w:w="3510" w:type="dxa"/>
            <w:vAlign w:val="bottom"/>
          </w:tcPr>
          <w:p w14:paraId="28B721FF" w14:textId="77777777" w:rsidR="00E014F1" w:rsidRPr="00AD56E9" w:rsidRDefault="00E014F1" w:rsidP="000C0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9FF521" w14:textId="415F3D18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10,969</w:t>
            </w:r>
          </w:p>
        </w:tc>
        <w:tc>
          <w:tcPr>
            <w:tcW w:w="284" w:type="dxa"/>
          </w:tcPr>
          <w:p w14:paraId="578B9D06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13C533" w14:textId="24BFFD9F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12,157</w:t>
            </w:r>
          </w:p>
        </w:tc>
        <w:tc>
          <w:tcPr>
            <w:tcW w:w="284" w:type="dxa"/>
          </w:tcPr>
          <w:p w14:paraId="6B80FD15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E79FA60" w14:textId="6A2FFADE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36,265</w:t>
            </w:r>
          </w:p>
        </w:tc>
        <w:tc>
          <w:tcPr>
            <w:tcW w:w="283" w:type="dxa"/>
          </w:tcPr>
          <w:p w14:paraId="38871682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17746B4" w14:textId="4238BFCF" w:rsidR="00E014F1" w:rsidRPr="00B42C93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36,312</w:t>
            </w:r>
          </w:p>
        </w:tc>
      </w:tr>
      <w:tr w:rsidR="00E014F1" w:rsidRPr="00CD16CD" w14:paraId="6C1F4FE8" w14:textId="77777777" w:rsidTr="009F4EC4">
        <w:tc>
          <w:tcPr>
            <w:tcW w:w="3510" w:type="dxa"/>
            <w:vAlign w:val="bottom"/>
          </w:tcPr>
          <w:p w14:paraId="00251244" w14:textId="77777777" w:rsidR="00E014F1" w:rsidRPr="00AD56E9" w:rsidRDefault="00E014F1" w:rsidP="000C0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93A717A" w14:textId="431AEA9A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73,418</w:t>
            </w:r>
          </w:p>
        </w:tc>
        <w:tc>
          <w:tcPr>
            <w:tcW w:w="284" w:type="dxa"/>
          </w:tcPr>
          <w:p w14:paraId="422026B2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794690" w14:textId="162351A0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78,704</w:t>
            </w:r>
          </w:p>
        </w:tc>
        <w:tc>
          <w:tcPr>
            <w:tcW w:w="284" w:type="dxa"/>
          </w:tcPr>
          <w:p w14:paraId="55950297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91337F" w14:textId="49710881" w:rsidR="00E014F1" w:rsidRPr="0080285C" w:rsidRDefault="00A927FF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231,095</w:t>
            </w:r>
          </w:p>
        </w:tc>
        <w:tc>
          <w:tcPr>
            <w:tcW w:w="283" w:type="dxa"/>
          </w:tcPr>
          <w:p w14:paraId="6D716467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5B862" w14:textId="4FF0D1FC" w:rsidR="00E014F1" w:rsidRPr="00B42C93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269,926</w:t>
            </w:r>
          </w:p>
        </w:tc>
      </w:tr>
      <w:bookmarkEnd w:id="7"/>
    </w:tbl>
    <w:p w14:paraId="5DCDB7B3" w14:textId="77777777" w:rsidR="005757D6" w:rsidRDefault="005757D6" w:rsidP="00A43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1F8D8A" w14:textId="46E808D0" w:rsidR="005757D6" w:rsidRPr="001F2AB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F2AB6">
        <w:rPr>
          <w:rFonts w:ascii="Angsana New" w:hAnsi="Angsana New"/>
          <w:sz w:val="30"/>
          <w:szCs w:val="30"/>
          <w:cs/>
        </w:rPr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1F2AB6">
        <w:rPr>
          <w:rFonts w:ascii="Angsana New" w:hAnsi="Angsana New" w:hint="cs"/>
          <w:sz w:val="30"/>
          <w:szCs w:val="30"/>
          <w:cs/>
        </w:rPr>
        <w:t>ตาม</w:t>
      </w:r>
      <w:r w:rsidRPr="001F2AB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1F2AB6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>
        <w:rPr>
          <w:rFonts w:ascii="Angsana New" w:hAnsi="Angsana New" w:hint="cs"/>
          <w:sz w:val="30"/>
          <w:szCs w:val="30"/>
          <w:cs/>
        </w:rPr>
        <w:t>และลาว</w:t>
      </w:r>
      <w:r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มีสินทรัพย์ถาวรและสินทรัพย์ไม่มีตัวตนซึ่งมีมูลค่าตามบัญชีรวมประมาณ</w:t>
      </w:r>
      <w:r w:rsidRPr="00A927FF">
        <w:rPr>
          <w:rFonts w:ascii="Angsana New" w:hAnsi="Angsana New"/>
          <w:color w:val="FFFFFF"/>
          <w:sz w:val="30"/>
          <w:szCs w:val="30"/>
        </w:rPr>
        <w:t>-</w:t>
      </w:r>
      <w:r w:rsidR="00A927FF">
        <w:rPr>
          <w:rFonts w:ascii="Angsana New" w:hAnsi="Angsana New"/>
          <w:sz w:val="30"/>
          <w:szCs w:val="30"/>
        </w:rPr>
        <w:t>19.2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</w:t>
      </w:r>
      <w:r w:rsidRPr="009D022A">
        <w:rPr>
          <w:rFonts w:ascii="Angsana New" w:hAnsi="Angsana New"/>
          <w:sz w:val="30"/>
          <w:szCs w:val="30"/>
          <w:cs/>
        </w:rPr>
        <w:t>บาท</w:t>
      </w:r>
      <w:r w:rsidR="00602AF5">
        <w:rPr>
          <w:rFonts w:ascii="Angsana New" w:hAnsi="Angsana New"/>
          <w:sz w:val="30"/>
          <w:szCs w:val="30"/>
        </w:rPr>
        <w:t xml:space="preserve"> </w:t>
      </w:r>
      <w:r w:rsidRPr="00515A9C">
        <w:rPr>
          <w:rFonts w:ascii="Angsana New" w:hAnsi="Angsana New" w:hint="cs"/>
          <w:sz w:val="30"/>
          <w:szCs w:val="30"/>
          <w:cs/>
        </w:rPr>
        <w:t>และ</w:t>
      </w:r>
      <w:r w:rsidR="00A927FF">
        <w:rPr>
          <w:rFonts w:ascii="Angsana New" w:hAnsi="Angsana New"/>
          <w:sz w:val="30"/>
          <w:szCs w:val="30"/>
        </w:rPr>
        <w:t xml:space="preserve"> 0.4</w:t>
      </w:r>
      <w:r w:rsidR="00E57EAA">
        <w:rPr>
          <w:rFonts w:ascii="Angsana New" w:hAnsi="Angsana New"/>
          <w:sz w:val="30"/>
          <w:szCs w:val="30"/>
        </w:rPr>
        <w:t xml:space="preserve"> </w:t>
      </w:r>
      <w:r w:rsidRPr="005757D6">
        <w:rPr>
          <w:rFonts w:ascii="Angsana New" w:hAnsi="Angsana New" w:hint="cs"/>
          <w:sz w:val="30"/>
          <w:szCs w:val="30"/>
          <w:cs/>
        </w:rPr>
        <w:t>ล้าน</w:t>
      </w:r>
      <w:r w:rsidRPr="005757D6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Pr="001F2AB6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F2AB6">
        <w:rPr>
          <w:rFonts w:ascii="Angsana New" w:hAnsi="Angsana New"/>
          <w:sz w:val="30"/>
          <w:szCs w:val="30"/>
        </w:rPr>
        <w:t xml:space="preserve"> (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 xml:space="preserve">31 </w:t>
      </w:r>
      <w:r w:rsidRPr="001F2AB6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F2AB6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z w:val="30"/>
          <w:szCs w:val="30"/>
        </w:rPr>
        <w:t>18.4</w:t>
      </w:r>
      <w:r w:rsidRPr="001F2AB6"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ล้านบาท</w:t>
      </w:r>
      <w:r w:rsidR="003204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0.5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1F2AB6">
        <w:rPr>
          <w:rFonts w:ascii="Angsana New" w:hAnsi="Angsana New" w:hint="cs"/>
          <w:sz w:val="30"/>
          <w:szCs w:val="30"/>
          <w:cs/>
        </w:rPr>
        <w:t>)</w:t>
      </w:r>
    </w:p>
    <w:p w14:paraId="6D85ED07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3F7059C1" w14:textId="77777777" w:rsidR="00E014F1" w:rsidRDefault="00E0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E31629" w14:textId="20999831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lastRenderedPageBreak/>
        <w:t>ราย</w:t>
      </w:r>
      <w:r>
        <w:rPr>
          <w:rFonts w:ascii="Angsana New" w:hAnsi="Angsana New"/>
          <w:sz w:val="30"/>
          <w:szCs w:val="30"/>
          <w:cs/>
        </w:rPr>
        <w:t>ได้อื่นจำแนกตามเขตภูมิศาสตร์</w:t>
      </w:r>
      <w:r w:rsidRPr="00AD56E9">
        <w:rPr>
          <w:rFonts w:ascii="Angsana New" w:hAnsi="Angsana New"/>
          <w:sz w:val="30"/>
          <w:szCs w:val="30"/>
          <w:cs/>
        </w:rPr>
        <w:t>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33D5FD09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2E34FD" w:rsidRPr="00AD56E9" w14:paraId="20028729" w14:textId="77777777" w:rsidTr="00A3689D">
        <w:tc>
          <w:tcPr>
            <w:tcW w:w="3510" w:type="dxa"/>
            <w:vAlign w:val="bottom"/>
          </w:tcPr>
          <w:p w14:paraId="4D27E354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E48F598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E34FD" w:rsidRPr="00AD56E9" w14:paraId="5C9C0D59" w14:textId="77777777" w:rsidTr="00A3689D">
        <w:tc>
          <w:tcPr>
            <w:tcW w:w="3510" w:type="dxa"/>
            <w:vAlign w:val="bottom"/>
          </w:tcPr>
          <w:p w14:paraId="1C07F98D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D5EE6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2EA51A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A08D" w14:textId="30C4F7FC" w:rsidR="002E34FD" w:rsidRPr="00AD56E9" w:rsidRDefault="00DA745E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งวดเก้าเดือน</w:t>
            </w:r>
          </w:p>
        </w:tc>
      </w:tr>
      <w:tr w:rsidR="002E34FD" w:rsidRPr="00AD56E9" w14:paraId="30A68D49" w14:textId="77777777" w:rsidTr="00A3689D">
        <w:tc>
          <w:tcPr>
            <w:tcW w:w="3510" w:type="dxa"/>
            <w:vAlign w:val="bottom"/>
          </w:tcPr>
          <w:p w14:paraId="69B8FE26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AEA71" w14:textId="3A4F0B41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00EDCE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FE24F" w14:textId="21B596CD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7189CECE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CFBA6F" w14:textId="614031DF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12300912" w14:textId="77777777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D8BBB9" w14:textId="2CC0AF28" w:rsidR="002E34FD" w:rsidRPr="00AD56E9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2E34FD" w:rsidRPr="00604AF6" w14:paraId="600EC088" w14:textId="77777777" w:rsidTr="00A3689D">
        <w:tc>
          <w:tcPr>
            <w:tcW w:w="3510" w:type="dxa"/>
            <w:vAlign w:val="bottom"/>
          </w:tcPr>
          <w:p w14:paraId="008704A3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6C98FE5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DA22441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558B4F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CCE2A4C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C395BDB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F85CDE2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B380B19" w14:textId="77777777" w:rsidR="002E34FD" w:rsidRPr="00604AF6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14F1" w:rsidRPr="00CD16CD" w14:paraId="7DFB1F2D" w14:textId="77777777" w:rsidTr="001F7399">
        <w:tc>
          <w:tcPr>
            <w:tcW w:w="3510" w:type="dxa"/>
            <w:vAlign w:val="bottom"/>
          </w:tcPr>
          <w:p w14:paraId="30FD0463" w14:textId="77777777" w:rsidR="00E014F1" w:rsidRPr="00450DF0" w:rsidRDefault="00E014F1" w:rsidP="000C0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5" w:type="dxa"/>
          </w:tcPr>
          <w:p w14:paraId="759E21C7" w14:textId="07F3FAE6" w:rsidR="00E014F1" w:rsidRPr="0080285C" w:rsidRDefault="0073699C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</w:t>
            </w:r>
            <w:r w:rsidR="00160F4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4E82CB00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B294A6" w14:textId="16A683C2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33,184</w:t>
            </w:r>
          </w:p>
        </w:tc>
        <w:tc>
          <w:tcPr>
            <w:tcW w:w="284" w:type="dxa"/>
          </w:tcPr>
          <w:p w14:paraId="7FFD4904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E71ECE" w14:textId="60520677" w:rsidR="00E014F1" w:rsidRPr="0080285C" w:rsidRDefault="0073699C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98,91</w:t>
            </w:r>
            <w:r w:rsidR="00160F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6795A484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2D55A6E" w14:textId="21B686D0" w:rsidR="00E014F1" w:rsidRPr="00DB3296" w:rsidRDefault="00E014F1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109,574</w:t>
            </w:r>
          </w:p>
        </w:tc>
      </w:tr>
      <w:tr w:rsidR="002E34FD" w:rsidRPr="00CD16CD" w14:paraId="18760CB7" w14:textId="77777777" w:rsidTr="00A3689D">
        <w:tc>
          <w:tcPr>
            <w:tcW w:w="3510" w:type="dxa"/>
            <w:vAlign w:val="bottom"/>
          </w:tcPr>
          <w:p w14:paraId="25E7ECDF" w14:textId="77777777" w:rsidR="002E34FD" w:rsidRPr="00450DF0" w:rsidRDefault="002E34FD" w:rsidP="000C0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5" w:type="dxa"/>
            <w:vAlign w:val="bottom"/>
          </w:tcPr>
          <w:p w14:paraId="4D76F3AA" w14:textId="75B43E6F" w:rsidR="002E34FD" w:rsidRPr="0080285C" w:rsidRDefault="0073699C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84" w:type="dxa"/>
          </w:tcPr>
          <w:p w14:paraId="676E93A0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8225D49" w14:textId="3224EE15" w:rsidR="002E34FD" w:rsidRPr="009734EF" w:rsidRDefault="006047C6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47C6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84" w:type="dxa"/>
          </w:tcPr>
          <w:p w14:paraId="79616C2B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97FA5BC" w14:textId="36B126F9" w:rsidR="002E34FD" w:rsidRPr="0080285C" w:rsidRDefault="0073699C" w:rsidP="00FA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83" w:type="dxa"/>
            <w:vAlign w:val="bottom"/>
          </w:tcPr>
          <w:p w14:paraId="2105D75E" w14:textId="77777777" w:rsidR="002E34FD" w:rsidRPr="00CD16CD" w:rsidRDefault="002E34FD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8240238" w14:textId="37F8FBE2" w:rsidR="002E34FD" w:rsidRPr="00DB3296" w:rsidRDefault="00EA2868" w:rsidP="00FA3D1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</w:tbl>
    <w:p w14:paraId="1E2A9F2C" w14:textId="77777777" w:rsidR="005757D6" w:rsidRPr="003E7351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429205E" w14:textId="2FA2B09D" w:rsidR="005757D6" w:rsidRPr="00450DF0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50DF0">
        <w:rPr>
          <w:rFonts w:ascii="Angsana New" w:hAnsi="Angsana New" w:hint="cs"/>
          <w:sz w:val="30"/>
          <w:szCs w:val="30"/>
          <w:cs/>
        </w:rPr>
        <w:t>รายได้อื่นระหว่างส่วนงานจำแนกตามเขตภูมิศาสตร์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450DF0">
        <w:rPr>
          <w:rFonts w:ascii="Angsana New" w:hAnsi="Angsana New"/>
          <w:sz w:val="30"/>
          <w:szCs w:val="30"/>
          <w:cs/>
        </w:rPr>
        <w:t>ตัดรายการ</w:t>
      </w:r>
      <w:r w:rsidRPr="00450DF0">
        <w:rPr>
          <w:rFonts w:ascii="Angsana New" w:hAnsi="Angsana New" w:hint="cs"/>
          <w:sz w:val="30"/>
          <w:szCs w:val="30"/>
          <w:cs/>
        </w:rPr>
        <w:t>เพื่อจัด</w:t>
      </w:r>
      <w:r w:rsidRPr="00450DF0">
        <w:rPr>
          <w:rFonts w:ascii="Angsana New" w:hAnsi="Angsana New"/>
          <w:sz w:val="30"/>
          <w:szCs w:val="30"/>
          <w:cs/>
        </w:rPr>
        <w:t>ทำ</w:t>
      </w:r>
      <w:r w:rsidRPr="00450DF0">
        <w:rPr>
          <w:rFonts w:ascii="Angsana New" w:hAnsi="Angsana New" w:hint="cs"/>
          <w:sz w:val="30"/>
          <w:szCs w:val="30"/>
          <w:cs/>
        </w:rPr>
        <w:t>งบการเงิน</w:t>
      </w:r>
      <w:r w:rsidRPr="00450DF0">
        <w:rPr>
          <w:rFonts w:ascii="Angsana New" w:hAnsi="Angsana New"/>
          <w:sz w:val="30"/>
          <w:szCs w:val="30"/>
          <w:cs/>
        </w:rPr>
        <w:t>รวม</w:t>
      </w:r>
      <w:r w:rsidRPr="00450DF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8CB97A2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84"/>
        <w:gridCol w:w="1276"/>
        <w:gridCol w:w="284"/>
        <w:gridCol w:w="1276"/>
        <w:gridCol w:w="283"/>
        <w:gridCol w:w="1276"/>
      </w:tblGrid>
      <w:tr w:rsidR="001A1FE4" w:rsidRPr="00AD56E9" w14:paraId="0F94E66A" w14:textId="77777777" w:rsidTr="00A3689D">
        <w:tc>
          <w:tcPr>
            <w:tcW w:w="3510" w:type="dxa"/>
            <w:vAlign w:val="bottom"/>
          </w:tcPr>
          <w:p w14:paraId="3E1685A1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1114BC8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AD56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A1FE4" w:rsidRPr="00AD56E9" w14:paraId="4BF7068E" w14:textId="77777777" w:rsidTr="00A3689D">
        <w:tc>
          <w:tcPr>
            <w:tcW w:w="3510" w:type="dxa"/>
            <w:vAlign w:val="bottom"/>
          </w:tcPr>
          <w:p w14:paraId="5E58312C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40F5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BFE29B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5017D" w14:textId="7C01B453" w:rsidR="001A1FE4" w:rsidRPr="00AD56E9" w:rsidRDefault="00DA745E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งวดเก้าเดือน</w:t>
            </w:r>
          </w:p>
        </w:tc>
      </w:tr>
      <w:tr w:rsidR="001A1FE4" w:rsidRPr="00AD56E9" w14:paraId="374262F7" w14:textId="77777777" w:rsidTr="00A3689D">
        <w:tc>
          <w:tcPr>
            <w:tcW w:w="3510" w:type="dxa"/>
            <w:vAlign w:val="bottom"/>
          </w:tcPr>
          <w:p w14:paraId="5EC34FDF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C197F" w14:textId="18C7EAA1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7CADDCC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BD1F1" w14:textId="146BD613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6A20DE7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FC1A6D" w14:textId="0EF5B41F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14:paraId="1F8EBAB1" w14:textId="77777777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9CCBC7" w14:textId="7282C548" w:rsidR="001A1FE4" w:rsidRPr="00AD56E9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45A7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1A1FE4" w:rsidRPr="00604AF6" w14:paraId="5A88C49B" w14:textId="77777777" w:rsidTr="00A3689D">
        <w:tc>
          <w:tcPr>
            <w:tcW w:w="3510" w:type="dxa"/>
            <w:vAlign w:val="bottom"/>
          </w:tcPr>
          <w:p w14:paraId="08DB7720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5AE7C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BB3BD2A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6CC03C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C179EAD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12F4DBA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EC5D493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678FCD8" w14:textId="77777777" w:rsidR="001A1FE4" w:rsidRPr="00604AF6" w:rsidRDefault="001A1FE4" w:rsidP="00A3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14F1" w:rsidRPr="00CD16CD" w14:paraId="5D0D8530" w14:textId="77777777" w:rsidTr="00812C8C">
        <w:tc>
          <w:tcPr>
            <w:tcW w:w="3510" w:type="dxa"/>
            <w:vAlign w:val="bottom"/>
          </w:tcPr>
          <w:p w14:paraId="4BEB5BDA" w14:textId="77777777" w:rsidR="00E014F1" w:rsidRPr="00450DF0" w:rsidRDefault="00E014F1" w:rsidP="000C0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</w:tcPr>
          <w:p w14:paraId="1F2FA977" w14:textId="6790B813" w:rsidR="00E014F1" w:rsidRPr="0080285C" w:rsidRDefault="0073699C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8,195</w:t>
            </w:r>
          </w:p>
        </w:tc>
        <w:tc>
          <w:tcPr>
            <w:tcW w:w="284" w:type="dxa"/>
          </w:tcPr>
          <w:p w14:paraId="028509F5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4DBB9AC" w14:textId="345D298F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</w:t>
            </w:r>
          </w:p>
        </w:tc>
        <w:tc>
          <w:tcPr>
            <w:tcW w:w="284" w:type="dxa"/>
          </w:tcPr>
          <w:p w14:paraId="3C6EC1C5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00C7B96" w14:textId="4AFFED45" w:rsidR="00E014F1" w:rsidRPr="0080285C" w:rsidRDefault="0073699C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25,107</w:t>
            </w:r>
          </w:p>
        </w:tc>
        <w:tc>
          <w:tcPr>
            <w:tcW w:w="283" w:type="dxa"/>
          </w:tcPr>
          <w:p w14:paraId="79EDD4DF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40C75BC" w14:textId="08BB513F" w:rsidR="00E014F1" w:rsidRPr="00AD24BF" w:rsidRDefault="00E014F1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26,924</w:t>
            </w:r>
          </w:p>
        </w:tc>
      </w:tr>
      <w:tr w:rsidR="00E014F1" w:rsidRPr="00CD16CD" w14:paraId="75645467" w14:textId="77777777" w:rsidTr="00812C8C">
        <w:tc>
          <w:tcPr>
            <w:tcW w:w="3510" w:type="dxa"/>
            <w:vAlign w:val="bottom"/>
          </w:tcPr>
          <w:p w14:paraId="6ABB5EBF" w14:textId="77777777" w:rsidR="00E014F1" w:rsidRPr="00450DF0" w:rsidRDefault="00E014F1" w:rsidP="000C0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2EBD33" w14:textId="57AB1961" w:rsidR="00E014F1" w:rsidRPr="0080285C" w:rsidRDefault="00836759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4,157</w:t>
            </w:r>
          </w:p>
        </w:tc>
        <w:tc>
          <w:tcPr>
            <w:tcW w:w="284" w:type="dxa"/>
          </w:tcPr>
          <w:p w14:paraId="691D1202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48D7AE" w14:textId="1528A3F3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284" w:type="dxa"/>
          </w:tcPr>
          <w:p w14:paraId="5486F8D7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90526A5" w14:textId="0FC4005A" w:rsidR="00E014F1" w:rsidRPr="0080285C" w:rsidRDefault="00836759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12,591</w:t>
            </w:r>
          </w:p>
        </w:tc>
        <w:tc>
          <w:tcPr>
            <w:tcW w:w="283" w:type="dxa"/>
          </w:tcPr>
          <w:p w14:paraId="35A88047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C4DF2B2" w14:textId="7F99ECC6" w:rsidR="00E014F1" w:rsidRPr="00AD24BF" w:rsidRDefault="00E014F1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13,557</w:t>
            </w:r>
          </w:p>
        </w:tc>
      </w:tr>
      <w:tr w:rsidR="00E014F1" w:rsidRPr="00CD16CD" w14:paraId="14C8FEBF" w14:textId="77777777" w:rsidTr="00812C8C">
        <w:tc>
          <w:tcPr>
            <w:tcW w:w="3510" w:type="dxa"/>
            <w:vAlign w:val="bottom"/>
          </w:tcPr>
          <w:p w14:paraId="2506E709" w14:textId="77777777" w:rsidR="00E014F1" w:rsidRPr="00450DF0" w:rsidRDefault="00E014F1" w:rsidP="000C0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50DF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4DA023D" w14:textId="12B3E593" w:rsidR="00E014F1" w:rsidRPr="0080285C" w:rsidRDefault="00836759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12,352</w:t>
            </w:r>
          </w:p>
        </w:tc>
        <w:tc>
          <w:tcPr>
            <w:tcW w:w="284" w:type="dxa"/>
          </w:tcPr>
          <w:p w14:paraId="0A9499F5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2FD89" w14:textId="4F1D6CB4" w:rsidR="00E014F1" w:rsidRPr="005759E2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12,539</w:t>
            </w:r>
          </w:p>
        </w:tc>
        <w:tc>
          <w:tcPr>
            <w:tcW w:w="284" w:type="dxa"/>
          </w:tcPr>
          <w:p w14:paraId="7C2526B7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4B324B" w14:textId="05381FB0" w:rsidR="00E014F1" w:rsidRPr="0080285C" w:rsidRDefault="00836759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37,698</w:t>
            </w:r>
          </w:p>
        </w:tc>
        <w:tc>
          <w:tcPr>
            <w:tcW w:w="283" w:type="dxa"/>
          </w:tcPr>
          <w:p w14:paraId="37D542BC" w14:textId="77777777" w:rsidR="00E014F1" w:rsidRPr="00CD16CD" w:rsidRDefault="00E014F1" w:rsidP="00E01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F7D3" w14:textId="4BF1A4E6" w:rsidR="00E014F1" w:rsidRPr="00AD24BF" w:rsidRDefault="00E014F1" w:rsidP="00E014F1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40,481</w:t>
            </w:r>
          </w:p>
        </w:tc>
      </w:tr>
    </w:tbl>
    <w:p w14:paraId="5BFB2543" w14:textId="77777777" w:rsidR="001A1FE4" w:rsidRDefault="001A1FE4" w:rsidP="001A1FE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1F5AB37A" w14:textId="77777777" w:rsidR="00E014F1" w:rsidRDefault="00E014F1" w:rsidP="001A1FE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32F77C28" w14:textId="77777777" w:rsidR="00E014F1" w:rsidRDefault="00E014F1" w:rsidP="001A1FE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7C3BDE0B" w14:textId="77777777" w:rsidR="00E014F1" w:rsidRDefault="00E014F1" w:rsidP="001A1FE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highlight w:val="yellow"/>
          <w:lang w:eastAsia="zh-CN"/>
        </w:rPr>
      </w:pPr>
    </w:p>
    <w:p w14:paraId="795CF004" w14:textId="77777777" w:rsidR="00E014F1" w:rsidRDefault="00E0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38AB26D9" w14:textId="1FC23AF8" w:rsidR="001150DF" w:rsidRPr="00DB3F62" w:rsidRDefault="001150DF" w:rsidP="007E50E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มูลค่ายุติธรรม</w:t>
      </w:r>
    </w:p>
    <w:p w14:paraId="18FE2807" w14:textId="77777777" w:rsidR="001150DF" w:rsidRPr="00DB3F62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69525C2C" w14:textId="34699E7F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DA745E">
        <w:rPr>
          <w:rFonts w:ascii="Angsana New" w:hAnsi="Angsana New" w:hint="cs"/>
          <w:szCs w:val="30"/>
        </w:rPr>
        <w:t xml:space="preserve">30 </w:t>
      </w:r>
      <w:r w:rsidR="00DA745E">
        <w:rPr>
          <w:rFonts w:ascii="Angsana New" w:hAnsi="Angsana New" w:hint="cs"/>
          <w:szCs w:val="30"/>
          <w:cs/>
        </w:rPr>
        <w:t>กันยายน</w:t>
      </w:r>
      <w:r w:rsidR="00620C32">
        <w:rPr>
          <w:rFonts w:ascii="Angsana New" w:hAnsi="Angsana New" w:hint="cs"/>
          <w:szCs w:val="30"/>
          <w:cs/>
        </w:rPr>
        <w:t xml:space="preserve"> </w:t>
      </w:r>
      <w:r w:rsidR="00620C32">
        <w:rPr>
          <w:rFonts w:ascii="Angsana New" w:hAnsi="Angsana New" w:hint="cs"/>
          <w:szCs w:val="30"/>
        </w:rPr>
        <w:t>2568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620C32">
        <w:rPr>
          <w:rFonts w:ascii="Angsana New" w:hAnsi="Angsana New"/>
          <w:szCs w:val="30"/>
        </w:rPr>
        <w:t>2567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17A6F6B4" w14:textId="77777777" w:rsidR="001150DF" w:rsidRPr="00A65910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2653"/>
        <w:gridCol w:w="223"/>
        <w:gridCol w:w="1533"/>
        <w:gridCol w:w="264"/>
        <w:gridCol w:w="1646"/>
        <w:gridCol w:w="264"/>
        <w:gridCol w:w="2840"/>
      </w:tblGrid>
      <w:tr w:rsidR="007C16C2" w:rsidRPr="00A65910" w14:paraId="142EA556" w14:textId="41E5A245" w:rsidTr="00033758">
        <w:tc>
          <w:tcPr>
            <w:tcW w:w="2653" w:type="dxa"/>
          </w:tcPr>
          <w:p w14:paraId="7B530E62" w14:textId="77777777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3C5BD23E" w14:textId="77777777" w:rsidR="007C16C2" w:rsidRPr="007E50E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</w:tcPr>
          <w:p w14:paraId="790D742C" w14:textId="375035E2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3104" w:type="dxa"/>
            <w:gridSpan w:val="2"/>
          </w:tcPr>
          <w:p w14:paraId="218F0045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C16C2" w:rsidRPr="00A65910" w14:paraId="0F4DFFA4" w14:textId="401C67BE" w:rsidTr="00033758">
        <w:tc>
          <w:tcPr>
            <w:tcW w:w="2653" w:type="dxa"/>
          </w:tcPr>
          <w:p w14:paraId="5C8996B4" w14:textId="77777777" w:rsidR="007C16C2" w:rsidRPr="00DB3F6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56755A7" w14:textId="77777777" w:rsidR="007C16C2" w:rsidRPr="007E50E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  <w:tcBorders>
              <w:bottom w:val="single" w:sz="4" w:space="0" w:color="auto"/>
            </w:tcBorders>
          </w:tcPr>
          <w:p w14:paraId="42DF65B7" w14:textId="44C9483D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DB3F62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DB3F62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3104" w:type="dxa"/>
            <w:gridSpan w:val="2"/>
          </w:tcPr>
          <w:p w14:paraId="1CC4B878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150DF" w:rsidRPr="00A65910" w14:paraId="508A228E" w14:textId="77777777" w:rsidTr="00033758">
        <w:tc>
          <w:tcPr>
            <w:tcW w:w="2653" w:type="dxa"/>
            <w:tcBorders>
              <w:bottom w:val="single" w:sz="4" w:space="0" w:color="auto"/>
            </w:tcBorders>
          </w:tcPr>
          <w:p w14:paraId="3E54E81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5A59301E" w14:textId="77777777" w:rsidR="001150DF" w:rsidRPr="007E50E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A97E6B6" w14:textId="34192F7C" w:rsidR="001150DF" w:rsidRPr="007E50E2" w:rsidRDefault="00DA745E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pacing w:val="-8"/>
                <w:szCs w:val="30"/>
              </w:rPr>
            </w:pPr>
            <w:r>
              <w:rPr>
                <w:rFonts w:ascii="Angsana New" w:hAnsi="Angsana New"/>
                <w:spacing w:val="-8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8"/>
                <w:szCs w:val="30"/>
                <w:cs/>
              </w:rPr>
              <w:t>กันยายน</w:t>
            </w:r>
            <w:r w:rsidR="007C16C2" w:rsidRPr="007E50E2">
              <w:rPr>
                <w:rFonts w:ascii="Angsana New" w:hAnsi="Angsana New"/>
                <w:spacing w:val="-8"/>
                <w:szCs w:val="30"/>
              </w:rPr>
              <w:t xml:space="preserve"> 2568</w:t>
            </w:r>
          </w:p>
        </w:tc>
        <w:tc>
          <w:tcPr>
            <w:tcW w:w="264" w:type="dxa"/>
          </w:tcPr>
          <w:p w14:paraId="207A989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A3D2689" w14:textId="01A6D08D" w:rsidR="001150DF" w:rsidRPr="00DB3F62" w:rsidRDefault="005C0757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7C16C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7C16C2">
              <w:rPr>
                <w:rFonts w:ascii="Angsana New" w:hAnsi="Angsana New"/>
                <w:szCs w:val="30"/>
              </w:rPr>
              <w:t xml:space="preserve"> </w:t>
            </w:r>
            <w:r w:rsidR="00620C32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</w:tcPr>
          <w:p w14:paraId="36FC2066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0173BF9A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0D960915" w14:textId="77777777" w:rsidTr="00033758">
        <w:tc>
          <w:tcPr>
            <w:tcW w:w="2653" w:type="dxa"/>
          </w:tcPr>
          <w:p w14:paraId="5E5C707C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" w:type="dxa"/>
          </w:tcPr>
          <w:p w14:paraId="1B54349E" w14:textId="77777777" w:rsidR="001150DF" w:rsidRPr="007E50E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087356A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BCF5865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6C7F08D5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082D40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14:paraId="160D0C1A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57D6" w:rsidRPr="00A65910" w14:paraId="5A4B3BD4" w14:textId="77777777" w:rsidTr="00033758">
        <w:tc>
          <w:tcPr>
            <w:tcW w:w="2653" w:type="dxa"/>
          </w:tcPr>
          <w:p w14:paraId="4FE7109E" w14:textId="77777777" w:rsidR="005757D6" w:rsidRPr="00DB3F62" w:rsidRDefault="005757D6" w:rsidP="005757D6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6E755AC2" w14:textId="77777777" w:rsidR="005757D6" w:rsidRPr="007E50E2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2727AAC1" w14:textId="1D41C765" w:rsidR="005757D6" w:rsidRPr="0080285C" w:rsidRDefault="002819A9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1,421.4</w:t>
            </w:r>
          </w:p>
        </w:tc>
        <w:tc>
          <w:tcPr>
            <w:tcW w:w="264" w:type="dxa"/>
          </w:tcPr>
          <w:p w14:paraId="37CE85B5" w14:textId="77777777" w:rsidR="005757D6" w:rsidRPr="00A65910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8EC3132" w14:textId="575BF832" w:rsidR="005757D6" w:rsidRPr="00DB3F62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1,776.5</w:t>
            </w:r>
          </w:p>
        </w:tc>
        <w:tc>
          <w:tcPr>
            <w:tcW w:w="264" w:type="dxa"/>
          </w:tcPr>
          <w:p w14:paraId="682806BB" w14:textId="77777777" w:rsidR="005757D6" w:rsidRPr="00A65910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62971D48" w14:textId="6A585C42" w:rsidR="005757D6" w:rsidRPr="00DB3F62" w:rsidRDefault="00081D83" w:rsidP="005757D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="0081138B">
              <w:rPr>
                <w:rFonts w:ascii="Angsana New" w:hAnsi="Angsana New"/>
                <w:szCs w:val="30"/>
              </w:rPr>
              <w:t>3</w:t>
            </w:r>
          </w:p>
        </w:tc>
      </w:tr>
      <w:tr w:rsidR="00F17D02" w:rsidRPr="00A65910" w14:paraId="1E6A3254" w14:textId="77777777" w:rsidTr="00033758">
        <w:tc>
          <w:tcPr>
            <w:tcW w:w="2653" w:type="dxa"/>
          </w:tcPr>
          <w:p w14:paraId="6D80B909" w14:textId="5CC55ADB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23" w:type="dxa"/>
          </w:tcPr>
          <w:p w14:paraId="7E477A16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1723ACE2" w14:textId="081FE254" w:rsidR="00F17D02" w:rsidRDefault="002819A9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73.6</w:t>
            </w:r>
          </w:p>
        </w:tc>
        <w:tc>
          <w:tcPr>
            <w:tcW w:w="264" w:type="dxa"/>
          </w:tcPr>
          <w:p w14:paraId="4EAC1C90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BD09E93" w14:textId="7297A26E" w:rsidR="00F17D0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73.0</w:t>
            </w:r>
          </w:p>
        </w:tc>
        <w:tc>
          <w:tcPr>
            <w:tcW w:w="264" w:type="dxa"/>
          </w:tcPr>
          <w:p w14:paraId="4D60343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7EBFC80A" w14:textId="4AF25633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="00702325"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F17D02" w:rsidRPr="00A65910" w14:paraId="061644F9" w14:textId="77777777" w:rsidTr="00033758">
        <w:tc>
          <w:tcPr>
            <w:tcW w:w="2653" w:type="dxa"/>
          </w:tcPr>
          <w:p w14:paraId="13432AB5" w14:textId="3E3F52DE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23" w:type="dxa"/>
          </w:tcPr>
          <w:p w14:paraId="12CA0A71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BFF5CBA" w14:textId="6634522A" w:rsidR="00F17D02" w:rsidRPr="0080285C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3E9536F1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7D69A0A0" w14:textId="563FBCA1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8441B9A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47E3B7FD" w14:textId="4E8C70E2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ในท้องตลาด</w:t>
            </w:r>
          </w:p>
        </w:tc>
      </w:tr>
      <w:tr w:rsidR="00F17D02" w:rsidRPr="00A65910" w14:paraId="7DD8BC64" w14:textId="77777777" w:rsidTr="00033758">
        <w:tc>
          <w:tcPr>
            <w:tcW w:w="2653" w:type="dxa"/>
          </w:tcPr>
          <w:p w14:paraId="1F60B2B1" w14:textId="1E5AE0B3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DB3F62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23" w:type="dxa"/>
          </w:tcPr>
          <w:p w14:paraId="5BB3E68C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1FA0762F" w14:textId="41E9909F" w:rsidR="00F17D02" w:rsidRPr="0080285C" w:rsidRDefault="002819A9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1.1</w:t>
            </w:r>
          </w:p>
        </w:tc>
        <w:tc>
          <w:tcPr>
            <w:tcW w:w="264" w:type="dxa"/>
          </w:tcPr>
          <w:p w14:paraId="69E29D12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5B0BDFD" w14:textId="62815B63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3.5</w:t>
            </w:r>
          </w:p>
        </w:tc>
        <w:tc>
          <w:tcPr>
            <w:tcW w:w="264" w:type="dxa"/>
          </w:tcPr>
          <w:p w14:paraId="587575D0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2D35A3C6" w14:textId="2BF61D9E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ลักษณะสินเชื่อ</w:t>
            </w:r>
          </w:p>
        </w:tc>
      </w:tr>
      <w:tr w:rsidR="00F17D02" w:rsidRPr="00A65910" w14:paraId="20A10641" w14:textId="77777777" w:rsidTr="00033758">
        <w:tc>
          <w:tcPr>
            <w:tcW w:w="2653" w:type="dxa"/>
          </w:tcPr>
          <w:p w14:paraId="7117E791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3D1B8C54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4E346A8" w14:textId="7D223DF7" w:rsidR="00F17D02" w:rsidRPr="0080285C" w:rsidRDefault="002819A9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18.8</w:t>
            </w:r>
          </w:p>
        </w:tc>
        <w:tc>
          <w:tcPr>
            <w:tcW w:w="264" w:type="dxa"/>
          </w:tcPr>
          <w:p w14:paraId="7E1A9A8E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5DA83FA2" w14:textId="2E0F76EC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1A9E020B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3AC131D2" w14:textId="44AD69D5" w:rsidR="00F17D02" w:rsidRPr="00A65910" w:rsidRDefault="00702325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702325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F17D02" w:rsidRPr="00A65910" w14:paraId="1EA22B4D" w14:textId="77777777" w:rsidTr="00033758">
        <w:tc>
          <w:tcPr>
            <w:tcW w:w="2653" w:type="dxa"/>
          </w:tcPr>
          <w:p w14:paraId="5C79B198" w14:textId="619FC204" w:rsidR="00F17D02" w:rsidRPr="00874CE0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439F0715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46DF9BED" w14:textId="2CEAC397" w:rsidR="00F17D02" w:rsidRPr="00A65910" w:rsidRDefault="009E53ED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9E53ED">
              <w:rPr>
                <w:rFonts w:ascii="Angsana New" w:hAnsi="Angsana New"/>
                <w:szCs w:val="30"/>
              </w:rPr>
              <w:t>857.6</w:t>
            </w:r>
          </w:p>
        </w:tc>
        <w:tc>
          <w:tcPr>
            <w:tcW w:w="264" w:type="dxa"/>
          </w:tcPr>
          <w:p w14:paraId="0B6DB123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A313D9F" w14:textId="2251FE46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1E15AF31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40EEA7A5" w14:textId="685B5D0E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033758" w:rsidRPr="00A65910" w14:paraId="4D46C48F" w14:textId="77777777" w:rsidTr="00033758">
        <w:tc>
          <w:tcPr>
            <w:tcW w:w="2653" w:type="dxa"/>
          </w:tcPr>
          <w:p w14:paraId="1428E77B" w14:textId="77777777" w:rsidR="00033758" w:rsidRPr="00874CE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00452298" w14:textId="77777777" w:rsidR="00033758" w:rsidRPr="007E50E2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774CCA93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580473CC" w14:textId="77777777" w:rsidR="00033758" w:rsidRPr="00A65910" w:rsidRDefault="0003375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DDB2DDB" w14:textId="77777777" w:rsidR="00033758" w:rsidRPr="00874CE0" w:rsidRDefault="00033758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C7AEEBF" w14:textId="77777777" w:rsidR="00033758" w:rsidRPr="00A65910" w:rsidRDefault="00033758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3325D41A" w14:textId="77777777" w:rsidR="00033758" w:rsidRPr="00DB3F62" w:rsidRDefault="00033758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27BA5711" w14:textId="77777777" w:rsidTr="00033758">
        <w:tc>
          <w:tcPr>
            <w:tcW w:w="2653" w:type="dxa"/>
          </w:tcPr>
          <w:p w14:paraId="5F477763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53BC0255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</w:tcPr>
          <w:p w14:paraId="03AE215F" w14:textId="34DE52CC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4A42EC9D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047C183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509D0AFB" w14:textId="77777777" w:rsidTr="00033758">
        <w:tc>
          <w:tcPr>
            <w:tcW w:w="2653" w:type="dxa"/>
          </w:tcPr>
          <w:p w14:paraId="2D804427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2CC35C91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43" w:type="dxa"/>
            <w:gridSpan w:val="3"/>
            <w:tcBorders>
              <w:bottom w:val="single" w:sz="4" w:space="0" w:color="auto"/>
            </w:tcBorders>
          </w:tcPr>
          <w:p w14:paraId="69C65017" w14:textId="798F00DA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77FB63D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40" w:type="dxa"/>
          </w:tcPr>
          <w:p w14:paraId="0231EEA6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74EC601C" w14:textId="77777777" w:rsidTr="00033758">
        <w:tc>
          <w:tcPr>
            <w:tcW w:w="2653" w:type="dxa"/>
            <w:tcBorders>
              <w:bottom w:val="single" w:sz="4" w:space="0" w:color="auto"/>
            </w:tcBorders>
          </w:tcPr>
          <w:p w14:paraId="341D5DB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5A0709F" w14:textId="77777777" w:rsidR="00F17D02" w:rsidRPr="007E50E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570D605F" w14:textId="2E6FA9C5" w:rsidR="00F17D02" w:rsidRPr="00DB3F62" w:rsidRDefault="00DA745E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pacing w:val="-8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8"/>
                <w:szCs w:val="30"/>
                <w:cs/>
              </w:rPr>
              <w:t>กันยายน</w:t>
            </w:r>
            <w:r w:rsidR="007E50E2" w:rsidRPr="007E50E2">
              <w:rPr>
                <w:rFonts w:ascii="Angsana New" w:hAnsi="Angsana New"/>
                <w:spacing w:val="-8"/>
                <w:szCs w:val="30"/>
              </w:rPr>
              <w:t xml:space="preserve"> 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73709D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55810ABE" w14:textId="0F592B5F" w:rsidR="00F17D02" w:rsidRPr="00DB3F62" w:rsidRDefault="002A399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F17D0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F17D02">
              <w:rPr>
                <w:rFonts w:ascii="Angsana New" w:hAnsi="Angsana New"/>
                <w:szCs w:val="30"/>
              </w:rPr>
              <w:t xml:space="preserve"> 2567</w:t>
            </w:r>
          </w:p>
        </w:tc>
        <w:tc>
          <w:tcPr>
            <w:tcW w:w="264" w:type="dxa"/>
          </w:tcPr>
          <w:p w14:paraId="5285F71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14:paraId="7865D01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F17D02" w:rsidRPr="00A65910" w14:paraId="26A50A7C" w14:textId="77777777" w:rsidTr="00033758">
        <w:tc>
          <w:tcPr>
            <w:tcW w:w="2653" w:type="dxa"/>
          </w:tcPr>
          <w:p w14:paraId="2B301213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3" w:type="dxa"/>
          </w:tcPr>
          <w:p w14:paraId="6E323F23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8AD12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2ADC0B4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1EC6A18B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5301767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14:paraId="60FEB650" w14:textId="77777777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17D02" w:rsidRPr="00A65910" w14:paraId="703D3779" w14:textId="77777777" w:rsidTr="00033758">
        <w:tc>
          <w:tcPr>
            <w:tcW w:w="2653" w:type="dxa"/>
          </w:tcPr>
          <w:p w14:paraId="248FEE59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40B781C2" w14:textId="77777777" w:rsidR="00F17D02" w:rsidRPr="007E50E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AF9B682" w14:textId="3B62B5C9" w:rsidR="00F17D02" w:rsidRPr="0080285C" w:rsidRDefault="003C53CB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397.9</w:t>
            </w:r>
          </w:p>
        </w:tc>
        <w:tc>
          <w:tcPr>
            <w:tcW w:w="264" w:type="dxa"/>
          </w:tcPr>
          <w:p w14:paraId="38DB7A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56F997EA" w14:textId="57EE0058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740.1</w:t>
            </w:r>
          </w:p>
        </w:tc>
        <w:tc>
          <w:tcPr>
            <w:tcW w:w="264" w:type="dxa"/>
          </w:tcPr>
          <w:p w14:paraId="4045CF4A" w14:textId="77777777" w:rsidR="00F17D02" w:rsidRPr="00DB3F6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512E173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2A3992" w:rsidRPr="00A65910" w14:paraId="4BA3EFBA" w14:textId="77777777" w:rsidTr="00033758">
        <w:tc>
          <w:tcPr>
            <w:tcW w:w="2653" w:type="dxa"/>
          </w:tcPr>
          <w:p w14:paraId="12371F73" w14:textId="1EE254C2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67BE46D9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09B0D9C0" w14:textId="3FE14F32" w:rsidR="002A3992" w:rsidRPr="0080285C" w:rsidRDefault="003C53CB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18.8</w:t>
            </w:r>
          </w:p>
        </w:tc>
        <w:tc>
          <w:tcPr>
            <w:tcW w:w="264" w:type="dxa"/>
          </w:tcPr>
          <w:p w14:paraId="609E4D8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411F9E8" w14:textId="32B54BE6" w:rsidR="002A399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30AD1166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A8140E8" w14:textId="6885538B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2A3992" w:rsidRPr="00A65910" w14:paraId="1C5CD533" w14:textId="77777777" w:rsidTr="00033758">
        <w:tc>
          <w:tcPr>
            <w:tcW w:w="2653" w:type="dxa"/>
          </w:tcPr>
          <w:p w14:paraId="77861A62" w14:textId="0F45515F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6EAF2480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01828ED" w14:textId="1EC539C1" w:rsidR="002A3992" w:rsidRPr="0080285C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9E6F1A0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3BD065AF" w14:textId="21D90C9A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4D9CD41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2A418EB" w14:textId="5548DB95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</w:p>
        </w:tc>
      </w:tr>
      <w:tr w:rsidR="002A3992" w:rsidRPr="00A65910" w14:paraId="111042F8" w14:textId="77777777" w:rsidTr="00033758">
        <w:tc>
          <w:tcPr>
            <w:tcW w:w="2653" w:type="dxa"/>
          </w:tcPr>
          <w:p w14:paraId="306BD9AC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348A74A6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3EA9E3F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69C390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02448C67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ACAEA2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75852CB0" w14:textId="51FD9CC0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2A3992" w:rsidRPr="00A65910" w14:paraId="488A3B15" w14:textId="77777777" w:rsidTr="00033758">
        <w:tc>
          <w:tcPr>
            <w:tcW w:w="2653" w:type="dxa"/>
          </w:tcPr>
          <w:p w14:paraId="022AE65A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42D3CAE9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521C19AC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B11C1D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13460D3B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017645C9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315FF016" w14:textId="621CA923" w:rsidR="002A3992" w:rsidRPr="00081D83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2A3992" w:rsidRPr="00A65910" w14:paraId="10FCFA5E" w14:textId="77777777" w:rsidTr="00033758">
        <w:tc>
          <w:tcPr>
            <w:tcW w:w="2653" w:type="dxa"/>
          </w:tcPr>
          <w:p w14:paraId="32CCEBF8" w14:textId="122E6466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7A85464F" w14:textId="77777777" w:rsidR="002A3992" w:rsidRPr="007E50E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533" w:type="dxa"/>
          </w:tcPr>
          <w:p w14:paraId="65E72DE6" w14:textId="57143505" w:rsidR="002A3992" w:rsidRPr="00A65910" w:rsidRDefault="009E53ED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9E53ED">
              <w:rPr>
                <w:rFonts w:ascii="Angsana New" w:hAnsi="Angsana New"/>
                <w:szCs w:val="30"/>
              </w:rPr>
              <w:t>776.2</w:t>
            </w:r>
          </w:p>
        </w:tc>
        <w:tc>
          <w:tcPr>
            <w:tcW w:w="264" w:type="dxa"/>
          </w:tcPr>
          <w:p w14:paraId="70D8AB4A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6" w:type="dxa"/>
          </w:tcPr>
          <w:p w14:paraId="433034D0" w14:textId="59FF81DE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2B66DE0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40" w:type="dxa"/>
          </w:tcPr>
          <w:p w14:paraId="245FF9C0" w14:textId="0B1CB0F8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51FF33F0" w14:textId="77777777" w:rsidR="00C00912" w:rsidRDefault="00C00912" w:rsidP="00C0091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21054605" w14:textId="77777777" w:rsidR="00E014F1" w:rsidRDefault="00E014F1" w:rsidP="00C0091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7E6537CC" w14:textId="0C1A81B4" w:rsidR="00E014F1" w:rsidRDefault="00E0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lang w:eastAsia="zh-CN"/>
        </w:rPr>
        <w:br w:type="page"/>
      </w:r>
    </w:p>
    <w:p w14:paraId="6A72A548" w14:textId="26B39245" w:rsidR="009C0E9D" w:rsidRPr="00DB3F62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ภาระผูกพัน</w:t>
      </w:r>
      <w:r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72382A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F42591" w14:textId="0B161A65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745E">
        <w:rPr>
          <w:rFonts w:ascii="Angsana New" w:hAnsi="Angsana New"/>
          <w:sz w:val="30"/>
          <w:szCs w:val="30"/>
        </w:rPr>
        <w:t xml:space="preserve">30 </w:t>
      </w:r>
      <w:r w:rsidR="00DA745E">
        <w:rPr>
          <w:rFonts w:ascii="Angsana New" w:hAnsi="Angsana New"/>
          <w:sz w:val="30"/>
          <w:szCs w:val="30"/>
          <w:cs/>
        </w:rPr>
        <w:t>กันยายน</w:t>
      </w:r>
      <w:r w:rsidR="007E50E2">
        <w:rPr>
          <w:rFonts w:ascii="Angsana New" w:hAnsi="Angsana New" w:hint="cs"/>
          <w:sz w:val="30"/>
          <w:szCs w:val="30"/>
          <w:cs/>
        </w:rPr>
        <w:t xml:space="preserve"> </w:t>
      </w:r>
      <w:r w:rsidR="007E50E2">
        <w:rPr>
          <w:rFonts w:ascii="Angsana New" w:hAnsi="Angsana New"/>
          <w:sz w:val="30"/>
          <w:szCs w:val="30"/>
        </w:rPr>
        <w:t>2568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</w:t>
      </w:r>
      <w:r w:rsidR="00F56891">
        <w:rPr>
          <w:rFonts w:ascii="Angsana New" w:hAnsi="Angsana New" w:hint="cs"/>
          <w:sz w:val="30"/>
          <w:szCs w:val="30"/>
          <w:cs/>
        </w:rPr>
        <w:t>ที่เกี่ยวข้องกับการ</w:t>
      </w:r>
      <w:r w:rsidR="004D4CF9">
        <w:rPr>
          <w:rFonts w:ascii="Angsana New" w:hAnsi="Angsana New" w:hint="cs"/>
          <w:sz w:val="30"/>
          <w:szCs w:val="30"/>
          <w:cs/>
        </w:rPr>
        <w:t>รับ</w:t>
      </w:r>
      <w:r w:rsidR="00F56891">
        <w:rPr>
          <w:rFonts w:ascii="Angsana New" w:hAnsi="Angsana New" w:hint="cs"/>
          <w:sz w:val="30"/>
          <w:szCs w:val="30"/>
          <w:cs/>
        </w:rPr>
        <w:t>บริการเครื่องปรับอากาศภายในสำนักงาน ดังนี้</w:t>
      </w:r>
    </w:p>
    <w:p w14:paraId="2A520E48" w14:textId="77777777" w:rsidR="009C0E9D" w:rsidRPr="007469D8" w:rsidRDefault="009C0E9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13669CD" w:rsidR="007A3FB4" w:rsidRDefault="005757D6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7D372BF8" w:rsidR="007A3FB4" w:rsidRPr="007A3FB4" w:rsidRDefault="00EA2868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2,506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70FCA2E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A673F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77E55BEF" w:rsidR="007A3FB4" w:rsidRPr="007A3FB4" w:rsidRDefault="00EA2868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225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5166BF4E" w:rsidR="007A3FB4" w:rsidRPr="007A3FB4" w:rsidRDefault="00EA2868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2,731</w:t>
            </w:r>
          </w:p>
        </w:tc>
      </w:tr>
    </w:tbl>
    <w:p w14:paraId="27AD7FE5" w14:textId="77777777" w:rsidR="00822781" w:rsidRP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8B00426" w14:textId="48FD78FF" w:rsidR="007112DA" w:rsidRDefault="007112DA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อื่น ๆ</w:t>
      </w:r>
    </w:p>
    <w:p w14:paraId="0A39BB66" w14:textId="77777777" w:rsidR="007112DA" w:rsidRPr="007112DA" w:rsidRDefault="007112DA" w:rsidP="00711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0FA5A0B4" w14:textId="2A6BF606" w:rsidR="007112DA" w:rsidRPr="005C09F4" w:rsidRDefault="007112DA" w:rsidP="00711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>ใน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ระหว่าง</w:t>
      </w:r>
      <w:r w:rsidR="00582633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ปี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 xml:space="preserve"> </w:t>
      </w:r>
      <w:r w:rsidRPr="005C09F4">
        <w:rPr>
          <w:rFonts w:ascii="Angsana New" w:eastAsia="SimSun" w:hAnsi="Angsana New"/>
          <w:sz w:val="30"/>
          <w:szCs w:val="30"/>
          <w:lang w:eastAsia="zh-CN"/>
        </w:rPr>
        <w:t xml:space="preserve">2568 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>บริษัท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="00174050" w:rsidRPr="005C09F4">
        <w:rPr>
          <w:rFonts w:ascii="Angsana New" w:eastAsia="SimSun" w:hAnsi="Angsana New"/>
          <w:sz w:val="30"/>
          <w:szCs w:val="30"/>
          <w:cs/>
          <w:lang w:eastAsia="zh-CN"/>
        </w:rPr>
        <w:t>บริษัทอีกแห่งหนึ่ง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>ได้ทำสัญญาเพื่อให้สินเชื่อทางการเงิน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แก่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>ลูกค้าใน</w:t>
      </w:r>
      <w:r w:rsidR="00582633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สัด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>ส่วน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ระหว่าง</w:t>
      </w:r>
      <w:r w:rsidR="005C09F4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      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 xml:space="preserve">ร้อยละ </w:t>
      </w:r>
      <w:r w:rsidR="00174050" w:rsidRPr="005C09F4">
        <w:rPr>
          <w:rFonts w:ascii="Angsana New" w:eastAsia="SimSun" w:hAnsi="Angsana New"/>
          <w:sz w:val="30"/>
          <w:szCs w:val="30"/>
          <w:lang w:eastAsia="zh-CN"/>
        </w:rPr>
        <w:t>6</w:t>
      </w:r>
      <w:r w:rsidRPr="005C09F4">
        <w:rPr>
          <w:rFonts w:ascii="Angsana New" w:eastAsia="SimSun" w:hAnsi="Angsana New"/>
          <w:sz w:val="30"/>
          <w:szCs w:val="30"/>
          <w:lang w:eastAsia="zh-CN"/>
        </w:rPr>
        <w:t>0</w:t>
      </w:r>
      <w:r w:rsidR="00174050" w:rsidRPr="005C09F4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ถึงร้อยละ </w:t>
      </w:r>
      <w:r w:rsidR="00174050" w:rsidRPr="005C09F4">
        <w:rPr>
          <w:rFonts w:ascii="Angsana New" w:eastAsia="SimSun" w:hAnsi="Angsana New"/>
          <w:sz w:val="30"/>
          <w:szCs w:val="30"/>
          <w:lang w:eastAsia="zh-CN"/>
        </w:rPr>
        <w:t xml:space="preserve">85 </w:t>
      </w:r>
      <w:r w:rsidR="005C09F4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สำหรับบริษัท </w:t>
      </w:r>
      <w:r w:rsidR="00582633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 xml:space="preserve">ร้อยละ </w:t>
      </w:r>
      <w:r w:rsidR="00F56891">
        <w:rPr>
          <w:rFonts w:ascii="Angsana New" w:eastAsia="SimSun" w:hAnsi="Angsana New"/>
          <w:sz w:val="30"/>
          <w:szCs w:val="30"/>
          <w:lang w:eastAsia="zh-CN"/>
        </w:rPr>
        <w:t>15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 xml:space="preserve"> </w:t>
      </w:r>
      <w:r w:rsidR="00174050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ถึงร้อยละ </w:t>
      </w:r>
      <w:r w:rsidR="00F56891">
        <w:rPr>
          <w:rFonts w:ascii="Angsana New" w:eastAsia="SimSun" w:hAnsi="Angsana New"/>
          <w:sz w:val="30"/>
          <w:szCs w:val="30"/>
          <w:lang w:eastAsia="zh-CN"/>
        </w:rPr>
        <w:t>40</w:t>
      </w:r>
      <w:r w:rsidR="00174050" w:rsidRPr="005C09F4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5C09F4" w:rsidRPr="005C09F4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สำหรับบริษัทอีกแห่งหนึ่ง</w:t>
      </w:r>
      <w:r w:rsidRPr="005C09F4">
        <w:rPr>
          <w:rFonts w:ascii="Angsana New" w:eastAsia="SimSun" w:hAnsi="Angsana New"/>
          <w:sz w:val="30"/>
          <w:szCs w:val="30"/>
          <w:cs/>
          <w:lang w:eastAsia="zh-CN"/>
        </w:rPr>
        <w:t xml:space="preserve"> สินเชื่อทางการเงินดังกล่าวได้แก่ สินเชื่อตามสัญญาเช่าซื้อและสินเชื่อตามสัญญาให้กู้ยืมระยะสั้น</w:t>
      </w:r>
    </w:p>
    <w:p w14:paraId="56D3909F" w14:textId="77777777" w:rsidR="007112DA" w:rsidRPr="007112DA" w:rsidRDefault="007112DA" w:rsidP="007112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4FC7A273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42D166D5" w:rsidR="00A61106" w:rsidRPr="00A05DDB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05DDB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 w:rsidRPr="00A05DDB">
        <w:rPr>
          <w:rFonts w:ascii="Angsana New" w:hAnsi="Angsana New" w:hint="cs"/>
          <w:spacing w:val="-2"/>
          <w:sz w:val="30"/>
          <w:szCs w:val="30"/>
          <w:cs/>
        </w:rPr>
        <w:t>ให้ออก</w:t>
      </w:r>
      <w:r w:rsidRPr="00A05DDB">
        <w:rPr>
          <w:rFonts w:ascii="Angsana New" w:hAnsi="Angsana New"/>
          <w:spacing w:val="-2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A05DDB">
        <w:rPr>
          <w:rFonts w:ascii="Angsana New" w:hAnsi="Angsana New"/>
          <w:spacing w:val="-2"/>
          <w:sz w:val="30"/>
          <w:szCs w:val="30"/>
        </w:rPr>
        <w:t>1</w:t>
      </w:r>
      <w:r w:rsidR="001D7463">
        <w:rPr>
          <w:rFonts w:ascii="Angsana New" w:hAnsi="Angsana New"/>
          <w:spacing w:val="-2"/>
          <w:sz w:val="30"/>
          <w:szCs w:val="30"/>
        </w:rPr>
        <w:t>2</w:t>
      </w:r>
      <w:r w:rsidR="00A63CC8" w:rsidRPr="00A05DDB">
        <w:rPr>
          <w:rFonts w:ascii="Angsana New" w:hAnsi="Angsana New"/>
          <w:spacing w:val="-2"/>
          <w:sz w:val="30"/>
          <w:szCs w:val="30"/>
        </w:rPr>
        <w:t xml:space="preserve"> </w:t>
      </w:r>
      <w:r w:rsidR="001D7463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="00A63CC8" w:rsidRPr="00A05DDB">
        <w:rPr>
          <w:rFonts w:ascii="Angsana New" w:hAnsi="Angsana New"/>
          <w:spacing w:val="-2"/>
          <w:sz w:val="30"/>
          <w:szCs w:val="30"/>
        </w:rPr>
        <w:t>2</w:t>
      </w:r>
      <w:r w:rsidR="00161F05" w:rsidRPr="00A05DDB">
        <w:rPr>
          <w:rFonts w:ascii="Angsana New" w:hAnsi="Angsana New" w:hint="cs"/>
          <w:spacing w:val="-2"/>
          <w:sz w:val="30"/>
          <w:szCs w:val="30"/>
        </w:rPr>
        <w:t>56</w:t>
      </w:r>
      <w:r w:rsidR="00E81731" w:rsidRPr="00A05DDB">
        <w:rPr>
          <w:rFonts w:ascii="Angsana New" w:hAnsi="Angsana New"/>
          <w:spacing w:val="-2"/>
          <w:sz w:val="30"/>
          <w:szCs w:val="30"/>
        </w:rPr>
        <w:t>8</w:t>
      </w:r>
    </w:p>
    <w:sectPr w:rsidR="00A61106" w:rsidRPr="00A05DDB" w:rsidSect="001120E4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FF39" w14:textId="77777777" w:rsidR="008717F2" w:rsidRDefault="008717F2">
      <w:r>
        <w:separator/>
      </w:r>
    </w:p>
  </w:endnote>
  <w:endnote w:type="continuationSeparator" w:id="0">
    <w:p w14:paraId="5099B090" w14:textId="77777777" w:rsidR="008717F2" w:rsidRDefault="0087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870D" w14:textId="77777777" w:rsidR="008717F2" w:rsidRDefault="008717F2">
      <w:r>
        <w:separator/>
      </w:r>
    </w:p>
  </w:footnote>
  <w:footnote w:type="continuationSeparator" w:id="0">
    <w:p w14:paraId="05910DFA" w14:textId="77777777" w:rsidR="008717F2" w:rsidRDefault="0087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60B1" w14:textId="77777777" w:rsidR="00012ED0" w:rsidRDefault="00012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049EDC" w14:textId="09EC2B89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A745E">
      <w:rPr>
        <w:rFonts w:ascii="Angsana New" w:hAnsi="Angsana New"/>
        <w:b/>
        <w:bCs/>
        <w:sz w:val="32"/>
        <w:szCs w:val="32"/>
      </w:rPr>
      <w:t xml:space="preserve">30 </w:t>
    </w:r>
    <w:r w:rsidR="00DA745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3E4F2135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77777777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1DFDDF32" w14:textId="1E03AC7C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A745E">
      <w:rPr>
        <w:rFonts w:ascii="Angsana New" w:hAnsi="Angsana New"/>
        <w:b/>
        <w:bCs/>
        <w:sz w:val="32"/>
        <w:szCs w:val="32"/>
      </w:rPr>
      <w:t xml:space="preserve">30 </w:t>
    </w:r>
    <w:r w:rsidR="00DA745E">
      <w:rPr>
        <w:rFonts w:ascii="Angsana New" w:hAnsi="Angsana New"/>
        <w:b/>
        <w:bCs/>
        <w:sz w:val="32"/>
        <w:szCs w:val="32"/>
        <w:cs/>
      </w:rPr>
      <w:t>กันยายน</w:t>
    </w:r>
    <w:r w:rsidR="00620C3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20C32">
      <w:rPr>
        <w:rFonts w:ascii="Angsana New" w:hAnsi="Angsana New"/>
        <w:b/>
        <w:bCs/>
        <w:sz w:val="32"/>
        <w:szCs w:val="32"/>
      </w:rPr>
      <w:t>2568</w:t>
    </w:r>
    <w:r w:rsidR="003230C9">
      <w:rPr>
        <w:rFonts w:ascii="Angsana New" w:hAnsi="Angsana New"/>
        <w:b/>
        <w:bCs/>
        <w:sz w:val="32"/>
        <w:szCs w:val="32"/>
      </w:rPr>
      <w:t xml:space="preserve">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4D18B49B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D1D6" w14:textId="77777777" w:rsidR="00F42B72" w:rsidRDefault="00F42B72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7C55D0C9" w14:textId="77777777" w:rsidR="00F42B72" w:rsidRPr="00F42B72" w:rsidRDefault="00F42B72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11E7FEB" w14:textId="39FFC152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A745E">
      <w:rPr>
        <w:rFonts w:ascii="Angsana New" w:hAnsi="Angsana New"/>
        <w:b/>
        <w:bCs/>
        <w:sz w:val="32"/>
        <w:szCs w:val="32"/>
      </w:rPr>
      <w:t xml:space="preserve">30 </w:t>
    </w:r>
    <w:r w:rsidR="00DA745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A1E22AD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CE3092A" w14:textId="77777777" w:rsidR="00F42B72" w:rsidRPr="00581DCA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CE37FBE" w14:textId="77777777" w:rsidR="00F42B72" w:rsidRPr="00BD7E5E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F54" w14:textId="77777777" w:rsidR="00333183" w:rsidRDefault="00333183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2E9E60" w14:textId="77777777" w:rsidR="00333183" w:rsidRPr="00F42B72" w:rsidRDefault="00333183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57E9FF1" w14:textId="068DEBA4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วันที่</w:t>
    </w:r>
    <w:r w:rsidR="00CA3838">
      <w:rPr>
        <w:rFonts w:ascii="Angsana New" w:hAnsi="Angsana New"/>
        <w:b/>
        <w:bCs/>
        <w:sz w:val="32"/>
        <w:szCs w:val="32"/>
      </w:rPr>
      <w:t xml:space="preserve"> </w:t>
    </w:r>
    <w:r w:rsidR="00DA745E">
      <w:rPr>
        <w:rFonts w:ascii="Angsana New" w:hAnsi="Angsana New"/>
        <w:b/>
        <w:bCs/>
        <w:sz w:val="32"/>
        <w:szCs w:val="32"/>
      </w:rPr>
      <w:t xml:space="preserve">30 </w:t>
    </w:r>
    <w:r w:rsidR="00DA745E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5CABCF0" w14:textId="77777777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DBF1B9A" w14:textId="77777777" w:rsidR="00333183" w:rsidRPr="00581DCA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0792C9AD" w14:textId="77777777" w:rsidR="00333183" w:rsidRPr="00BD7E5E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2A9E5988"/>
    <w:lvl w:ilvl="0" w:tplc="29F4D9E6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28"/>
  </w:num>
  <w:num w:numId="12" w16cid:durableId="434256528">
    <w:abstractNumId w:val="18"/>
  </w:num>
  <w:num w:numId="13" w16cid:durableId="1619531211">
    <w:abstractNumId w:val="43"/>
  </w:num>
  <w:num w:numId="14" w16cid:durableId="1032270569">
    <w:abstractNumId w:val="25"/>
  </w:num>
  <w:num w:numId="15" w16cid:durableId="1166746650">
    <w:abstractNumId w:val="30"/>
  </w:num>
  <w:num w:numId="16" w16cid:durableId="1162040442">
    <w:abstractNumId w:val="11"/>
  </w:num>
  <w:num w:numId="17" w16cid:durableId="509413807">
    <w:abstractNumId w:val="19"/>
  </w:num>
  <w:num w:numId="18" w16cid:durableId="547574547">
    <w:abstractNumId w:val="20"/>
  </w:num>
  <w:num w:numId="19" w16cid:durableId="1433670856">
    <w:abstractNumId w:val="46"/>
  </w:num>
  <w:num w:numId="20" w16cid:durableId="1729455528">
    <w:abstractNumId w:val="44"/>
  </w:num>
  <w:num w:numId="21" w16cid:durableId="519008520">
    <w:abstractNumId w:val="16"/>
  </w:num>
  <w:num w:numId="22" w16cid:durableId="386606458">
    <w:abstractNumId w:val="45"/>
  </w:num>
  <w:num w:numId="23" w16cid:durableId="2013288387">
    <w:abstractNumId w:val="12"/>
  </w:num>
  <w:num w:numId="24" w16cid:durableId="538515128">
    <w:abstractNumId w:val="38"/>
  </w:num>
  <w:num w:numId="25" w16cid:durableId="1195729023">
    <w:abstractNumId w:val="29"/>
  </w:num>
  <w:num w:numId="26" w16cid:durableId="1176966748">
    <w:abstractNumId w:val="23"/>
  </w:num>
  <w:num w:numId="27" w16cid:durableId="2124573746">
    <w:abstractNumId w:val="33"/>
  </w:num>
  <w:num w:numId="28" w16cid:durableId="466315385">
    <w:abstractNumId w:val="47"/>
  </w:num>
  <w:num w:numId="29" w16cid:durableId="720788933">
    <w:abstractNumId w:val="24"/>
  </w:num>
  <w:num w:numId="30" w16cid:durableId="188762114">
    <w:abstractNumId w:val="27"/>
  </w:num>
  <w:num w:numId="31" w16cid:durableId="1002510742">
    <w:abstractNumId w:val="13"/>
  </w:num>
  <w:num w:numId="32" w16cid:durableId="1285769920">
    <w:abstractNumId w:val="34"/>
  </w:num>
  <w:num w:numId="33" w16cid:durableId="1937513026">
    <w:abstractNumId w:val="37"/>
  </w:num>
  <w:num w:numId="34" w16cid:durableId="119691434">
    <w:abstractNumId w:val="14"/>
  </w:num>
  <w:num w:numId="35" w16cid:durableId="1034581094">
    <w:abstractNumId w:val="31"/>
  </w:num>
  <w:num w:numId="36" w16cid:durableId="865362661">
    <w:abstractNumId w:val="41"/>
  </w:num>
  <w:num w:numId="37" w16cid:durableId="685787462">
    <w:abstractNumId w:val="35"/>
  </w:num>
  <w:num w:numId="38" w16cid:durableId="1057902423">
    <w:abstractNumId w:val="21"/>
  </w:num>
  <w:num w:numId="39" w16cid:durableId="1972204253">
    <w:abstractNumId w:val="42"/>
  </w:num>
  <w:num w:numId="40" w16cid:durableId="1580366361">
    <w:abstractNumId w:val="48"/>
  </w:num>
  <w:num w:numId="41" w16cid:durableId="1812792965">
    <w:abstractNumId w:val="15"/>
  </w:num>
  <w:num w:numId="42" w16cid:durableId="1279021185">
    <w:abstractNumId w:val="10"/>
  </w:num>
  <w:num w:numId="43" w16cid:durableId="1029183382">
    <w:abstractNumId w:val="36"/>
  </w:num>
  <w:num w:numId="44" w16cid:durableId="2055620798">
    <w:abstractNumId w:val="32"/>
  </w:num>
  <w:num w:numId="45" w16cid:durableId="1973056594">
    <w:abstractNumId w:val="40"/>
  </w:num>
  <w:num w:numId="46" w16cid:durableId="988633952">
    <w:abstractNumId w:val="22"/>
  </w:num>
  <w:num w:numId="47" w16cid:durableId="861213617">
    <w:abstractNumId w:val="26"/>
  </w:num>
  <w:num w:numId="48" w16cid:durableId="383480308">
    <w:abstractNumId w:val="17"/>
  </w:num>
  <w:num w:numId="49" w16cid:durableId="56638177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0F00"/>
    <w:rsid w:val="0001101D"/>
    <w:rsid w:val="00011101"/>
    <w:rsid w:val="0001179A"/>
    <w:rsid w:val="000117B0"/>
    <w:rsid w:val="00011B30"/>
    <w:rsid w:val="00011C93"/>
    <w:rsid w:val="00011E3D"/>
    <w:rsid w:val="00011F0E"/>
    <w:rsid w:val="000122D6"/>
    <w:rsid w:val="00012443"/>
    <w:rsid w:val="000125C1"/>
    <w:rsid w:val="000128F2"/>
    <w:rsid w:val="00012DBD"/>
    <w:rsid w:val="00012ED0"/>
    <w:rsid w:val="00012EE6"/>
    <w:rsid w:val="000130B2"/>
    <w:rsid w:val="0001318D"/>
    <w:rsid w:val="00013398"/>
    <w:rsid w:val="0001360F"/>
    <w:rsid w:val="00013611"/>
    <w:rsid w:val="000137AB"/>
    <w:rsid w:val="0001421F"/>
    <w:rsid w:val="000143F4"/>
    <w:rsid w:val="000146F7"/>
    <w:rsid w:val="000149AC"/>
    <w:rsid w:val="00014BDD"/>
    <w:rsid w:val="00014CD0"/>
    <w:rsid w:val="000150AB"/>
    <w:rsid w:val="000150DB"/>
    <w:rsid w:val="00015C50"/>
    <w:rsid w:val="0001612B"/>
    <w:rsid w:val="000162D2"/>
    <w:rsid w:val="0001636D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0D82"/>
    <w:rsid w:val="0002126E"/>
    <w:rsid w:val="0002155D"/>
    <w:rsid w:val="0002184A"/>
    <w:rsid w:val="0002190D"/>
    <w:rsid w:val="00021AEF"/>
    <w:rsid w:val="00021CB2"/>
    <w:rsid w:val="00021D7D"/>
    <w:rsid w:val="00021F69"/>
    <w:rsid w:val="0002283A"/>
    <w:rsid w:val="00022BC1"/>
    <w:rsid w:val="00022CD1"/>
    <w:rsid w:val="00022D9D"/>
    <w:rsid w:val="0002380A"/>
    <w:rsid w:val="00023AC5"/>
    <w:rsid w:val="00023C54"/>
    <w:rsid w:val="00023CF9"/>
    <w:rsid w:val="00023D13"/>
    <w:rsid w:val="00024209"/>
    <w:rsid w:val="00024214"/>
    <w:rsid w:val="000242DE"/>
    <w:rsid w:val="00024528"/>
    <w:rsid w:val="00024828"/>
    <w:rsid w:val="000248B5"/>
    <w:rsid w:val="00024E23"/>
    <w:rsid w:val="000251CF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C11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58"/>
    <w:rsid w:val="000337E4"/>
    <w:rsid w:val="0003395C"/>
    <w:rsid w:val="00033DDA"/>
    <w:rsid w:val="00034077"/>
    <w:rsid w:val="000347CB"/>
    <w:rsid w:val="00034900"/>
    <w:rsid w:val="00034D5F"/>
    <w:rsid w:val="0003537B"/>
    <w:rsid w:val="00035471"/>
    <w:rsid w:val="00035D82"/>
    <w:rsid w:val="00035DD8"/>
    <w:rsid w:val="00035E54"/>
    <w:rsid w:val="00036184"/>
    <w:rsid w:val="00036485"/>
    <w:rsid w:val="000364B0"/>
    <w:rsid w:val="00036722"/>
    <w:rsid w:val="00036B8F"/>
    <w:rsid w:val="0003706F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B06"/>
    <w:rsid w:val="00041DE7"/>
    <w:rsid w:val="0004215D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916"/>
    <w:rsid w:val="00047ABE"/>
    <w:rsid w:val="00047C30"/>
    <w:rsid w:val="00047FFC"/>
    <w:rsid w:val="0005037C"/>
    <w:rsid w:val="00050552"/>
    <w:rsid w:val="00050597"/>
    <w:rsid w:val="00050654"/>
    <w:rsid w:val="000507C7"/>
    <w:rsid w:val="00051448"/>
    <w:rsid w:val="0005155A"/>
    <w:rsid w:val="00051B88"/>
    <w:rsid w:val="00051BDF"/>
    <w:rsid w:val="00051D0D"/>
    <w:rsid w:val="00051FAD"/>
    <w:rsid w:val="00052356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14C"/>
    <w:rsid w:val="00060266"/>
    <w:rsid w:val="0006052B"/>
    <w:rsid w:val="000607FB"/>
    <w:rsid w:val="00060A78"/>
    <w:rsid w:val="00060B18"/>
    <w:rsid w:val="00060BA2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75"/>
    <w:rsid w:val="00062DAD"/>
    <w:rsid w:val="00063153"/>
    <w:rsid w:val="0006352D"/>
    <w:rsid w:val="00063863"/>
    <w:rsid w:val="00063A07"/>
    <w:rsid w:val="00063E2C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C05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CF"/>
    <w:rsid w:val="000708D6"/>
    <w:rsid w:val="0007094F"/>
    <w:rsid w:val="00071174"/>
    <w:rsid w:val="00071B95"/>
    <w:rsid w:val="00071D2D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934"/>
    <w:rsid w:val="00081D83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864"/>
    <w:rsid w:val="00085AD8"/>
    <w:rsid w:val="00085C04"/>
    <w:rsid w:val="00085D13"/>
    <w:rsid w:val="00085D27"/>
    <w:rsid w:val="00085FAA"/>
    <w:rsid w:val="00086194"/>
    <w:rsid w:val="00086875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834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3D18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6A2E"/>
    <w:rsid w:val="00096AFA"/>
    <w:rsid w:val="00096B04"/>
    <w:rsid w:val="00096BDC"/>
    <w:rsid w:val="00096C8F"/>
    <w:rsid w:val="00096CD5"/>
    <w:rsid w:val="00096DD2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3FE4"/>
    <w:rsid w:val="000A441E"/>
    <w:rsid w:val="000A51CF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277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B17"/>
    <w:rsid w:val="000B1C5B"/>
    <w:rsid w:val="000B1D7F"/>
    <w:rsid w:val="000B237F"/>
    <w:rsid w:val="000B2447"/>
    <w:rsid w:val="000B2516"/>
    <w:rsid w:val="000B2BFD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809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126"/>
    <w:rsid w:val="000C520D"/>
    <w:rsid w:val="000C5402"/>
    <w:rsid w:val="000C57A9"/>
    <w:rsid w:val="000C58D2"/>
    <w:rsid w:val="000C5A24"/>
    <w:rsid w:val="000C5AAA"/>
    <w:rsid w:val="000C6488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55"/>
    <w:rsid w:val="000D0FAF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3DCD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6DB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78A"/>
    <w:rsid w:val="000E3F6E"/>
    <w:rsid w:val="000E4A33"/>
    <w:rsid w:val="000E4D34"/>
    <w:rsid w:val="000E4F04"/>
    <w:rsid w:val="000E5452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AB4"/>
    <w:rsid w:val="000F0FE9"/>
    <w:rsid w:val="000F109E"/>
    <w:rsid w:val="000F122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7CD"/>
    <w:rsid w:val="000F48CD"/>
    <w:rsid w:val="000F4A11"/>
    <w:rsid w:val="000F4AC8"/>
    <w:rsid w:val="000F4AE9"/>
    <w:rsid w:val="000F5682"/>
    <w:rsid w:val="000F5834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B1D"/>
    <w:rsid w:val="00100F0B"/>
    <w:rsid w:val="00101084"/>
    <w:rsid w:val="001011DA"/>
    <w:rsid w:val="0010125D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A44"/>
    <w:rsid w:val="00103BCD"/>
    <w:rsid w:val="001041C7"/>
    <w:rsid w:val="00104854"/>
    <w:rsid w:val="00104A09"/>
    <w:rsid w:val="00104D55"/>
    <w:rsid w:val="00104D9F"/>
    <w:rsid w:val="001053FB"/>
    <w:rsid w:val="001055A2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7A3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458"/>
    <w:rsid w:val="00115598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214"/>
    <w:rsid w:val="00124481"/>
    <w:rsid w:val="00124B6C"/>
    <w:rsid w:val="00124C47"/>
    <w:rsid w:val="00124DD4"/>
    <w:rsid w:val="00124F65"/>
    <w:rsid w:val="00124FFC"/>
    <w:rsid w:val="001252F0"/>
    <w:rsid w:val="0012559C"/>
    <w:rsid w:val="00126161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81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2CE6"/>
    <w:rsid w:val="00132EB5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2E0C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AF"/>
    <w:rsid w:val="001534E8"/>
    <w:rsid w:val="0015350C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0F45"/>
    <w:rsid w:val="001610C0"/>
    <w:rsid w:val="001612B6"/>
    <w:rsid w:val="001612C6"/>
    <w:rsid w:val="0016161B"/>
    <w:rsid w:val="001618E2"/>
    <w:rsid w:val="00161F05"/>
    <w:rsid w:val="00162C65"/>
    <w:rsid w:val="00162E16"/>
    <w:rsid w:val="00162E59"/>
    <w:rsid w:val="00163041"/>
    <w:rsid w:val="001635F6"/>
    <w:rsid w:val="001636CB"/>
    <w:rsid w:val="001637D2"/>
    <w:rsid w:val="00163FBF"/>
    <w:rsid w:val="001641AF"/>
    <w:rsid w:val="001649A9"/>
    <w:rsid w:val="00164B2A"/>
    <w:rsid w:val="001655D1"/>
    <w:rsid w:val="001655DC"/>
    <w:rsid w:val="001656EB"/>
    <w:rsid w:val="001657A5"/>
    <w:rsid w:val="00165AF1"/>
    <w:rsid w:val="00165C45"/>
    <w:rsid w:val="00165FE0"/>
    <w:rsid w:val="00166562"/>
    <w:rsid w:val="00166668"/>
    <w:rsid w:val="00166786"/>
    <w:rsid w:val="00166C43"/>
    <w:rsid w:val="00167133"/>
    <w:rsid w:val="001676AD"/>
    <w:rsid w:val="00170071"/>
    <w:rsid w:val="0017009D"/>
    <w:rsid w:val="001701DE"/>
    <w:rsid w:val="0017047C"/>
    <w:rsid w:val="00170495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1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002"/>
    <w:rsid w:val="00174050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7F2"/>
    <w:rsid w:val="001819C3"/>
    <w:rsid w:val="00181C65"/>
    <w:rsid w:val="00181D6B"/>
    <w:rsid w:val="00182400"/>
    <w:rsid w:val="001829F4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35"/>
    <w:rsid w:val="001865C8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9F5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22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6D77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9FD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1FE4"/>
    <w:rsid w:val="001A20E9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3FC4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86"/>
    <w:rsid w:val="001A6BA3"/>
    <w:rsid w:val="001A6BC7"/>
    <w:rsid w:val="001A6CFF"/>
    <w:rsid w:val="001A6FC1"/>
    <w:rsid w:val="001A6FF7"/>
    <w:rsid w:val="001A7001"/>
    <w:rsid w:val="001A70E5"/>
    <w:rsid w:val="001A70FB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35"/>
    <w:rsid w:val="001B4C4E"/>
    <w:rsid w:val="001B5D5C"/>
    <w:rsid w:val="001B5EB8"/>
    <w:rsid w:val="001B6095"/>
    <w:rsid w:val="001B6284"/>
    <w:rsid w:val="001B62CB"/>
    <w:rsid w:val="001B6791"/>
    <w:rsid w:val="001B67A6"/>
    <w:rsid w:val="001B6DED"/>
    <w:rsid w:val="001B7154"/>
    <w:rsid w:val="001B7747"/>
    <w:rsid w:val="001B79CD"/>
    <w:rsid w:val="001B7D63"/>
    <w:rsid w:val="001B7F7B"/>
    <w:rsid w:val="001C062A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B8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FDE"/>
    <w:rsid w:val="001D00E2"/>
    <w:rsid w:val="001D02DF"/>
    <w:rsid w:val="001D11C7"/>
    <w:rsid w:val="001D1426"/>
    <w:rsid w:val="001D280C"/>
    <w:rsid w:val="001D2C51"/>
    <w:rsid w:val="001D2C61"/>
    <w:rsid w:val="001D2F1B"/>
    <w:rsid w:val="001D316C"/>
    <w:rsid w:val="001D329A"/>
    <w:rsid w:val="001D37B4"/>
    <w:rsid w:val="001D382E"/>
    <w:rsid w:val="001D3B52"/>
    <w:rsid w:val="001D3C1A"/>
    <w:rsid w:val="001D4117"/>
    <w:rsid w:val="001D4BE5"/>
    <w:rsid w:val="001D4DF5"/>
    <w:rsid w:val="001D503E"/>
    <w:rsid w:val="001D59C8"/>
    <w:rsid w:val="001D5D89"/>
    <w:rsid w:val="001D6006"/>
    <w:rsid w:val="001D60D0"/>
    <w:rsid w:val="001D7278"/>
    <w:rsid w:val="001D7463"/>
    <w:rsid w:val="001D7BAA"/>
    <w:rsid w:val="001D7E76"/>
    <w:rsid w:val="001E02DC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2CDC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D93"/>
    <w:rsid w:val="001E5E46"/>
    <w:rsid w:val="001E5EC3"/>
    <w:rsid w:val="001E6358"/>
    <w:rsid w:val="001E68DF"/>
    <w:rsid w:val="001E6A19"/>
    <w:rsid w:val="001E73B4"/>
    <w:rsid w:val="001E7680"/>
    <w:rsid w:val="001E77A0"/>
    <w:rsid w:val="001E7CCD"/>
    <w:rsid w:val="001E7D9B"/>
    <w:rsid w:val="001E7F51"/>
    <w:rsid w:val="001F00B1"/>
    <w:rsid w:val="001F0204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D7"/>
    <w:rsid w:val="001F4844"/>
    <w:rsid w:val="001F4886"/>
    <w:rsid w:val="001F4C08"/>
    <w:rsid w:val="001F515E"/>
    <w:rsid w:val="001F5699"/>
    <w:rsid w:val="001F5BAE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70B"/>
    <w:rsid w:val="00200B00"/>
    <w:rsid w:val="00200B0E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3CF5"/>
    <w:rsid w:val="00204125"/>
    <w:rsid w:val="00204496"/>
    <w:rsid w:val="00204927"/>
    <w:rsid w:val="00205272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14D1"/>
    <w:rsid w:val="00211694"/>
    <w:rsid w:val="00211B08"/>
    <w:rsid w:val="00211D5D"/>
    <w:rsid w:val="00211E1E"/>
    <w:rsid w:val="00211E2F"/>
    <w:rsid w:val="00211F94"/>
    <w:rsid w:val="0021210D"/>
    <w:rsid w:val="002123DE"/>
    <w:rsid w:val="002127DC"/>
    <w:rsid w:val="00212A7C"/>
    <w:rsid w:val="00212AC9"/>
    <w:rsid w:val="00212B0A"/>
    <w:rsid w:val="00212D50"/>
    <w:rsid w:val="0021325D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E09"/>
    <w:rsid w:val="00214E7B"/>
    <w:rsid w:val="00215747"/>
    <w:rsid w:val="002159D0"/>
    <w:rsid w:val="00215C45"/>
    <w:rsid w:val="00215E2D"/>
    <w:rsid w:val="002161B0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93F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48C"/>
    <w:rsid w:val="00223E09"/>
    <w:rsid w:val="00224383"/>
    <w:rsid w:val="002244CD"/>
    <w:rsid w:val="00224D56"/>
    <w:rsid w:val="002258CA"/>
    <w:rsid w:val="00226357"/>
    <w:rsid w:val="00226863"/>
    <w:rsid w:val="00226B5E"/>
    <w:rsid w:val="00226EC3"/>
    <w:rsid w:val="0022745C"/>
    <w:rsid w:val="002304C7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5E3"/>
    <w:rsid w:val="00233625"/>
    <w:rsid w:val="0023389F"/>
    <w:rsid w:val="002339B0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EB8"/>
    <w:rsid w:val="00241F21"/>
    <w:rsid w:val="00241FD5"/>
    <w:rsid w:val="002421DE"/>
    <w:rsid w:val="002422A0"/>
    <w:rsid w:val="002425B4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CF9"/>
    <w:rsid w:val="00245EE6"/>
    <w:rsid w:val="0024696B"/>
    <w:rsid w:val="00246D0F"/>
    <w:rsid w:val="002470E6"/>
    <w:rsid w:val="002472C5"/>
    <w:rsid w:val="00247365"/>
    <w:rsid w:val="0024744E"/>
    <w:rsid w:val="00247672"/>
    <w:rsid w:val="0024775B"/>
    <w:rsid w:val="002478D9"/>
    <w:rsid w:val="00247A30"/>
    <w:rsid w:val="00247DFB"/>
    <w:rsid w:val="00247F8D"/>
    <w:rsid w:val="002501A5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0AA"/>
    <w:rsid w:val="0025241A"/>
    <w:rsid w:val="00252435"/>
    <w:rsid w:val="002525BA"/>
    <w:rsid w:val="00252A18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2C6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A9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20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9E9"/>
    <w:rsid w:val="00273C07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CC1"/>
    <w:rsid w:val="00280D43"/>
    <w:rsid w:val="00280EBE"/>
    <w:rsid w:val="0028132B"/>
    <w:rsid w:val="0028152D"/>
    <w:rsid w:val="00281659"/>
    <w:rsid w:val="00281662"/>
    <w:rsid w:val="002816D7"/>
    <w:rsid w:val="002819A9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2C6A"/>
    <w:rsid w:val="00283156"/>
    <w:rsid w:val="00283201"/>
    <w:rsid w:val="0028324E"/>
    <w:rsid w:val="00283520"/>
    <w:rsid w:val="002835EC"/>
    <w:rsid w:val="0028385C"/>
    <w:rsid w:val="00283A46"/>
    <w:rsid w:val="00283E88"/>
    <w:rsid w:val="00283FA8"/>
    <w:rsid w:val="00284354"/>
    <w:rsid w:val="00284521"/>
    <w:rsid w:val="00284557"/>
    <w:rsid w:val="0028488C"/>
    <w:rsid w:val="00284D93"/>
    <w:rsid w:val="00285332"/>
    <w:rsid w:val="00285508"/>
    <w:rsid w:val="00285912"/>
    <w:rsid w:val="002859E7"/>
    <w:rsid w:val="00285B5D"/>
    <w:rsid w:val="002862B9"/>
    <w:rsid w:val="00286714"/>
    <w:rsid w:val="00286A7E"/>
    <w:rsid w:val="00286B88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BC2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69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992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4F7D"/>
    <w:rsid w:val="002A5066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7F"/>
    <w:rsid w:val="002A719B"/>
    <w:rsid w:val="002A71FB"/>
    <w:rsid w:val="002A793C"/>
    <w:rsid w:val="002A794F"/>
    <w:rsid w:val="002A7EE2"/>
    <w:rsid w:val="002B04F8"/>
    <w:rsid w:val="002B0CC7"/>
    <w:rsid w:val="002B12EF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526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0D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2FF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0748"/>
    <w:rsid w:val="002D10E6"/>
    <w:rsid w:val="002D1420"/>
    <w:rsid w:val="002D14DB"/>
    <w:rsid w:val="002D1623"/>
    <w:rsid w:val="002D169B"/>
    <w:rsid w:val="002D16D9"/>
    <w:rsid w:val="002D1A1B"/>
    <w:rsid w:val="002D235B"/>
    <w:rsid w:val="002D261C"/>
    <w:rsid w:val="002D28A3"/>
    <w:rsid w:val="002D2BD9"/>
    <w:rsid w:val="002D302E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B26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1FCD"/>
    <w:rsid w:val="002E21FC"/>
    <w:rsid w:val="002E2781"/>
    <w:rsid w:val="002E28AD"/>
    <w:rsid w:val="002E28EB"/>
    <w:rsid w:val="002E2A24"/>
    <w:rsid w:val="002E2BD8"/>
    <w:rsid w:val="002E2EEF"/>
    <w:rsid w:val="002E3025"/>
    <w:rsid w:val="002E3044"/>
    <w:rsid w:val="002E31FE"/>
    <w:rsid w:val="002E34FD"/>
    <w:rsid w:val="002E37FC"/>
    <w:rsid w:val="002E3A76"/>
    <w:rsid w:val="002E3ACD"/>
    <w:rsid w:val="002E3BD7"/>
    <w:rsid w:val="002E40A3"/>
    <w:rsid w:val="002E42CB"/>
    <w:rsid w:val="002E48D3"/>
    <w:rsid w:val="002E499F"/>
    <w:rsid w:val="002E4DF7"/>
    <w:rsid w:val="002E50EC"/>
    <w:rsid w:val="002E56E5"/>
    <w:rsid w:val="002E591C"/>
    <w:rsid w:val="002E5B67"/>
    <w:rsid w:val="002E5F75"/>
    <w:rsid w:val="002E627D"/>
    <w:rsid w:val="002E63AF"/>
    <w:rsid w:val="002E683E"/>
    <w:rsid w:val="002E6A66"/>
    <w:rsid w:val="002E6B30"/>
    <w:rsid w:val="002E6DF0"/>
    <w:rsid w:val="002E6EB4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2A1"/>
    <w:rsid w:val="002F3F72"/>
    <w:rsid w:val="002F41C3"/>
    <w:rsid w:val="002F430A"/>
    <w:rsid w:val="002F4697"/>
    <w:rsid w:val="002F4966"/>
    <w:rsid w:val="002F49B3"/>
    <w:rsid w:val="002F49F5"/>
    <w:rsid w:val="002F4A12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4AE"/>
    <w:rsid w:val="00300808"/>
    <w:rsid w:val="00300875"/>
    <w:rsid w:val="00300B41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9F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474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7BF"/>
    <w:rsid w:val="00330B5D"/>
    <w:rsid w:val="00330CD2"/>
    <w:rsid w:val="00331704"/>
    <w:rsid w:val="00331F73"/>
    <w:rsid w:val="00332138"/>
    <w:rsid w:val="00332406"/>
    <w:rsid w:val="0033296B"/>
    <w:rsid w:val="003330CA"/>
    <w:rsid w:val="00333183"/>
    <w:rsid w:val="0033318B"/>
    <w:rsid w:val="00333864"/>
    <w:rsid w:val="00333D74"/>
    <w:rsid w:val="003342E2"/>
    <w:rsid w:val="0033432E"/>
    <w:rsid w:val="00334376"/>
    <w:rsid w:val="0033448D"/>
    <w:rsid w:val="003344DF"/>
    <w:rsid w:val="003349DA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7D7"/>
    <w:rsid w:val="00342C59"/>
    <w:rsid w:val="00342F7F"/>
    <w:rsid w:val="00342FCF"/>
    <w:rsid w:val="00343343"/>
    <w:rsid w:val="003439B5"/>
    <w:rsid w:val="00343D31"/>
    <w:rsid w:val="00343FC1"/>
    <w:rsid w:val="0034468E"/>
    <w:rsid w:val="00344DA9"/>
    <w:rsid w:val="00344E31"/>
    <w:rsid w:val="00345012"/>
    <w:rsid w:val="00345113"/>
    <w:rsid w:val="00345182"/>
    <w:rsid w:val="003459F6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4B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5F39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675"/>
    <w:rsid w:val="003627F0"/>
    <w:rsid w:val="00362AE1"/>
    <w:rsid w:val="00363689"/>
    <w:rsid w:val="00363773"/>
    <w:rsid w:val="00363828"/>
    <w:rsid w:val="00363F6E"/>
    <w:rsid w:val="003644BE"/>
    <w:rsid w:val="003645AA"/>
    <w:rsid w:val="00364855"/>
    <w:rsid w:val="0036504B"/>
    <w:rsid w:val="003657FA"/>
    <w:rsid w:val="00365972"/>
    <w:rsid w:val="00365CE9"/>
    <w:rsid w:val="00366076"/>
    <w:rsid w:val="00366CA5"/>
    <w:rsid w:val="00366FCC"/>
    <w:rsid w:val="00367488"/>
    <w:rsid w:val="003677C5"/>
    <w:rsid w:val="00367E83"/>
    <w:rsid w:val="00367EBC"/>
    <w:rsid w:val="00367EFE"/>
    <w:rsid w:val="00370908"/>
    <w:rsid w:val="00370996"/>
    <w:rsid w:val="00370B73"/>
    <w:rsid w:val="00370CB0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52A4"/>
    <w:rsid w:val="0037533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63A"/>
    <w:rsid w:val="003838B5"/>
    <w:rsid w:val="003838D4"/>
    <w:rsid w:val="00383AB0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5BCA"/>
    <w:rsid w:val="003864AE"/>
    <w:rsid w:val="0038654D"/>
    <w:rsid w:val="00386717"/>
    <w:rsid w:val="00386A51"/>
    <w:rsid w:val="00386BB7"/>
    <w:rsid w:val="00386D13"/>
    <w:rsid w:val="00386DAD"/>
    <w:rsid w:val="00386E3C"/>
    <w:rsid w:val="00386F36"/>
    <w:rsid w:val="00386FF2"/>
    <w:rsid w:val="003875D5"/>
    <w:rsid w:val="003875F0"/>
    <w:rsid w:val="00387635"/>
    <w:rsid w:val="00387891"/>
    <w:rsid w:val="00390013"/>
    <w:rsid w:val="00390450"/>
    <w:rsid w:val="003906BD"/>
    <w:rsid w:val="00390A44"/>
    <w:rsid w:val="00390C3C"/>
    <w:rsid w:val="00391477"/>
    <w:rsid w:val="003916BB"/>
    <w:rsid w:val="00391825"/>
    <w:rsid w:val="0039194B"/>
    <w:rsid w:val="00391D43"/>
    <w:rsid w:val="0039202C"/>
    <w:rsid w:val="00392131"/>
    <w:rsid w:val="00392155"/>
    <w:rsid w:val="00392910"/>
    <w:rsid w:val="003929B8"/>
    <w:rsid w:val="00392AAD"/>
    <w:rsid w:val="00392D36"/>
    <w:rsid w:val="00393AD7"/>
    <w:rsid w:val="00393F8C"/>
    <w:rsid w:val="003949FA"/>
    <w:rsid w:val="00394B13"/>
    <w:rsid w:val="00394B4C"/>
    <w:rsid w:val="00395122"/>
    <w:rsid w:val="0039512A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6F9C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E9D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118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71F"/>
    <w:rsid w:val="003B2972"/>
    <w:rsid w:val="003B2C42"/>
    <w:rsid w:val="003B2D82"/>
    <w:rsid w:val="003B31F8"/>
    <w:rsid w:val="003B3353"/>
    <w:rsid w:val="003B3ED9"/>
    <w:rsid w:val="003B43A5"/>
    <w:rsid w:val="003B43FC"/>
    <w:rsid w:val="003B4896"/>
    <w:rsid w:val="003B49D6"/>
    <w:rsid w:val="003B500E"/>
    <w:rsid w:val="003B50FF"/>
    <w:rsid w:val="003B561F"/>
    <w:rsid w:val="003B5EFA"/>
    <w:rsid w:val="003B5F64"/>
    <w:rsid w:val="003B6562"/>
    <w:rsid w:val="003B67A6"/>
    <w:rsid w:val="003B6A0A"/>
    <w:rsid w:val="003B6A3F"/>
    <w:rsid w:val="003B6AD2"/>
    <w:rsid w:val="003B6DA1"/>
    <w:rsid w:val="003B7463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E09"/>
    <w:rsid w:val="003C1F50"/>
    <w:rsid w:val="003C2217"/>
    <w:rsid w:val="003C2816"/>
    <w:rsid w:val="003C2FED"/>
    <w:rsid w:val="003C3852"/>
    <w:rsid w:val="003C3DD9"/>
    <w:rsid w:val="003C4099"/>
    <w:rsid w:val="003C4323"/>
    <w:rsid w:val="003C43D6"/>
    <w:rsid w:val="003C4532"/>
    <w:rsid w:val="003C4543"/>
    <w:rsid w:val="003C4672"/>
    <w:rsid w:val="003C4E4D"/>
    <w:rsid w:val="003C53CB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2BB"/>
    <w:rsid w:val="003D15F4"/>
    <w:rsid w:val="003D15FC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3D9F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7F3"/>
    <w:rsid w:val="003D6A35"/>
    <w:rsid w:val="003D7712"/>
    <w:rsid w:val="003D7935"/>
    <w:rsid w:val="003D7BDE"/>
    <w:rsid w:val="003D7C7B"/>
    <w:rsid w:val="003D7EAF"/>
    <w:rsid w:val="003E04B8"/>
    <w:rsid w:val="003E07FF"/>
    <w:rsid w:val="003E0828"/>
    <w:rsid w:val="003E0BFF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76E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D17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A6B"/>
    <w:rsid w:val="003E7D5C"/>
    <w:rsid w:val="003E7EF4"/>
    <w:rsid w:val="003E7FFE"/>
    <w:rsid w:val="003F0253"/>
    <w:rsid w:val="003F05A8"/>
    <w:rsid w:val="003F0893"/>
    <w:rsid w:val="003F0CC5"/>
    <w:rsid w:val="003F0FAF"/>
    <w:rsid w:val="003F10AA"/>
    <w:rsid w:val="003F11BD"/>
    <w:rsid w:val="003F16F4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D0F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1D5E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427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634B"/>
    <w:rsid w:val="00416484"/>
    <w:rsid w:val="004164F0"/>
    <w:rsid w:val="0041690C"/>
    <w:rsid w:val="00416ED6"/>
    <w:rsid w:val="00416EE6"/>
    <w:rsid w:val="0041730A"/>
    <w:rsid w:val="0041757D"/>
    <w:rsid w:val="00417612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15"/>
    <w:rsid w:val="0042297C"/>
    <w:rsid w:val="00422C68"/>
    <w:rsid w:val="00422F95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5E0D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CD3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918"/>
    <w:rsid w:val="0043195C"/>
    <w:rsid w:val="0043196F"/>
    <w:rsid w:val="004319F4"/>
    <w:rsid w:val="00431C35"/>
    <w:rsid w:val="00431FDF"/>
    <w:rsid w:val="0043212C"/>
    <w:rsid w:val="00432320"/>
    <w:rsid w:val="0043234F"/>
    <w:rsid w:val="00432555"/>
    <w:rsid w:val="004326DD"/>
    <w:rsid w:val="00432810"/>
    <w:rsid w:val="00432D1F"/>
    <w:rsid w:val="00432EB3"/>
    <w:rsid w:val="0043368E"/>
    <w:rsid w:val="004338D9"/>
    <w:rsid w:val="00433A4B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37E15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0FD2"/>
    <w:rsid w:val="0044142A"/>
    <w:rsid w:val="00441473"/>
    <w:rsid w:val="00441603"/>
    <w:rsid w:val="004419E4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97"/>
    <w:rsid w:val="004449D9"/>
    <w:rsid w:val="004449DF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670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3C94"/>
    <w:rsid w:val="00464064"/>
    <w:rsid w:val="00464165"/>
    <w:rsid w:val="004641EA"/>
    <w:rsid w:val="0046477C"/>
    <w:rsid w:val="004647E7"/>
    <w:rsid w:val="00464C4D"/>
    <w:rsid w:val="00465200"/>
    <w:rsid w:val="004654F4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12"/>
    <w:rsid w:val="00470FF1"/>
    <w:rsid w:val="00471339"/>
    <w:rsid w:val="004714CD"/>
    <w:rsid w:val="00471601"/>
    <w:rsid w:val="00471C6C"/>
    <w:rsid w:val="0047210B"/>
    <w:rsid w:val="00472B14"/>
    <w:rsid w:val="00472B4A"/>
    <w:rsid w:val="00473C1F"/>
    <w:rsid w:val="00473EEE"/>
    <w:rsid w:val="004741E2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477"/>
    <w:rsid w:val="004818D6"/>
    <w:rsid w:val="00481B58"/>
    <w:rsid w:val="00481C1F"/>
    <w:rsid w:val="00482197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1155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14C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3B4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B01"/>
    <w:rsid w:val="004A6E0D"/>
    <w:rsid w:val="004A6E17"/>
    <w:rsid w:val="004A6EB6"/>
    <w:rsid w:val="004A7102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CF0"/>
    <w:rsid w:val="004B7D4B"/>
    <w:rsid w:val="004C0063"/>
    <w:rsid w:val="004C0222"/>
    <w:rsid w:val="004C067D"/>
    <w:rsid w:val="004C0A9A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2B4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AD0"/>
    <w:rsid w:val="004D1EFA"/>
    <w:rsid w:val="004D2669"/>
    <w:rsid w:val="004D266F"/>
    <w:rsid w:val="004D2831"/>
    <w:rsid w:val="004D2A04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4CF9"/>
    <w:rsid w:val="004D4F93"/>
    <w:rsid w:val="004D518D"/>
    <w:rsid w:val="004D5386"/>
    <w:rsid w:val="004D53DB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2C0F"/>
    <w:rsid w:val="004E3D7C"/>
    <w:rsid w:val="004E3E5F"/>
    <w:rsid w:val="004E477D"/>
    <w:rsid w:val="004E49DF"/>
    <w:rsid w:val="004E49EC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73B"/>
    <w:rsid w:val="004E68F7"/>
    <w:rsid w:val="004E6C3D"/>
    <w:rsid w:val="004E6DA7"/>
    <w:rsid w:val="004E6EF5"/>
    <w:rsid w:val="004E7069"/>
    <w:rsid w:val="004E7182"/>
    <w:rsid w:val="004E757F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C64"/>
    <w:rsid w:val="004F2E78"/>
    <w:rsid w:val="004F3572"/>
    <w:rsid w:val="004F391D"/>
    <w:rsid w:val="004F3967"/>
    <w:rsid w:val="004F3D7F"/>
    <w:rsid w:val="004F3F13"/>
    <w:rsid w:val="004F4307"/>
    <w:rsid w:val="004F4320"/>
    <w:rsid w:val="004F437E"/>
    <w:rsid w:val="004F4ED5"/>
    <w:rsid w:val="004F5623"/>
    <w:rsid w:val="004F56B5"/>
    <w:rsid w:val="004F5771"/>
    <w:rsid w:val="004F5824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7E"/>
    <w:rsid w:val="00500034"/>
    <w:rsid w:val="00500115"/>
    <w:rsid w:val="00500401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3A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2FD2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77E"/>
    <w:rsid w:val="00515921"/>
    <w:rsid w:val="0051593A"/>
    <w:rsid w:val="00515A9C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BF"/>
    <w:rsid w:val="005205C5"/>
    <w:rsid w:val="005206F4"/>
    <w:rsid w:val="00520951"/>
    <w:rsid w:val="0052099E"/>
    <w:rsid w:val="00520CEE"/>
    <w:rsid w:val="00520E63"/>
    <w:rsid w:val="00521318"/>
    <w:rsid w:val="005213D5"/>
    <w:rsid w:val="00521598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22"/>
    <w:rsid w:val="00523584"/>
    <w:rsid w:val="005238C8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03E"/>
    <w:rsid w:val="005272AC"/>
    <w:rsid w:val="00527524"/>
    <w:rsid w:val="0052787E"/>
    <w:rsid w:val="005278DC"/>
    <w:rsid w:val="00530052"/>
    <w:rsid w:val="00530A18"/>
    <w:rsid w:val="00530D74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11B"/>
    <w:rsid w:val="00536AA7"/>
    <w:rsid w:val="00536B19"/>
    <w:rsid w:val="00536B37"/>
    <w:rsid w:val="00536BFB"/>
    <w:rsid w:val="005373EF"/>
    <w:rsid w:val="00537831"/>
    <w:rsid w:val="00537A08"/>
    <w:rsid w:val="00540A9C"/>
    <w:rsid w:val="00540BF2"/>
    <w:rsid w:val="00540E87"/>
    <w:rsid w:val="00540F20"/>
    <w:rsid w:val="00540F65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4D7A"/>
    <w:rsid w:val="0054519C"/>
    <w:rsid w:val="005453F7"/>
    <w:rsid w:val="0054547D"/>
    <w:rsid w:val="005457A1"/>
    <w:rsid w:val="005458B8"/>
    <w:rsid w:val="00545B9B"/>
    <w:rsid w:val="00545D86"/>
    <w:rsid w:val="00545FC2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69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B31"/>
    <w:rsid w:val="00552CF1"/>
    <w:rsid w:val="00552ECB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008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2F47"/>
    <w:rsid w:val="00563403"/>
    <w:rsid w:val="005634BB"/>
    <w:rsid w:val="005634E6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20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DA4"/>
    <w:rsid w:val="00571591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0CB"/>
    <w:rsid w:val="0057553E"/>
    <w:rsid w:val="005756D7"/>
    <w:rsid w:val="005757D6"/>
    <w:rsid w:val="005759E2"/>
    <w:rsid w:val="00575E5C"/>
    <w:rsid w:val="00576159"/>
    <w:rsid w:val="00576360"/>
    <w:rsid w:val="005765B4"/>
    <w:rsid w:val="0057717A"/>
    <w:rsid w:val="00577204"/>
    <w:rsid w:val="005772D7"/>
    <w:rsid w:val="005776DB"/>
    <w:rsid w:val="005777AA"/>
    <w:rsid w:val="00577809"/>
    <w:rsid w:val="00577825"/>
    <w:rsid w:val="00577DED"/>
    <w:rsid w:val="00580099"/>
    <w:rsid w:val="005804A1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633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346"/>
    <w:rsid w:val="005855B6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885"/>
    <w:rsid w:val="00591F52"/>
    <w:rsid w:val="00591F5C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63D"/>
    <w:rsid w:val="00595838"/>
    <w:rsid w:val="00595FCF"/>
    <w:rsid w:val="0059667F"/>
    <w:rsid w:val="00596D83"/>
    <w:rsid w:val="005970E2"/>
    <w:rsid w:val="0059725D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33D"/>
    <w:rsid w:val="005A648D"/>
    <w:rsid w:val="005A6ACB"/>
    <w:rsid w:val="005A6D47"/>
    <w:rsid w:val="005A7024"/>
    <w:rsid w:val="005A749F"/>
    <w:rsid w:val="005A74CB"/>
    <w:rsid w:val="005A76B8"/>
    <w:rsid w:val="005A7A28"/>
    <w:rsid w:val="005A7AEF"/>
    <w:rsid w:val="005A7D07"/>
    <w:rsid w:val="005B0901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2E51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757"/>
    <w:rsid w:val="005C09F4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2C74"/>
    <w:rsid w:val="005C2E3E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0F5"/>
    <w:rsid w:val="005C67D1"/>
    <w:rsid w:val="005C6C58"/>
    <w:rsid w:val="005C6C8D"/>
    <w:rsid w:val="005C6D2D"/>
    <w:rsid w:val="005C71AF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4A9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BD9"/>
    <w:rsid w:val="005D7E4B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BB8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8FF"/>
    <w:rsid w:val="005F0923"/>
    <w:rsid w:val="005F0E74"/>
    <w:rsid w:val="005F0E95"/>
    <w:rsid w:val="005F12F9"/>
    <w:rsid w:val="005F1361"/>
    <w:rsid w:val="005F1465"/>
    <w:rsid w:val="005F1559"/>
    <w:rsid w:val="005F1974"/>
    <w:rsid w:val="005F19FC"/>
    <w:rsid w:val="005F1A26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3AE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795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AF5"/>
    <w:rsid w:val="00602B81"/>
    <w:rsid w:val="00602BE5"/>
    <w:rsid w:val="00603297"/>
    <w:rsid w:val="00603A58"/>
    <w:rsid w:val="00603B92"/>
    <w:rsid w:val="00603C89"/>
    <w:rsid w:val="00603E67"/>
    <w:rsid w:val="0060430E"/>
    <w:rsid w:val="0060459E"/>
    <w:rsid w:val="0060475F"/>
    <w:rsid w:val="006047C6"/>
    <w:rsid w:val="00604802"/>
    <w:rsid w:val="00604AF6"/>
    <w:rsid w:val="00604D14"/>
    <w:rsid w:val="0060522D"/>
    <w:rsid w:val="00605A32"/>
    <w:rsid w:val="006066E6"/>
    <w:rsid w:val="0060670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0C32"/>
    <w:rsid w:val="00621117"/>
    <w:rsid w:val="00621624"/>
    <w:rsid w:val="00621717"/>
    <w:rsid w:val="006217C6"/>
    <w:rsid w:val="0062190E"/>
    <w:rsid w:val="00621F5A"/>
    <w:rsid w:val="0062230A"/>
    <w:rsid w:val="00622A52"/>
    <w:rsid w:val="00622B46"/>
    <w:rsid w:val="00622BE2"/>
    <w:rsid w:val="00622C9F"/>
    <w:rsid w:val="0062305A"/>
    <w:rsid w:val="00623436"/>
    <w:rsid w:val="00623A79"/>
    <w:rsid w:val="00623E79"/>
    <w:rsid w:val="00623F4D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5E1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3F4"/>
    <w:rsid w:val="00634450"/>
    <w:rsid w:val="0063451A"/>
    <w:rsid w:val="0063490C"/>
    <w:rsid w:val="00634B14"/>
    <w:rsid w:val="00634C93"/>
    <w:rsid w:val="0063511C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AE"/>
    <w:rsid w:val="0063761C"/>
    <w:rsid w:val="00637908"/>
    <w:rsid w:val="006379DB"/>
    <w:rsid w:val="00637A19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BC7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720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CD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41F"/>
    <w:rsid w:val="0067047D"/>
    <w:rsid w:val="0067119A"/>
    <w:rsid w:val="0067125D"/>
    <w:rsid w:val="006712D0"/>
    <w:rsid w:val="00671302"/>
    <w:rsid w:val="00671462"/>
    <w:rsid w:val="00671560"/>
    <w:rsid w:val="00671A1F"/>
    <w:rsid w:val="00671E52"/>
    <w:rsid w:val="00671E62"/>
    <w:rsid w:val="00672382"/>
    <w:rsid w:val="00672CB2"/>
    <w:rsid w:val="00672D63"/>
    <w:rsid w:val="00673282"/>
    <w:rsid w:val="006734F9"/>
    <w:rsid w:val="006735BE"/>
    <w:rsid w:val="006737A8"/>
    <w:rsid w:val="00673D3E"/>
    <w:rsid w:val="00674760"/>
    <w:rsid w:val="0067500F"/>
    <w:rsid w:val="006750BE"/>
    <w:rsid w:val="0067528F"/>
    <w:rsid w:val="00675482"/>
    <w:rsid w:val="006757F1"/>
    <w:rsid w:val="00675900"/>
    <w:rsid w:val="0067604C"/>
    <w:rsid w:val="0067609D"/>
    <w:rsid w:val="0067649B"/>
    <w:rsid w:val="00676520"/>
    <w:rsid w:val="0067653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2FFD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20F"/>
    <w:rsid w:val="00685470"/>
    <w:rsid w:val="00686081"/>
    <w:rsid w:val="00686325"/>
    <w:rsid w:val="006868A3"/>
    <w:rsid w:val="00686E06"/>
    <w:rsid w:val="00686EB4"/>
    <w:rsid w:val="006873D4"/>
    <w:rsid w:val="00687767"/>
    <w:rsid w:val="006878F3"/>
    <w:rsid w:val="00687DF1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50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AD2"/>
    <w:rsid w:val="00696C0C"/>
    <w:rsid w:val="00697229"/>
    <w:rsid w:val="00697714"/>
    <w:rsid w:val="0069781F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3F0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339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A4B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0C0"/>
    <w:rsid w:val="006C721A"/>
    <w:rsid w:val="006C7682"/>
    <w:rsid w:val="006C77A0"/>
    <w:rsid w:val="006C77C6"/>
    <w:rsid w:val="006C7A40"/>
    <w:rsid w:val="006C7E55"/>
    <w:rsid w:val="006D02E9"/>
    <w:rsid w:val="006D0894"/>
    <w:rsid w:val="006D0A5D"/>
    <w:rsid w:val="006D0A89"/>
    <w:rsid w:val="006D0B1A"/>
    <w:rsid w:val="006D0BA7"/>
    <w:rsid w:val="006D0F86"/>
    <w:rsid w:val="006D0FE9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5F0"/>
    <w:rsid w:val="006D6704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4D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96"/>
    <w:rsid w:val="006F0DD0"/>
    <w:rsid w:val="006F14C1"/>
    <w:rsid w:val="006F168C"/>
    <w:rsid w:val="006F16A9"/>
    <w:rsid w:val="006F1960"/>
    <w:rsid w:val="006F1BAF"/>
    <w:rsid w:val="006F1EC8"/>
    <w:rsid w:val="006F20F7"/>
    <w:rsid w:val="006F241F"/>
    <w:rsid w:val="006F296F"/>
    <w:rsid w:val="006F3232"/>
    <w:rsid w:val="006F3340"/>
    <w:rsid w:val="006F33C1"/>
    <w:rsid w:val="006F3531"/>
    <w:rsid w:val="006F3585"/>
    <w:rsid w:val="006F3741"/>
    <w:rsid w:val="006F3FF0"/>
    <w:rsid w:val="006F40FB"/>
    <w:rsid w:val="006F419A"/>
    <w:rsid w:val="006F41AE"/>
    <w:rsid w:val="006F42E2"/>
    <w:rsid w:val="006F44C6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6E1C"/>
    <w:rsid w:val="006F70DD"/>
    <w:rsid w:val="006F7DA0"/>
    <w:rsid w:val="007003BF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32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4EE2"/>
    <w:rsid w:val="007050C5"/>
    <w:rsid w:val="007052A4"/>
    <w:rsid w:val="00705313"/>
    <w:rsid w:val="00705799"/>
    <w:rsid w:val="00705A4C"/>
    <w:rsid w:val="00705BEB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2DA"/>
    <w:rsid w:val="007114A4"/>
    <w:rsid w:val="007115DA"/>
    <w:rsid w:val="0071163B"/>
    <w:rsid w:val="00711FD7"/>
    <w:rsid w:val="00712382"/>
    <w:rsid w:val="007129FC"/>
    <w:rsid w:val="0071307F"/>
    <w:rsid w:val="0071316F"/>
    <w:rsid w:val="00713ACD"/>
    <w:rsid w:val="00713B93"/>
    <w:rsid w:val="00713C30"/>
    <w:rsid w:val="00713E01"/>
    <w:rsid w:val="00713E19"/>
    <w:rsid w:val="0071412F"/>
    <w:rsid w:val="007146C2"/>
    <w:rsid w:val="007149B8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2AA"/>
    <w:rsid w:val="007165F5"/>
    <w:rsid w:val="007166E3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78B"/>
    <w:rsid w:val="007207B7"/>
    <w:rsid w:val="00720989"/>
    <w:rsid w:val="007216F1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25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53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587"/>
    <w:rsid w:val="00735666"/>
    <w:rsid w:val="00735708"/>
    <w:rsid w:val="007359F8"/>
    <w:rsid w:val="00735BE5"/>
    <w:rsid w:val="00735F83"/>
    <w:rsid w:val="00736434"/>
    <w:rsid w:val="00736466"/>
    <w:rsid w:val="0073699C"/>
    <w:rsid w:val="00736AAD"/>
    <w:rsid w:val="00736B4F"/>
    <w:rsid w:val="00736DFD"/>
    <w:rsid w:val="00736F34"/>
    <w:rsid w:val="00737152"/>
    <w:rsid w:val="00737643"/>
    <w:rsid w:val="007378AB"/>
    <w:rsid w:val="00737B72"/>
    <w:rsid w:val="00737BB0"/>
    <w:rsid w:val="007409AB"/>
    <w:rsid w:val="00740AF8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36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AE7"/>
    <w:rsid w:val="00744C73"/>
    <w:rsid w:val="00744DCF"/>
    <w:rsid w:val="00744ECF"/>
    <w:rsid w:val="007453A1"/>
    <w:rsid w:val="007454FF"/>
    <w:rsid w:val="00745A51"/>
    <w:rsid w:val="0074679C"/>
    <w:rsid w:val="007467BA"/>
    <w:rsid w:val="007469C3"/>
    <w:rsid w:val="007469D8"/>
    <w:rsid w:val="00746A03"/>
    <w:rsid w:val="00746E08"/>
    <w:rsid w:val="00747191"/>
    <w:rsid w:val="007477C5"/>
    <w:rsid w:val="0074786E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4E72"/>
    <w:rsid w:val="0076517F"/>
    <w:rsid w:val="00765834"/>
    <w:rsid w:val="00766221"/>
    <w:rsid w:val="0076642F"/>
    <w:rsid w:val="00766975"/>
    <w:rsid w:val="00766CCD"/>
    <w:rsid w:val="00767BC1"/>
    <w:rsid w:val="00767DC0"/>
    <w:rsid w:val="00767F2F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BD2"/>
    <w:rsid w:val="00772EAA"/>
    <w:rsid w:val="007734D0"/>
    <w:rsid w:val="00773642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1FF"/>
    <w:rsid w:val="007774F8"/>
    <w:rsid w:val="007776BE"/>
    <w:rsid w:val="007778FA"/>
    <w:rsid w:val="00777A62"/>
    <w:rsid w:val="00777AEA"/>
    <w:rsid w:val="00777CD2"/>
    <w:rsid w:val="00777FDF"/>
    <w:rsid w:val="007807ED"/>
    <w:rsid w:val="00780906"/>
    <w:rsid w:val="00780FE5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8A1"/>
    <w:rsid w:val="00787D19"/>
    <w:rsid w:val="00787E39"/>
    <w:rsid w:val="00787F3A"/>
    <w:rsid w:val="007903EC"/>
    <w:rsid w:val="007904A5"/>
    <w:rsid w:val="00790736"/>
    <w:rsid w:val="007909DE"/>
    <w:rsid w:val="00790C38"/>
    <w:rsid w:val="00790C9F"/>
    <w:rsid w:val="00791380"/>
    <w:rsid w:val="00791406"/>
    <w:rsid w:val="00791B60"/>
    <w:rsid w:val="00791D40"/>
    <w:rsid w:val="0079236D"/>
    <w:rsid w:val="007929F3"/>
    <w:rsid w:val="00793065"/>
    <w:rsid w:val="00793098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97F94"/>
    <w:rsid w:val="007A02A2"/>
    <w:rsid w:val="007A0372"/>
    <w:rsid w:val="007A03EA"/>
    <w:rsid w:val="007A087F"/>
    <w:rsid w:val="007A09C8"/>
    <w:rsid w:val="007A0D6C"/>
    <w:rsid w:val="007A0DD2"/>
    <w:rsid w:val="007A0E57"/>
    <w:rsid w:val="007A12A2"/>
    <w:rsid w:val="007A1FF7"/>
    <w:rsid w:val="007A2315"/>
    <w:rsid w:val="007A23C6"/>
    <w:rsid w:val="007A2E7B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32"/>
    <w:rsid w:val="007A66F0"/>
    <w:rsid w:val="007A6856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48FB"/>
    <w:rsid w:val="007B509D"/>
    <w:rsid w:val="007B53D8"/>
    <w:rsid w:val="007B59C7"/>
    <w:rsid w:val="007B5BBF"/>
    <w:rsid w:val="007B5E13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6C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924"/>
    <w:rsid w:val="007C4B42"/>
    <w:rsid w:val="007C50FF"/>
    <w:rsid w:val="007C51C5"/>
    <w:rsid w:val="007C5469"/>
    <w:rsid w:val="007C575D"/>
    <w:rsid w:val="007C58A3"/>
    <w:rsid w:val="007C58A6"/>
    <w:rsid w:val="007C5AE4"/>
    <w:rsid w:val="007C5BBD"/>
    <w:rsid w:val="007C6A6A"/>
    <w:rsid w:val="007C6AD1"/>
    <w:rsid w:val="007C71F5"/>
    <w:rsid w:val="007C7B7D"/>
    <w:rsid w:val="007C7CE8"/>
    <w:rsid w:val="007C7EB5"/>
    <w:rsid w:val="007D00FA"/>
    <w:rsid w:val="007D03A6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3C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95C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EA0"/>
    <w:rsid w:val="007D7F1F"/>
    <w:rsid w:val="007E02C1"/>
    <w:rsid w:val="007E04C7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329"/>
    <w:rsid w:val="007E435C"/>
    <w:rsid w:val="007E50E2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0F56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3C8"/>
    <w:rsid w:val="007F69B8"/>
    <w:rsid w:val="007F6F2D"/>
    <w:rsid w:val="007F7194"/>
    <w:rsid w:val="007F727B"/>
    <w:rsid w:val="007F72D2"/>
    <w:rsid w:val="007F7DD2"/>
    <w:rsid w:val="00800122"/>
    <w:rsid w:val="00800311"/>
    <w:rsid w:val="008007B7"/>
    <w:rsid w:val="008009DB"/>
    <w:rsid w:val="00800B66"/>
    <w:rsid w:val="00800C41"/>
    <w:rsid w:val="00800CD8"/>
    <w:rsid w:val="00800DD0"/>
    <w:rsid w:val="00800DF8"/>
    <w:rsid w:val="00801050"/>
    <w:rsid w:val="0080106F"/>
    <w:rsid w:val="00801164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2F97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621"/>
    <w:rsid w:val="00810818"/>
    <w:rsid w:val="008109C0"/>
    <w:rsid w:val="00811196"/>
    <w:rsid w:val="0081138B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C91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8F4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81"/>
    <w:rsid w:val="008227EE"/>
    <w:rsid w:val="00822AD3"/>
    <w:rsid w:val="00822F3C"/>
    <w:rsid w:val="008231FF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0E2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0F5D"/>
    <w:rsid w:val="008314A2"/>
    <w:rsid w:val="00831E1A"/>
    <w:rsid w:val="008320D0"/>
    <w:rsid w:val="008321F8"/>
    <w:rsid w:val="00832349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59"/>
    <w:rsid w:val="0083676B"/>
    <w:rsid w:val="00836875"/>
    <w:rsid w:val="00836B5F"/>
    <w:rsid w:val="00836EE0"/>
    <w:rsid w:val="00837125"/>
    <w:rsid w:val="0083730B"/>
    <w:rsid w:val="00837629"/>
    <w:rsid w:val="0083764E"/>
    <w:rsid w:val="00840061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DE4"/>
    <w:rsid w:val="00842332"/>
    <w:rsid w:val="00842448"/>
    <w:rsid w:val="00842898"/>
    <w:rsid w:val="00842B63"/>
    <w:rsid w:val="00842FF6"/>
    <w:rsid w:val="0084342E"/>
    <w:rsid w:val="00843616"/>
    <w:rsid w:val="0084380C"/>
    <w:rsid w:val="008438C5"/>
    <w:rsid w:val="00843DE9"/>
    <w:rsid w:val="00844059"/>
    <w:rsid w:val="00844213"/>
    <w:rsid w:val="00844564"/>
    <w:rsid w:val="00844803"/>
    <w:rsid w:val="008451BC"/>
    <w:rsid w:val="00845267"/>
    <w:rsid w:val="008453AC"/>
    <w:rsid w:val="008455C5"/>
    <w:rsid w:val="0084568A"/>
    <w:rsid w:val="00845A72"/>
    <w:rsid w:val="00845F07"/>
    <w:rsid w:val="00846036"/>
    <w:rsid w:val="00846233"/>
    <w:rsid w:val="0084628B"/>
    <w:rsid w:val="008467FD"/>
    <w:rsid w:val="00846DE4"/>
    <w:rsid w:val="008478B0"/>
    <w:rsid w:val="00847ADB"/>
    <w:rsid w:val="00847B52"/>
    <w:rsid w:val="00847DE2"/>
    <w:rsid w:val="00847EEB"/>
    <w:rsid w:val="00847F83"/>
    <w:rsid w:val="00850098"/>
    <w:rsid w:val="00850342"/>
    <w:rsid w:val="008503A9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4F6A"/>
    <w:rsid w:val="0085519D"/>
    <w:rsid w:val="0085549A"/>
    <w:rsid w:val="0085570F"/>
    <w:rsid w:val="0085574A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7F4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4FC2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D40"/>
    <w:rsid w:val="00871236"/>
    <w:rsid w:val="008716A4"/>
    <w:rsid w:val="008717F2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DEE"/>
    <w:rsid w:val="00875E12"/>
    <w:rsid w:val="00876228"/>
    <w:rsid w:val="008762ED"/>
    <w:rsid w:val="00876335"/>
    <w:rsid w:val="0087663A"/>
    <w:rsid w:val="008768FC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B26"/>
    <w:rsid w:val="00884C17"/>
    <w:rsid w:val="0088552E"/>
    <w:rsid w:val="008855B1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BD8"/>
    <w:rsid w:val="008A0FFC"/>
    <w:rsid w:val="008A107D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3A9"/>
    <w:rsid w:val="008A3641"/>
    <w:rsid w:val="008A3E5F"/>
    <w:rsid w:val="008A3F78"/>
    <w:rsid w:val="008A422F"/>
    <w:rsid w:val="008A4673"/>
    <w:rsid w:val="008A469B"/>
    <w:rsid w:val="008A490E"/>
    <w:rsid w:val="008A4EE1"/>
    <w:rsid w:val="008A550A"/>
    <w:rsid w:val="008A562D"/>
    <w:rsid w:val="008A5701"/>
    <w:rsid w:val="008A5B70"/>
    <w:rsid w:val="008A5BB6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A7854"/>
    <w:rsid w:val="008A7B7D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9F8"/>
    <w:rsid w:val="008B6E8D"/>
    <w:rsid w:val="008B70B2"/>
    <w:rsid w:val="008B70DC"/>
    <w:rsid w:val="008B7402"/>
    <w:rsid w:val="008B786A"/>
    <w:rsid w:val="008B7BC1"/>
    <w:rsid w:val="008C056F"/>
    <w:rsid w:val="008C0613"/>
    <w:rsid w:val="008C0920"/>
    <w:rsid w:val="008C0ADC"/>
    <w:rsid w:val="008C0D66"/>
    <w:rsid w:val="008C0DDF"/>
    <w:rsid w:val="008C1419"/>
    <w:rsid w:val="008C15A1"/>
    <w:rsid w:val="008C167D"/>
    <w:rsid w:val="008C17E7"/>
    <w:rsid w:val="008C1968"/>
    <w:rsid w:val="008C21E2"/>
    <w:rsid w:val="008C250B"/>
    <w:rsid w:val="008C26B9"/>
    <w:rsid w:val="008C2FBE"/>
    <w:rsid w:val="008C320D"/>
    <w:rsid w:val="008C34A0"/>
    <w:rsid w:val="008C380E"/>
    <w:rsid w:val="008C3EDD"/>
    <w:rsid w:val="008C4377"/>
    <w:rsid w:val="008C44E4"/>
    <w:rsid w:val="008C44F9"/>
    <w:rsid w:val="008C485A"/>
    <w:rsid w:val="008C4F13"/>
    <w:rsid w:val="008C5DED"/>
    <w:rsid w:val="008C63D8"/>
    <w:rsid w:val="008C646D"/>
    <w:rsid w:val="008C65F8"/>
    <w:rsid w:val="008C6AAE"/>
    <w:rsid w:val="008C6AD0"/>
    <w:rsid w:val="008C6B9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79E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393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DBE"/>
    <w:rsid w:val="008E0F99"/>
    <w:rsid w:val="008E133C"/>
    <w:rsid w:val="008E176B"/>
    <w:rsid w:val="008E19EE"/>
    <w:rsid w:val="008E1AEF"/>
    <w:rsid w:val="008E1D84"/>
    <w:rsid w:val="008E2055"/>
    <w:rsid w:val="008E20FF"/>
    <w:rsid w:val="008E2241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696"/>
    <w:rsid w:val="008E777C"/>
    <w:rsid w:val="008E7BE0"/>
    <w:rsid w:val="008E7CE0"/>
    <w:rsid w:val="008E7D8C"/>
    <w:rsid w:val="008E7FAB"/>
    <w:rsid w:val="008F0085"/>
    <w:rsid w:val="008F0218"/>
    <w:rsid w:val="008F0967"/>
    <w:rsid w:val="008F0BEE"/>
    <w:rsid w:val="008F0CF0"/>
    <w:rsid w:val="008F1035"/>
    <w:rsid w:val="008F1489"/>
    <w:rsid w:val="008F1CC4"/>
    <w:rsid w:val="008F2215"/>
    <w:rsid w:val="008F223F"/>
    <w:rsid w:val="008F22DE"/>
    <w:rsid w:val="008F24D6"/>
    <w:rsid w:val="008F34E2"/>
    <w:rsid w:val="008F3767"/>
    <w:rsid w:val="008F3923"/>
    <w:rsid w:val="008F3E36"/>
    <w:rsid w:val="008F45F3"/>
    <w:rsid w:val="008F46EC"/>
    <w:rsid w:val="008F46F0"/>
    <w:rsid w:val="008F4B89"/>
    <w:rsid w:val="008F4BF8"/>
    <w:rsid w:val="008F4F8E"/>
    <w:rsid w:val="008F4FFB"/>
    <w:rsid w:val="008F56FB"/>
    <w:rsid w:val="008F5BC1"/>
    <w:rsid w:val="008F5EA8"/>
    <w:rsid w:val="008F62F5"/>
    <w:rsid w:val="008F6D84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21"/>
    <w:rsid w:val="00904726"/>
    <w:rsid w:val="00904AAC"/>
    <w:rsid w:val="009052B8"/>
    <w:rsid w:val="0090566E"/>
    <w:rsid w:val="00905E2D"/>
    <w:rsid w:val="0090642C"/>
    <w:rsid w:val="0090651F"/>
    <w:rsid w:val="00906682"/>
    <w:rsid w:val="00906757"/>
    <w:rsid w:val="00906BEA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2EC"/>
    <w:rsid w:val="0091147D"/>
    <w:rsid w:val="0091152B"/>
    <w:rsid w:val="0091182B"/>
    <w:rsid w:val="00911B96"/>
    <w:rsid w:val="00912AD1"/>
    <w:rsid w:val="00912ED8"/>
    <w:rsid w:val="00912FC3"/>
    <w:rsid w:val="009130AF"/>
    <w:rsid w:val="00913693"/>
    <w:rsid w:val="009136EE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6DC7"/>
    <w:rsid w:val="0091707F"/>
    <w:rsid w:val="00917702"/>
    <w:rsid w:val="00917DBC"/>
    <w:rsid w:val="009201C3"/>
    <w:rsid w:val="00920370"/>
    <w:rsid w:val="00920725"/>
    <w:rsid w:val="00920B06"/>
    <w:rsid w:val="00920DD1"/>
    <w:rsid w:val="0092118A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2E0C"/>
    <w:rsid w:val="0092317A"/>
    <w:rsid w:val="0092376A"/>
    <w:rsid w:val="00923872"/>
    <w:rsid w:val="009247D5"/>
    <w:rsid w:val="00924A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982"/>
    <w:rsid w:val="00931A6A"/>
    <w:rsid w:val="00931C35"/>
    <w:rsid w:val="00931E73"/>
    <w:rsid w:val="0093202C"/>
    <w:rsid w:val="0093210D"/>
    <w:rsid w:val="00932721"/>
    <w:rsid w:val="00932BC2"/>
    <w:rsid w:val="00932BDF"/>
    <w:rsid w:val="00932BEB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569"/>
    <w:rsid w:val="00934ABF"/>
    <w:rsid w:val="00934B1B"/>
    <w:rsid w:val="00934F0E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8E1"/>
    <w:rsid w:val="00937A03"/>
    <w:rsid w:val="00937A08"/>
    <w:rsid w:val="00937CA0"/>
    <w:rsid w:val="00937CDD"/>
    <w:rsid w:val="00937D3D"/>
    <w:rsid w:val="00937FAB"/>
    <w:rsid w:val="00937FD4"/>
    <w:rsid w:val="00937FF2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30"/>
    <w:rsid w:val="0094145C"/>
    <w:rsid w:val="00941663"/>
    <w:rsid w:val="0094239E"/>
    <w:rsid w:val="009428A8"/>
    <w:rsid w:val="00942D77"/>
    <w:rsid w:val="00942F10"/>
    <w:rsid w:val="00942F71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3C2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1DA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3CA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3C35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5E2"/>
    <w:rsid w:val="00970B4B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369"/>
    <w:rsid w:val="009734EF"/>
    <w:rsid w:val="00973610"/>
    <w:rsid w:val="0097369C"/>
    <w:rsid w:val="00973A65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4FC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6B3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08E"/>
    <w:rsid w:val="009910D5"/>
    <w:rsid w:val="0099184B"/>
    <w:rsid w:val="00991DA6"/>
    <w:rsid w:val="00991E35"/>
    <w:rsid w:val="00991F6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5CA"/>
    <w:rsid w:val="009966AB"/>
    <w:rsid w:val="0099678E"/>
    <w:rsid w:val="00996871"/>
    <w:rsid w:val="00996C89"/>
    <w:rsid w:val="00996E0B"/>
    <w:rsid w:val="00997557"/>
    <w:rsid w:val="009A00C1"/>
    <w:rsid w:val="009A00FD"/>
    <w:rsid w:val="009A0156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3B7"/>
    <w:rsid w:val="009A6449"/>
    <w:rsid w:val="009A6464"/>
    <w:rsid w:val="009A6CEE"/>
    <w:rsid w:val="009A7071"/>
    <w:rsid w:val="009A757E"/>
    <w:rsid w:val="009A765D"/>
    <w:rsid w:val="009A79ED"/>
    <w:rsid w:val="009A7B1D"/>
    <w:rsid w:val="009A7DD5"/>
    <w:rsid w:val="009A7FBC"/>
    <w:rsid w:val="009B0552"/>
    <w:rsid w:val="009B058D"/>
    <w:rsid w:val="009B0621"/>
    <w:rsid w:val="009B073C"/>
    <w:rsid w:val="009B0AA6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EA"/>
    <w:rsid w:val="009B4508"/>
    <w:rsid w:val="009B4725"/>
    <w:rsid w:val="009B50FF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952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47B"/>
    <w:rsid w:val="009D560A"/>
    <w:rsid w:val="009D5697"/>
    <w:rsid w:val="009D6400"/>
    <w:rsid w:val="009D6496"/>
    <w:rsid w:val="009D69A5"/>
    <w:rsid w:val="009D6E1F"/>
    <w:rsid w:val="009D74E9"/>
    <w:rsid w:val="009D7547"/>
    <w:rsid w:val="009D7665"/>
    <w:rsid w:val="009D7803"/>
    <w:rsid w:val="009D79DD"/>
    <w:rsid w:val="009D79E9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30B"/>
    <w:rsid w:val="009E2CC7"/>
    <w:rsid w:val="009E2DBB"/>
    <w:rsid w:val="009E2E53"/>
    <w:rsid w:val="009E3048"/>
    <w:rsid w:val="009E35CD"/>
    <w:rsid w:val="009E377E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3ED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439"/>
    <w:rsid w:val="009E7A95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243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84"/>
    <w:rsid w:val="009F5DB3"/>
    <w:rsid w:val="009F5E5F"/>
    <w:rsid w:val="009F6498"/>
    <w:rsid w:val="009F65E4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4EA"/>
    <w:rsid w:val="00A00BA5"/>
    <w:rsid w:val="00A00E72"/>
    <w:rsid w:val="00A00E9B"/>
    <w:rsid w:val="00A01257"/>
    <w:rsid w:val="00A014CB"/>
    <w:rsid w:val="00A016B9"/>
    <w:rsid w:val="00A01E31"/>
    <w:rsid w:val="00A02312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4C"/>
    <w:rsid w:val="00A046F8"/>
    <w:rsid w:val="00A048AC"/>
    <w:rsid w:val="00A04ABC"/>
    <w:rsid w:val="00A04C63"/>
    <w:rsid w:val="00A04D00"/>
    <w:rsid w:val="00A054DC"/>
    <w:rsid w:val="00A05611"/>
    <w:rsid w:val="00A05705"/>
    <w:rsid w:val="00A05C82"/>
    <w:rsid w:val="00A05DDB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B23"/>
    <w:rsid w:val="00A10BCC"/>
    <w:rsid w:val="00A10D72"/>
    <w:rsid w:val="00A1121D"/>
    <w:rsid w:val="00A116BC"/>
    <w:rsid w:val="00A11B6F"/>
    <w:rsid w:val="00A120A7"/>
    <w:rsid w:val="00A1212C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2AB"/>
    <w:rsid w:val="00A2355F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5F57"/>
    <w:rsid w:val="00A2698E"/>
    <w:rsid w:val="00A26C94"/>
    <w:rsid w:val="00A26D95"/>
    <w:rsid w:val="00A26FE7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75A"/>
    <w:rsid w:val="00A35D16"/>
    <w:rsid w:val="00A3604C"/>
    <w:rsid w:val="00A364A4"/>
    <w:rsid w:val="00A3673C"/>
    <w:rsid w:val="00A36864"/>
    <w:rsid w:val="00A36882"/>
    <w:rsid w:val="00A3790F"/>
    <w:rsid w:val="00A37B56"/>
    <w:rsid w:val="00A37E1B"/>
    <w:rsid w:val="00A37E72"/>
    <w:rsid w:val="00A40160"/>
    <w:rsid w:val="00A40325"/>
    <w:rsid w:val="00A4033A"/>
    <w:rsid w:val="00A404EB"/>
    <w:rsid w:val="00A406C0"/>
    <w:rsid w:val="00A40C9F"/>
    <w:rsid w:val="00A40CCE"/>
    <w:rsid w:val="00A40E35"/>
    <w:rsid w:val="00A410ED"/>
    <w:rsid w:val="00A4220E"/>
    <w:rsid w:val="00A42574"/>
    <w:rsid w:val="00A425B6"/>
    <w:rsid w:val="00A42FB1"/>
    <w:rsid w:val="00A43021"/>
    <w:rsid w:val="00A43645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EEF"/>
    <w:rsid w:val="00A502A7"/>
    <w:rsid w:val="00A507D4"/>
    <w:rsid w:val="00A51699"/>
    <w:rsid w:val="00A51748"/>
    <w:rsid w:val="00A51B38"/>
    <w:rsid w:val="00A521F6"/>
    <w:rsid w:val="00A522F7"/>
    <w:rsid w:val="00A52665"/>
    <w:rsid w:val="00A52779"/>
    <w:rsid w:val="00A52873"/>
    <w:rsid w:val="00A52B34"/>
    <w:rsid w:val="00A52C70"/>
    <w:rsid w:val="00A52D95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00"/>
    <w:rsid w:val="00A551E6"/>
    <w:rsid w:val="00A556E4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56E"/>
    <w:rsid w:val="00A606F6"/>
    <w:rsid w:val="00A608D0"/>
    <w:rsid w:val="00A60A1A"/>
    <w:rsid w:val="00A61034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18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739"/>
    <w:rsid w:val="00A673F0"/>
    <w:rsid w:val="00A674D3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88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3E0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0EC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4F4"/>
    <w:rsid w:val="00A8650A"/>
    <w:rsid w:val="00A869BF"/>
    <w:rsid w:val="00A86AAD"/>
    <w:rsid w:val="00A86DFB"/>
    <w:rsid w:val="00A86E0A"/>
    <w:rsid w:val="00A87338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008"/>
    <w:rsid w:val="00A91CF1"/>
    <w:rsid w:val="00A91DB4"/>
    <w:rsid w:val="00A91DBF"/>
    <w:rsid w:val="00A926DA"/>
    <w:rsid w:val="00A926E6"/>
    <w:rsid w:val="00A9271C"/>
    <w:rsid w:val="00A927A6"/>
    <w:rsid w:val="00A927EA"/>
    <w:rsid w:val="00A927FF"/>
    <w:rsid w:val="00A931AB"/>
    <w:rsid w:val="00A931CB"/>
    <w:rsid w:val="00A93497"/>
    <w:rsid w:val="00A93DAD"/>
    <w:rsid w:val="00A94233"/>
    <w:rsid w:val="00A942F8"/>
    <w:rsid w:val="00A943AC"/>
    <w:rsid w:val="00A943F4"/>
    <w:rsid w:val="00A9469A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08E"/>
    <w:rsid w:val="00AA212E"/>
    <w:rsid w:val="00AA27D8"/>
    <w:rsid w:val="00AA2972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365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65B"/>
    <w:rsid w:val="00AB2D93"/>
    <w:rsid w:val="00AB2F20"/>
    <w:rsid w:val="00AB32D6"/>
    <w:rsid w:val="00AB3C60"/>
    <w:rsid w:val="00AB3CB5"/>
    <w:rsid w:val="00AB446B"/>
    <w:rsid w:val="00AB47C4"/>
    <w:rsid w:val="00AB488C"/>
    <w:rsid w:val="00AB48C9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26"/>
    <w:rsid w:val="00AD1152"/>
    <w:rsid w:val="00AD1710"/>
    <w:rsid w:val="00AD1812"/>
    <w:rsid w:val="00AD186A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163"/>
    <w:rsid w:val="00AD4252"/>
    <w:rsid w:val="00AD449F"/>
    <w:rsid w:val="00AD478B"/>
    <w:rsid w:val="00AD4A2F"/>
    <w:rsid w:val="00AD4E09"/>
    <w:rsid w:val="00AD5058"/>
    <w:rsid w:val="00AD50A9"/>
    <w:rsid w:val="00AD56E9"/>
    <w:rsid w:val="00AD5964"/>
    <w:rsid w:val="00AD5B62"/>
    <w:rsid w:val="00AD5C20"/>
    <w:rsid w:val="00AD5D8B"/>
    <w:rsid w:val="00AD6138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32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765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1FB"/>
    <w:rsid w:val="00AF6607"/>
    <w:rsid w:val="00AF6770"/>
    <w:rsid w:val="00AF678A"/>
    <w:rsid w:val="00AF6B40"/>
    <w:rsid w:val="00AF6F11"/>
    <w:rsid w:val="00AF6FD9"/>
    <w:rsid w:val="00AF78C3"/>
    <w:rsid w:val="00AF7C3B"/>
    <w:rsid w:val="00AF7CF3"/>
    <w:rsid w:val="00B00018"/>
    <w:rsid w:val="00B0020F"/>
    <w:rsid w:val="00B0029F"/>
    <w:rsid w:val="00B0049A"/>
    <w:rsid w:val="00B004E5"/>
    <w:rsid w:val="00B005A0"/>
    <w:rsid w:val="00B00CFE"/>
    <w:rsid w:val="00B00D03"/>
    <w:rsid w:val="00B00FEA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1D5"/>
    <w:rsid w:val="00B0327B"/>
    <w:rsid w:val="00B03399"/>
    <w:rsid w:val="00B03405"/>
    <w:rsid w:val="00B034BA"/>
    <w:rsid w:val="00B03667"/>
    <w:rsid w:val="00B03A81"/>
    <w:rsid w:val="00B03AE2"/>
    <w:rsid w:val="00B03CAB"/>
    <w:rsid w:val="00B03CC6"/>
    <w:rsid w:val="00B03D8E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847"/>
    <w:rsid w:val="00B13B7F"/>
    <w:rsid w:val="00B13D6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40FD"/>
    <w:rsid w:val="00B34D1F"/>
    <w:rsid w:val="00B34D97"/>
    <w:rsid w:val="00B34F0A"/>
    <w:rsid w:val="00B35047"/>
    <w:rsid w:val="00B350B4"/>
    <w:rsid w:val="00B359F1"/>
    <w:rsid w:val="00B35C7C"/>
    <w:rsid w:val="00B3602E"/>
    <w:rsid w:val="00B36A8D"/>
    <w:rsid w:val="00B36B8C"/>
    <w:rsid w:val="00B37066"/>
    <w:rsid w:val="00B370DA"/>
    <w:rsid w:val="00B371F0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948"/>
    <w:rsid w:val="00B42C93"/>
    <w:rsid w:val="00B42C9B"/>
    <w:rsid w:val="00B4348B"/>
    <w:rsid w:val="00B443C7"/>
    <w:rsid w:val="00B4486E"/>
    <w:rsid w:val="00B44C43"/>
    <w:rsid w:val="00B450F5"/>
    <w:rsid w:val="00B45CA0"/>
    <w:rsid w:val="00B460B4"/>
    <w:rsid w:val="00B469D9"/>
    <w:rsid w:val="00B46BE2"/>
    <w:rsid w:val="00B475C6"/>
    <w:rsid w:val="00B4773A"/>
    <w:rsid w:val="00B47973"/>
    <w:rsid w:val="00B50702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D7A"/>
    <w:rsid w:val="00B53199"/>
    <w:rsid w:val="00B532F7"/>
    <w:rsid w:val="00B538A9"/>
    <w:rsid w:val="00B53B2A"/>
    <w:rsid w:val="00B5455F"/>
    <w:rsid w:val="00B5456F"/>
    <w:rsid w:val="00B54AF5"/>
    <w:rsid w:val="00B54CC0"/>
    <w:rsid w:val="00B54D38"/>
    <w:rsid w:val="00B55002"/>
    <w:rsid w:val="00B550A3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45B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16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5D3"/>
    <w:rsid w:val="00B85A65"/>
    <w:rsid w:val="00B85CB7"/>
    <w:rsid w:val="00B85EE0"/>
    <w:rsid w:val="00B862AB"/>
    <w:rsid w:val="00B865BB"/>
    <w:rsid w:val="00B868D6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0EEA"/>
    <w:rsid w:val="00B9157D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3A26"/>
    <w:rsid w:val="00B9417F"/>
    <w:rsid w:val="00B94364"/>
    <w:rsid w:val="00B94365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6B2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9AB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A53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5FF"/>
    <w:rsid w:val="00BC6870"/>
    <w:rsid w:val="00BC6A79"/>
    <w:rsid w:val="00BC6E89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8C0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AB5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0912"/>
    <w:rsid w:val="00C01D4D"/>
    <w:rsid w:val="00C01E4B"/>
    <w:rsid w:val="00C02100"/>
    <w:rsid w:val="00C02118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454"/>
    <w:rsid w:val="00C06A87"/>
    <w:rsid w:val="00C06CFA"/>
    <w:rsid w:val="00C06E18"/>
    <w:rsid w:val="00C07096"/>
    <w:rsid w:val="00C078D4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A20"/>
    <w:rsid w:val="00C17F91"/>
    <w:rsid w:val="00C201A7"/>
    <w:rsid w:val="00C201C1"/>
    <w:rsid w:val="00C20A1B"/>
    <w:rsid w:val="00C20A67"/>
    <w:rsid w:val="00C20BA1"/>
    <w:rsid w:val="00C20CBC"/>
    <w:rsid w:val="00C20CE1"/>
    <w:rsid w:val="00C2150F"/>
    <w:rsid w:val="00C21615"/>
    <w:rsid w:val="00C2188B"/>
    <w:rsid w:val="00C21A77"/>
    <w:rsid w:val="00C21F19"/>
    <w:rsid w:val="00C21FAF"/>
    <w:rsid w:val="00C22012"/>
    <w:rsid w:val="00C222D2"/>
    <w:rsid w:val="00C224FD"/>
    <w:rsid w:val="00C225B0"/>
    <w:rsid w:val="00C22858"/>
    <w:rsid w:val="00C22CD8"/>
    <w:rsid w:val="00C22DAA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3D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58"/>
    <w:rsid w:val="00C33AA1"/>
    <w:rsid w:val="00C33ACF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981"/>
    <w:rsid w:val="00C35E85"/>
    <w:rsid w:val="00C35ED7"/>
    <w:rsid w:val="00C3607A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5F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4EB1"/>
    <w:rsid w:val="00C4501B"/>
    <w:rsid w:val="00C4533A"/>
    <w:rsid w:val="00C4552F"/>
    <w:rsid w:val="00C45887"/>
    <w:rsid w:val="00C45945"/>
    <w:rsid w:val="00C45BDE"/>
    <w:rsid w:val="00C45CDD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09"/>
    <w:rsid w:val="00C527AC"/>
    <w:rsid w:val="00C52824"/>
    <w:rsid w:val="00C529F0"/>
    <w:rsid w:val="00C52A11"/>
    <w:rsid w:val="00C52A25"/>
    <w:rsid w:val="00C52A63"/>
    <w:rsid w:val="00C52BD6"/>
    <w:rsid w:val="00C52FBD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93"/>
    <w:rsid w:val="00C54CE7"/>
    <w:rsid w:val="00C54D55"/>
    <w:rsid w:val="00C54EA2"/>
    <w:rsid w:val="00C55677"/>
    <w:rsid w:val="00C55890"/>
    <w:rsid w:val="00C55E4D"/>
    <w:rsid w:val="00C55E9C"/>
    <w:rsid w:val="00C5635D"/>
    <w:rsid w:val="00C565F6"/>
    <w:rsid w:val="00C57D2A"/>
    <w:rsid w:val="00C607A1"/>
    <w:rsid w:val="00C60922"/>
    <w:rsid w:val="00C60943"/>
    <w:rsid w:val="00C60A68"/>
    <w:rsid w:val="00C61183"/>
    <w:rsid w:val="00C61A1D"/>
    <w:rsid w:val="00C61A7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E48"/>
    <w:rsid w:val="00C640DA"/>
    <w:rsid w:val="00C6492D"/>
    <w:rsid w:val="00C6499A"/>
    <w:rsid w:val="00C64B81"/>
    <w:rsid w:val="00C65074"/>
    <w:rsid w:val="00C6566A"/>
    <w:rsid w:val="00C657ED"/>
    <w:rsid w:val="00C65965"/>
    <w:rsid w:val="00C659C5"/>
    <w:rsid w:val="00C65D21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C16"/>
    <w:rsid w:val="00C76D30"/>
    <w:rsid w:val="00C76D39"/>
    <w:rsid w:val="00C76DB1"/>
    <w:rsid w:val="00C76E62"/>
    <w:rsid w:val="00C77284"/>
    <w:rsid w:val="00C7757D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5DF2"/>
    <w:rsid w:val="00C861D7"/>
    <w:rsid w:val="00C86550"/>
    <w:rsid w:val="00C86923"/>
    <w:rsid w:val="00C86B5E"/>
    <w:rsid w:val="00C86E49"/>
    <w:rsid w:val="00C8723F"/>
    <w:rsid w:val="00C877C2"/>
    <w:rsid w:val="00C8787D"/>
    <w:rsid w:val="00C902D5"/>
    <w:rsid w:val="00C9042B"/>
    <w:rsid w:val="00C904D0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AE7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3EE"/>
    <w:rsid w:val="00CA1EBA"/>
    <w:rsid w:val="00CA1F6F"/>
    <w:rsid w:val="00CA2246"/>
    <w:rsid w:val="00CA27B9"/>
    <w:rsid w:val="00CA284C"/>
    <w:rsid w:val="00CA2F34"/>
    <w:rsid w:val="00CA30CF"/>
    <w:rsid w:val="00CA35DF"/>
    <w:rsid w:val="00CA3602"/>
    <w:rsid w:val="00CA3702"/>
    <w:rsid w:val="00CA3838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2C9"/>
    <w:rsid w:val="00CB1575"/>
    <w:rsid w:val="00CB1BE6"/>
    <w:rsid w:val="00CB278D"/>
    <w:rsid w:val="00CB2C76"/>
    <w:rsid w:val="00CB38C8"/>
    <w:rsid w:val="00CB397E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D7C"/>
    <w:rsid w:val="00CC2090"/>
    <w:rsid w:val="00CC250E"/>
    <w:rsid w:val="00CC2620"/>
    <w:rsid w:val="00CC2695"/>
    <w:rsid w:val="00CC299F"/>
    <w:rsid w:val="00CC30A2"/>
    <w:rsid w:val="00CC30F4"/>
    <w:rsid w:val="00CC34AD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021"/>
    <w:rsid w:val="00CC77B9"/>
    <w:rsid w:val="00CC7A8D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DC4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5AB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0B4F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1EF0"/>
    <w:rsid w:val="00D024A5"/>
    <w:rsid w:val="00D027EE"/>
    <w:rsid w:val="00D02978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676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0D6B"/>
    <w:rsid w:val="00D11101"/>
    <w:rsid w:val="00D1144B"/>
    <w:rsid w:val="00D11845"/>
    <w:rsid w:val="00D11CD5"/>
    <w:rsid w:val="00D11FAB"/>
    <w:rsid w:val="00D121B0"/>
    <w:rsid w:val="00D122DE"/>
    <w:rsid w:val="00D125C6"/>
    <w:rsid w:val="00D12663"/>
    <w:rsid w:val="00D12B3E"/>
    <w:rsid w:val="00D13311"/>
    <w:rsid w:val="00D13913"/>
    <w:rsid w:val="00D13C01"/>
    <w:rsid w:val="00D13D38"/>
    <w:rsid w:val="00D14348"/>
    <w:rsid w:val="00D144D1"/>
    <w:rsid w:val="00D146E2"/>
    <w:rsid w:val="00D147D1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566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730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CA5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791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5E2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2A68"/>
    <w:rsid w:val="00D736B9"/>
    <w:rsid w:val="00D73B53"/>
    <w:rsid w:val="00D73E2E"/>
    <w:rsid w:val="00D740F2"/>
    <w:rsid w:val="00D74702"/>
    <w:rsid w:val="00D74753"/>
    <w:rsid w:val="00D74807"/>
    <w:rsid w:val="00D748B6"/>
    <w:rsid w:val="00D74B90"/>
    <w:rsid w:val="00D74FBC"/>
    <w:rsid w:val="00D752D3"/>
    <w:rsid w:val="00D753BF"/>
    <w:rsid w:val="00D75628"/>
    <w:rsid w:val="00D75818"/>
    <w:rsid w:val="00D759D8"/>
    <w:rsid w:val="00D75DDC"/>
    <w:rsid w:val="00D75EBF"/>
    <w:rsid w:val="00D75F07"/>
    <w:rsid w:val="00D76016"/>
    <w:rsid w:val="00D7613E"/>
    <w:rsid w:val="00D76161"/>
    <w:rsid w:val="00D761AC"/>
    <w:rsid w:val="00D76607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23C"/>
    <w:rsid w:val="00D8038B"/>
    <w:rsid w:val="00D805E3"/>
    <w:rsid w:val="00D806FC"/>
    <w:rsid w:val="00D80857"/>
    <w:rsid w:val="00D80999"/>
    <w:rsid w:val="00D80A5C"/>
    <w:rsid w:val="00D80B58"/>
    <w:rsid w:val="00D80ECD"/>
    <w:rsid w:val="00D80F60"/>
    <w:rsid w:val="00D814CC"/>
    <w:rsid w:val="00D81827"/>
    <w:rsid w:val="00D81B46"/>
    <w:rsid w:val="00D81DEB"/>
    <w:rsid w:val="00D81DF4"/>
    <w:rsid w:val="00D81E04"/>
    <w:rsid w:val="00D81FB7"/>
    <w:rsid w:val="00D82161"/>
    <w:rsid w:val="00D822FA"/>
    <w:rsid w:val="00D82539"/>
    <w:rsid w:val="00D82DA2"/>
    <w:rsid w:val="00D82ED2"/>
    <w:rsid w:val="00D83325"/>
    <w:rsid w:val="00D83395"/>
    <w:rsid w:val="00D835F3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944"/>
    <w:rsid w:val="00D91E95"/>
    <w:rsid w:val="00D9214B"/>
    <w:rsid w:val="00D92907"/>
    <w:rsid w:val="00D92BA6"/>
    <w:rsid w:val="00D93319"/>
    <w:rsid w:val="00D93415"/>
    <w:rsid w:val="00D93BD0"/>
    <w:rsid w:val="00D93C34"/>
    <w:rsid w:val="00D93CD1"/>
    <w:rsid w:val="00D93DFC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21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16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45E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0C55"/>
    <w:rsid w:val="00DB1124"/>
    <w:rsid w:val="00DB118A"/>
    <w:rsid w:val="00DB11CF"/>
    <w:rsid w:val="00DB165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BE8"/>
    <w:rsid w:val="00DB4C54"/>
    <w:rsid w:val="00DB4D97"/>
    <w:rsid w:val="00DB5184"/>
    <w:rsid w:val="00DB54A5"/>
    <w:rsid w:val="00DB5546"/>
    <w:rsid w:val="00DB55C6"/>
    <w:rsid w:val="00DB55E1"/>
    <w:rsid w:val="00DB5A97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80"/>
    <w:rsid w:val="00DC097F"/>
    <w:rsid w:val="00DC0B8D"/>
    <w:rsid w:val="00DC0E77"/>
    <w:rsid w:val="00DC11F6"/>
    <w:rsid w:val="00DC19DA"/>
    <w:rsid w:val="00DC1AC5"/>
    <w:rsid w:val="00DC1B8F"/>
    <w:rsid w:val="00DC1CAC"/>
    <w:rsid w:val="00DC1F60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04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14C"/>
    <w:rsid w:val="00DD331F"/>
    <w:rsid w:val="00DD34F1"/>
    <w:rsid w:val="00DD36ED"/>
    <w:rsid w:val="00DD377A"/>
    <w:rsid w:val="00DD3903"/>
    <w:rsid w:val="00DD3DE2"/>
    <w:rsid w:val="00DD3EA3"/>
    <w:rsid w:val="00DD3F47"/>
    <w:rsid w:val="00DD43E4"/>
    <w:rsid w:val="00DD4A89"/>
    <w:rsid w:val="00DD4D68"/>
    <w:rsid w:val="00DD4ED7"/>
    <w:rsid w:val="00DD50F0"/>
    <w:rsid w:val="00DD5151"/>
    <w:rsid w:val="00DD52EA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40F"/>
    <w:rsid w:val="00DE294A"/>
    <w:rsid w:val="00DE2DBF"/>
    <w:rsid w:val="00DE3488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49A5"/>
    <w:rsid w:val="00DE5249"/>
    <w:rsid w:val="00DE5532"/>
    <w:rsid w:val="00DE57E6"/>
    <w:rsid w:val="00DE58B2"/>
    <w:rsid w:val="00DE58C4"/>
    <w:rsid w:val="00DE5B61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53C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10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B98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4F1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50"/>
    <w:rsid w:val="00E02FC7"/>
    <w:rsid w:val="00E03B2D"/>
    <w:rsid w:val="00E03BE9"/>
    <w:rsid w:val="00E03C0B"/>
    <w:rsid w:val="00E041E1"/>
    <w:rsid w:val="00E04245"/>
    <w:rsid w:val="00E042CD"/>
    <w:rsid w:val="00E046F5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58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BC8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C56"/>
    <w:rsid w:val="00E20D55"/>
    <w:rsid w:val="00E20D9C"/>
    <w:rsid w:val="00E2114F"/>
    <w:rsid w:val="00E211D0"/>
    <w:rsid w:val="00E21262"/>
    <w:rsid w:val="00E214FA"/>
    <w:rsid w:val="00E216BF"/>
    <w:rsid w:val="00E21780"/>
    <w:rsid w:val="00E219C3"/>
    <w:rsid w:val="00E21AFC"/>
    <w:rsid w:val="00E221F5"/>
    <w:rsid w:val="00E225B1"/>
    <w:rsid w:val="00E225B8"/>
    <w:rsid w:val="00E2260E"/>
    <w:rsid w:val="00E22754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20D"/>
    <w:rsid w:val="00E267A0"/>
    <w:rsid w:val="00E267CC"/>
    <w:rsid w:val="00E26ED5"/>
    <w:rsid w:val="00E271CD"/>
    <w:rsid w:val="00E27503"/>
    <w:rsid w:val="00E2775B"/>
    <w:rsid w:val="00E278F8"/>
    <w:rsid w:val="00E27C7E"/>
    <w:rsid w:val="00E27D4D"/>
    <w:rsid w:val="00E304FA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A6E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A4C"/>
    <w:rsid w:val="00E37FF9"/>
    <w:rsid w:val="00E400DD"/>
    <w:rsid w:val="00E40147"/>
    <w:rsid w:val="00E40203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301"/>
    <w:rsid w:val="00E43641"/>
    <w:rsid w:val="00E436EE"/>
    <w:rsid w:val="00E44030"/>
    <w:rsid w:val="00E44149"/>
    <w:rsid w:val="00E44183"/>
    <w:rsid w:val="00E44559"/>
    <w:rsid w:val="00E44722"/>
    <w:rsid w:val="00E44834"/>
    <w:rsid w:val="00E44C98"/>
    <w:rsid w:val="00E44D1C"/>
    <w:rsid w:val="00E44D37"/>
    <w:rsid w:val="00E44E5A"/>
    <w:rsid w:val="00E4586F"/>
    <w:rsid w:val="00E45A9B"/>
    <w:rsid w:val="00E45D1E"/>
    <w:rsid w:val="00E4657F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1B1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26"/>
    <w:rsid w:val="00E57D35"/>
    <w:rsid w:val="00E57EAA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95A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08"/>
    <w:rsid w:val="00E7275A"/>
    <w:rsid w:val="00E72827"/>
    <w:rsid w:val="00E72FF3"/>
    <w:rsid w:val="00E730E8"/>
    <w:rsid w:val="00E731E8"/>
    <w:rsid w:val="00E73788"/>
    <w:rsid w:val="00E73A6D"/>
    <w:rsid w:val="00E73BC4"/>
    <w:rsid w:val="00E7471A"/>
    <w:rsid w:val="00E74C9A"/>
    <w:rsid w:val="00E754F3"/>
    <w:rsid w:val="00E759E6"/>
    <w:rsid w:val="00E75C77"/>
    <w:rsid w:val="00E76218"/>
    <w:rsid w:val="00E76B0F"/>
    <w:rsid w:val="00E76B73"/>
    <w:rsid w:val="00E76D27"/>
    <w:rsid w:val="00E76DC2"/>
    <w:rsid w:val="00E76E9D"/>
    <w:rsid w:val="00E76FCA"/>
    <w:rsid w:val="00E76FED"/>
    <w:rsid w:val="00E771AD"/>
    <w:rsid w:val="00E77227"/>
    <w:rsid w:val="00E7725B"/>
    <w:rsid w:val="00E77532"/>
    <w:rsid w:val="00E7790C"/>
    <w:rsid w:val="00E77D83"/>
    <w:rsid w:val="00E77FB5"/>
    <w:rsid w:val="00E802CD"/>
    <w:rsid w:val="00E802EE"/>
    <w:rsid w:val="00E804E8"/>
    <w:rsid w:val="00E80931"/>
    <w:rsid w:val="00E809E1"/>
    <w:rsid w:val="00E80E45"/>
    <w:rsid w:val="00E80FD8"/>
    <w:rsid w:val="00E81305"/>
    <w:rsid w:val="00E814EE"/>
    <w:rsid w:val="00E81731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50C"/>
    <w:rsid w:val="00E85971"/>
    <w:rsid w:val="00E85B77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149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2D5"/>
    <w:rsid w:val="00E925DB"/>
    <w:rsid w:val="00E92C70"/>
    <w:rsid w:val="00E93227"/>
    <w:rsid w:val="00E93591"/>
    <w:rsid w:val="00E93725"/>
    <w:rsid w:val="00E93806"/>
    <w:rsid w:val="00E93C6D"/>
    <w:rsid w:val="00E93F27"/>
    <w:rsid w:val="00E9412E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E61"/>
    <w:rsid w:val="00EA202E"/>
    <w:rsid w:val="00EA2305"/>
    <w:rsid w:val="00EA2868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8C4"/>
    <w:rsid w:val="00EA7DC4"/>
    <w:rsid w:val="00EA7FF0"/>
    <w:rsid w:val="00EB018B"/>
    <w:rsid w:val="00EB045E"/>
    <w:rsid w:val="00EB0756"/>
    <w:rsid w:val="00EB083A"/>
    <w:rsid w:val="00EB0C38"/>
    <w:rsid w:val="00EB0CE1"/>
    <w:rsid w:val="00EB121C"/>
    <w:rsid w:val="00EB12BD"/>
    <w:rsid w:val="00EB16D1"/>
    <w:rsid w:val="00EB16F9"/>
    <w:rsid w:val="00EB1A18"/>
    <w:rsid w:val="00EB1F09"/>
    <w:rsid w:val="00EB20DB"/>
    <w:rsid w:val="00EB22C7"/>
    <w:rsid w:val="00EB2B70"/>
    <w:rsid w:val="00EB2C23"/>
    <w:rsid w:val="00EB2E39"/>
    <w:rsid w:val="00EB2F4C"/>
    <w:rsid w:val="00EB33C2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5540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39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506"/>
    <w:rsid w:val="00EC28D3"/>
    <w:rsid w:val="00EC28D5"/>
    <w:rsid w:val="00EC2A4B"/>
    <w:rsid w:val="00EC2B7D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6E3"/>
    <w:rsid w:val="00EC570C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987"/>
    <w:rsid w:val="00ED1C92"/>
    <w:rsid w:val="00ED1D24"/>
    <w:rsid w:val="00ED29C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3B4F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852"/>
    <w:rsid w:val="00EE5B05"/>
    <w:rsid w:val="00EE5B66"/>
    <w:rsid w:val="00EE5E9C"/>
    <w:rsid w:val="00EE6181"/>
    <w:rsid w:val="00EE62EC"/>
    <w:rsid w:val="00EE65A3"/>
    <w:rsid w:val="00EE6620"/>
    <w:rsid w:val="00EE6754"/>
    <w:rsid w:val="00EE6A36"/>
    <w:rsid w:val="00EE6A75"/>
    <w:rsid w:val="00EE6ABE"/>
    <w:rsid w:val="00EE6B82"/>
    <w:rsid w:val="00EE71E6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C9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1D5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A29"/>
    <w:rsid w:val="00EF6B29"/>
    <w:rsid w:val="00EF6D91"/>
    <w:rsid w:val="00EF7098"/>
    <w:rsid w:val="00EF7741"/>
    <w:rsid w:val="00EF7B1A"/>
    <w:rsid w:val="00EF7F41"/>
    <w:rsid w:val="00EF7FB0"/>
    <w:rsid w:val="00F008F6"/>
    <w:rsid w:val="00F00A1A"/>
    <w:rsid w:val="00F00FB6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6E4"/>
    <w:rsid w:val="00F0599F"/>
    <w:rsid w:val="00F059B5"/>
    <w:rsid w:val="00F06611"/>
    <w:rsid w:val="00F06867"/>
    <w:rsid w:val="00F06885"/>
    <w:rsid w:val="00F06AE8"/>
    <w:rsid w:val="00F06E7A"/>
    <w:rsid w:val="00F06F94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5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570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5BB"/>
    <w:rsid w:val="00F1797D"/>
    <w:rsid w:val="00F17D02"/>
    <w:rsid w:val="00F17EDB"/>
    <w:rsid w:val="00F20198"/>
    <w:rsid w:val="00F20B06"/>
    <w:rsid w:val="00F20B8D"/>
    <w:rsid w:val="00F21763"/>
    <w:rsid w:val="00F217DA"/>
    <w:rsid w:val="00F21D89"/>
    <w:rsid w:val="00F21FB8"/>
    <w:rsid w:val="00F22649"/>
    <w:rsid w:val="00F2281F"/>
    <w:rsid w:val="00F228FF"/>
    <w:rsid w:val="00F2295E"/>
    <w:rsid w:val="00F22CBE"/>
    <w:rsid w:val="00F23294"/>
    <w:rsid w:val="00F232F0"/>
    <w:rsid w:val="00F23406"/>
    <w:rsid w:val="00F23986"/>
    <w:rsid w:val="00F23A52"/>
    <w:rsid w:val="00F23BBE"/>
    <w:rsid w:val="00F23CD4"/>
    <w:rsid w:val="00F23FF9"/>
    <w:rsid w:val="00F240CB"/>
    <w:rsid w:val="00F2447D"/>
    <w:rsid w:val="00F247F8"/>
    <w:rsid w:val="00F24836"/>
    <w:rsid w:val="00F24A7A"/>
    <w:rsid w:val="00F255CF"/>
    <w:rsid w:val="00F2590A"/>
    <w:rsid w:val="00F25EE8"/>
    <w:rsid w:val="00F26225"/>
    <w:rsid w:val="00F26495"/>
    <w:rsid w:val="00F26BE2"/>
    <w:rsid w:val="00F26F25"/>
    <w:rsid w:val="00F27033"/>
    <w:rsid w:val="00F27753"/>
    <w:rsid w:val="00F27AC4"/>
    <w:rsid w:val="00F27C4A"/>
    <w:rsid w:val="00F27EB2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598"/>
    <w:rsid w:val="00F356DC"/>
    <w:rsid w:val="00F357A1"/>
    <w:rsid w:val="00F358DC"/>
    <w:rsid w:val="00F35B34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E3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84"/>
    <w:rsid w:val="00F420BD"/>
    <w:rsid w:val="00F4222D"/>
    <w:rsid w:val="00F422BD"/>
    <w:rsid w:val="00F4254F"/>
    <w:rsid w:val="00F4256D"/>
    <w:rsid w:val="00F429EC"/>
    <w:rsid w:val="00F42AA6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3FA9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74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7356"/>
    <w:rsid w:val="00F4760B"/>
    <w:rsid w:val="00F47652"/>
    <w:rsid w:val="00F4788A"/>
    <w:rsid w:val="00F4795D"/>
    <w:rsid w:val="00F4796E"/>
    <w:rsid w:val="00F5010B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C32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891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BBC"/>
    <w:rsid w:val="00F60C52"/>
    <w:rsid w:val="00F61120"/>
    <w:rsid w:val="00F6127D"/>
    <w:rsid w:val="00F61335"/>
    <w:rsid w:val="00F61691"/>
    <w:rsid w:val="00F619AC"/>
    <w:rsid w:val="00F61A4B"/>
    <w:rsid w:val="00F61AFF"/>
    <w:rsid w:val="00F61D6E"/>
    <w:rsid w:val="00F6226E"/>
    <w:rsid w:val="00F6228C"/>
    <w:rsid w:val="00F624D6"/>
    <w:rsid w:val="00F6262F"/>
    <w:rsid w:val="00F6266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6E78"/>
    <w:rsid w:val="00F67250"/>
    <w:rsid w:val="00F6797E"/>
    <w:rsid w:val="00F67AC2"/>
    <w:rsid w:val="00F67E7D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9BA"/>
    <w:rsid w:val="00F729D3"/>
    <w:rsid w:val="00F72D83"/>
    <w:rsid w:val="00F72F89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45D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5B7"/>
    <w:rsid w:val="00F809C7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82E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5E0E"/>
    <w:rsid w:val="00F967FD"/>
    <w:rsid w:val="00F96AEF"/>
    <w:rsid w:val="00F96B74"/>
    <w:rsid w:val="00F96C98"/>
    <w:rsid w:val="00F96EE9"/>
    <w:rsid w:val="00F97325"/>
    <w:rsid w:val="00F9748D"/>
    <w:rsid w:val="00F974E4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D1C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0B0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7B1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89"/>
    <w:rsid w:val="00FB482D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1E1A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3E66"/>
    <w:rsid w:val="00FC40B4"/>
    <w:rsid w:val="00FC4326"/>
    <w:rsid w:val="00FC485A"/>
    <w:rsid w:val="00FC4A8F"/>
    <w:rsid w:val="00FC4B2F"/>
    <w:rsid w:val="00FC4BA9"/>
    <w:rsid w:val="00FC4C35"/>
    <w:rsid w:val="00FC4EC0"/>
    <w:rsid w:val="00FC5867"/>
    <w:rsid w:val="00FC5A6A"/>
    <w:rsid w:val="00FC5BD1"/>
    <w:rsid w:val="00FC5BF4"/>
    <w:rsid w:val="00FC5F8D"/>
    <w:rsid w:val="00FC6163"/>
    <w:rsid w:val="00FC62FB"/>
    <w:rsid w:val="00FC6613"/>
    <w:rsid w:val="00FC6954"/>
    <w:rsid w:val="00FC6A39"/>
    <w:rsid w:val="00FC6C26"/>
    <w:rsid w:val="00FC6D7E"/>
    <w:rsid w:val="00FC72EC"/>
    <w:rsid w:val="00FC79F0"/>
    <w:rsid w:val="00FC7CAB"/>
    <w:rsid w:val="00FC7EE7"/>
    <w:rsid w:val="00FD02C1"/>
    <w:rsid w:val="00FD06FE"/>
    <w:rsid w:val="00FD080D"/>
    <w:rsid w:val="00FD0843"/>
    <w:rsid w:val="00FD0A77"/>
    <w:rsid w:val="00FD0BE9"/>
    <w:rsid w:val="00FD123A"/>
    <w:rsid w:val="00FD13AE"/>
    <w:rsid w:val="00FD179D"/>
    <w:rsid w:val="00FD1C89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43E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3BA"/>
    <w:rsid w:val="00FD7623"/>
    <w:rsid w:val="00FD7654"/>
    <w:rsid w:val="00FD7883"/>
    <w:rsid w:val="00FD7E8D"/>
    <w:rsid w:val="00FD7ECE"/>
    <w:rsid w:val="00FE03C7"/>
    <w:rsid w:val="00FE07B1"/>
    <w:rsid w:val="00FE0A63"/>
    <w:rsid w:val="00FE10EE"/>
    <w:rsid w:val="00FE1361"/>
    <w:rsid w:val="00FE1627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A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97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1011</TotalTime>
  <Pages>30</Pages>
  <Words>5777</Words>
  <Characters>27253</Characters>
  <Application>Microsoft Office Word</Application>
  <DocSecurity>0</DocSecurity>
  <Lines>227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32965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Sakulnard Rattanaburom</cp:lastModifiedBy>
  <cp:revision>371</cp:revision>
  <cp:lastPrinted>2025-11-06T10:00:00Z</cp:lastPrinted>
  <dcterms:created xsi:type="dcterms:W3CDTF">2025-06-23T09:21:00Z</dcterms:created>
  <dcterms:modified xsi:type="dcterms:W3CDTF">2025-11-07T01:42:00Z</dcterms:modified>
</cp:coreProperties>
</file>