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DB91" w14:textId="77777777" w:rsidR="0002318C" w:rsidRPr="009A7B74" w:rsidRDefault="0002318C" w:rsidP="007948E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1418" w:hanging="1418"/>
        <w:jc w:val="thaiDistribute"/>
        <w:rPr>
          <w:rFonts w:cs="Times New Roman"/>
          <w:b/>
          <w:bCs/>
          <w:caps/>
          <w:sz w:val="22"/>
          <w:szCs w:val="22"/>
        </w:rPr>
      </w:pPr>
      <w:r w:rsidRPr="009A7B74">
        <w:rPr>
          <w:rFonts w:cs="Times New Roman"/>
          <w:b/>
          <w:bCs/>
          <w:caps/>
          <w:sz w:val="22"/>
          <w:szCs w:val="22"/>
        </w:rPr>
        <w:t xml:space="preserve">GENERAL INFORMATION </w:t>
      </w:r>
    </w:p>
    <w:p w14:paraId="71C7181F" w14:textId="77777777" w:rsidR="0002318C" w:rsidRPr="009A7B74" w:rsidRDefault="0002318C" w:rsidP="0002318C">
      <w:pPr>
        <w:pStyle w:val="BodyText"/>
        <w:tabs>
          <w:tab w:val="clear" w:pos="454"/>
          <w:tab w:val="clear" w:pos="680"/>
          <w:tab w:val="left" w:pos="0"/>
        </w:tabs>
        <w:spacing w:after="0"/>
        <w:jc w:val="thaiDistribute"/>
        <w:rPr>
          <w:rFonts w:cs="Times New Roman"/>
          <w:sz w:val="22"/>
          <w:szCs w:val="22"/>
        </w:rPr>
      </w:pPr>
    </w:p>
    <w:p w14:paraId="7DF56447" w14:textId="77777777" w:rsidR="0002318C" w:rsidRPr="009A7B74" w:rsidRDefault="0002318C" w:rsidP="0002318C">
      <w:pPr>
        <w:tabs>
          <w:tab w:val="clear" w:pos="454"/>
          <w:tab w:val="left" w:pos="142"/>
        </w:tabs>
        <w:jc w:val="thaiDistribute"/>
        <w:rPr>
          <w:rFonts w:cs="Times New Roman"/>
          <w:sz w:val="22"/>
          <w:szCs w:val="22"/>
          <w:cs/>
        </w:rPr>
      </w:pPr>
      <w:r w:rsidRPr="009A7B74">
        <w:rPr>
          <w:rFonts w:cs="Times New Roman"/>
          <w:sz w:val="22"/>
          <w:szCs w:val="22"/>
        </w:rPr>
        <w:t>Thitikorn Public Company Limited (“the Company”) (juristic entity registration number 0107546000130), was incorporated in Thailand on August 4, 1972 and has its registered office at 69 Ramkhamhaeng Road, Huamark, Bangkapi, Bangkok 10240, Thailand. The Company has been listed on the Stock Exchange of Thailand since 2003.</w:t>
      </w:r>
    </w:p>
    <w:p w14:paraId="4A150449" w14:textId="77777777" w:rsidR="0002318C" w:rsidRPr="009A7B74" w:rsidRDefault="0002318C" w:rsidP="0002318C">
      <w:pPr>
        <w:tabs>
          <w:tab w:val="clear" w:pos="454"/>
          <w:tab w:val="left" w:pos="142"/>
        </w:tabs>
        <w:jc w:val="thaiDistribute"/>
        <w:rPr>
          <w:rFonts w:cs="Times New Roman"/>
          <w:sz w:val="22"/>
          <w:szCs w:val="22"/>
        </w:rPr>
      </w:pPr>
    </w:p>
    <w:p w14:paraId="23522E2D" w14:textId="77777777" w:rsidR="0002318C" w:rsidRPr="009A7B74" w:rsidRDefault="0002318C" w:rsidP="0002318C">
      <w:pPr>
        <w:tabs>
          <w:tab w:val="clear" w:pos="454"/>
          <w:tab w:val="left" w:pos="142"/>
        </w:tabs>
        <w:jc w:val="thaiDistribute"/>
        <w:rPr>
          <w:rFonts w:cs="Times New Roman"/>
          <w:sz w:val="22"/>
          <w:szCs w:val="22"/>
        </w:rPr>
      </w:pPr>
      <w:r w:rsidRPr="009A7B74">
        <w:rPr>
          <w:rFonts w:cs="Times New Roman"/>
          <w:sz w:val="22"/>
          <w:szCs w:val="22"/>
        </w:rPr>
        <w:t>The major shareholder is Sinthonglor Company Limited (incorporated in Thailand which holds 42.36% of the Company’s shares).</w:t>
      </w:r>
    </w:p>
    <w:p w14:paraId="22C23D08" w14:textId="77777777" w:rsidR="0002318C" w:rsidRPr="009A7B74" w:rsidRDefault="0002318C" w:rsidP="0002318C">
      <w:pPr>
        <w:tabs>
          <w:tab w:val="clear" w:pos="454"/>
          <w:tab w:val="left" w:pos="142"/>
        </w:tabs>
        <w:jc w:val="thaiDistribute"/>
        <w:rPr>
          <w:rFonts w:cs="Times New Roman"/>
          <w:sz w:val="22"/>
          <w:szCs w:val="22"/>
        </w:rPr>
      </w:pPr>
    </w:p>
    <w:p w14:paraId="10AC16BA" w14:textId="77777777" w:rsidR="0002318C" w:rsidRPr="009A7B74" w:rsidRDefault="0002318C" w:rsidP="0002318C">
      <w:pPr>
        <w:tabs>
          <w:tab w:val="clear" w:pos="454"/>
          <w:tab w:val="left" w:pos="142"/>
        </w:tabs>
        <w:jc w:val="thaiDistribute"/>
        <w:rPr>
          <w:rFonts w:cs="Times New Roman"/>
          <w:sz w:val="22"/>
          <w:szCs w:val="22"/>
        </w:rPr>
      </w:pPr>
      <w:r w:rsidRPr="009A7B74">
        <w:rPr>
          <w:rFonts w:cs="Times New Roman"/>
          <w:sz w:val="22"/>
          <w:szCs w:val="22"/>
        </w:rPr>
        <w:t>The Company and its subsidiaries principally engage in vehicle hire-purchase business and related other services, and letting of motorcycle under operating lease. Details of the Company’s subsidiaries are as follows:</w:t>
      </w:r>
    </w:p>
    <w:p w14:paraId="34F0A79A" w14:textId="77777777" w:rsidR="0002318C" w:rsidRPr="00C1604E"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vertAlign w:val="superscript"/>
        </w:rPr>
      </w:pPr>
    </w:p>
    <w:tbl>
      <w:tblPr>
        <w:tblW w:w="10222" w:type="dxa"/>
        <w:tblLayout w:type="fixed"/>
        <w:tblLook w:val="04A0" w:firstRow="1" w:lastRow="0" w:firstColumn="1" w:lastColumn="0" w:noHBand="0" w:noVBand="1"/>
      </w:tblPr>
      <w:tblGrid>
        <w:gridCol w:w="1985"/>
        <w:gridCol w:w="236"/>
        <w:gridCol w:w="2315"/>
        <w:gridCol w:w="236"/>
        <w:gridCol w:w="1187"/>
        <w:gridCol w:w="236"/>
        <w:gridCol w:w="1187"/>
        <w:gridCol w:w="236"/>
        <w:gridCol w:w="1176"/>
        <w:gridCol w:w="244"/>
        <w:gridCol w:w="1184"/>
      </w:tblGrid>
      <w:tr w:rsidR="0002318C" w:rsidRPr="00C1604E" w14:paraId="3A1E4E31" w14:textId="77777777" w:rsidTr="00286D4F">
        <w:trPr>
          <w:tblHeader/>
        </w:trPr>
        <w:tc>
          <w:tcPr>
            <w:tcW w:w="1985" w:type="dxa"/>
          </w:tcPr>
          <w:p w14:paraId="0F5A841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E8ACC6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DCFBDDE"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5B3C79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4CFBB7F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p>
        </w:tc>
        <w:tc>
          <w:tcPr>
            <w:tcW w:w="236" w:type="dxa"/>
          </w:tcPr>
          <w:p w14:paraId="6FCCE0E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21DD193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Percentage of direct and</w:t>
            </w:r>
          </w:p>
        </w:tc>
      </w:tr>
      <w:tr w:rsidR="0002318C" w:rsidRPr="00C1604E" w14:paraId="266317E6" w14:textId="77777777" w:rsidTr="00286D4F">
        <w:trPr>
          <w:tblHeader/>
        </w:trPr>
        <w:tc>
          <w:tcPr>
            <w:tcW w:w="1985" w:type="dxa"/>
          </w:tcPr>
          <w:p w14:paraId="37AA9281"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5C33D8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E1B1AC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00DF6F35"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16BA041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Paid-up share capital</w:t>
            </w:r>
          </w:p>
        </w:tc>
        <w:tc>
          <w:tcPr>
            <w:tcW w:w="236" w:type="dxa"/>
          </w:tcPr>
          <w:p w14:paraId="793BDD4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08A4692A"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indirect holdings of the</w:t>
            </w:r>
          </w:p>
        </w:tc>
      </w:tr>
      <w:tr w:rsidR="0002318C" w:rsidRPr="00C1604E" w14:paraId="6CD2B856" w14:textId="77777777" w:rsidTr="00286D4F">
        <w:trPr>
          <w:tblHeader/>
        </w:trPr>
        <w:tc>
          <w:tcPr>
            <w:tcW w:w="1985" w:type="dxa"/>
          </w:tcPr>
          <w:p w14:paraId="42988967"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0DC0CC1"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4E24E3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8E0330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tcBorders>
              <w:bottom w:val="single" w:sz="4" w:space="0" w:color="auto"/>
            </w:tcBorders>
            <w:vAlign w:val="bottom"/>
          </w:tcPr>
          <w:p w14:paraId="0C128E9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(In Thousand Baht)</w:t>
            </w:r>
          </w:p>
        </w:tc>
        <w:tc>
          <w:tcPr>
            <w:tcW w:w="236" w:type="dxa"/>
          </w:tcPr>
          <w:p w14:paraId="3EF480F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tcBorders>
              <w:bottom w:val="single" w:sz="4" w:space="0" w:color="auto"/>
            </w:tcBorders>
            <w:vAlign w:val="bottom"/>
          </w:tcPr>
          <w:p w14:paraId="45050662"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Company (%)</w:t>
            </w:r>
          </w:p>
        </w:tc>
      </w:tr>
      <w:tr w:rsidR="0002318C" w:rsidRPr="00C1604E" w14:paraId="63DDE522" w14:textId="77777777" w:rsidTr="00286D4F">
        <w:trPr>
          <w:tblHeader/>
        </w:trPr>
        <w:tc>
          <w:tcPr>
            <w:tcW w:w="1985" w:type="dxa"/>
          </w:tcPr>
          <w:p w14:paraId="6AF6BA2B"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650F87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B579B0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AE4550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top w:val="single" w:sz="4" w:space="0" w:color="auto"/>
            </w:tcBorders>
            <w:vAlign w:val="bottom"/>
          </w:tcPr>
          <w:p w14:paraId="149EF1CB" w14:textId="6B70DCF0" w:rsidR="0002318C" w:rsidRPr="00042087" w:rsidRDefault="007F173F"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Pr>
                <w:rFonts w:cs="Times New Roman"/>
                <w:sz w:val="20"/>
                <w:szCs w:val="20"/>
              </w:rPr>
              <w:t>September 30</w:t>
            </w:r>
            <w:r w:rsidR="0002318C" w:rsidRPr="00042087">
              <w:rPr>
                <w:rFonts w:cs="Times New Roman"/>
                <w:sz w:val="20"/>
                <w:szCs w:val="20"/>
              </w:rPr>
              <w:t>,</w:t>
            </w:r>
          </w:p>
        </w:tc>
        <w:tc>
          <w:tcPr>
            <w:tcW w:w="236" w:type="dxa"/>
            <w:tcBorders>
              <w:top w:val="single" w:sz="4" w:space="0" w:color="auto"/>
            </w:tcBorders>
            <w:vAlign w:val="bottom"/>
          </w:tcPr>
          <w:p w14:paraId="30AEC314"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top w:val="single" w:sz="4" w:space="0" w:color="auto"/>
            </w:tcBorders>
            <w:vAlign w:val="center"/>
          </w:tcPr>
          <w:p w14:paraId="3B7E90E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c>
          <w:tcPr>
            <w:tcW w:w="236" w:type="dxa"/>
          </w:tcPr>
          <w:p w14:paraId="018B034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top w:val="single" w:sz="4" w:space="0" w:color="auto"/>
            </w:tcBorders>
            <w:vAlign w:val="bottom"/>
          </w:tcPr>
          <w:p w14:paraId="4D09AE8F" w14:textId="1164B2D7" w:rsidR="0002318C" w:rsidRPr="00042087" w:rsidRDefault="007F173F"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Pr>
                <w:rFonts w:cs="Times New Roman"/>
                <w:sz w:val="20"/>
                <w:szCs w:val="20"/>
              </w:rPr>
              <w:t>September 30</w:t>
            </w:r>
            <w:r w:rsidR="0002318C">
              <w:rPr>
                <w:rFonts w:cs="Times New Roman"/>
                <w:sz w:val="20"/>
                <w:szCs w:val="20"/>
              </w:rPr>
              <w:t>,</w:t>
            </w:r>
          </w:p>
        </w:tc>
        <w:tc>
          <w:tcPr>
            <w:tcW w:w="244" w:type="dxa"/>
            <w:tcBorders>
              <w:top w:val="single" w:sz="4" w:space="0" w:color="auto"/>
            </w:tcBorders>
            <w:vAlign w:val="bottom"/>
          </w:tcPr>
          <w:p w14:paraId="077A6FC8"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top w:val="single" w:sz="4" w:space="0" w:color="auto"/>
            </w:tcBorders>
            <w:vAlign w:val="center"/>
          </w:tcPr>
          <w:p w14:paraId="7F1F03B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r>
      <w:tr w:rsidR="0002318C" w:rsidRPr="00C1604E" w14:paraId="36B6A394" w14:textId="77777777" w:rsidTr="00286D4F">
        <w:trPr>
          <w:tblHeader/>
        </w:trPr>
        <w:tc>
          <w:tcPr>
            <w:tcW w:w="1985" w:type="dxa"/>
            <w:tcBorders>
              <w:bottom w:val="single" w:sz="4" w:space="0" w:color="auto"/>
            </w:tcBorders>
            <w:vAlign w:val="bottom"/>
          </w:tcPr>
          <w:p w14:paraId="52AC33F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center"/>
              <w:rPr>
                <w:rFonts w:cs="Times New Roman"/>
                <w:sz w:val="20"/>
                <w:szCs w:val="20"/>
              </w:rPr>
            </w:pPr>
            <w:r w:rsidRPr="00C74D97">
              <w:rPr>
                <w:rFonts w:cs="Times New Roman"/>
                <w:sz w:val="20"/>
                <w:szCs w:val="20"/>
              </w:rPr>
              <w:t>Name of companies</w:t>
            </w:r>
          </w:p>
        </w:tc>
        <w:tc>
          <w:tcPr>
            <w:tcW w:w="236" w:type="dxa"/>
            <w:vAlign w:val="bottom"/>
          </w:tcPr>
          <w:p w14:paraId="3352C381" w14:textId="77777777" w:rsidR="0002318C" w:rsidRPr="00C74D97" w:rsidRDefault="0002318C" w:rsidP="009D3BA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20"/>
                <w:szCs w:val="20"/>
              </w:rPr>
            </w:pPr>
          </w:p>
        </w:tc>
        <w:tc>
          <w:tcPr>
            <w:tcW w:w="2315" w:type="dxa"/>
            <w:tcBorders>
              <w:bottom w:val="single" w:sz="4" w:space="0" w:color="auto"/>
            </w:tcBorders>
            <w:vAlign w:val="bottom"/>
          </w:tcPr>
          <w:p w14:paraId="092302D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0"/>
                <w:szCs w:val="20"/>
              </w:rPr>
            </w:pPr>
            <w:r w:rsidRPr="00C74D97">
              <w:rPr>
                <w:rFonts w:cs="Times New Roman"/>
                <w:sz w:val="20"/>
                <w:szCs w:val="20"/>
              </w:rPr>
              <w:t>Type of business</w:t>
            </w:r>
          </w:p>
        </w:tc>
        <w:tc>
          <w:tcPr>
            <w:tcW w:w="236" w:type="dxa"/>
          </w:tcPr>
          <w:p w14:paraId="1F3160FB"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bottom w:val="single" w:sz="4" w:space="0" w:color="auto"/>
            </w:tcBorders>
            <w:vAlign w:val="bottom"/>
          </w:tcPr>
          <w:p w14:paraId="4462335B" w14:textId="0BCEA1B1" w:rsidR="0002318C" w:rsidRPr="00C74D97" w:rsidRDefault="0002318C" w:rsidP="009D3BA0">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5</w:t>
            </w:r>
          </w:p>
        </w:tc>
        <w:tc>
          <w:tcPr>
            <w:tcW w:w="236" w:type="dxa"/>
            <w:vAlign w:val="bottom"/>
          </w:tcPr>
          <w:p w14:paraId="0659106A"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bottom w:val="single" w:sz="4" w:space="0" w:color="auto"/>
            </w:tcBorders>
            <w:vAlign w:val="bottom"/>
          </w:tcPr>
          <w:p w14:paraId="21D76AA2" w14:textId="3E2D289E" w:rsidR="0002318C" w:rsidRPr="00C74D97" w:rsidRDefault="0002318C" w:rsidP="009D3BA0">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4</w:t>
            </w:r>
          </w:p>
        </w:tc>
        <w:tc>
          <w:tcPr>
            <w:tcW w:w="236" w:type="dxa"/>
          </w:tcPr>
          <w:p w14:paraId="60227E3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bottom w:val="single" w:sz="4" w:space="0" w:color="auto"/>
            </w:tcBorders>
            <w:vAlign w:val="bottom"/>
          </w:tcPr>
          <w:p w14:paraId="265050F5" w14:textId="60CA4CA9" w:rsidR="0002318C" w:rsidRPr="00C74D97" w:rsidRDefault="0002318C" w:rsidP="009D3BA0">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5</w:t>
            </w:r>
          </w:p>
        </w:tc>
        <w:tc>
          <w:tcPr>
            <w:tcW w:w="244" w:type="dxa"/>
            <w:vAlign w:val="bottom"/>
          </w:tcPr>
          <w:p w14:paraId="723E8617"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bottom w:val="single" w:sz="4" w:space="0" w:color="auto"/>
            </w:tcBorders>
            <w:vAlign w:val="bottom"/>
          </w:tcPr>
          <w:p w14:paraId="63AB1E4F" w14:textId="31629FA6" w:rsidR="0002318C" w:rsidRPr="00C74D97" w:rsidRDefault="0002318C" w:rsidP="009D3BA0">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4</w:t>
            </w:r>
          </w:p>
        </w:tc>
      </w:tr>
      <w:tr w:rsidR="0002318C" w:rsidRPr="00C1604E" w14:paraId="70B7F34B" w14:textId="77777777" w:rsidTr="00286D4F">
        <w:trPr>
          <w:tblHeader/>
        </w:trPr>
        <w:tc>
          <w:tcPr>
            <w:tcW w:w="1985" w:type="dxa"/>
            <w:tcBorders>
              <w:top w:val="single" w:sz="4" w:space="0" w:color="auto"/>
            </w:tcBorders>
          </w:tcPr>
          <w:p w14:paraId="17AE274E"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0F269A34"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15" w:type="dxa"/>
            <w:tcBorders>
              <w:top w:val="single" w:sz="4" w:space="0" w:color="auto"/>
            </w:tcBorders>
          </w:tcPr>
          <w:p w14:paraId="56F67F93"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49891D91"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87" w:type="dxa"/>
            <w:tcBorders>
              <w:top w:val="single" w:sz="4" w:space="0" w:color="auto"/>
            </w:tcBorders>
            <w:vAlign w:val="bottom"/>
          </w:tcPr>
          <w:p w14:paraId="2C40247C" w14:textId="77777777" w:rsidR="0002318C" w:rsidRPr="00C1604E" w:rsidRDefault="0002318C" w:rsidP="009D3BA0">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36" w:type="dxa"/>
            <w:vAlign w:val="bottom"/>
          </w:tcPr>
          <w:p w14:paraId="33C47699" w14:textId="77777777" w:rsidR="0002318C" w:rsidRPr="00C1604E" w:rsidRDefault="0002318C" w:rsidP="009D3BA0">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7" w:type="dxa"/>
            <w:tcBorders>
              <w:top w:val="single" w:sz="4" w:space="0" w:color="auto"/>
            </w:tcBorders>
            <w:vAlign w:val="bottom"/>
          </w:tcPr>
          <w:p w14:paraId="1306A559" w14:textId="77777777" w:rsidR="0002318C" w:rsidRPr="00C1604E" w:rsidRDefault="0002318C" w:rsidP="009D3BA0">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c>
          <w:tcPr>
            <w:tcW w:w="236" w:type="dxa"/>
          </w:tcPr>
          <w:p w14:paraId="0102120A"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76" w:type="dxa"/>
            <w:tcBorders>
              <w:top w:val="single" w:sz="4" w:space="0" w:color="auto"/>
            </w:tcBorders>
            <w:vAlign w:val="bottom"/>
          </w:tcPr>
          <w:p w14:paraId="477AC0C8" w14:textId="77777777" w:rsidR="0002318C" w:rsidRPr="00C1604E" w:rsidRDefault="0002318C" w:rsidP="009D3BA0">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44" w:type="dxa"/>
            <w:vAlign w:val="bottom"/>
          </w:tcPr>
          <w:p w14:paraId="4B428682" w14:textId="77777777" w:rsidR="0002318C" w:rsidRPr="00C1604E" w:rsidRDefault="0002318C" w:rsidP="009D3BA0">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4" w:type="dxa"/>
            <w:tcBorders>
              <w:top w:val="single" w:sz="4" w:space="0" w:color="auto"/>
            </w:tcBorders>
            <w:vAlign w:val="bottom"/>
          </w:tcPr>
          <w:p w14:paraId="522F03F7" w14:textId="77777777" w:rsidR="0002318C" w:rsidRPr="00C1604E" w:rsidRDefault="0002318C" w:rsidP="009D3BA0">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r>
      <w:tr w:rsidR="009A7B74" w:rsidRPr="00C1604E" w14:paraId="429BEC0B" w14:textId="77777777" w:rsidTr="00286D4F">
        <w:tc>
          <w:tcPr>
            <w:tcW w:w="1985" w:type="dxa"/>
          </w:tcPr>
          <w:p w14:paraId="5BFD78E8"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 V. A. Co., Ltd.</w:t>
            </w:r>
          </w:p>
        </w:tc>
        <w:tc>
          <w:tcPr>
            <w:tcW w:w="236" w:type="dxa"/>
          </w:tcPr>
          <w:p w14:paraId="2614557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51E9EDF" w14:textId="53BAB5DC" w:rsidR="009A7B74" w:rsidRPr="00C74D97" w:rsidRDefault="009A7B74" w:rsidP="009A7B74">
            <w:pPr>
              <w:spacing w:line="300" w:lineRule="exact"/>
              <w:ind w:right="-109"/>
              <w:rPr>
                <w:rFonts w:cs="Times New Roman"/>
                <w:sz w:val="20"/>
                <w:szCs w:val="20"/>
              </w:rPr>
            </w:pPr>
            <w:r>
              <w:rPr>
                <w:sz w:val="20"/>
                <w:szCs w:val="25"/>
              </w:rPr>
              <w:t>Providing services</w:t>
            </w:r>
            <w:r w:rsidRPr="00C74D97">
              <w:rPr>
                <w:rFonts w:cs="Times New Roman"/>
                <w:sz w:val="20"/>
                <w:szCs w:val="20"/>
              </w:rPr>
              <w:t xml:space="preserve"> related</w:t>
            </w:r>
            <w:r>
              <w:rPr>
                <w:rFonts w:cs="Times New Roman"/>
                <w:sz w:val="20"/>
                <w:szCs w:val="20"/>
              </w:rPr>
              <w:t xml:space="preserve"> to </w:t>
            </w:r>
            <w:r>
              <w:rPr>
                <w:rFonts w:cstheme="minorBidi"/>
                <w:sz w:val="20"/>
                <w:szCs w:val="20"/>
              </w:rPr>
              <w:t>motorcycle</w:t>
            </w:r>
            <w:r>
              <w:rPr>
                <w:rFonts w:cs="Times New Roman"/>
                <w:sz w:val="20"/>
                <w:szCs w:val="20"/>
              </w:rPr>
              <w:t xml:space="preserve"> hire-purchase</w:t>
            </w:r>
            <w:r>
              <w:rPr>
                <w:rFonts w:cstheme="minorBidi" w:hint="cs"/>
                <w:sz w:val="20"/>
                <w:szCs w:val="20"/>
                <w:cs/>
              </w:rPr>
              <w:t xml:space="preserve"> </w:t>
            </w:r>
            <w:r>
              <w:rPr>
                <w:rFonts w:cs="Times New Roman"/>
                <w:sz w:val="20"/>
                <w:szCs w:val="20"/>
              </w:rPr>
              <w:t xml:space="preserve">business </w:t>
            </w:r>
            <w:r w:rsidRPr="00C74D97">
              <w:rPr>
                <w:rFonts w:cs="Times New Roman"/>
                <w:sz w:val="20"/>
                <w:szCs w:val="20"/>
              </w:rPr>
              <w:t>including modification services</w:t>
            </w:r>
          </w:p>
        </w:tc>
        <w:tc>
          <w:tcPr>
            <w:tcW w:w="236" w:type="dxa"/>
          </w:tcPr>
          <w:p w14:paraId="32C1D483"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1027709"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669D7F1E"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43227C7D"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50,000</w:t>
            </w:r>
          </w:p>
        </w:tc>
        <w:tc>
          <w:tcPr>
            <w:tcW w:w="236" w:type="dxa"/>
          </w:tcPr>
          <w:p w14:paraId="1D0E920B"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5305602D"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10477053"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FACC8B1"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7B5A36ED" w14:textId="77777777" w:rsidTr="00286D4F">
        <w:tc>
          <w:tcPr>
            <w:tcW w:w="1985" w:type="dxa"/>
          </w:tcPr>
          <w:p w14:paraId="72BB2F3F"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Chayapak Co., Ltd.</w:t>
            </w:r>
          </w:p>
        </w:tc>
        <w:tc>
          <w:tcPr>
            <w:tcW w:w="236" w:type="dxa"/>
          </w:tcPr>
          <w:p w14:paraId="12106825"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A78086B" w14:textId="66FA20ED"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automobile</w:t>
            </w:r>
            <w:r w:rsidRPr="00C74D97">
              <w:rPr>
                <w:rFonts w:cs="Times New Roman"/>
                <w:sz w:val="20"/>
                <w:szCs w:val="20"/>
                <w:cs/>
              </w:rPr>
              <w:t xml:space="preserve"> </w:t>
            </w:r>
            <w:r w:rsidRPr="00C74D97">
              <w:rPr>
                <w:rFonts w:cs="Times New Roman"/>
                <w:sz w:val="20"/>
                <w:szCs w:val="20"/>
              </w:rPr>
              <w:t>and motorcycle business</w:t>
            </w:r>
          </w:p>
        </w:tc>
        <w:tc>
          <w:tcPr>
            <w:tcW w:w="236" w:type="dxa"/>
          </w:tcPr>
          <w:p w14:paraId="09E7B476"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1902C034"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40,000</w:t>
            </w:r>
          </w:p>
        </w:tc>
        <w:tc>
          <w:tcPr>
            <w:tcW w:w="236" w:type="dxa"/>
          </w:tcPr>
          <w:p w14:paraId="19943A3F"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668B54EE"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40,000</w:t>
            </w:r>
          </w:p>
        </w:tc>
        <w:tc>
          <w:tcPr>
            <w:tcW w:w="236" w:type="dxa"/>
          </w:tcPr>
          <w:p w14:paraId="0A462AB2"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40E0A849"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05A4C626"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D525A2D"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1D82AF9F" w14:textId="77777777" w:rsidTr="00286D4F">
        <w:tc>
          <w:tcPr>
            <w:tcW w:w="1985" w:type="dxa"/>
          </w:tcPr>
          <w:p w14:paraId="4EFA2658"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TK Ngern Tan Jai</w:t>
            </w:r>
          </w:p>
        </w:tc>
        <w:tc>
          <w:tcPr>
            <w:tcW w:w="236" w:type="dxa"/>
          </w:tcPr>
          <w:p w14:paraId="6D9DEEB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5EDC8A4C" w14:textId="0F4E5DF2" w:rsidR="009A7B74" w:rsidRPr="00376754"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Nano finance and</w:t>
            </w:r>
          </w:p>
        </w:tc>
        <w:tc>
          <w:tcPr>
            <w:tcW w:w="236" w:type="dxa"/>
          </w:tcPr>
          <w:p w14:paraId="4DB263F2"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4FB108B0" w14:textId="77777777" w:rsidR="009A7B74" w:rsidRPr="00885966" w:rsidRDefault="009A7B74" w:rsidP="009A7B74">
            <w:pPr>
              <w:tabs>
                <w:tab w:val="clear" w:pos="454"/>
                <w:tab w:val="clear" w:pos="680"/>
                <w:tab w:val="clear" w:pos="907"/>
                <w:tab w:val="left" w:pos="257"/>
                <w:tab w:val="left" w:pos="791"/>
              </w:tabs>
              <w:ind w:right="-108"/>
              <w:jc w:val="center"/>
              <w:rPr>
                <w:rFonts w:cs="Times New Roman"/>
                <w:sz w:val="20"/>
                <w:szCs w:val="20"/>
              </w:rPr>
            </w:pPr>
            <w:r w:rsidRPr="00885966">
              <w:rPr>
                <w:rFonts w:cs="Times New Roman"/>
                <w:sz w:val="20"/>
                <w:szCs w:val="20"/>
              </w:rPr>
              <w:t>50,000</w:t>
            </w:r>
          </w:p>
        </w:tc>
        <w:tc>
          <w:tcPr>
            <w:tcW w:w="236" w:type="dxa"/>
          </w:tcPr>
          <w:p w14:paraId="55A7369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0AE6BD04"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50EDFAB9"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4B874DB"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4367D3BE"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0133063B"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64D175C5" w14:textId="77777777" w:rsidTr="00286D4F">
        <w:tc>
          <w:tcPr>
            <w:tcW w:w="1985" w:type="dxa"/>
          </w:tcPr>
          <w:p w14:paraId="3998245B"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Pr>
                <w:rFonts w:cs="Times New Roman"/>
                <w:sz w:val="20"/>
                <w:szCs w:val="20"/>
              </w:rPr>
              <w:t xml:space="preserve">   </w:t>
            </w:r>
            <w:r w:rsidRPr="00C74D97">
              <w:rPr>
                <w:rFonts w:cs="Times New Roman"/>
                <w:sz w:val="20"/>
                <w:szCs w:val="20"/>
              </w:rPr>
              <w:t>Co., Ltd.</w:t>
            </w:r>
          </w:p>
        </w:tc>
        <w:tc>
          <w:tcPr>
            <w:tcW w:w="236" w:type="dxa"/>
          </w:tcPr>
          <w:p w14:paraId="1CB781E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6FE4332" w14:textId="054EF084"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personal</w:t>
            </w:r>
            <w:r w:rsidRPr="00C74D97">
              <w:rPr>
                <w:rFonts w:cs="Times New Roman"/>
                <w:sz w:val="20"/>
                <w:szCs w:val="20"/>
              </w:rPr>
              <w:t xml:space="preserve"> loan businesses</w:t>
            </w:r>
          </w:p>
        </w:tc>
        <w:tc>
          <w:tcPr>
            <w:tcW w:w="236" w:type="dxa"/>
          </w:tcPr>
          <w:p w14:paraId="2364A052"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667246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1DEB9F17"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734306E0"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6D6BB130"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7797B58"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6A7DB103"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72FCBC51"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54A670FA" w14:textId="77777777" w:rsidTr="00286D4F">
        <w:tc>
          <w:tcPr>
            <w:tcW w:w="1985" w:type="dxa"/>
          </w:tcPr>
          <w:p w14:paraId="529FFAA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TK Broker Co., Ltd.</w:t>
            </w:r>
          </w:p>
        </w:tc>
        <w:tc>
          <w:tcPr>
            <w:tcW w:w="236" w:type="dxa"/>
          </w:tcPr>
          <w:p w14:paraId="5E5EDA30"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7E54C42" w14:textId="4D308BC9"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Non-life insurance broker business</w:t>
            </w:r>
          </w:p>
        </w:tc>
        <w:tc>
          <w:tcPr>
            <w:tcW w:w="236" w:type="dxa"/>
          </w:tcPr>
          <w:p w14:paraId="32AB849A"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90ACEE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2EB04E48"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3CB7FC65"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795A792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1EE75598"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2BCB5C25"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339ACC90"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61B208EE" w14:textId="77777777" w:rsidTr="00286D4F">
        <w:tc>
          <w:tcPr>
            <w:tcW w:w="1985" w:type="dxa"/>
          </w:tcPr>
          <w:p w14:paraId="1048F74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376754">
              <w:rPr>
                <w:rFonts w:cs="Times New Roman"/>
                <w:sz w:val="20"/>
                <w:szCs w:val="20"/>
              </w:rPr>
              <w:t>Sabaidee Leasing</w:t>
            </w:r>
          </w:p>
        </w:tc>
        <w:tc>
          <w:tcPr>
            <w:tcW w:w="236" w:type="dxa"/>
          </w:tcPr>
          <w:p w14:paraId="5A43D53B"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758223B" w14:textId="7FA1183F"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0B261D8F"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048AE9F" w14:textId="77777777" w:rsidR="009A7B74" w:rsidRPr="00376754" w:rsidRDefault="009A7B74" w:rsidP="009A7B74">
            <w:pPr>
              <w:tabs>
                <w:tab w:val="clear" w:pos="454"/>
                <w:tab w:val="clear" w:pos="680"/>
                <w:tab w:val="clear" w:pos="907"/>
                <w:tab w:val="left" w:pos="257"/>
                <w:tab w:val="left" w:pos="753"/>
              </w:tabs>
              <w:ind w:right="-108"/>
              <w:jc w:val="center"/>
              <w:rPr>
                <w:rFonts w:cs="Times New Roman"/>
                <w:sz w:val="20"/>
                <w:szCs w:val="20"/>
              </w:rPr>
            </w:pPr>
            <w:r>
              <w:rPr>
                <w:rFonts w:cs="Times New Roman"/>
                <w:sz w:val="20"/>
                <w:szCs w:val="20"/>
              </w:rPr>
              <w:t xml:space="preserve"> </w:t>
            </w:r>
            <w:r w:rsidRPr="00885966">
              <w:rPr>
                <w:rFonts w:cs="Times New Roman"/>
                <w:sz w:val="20"/>
                <w:szCs w:val="20"/>
              </w:rPr>
              <w:t>58,013*</w:t>
            </w:r>
          </w:p>
        </w:tc>
        <w:tc>
          <w:tcPr>
            <w:tcW w:w="236" w:type="dxa"/>
          </w:tcPr>
          <w:p w14:paraId="0F5FE208" w14:textId="77777777" w:rsidR="009A7B74" w:rsidRPr="00D42992" w:rsidRDefault="009A7B74" w:rsidP="009A7B74">
            <w:pPr>
              <w:pStyle w:val="ListParagraph"/>
              <w:numPr>
                <w:ilvl w:val="0"/>
                <w:numId w:val="20"/>
              </w:numPr>
              <w:tabs>
                <w:tab w:val="clear" w:pos="680"/>
                <w:tab w:val="clear" w:pos="907"/>
              </w:tabs>
              <w:ind w:right="57"/>
              <w:jc w:val="right"/>
              <w:rPr>
                <w:rFonts w:cs="Times New Roman"/>
                <w:sz w:val="20"/>
                <w:szCs w:val="20"/>
                <w:highlight w:val="yellow"/>
              </w:rPr>
            </w:pPr>
          </w:p>
        </w:tc>
        <w:tc>
          <w:tcPr>
            <w:tcW w:w="1187" w:type="dxa"/>
          </w:tcPr>
          <w:p w14:paraId="6C6EFF55" w14:textId="77777777" w:rsidR="009A7B74" w:rsidRPr="00C74D97" w:rsidRDefault="009A7B74" w:rsidP="009A7B74">
            <w:pPr>
              <w:tabs>
                <w:tab w:val="clear" w:pos="454"/>
                <w:tab w:val="clear" w:pos="680"/>
                <w:tab w:val="clear" w:pos="907"/>
                <w:tab w:val="left" w:pos="257"/>
                <w:tab w:val="left" w:pos="745"/>
              </w:tabs>
              <w:ind w:right="-108"/>
              <w:jc w:val="center"/>
              <w:rPr>
                <w:rFonts w:cs="Times New Roman"/>
                <w:sz w:val="20"/>
                <w:szCs w:val="20"/>
              </w:rPr>
            </w:pPr>
            <w:r w:rsidRPr="00C74D97">
              <w:rPr>
                <w:rFonts w:cs="Times New Roman"/>
                <w:sz w:val="20"/>
                <w:szCs w:val="20"/>
              </w:rPr>
              <w:t>58,013*</w:t>
            </w:r>
          </w:p>
        </w:tc>
        <w:tc>
          <w:tcPr>
            <w:tcW w:w="236" w:type="dxa"/>
          </w:tcPr>
          <w:p w14:paraId="79464315"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1788695A"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r>
              <w:rPr>
                <w:rFonts w:cs="Times New Roman"/>
                <w:sz w:val="20"/>
                <w:szCs w:val="20"/>
              </w:rPr>
              <w:t>93.45</w:t>
            </w:r>
          </w:p>
        </w:tc>
        <w:tc>
          <w:tcPr>
            <w:tcW w:w="244" w:type="dxa"/>
          </w:tcPr>
          <w:p w14:paraId="673E6AC0"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60922569" w14:textId="5F38AD47" w:rsidR="009A7B74" w:rsidRPr="00C74D97" w:rsidRDefault="009A7B74" w:rsidP="009A7B74">
            <w:pPr>
              <w:tabs>
                <w:tab w:val="clear" w:pos="680"/>
                <w:tab w:val="clear" w:pos="907"/>
              </w:tabs>
              <w:ind w:right="-108"/>
              <w:jc w:val="center"/>
              <w:rPr>
                <w:rFonts w:cs="Times New Roman"/>
                <w:sz w:val="20"/>
                <w:szCs w:val="20"/>
              </w:rPr>
            </w:pPr>
            <w:r>
              <w:rPr>
                <w:rFonts w:cs="Times New Roman"/>
                <w:sz w:val="20"/>
                <w:szCs w:val="20"/>
              </w:rPr>
              <w:t>93.45</w:t>
            </w:r>
          </w:p>
        </w:tc>
      </w:tr>
      <w:tr w:rsidR="009A7B74" w:rsidRPr="00C1604E" w14:paraId="311F894A" w14:textId="77777777" w:rsidTr="00286D4F">
        <w:tc>
          <w:tcPr>
            <w:tcW w:w="1985" w:type="dxa"/>
          </w:tcPr>
          <w:p w14:paraId="060D7FD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Co., Ltd. (Lao PDR)</w:t>
            </w:r>
          </w:p>
        </w:tc>
        <w:tc>
          <w:tcPr>
            <w:tcW w:w="236" w:type="dxa"/>
          </w:tcPr>
          <w:p w14:paraId="4EEED5E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B9063CB" w14:textId="5502D42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2D514607"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1F847DF"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4CE9FADF"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474A1414"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7FF11FA6"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60582215"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3020665B"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66038C05"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732BDC9E" w14:textId="77777777" w:rsidTr="00286D4F">
        <w:tc>
          <w:tcPr>
            <w:tcW w:w="1985" w:type="dxa"/>
          </w:tcPr>
          <w:p w14:paraId="21E29DD2"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376754">
              <w:rPr>
                <w:rFonts w:cs="Times New Roman"/>
                <w:sz w:val="20"/>
                <w:szCs w:val="20"/>
              </w:rPr>
              <w:t>Suosdey Finance PLC.</w:t>
            </w:r>
          </w:p>
        </w:tc>
        <w:tc>
          <w:tcPr>
            <w:tcW w:w="236" w:type="dxa"/>
          </w:tcPr>
          <w:p w14:paraId="0DCD5523"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947DD02" w14:textId="37AA2BCA"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74F65F87"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ABBBB0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132,209**</w:t>
            </w:r>
          </w:p>
        </w:tc>
        <w:tc>
          <w:tcPr>
            <w:tcW w:w="236" w:type="dxa"/>
          </w:tcPr>
          <w:p w14:paraId="7F02AE1E"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24DEA60B" w14:textId="77777777"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sidRPr="00885966">
              <w:rPr>
                <w:rFonts w:cs="Times New Roman"/>
                <w:sz w:val="20"/>
                <w:szCs w:val="20"/>
              </w:rPr>
              <w:t>132,209**</w:t>
            </w:r>
          </w:p>
        </w:tc>
        <w:tc>
          <w:tcPr>
            <w:tcW w:w="236" w:type="dxa"/>
          </w:tcPr>
          <w:p w14:paraId="0C94B244"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3F878C0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99.95</w:t>
            </w:r>
          </w:p>
        </w:tc>
        <w:tc>
          <w:tcPr>
            <w:tcW w:w="244" w:type="dxa"/>
          </w:tcPr>
          <w:p w14:paraId="4E12F022"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47932629"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99.95</w:t>
            </w:r>
          </w:p>
        </w:tc>
      </w:tr>
      <w:tr w:rsidR="009A7B74" w:rsidRPr="00C1604E" w14:paraId="38496790" w14:textId="77777777" w:rsidTr="00286D4F">
        <w:tc>
          <w:tcPr>
            <w:tcW w:w="1985" w:type="dxa"/>
          </w:tcPr>
          <w:p w14:paraId="74BB7E8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(Cambodia)</w:t>
            </w:r>
          </w:p>
        </w:tc>
        <w:tc>
          <w:tcPr>
            <w:tcW w:w="236" w:type="dxa"/>
          </w:tcPr>
          <w:p w14:paraId="57F2C97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8274614" w14:textId="4A641182"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35B82610"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4990183" w14:textId="77777777" w:rsidR="009A7B74" w:rsidRPr="00885966"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2CDBE64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0B1E8DB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2E2F3704"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645E5B4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12DFE5C5"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327E7489"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7EF0E8BC" w14:textId="77777777" w:rsidTr="00286D4F">
        <w:tc>
          <w:tcPr>
            <w:tcW w:w="1985" w:type="dxa"/>
          </w:tcPr>
          <w:p w14:paraId="7316D733"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376754">
              <w:rPr>
                <w:rFonts w:cs="Times New Roman"/>
                <w:sz w:val="20"/>
                <w:szCs w:val="20"/>
              </w:rPr>
              <w:t>Mingalaba Thitikorn</w:t>
            </w:r>
          </w:p>
        </w:tc>
        <w:tc>
          <w:tcPr>
            <w:tcW w:w="236" w:type="dxa"/>
          </w:tcPr>
          <w:p w14:paraId="4E4AC23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25091657" w14:textId="3DBDD2FD"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Microfinance business</w:t>
            </w:r>
          </w:p>
        </w:tc>
        <w:tc>
          <w:tcPr>
            <w:tcW w:w="236" w:type="dxa"/>
          </w:tcPr>
          <w:p w14:paraId="68AACC16"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B6468F1" w14:textId="03277434"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Pr>
                <w:rFonts w:cs="Times New Roman"/>
                <w:sz w:val="20"/>
                <w:szCs w:val="20"/>
              </w:rPr>
              <w:t xml:space="preserve">     </w:t>
            </w:r>
            <w:r w:rsidRPr="00885966">
              <w:rPr>
                <w:rFonts w:cs="Times New Roman"/>
                <w:sz w:val="20"/>
                <w:szCs w:val="20"/>
              </w:rPr>
              <w:t>4,705***</w:t>
            </w:r>
          </w:p>
        </w:tc>
        <w:tc>
          <w:tcPr>
            <w:tcW w:w="236" w:type="dxa"/>
          </w:tcPr>
          <w:p w14:paraId="561AD68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5EA56909" w14:textId="77777777"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Pr>
                <w:rFonts w:cs="Times New Roman"/>
                <w:sz w:val="20"/>
                <w:szCs w:val="20"/>
              </w:rPr>
              <w:t xml:space="preserve">     </w:t>
            </w:r>
            <w:r w:rsidRPr="00885966">
              <w:rPr>
                <w:rFonts w:cs="Times New Roman"/>
                <w:sz w:val="20"/>
                <w:szCs w:val="20"/>
              </w:rPr>
              <w:t>4,705***</w:t>
            </w:r>
          </w:p>
        </w:tc>
        <w:tc>
          <w:tcPr>
            <w:tcW w:w="236" w:type="dxa"/>
          </w:tcPr>
          <w:p w14:paraId="0ABB769C"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4C1E735" w14:textId="7DE2BEEF"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99.00</w:t>
            </w:r>
          </w:p>
        </w:tc>
        <w:tc>
          <w:tcPr>
            <w:tcW w:w="244" w:type="dxa"/>
          </w:tcPr>
          <w:p w14:paraId="2DCFC05C"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61356AD"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99.00</w:t>
            </w:r>
          </w:p>
        </w:tc>
      </w:tr>
      <w:tr w:rsidR="00286D4F" w:rsidRPr="00C1604E" w14:paraId="71D24732" w14:textId="77777777" w:rsidTr="00286D4F">
        <w:tc>
          <w:tcPr>
            <w:tcW w:w="1985" w:type="dxa"/>
          </w:tcPr>
          <w:p w14:paraId="7B1D75D8"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 xml:space="preserve">Microfinance </w:t>
            </w:r>
          </w:p>
        </w:tc>
        <w:tc>
          <w:tcPr>
            <w:tcW w:w="236" w:type="dxa"/>
          </w:tcPr>
          <w:p w14:paraId="343EE1EC"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6B6DD759"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6FEB6F82"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621C9EF"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494CAB78"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1D5AE5AD" w14:textId="77777777" w:rsidR="00286D4F" w:rsidRPr="00C74D97" w:rsidRDefault="00286D4F" w:rsidP="00286D4F">
            <w:pPr>
              <w:tabs>
                <w:tab w:val="clear" w:pos="454"/>
                <w:tab w:val="clear" w:pos="680"/>
                <w:tab w:val="clear" w:pos="907"/>
                <w:tab w:val="left" w:pos="257"/>
              </w:tabs>
              <w:ind w:right="-108"/>
              <w:jc w:val="center"/>
              <w:rPr>
                <w:rFonts w:cs="Times New Roman"/>
                <w:sz w:val="20"/>
                <w:szCs w:val="20"/>
              </w:rPr>
            </w:pPr>
          </w:p>
        </w:tc>
        <w:tc>
          <w:tcPr>
            <w:tcW w:w="236" w:type="dxa"/>
          </w:tcPr>
          <w:p w14:paraId="4329D179"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3655EE91"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19AE01D3"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4388CAA0" w14:textId="77777777" w:rsidR="00286D4F" w:rsidRPr="00C74D97" w:rsidRDefault="00286D4F" w:rsidP="00286D4F">
            <w:pPr>
              <w:tabs>
                <w:tab w:val="clear" w:pos="680"/>
                <w:tab w:val="clear" w:pos="907"/>
              </w:tabs>
              <w:ind w:right="-108"/>
              <w:jc w:val="center"/>
              <w:rPr>
                <w:rFonts w:cs="Times New Roman"/>
                <w:sz w:val="20"/>
                <w:szCs w:val="20"/>
              </w:rPr>
            </w:pPr>
          </w:p>
        </w:tc>
      </w:tr>
      <w:tr w:rsidR="00286D4F" w:rsidRPr="00C1604E" w14:paraId="5005F22F" w14:textId="77777777" w:rsidTr="00286D4F">
        <w:tc>
          <w:tcPr>
            <w:tcW w:w="1985" w:type="dxa"/>
          </w:tcPr>
          <w:p w14:paraId="2B0238A9"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Co., Ltd. </w:t>
            </w:r>
            <w:r w:rsidRPr="00376754">
              <w:rPr>
                <w:rFonts w:cs="Times New Roman"/>
                <w:sz w:val="20"/>
                <w:szCs w:val="20"/>
              </w:rPr>
              <w:t>(Myanmar)</w:t>
            </w:r>
          </w:p>
        </w:tc>
        <w:tc>
          <w:tcPr>
            <w:tcW w:w="236" w:type="dxa"/>
          </w:tcPr>
          <w:p w14:paraId="0F4469AA"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E96500F"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78A3D37"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D5B6B28"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072AA0E5"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096B2FFC"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701C9243"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13240BA1"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68DED98E"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484D1405" w14:textId="77777777" w:rsidR="00286D4F" w:rsidRPr="00C74D97" w:rsidRDefault="00286D4F" w:rsidP="00286D4F">
            <w:pPr>
              <w:tabs>
                <w:tab w:val="clear" w:pos="680"/>
                <w:tab w:val="clear" w:pos="907"/>
              </w:tabs>
              <w:ind w:right="-108"/>
              <w:jc w:val="center"/>
              <w:rPr>
                <w:rFonts w:cs="Times New Roman"/>
                <w:sz w:val="20"/>
                <w:szCs w:val="20"/>
              </w:rPr>
            </w:pPr>
          </w:p>
        </w:tc>
      </w:tr>
      <w:tr w:rsidR="00286D4F" w:rsidRPr="00C1604E" w14:paraId="282C4098" w14:textId="77777777" w:rsidTr="00286D4F">
        <w:tc>
          <w:tcPr>
            <w:tcW w:w="1985" w:type="dxa"/>
          </w:tcPr>
          <w:p w14:paraId="0F28E445"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
        </w:tc>
        <w:tc>
          <w:tcPr>
            <w:tcW w:w="236" w:type="dxa"/>
          </w:tcPr>
          <w:p w14:paraId="2EC9F3D3"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49BA771"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2735FF6"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F3525E7"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04FBD7FA"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4C99491E"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2F96DFB0"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4A1029F8"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6926F06C"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15E25D91" w14:textId="77777777" w:rsidR="00286D4F" w:rsidRPr="00376754" w:rsidRDefault="00286D4F" w:rsidP="00286D4F">
            <w:pPr>
              <w:tabs>
                <w:tab w:val="clear" w:pos="680"/>
                <w:tab w:val="clear" w:pos="907"/>
              </w:tabs>
              <w:ind w:right="-108"/>
              <w:jc w:val="center"/>
              <w:rPr>
                <w:rFonts w:cs="Times New Roman"/>
                <w:sz w:val="20"/>
                <w:szCs w:val="20"/>
              </w:rPr>
            </w:pPr>
          </w:p>
        </w:tc>
      </w:tr>
      <w:tr w:rsidR="00286D4F" w:rsidRPr="00C1604E" w14:paraId="3504C3B8" w14:textId="77777777" w:rsidTr="009D3BA0">
        <w:tc>
          <w:tcPr>
            <w:tcW w:w="10222" w:type="dxa"/>
            <w:gridSpan w:val="11"/>
          </w:tcPr>
          <w:p w14:paraId="44B6D48B"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highlight w:val="yellow"/>
              </w:rPr>
            </w:pPr>
            <w:r w:rsidRPr="00885966">
              <w:rPr>
                <w:rFonts w:cs="Times New Roman"/>
                <w:sz w:val="22"/>
                <w:szCs w:val="22"/>
              </w:rPr>
              <w:t>*K</w:t>
            </w:r>
            <w:r>
              <w:rPr>
                <w:rFonts w:cs="Times New Roman"/>
                <w:sz w:val="22"/>
                <w:szCs w:val="22"/>
              </w:rPr>
              <w:t>ip</w:t>
            </w:r>
            <w:r w:rsidRPr="00885966">
              <w:rPr>
                <w:rFonts w:cs="Times New Roman"/>
                <w:sz w:val="22"/>
                <w:szCs w:val="22"/>
              </w:rPr>
              <w:t xml:space="preserve"> 15,250 million</w:t>
            </w:r>
            <w:r w:rsidRPr="00885966">
              <w:rPr>
                <w:rFonts w:cs="Times New Roman"/>
                <w:sz w:val="22"/>
                <w:szCs w:val="22"/>
              </w:rPr>
              <w:tab/>
              <w:t>** USD 4 million</w:t>
            </w:r>
            <w:r w:rsidRPr="00885966">
              <w:rPr>
                <w:rFonts w:cs="Times New Roman"/>
                <w:sz w:val="22"/>
                <w:szCs w:val="22"/>
              </w:rPr>
              <w:tab/>
              <w:t>*** Kyat 200 million</w:t>
            </w:r>
          </w:p>
        </w:tc>
      </w:tr>
    </w:tbl>
    <w:p w14:paraId="12D540EA" w14:textId="77777777" w:rsidR="0002318C" w:rsidRPr="009A7B74"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
    <w:p w14:paraId="1A280709" w14:textId="77777777" w:rsidR="0002318C" w:rsidRPr="009A7B74"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r w:rsidRPr="009A7B74">
        <w:rPr>
          <w:rFonts w:cs="Times New Roman"/>
          <w:sz w:val="22"/>
          <w:szCs w:val="22"/>
        </w:rPr>
        <w:t xml:space="preserve">Mingalaba Thitikorn Microfinance Co., Ltd. (Myanmar) </w:t>
      </w:r>
      <w:r w:rsidRPr="009A7B74">
        <w:rPr>
          <w:sz w:val="22"/>
          <w:szCs w:val="22"/>
        </w:rPr>
        <w:t xml:space="preserve">dissolved its business </w:t>
      </w:r>
      <w:r w:rsidRPr="009A7B74">
        <w:rPr>
          <w:rFonts w:cs="Times New Roman"/>
          <w:sz w:val="22"/>
          <w:szCs w:val="22"/>
        </w:rPr>
        <w:t>in 2024.</w:t>
      </w:r>
    </w:p>
    <w:p w14:paraId="049B5B92" w14:textId="77777777" w:rsidR="0002318C" w:rsidRPr="009A7B74" w:rsidRDefault="0002318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720"/>
        <w:jc w:val="thaiDistribute"/>
        <w:rPr>
          <w:sz w:val="22"/>
          <w:szCs w:val="22"/>
        </w:rPr>
      </w:pPr>
    </w:p>
    <w:p w14:paraId="3FC1DA7A" w14:textId="77777777" w:rsidR="0002318C" w:rsidRPr="009A7B74" w:rsidRDefault="0002318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720"/>
        <w:jc w:val="thaiDistribute"/>
        <w:rPr>
          <w:sz w:val="22"/>
          <w:szCs w:val="22"/>
        </w:rPr>
      </w:pPr>
    </w:p>
    <w:p w14:paraId="658F11D8" w14:textId="77777777" w:rsidR="0002318C" w:rsidRPr="009A7B74" w:rsidRDefault="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sidRPr="009A7B74">
        <w:rPr>
          <w:rFonts w:cs="Times New Roman"/>
          <w:b/>
          <w:bCs/>
          <w:caps/>
          <w:sz w:val="22"/>
          <w:szCs w:val="22"/>
        </w:rPr>
        <w:br w:type="page"/>
      </w:r>
    </w:p>
    <w:p w14:paraId="461C762D" w14:textId="0AE746AD" w:rsidR="00BF2E4D" w:rsidRPr="00C74D97" w:rsidRDefault="00BF2E4D" w:rsidP="00BF2E4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C74D97">
        <w:rPr>
          <w:rFonts w:cs="Times New Roman"/>
          <w:b/>
          <w:bCs/>
          <w:caps/>
          <w:sz w:val="22"/>
          <w:szCs w:val="22"/>
        </w:rPr>
        <w:lastRenderedPageBreak/>
        <w:t xml:space="preserve">BASIS </w:t>
      </w:r>
      <w:r w:rsidR="00BF7FC5" w:rsidRPr="00C74D97">
        <w:rPr>
          <w:rFonts w:cs="Times New Roman"/>
          <w:b/>
          <w:bCs/>
          <w:caps/>
          <w:sz w:val="22"/>
          <w:szCs w:val="22"/>
        </w:rPr>
        <w:t xml:space="preserve">FOR PREPARATION </w:t>
      </w:r>
      <w:r w:rsidRPr="00C74D97">
        <w:rPr>
          <w:rFonts w:cs="Times New Roman"/>
          <w:b/>
          <w:bCs/>
          <w:caps/>
          <w:sz w:val="22"/>
          <w:szCs w:val="22"/>
        </w:rPr>
        <w:t xml:space="preserve">OF </w:t>
      </w:r>
      <w:r w:rsidR="00BF7FC5" w:rsidRPr="00C74D97">
        <w:rPr>
          <w:rFonts w:cs="Times New Roman"/>
          <w:b/>
          <w:bCs/>
          <w:caps/>
          <w:sz w:val="22"/>
          <w:szCs w:val="22"/>
        </w:rPr>
        <w:t xml:space="preserve">INTERIM </w:t>
      </w:r>
      <w:r w:rsidRPr="00C74D97">
        <w:rPr>
          <w:rFonts w:cs="Times New Roman"/>
          <w:b/>
          <w:bCs/>
          <w:caps/>
          <w:sz w:val="22"/>
          <w:szCs w:val="22"/>
        </w:rPr>
        <w:t xml:space="preserve">FINANCIAL </w:t>
      </w:r>
      <w:r w:rsidR="00BF7FC5" w:rsidRPr="00C74D97">
        <w:rPr>
          <w:rFonts w:cs="Times New Roman"/>
          <w:b/>
          <w:bCs/>
          <w:caps/>
          <w:sz w:val="22"/>
          <w:szCs w:val="22"/>
        </w:rPr>
        <w:t>INFORMATION</w:t>
      </w:r>
      <w:r w:rsidRPr="00C74D97">
        <w:rPr>
          <w:rFonts w:cs="Times New Roman"/>
          <w:b/>
          <w:bCs/>
          <w:caps/>
          <w:sz w:val="22"/>
          <w:szCs w:val="22"/>
        </w:rPr>
        <w:t xml:space="preserve"> </w:t>
      </w:r>
    </w:p>
    <w:p w14:paraId="4CEE88B2" w14:textId="77777777" w:rsidR="00BF2E4D" w:rsidRPr="00F7251A" w:rsidRDefault="00BF2E4D" w:rsidP="00F52413">
      <w:pPr>
        <w:pStyle w:val="BodyText"/>
        <w:tabs>
          <w:tab w:val="clear" w:pos="454"/>
          <w:tab w:val="clear" w:pos="680"/>
          <w:tab w:val="left" w:pos="0"/>
        </w:tabs>
        <w:spacing w:after="0"/>
        <w:jc w:val="thaiDistribute"/>
        <w:rPr>
          <w:rFonts w:cs="Cordia New"/>
          <w:sz w:val="20"/>
          <w:szCs w:val="20"/>
        </w:rPr>
      </w:pPr>
    </w:p>
    <w:p w14:paraId="75FEE12A" w14:textId="3960F2BE" w:rsidR="00BF7FC5" w:rsidRPr="00F7251A"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F7251A">
        <w:rPr>
          <w:rFonts w:cs="Times New Roman"/>
          <w:sz w:val="22"/>
          <w:szCs w:val="22"/>
        </w:rPr>
        <w:t>The</w:t>
      </w:r>
      <w:r w:rsidR="008E008A">
        <w:rPr>
          <w:rFonts w:cstheme="minorBidi" w:hint="cs"/>
          <w:sz w:val="22"/>
          <w:szCs w:val="22"/>
          <w:cs/>
        </w:rPr>
        <w:t xml:space="preserve"> </w:t>
      </w:r>
      <w:r w:rsidRPr="00F7251A">
        <w:rPr>
          <w:rFonts w:cs="Times New Roman"/>
          <w:sz w:val="22"/>
          <w:szCs w:val="22"/>
        </w:rPr>
        <w:t>interim financial information is prepared on a condensed basis in accordance with Thai Accounting Standard No. 34 “Interim Financial Reporting” including related interpretations and guidelines promulgated by the Federation of Accounting Professions, and applicable rules and regulations of the Securities and Exchange Commission.</w:t>
      </w:r>
    </w:p>
    <w:p w14:paraId="4E10F38E" w14:textId="77777777" w:rsidR="00BF7FC5" w:rsidRPr="00FE06E0"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0"/>
          <w:szCs w:val="20"/>
        </w:rPr>
      </w:pPr>
    </w:p>
    <w:p w14:paraId="2BA2E16E" w14:textId="77777777" w:rsidR="00FE06E0" w:rsidRPr="00756BA6"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56BA6">
        <w:rPr>
          <w:rFonts w:cs="Times New Roman"/>
          <w:sz w:val="22"/>
          <w:szCs w:val="22"/>
        </w:rPr>
        <w:t>The interim financial information is prepared as updated information to the financial statements for</w:t>
      </w:r>
      <w:r>
        <w:rPr>
          <w:rFonts w:cs="Times New Roman"/>
          <w:sz w:val="22"/>
          <w:szCs w:val="22"/>
        </w:rPr>
        <w:t xml:space="preserve"> the year ended December 31, 2024</w:t>
      </w:r>
      <w:r w:rsidRPr="00756BA6">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w:t>
      </w:r>
      <w:r>
        <w:rPr>
          <w:rFonts w:cs="Times New Roman"/>
          <w:sz w:val="22"/>
          <w:szCs w:val="22"/>
        </w:rPr>
        <w:t xml:space="preserve"> ended December 31, 2024</w:t>
      </w:r>
      <w:r w:rsidRPr="00756BA6">
        <w:rPr>
          <w:rFonts w:cs="Times New Roman"/>
          <w:sz w:val="22"/>
          <w:szCs w:val="22"/>
        </w:rPr>
        <w:t>.</w:t>
      </w:r>
    </w:p>
    <w:p w14:paraId="22AEF49B"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rPr>
      </w:pPr>
    </w:p>
    <w:p w14:paraId="2CEAA844" w14:textId="4877F8CB" w:rsidR="00FE06E0"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56BA6">
        <w:rPr>
          <w:rFonts w:cs="Times New Roman"/>
          <w:sz w:val="22"/>
          <w:szCs w:val="22"/>
        </w:rPr>
        <w:t>The consolidated interim financial information comprises the financial information of the Company and its subsidiary (together referred to as the “Group”). Significant intra-group transactions between the Company and its subsidiar</w:t>
      </w:r>
      <w:r w:rsidR="008E008A">
        <w:rPr>
          <w:sz w:val="22"/>
          <w:szCs w:val="28"/>
        </w:rPr>
        <w:t>ies</w:t>
      </w:r>
      <w:r w:rsidRPr="00756BA6">
        <w:rPr>
          <w:rFonts w:cs="Times New Roman"/>
          <w:sz w:val="22"/>
          <w:szCs w:val="22"/>
        </w:rPr>
        <w:t xml:space="preserve"> are eliminated on consolidation.</w:t>
      </w:r>
    </w:p>
    <w:p w14:paraId="4145F6E5"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41D7FE4" w14:textId="77777777" w:rsidR="00FE06E0" w:rsidRPr="00756BA6" w:rsidRDefault="00FE06E0" w:rsidP="00FE06E0">
      <w:pPr>
        <w:pStyle w:val="BodyText2"/>
        <w:ind w:right="-23"/>
        <w:jc w:val="thaiDistribute"/>
        <w:rPr>
          <w:rFonts w:cs="Times New Roman"/>
          <w:sz w:val="22"/>
          <w:szCs w:val="22"/>
          <w:lang w:val="en-US"/>
        </w:rPr>
      </w:pPr>
      <w:r w:rsidRPr="00756BA6">
        <w:rPr>
          <w:rFonts w:cs="Times New Roman"/>
          <w:sz w:val="22"/>
          <w:szCs w:val="22"/>
          <w:lang w:val="en-US"/>
        </w:rPr>
        <w:t xml:space="preserve">For the convenience of the reader, an English translation of interim financial information has been prepared from the statutory Thai language financial information which is issued for domestic reporting purposes. </w:t>
      </w:r>
    </w:p>
    <w:p w14:paraId="6AC0195B"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00" w:lineRule="atLeast"/>
        <w:jc w:val="thaiDistribute"/>
        <w:rPr>
          <w:rFonts w:cs="Times New Roman"/>
          <w:sz w:val="22"/>
          <w:szCs w:val="22"/>
        </w:rPr>
      </w:pPr>
    </w:p>
    <w:p w14:paraId="6699957E" w14:textId="5934B108" w:rsidR="00FE06E0" w:rsidRDefault="009224EB" w:rsidP="00FE06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cs="Cordia New"/>
          <w:sz w:val="22"/>
          <w:szCs w:val="22"/>
        </w:rPr>
      </w:pPr>
      <w:r>
        <w:rPr>
          <w:rFonts w:cs="Times New Roman"/>
          <w:sz w:val="22"/>
          <w:szCs w:val="22"/>
        </w:rPr>
        <w:t>Material</w:t>
      </w:r>
      <w:r w:rsidR="00FE06E0">
        <w:rPr>
          <w:rFonts w:cs="Times New Roman"/>
          <w:sz w:val="22"/>
          <w:szCs w:val="22"/>
        </w:rPr>
        <w:t xml:space="preserve"> accounting policies and computation method applied </w:t>
      </w:r>
      <w:r w:rsidR="00FE06E0" w:rsidRPr="00530086">
        <w:rPr>
          <w:rFonts w:cs="Times New Roman"/>
          <w:sz w:val="22"/>
          <w:szCs w:val="22"/>
        </w:rPr>
        <w:t>in the interim fin</w:t>
      </w:r>
      <w:r w:rsidR="00FE06E0">
        <w:rPr>
          <w:rFonts w:cs="Times New Roman"/>
          <w:sz w:val="22"/>
          <w:szCs w:val="22"/>
        </w:rPr>
        <w:t>ancial information for the three</w:t>
      </w:r>
      <w:r w:rsidR="00FE06E0" w:rsidRPr="00530086">
        <w:rPr>
          <w:rFonts w:cs="Times New Roman"/>
          <w:sz w:val="22"/>
          <w:szCs w:val="22"/>
        </w:rPr>
        <w:t>-month</w:t>
      </w:r>
      <w:r w:rsidR="00FE06E0">
        <w:rPr>
          <w:rFonts w:cs="Times New Roman"/>
          <w:sz w:val="22"/>
          <w:szCs w:val="22"/>
        </w:rPr>
        <w:t xml:space="preserve"> </w:t>
      </w:r>
      <w:r w:rsidR="005A252E" w:rsidRPr="00D113AD">
        <w:rPr>
          <w:rFonts w:cs="Times New Roman"/>
          <w:sz w:val="22"/>
          <w:szCs w:val="22"/>
        </w:rPr>
        <w:t xml:space="preserve">and </w:t>
      </w:r>
      <w:r w:rsidR="004E180D">
        <w:rPr>
          <w:rFonts w:cs="Times New Roman"/>
          <w:sz w:val="22"/>
          <w:szCs w:val="22"/>
        </w:rPr>
        <w:t>n</w:t>
      </w:r>
      <w:r w:rsidR="007F173F">
        <w:rPr>
          <w:rFonts w:cs="Times New Roman"/>
          <w:sz w:val="22"/>
          <w:szCs w:val="22"/>
        </w:rPr>
        <w:t>ine-month periods</w:t>
      </w:r>
      <w:r w:rsidR="00FE06E0">
        <w:rPr>
          <w:rFonts w:cs="Times New Roman"/>
          <w:sz w:val="22"/>
          <w:szCs w:val="22"/>
        </w:rPr>
        <w:t xml:space="preserve"> ended </w:t>
      </w:r>
      <w:r w:rsidR="007F173F">
        <w:rPr>
          <w:rFonts w:cs="Times New Roman"/>
          <w:sz w:val="22"/>
          <w:szCs w:val="22"/>
        </w:rPr>
        <w:t>September 30</w:t>
      </w:r>
      <w:r w:rsidR="00FE06E0" w:rsidRPr="00530086">
        <w:rPr>
          <w:rFonts w:cs="Times New Roman"/>
          <w:sz w:val="22"/>
          <w:szCs w:val="22"/>
        </w:rPr>
        <w:t>, 202</w:t>
      </w:r>
      <w:r w:rsidR="00FE06E0">
        <w:rPr>
          <w:rFonts w:cs="Times New Roman"/>
          <w:sz w:val="22"/>
          <w:szCs w:val="22"/>
        </w:rPr>
        <w:t>5</w:t>
      </w:r>
      <w:r w:rsidR="00FE06E0" w:rsidRPr="00530086">
        <w:rPr>
          <w:rFonts w:cs="Times New Roman"/>
          <w:sz w:val="22"/>
          <w:szCs w:val="22"/>
        </w:rPr>
        <w:t xml:space="preserve"> and 202</w:t>
      </w:r>
      <w:r w:rsidR="00FE06E0">
        <w:rPr>
          <w:rFonts w:cs="Times New Roman"/>
          <w:sz w:val="22"/>
          <w:szCs w:val="22"/>
        </w:rPr>
        <w:t xml:space="preserve">4 are </w:t>
      </w:r>
      <w:r w:rsidR="00FE06E0" w:rsidRPr="00530086">
        <w:rPr>
          <w:rFonts w:cs="Times New Roman"/>
          <w:sz w:val="22"/>
          <w:szCs w:val="22"/>
        </w:rPr>
        <w:t>consistent with those applied in the financial statements for the year ended December 31, 202</w:t>
      </w:r>
      <w:r w:rsidR="00FE06E0">
        <w:rPr>
          <w:rFonts w:cs="Times New Roman"/>
          <w:sz w:val="22"/>
          <w:szCs w:val="22"/>
        </w:rPr>
        <w:t>4</w:t>
      </w:r>
      <w:r w:rsidR="00FE06E0" w:rsidRPr="00530086">
        <w:rPr>
          <w:rFonts w:cs="Times New Roman"/>
          <w:sz w:val="22"/>
          <w:szCs w:val="22"/>
        </w:rPr>
        <w:t>.</w:t>
      </w:r>
    </w:p>
    <w:p w14:paraId="4CD03BE4" w14:textId="77777777" w:rsidR="00794875" w:rsidRPr="00FE06E0" w:rsidRDefault="00794875" w:rsidP="00F7251A">
      <w:pPr>
        <w:pStyle w:val="BodyText2"/>
        <w:spacing w:line="240" w:lineRule="atLeast"/>
        <w:ind w:right="-23"/>
        <w:jc w:val="thaiDistribute"/>
        <w:rPr>
          <w:rFonts w:cs="Times New Roman"/>
          <w:sz w:val="22"/>
          <w:szCs w:val="22"/>
          <w:lang w:val="en-US" w:eastAsia="en-US"/>
        </w:rPr>
      </w:pPr>
    </w:p>
    <w:p w14:paraId="2CCC4B7E" w14:textId="77777777" w:rsidR="009A7B74" w:rsidRPr="006C5179" w:rsidRDefault="009A7B74" w:rsidP="009A7B74">
      <w:pPr>
        <w:pStyle w:val="NoSpacing"/>
        <w:spacing w:line="240" w:lineRule="atLeast"/>
        <w:jc w:val="thaiDistribute"/>
        <w:rPr>
          <w:rFonts w:cs="Times New Roman"/>
          <w:b/>
          <w:bCs/>
          <w:sz w:val="22"/>
          <w:szCs w:val="22"/>
        </w:rPr>
      </w:pPr>
      <w:r>
        <w:rPr>
          <w:rFonts w:cs="Times New Roman"/>
          <w:b/>
          <w:bCs/>
          <w:sz w:val="22"/>
          <w:szCs w:val="22"/>
        </w:rPr>
        <w:t xml:space="preserve">Thai Accounting Standards (TAS) and </w:t>
      </w:r>
      <w:r w:rsidRPr="006C5179">
        <w:rPr>
          <w:rFonts w:cs="Times New Roman"/>
          <w:b/>
          <w:bCs/>
          <w:sz w:val="22"/>
          <w:szCs w:val="22"/>
        </w:rPr>
        <w:t xml:space="preserve">Thai Financial Reporting Standards (TFRS) that became effective </w:t>
      </w:r>
    </w:p>
    <w:p w14:paraId="3478E795" w14:textId="77777777" w:rsidR="009A7B74" w:rsidRPr="00E8589C" w:rsidRDefault="009A7B74" w:rsidP="009A7B74">
      <w:pPr>
        <w:pStyle w:val="BodyText"/>
        <w:tabs>
          <w:tab w:val="clear" w:pos="454"/>
          <w:tab w:val="clear" w:pos="680"/>
          <w:tab w:val="left" w:pos="0"/>
        </w:tabs>
        <w:spacing w:after="0"/>
        <w:jc w:val="thaiDistribute"/>
        <w:rPr>
          <w:rFonts w:cs="Times New Roman"/>
          <w:sz w:val="22"/>
          <w:szCs w:val="22"/>
        </w:rPr>
      </w:pPr>
    </w:p>
    <w:p w14:paraId="14352D7C" w14:textId="7E0F7AA8" w:rsidR="00894DFA" w:rsidRPr="00471E21"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r w:rsidRPr="006C5179">
        <w:rPr>
          <w:sz w:val="22"/>
          <w:szCs w:val="22"/>
        </w:rPr>
        <w:t xml:space="preserve">The </w:t>
      </w:r>
      <w:r>
        <w:rPr>
          <w:sz w:val="22"/>
          <w:szCs w:val="22"/>
        </w:rPr>
        <w:t>Group</w:t>
      </w:r>
      <w:r w:rsidRPr="006C5179">
        <w:rPr>
          <w:rFonts w:cs="Arial"/>
          <w:sz w:val="22"/>
          <w:szCs w:val="22"/>
        </w:rPr>
        <w:t xml:space="preserve"> </w:t>
      </w:r>
      <w:r w:rsidRPr="006C5179">
        <w:rPr>
          <w:sz w:val="22"/>
          <w:szCs w:val="22"/>
        </w:rPr>
        <w:t xml:space="preserve">has adopted the </w:t>
      </w:r>
      <w:r w:rsidRPr="00D9054D">
        <w:rPr>
          <w:rFonts w:cs="Times New Roman"/>
          <w:sz w:val="22"/>
          <w:szCs w:val="22"/>
        </w:rPr>
        <w:t>revised several TAS</w:t>
      </w:r>
      <w:r w:rsidR="008E008A">
        <w:rPr>
          <w:rFonts w:cs="Times New Roman"/>
          <w:sz w:val="22"/>
          <w:szCs w:val="22"/>
        </w:rPr>
        <w:t xml:space="preserve"> and </w:t>
      </w:r>
      <w:r w:rsidRPr="00D9054D">
        <w:rPr>
          <w:rFonts w:cs="Times New Roman"/>
          <w:sz w:val="22"/>
          <w:szCs w:val="22"/>
        </w:rPr>
        <w:t>TFRS</w:t>
      </w:r>
      <w:r w:rsidRPr="006C5179">
        <w:rPr>
          <w:sz w:val="22"/>
          <w:szCs w:val="22"/>
        </w:rPr>
        <w:t>, which are effective for accounting period</w:t>
      </w:r>
      <w:r w:rsidR="00E7447B">
        <w:rPr>
          <w:sz w:val="22"/>
          <w:szCs w:val="22"/>
        </w:rPr>
        <w:t xml:space="preserve"> </w:t>
      </w:r>
      <w:r w:rsidRPr="006C5179">
        <w:rPr>
          <w:sz w:val="22"/>
          <w:szCs w:val="22"/>
        </w:rPr>
        <w:t>starting on or after January 1, 202</w:t>
      </w:r>
      <w:r>
        <w:rPr>
          <w:sz w:val="22"/>
          <w:szCs w:val="22"/>
        </w:rPr>
        <w:t>5</w:t>
      </w:r>
      <w:r w:rsidRPr="006C5179">
        <w:rPr>
          <w:sz w:val="22"/>
          <w:szCs w:val="22"/>
        </w:rPr>
        <w:t xml:space="preserve">. The adoption of the revised </w:t>
      </w:r>
      <w:r>
        <w:rPr>
          <w:sz w:val="22"/>
          <w:szCs w:val="22"/>
        </w:rPr>
        <w:t>TAS</w:t>
      </w:r>
      <w:r w:rsidR="008E008A">
        <w:rPr>
          <w:sz w:val="22"/>
          <w:szCs w:val="22"/>
        </w:rPr>
        <w:t xml:space="preserve"> and</w:t>
      </w:r>
      <w:r>
        <w:rPr>
          <w:sz w:val="22"/>
          <w:szCs w:val="22"/>
        </w:rPr>
        <w:t xml:space="preserve"> </w:t>
      </w:r>
      <w:r w:rsidRPr="006C5179">
        <w:rPr>
          <w:sz w:val="22"/>
          <w:szCs w:val="22"/>
        </w:rPr>
        <w:t>TFRS</w:t>
      </w:r>
      <w:r>
        <w:rPr>
          <w:sz w:val="22"/>
          <w:szCs w:val="22"/>
        </w:rPr>
        <w:t xml:space="preserve"> </w:t>
      </w:r>
      <w:r w:rsidRPr="006C5179">
        <w:rPr>
          <w:sz w:val="22"/>
          <w:szCs w:val="22"/>
        </w:rPr>
        <w:t>does</w:t>
      </w:r>
      <w:r w:rsidRPr="006C5179">
        <w:rPr>
          <w:rFonts w:cs="Arial"/>
          <w:sz w:val="22"/>
          <w:szCs w:val="22"/>
        </w:rPr>
        <w:t xml:space="preserve"> not have material impact on the </w:t>
      </w:r>
      <w:r>
        <w:rPr>
          <w:rFonts w:cs="Arial"/>
          <w:sz w:val="22"/>
          <w:szCs w:val="22"/>
        </w:rPr>
        <w:t>Group</w:t>
      </w:r>
      <w:r w:rsidRPr="006C5179">
        <w:rPr>
          <w:rFonts w:cs="Arial"/>
          <w:sz w:val="22"/>
          <w:szCs w:val="22"/>
        </w:rPr>
        <w:t>’s interim financial information</w:t>
      </w:r>
      <w:r w:rsidRPr="006C5179">
        <w:rPr>
          <w:rFonts w:cs="Times New Roman"/>
          <w:sz w:val="22"/>
          <w:szCs w:val="22"/>
        </w:rPr>
        <w:t>.</w:t>
      </w:r>
    </w:p>
    <w:p w14:paraId="617BE514" w14:textId="77777777" w:rsidR="00471E21" w:rsidRPr="00471E21" w:rsidRDefault="00471E21" w:rsidP="0079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p>
    <w:p w14:paraId="271A7443" w14:textId="77777777" w:rsidR="00471E21" w:rsidRPr="00DF68A5" w:rsidRDefault="00471E21" w:rsidP="00471E21">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F68A5">
        <w:rPr>
          <w:rFonts w:cs="Times New Roman"/>
          <w:b/>
          <w:bCs/>
          <w:caps/>
          <w:sz w:val="22"/>
          <w:szCs w:val="22"/>
        </w:rPr>
        <w:t>TRANSACTIONS WITH RELATED PARTIES</w:t>
      </w:r>
    </w:p>
    <w:p w14:paraId="3CEB0123" w14:textId="77777777" w:rsidR="00471E21" w:rsidRPr="00DF68A5"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E976A8B" w14:textId="435DF198" w:rsidR="00471E21" w:rsidRDefault="00471E21" w:rsidP="00471E21">
      <w:pPr>
        <w:tabs>
          <w:tab w:val="left" w:pos="540"/>
        </w:tabs>
        <w:jc w:val="both"/>
        <w:rPr>
          <w:rFonts w:cs="Times New Roman"/>
          <w:sz w:val="22"/>
          <w:szCs w:val="22"/>
        </w:rPr>
      </w:pPr>
      <w:r w:rsidRPr="00DF68A5">
        <w:rPr>
          <w:rFonts w:cs="Times New Roman"/>
          <w:sz w:val="22"/>
          <w:szCs w:val="22"/>
        </w:rPr>
        <w:t xml:space="preserve">Significant transactions with related parties for the three-month periods ended </w:t>
      </w:r>
      <w:r w:rsidR="007F173F">
        <w:rPr>
          <w:rFonts w:cs="Times New Roman"/>
          <w:sz w:val="22"/>
          <w:szCs w:val="22"/>
        </w:rPr>
        <w:t>September 30</w:t>
      </w:r>
      <w:r w:rsidRPr="00DF68A5">
        <w:rPr>
          <w:rFonts w:cs="Times New Roman"/>
          <w:sz w:val="22"/>
          <w:szCs w:val="22"/>
        </w:rPr>
        <w:t xml:space="preserve">, </w:t>
      </w:r>
      <w:r>
        <w:rPr>
          <w:rFonts w:cs="Times New Roman"/>
          <w:sz w:val="22"/>
          <w:szCs w:val="22"/>
        </w:rPr>
        <w:t>2025</w:t>
      </w:r>
      <w:r w:rsidRPr="00DF68A5">
        <w:rPr>
          <w:rFonts w:cs="Times New Roman"/>
          <w:sz w:val="22"/>
          <w:szCs w:val="22"/>
        </w:rPr>
        <w:t xml:space="preserve"> and </w:t>
      </w:r>
      <w:r>
        <w:rPr>
          <w:rFonts w:cs="Times New Roman"/>
          <w:sz w:val="22"/>
          <w:szCs w:val="22"/>
        </w:rPr>
        <w:t>2024</w:t>
      </w:r>
      <w:r w:rsidRPr="00DF68A5">
        <w:rPr>
          <w:rFonts w:cs="Times New Roman"/>
          <w:sz w:val="22"/>
          <w:szCs w:val="22"/>
        </w:rPr>
        <w:t xml:space="preserve"> are as follows:</w:t>
      </w:r>
    </w:p>
    <w:p w14:paraId="31DF0D45" w14:textId="77777777" w:rsidR="00471E21" w:rsidRPr="00DF68A5" w:rsidRDefault="00471E21" w:rsidP="00471E21">
      <w:pPr>
        <w:tabs>
          <w:tab w:val="left" w:pos="540"/>
        </w:tabs>
        <w:jc w:val="both"/>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471E21" w:rsidRPr="002B32CC" w14:paraId="04ABBE64" w14:textId="77777777" w:rsidTr="009D3BA0">
        <w:trPr>
          <w:tblHeader/>
        </w:trPr>
        <w:tc>
          <w:tcPr>
            <w:tcW w:w="4219" w:type="dxa"/>
          </w:tcPr>
          <w:p w14:paraId="550CE170" w14:textId="77777777" w:rsidR="00471E21" w:rsidRPr="002B32CC" w:rsidRDefault="00471E21" w:rsidP="009D3BA0">
            <w:pPr>
              <w:tabs>
                <w:tab w:val="left" w:pos="540"/>
              </w:tabs>
              <w:jc w:val="both"/>
              <w:rPr>
                <w:rFonts w:cs="Times New Roman"/>
                <w:sz w:val="22"/>
                <w:szCs w:val="22"/>
              </w:rPr>
            </w:pPr>
          </w:p>
        </w:tc>
        <w:tc>
          <w:tcPr>
            <w:tcW w:w="5387" w:type="dxa"/>
            <w:gridSpan w:val="7"/>
            <w:tcBorders>
              <w:bottom w:val="single" w:sz="4" w:space="0" w:color="auto"/>
            </w:tcBorders>
          </w:tcPr>
          <w:p w14:paraId="6A316991" w14:textId="77777777" w:rsidR="00471E21" w:rsidRPr="00E14E86" w:rsidRDefault="00471E21" w:rsidP="009D3BA0">
            <w:pPr>
              <w:tabs>
                <w:tab w:val="left" w:pos="540"/>
              </w:tabs>
              <w:jc w:val="center"/>
              <w:rPr>
                <w:rFonts w:cs="Cordia New"/>
                <w:sz w:val="22"/>
                <w:szCs w:val="22"/>
              </w:rPr>
            </w:pPr>
            <w:r>
              <w:rPr>
                <w:rFonts w:cs="Times New Roman"/>
                <w:sz w:val="22"/>
                <w:szCs w:val="22"/>
              </w:rPr>
              <w:t>In Thousand Baht</w:t>
            </w:r>
          </w:p>
        </w:tc>
      </w:tr>
      <w:tr w:rsidR="00471E21" w:rsidRPr="002B32CC" w14:paraId="4A42A120" w14:textId="77777777" w:rsidTr="009D3BA0">
        <w:trPr>
          <w:tblHeader/>
        </w:trPr>
        <w:tc>
          <w:tcPr>
            <w:tcW w:w="4219" w:type="dxa"/>
          </w:tcPr>
          <w:p w14:paraId="4BB3A638" w14:textId="77777777" w:rsidR="00471E21" w:rsidRPr="002B32CC" w:rsidRDefault="00471E21" w:rsidP="009D3BA0">
            <w:pPr>
              <w:tabs>
                <w:tab w:val="left" w:pos="540"/>
              </w:tabs>
              <w:jc w:val="both"/>
              <w:rPr>
                <w:rFonts w:cs="Times New Roman"/>
                <w:sz w:val="22"/>
                <w:szCs w:val="22"/>
              </w:rPr>
            </w:pPr>
          </w:p>
        </w:tc>
        <w:tc>
          <w:tcPr>
            <w:tcW w:w="2551" w:type="dxa"/>
            <w:gridSpan w:val="3"/>
            <w:tcBorders>
              <w:top w:val="single" w:sz="4" w:space="0" w:color="auto"/>
            </w:tcBorders>
          </w:tcPr>
          <w:p w14:paraId="45FC8C68"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04A3585D" w14:textId="77777777" w:rsidR="00471E21" w:rsidRPr="002B32CC" w:rsidRDefault="00471E21" w:rsidP="009D3BA0">
            <w:pPr>
              <w:tabs>
                <w:tab w:val="left" w:pos="540"/>
              </w:tabs>
              <w:jc w:val="center"/>
              <w:rPr>
                <w:rFonts w:cs="Times New Roman"/>
                <w:sz w:val="22"/>
                <w:szCs w:val="22"/>
              </w:rPr>
            </w:pPr>
          </w:p>
        </w:tc>
        <w:tc>
          <w:tcPr>
            <w:tcW w:w="2600" w:type="dxa"/>
            <w:gridSpan w:val="3"/>
            <w:tcBorders>
              <w:top w:val="single" w:sz="4" w:space="0" w:color="auto"/>
            </w:tcBorders>
          </w:tcPr>
          <w:p w14:paraId="09818E74"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Separate</w:t>
            </w:r>
          </w:p>
        </w:tc>
      </w:tr>
      <w:tr w:rsidR="00471E21" w:rsidRPr="002B32CC" w14:paraId="2CDAB145" w14:textId="77777777" w:rsidTr="009D3BA0">
        <w:trPr>
          <w:tblHeader/>
        </w:trPr>
        <w:tc>
          <w:tcPr>
            <w:tcW w:w="4219" w:type="dxa"/>
          </w:tcPr>
          <w:p w14:paraId="792C302C" w14:textId="77777777" w:rsidR="00471E21" w:rsidRPr="002B32CC" w:rsidRDefault="00471E21" w:rsidP="009D3BA0">
            <w:pPr>
              <w:tabs>
                <w:tab w:val="left" w:pos="540"/>
              </w:tabs>
              <w:jc w:val="both"/>
              <w:rPr>
                <w:rFonts w:cs="Times New Roman"/>
                <w:sz w:val="22"/>
                <w:szCs w:val="22"/>
              </w:rPr>
            </w:pPr>
          </w:p>
        </w:tc>
        <w:tc>
          <w:tcPr>
            <w:tcW w:w="2551" w:type="dxa"/>
            <w:gridSpan w:val="3"/>
            <w:tcBorders>
              <w:bottom w:val="single" w:sz="4" w:space="0" w:color="auto"/>
            </w:tcBorders>
          </w:tcPr>
          <w:p w14:paraId="2F41093D"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6D0C295F" w14:textId="77777777" w:rsidR="00471E21" w:rsidRPr="002B32CC" w:rsidRDefault="00471E21" w:rsidP="009D3BA0">
            <w:pPr>
              <w:tabs>
                <w:tab w:val="left" w:pos="540"/>
              </w:tabs>
              <w:jc w:val="center"/>
              <w:rPr>
                <w:rFonts w:cs="Times New Roman"/>
                <w:sz w:val="22"/>
                <w:szCs w:val="22"/>
              </w:rPr>
            </w:pPr>
          </w:p>
        </w:tc>
        <w:tc>
          <w:tcPr>
            <w:tcW w:w="2600" w:type="dxa"/>
            <w:gridSpan w:val="3"/>
            <w:tcBorders>
              <w:bottom w:val="single" w:sz="4" w:space="0" w:color="auto"/>
            </w:tcBorders>
          </w:tcPr>
          <w:p w14:paraId="069C14E8" w14:textId="77777777" w:rsidR="00471E21" w:rsidRPr="002B32CC" w:rsidRDefault="00471E21" w:rsidP="009D3BA0">
            <w:pPr>
              <w:tabs>
                <w:tab w:val="left" w:pos="540"/>
              </w:tabs>
              <w:jc w:val="center"/>
              <w:rPr>
                <w:rFonts w:cs="Times New Roman"/>
                <w:sz w:val="22"/>
                <w:szCs w:val="22"/>
                <w:cs/>
              </w:rPr>
            </w:pPr>
            <w:r w:rsidRPr="002B32CC">
              <w:rPr>
                <w:rFonts w:cs="Times New Roman"/>
                <w:sz w:val="22"/>
                <w:szCs w:val="22"/>
              </w:rPr>
              <w:t>financial statements</w:t>
            </w:r>
          </w:p>
        </w:tc>
      </w:tr>
      <w:tr w:rsidR="00471E21" w:rsidRPr="002B32CC" w14:paraId="6D095FEB" w14:textId="77777777" w:rsidTr="009D3BA0">
        <w:trPr>
          <w:tblHeader/>
        </w:trPr>
        <w:tc>
          <w:tcPr>
            <w:tcW w:w="4219" w:type="dxa"/>
          </w:tcPr>
          <w:p w14:paraId="5CCF6541" w14:textId="77777777" w:rsidR="00471E21" w:rsidRPr="002B32CC" w:rsidRDefault="00471E21" w:rsidP="009D3BA0">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B6C4981" w14:textId="77777777" w:rsidR="00471E21" w:rsidRPr="002B32CC" w:rsidRDefault="00471E21" w:rsidP="009D3BA0">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244C9A01" w14:textId="77777777" w:rsidR="00471E21" w:rsidRPr="002B32CC" w:rsidRDefault="00471E21" w:rsidP="009D3BA0">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9BCDE6C"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4DADA8B4" w14:textId="77777777" w:rsidR="00471E21" w:rsidRPr="002B32CC" w:rsidRDefault="00471E21" w:rsidP="009D3BA0">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1A2DE892"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6E3FE115" w14:textId="77777777" w:rsidR="00471E21" w:rsidRPr="002B32CC" w:rsidRDefault="00471E21" w:rsidP="009D3BA0">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23AADDBD"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471E21" w:rsidRPr="002B32CC" w14:paraId="7B7ADC78" w14:textId="77777777" w:rsidTr="009D3BA0">
        <w:tc>
          <w:tcPr>
            <w:tcW w:w="4219" w:type="dxa"/>
          </w:tcPr>
          <w:p w14:paraId="1BB1A66C" w14:textId="77777777" w:rsidR="00471E21" w:rsidRPr="002B32CC" w:rsidRDefault="00471E21" w:rsidP="009D3BA0">
            <w:pPr>
              <w:tabs>
                <w:tab w:val="left" w:pos="540"/>
              </w:tabs>
              <w:ind w:left="-110"/>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094A2E04"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DD40C71" w14:textId="77777777" w:rsidR="00471E21" w:rsidRPr="002B32CC" w:rsidRDefault="00471E21" w:rsidP="009D3BA0">
            <w:pPr>
              <w:tabs>
                <w:tab w:val="left" w:pos="540"/>
              </w:tabs>
              <w:jc w:val="both"/>
              <w:rPr>
                <w:rFonts w:cs="Times New Roman"/>
                <w:sz w:val="22"/>
                <w:szCs w:val="22"/>
              </w:rPr>
            </w:pPr>
          </w:p>
        </w:tc>
        <w:tc>
          <w:tcPr>
            <w:tcW w:w="1169" w:type="dxa"/>
            <w:tcBorders>
              <w:top w:val="single" w:sz="4" w:space="0" w:color="auto"/>
            </w:tcBorders>
          </w:tcPr>
          <w:p w14:paraId="4AEE45B5"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31F517EE" w14:textId="77777777" w:rsidR="00471E21" w:rsidRPr="002B32CC" w:rsidRDefault="00471E21" w:rsidP="009D3BA0">
            <w:pPr>
              <w:tabs>
                <w:tab w:val="left" w:pos="540"/>
              </w:tabs>
              <w:jc w:val="both"/>
              <w:rPr>
                <w:rFonts w:cs="Times New Roman"/>
                <w:sz w:val="22"/>
                <w:szCs w:val="22"/>
              </w:rPr>
            </w:pPr>
          </w:p>
        </w:tc>
        <w:tc>
          <w:tcPr>
            <w:tcW w:w="1182" w:type="dxa"/>
            <w:tcBorders>
              <w:top w:val="single" w:sz="4" w:space="0" w:color="auto"/>
            </w:tcBorders>
          </w:tcPr>
          <w:p w14:paraId="22A3E3DF"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0469B6C2" w14:textId="77777777" w:rsidR="00471E21" w:rsidRPr="002B32CC" w:rsidRDefault="00471E21" w:rsidP="009D3BA0">
            <w:pPr>
              <w:tabs>
                <w:tab w:val="left" w:pos="540"/>
              </w:tabs>
              <w:jc w:val="both"/>
              <w:rPr>
                <w:rFonts w:cs="Times New Roman"/>
                <w:sz w:val="22"/>
                <w:szCs w:val="22"/>
              </w:rPr>
            </w:pPr>
          </w:p>
        </w:tc>
        <w:tc>
          <w:tcPr>
            <w:tcW w:w="1182" w:type="dxa"/>
            <w:tcBorders>
              <w:top w:val="single" w:sz="4" w:space="0" w:color="auto"/>
            </w:tcBorders>
          </w:tcPr>
          <w:p w14:paraId="6694F4A9"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4E180D" w:rsidRPr="002B32CC" w14:paraId="2EAFEE49" w14:textId="77777777" w:rsidTr="009D3BA0">
        <w:tc>
          <w:tcPr>
            <w:tcW w:w="4219" w:type="dxa"/>
          </w:tcPr>
          <w:p w14:paraId="3368E912" w14:textId="77777777" w:rsidR="004E180D" w:rsidRPr="002B32CC" w:rsidRDefault="004E180D" w:rsidP="004E180D">
            <w:pPr>
              <w:tabs>
                <w:tab w:val="left" w:pos="540"/>
              </w:tabs>
              <w:ind w:left="-110"/>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5AC22C95" w14:textId="77777777" w:rsidR="004E180D" w:rsidRPr="00461896"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6635302F" w14:textId="77777777" w:rsidR="004E180D" w:rsidRPr="002B32CC" w:rsidRDefault="004E180D" w:rsidP="004E180D">
            <w:pPr>
              <w:tabs>
                <w:tab w:val="left" w:pos="540"/>
              </w:tabs>
              <w:jc w:val="both"/>
              <w:rPr>
                <w:rFonts w:cs="Times New Roman"/>
                <w:sz w:val="22"/>
                <w:szCs w:val="22"/>
              </w:rPr>
            </w:pPr>
          </w:p>
        </w:tc>
        <w:tc>
          <w:tcPr>
            <w:tcW w:w="1169" w:type="dxa"/>
            <w:tcBorders>
              <w:bottom w:val="double" w:sz="4" w:space="0" w:color="auto"/>
            </w:tcBorders>
          </w:tcPr>
          <w:p w14:paraId="21867609" w14:textId="77777777" w:rsidR="004E180D" w:rsidRPr="002B32CC"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3E6AED85" w14:textId="77777777" w:rsidR="004E180D" w:rsidRPr="002B32CC" w:rsidRDefault="004E180D" w:rsidP="004E180D">
            <w:pPr>
              <w:tabs>
                <w:tab w:val="left" w:pos="540"/>
              </w:tabs>
              <w:jc w:val="both"/>
              <w:rPr>
                <w:rFonts w:cs="Times New Roman"/>
                <w:sz w:val="22"/>
                <w:szCs w:val="22"/>
              </w:rPr>
            </w:pPr>
          </w:p>
        </w:tc>
        <w:tc>
          <w:tcPr>
            <w:tcW w:w="1182" w:type="dxa"/>
            <w:tcBorders>
              <w:bottom w:val="double" w:sz="4" w:space="0" w:color="auto"/>
            </w:tcBorders>
            <w:vAlign w:val="bottom"/>
          </w:tcPr>
          <w:p w14:paraId="2726CE46" w14:textId="20DDFD80" w:rsidR="004E180D" w:rsidRPr="00461896" w:rsidRDefault="005263A6" w:rsidP="004E180D">
            <w:pPr>
              <w:tabs>
                <w:tab w:val="clear" w:pos="454"/>
                <w:tab w:val="clear" w:pos="680"/>
                <w:tab w:val="left" w:pos="0"/>
              </w:tabs>
              <w:ind w:right="170"/>
              <w:jc w:val="right"/>
              <w:rPr>
                <w:rFonts w:cs="Times New Roman"/>
                <w:sz w:val="22"/>
                <w:szCs w:val="22"/>
              </w:rPr>
            </w:pPr>
            <w:r w:rsidRPr="005263A6">
              <w:rPr>
                <w:rFonts w:cs="Times New Roman"/>
                <w:sz w:val="22"/>
                <w:szCs w:val="22"/>
              </w:rPr>
              <w:t>8,195</w:t>
            </w:r>
          </w:p>
        </w:tc>
        <w:tc>
          <w:tcPr>
            <w:tcW w:w="236" w:type="dxa"/>
          </w:tcPr>
          <w:p w14:paraId="16C42DCC" w14:textId="77777777" w:rsidR="004E180D" w:rsidRPr="002B32CC" w:rsidRDefault="004E180D" w:rsidP="004E180D">
            <w:pPr>
              <w:tabs>
                <w:tab w:val="left" w:pos="540"/>
              </w:tabs>
              <w:jc w:val="both"/>
              <w:rPr>
                <w:rFonts w:cs="Times New Roman"/>
                <w:sz w:val="22"/>
                <w:szCs w:val="22"/>
              </w:rPr>
            </w:pPr>
          </w:p>
        </w:tc>
        <w:tc>
          <w:tcPr>
            <w:tcW w:w="1182" w:type="dxa"/>
            <w:tcBorders>
              <w:bottom w:val="double" w:sz="4" w:space="0" w:color="auto"/>
            </w:tcBorders>
            <w:vAlign w:val="bottom"/>
          </w:tcPr>
          <w:p w14:paraId="7F1DA0D4" w14:textId="3CCE71D3" w:rsidR="004E180D" w:rsidRPr="004E180D"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8,320</w:t>
            </w:r>
          </w:p>
        </w:tc>
      </w:tr>
      <w:tr w:rsidR="004E180D" w:rsidRPr="002B32CC" w14:paraId="74F2FA53" w14:textId="77777777" w:rsidTr="009D3BA0">
        <w:tc>
          <w:tcPr>
            <w:tcW w:w="4219" w:type="dxa"/>
          </w:tcPr>
          <w:p w14:paraId="2E55375E" w14:textId="77777777" w:rsidR="004E180D" w:rsidRPr="002B32CC" w:rsidRDefault="004E180D" w:rsidP="004E180D">
            <w:pPr>
              <w:tabs>
                <w:tab w:val="left" w:pos="540"/>
              </w:tabs>
              <w:ind w:left="-110"/>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1639EA9E" w14:textId="77777777" w:rsidR="004E180D" w:rsidRPr="00461896"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46EA5E3B" w14:textId="77777777" w:rsidR="004E180D" w:rsidRPr="002B32CC" w:rsidRDefault="004E180D" w:rsidP="004E180D">
            <w:pPr>
              <w:tabs>
                <w:tab w:val="left" w:pos="540"/>
              </w:tabs>
              <w:jc w:val="both"/>
              <w:rPr>
                <w:rFonts w:cs="Times New Roman"/>
                <w:sz w:val="22"/>
                <w:szCs w:val="22"/>
              </w:rPr>
            </w:pPr>
          </w:p>
        </w:tc>
        <w:tc>
          <w:tcPr>
            <w:tcW w:w="1169" w:type="dxa"/>
            <w:tcBorders>
              <w:bottom w:val="double" w:sz="4" w:space="0" w:color="auto"/>
            </w:tcBorders>
          </w:tcPr>
          <w:p w14:paraId="282DC511" w14:textId="77777777" w:rsidR="004E180D" w:rsidRPr="002B32CC"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7EEDE986" w14:textId="77777777" w:rsidR="004E180D" w:rsidRPr="002B32CC" w:rsidRDefault="004E180D" w:rsidP="004E180D">
            <w:pPr>
              <w:tabs>
                <w:tab w:val="left" w:pos="540"/>
              </w:tabs>
              <w:jc w:val="both"/>
              <w:rPr>
                <w:rFonts w:cs="Times New Roman"/>
                <w:sz w:val="22"/>
                <w:szCs w:val="22"/>
              </w:rPr>
            </w:pPr>
          </w:p>
        </w:tc>
        <w:tc>
          <w:tcPr>
            <w:tcW w:w="1182" w:type="dxa"/>
            <w:tcBorders>
              <w:bottom w:val="double" w:sz="4" w:space="0" w:color="auto"/>
            </w:tcBorders>
            <w:vAlign w:val="bottom"/>
          </w:tcPr>
          <w:p w14:paraId="0824BD68" w14:textId="17E30CD8" w:rsidR="004E180D" w:rsidRPr="00461896" w:rsidRDefault="005263A6" w:rsidP="004E180D">
            <w:pPr>
              <w:tabs>
                <w:tab w:val="clear" w:pos="454"/>
                <w:tab w:val="clear" w:pos="680"/>
                <w:tab w:val="left" w:pos="0"/>
              </w:tabs>
              <w:ind w:right="170"/>
              <w:jc w:val="right"/>
              <w:rPr>
                <w:rFonts w:cs="Times New Roman"/>
                <w:sz w:val="22"/>
                <w:szCs w:val="22"/>
              </w:rPr>
            </w:pPr>
            <w:r w:rsidRPr="005263A6">
              <w:rPr>
                <w:rFonts w:cs="Times New Roman"/>
                <w:sz w:val="22"/>
                <w:szCs w:val="22"/>
              </w:rPr>
              <w:t>4,447</w:t>
            </w:r>
          </w:p>
        </w:tc>
        <w:tc>
          <w:tcPr>
            <w:tcW w:w="236" w:type="dxa"/>
          </w:tcPr>
          <w:p w14:paraId="0482FED9" w14:textId="77777777" w:rsidR="004E180D" w:rsidRPr="002B32CC" w:rsidRDefault="004E180D" w:rsidP="004E180D">
            <w:pPr>
              <w:tabs>
                <w:tab w:val="left" w:pos="540"/>
              </w:tabs>
              <w:jc w:val="both"/>
              <w:rPr>
                <w:rFonts w:cs="Times New Roman"/>
                <w:sz w:val="22"/>
                <w:szCs w:val="22"/>
              </w:rPr>
            </w:pPr>
          </w:p>
        </w:tc>
        <w:tc>
          <w:tcPr>
            <w:tcW w:w="1182" w:type="dxa"/>
            <w:tcBorders>
              <w:bottom w:val="double" w:sz="4" w:space="0" w:color="auto"/>
            </w:tcBorders>
            <w:vAlign w:val="bottom"/>
          </w:tcPr>
          <w:p w14:paraId="307789EC" w14:textId="56F18F02" w:rsidR="004E180D" w:rsidRPr="004E180D"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4,789</w:t>
            </w:r>
          </w:p>
        </w:tc>
      </w:tr>
      <w:tr w:rsidR="004E180D" w:rsidRPr="002B32CC" w14:paraId="6F568013" w14:textId="77777777" w:rsidTr="009D3BA0">
        <w:tc>
          <w:tcPr>
            <w:tcW w:w="4219" w:type="dxa"/>
          </w:tcPr>
          <w:p w14:paraId="287A28F5" w14:textId="77777777" w:rsidR="004E180D" w:rsidRPr="002B32CC" w:rsidRDefault="004E180D" w:rsidP="004E180D">
            <w:pPr>
              <w:tabs>
                <w:tab w:val="left" w:pos="540"/>
              </w:tabs>
              <w:ind w:left="-110"/>
              <w:jc w:val="both"/>
              <w:rPr>
                <w:rFonts w:cs="Times New Roman"/>
                <w:sz w:val="22"/>
                <w:szCs w:val="22"/>
              </w:rPr>
            </w:pPr>
            <w:r w:rsidRPr="002B32CC">
              <w:rPr>
                <w:rFonts w:cs="Times New Roman"/>
                <w:sz w:val="22"/>
                <w:szCs w:val="22"/>
              </w:rPr>
              <w:t>Rental and services</w:t>
            </w:r>
          </w:p>
        </w:tc>
        <w:tc>
          <w:tcPr>
            <w:tcW w:w="1146" w:type="dxa"/>
            <w:tcBorders>
              <w:top w:val="double" w:sz="4" w:space="0" w:color="auto"/>
              <w:bottom w:val="double" w:sz="4" w:space="0" w:color="auto"/>
            </w:tcBorders>
          </w:tcPr>
          <w:p w14:paraId="7181FA92" w14:textId="77777777" w:rsidR="004E180D" w:rsidRPr="00461896"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22769C64" w14:textId="77777777" w:rsidR="004E180D" w:rsidRPr="002B32CC" w:rsidRDefault="004E180D" w:rsidP="004E180D">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3B5A6ACA" w14:textId="77777777" w:rsidR="004E180D" w:rsidRPr="002B32CC"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16BFA5A5" w14:textId="77777777" w:rsidR="004E180D" w:rsidRPr="002B32CC" w:rsidRDefault="004E180D" w:rsidP="004E180D">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14271BF" w14:textId="7C707356" w:rsidR="004E180D" w:rsidRPr="00461896"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7D129F2C" w14:textId="77777777" w:rsidR="004E180D" w:rsidRPr="002B32CC" w:rsidRDefault="004E180D" w:rsidP="004E180D">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4E7165AD" w14:textId="0C081406" w:rsidR="004E180D" w:rsidRPr="004E180D"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216</w:t>
            </w:r>
          </w:p>
        </w:tc>
      </w:tr>
      <w:tr w:rsidR="004E180D" w:rsidRPr="002B32CC" w14:paraId="414014B5" w14:textId="77777777" w:rsidTr="009D3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47C5E1F" w14:textId="77777777" w:rsidR="004E180D" w:rsidRPr="002B32CC" w:rsidRDefault="004E180D" w:rsidP="004E180D">
            <w:pPr>
              <w:tabs>
                <w:tab w:val="left" w:pos="540"/>
              </w:tabs>
              <w:ind w:left="-110"/>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1233C9F8" w14:textId="77777777" w:rsidR="004E180D" w:rsidRPr="00461896"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Borders>
              <w:top w:val="nil"/>
              <w:left w:val="nil"/>
              <w:bottom w:val="nil"/>
              <w:right w:val="nil"/>
            </w:tcBorders>
          </w:tcPr>
          <w:p w14:paraId="67D7E87D" w14:textId="77777777" w:rsidR="004E180D" w:rsidRPr="002B32CC" w:rsidRDefault="004E180D" w:rsidP="004E180D">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60FEE27E" w14:textId="77777777" w:rsidR="004E180D" w:rsidRPr="002B32CC"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2D43E8DF" w14:textId="77777777" w:rsidR="004E180D" w:rsidRPr="002B32CC" w:rsidRDefault="004E180D" w:rsidP="004E180D">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1497879" w14:textId="1A5DBC3F" w:rsidR="004E180D" w:rsidRPr="00461896" w:rsidRDefault="005263A6" w:rsidP="004E180D">
            <w:pPr>
              <w:tabs>
                <w:tab w:val="clear" w:pos="454"/>
                <w:tab w:val="clear" w:pos="680"/>
                <w:tab w:val="left" w:pos="0"/>
              </w:tabs>
              <w:ind w:right="170"/>
              <w:jc w:val="right"/>
              <w:rPr>
                <w:rFonts w:cs="Times New Roman"/>
                <w:sz w:val="22"/>
                <w:szCs w:val="22"/>
              </w:rPr>
            </w:pPr>
            <w:r w:rsidRPr="005263A6">
              <w:rPr>
                <w:rFonts w:cs="Times New Roman"/>
                <w:sz w:val="22"/>
                <w:szCs w:val="22"/>
              </w:rPr>
              <w:t>2,712</w:t>
            </w:r>
          </w:p>
        </w:tc>
        <w:tc>
          <w:tcPr>
            <w:tcW w:w="236" w:type="dxa"/>
            <w:tcBorders>
              <w:top w:val="nil"/>
              <w:left w:val="nil"/>
              <w:bottom w:val="nil"/>
              <w:right w:val="nil"/>
            </w:tcBorders>
          </w:tcPr>
          <w:p w14:paraId="1A9F7C0C" w14:textId="77777777" w:rsidR="004E180D" w:rsidRPr="002B32CC" w:rsidRDefault="004E180D" w:rsidP="004E180D">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736693C6" w14:textId="2CF4EAEB" w:rsidR="004E180D" w:rsidRPr="004E180D"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2,938</w:t>
            </w:r>
          </w:p>
        </w:tc>
      </w:tr>
      <w:tr w:rsidR="0059580C" w:rsidRPr="00F16AA0" w14:paraId="44C1A243" w14:textId="77777777" w:rsidTr="009D3BA0">
        <w:tc>
          <w:tcPr>
            <w:tcW w:w="4219" w:type="dxa"/>
          </w:tcPr>
          <w:p w14:paraId="52672E4F" w14:textId="77777777" w:rsidR="0059580C" w:rsidRPr="00F16AA0" w:rsidRDefault="0059580C" w:rsidP="0059580C">
            <w:pPr>
              <w:tabs>
                <w:tab w:val="left" w:pos="540"/>
              </w:tabs>
              <w:jc w:val="both"/>
              <w:rPr>
                <w:rFonts w:cs="Times New Roman"/>
                <w:sz w:val="20"/>
                <w:szCs w:val="20"/>
              </w:rPr>
            </w:pPr>
          </w:p>
        </w:tc>
        <w:tc>
          <w:tcPr>
            <w:tcW w:w="1146" w:type="dxa"/>
          </w:tcPr>
          <w:p w14:paraId="5B685C46" w14:textId="77777777" w:rsidR="0059580C" w:rsidRPr="00F16AA0" w:rsidRDefault="0059580C" w:rsidP="0059580C">
            <w:pPr>
              <w:tabs>
                <w:tab w:val="left" w:pos="540"/>
              </w:tabs>
              <w:jc w:val="both"/>
              <w:rPr>
                <w:rFonts w:cs="Times New Roman"/>
                <w:sz w:val="20"/>
                <w:szCs w:val="20"/>
              </w:rPr>
            </w:pPr>
          </w:p>
        </w:tc>
        <w:tc>
          <w:tcPr>
            <w:tcW w:w="236" w:type="dxa"/>
          </w:tcPr>
          <w:p w14:paraId="4DA8BF86" w14:textId="77777777" w:rsidR="0059580C" w:rsidRPr="00F16AA0" w:rsidRDefault="0059580C" w:rsidP="0059580C">
            <w:pPr>
              <w:tabs>
                <w:tab w:val="left" w:pos="540"/>
              </w:tabs>
              <w:jc w:val="both"/>
              <w:rPr>
                <w:rFonts w:cs="Times New Roman"/>
                <w:sz w:val="20"/>
                <w:szCs w:val="20"/>
              </w:rPr>
            </w:pPr>
          </w:p>
        </w:tc>
        <w:tc>
          <w:tcPr>
            <w:tcW w:w="1169" w:type="dxa"/>
          </w:tcPr>
          <w:p w14:paraId="5DC84634" w14:textId="77777777" w:rsidR="0059580C" w:rsidRPr="00F16AA0"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673A2084" w14:textId="77777777" w:rsidR="0059580C" w:rsidRPr="00F16AA0" w:rsidRDefault="0059580C" w:rsidP="0059580C">
            <w:pPr>
              <w:tabs>
                <w:tab w:val="left" w:pos="540"/>
              </w:tabs>
              <w:jc w:val="both"/>
              <w:rPr>
                <w:rFonts w:cs="Times New Roman"/>
                <w:sz w:val="20"/>
                <w:szCs w:val="20"/>
              </w:rPr>
            </w:pPr>
          </w:p>
        </w:tc>
        <w:tc>
          <w:tcPr>
            <w:tcW w:w="1182" w:type="dxa"/>
          </w:tcPr>
          <w:p w14:paraId="3BFE49CF" w14:textId="77777777" w:rsidR="0059580C" w:rsidRPr="00F16AA0"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25626C95" w14:textId="77777777" w:rsidR="0059580C" w:rsidRPr="00F16AA0" w:rsidRDefault="0059580C" w:rsidP="0059580C">
            <w:pPr>
              <w:tabs>
                <w:tab w:val="left" w:pos="540"/>
              </w:tabs>
              <w:jc w:val="both"/>
              <w:rPr>
                <w:rFonts w:cs="Times New Roman"/>
                <w:sz w:val="20"/>
                <w:szCs w:val="20"/>
              </w:rPr>
            </w:pPr>
          </w:p>
        </w:tc>
        <w:tc>
          <w:tcPr>
            <w:tcW w:w="1182" w:type="dxa"/>
          </w:tcPr>
          <w:p w14:paraId="4BEC5690" w14:textId="77777777" w:rsidR="0059580C" w:rsidRPr="00F16AA0"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bl>
    <w:p w14:paraId="42686BDB" w14:textId="77777777" w:rsidR="00471E21" w:rsidRPr="00471E21"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14:paraId="51A19AAB" w14:textId="77777777" w:rsidR="00471E21" w:rsidRPr="00471E21" w:rsidRDefault="00471E21" w:rsidP="0079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p>
    <w:p w14:paraId="571EB8D3" w14:textId="77777777" w:rsidR="00620625" w:rsidRPr="00F7251A" w:rsidRDefault="0062062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0"/>
          <w:szCs w:val="20"/>
        </w:rPr>
      </w:pPr>
    </w:p>
    <w:p w14:paraId="12A55B82" w14:textId="77777777" w:rsidR="00094C2C" w:rsidRPr="00A318C2" w:rsidRDefault="00094C2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highlight w:val="yellow"/>
        </w:rPr>
        <w:sectPr w:rsidR="00094C2C" w:rsidRPr="00A318C2" w:rsidSect="007231A8">
          <w:headerReference w:type="default" r:id="rId8"/>
          <w:footerReference w:type="default" r:id="rId9"/>
          <w:headerReference w:type="first" r:id="rId10"/>
          <w:footerReference w:type="first" r:id="rId11"/>
          <w:pgSz w:w="11909" w:h="16834" w:code="9"/>
          <w:pgMar w:top="1440" w:right="1151" w:bottom="805" w:left="1440" w:header="992" w:footer="340" w:gutter="0"/>
          <w:pgNumType w:start="16"/>
          <w:cols w:space="720"/>
          <w:titlePg/>
          <w:docGrid w:linePitch="408"/>
        </w:sect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DF68A5" w:rsidRPr="002B32CC" w14:paraId="7A288F0D" w14:textId="77777777" w:rsidTr="00B47049">
        <w:trPr>
          <w:tblHeader/>
        </w:trPr>
        <w:tc>
          <w:tcPr>
            <w:tcW w:w="4219" w:type="dxa"/>
          </w:tcPr>
          <w:p w14:paraId="00CBF83F" w14:textId="77777777" w:rsidR="00DF68A5" w:rsidRPr="002B32CC" w:rsidRDefault="00DF68A5" w:rsidP="00B47049">
            <w:pPr>
              <w:tabs>
                <w:tab w:val="left" w:pos="540"/>
              </w:tabs>
              <w:jc w:val="both"/>
              <w:rPr>
                <w:rFonts w:cs="Times New Roman"/>
                <w:sz w:val="22"/>
                <w:szCs w:val="22"/>
              </w:rPr>
            </w:pPr>
          </w:p>
        </w:tc>
        <w:tc>
          <w:tcPr>
            <w:tcW w:w="5387" w:type="dxa"/>
            <w:gridSpan w:val="7"/>
            <w:tcBorders>
              <w:bottom w:val="single" w:sz="4" w:space="0" w:color="auto"/>
            </w:tcBorders>
          </w:tcPr>
          <w:p w14:paraId="2BFF3F35" w14:textId="77777777" w:rsidR="00DF68A5" w:rsidRPr="00E14E86" w:rsidRDefault="00DF68A5" w:rsidP="00B47049">
            <w:pPr>
              <w:tabs>
                <w:tab w:val="left" w:pos="540"/>
              </w:tabs>
              <w:jc w:val="center"/>
              <w:rPr>
                <w:rFonts w:cs="Cordia New"/>
                <w:sz w:val="22"/>
                <w:szCs w:val="22"/>
              </w:rPr>
            </w:pPr>
            <w:r>
              <w:rPr>
                <w:rFonts w:cs="Times New Roman"/>
                <w:sz w:val="22"/>
                <w:szCs w:val="22"/>
              </w:rPr>
              <w:t>In Thousand Baht</w:t>
            </w:r>
          </w:p>
        </w:tc>
      </w:tr>
      <w:tr w:rsidR="00DF68A5" w:rsidRPr="002B32CC" w14:paraId="2062BF77" w14:textId="77777777" w:rsidTr="00B47049">
        <w:trPr>
          <w:tblHeader/>
        </w:trPr>
        <w:tc>
          <w:tcPr>
            <w:tcW w:w="4219" w:type="dxa"/>
          </w:tcPr>
          <w:p w14:paraId="0104DDFD" w14:textId="77777777" w:rsidR="00DF68A5" w:rsidRPr="002B32CC" w:rsidRDefault="00DF68A5" w:rsidP="00B47049">
            <w:pPr>
              <w:tabs>
                <w:tab w:val="left" w:pos="540"/>
              </w:tabs>
              <w:jc w:val="both"/>
              <w:rPr>
                <w:rFonts w:cs="Times New Roman"/>
                <w:sz w:val="22"/>
                <w:szCs w:val="22"/>
              </w:rPr>
            </w:pPr>
          </w:p>
        </w:tc>
        <w:tc>
          <w:tcPr>
            <w:tcW w:w="2551" w:type="dxa"/>
            <w:gridSpan w:val="3"/>
            <w:tcBorders>
              <w:top w:val="single" w:sz="4" w:space="0" w:color="auto"/>
            </w:tcBorders>
          </w:tcPr>
          <w:p w14:paraId="32C4D48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441B146B" w14:textId="77777777" w:rsidR="00DF68A5" w:rsidRPr="002B32CC" w:rsidRDefault="00DF68A5" w:rsidP="00B47049">
            <w:pPr>
              <w:tabs>
                <w:tab w:val="left" w:pos="540"/>
              </w:tabs>
              <w:jc w:val="center"/>
              <w:rPr>
                <w:rFonts w:cs="Times New Roman"/>
                <w:sz w:val="22"/>
                <w:szCs w:val="22"/>
              </w:rPr>
            </w:pPr>
          </w:p>
        </w:tc>
        <w:tc>
          <w:tcPr>
            <w:tcW w:w="2600" w:type="dxa"/>
            <w:gridSpan w:val="3"/>
            <w:tcBorders>
              <w:top w:val="single" w:sz="4" w:space="0" w:color="auto"/>
            </w:tcBorders>
          </w:tcPr>
          <w:p w14:paraId="5DEB2120"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Separate</w:t>
            </w:r>
          </w:p>
        </w:tc>
      </w:tr>
      <w:tr w:rsidR="00DF68A5" w:rsidRPr="002B32CC" w14:paraId="5E74E61D" w14:textId="77777777" w:rsidTr="00B47049">
        <w:trPr>
          <w:tblHeader/>
        </w:trPr>
        <w:tc>
          <w:tcPr>
            <w:tcW w:w="4219" w:type="dxa"/>
          </w:tcPr>
          <w:p w14:paraId="0757EEDB" w14:textId="77777777" w:rsidR="00DF68A5" w:rsidRPr="002B32CC" w:rsidRDefault="00DF68A5" w:rsidP="00B47049">
            <w:pPr>
              <w:tabs>
                <w:tab w:val="left" w:pos="540"/>
              </w:tabs>
              <w:jc w:val="both"/>
              <w:rPr>
                <w:rFonts w:cs="Times New Roman"/>
                <w:sz w:val="22"/>
                <w:szCs w:val="22"/>
              </w:rPr>
            </w:pPr>
          </w:p>
        </w:tc>
        <w:tc>
          <w:tcPr>
            <w:tcW w:w="2551" w:type="dxa"/>
            <w:gridSpan w:val="3"/>
            <w:tcBorders>
              <w:bottom w:val="single" w:sz="4" w:space="0" w:color="auto"/>
            </w:tcBorders>
          </w:tcPr>
          <w:p w14:paraId="53730AF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7F799E64" w14:textId="77777777" w:rsidR="00DF68A5" w:rsidRPr="002B32CC" w:rsidRDefault="00DF68A5" w:rsidP="00B47049">
            <w:pPr>
              <w:tabs>
                <w:tab w:val="left" w:pos="540"/>
              </w:tabs>
              <w:jc w:val="center"/>
              <w:rPr>
                <w:rFonts w:cs="Times New Roman"/>
                <w:sz w:val="22"/>
                <w:szCs w:val="22"/>
              </w:rPr>
            </w:pPr>
          </w:p>
        </w:tc>
        <w:tc>
          <w:tcPr>
            <w:tcW w:w="2600" w:type="dxa"/>
            <w:gridSpan w:val="3"/>
            <w:tcBorders>
              <w:bottom w:val="single" w:sz="4" w:space="0" w:color="auto"/>
            </w:tcBorders>
          </w:tcPr>
          <w:p w14:paraId="77BE66A6" w14:textId="77777777" w:rsidR="00DF68A5" w:rsidRPr="002B32CC" w:rsidRDefault="00DF68A5" w:rsidP="00B47049">
            <w:pPr>
              <w:tabs>
                <w:tab w:val="left" w:pos="540"/>
              </w:tabs>
              <w:jc w:val="center"/>
              <w:rPr>
                <w:rFonts w:cs="Times New Roman"/>
                <w:sz w:val="22"/>
                <w:szCs w:val="22"/>
                <w:cs/>
              </w:rPr>
            </w:pPr>
            <w:r w:rsidRPr="002B32CC">
              <w:rPr>
                <w:rFonts w:cs="Times New Roman"/>
                <w:sz w:val="22"/>
                <w:szCs w:val="22"/>
              </w:rPr>
              <w:t>financial statements</w:t>
            </w:r>
          </w:p>
        </w:tc>
      </w:tr>
      <w:tr w:rsidR="00DF68A5" w:rsidRPr="002B32CC" w14:paraId="361D6AB5" w14:textId="77777777" w:rsidTr="00B47049">
        <w:trPr>
          <w:tblHeader/>
        </w:trPr>
        <w:tc>
          <w:tcPr>
            <w:tcW w:w="4219" w:type="dxa"/>
          </w:tcPr>
          <w:p w14:paraId="45ACD175" w14:textId="77777777" w:rsidR="00DF68A5" w:rsidRPr="002B32CC" w:rsidRDefault="00DF68A5" w:rsidP="00DF68A5">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1EC5710" w14:textId="37F9344C" w:rsidR="00DF68A5" w:rsidRPr="002B32CC" w:rsidRDefault="00772A94" w:rsidP="00DF68A5">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32D4C752" w14:textId="77777777" w:rsidR="00DF68A5" w:rsidRPr="002B32CC" w:rsidRDefault="00DF68A5" w:rsidP="00DF68A5">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7EF6BB5" w14:textId="74D0CCD9" w:rsidR="00DF68A5" w:rsidRPr="002B32CC" w:rsidRDefault="00772A94"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2703CD35" w14:textId="77777777" w:rsidR="00DF68A5" w:rsidRPr="002B32CC" w:rsidRDefault="00DF68A5" w:rsidP="00DF68A5">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57E4248C" w14:textId="454D32DB" w:rsidR="00DF68A5" w:rsidRPr="002B32CC" w:rsidRDefault="00772A94"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665AF4D6" w14:textId="77777777" w:rsidR="00DF68A5" w:rsidRPr="002B32CC" w:rsidRDefault="00DF68A5" w:rsidP="00DF68A5">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4A6F97C0" w14:textId="4D383B28" w:rsidR="00DF68A5" w:rsidRPr="002B32CC" w:rsidRDefault="00772A94"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DF68A5" w:rsidRPr="00515545" w14:paraId="61C253E6" w14:textId="77777777" w:rsidTr="00B47049">
        <w:tc>
          <w:tcPr>
            <w:tcW w:w="4219" w:type="dxa"/>
          </w:tcPr>
          <w:p w14:paraId="3B36B56F" w14:textId="77777777" w:rsidR="00DF68A5" w:rsidRPr="00515545" w:rsidRDefault="00DF68A5" w:rsidP="00A001BD">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146" w:type="dxa"/>
          </w:tcPr>
          <w:p w14:paraId="3CDB40C3" w14:textId="77777777" w:rsidR="00DF68A5" w:rsidRPr="00515545" w:rsidRDefault="00DF68A5" w:rsidP="00B47049">
            <w:pPr>
              <w:tabs>
                <w:tab w:val="left" w:pos="540"/>
              </w:tabs>
              <w:jc w:val="both"/>
              <w:rPr>
                <w:rFonts w:cs="Times New Roman"/>
                <w:sz w:val="22"/>
                <w:szCs w:val="22"/>
              </w:rPr>
            </w:pPr>
          </w:p>
        </w:tc>
        <w:tc>
          <w:tcPr>
            <w:tcW w:w="236" w:type="dxa"/>
          </w:tcPr>
          <w:p w14:paraId="42503FB9" w14:textId="77777777" w:rsidR="00DF68A5" w:rsidRPr="00515545" w:rsidRDefault="00DF68A5" w:rsidP="00B47049">
            <w:pPr>
              <w:tabs>
                <w:tab w:val="left" w:pos="540"/>
              </w:tabs>
              <w:jc w:val="both"/>
              <w:rPr>
                <w:rFonts w:cs="Times New Roman"/>
                <w:sz w:val="22"/>
                <w:szCs w:val="22"/>
              </w:rPr>
            </w:pPr>
          </w:p>
        </w:tc>
        <w:tc>
          <w:tcPr>
            <w:tcW w:w="1169" w:type="dxa"/>
          </w:tcPr>
          <w:p w14:paraId="1BA96F9B"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4E2B4727" w14:textId="77777777" w:rsidR="00DF68A5" w:rsidRPr="00515545" w:rsidRDefault="00DF68A5" w:rsidP="00B47049">
            <w:pPr>
              <w:tabs>
                <w:tab w:val="left" w:pos="540"/>
              </w:tabs>
              <w:jc w:val="both"/>
              <w:rPr>
                <w:rFonts w:cs="Times New Roman"/>
                <w:sz w:val="22"/>
                <w:szCs w:val="22"/>
              </w:rPr>
            </w:pPr>
          </w:p>
        </w:tc>
        <w:tc>
          <w:tcPr>
            <w:tcW w:w="1182" w:type="dxa"/>
          </w:tcPr>
          <w:p w14:paraId="6D5585B2"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04F6F867" w14:textId="77777777" w:rsidR="00DF68A5" w:rsidRPr="00515545" w:rsidRDefault="00DF68A5" w:rsidP="00B47049">
            <w:pPr>
              <w:tabs>
                <w:tab w:val="left" w:pos="540"/>
              </w:tabs>
              <w:jc w:val="both"/>
              <w:rPr>
                <w:rFonts w:cs="Times New Roman"/>
                <w:sz w:val="22"/>
                <w:szCs w:val="22"/>
              </w:rPr>
            </w:pPr>
          </w:p>
        </w:tc>
        <w:tc>
          <w:tcPr>
            <w:tcW w:w="1182" w:type="dxa"/>
          </w:tcPr>
          <w:p w14:paraId="11A428EA"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AD230D" w:rsidRPr="00515545" w14:paraId="4505EA05" w14:textId="77777777" w:rsidTr="00B47049">
        <w:tc>
          <w:tcPr>
            <w:tcW w:w="4219" w:type="dxa"/>
          </w:tcPr>
          <w:p w14:paraId="1A6F890C" w14:textId="77777777" w:rsidR="00AD230D" w:rsidRPr="00515545" w:rsidRDefault="00AD230D" w:rsidP="00AD230D">
            <w:pPr>
              <w:tabs>
                <w:tab w:val="left" w:pos="540"/>
              </w:tabs>
              <w:ind w:left="-110"/>
              <w:jc w:val="both"/>
              <w:rPr>
                <w:rFonts w:cs="Times New Roman"/>
                <w:sz w:val="22"/>
                <w:szCs w:val="22"/>
              </w:rPr>
            </w:pPr>
            <w:r w:rsidRPr="00515545">
              <w:rPr>
                <w:rFonts w:cs="Times New Roman"/>
                <w:sz w:val="22"/>
                <w:szCs w:val="22"/>
              </w:rPr>
              <w:t>Rental income</w:t>
            </w:r>
          </w:p>
        </w:tc>
        <w:tc>
          <w:tcPr>
            <w:tcW w:w="1146" w:type="dxa"/>
            <w:tcBorders>
              <w:bottom w:val="double" w:sz="4" w:space="0" w:color="auto"/>
            </w:tcBorders>
            <w:vAlign w:val="bottom"/>
          </w:tcPr>
          <w:p w14:paraId="43E95B77" w14:textId="7A54D09A" w:rsidR="00AD230D" w:rsidRPr="00515545" w:rsidRDefault="005263A6" w:rsidP="00AD230D">
            <w:pPr>
              <w:tabs>
                <w:tab w:val="clear" w:pos="454"/>
                <w:tab w:val="clear" w:pos="680"/>
                <w:tab w:val="left" w:pos="0"/>
              </w:tabs>
              <w:ind w:right="170"/>
              <w:jc w:val="right"/>
              <w:rPr>
                <w:rFonts w:cs="Times New Roman"/>
                <w:sz w:val="22"/>
                <w:szCs w:val="22"/>
              </w:rPr>
            </w:pPr>
            <w:r>
              <w:rPr>
                <w:rFonts w:cs="Times New Roman"/>
                <w:sz w:val="22"/>
                <w:szCs w:val="22"/>
              </w:rPr>
              <w:t>36</w:t>
            </w:r>
          </w:p>
        </w:tc>
        <w:tc>
          <w:tcPr>
            <w:tcW w:w="236" w:type="dxa"/>
          </w:tcPr>
          <w:p w14:paraId="6A66B05B" w14:textId="77777777" w:rsidR="00AD230D" w:rsidRPr="00515545" w:rsidRDefault="00AD230D" w:rsidP="00AD230D">
            <w:pPr>
              <w:tabs>
                <w:tab w:val="left" w:pos="540"/>
              </w:tabs>
              <w:jc w:val="both"/>
              <w:rPr>
                <w:rFonts w:cs="Times New Roman"/>
                <w:sz w:val="22"/>
                <w:szCs w:val="22"/>
              </w:rPr>
            </w:pPr>
          </w:p>
        </w:tc>
        <w:tc>
          <w:tcPr>
            <w:tcW w:w="1169" w:type="dxa"/>
            <w:tcBorders>
              <w:bottom w:val="double" w:sz="4" w:space="0" w:color="auto"/>
            </w:tcBorders>
            <w:vAlign w:val="bottom"/>
          </w:tcPr>
          <w:p w14:paraId="008881E2" w14:textId="3A083BB2" w:rsidR="00AD230D" w:rsidRPr="004E180D" w:rsidRDefault="004E180D"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108</w:t>
            </w:r>
          </w:p>
        </w:tc>
        <w:tc>
          <w:tcPr>
            <w:tcW w:w="236" w:type="dxa"/>
          </w:tcPr>
          <w:p w14:paraId="0FEB6105" w14:textId="77777777" w:rsidR="00AD230D" w:rsidRPr="004E180D" w:rsidRDefault="00AD230D" w:rsidP="00AD230D">
            <w:pPr>
              <w:tabs>
                <w:tab w:val="left" w:pos="540"/>
              </w:tabs>
              <w:jc w:val="both"/>
              <w:rPr>
                <w:rFonts w:cs="Times New Roman"/>
                <w:sz w:val="22"/>
                <w:szCs w:val="22"/>
              </w:rPr>
            </w:pPr>
          </w:p>
        </w:tc>
        <w:tc>
          <w:tcPr>
            <w:tcW w:w="1182" w:type="dxa"/>
            <w:tcBorders>
              <w:bottom w:val="double" w:sz="4" w:space="0" w:color="auto"/>
            </w:tcBorders>
          </w:tcPr>
          <w:p w14:paraId="53F5ACD9" w14:textId="190B8053" w:rsidR="00AD230D" w:rsidRPr="004E180D" w:rsidRDefault="005263A6"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12F4D05F" w14:textId="77777777" w:rsidR="00AD230D" w:rsidRPr="004E180D" w:rsidRDefault="00AD230D" w:rsidP="00AD230D">
            <w:pPr>
              <w:tabs>
                <w:tab w:val="left" w:pos="540"/>
              </w:tabs>
              <w:jc w:val="both"/>
              <w:rPr>
                <w:rFonts w:cs="Times New Roman"/>
                <w:sz w:val="22"/>
                <w:szCs w:val="22"/>
              </w:rPr>
            </w:pPr>
          </w:p>
        </w:tc>
        <w:tc>
          <w:tcPr>
            <w:tcW w:w="1182" w:type="dxa"/>
            <w:tcBorders>
              <w:bottom w:val="double" w:sz="4" w:space="0" w:color="auto"/>
            </w:tcBorders>
          </w:tcPr>
          <w:p w14:paraId="54EA8BE6" w14:textId="432C795E" w:rsidR="00AD230D" w:rsidRPr="004E180D" w:rsidRDefault="004E180D"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E180D">
              <w:rPr>
                <w:rFonts w:cs="Times New Roman"/>
                <w:sz w:val="22"/>
                <w:szCs w:val="22"/>
              </w:rPr>
              <w:t>-</w:t>
            </w:r>
          </w:p>
        </w:tc>
      </w:tr>
      <w:tr w:rsidR="004E180D" w:rsidRPr="00515545" w14:paraId="7C896941" w14:textId="77777777" w:rsidTr="00B47049">
        <w:tc>
          <w:tcPr>
            <w:tcW w:w="4219" w:type="dxa"/>
          </w:tcPr>
          <w:p w14:paraId="7718FEE7" w14:textId="6044C75E" w:rsidR="004E180D" w:rsidRPr="00515545" w:rsidRDefault="004E180D" w:rsidP="00AD230D">
            <w:pPr>
              <w:tabs>
                <w:tab w:val="left" w:pos="540"/>
              </w:tabs>
              <w:ind w:left="-110"/>
              <w:jc w:val="both"/>
              <w:rPr>
                <w:rFonts w:cs="Times New Roman"/>
                <w:sz w:val="22"/>
                <w:szCs w:val="22"/>
              </w:rPr>
            </w:pPr>
            <w:r>
              <w:rPr>
                <w:rFonts w:cs="Times New Roman"/>
                <w:sz w:val="22"/>
                <w:szCs w:val="22"/>
              </w:rPr>
              <w:t>Receipt of rental deposit</w:t>
            </w:r>
          </w:p>
        </w:tc>
        <w:tc>
          <w:tcPr>
            <w:tcW w:w="1146" w:type="dxa"/>
            <w:tcBorders>
              <w:bottom w:val="double" w:sz="4" w:space="0" w:color="auto"/>
            </w:tcBorders>
            <w:vAlign w:val="bottom"/>
          </w:tcPr>
          <w:p w14:paraId="14F7E0E7" w14:textId="22D3A739" w:rsidR="004E180D"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047BB080" w14:textId="77777777" w:rsidR="004E180D" w:rsidRPr="00515545" w:rsidRDefault="004E180D" w:rsidP="00AD230D">
            <w:pPr>
              <w:tabs>
                <w:tab w:val="left" w:pos="540"/>
              </w:tabs>
              <w:jc w:val="both"/>
              <w:rPr>
                <w:rFonts w:cs="Times New Roman"/>
                <w:sz w:val="22"/>
                <w:szCs w:val="22"/>
              </w:rPr>
            </w:pPr>
          </w:p>
        </w:tc>
        <w:tc>
          <w:tcPr>
            <w:tcW w:w="1169" w:type="dxa"/>
            <w:tcBorders>
              <w:bottom w:val="double" w:sz="4" w:space="0" w:color="auto"/>
            </w:tcBorders>
            <w:vAlign w:val="bottom"/>
          </w:tcPr>
          <w:p w14:paraId="182EC2EB" w14:textId="20FA7378" w:rsidR="004E180D" w:rsidRPr="004E180D" w:rsidRDefault="004E180D"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1,197</w:t>
            </w:r>
          </w:p>
        </w:tc>
        <w:tc>
          <w:tcPr>
            <w:tcW w:w="236" w:type="dxa"/>
          </w:tcPr>
          <w:p w14:paraId="54F86F7C" w14:textId="77777777" w:rsidR="004E180D" w:rsidRPr="004E180D" w:rsidRDefault="004E180D" w:rsidP="00AD230D">
            <w:pPr>
              <w:tabs>
                <w:tab w:val="left" w:pos="540"/>
              </w:tabs>
              <w:jc w:val="both"/>
              <w:rPr>
                <w:rFonts w:cs="Times New Roman"/>
                <w:sz w:val="22"/>
                <w:szCs w:val="22"/>
              </w:rPr>
            </w:pPr>
          </w:p>
        </w:tc>
        <w:tc>
          <w:tcPr>
            <w:tcW w:w="1182" w:type="dxa"/>
            <w:tcBorders>
              <w:bottom w:val="double" w:sz="4" w:space="0" w:color="auto"/>
            </w:tcBorders>
          </w:tcPr>
          <w:p w14:paraId="59D9D823" w14:textId="6946B5E9" w:rsidR="004E180D" w:rsidRPr="004E180D" w:rsidRDefault="005263A6"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1545ACBB" w14:textId="77777777" w:rsidR="004E180D" w:rsidRPr="004E180D" w:rsidRDefault="004E180D" w:rsidP="00AD230D">
            <w:pPr>
              <w:tabs>
                <w:tab w:val="left" w:pos="540"/>
              </w:tabs>
              <w:jc w:val="both"/>
              <w:rPr>
                <w:rFonts w:cs="Times New Roman"/>
                <w:sz w:val="22"/>
                <w:szCs w:val="22"/>
              </w:rPr>
            </w:pPr>
          </w:p>
        </w:tc>
        <w:tc>
          <w:tcPr>
            <w:tcW w:w="1182" w:type="dxa"/>
            <w:tcBorders>
              <w:bottom w:val="double" w:sz="4" w:space="0" w:color="auto"/>
            </w:tcBorders>
          </w:tcPr>
          <w:p w14:paraId="2D0038A2" w14:textId="7809FB8D" w:rsidR="004E180D" w:rsidRPr="004E180D" w:rsidRDefault="004E180D"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E180D">
              <w:rPr>
                <w:rFonts w:cs="Times New Roman"/>
                <w:sz w:val="22"/>
                <w:szCs w:val="22"/>
              </w:rPr>
              <w:t>1,197</w:t>
            </w:r>
          </w:p>
        </w:tc>
      </w:tr>
      <w:tr w:rsidR="005263A6" w:rsidRPr="00515545" w14:paraId="7A6B38A7" w14:textId="77777777" w:rsidTr="00E0101B">
        <w:tc>
          <w:tcPr>
            <w:tcW w:w="4219" w:type="dxa"/>
          </w:tcPr>
          <w:p w14:paraId="0EEF9823" w14:textId="77777777" w:rsidR="005263A6" w:rsidRPr="00515545" w:rsidRDefault="005263A6" w:rsidP="005263A6">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18AC33C9" w14:textId="07B8489E"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3,414</w:t>
            </w:r>
          </w:p>
        </w:tc>
        <w:tc>
          <w:tcPr>
            <w:tcW w:w="236" w:type="dxa"/>
          </w:tcPr>
          <w:p w14:paraId="214B5AEC" w14:textId="77777777" w:rsidR="005263A6" w:rsidRPr="00515545" w:rsidRDefault="005263A6" w:rsidP="005263A6">
            <w:pPr>
              <w:tabs>
                <w:tab w:val="left" w:pos="540"/>
              </w:tabs>
              <w:jc w:val="both"/>
              <w:rPr>
                <w:rFonts w:cs="Times New Roman"/>
                <w:sz w:val="22"/>
                <w:szCs w:val="22"/>
              </w:rPr>
            </w:pPr>
          </w:p>
        </w:tc>
        <w:tc>
          <w:tcPr>
            <w:tcW w:w="1169" w:type="dxa"/>
            <w:tcBorders>
              <w:bottom w:val="double" w:sz="4" w:space="0" w:color="auto"/>
            </w:tcBorders>
            <w:vAlign w:val="bottom"/>
          </w:tcPr>
          <w:p w14:paraId="62EBCC59" w14:textId="05AB561D"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4,124</w:t>
            </w:r>
          </w:p>
        </w:tc>
        <w:tc>
          <w:tcPr>
            <w:tcW w:w="236" w:type="dxa"/>
          </w:tcPr>
          <w:p w14:paraId="0B0B7084" w14:textId="77777777" w:rsidR="005263A6" w:rsidRPr="004E180D" w:rsidRDefault="005263A6" w:rsidP="005263A6">
            <w:pPr>
              <w:tabs>
                <w:tab w:val="left" w:pos="540"/>
              </w:tabs>
              <w:jc w:val="both"/>
              <w:rPr>
                <w:rFonts w:cs="Times New Roman"/>
                <w:sz w:val="22"/>
                <w:szCs w:val="22"/>
              </w:rPr>
            </w:pPr>
          </w:p>
        </w:tc>
        <w:tc>
          <w:tcPr>
            <w:tcW w:w="1182" w:type="dxa"/>
            <w:tcBorders>
              <w:bottom w:val="double" w:sz="4" w:space="0" w:color="auto"/>
            </w:tcBorders>
            <w:vAlign w:val="bottom"/>
          </w:tcPr>
          <w:p w14:paraId="50E826EF" w14:textId="4E7A289D" w:rsidR="005263A6" w:rsidRPr="004E180D"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3,414</w:t>
            </w:r>
          </w:p>
        </w:tc>
        <w:tc>
          <w:tcPr>
            <w:tcW w:w="236" w:type="dxa"/>
          </w:tcPr>
          <w:p w14:paraId="752A7464" w14:textId="77777777" w:rsidR="005263A6" w:rsidRPr="004E180D" w:rsidRDefault="005263A6" w:rsidP="005263A6">
            <w:pPr>
              <w:tabs>
                <w:tab w:val="left" w:pos="540"/>
              </w:tabs>
              <w:jc w:val="both"/>
              <w:rPr>
                <w:rFonts w:cs="Times New Roman"/>
                <w:sz w:val="22"/>
                <w:szCs w:val="22"/>
              </w:rPr>
            </w:pPr>
          </w:p>
        </w:tc>
        <w:tc>
          <w:tcPr>
            <w:tcW w:w="1182" w:type="dxa"/>
            <w:tcBorders>
              <w:bottom w:val="double" w:sz="4" w:space="0" w:color="auto"/>
            </w:tcBorders>
            <w:vAlign w:val="bottom"/>
          </w:tcPr>
          <w:p w14:paraId="78C00ACC" w14:textId="3C9E3B7E"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E180D">
              <w:rPr>
                <w:rFonts w:cs="Times New Roman"/>
                <w:sz w:val="22"/>
                <w:szCs w:val="22"/>
              </w:rPr>
              <w:t>4,124</w:t>
            </w:r>
          </w:p>
        </w:tc>
      </w:tr>
      <w:tr w:rsidR="005263A6" w:rsidRPr="00515545" w14:paraId="65440630" w14:textId="77777777" w:rsidTr="003E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E696B4E" w14:textId="77777777" w:rsidR="005263A6" w:rsidRPr="00515545" w:rsidRDefault="005263A6" w:rsidP="005263A6">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2D468D4B" w14:textId="43C68ECB"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79</w:t>
            </w:r>
          </w:p>
        </w:tc>
        <w:tc>
          <w:tcPr>
            <w:tcW w:w="236" w:type="dxa"/>
            <w:tcBorders>
              <w:top w:val="nil"/>
              <w:left w:val="nil"/>
              <w:bottom w:val="nil"/>
              <w:right w:val="nil"/>
            </w:tcBorders>
          </w:tcPr>
          <w:p w14:paraId="06A736C3" w14:textId="77777777" w:rsidR="005263A6" w:rsidRPr="00515545" w:rsidRDefault="005263A6" w:rsidP="005263A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57EC9960" w14:textId="191355DA"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339</w:t>
            </w:r>
          </w:p>
        </w:tc>
        <w:tc>
          <w:tcPr>
            <w:tcW w:w="236" w:type="dxa"/>
            <w:tcBorders>
              <w:top w:val="nil"/>
              <w:left w:val="nil"/>
              <w:bottom w:val="nil"/>
              <w:right w:val="nil"/>
            </w:tcBorders>
          </w:tcPr>
          <w:p w14:paraId="2AC4DD1B" w14:textId="77777777" w:rsidR="005263A6" w:rsidRPr="004E180D" w:rsidRDefault="005263A6" w:rsidP="005263A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D63177E" w14:textId="24E54366" w:rsidR="005263A6" w:rsidRPr="004E180D"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79</w:t>
            </w:r>
          </w:p>
        </w:tc>
        <w:tc>
          <w:tcPr>
            <w:tcW w:w="236" w:type="dxa"/>
            <w:tcBorders>
              <w:top w:val="nil"/>
              <w:left w:val="nil"/>
              <w:bottom w:val="nil"/>
              <w:right w:val="nil"/>
            </w:tcBorders>
          </w:tcPr>
          <w:p w14:paraId="3D892FF0" w14:textId="77777777" w:rsidR="005263A6" w:rsidRPr="004E180D" w:rsidRDefault="005263A6" w:rsidP="005263A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300EAFE" w14:textId="1D5D2226"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339</w:t>
            </w:r>
          </w:p>
        </w:tc>
      </w:tr>
      <w:tr w:rsidR="005263A6" w:rsidRPr="00515545" w14:paraId="61A3DCA2" w14:textId="77777777" w:rsidTr="003E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DAE3933" w14:textId="77777777" w:rsidR="005263A6" w:rsidRPr="00515545" w:rsidRDefault="005263A6" w:rsidP="005263A6">
            <w:pPr>
              <w:tabs>
                <w:tab w:val="left" w:pos="540"/>
              </w:tabs>
              <w:ind w:left="-110"/>
              <w:jc w:val="both"/>
              <w:rPr>
                <w:sz w:val="22"/>
                <w:szCs w:val="22"/>
              </w:rPr>
            </w:pPr>
            <w:r w:rsidRPr="00515545">
              <w:rPr>
                <w:rFonts w:cs="Times New Roman"/>
                <w:sz w:val="22"/>
                <w:szCs w:val="22"/>
              </w:rPr>
              <w:t>Purchase of vehicles for hire-purchases</w:t>
            </w:r>
          </w:p>
        </w:tc>
        <w:tc>
          <w:tcPr>
            <w:tcW w:w="1146" w:type="dxa"/>
            <w:tcBorders>
              <w:top w:val="double" w:sz="4" w:space="0" w:color="auto"/>
              <w:left w:val="nil"/>
              <w:bottom w:val="double" w:sz="4" w:space="0" w:color="auto"/>
              <w:right w:val="nil"/>
            </w:tcBorders>
            <w:vAlign w:val="bottom"/>
          </w:tcPr>
          <w:p w14:paraId="1FD54A99" w14:textId="3360E0D5"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25,434</w:t>
            </w:r>
          </w:p>
        </w:tc>
        <w:tc>
          <w:tcPr>
            <w:tcW w:w="236" w:type="dxa"/>
            <w:tcBorders>
              <w:top w:val="nil"/>
              <w:left w:val="nil"/>
              <w:bottom w:val="nil"/>
              <w:right w:val="nil"/>
            </w:tcBorders>
          </w:tcPr>
          <w:p w14:paraId="549B86CE" w14:textId="77777777" w:rsidR="005263A6" w:rsidRPr="00515545" w:rsidRDefault="005263A6" w:rsidP="005263A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6D8F61A7" w14:textId="15D15255"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23,292</w:t>
            </w:r>
          </w:p>
        </w:tc>
        <w:tc>
          <w:tcPr>
            <w:tcW w:w="236" w:type="dxa"/>
            <w:tcBorders>
              <w:top w:val="nil"/>
              <w:left w:val="nil"/>
              <w:bottom w:val="nil"/>
              <w:right w:val="nil"/>
            </w:tcBorders>
          </w:tcPr>
          <w:p w14:paraId="30A23530" w14:textId="77777777" w:rsidR="005263A6" w:rsidRPr="004E180D" w:rsidRDefault="005263A6" w:rsidP="005263A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9DF2D1B" w14:textId="6FECD29F"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61D24743" w14:textId="77777777" w:rsidR="005263A6" w:rsidRPr="004E180D" w:rsidRDefault="005263A6" w:rsidP="005263A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B04C91A" w14:textId="18F3C953"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E180D">
              <w:rPr>
                <w:rFonts w:cs="Times New Roman"/>
                <w:sz w:val="22"/>
                <w:szCs w:val="22"/>
              </w:rPr>
              <w:t>-</w:t>
            </w:r>
          </w:p>
        </w:tc>
      </w:tr>
      <w:tr w:rsidR="00E309F8" w:rsidRPr="00515545" w14:paraId="613D58C5" w14:textId="77777777" w:rsidTr="003E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4207002" w14:textId="31B11C89" w:rsidR="00E309F8" w:rsidRPr="00515545" w:rsidRDefault="00E309F8" w:rsidP="00E309F8">
            <w:pPr>
              <w:tabs>
                <w:tab w:val="left" w:pos="540"/>
              </w:tabs>
              <w:ind w:left="-110"/>
              <w:jc w:val="both"/>
              <w:rPr>
                <w:rFonts w:cs="Times New Roman"/>
                <w:sz w:val="22"/>
                <w:szCs w:val="22"/>
              </w:rPr>
            </w:pPr>
            <w:r w:rsidRPr="002B32CC">
              <w:rPr>
                <w:rFonts w:cs="Times New Roman"/>
                <w:sz w:val="22"/>
                <w:szCs w:val="22"/>
              </w:rPr>
              <w:t>Sales of vehicles</w:t>
            </w:r>
          </w:p>
        </w:tc>
        <w:tc>
          <w:tcPr>
            <w:tcW w:w="1146" w:type="dxa"/>
            <w:tcBorders>
              <w:top w:val="double" w:sz="4" w:space="0" w:color="auto"/>
              <w:left w:val="nil"/>
              <w:bottom w:val="double" w:sz="4" w:space="0" w:color="auto"/>
              <w:right w:val="nil"/>
            </w:tcBorders>
            <w:vAlign w:val="bottom"/>
          </w:tcPr>
          <w:p w14:paraId="4B75F164" w14:textId="5973508C" w:rsidR="00E309F8" w:rsidRPr="005263A6" w:rsidRDefault="00E309F8" w:rsidP="00E309F8">
            <w:pPr>
              <w:tabs>
                <w:tab w:val="clear" w:pos="454"/>
                <w:tab w:val="clear" w:pos="680"/>
                <w:tab w:val="left" w:pos="0"/>
              </w:tabs>
              <w:ind w:right="170"/>
              <w:jc w:val="right"/>
              <w:rPr>
                <w:rFonts w:cs="Times New Roman"/>
                <w:sz w:val="22"/>
                <w:szCs w:val="22"/>
              </w:rPr>
            </w:pPr>
            <w:r>
              <w:rPr>
                <w:rFonts w:cs="Times New Roman"/>
                <w:sz w:val="22"/>
                <w:szCs w:val="22"/>
              </w:rPr>
              <w:t>1,355</w:t>
            </w:r>
          </w:p>
        </w:tc>
        <w:tc>
          <w:tcPr>
            <w:tcW w:w="236" w:type="dxa"/>
            <w:tcBorders>
              <w:top w:val="nil"/>
              <w:left w:val="nil"/>
              <w:bottom w:val="nil"/>
              <w:right w:val="nil"/>
            </w:tcBorders>
          </w:tcPr>
          <w:p w14:paraId="06BA5C0E" w14:textId="77777777" w:rsidR="00E309F8" w:rsidRPr="00515545" w:rsidRDefault="00E309F8" w:rsidP="00E309F8">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366A2694" w14:textId="37E5F269" w:rsidR="00E309F8" w:rsidRPr="004E180D" w:rsidRDefault="00E309F8"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2156DD06" w14:textId="77777777" w:rsidR="00E309F8" w:rsidRPr="004E180D" w:rsidRDefault="00E309F8" w:rsidP="00E309F8">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C6A002E" w14:textId="67354731" w:rsidR="00E309F8" w:rsidRDefault="00E309F8"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2995A5C0" w14:textId="77777777" w:rsidR="00E309F8" w:rsidRPr="004E180D" w:rsidRDefault="00E309F8" w:rsidP="00E309F8">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D0483B3" w14:textId="01F8FDEB" w:rsidR="00E309F8" w:rsidRPr="004E180D" w:rsidRDefault="00E309F8"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E180D">
              <w:rPr>
                <w:rFonts w:cs="Times New Roman"/>
                <w:sz w:val="22"/>
                <w:szCs w:val="22"/>
              </w:rPr>
              <w:t>-</w:t>
            </w:r>
          </w:p>
        </w:tc>
      </w:tr>
      <w:tr w:rsidR="005263A6" w:rsidRPr="00515545" w14:paraId="048E1AD5" w14:textId="77777777" w:rsidTr="007F280B">
        <w:tc>
          <w:tcPr>
            <w:tcW w:w="4219" w:type="dxa"/>
          </w:tcPr>
          <w:p w14:paraId="66542C29" w14:textId="77777777" w:rsidR="005263A6" w:rsidRPr="00515545" w:rsidRDefault="005263A6" w:rsidP="005263A6">
            <w:pPr>
              <w:tabs>
                <w:tab w:val="left" w:pos="540"/>
              </w:tabs>
              <w:ind w:left="-110"/>
              <w:jc w:val="both"/>
              <w:rPr>
                <w:rFonts w:cs="Times New Roman"/>
                <w:sz w:val="22"/>
                <w:szCs w:val="22"/>
              </w:rPr>
            </w:pPr>
            <w:r w:rsidRPr="00515545">
              <w:rPr>
                <w:rFonts w:cs="Times New Roman"/>
                <w:sz w:val="22"/>
                <w:szCs w:val="22"/>
              </w:rPr>
              <w:t>Rental and services</w:t>
            </w:r>
          </w:p>
        </w:tc>
        <w:tc>
          <w:tcPr>
            <w:tcW w:w="1146" w:type="dxa"/>
            <w:tcBorders>
              <w:top w:val="double" w:sz="4" w:space="0" w:color="auto"/>
              <w:bottom w:val="double" w:sz="4" w:space="0" w:color="auto"/>
            </w:tcBorders>
            <w:vAlign w:val="bottom"/>
          </w:tcPr>
          <w:p w14:paraId="462EFDA8" w14:textId="269E121D"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2,358</w:t>
            </w:r>
          </w:p>
        </w:tc>
        <w:tc>
          <w:tcPr>
            <w:tcW w:w="236" w:type="dxa"/>
          </w:tcPr>
          <w:p w14:paraId="13C5EAEE" w14:textId="77777777" w:rsidR="005263A6" w:rsidRPr="00515545" w:rsidRDefault="005263A6" w:rsidP="005263A6">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2AD25838" w14:textId="1A503AF5"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2,558</w:t>
            </w:r>
          </w:p>
        </w:tc>
        <w:tc>
          <w:tcPr>
            <w:tcW w:w="236" w:type="dxa"/>
          </w:tcPr>
          <w:p w14:paraId="628F392E" w14:textId="77777777" w:rsidR="005263A6" w:rsidRPr="004E180D" w:rsidRDefault="005263A6" w:rsidP="005263A6">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2B917593" w14:textId="02D30F28" w:rsidR="005263A6" w:rsidRPr="004E180D"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2,358</w:t>
            </w:r>
          </w:p>
        </w:tc>
        <w:tc>
          <w:tcPr>
            <w:tcW w:w="236" w:type="dxa"/>
          </w:tcPr>
          <w:p w14:paraId="06585668" w14:textId="77777777" w:rsidR="005263A6" w:rsidRPr="004E180D" w:rsidRDefault="005263A6" w:rsidP="005263A6">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5F78AA2" w14:textId="5B7F2D7F"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2,558</w:t>
            </w:r>
          </w:p>
        </w:tc>
      </w:tr>
      <w:tr w:rsidR="005263A6" w:rsidRPr="00515545" w14:paraId="2C64E78E" w14:textId="77777777" w:rsidTr="007F280B">
        <w:tc>
          <w:tcPr>
            <w:tcW w:w="4219" w:type="dxa"/>
          </w:tcPr>
          <w:p w14:paraId="5AA816C6" w14:textId="77777777" w:rsidR="005263A6" w:rsidRPr="00515545" w:rsidRDefault="005263A6" w:rsidP="005263A6">
            <w:pPr>
              <w:tabs>
                <w:tab w:val="left" w:pos="540"/>
              </w:tabs>
              <w:ind w:left="-110"/>
              <w:jc w:val="both"/>
              <w:rPr>
                <w:sz w:val="22"/>
                <w:szCs w:val="22"/>
              </w:rPr>
            </w:pPr>
            <w:r w:rsidRPr="00515545">
              <w:rPr>
                <w:rFonts w:cs="Times New Roman"/>
                <w:sz w:val="22"/>
                <w:szCs w:val="22"/>
              </w:rPr>
              <w:t>Management fee</w:t>
            </w:r>
          </w:p>
        </w:tc>
        <w:tc>
          <w:tcPr>
            <w:tcW w:w="1146" w:type="dxa"/>
            <w:tcBorders>
              <w:top w:val="double" w:sz="4" w:space="0" w:color="auto"/>
              <w:bottom w:val="double" w:sz="4" w:space="0" w:color="auto"/>
            </w:tcBorders>
            <w:vAlign w:val="bottom"/>
          </w:tcPr>
          <w:p w14:paraId="7D7E8903" w14:textId="1929A7FF"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750</w:t>
            </w:r>
          </w:p>
        </w:tc>
        <w:tc>
          <w:tcPr>
            <w:tcW w:w="236" w:type="dxa"/>
          </w:tcPr>
          <w:p w14:paraId="7A5B252F" w14:textId="77777777" w:rsidR="005263A6" w:rsidRPr="00515545" w:rsidRDefault="005263A6" w:rsidP="005263A6">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15AE67E6" w14:textId="12F285B3"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1,750</w:t>
            </w:r>
          </w:p>
        </w:tc>
        <w:tc>
          <w:tcPr>
            <w:tcW w:w="236" w:type="dxa"/>
          </w:tcPr>
          <w:p w14:paraId="5ED4A4B7" w14:textId="77777777" w:rsidR="005263A6" w:rsidRPr="004E180D" w:rsidRDefault="005263A6" w:rsidP="005263A6">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1EBFE93C" w14:textId="75F92C0C" w:rsidR="005263A6" w:rsidRPr="004E180D"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322</w:t>
            </w:r>
          </w:p>
        </w:tc>
        <w:tc>
          <w:tcPr>
            <w:tcW w:w="236" w:type="dxa"/>
          </w:tcPr>
          <w:p w14:paraId="436353BA" w14:textId="77777777" w:rsidR="005263A6" w:rsidRPr="004E180D" w:rsidRDefault="005263A6" w:rsidP="005263A6">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48FD17F" w14:textId="390151C1"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1,322</w:t>
            </w:r>
          </w:p>
        </w:tc>
      </w:tr>
      <w:tr w:rsidR="005263A6" w:rsidRPr="00515545" w14:paraId="78B8A80C" w14:textId="77777777" w:rsidTr="007F28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613F413" w14:textId="77777777" w:rsidR="005263A6" w:rsidRPr="00515545" w:rsidRDefault="005263A6" w:rsidP="005263A6">
            <w:pPr>
              <w:tabs>
                <w:tab w:val="left" w:pos="540"/>
              </w:tabs>
              <w:ind w:left="-110"/>
              <w:jc w:val="both"/>
              <w:rPr>
                <w:sz w:val="22"/>
                <w:szCs w:val="22"/>
              </w:rPr>
            </w:pPr>
            <w:r w:rsidRPr="00515545">
              <w:rPr>
                <w:rFonts w:cs="Times New Roman"/>
                <w:sz w:val="22"/>
                <w:szCs w:val="22"/>
              </w:rPr>
              <w:t>Utility expenses</w:t>
            </w:r>
          </w:p>
        </w:tc>
        <w:tc>
          <w:tcPr>
            <w:tcW w:w="1146" w:type="dxa"/>
            <w:tcBorders>
              <w:top w:val="nil"/>
              <w:left w:val="nil"/>
              <w:bottom w:val="double" w:sz="4" w:space="0" w:color="auto"/>
              <w:right w:val="nil"/>
            </w:tcBorders>
            <w:vAlign w:val="bottom"/>
          </w:tcPr>
          <w:p w14:paraId="36874D4D" w14:textId="6E1EA3B9"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333</w:t>
            </w:r>
          </w:p>
        </w:tc>
        <w:tc>
          <w:tcPr>
            <w:tcW w:w="236" w:type="dxa"/>
            <w:tcBorders>
              <w:top w:val="nil"/>
              <w:left w:val="nil"/>
              <w:bottom w:val="nil"/>
              <w:right w:val="nil"/>
            </w:tcBorders>
          </w:tcPr>
          <w:p w14:paraId="7FAD58FD" w14:textId="77777777" w:rsidR="005263A6" w:rsidRPr="00515545" w:rsidRDefault="005263A6" w:rsidP="005263A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83BCFD5" w14:textId="7CFFDC72"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639</w:t>
            </w:r>
          </w:p>
        </w:tc>
        <w:tc>
          <w:tcPr>
            <w:tcW w:w="236" w:type="dxa"/>
            <w:tcBorders>
              <w:top w:val="nil"/>
              <w:left w:val="nil"/>
              <w:bottom w:val="nil"/>
              <w:right w:val="nil"/>
            </w:tcBorders>
          </w:tcPr>
          <w:p w14:paraId="69A0E3D6" w14:textId="77777777" w:rsidR="005263A6" w:rsidRPr="004E180D"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C517131" w14:textId="731BC33E" w:rsidR="005263A6" w:rsidRPr="004E180D"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333</w:t>
            </w:r>
          </w:p>
        </w:tc>
        <w:tc>
          <w:tcPr>
            <w:tcW w:w="236" w:type="dxa"/>
            <w:tcBorders>
              <w:top w:val="nil"/>
              <w:left w:val="nil"/>
              <w:bottom w:val="nil"/>
              <w:right w:val="nil"/>
            </w:tcBorders>
          </w:tcPr>
          <w:p w14:paraId="3B704695" w14:textId="77777777" w:rsidR="005263A6" w:rsidRPr="004E180D"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D509D8A" w14:textId="02AA332E"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639</w:t>
            </w:r>
          </w:p>
        </w:tc>
      </w:tr>
      <w:tr w:rsidR="005263A6" w:rsidRPr="00515545" w14:paraId="5755529B" w14:textId="77777777" w:rsidTr="007F28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F13CA4C" w14:textId="77777777" w:rsidR="005263A6" w:rsidRPr="00515545" w:rsidRDefault="005263A6" w:rsidP="005263A6">
            <w:pPr>
              <w:tabs>
                <w:tab w:val="left" w:pos="540"/>
              </w:tabs>
              <w:ind w:left="-110"/>
              <w:jc w:val="both"/>
              <w:rPr>
                <w:sz w:val="22"/>
                <w:szCs w:val="22"/>
              </w:rPr>
            </w:pPr>
            <w:r w:rsidRPr="00515545">
              <w:rPr>
                <w:rFonts w:cs="Times New Roman"/>
                <w:sz w:val="22"/>
                <w:szCs w:val="22"/>
              </w:rPr>
              <w:t>Stationery expense</w:t>
            </w:r>
          </w:p>
        </w:tc>
        <w:tc>
          <w:tcPr>
            <w:tcW w:w="1146" w:type="dxa"/>
            <w:tcBorders>
              <w:top w:val="nil"/>
              <w:left w:val="nil"/>
              <w:bottom w:val="double" w:sz="4" w:space="0" w:color="auto"/>
              <w:right w:val="nil"/>
            </w:tcBorders>
            <w:vAlign w:val="bottom"/>
          </w:tcPr>
          <w:p w14:paraId="15449BDB" w14:textId="287BD1FD"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134</w:t>
            </w:r>
          </w:p>
        </w:tc>
        <w:tc>
          <w:tcPr>
            <w:tcW w:w="236" w:type="dxa"/>
            <w:tcBorders>
              <w:top w:val="nil"/>
              <w:left w:val="nil"/>
              <w:bottom w:val="nil"/>
              <w:right w:val="nil"/>
            </w:tcBorders>
          </w:tcPr>
          <w:p w14:paraId="041BD6A9" w14:textId="77777777" w:rsidR="005263A6" w:rsidRPr="00515545" w:rsidRDefault="005263A6" w:rsidP="005263A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B06CA6A" w14:textId="7EB8F8FF"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203</w:t>
            </w:r>
          </w:p>
        </w:tc>
        <w:tc>
          <w:tcPr>
            <w:tcW w:w="236" w:type="dxa"/>
            <w:tcBorders>
              <w:top w:val="nil"/>
              <w:left w:val="nil"/>
              <w:bottom w:val="nil"/>
              <w:right w:val="nil"/>
            </w:tcBorders>
          </w:tcPr>
          <w:p w14:paraId="0E90271E" w14:textId="77777777" w:rsidR="005263A6" w:rsidRPr="004E180D"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B395EDF" w14:textId="0B1E0E3F" w:rsidR="005263A6" w:rsidRPr="004E180D"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133</w:t>
            </w:r>
          </w:p>
        </w:tc>
        <w:tc>
          <w:tcPr>
            <w:tcW w:w="236" w:type="dxa"/>
            <w:tcBorders>
              <w:top w:val="nil"/>
              <w:left w:val="nil"/>
              <w:bottom w:val="nil"/>
              <w:right w:val="nil"/>
            </w:tcBorders>
          </w:tcPr>
          <w:p w14:paraId="72F97AF5" w14:textId="77777777" w:rsidR="005263A6" w:rsidRPr="004E180D"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7EF030F" w14:textId="567A2BEC"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200</w:t>
            </w:r>
          </w:p>
        </w:tc>
      </w:tr>
      <w:tr w:rsidR="005263A6" w:rsidRPr="00515545" w14:paraId="4E616AB3" w14:textId="77777777" w:rsidTr="007F28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F4EDD52" w14:textId="77777777" w:rsidR="005263A6" w:rsidRPr="00515545" w:rsidRDefault="005263A6" w:rsidP="005263A6">
            <w:pPr>
              <w:tabs>
                <w:tab w:val="left" w:pos="540"/>
              </w:tabs>
              <w:ind w:left="-110"/>
              <w:jc w:val="both"/>
              <w:rPr>
                <w:sz w:val="22"/>
                <w:szCs w:val="22"/>
              </w:rPr>
            </w:pPr>
            <w:r w:rsidRPr="00515545">
              <w:rPr>
                <w:rFonts w:cs="Times New Roman"/>
                <w:sz w:val="22"/>
                <w:szCs w:val="22"/>
              </w:rPr>
              <w:t>Other expenses</w:t>
            </w:r>
          </w:p>
        </w:tc>
        <w:tc>
          <w:tcPr>
            <w:tcW w:w="1146" w:type="dxa"/>
            <w:tcBorders>
              <w:top w:val="nil"/>
              <w:left w:val="nil"/>
              <w:bottom w:val="double" w:sz="4" w:space="0" w:color="auto"/>
              <w:right w:val="nil"/>
            </w:tcBorders>
            <w:vAlign w:val="bottom"/>
          </w:tcPr>
          <w:p w14:paraId="0F8D8AE7" w14:textId="3133B266"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1,755</w:t>
            </w:r>
          </w:p>
        </w:tc>
        <w:tc>
          <w:tcPr>
            <w:tcW w:w="236" w:type="dxa"/>
            <w:tcBorders>
              <w:top w:val="nil"/>
              <w:left w:val="nil"/>
              <w:bottom w:val="nil"/>
              <w:right w:val="nil"/>
            </w:tcBorders>
          </w:tcPr>
          <w:p w14:paraId="441679FD" w14:textId="77777777" w:rsidR="005263A6" w:rsidRPr="00515545" w:rsidRDefault="005263A6" w:rsidP="005263A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2D52AFFC" w14:textId="19354AF2"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883</w:t>
            </w:r>
          </w:p>
        </w:tc>
        <w:tc>
          <w:tcPr>
            <w:tcW w:w="236" w:type="dxa"/>
            <w:tcBorders>
              <w:top w:val="nil"/>
              <w:left w:val="nil"/>
              <w:bottom w:val="nil"/>
              <w:right w:val="nil"/>
            </w:tcBorders>
          </w:tcPr>
          <w:p w14:paraId="58361E8D" w14:textId="77777777" w:rsidR="005263A6" w:rsidRPr="004E180D"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2F3EF66B" w14:textId="1B154FF2" w:rsidR="005263A6" w:rsidRPr="004E180D"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567</w:t>
            </w:r>
          </w:p>
        </w:tc>
        <w:tc>
          <w:tcPr>
            <w:tcW w:w="236" w:type="dxa"/>
            <w:tcBorders>
              <w:top w:val="nil"/>
              <w:left w:val="nil"/>
              <w:bottom w:val="nil"/>
              <w:right w:val="nil"/>
            </w:tcBorders>
          </w:tcPr>
          <w:p w14:paraId="1D802FA1" w14:textId="77777777" w:rsidR="005263A6" w:rsidRPr="004E180D"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9AFF546" w14:textId="27F3F021"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459</w:t>
            </w:r>
          </w:p>
        </w:tc>
      </w:tr>
      <w:tr w:rsidR="005263A6" w:rsidRPr="00515545" w14:paraId="12B61F78" w14:textId="77777777" w:rsidTr="007F28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A4740ED" w14:textId="77777777" w:rsidR="005263A6" w:rsidRPr="00515545" w:rsidRDefault="005263A6" w:rsidP="005263A6">
            <w:pPr>
              <w:tabs>
                <w:tab w:val="left" w:pos="540"/>
              </w:tabs>
              <w:ind w:left="-110"/>
              <w:jc w:val="both"/>
              <w:rPr>
                <w:sz w:val="22"/>
                <w:szCs w:val="22"/>
              </w:rPr>
            </w:pPr>
            <w:r w:rsidRPr="00515545">
              <w:rPr>
                <w:rFonts w:cs="Times New Roman"/>
                <w:sz w:val="22"/>
                <w:szCs w:val="22"/>
              </w:rPr>
              <w:t>Service expenses</w:t>
            </w:r>
          </w:p>
        </w:tc>
        <w:tc>
          <w:tcPr>
            <w:tcW w:w="1146" w:type="dxa"/>
            <w:tcBorders>
              <w:top w:val="nil"/>
              <w:left w:val="nil"/>
              <w:bottom w:val="double" w:sz="4" w:space="0" w:color="auto"/>
              <w:right w:val="nil"/>
            </w:tcBorders>
            <w:vAlign w:val="bottom"/>
          </w:tcPr>
          <w:p w14:paraId="6A928D27" w14:textId="274FC494"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6,833</w:t>
            </w:r>
          </w:p>
        </w:tc>
        <w:tc>
          <w:tcPr>
            <w:tcW w:w="236" w:type="dxa"/>
            <w:tcBorders>
              <w:top w:val="nil"/>
              <w:left w:val="nil"/>
              <w:bottom w:val="nil"/>
              <w:right w:val="nil"/>
            </w:tcBorders>
          </w:tcPr>
          <w:p w14:paraId="133DEED5" w14:textId="77777777" w:rsidR="005263A6" w:rsidRPr="00515545" w:rsidRDefault="005263A6" w:rsidP="005263A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4A0016CD" w14:textId="2C88E694"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80D">
              <w:rPr>
                <w:rFonts w:cs="Times New Roman"/>
                <w:sz w:val="22"/>
                <w:szCs w:val="22"/>
              </w:rPr>
              <w:t>7,115</w:t>
            </w:r>
          </w:p>
        </w:tc>
        <w:tc>
          <w:tcPr>
            <w:tcW w:w="236" w:type="dxa"/>
            <w:tcBorders>
              <w:top w:val="nil"/>
              <w:left w:val="nil"/>
              <w:bottom w:val="nil"/>
              <w:right w:val="nil"/>
            </w:tcBorders>
          </w:tcPr>
          <w:p w14:paraId="0077A3DF" w14:textId="77777777" w:rsidR="005263A6" w:rsidRPr="004E180D"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8D65CFC" w14:textId="1BA8AE37" w:rsidR="005263A6" w:rsidRPr="004E180D"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6,029</w:t>
            </w:r>
          </w:p>
        </w:tc>
        <w:tc>
          <w:tcPr>
            <w:tcW w:w="236" w:type="dxa"/>
            <w:tcBorders>
              <w:top w:val="nil"/>
              <w:left w:val="nil"/>
              <w:bottom w:val="nil"/>
              <w:right w:val="nil"/>
            </w:tcBorders>
          </w:tcPr>
          <w:p w14:paraId="22B9E127" w14:textId="77777777" w:rsidR="005263A6" w:rsidRPr="004E180D"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FFF5D96" w14:textId="544FE1FA" w:rsidR="005263A6" w:rsidRPr="004E180D"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4E180D">
              <w:rPr>
                <w:rFonts w:cs="Times New Roman"/>
                <w:sz w:val="22"/>
                <w:szCs w:val="22"/>
              </w:rPr>
              <w:t>6,095</w:t>
            </w:r>
          </w:p>
        </w:tc>
      </w:tr>
      <w:tr w:rsidR="005263A6" w:rsidRPr="00E309F8" w14:paraId="43BADDCC" w14:textId="77777777" w:rsidTr="003A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18D9809" w14:textId="09611095" w:rsidR="005263A6" w:rsidRPr="00E309F8" w:rsidRDefault="005263A6" w:rsidP="00E309F8">
            <w:pPr>
              <w:tabs>
                <w:tab w:val="left" w:pos="540"/>
              </w:tabs>
              <w:spacing w:line="180" w:lineRule="atLeast"/>
              <w:ind w:left="-110"/>
              <w:jc w:val="both"/>
              <w:rPr>
                <w:rFonts w:cs="Times New Roman"/>
                <w:sz w:val="18"/>
                <w:szCs w:val="18"/>
              </w:rPr>
            </w:pPr>
            <w:bookmarkStart w:id="0" w:name="_Hlk181364556"/>
          </w:p>
        </w:tc>
        <w:tc>
          <w:tcPr>
            <w:tcW w:w="1146" w:type="dxa"/>
            <w:tcBorders>
              <w:top w:val="nil"/>
              <w:left w:val="nil"/>
              <w:bottom w:val="nil"/>
              <w:right w:val="nil"/>
            </w:tcBorders>
            <w:vAlign w:val="bottom"/>
          </w:tcPr>
          <w:p w14:paraId="600E97D7" w14:textId="66453DCF" w:rsidR="005263A6" w:rsidRPr="00E309F8" w:rsidRDefault="005263A6" w:rsidP="00E309F8">
            <w:pPr>
              <w:tabs>
                <w:tab w:val="clear" w:pos="454"/>
                <w:tab w:val="clear" w:pos="680"/>
                <w:tab w:val="left" w:pos="0"/>
              </w:tabs>
              <w:spacing w:line="180" w:lineRule="atLeast"/>
              <w:ind w:right="170"/>
              <w:jc w:val="right"/>
              <w:rPr>
                <w:rFonts w:cs="Times New Roman"/>
                <w:sz w:val="18"/>
                <w:szCs w:val="18"/>
              </w:rPr>
            </w:pPr>
          </w:p>
        </w:tc>
        <w:tc>
          <w:tcPr>
            <w:tcW w:w="236" w:type="dxa"/>
            <w:tcBorders>
              <w:top w:val="nil"/>
              <w:left w:val="nil"/>
              <w:bottom w:val="nil"/>
              <w:right w:val="nil"/>
            </w:tcBorders>
          </w:tcPr>
          <w:p w14:paraId="2AE3F5A3" w14:textId="77777777" w:rsidR="005263A6" w:rsidRPr="00E309F8" w:rsidRDefault="005263A6" w:rsidP="00E309F8">
            <w:pPr>
              <w:tabs>
                <w:tab w:val="left" w:pos="540"/>
              </w:tabs>
              <w:spacing w:line="180" w:lineRule="atLeast"/>
              <w:jc w:val="both"/>
              <w:rPr>
                <w:rFonts w:cs="Times New Roman"/>
                <w:sz w:val="18"/>
                <w:szCs w:val="18"/>
              </w:rPr>
            </w:pPr>
          </w:p>
        </w:tc>
        <w:tc>
          <w:tcPr>
            <w:tcW w:w="1169" w:type="dxa"/>
            <w:tcBorders>
              <w:top w:val="nil"/>
              <w:left w:val="nil"/>
              <w:bottom w:val="nil"/>
              <w:right w:val="nil"/>
            </w:tcBorders>
            <w:vAlign w:val="bottom"/>
          </w:tcPr>
          <w:p w14:paraId="06534297" w14:textId="11C5A485" w:rsidR="005263A6" w:rsidRPr="00E309F8" w:rsidRDefault="005263A6"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right="-108"/>
              <w:jc w:val="center"/>
              <w:rPr>
                <w:rFonts w:cs="Times New Roman"/>
                <w:sz w:val="18"/>
                <w:szCs w:val="18"/>
              </w:rPr>
            </w:pPr>
          </w:p>
        </w:tc>
        <w:tc>
          <w:tcPr>
            <w:tcW w:w="236" w:type="dxa"/>
            <w:tcBorders>
              <w:top w:val="nil"/>
              <w:left w:val="nil"/>
              <w:bottom w:val="nil"/>
              <w:right w:val="nil"/>
            </w:tcBorders>
          </w:tcPr>
          <w:p w14:paraId="432E3C33" w14:textId="77777777" w:rsidR="005263A6" w:rsidRPr="00E309F8" w:rsidRDefault="005263A6" w:rsidP="00E309F8">
            <w:pPr>
              <w:tabs>
                <w:tab w:val="left" w:pos="540"/>
              </w:tabs>
              <w:spacing w:line="180" w:lineRule="atLeast"/>
              <w:jc w:val="both"/>
              <w:rPr>
                <w:rFonts w:cs="Times New Roman"/>
                <w:sz w:val="18"/>
                <w:szCs w:val="18"/>
              </w:rPr>
            </w:pPr>
          </w:p>
        </w:tc>
        <w:tc>
          <w:tcPr>
            <w:tcW w:w="1182" w:type="dxa"/>
            <w:tcBorders>
              <w:top w:val="nil"/>
              <w:left w:val="nil"/>
              <w:bottom w:val="nil"/>
              <w:right w:val="nil"/>
            </w:tcBorders>
            <w:vAlign w:val="bottom"/>
          </w:tcPr>
          <w:p w14:paraId="5FC843D9" w14:textId="0A419A35" w:rsidR="005263A6" w:rsidRPr="00E309F8" w:rsidRDefault="005263A6" w:rsidP="00E309F8">
            <w:pPr>
              <w:tabs>
                <w:tab w:val="clear" w:pos="454"/>
                <w:tab w:val="clear" w:pos="680"/>
                <w:tab w:val="left" w:pos="0"/>
              </w:tabs>
              <w:spacing w:line="180" w:lineRule="atLeast"/>
              <w:ind w:right="170"/>
              <w:jc w:val="right"/>
              <w:rPr>
                <w:rFonts w:cs="Times New Roman"/>
                <w:sz w:val="18"/>
                <w:szCs w:val="18"/>
              </w:rPr>
            </w:pPr>
          </w:p>
        </w:tc>
        <w:tc>
          <w:tcPr>
            <w:tcW w:w="236" w:type="dxa"/>
            <w:tcBorders>
              <w:top w:val="nil"/>
              <w:left w:val="nil"/>
              <w:bottom w:val="nil"/>
              <w:right w:val="nil"/>
            </w:tcBorders>
          </w:tcPr>
          <w:p w14:paraId="20DFB513" w14:textId="77777777" w:rsidR="005263A6" w:rsidRPr="00E309F8" w:rsidRDefault="005263A6" w:rsidP="00E309F8">
            <w:pPr>
              <w:tabs>
                <w:tab w:val="left" w:pos="540"/>
              </w:tabs>
              <w:spacing w:line="180" w:lineRule="atLeast"/>
              <w:jc w:val="both"/>
              <w:rPr>
                <w:rFonts w:cs="Times New Roman"/>
                <w:sz w:val="18"/>
                <w:szCs w:val="18"/>
              </w:rPr>
            </w:pPr>
          </w:p>
        </w:tc>
        <w:tc>
          <w:tcPr>
            <w:tcW w:w="1182" w:type="dxa"/>
            <w:tcBorders>
              <w:top w:val="nil"/>
              <w:left w:val="nil"/>
              <w:bottom w:val="nil"/>
              <w:right w:val="nil"/>
            </w:tcBorders>
            <w:vAlign w:val="bottom"/>
          </w:tcPr>
          <w:p w14:paraId="41325A31" w14:textId="6F4A2385" w:rsidR="005263A6" w:rsidRPr="00E309F8" w:rsidRDefault="005263A6"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right="-108"/>
              <w:jc w:val="center"/>
              <w:rPr>
                <w:rFonts w:cs="Times New Roman"/>
                <w:sz w:val="18"/>
                <w:szCs w:val="18"/>
              </w:rPr>
            </w:pPr>
          </w:p>
        </w:tc>
      </w:tr>
      <w:bookmarkEnd w:id="0"/>
      <w:tr w:rsidR="005263A6" w:rsidRPr="00515545" w14:paraId="56B8496F" w14:textId="77777777" w:rsidTr="00B47049">
        <w:tc>
          <w:tcPr>
            <w:tcW w:w="4219" w:type="dxa"/>
          </w:tcPr>
          <w:p w14:paraId="74EB58A1" w14:textId="77777777" w:rsidR="005263A6" w:rsidRPr="00515545" w:rsidRDefault="005263A6" w:rsidP="005263A6">
            <w:pPr>
              <w:tabs>
                <w:tab w:val="left" w:pos="540"/>
              </w:tabs>
              <w:ind w:left="-110"/>
              <w:jc w:val="both"/>
              <w:rPr>
                <w:b/>
                <w:bCs/>
                <w:sz w:val="22"/>
                <w:szCs w:val="22"/>
              </w:rPr>
            </w:pPr>
            <w:r w:rsidRPr="00515545">
              <w:rPr>
                <w:rFonts w:cs="Times New Roman"/>
                <w:b/>
                <w:bCs/>
                <w:sz w:val="22"/>
                <w:szCs w:val="22"/>
              </w:rPr>
              <w:t>Related person</w:t>
            </w:r>
          </w:p>
        </w:tc>
        <w:tc>
          <w:tcPr>
            <w:tcW w:w="1146" w:type="dxa"/>
          </w:tcPr>
          <w:p w14:paraId="03B410C1"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2DF35DC2" w14:textId="77777777" w:rsidR="005263A6" w:rsidRPr="00515545" w:rsidRDefault="005263A6" w:rsidP="005263A6">
            <w:pPr>
              <w:tabs>
                <w:tab w:val="left" w:pos="540"/>
              </w:tabs>
              <w:jc w:val="both"/>
              <w:rPr>
                <w:rFonts w:cs="Times New Roman"/>
                <w:sz w:val="22"/>
                <w:szCs w:val="22"/>
              </w:rPr>
            </w:pPr>
          </w:p>
        </w:tc>
        <w:tc>
          <w:tcPr>
            <w:tcW w:w="1169" w:type="dxa"/>
          </w:tcPr>
          <w:p w14:paraId="6C60A44E"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28C3374" w14:textId="77777777" w:rsidR="005263A6" w:rsidRPr="00515545" w:rsidRDefault="005263A6" w:rsidP="005263A6">
            <w:pPr>
              <w:tabs>
                <w:tab w:val="left" w:pos="540"/>
              </w:tabs>
              <w:jc w:val="both"/>
              <w:rPr>
                <w:rFonts w:cs="Times New Roman"/>
                <w:sz w:val="22"/>
                <w:szCs w:val="22"/>
              </w:rPr>
            </w:pPr>
          </w:p>
        </w:tc>
        <w:tc>
          <w:tcPr>
            <w:tcW w:w="1182" w:type="dxa"/>
          </w:tcPr>
          <w:p w14:paraId="679ED15D"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Pr>
          <w:p w14:paraId="52D2D006" w14:textId="77777777" w:rsidR="005263A6" w:rsidRPr="00515545" w:rsidRDefault="005263A6" w:rsidP="005263A6">
            <w:pPr>
              <w:tabs>
                <w:tab w:val="left" w:pos="540"/>
              </w:tabs>
              <w:jc w:val="both"/>
              <w:rPr>
                <w:rFonts w:cs="Times New Roman"/>
                <w:sz w:val="22"/>
                <w:szCs w:val="22"/>
              </w:rPr>
            </w:pPr>
          </w:p>
        </w:tc>
        <w:tc>
          <w:tcPr>
            <w:tcW w:w="1182" w:type="dxa"/>
          </w:tcPr>
          <w:p w14:paraId="7C835DF4"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5263A6" w:rsidRPr="00515545" w14:paraId="634A4A3E" w14:textId="77777777" w:rsidTr="00B47049">
        <w:tc>
          <w:tcPr>
            <w:tcW w:w="4219" w:type="dxa"/>
          </w:tcPr>
          <w:p w14:paraId="76E60176" w14:textId="77777777" w:rsidR="005263A6" w:rsidRPr="00515545" w:rsidRDefault="005263A6" w:rsidP="005263A6">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70D2F969" w14:textId="5139E05A"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450</w:t>
            </w:r>
          </w:p>
        </w:tc>
        <w:tc>
          <w:tcPr>
            <w:tcW w:w="236" w:type="dxa"/>
          </w:tcPr>
          <w:p w14:paraId="68B72090" w14:textId="77777777" w:rsidR="005263A6" w:rsidRPr="00515545" w:rsidRDefault="005263A6" w:rsidP="005263A6">
            <w:pPr>
              <w:tabs>
                <w:tab w:val="left" w:pos="540"/>
              </w:tabs>
              <w:jc w:val="both"/>
              <w:rPr>
                <w:rFonts w:cs="Times New Roman"/>
                <w:sz w:val="22"/>
                <w:szCs w:val="22"/>
              </w:rPr>
            </w:pPr>
          </w:p>
        </w:tc>
        <w:tc>
          <w:tcPr>
            <w:tcW w:w="1169" w:type="dxa"/>
            <w:tcBorders>
              <w:bottom w:val="double" w:sz="4" w:space="0" w:color="auto"/>
            </w:tcBorders>
            <w:vAlign w:val="bottom"/>
          </w:tcPr>
          <w:p w14:paraId="5469120C" w14:textId="6210C3A5"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450</w:t>
            </w:r>
          </w:p>
        </w:tc>
        <w:tc>
          <w:tcPr>
            <w:tcW w:w="236" w:type="dxa"/>
          </w:tcPr>
          <w:p w14:paraId="5DE6391D" w14:textId="77777777" w:rsidR="005263A6" w:rsidRPr="00515545" w:rsidRDefault="005263A6" w:rsidP="005263A6">
            <w:pPr>
              <w:tabs>
                <w:tab w:val="left" w:pos="540"/>
              </w:tabs>
              <w:jc w:val="both"/>
              <w:rPr>
                <w:rFonts w:cs="Times New Roman"/>
                <w:sz w:val="22"/>
                <w:szCs w:val="22"/>
              </w:rPr>
            </w:pPr>
          </w:p>
        </w:tc>
        <w:tc>
          <w:tcPr>
            <w:tcW w:w="1182" w:type="dxa"/>
            <w:tcBorders>
              <w:bottom w:val="double" w:sz="4" w:space="0" w:color="auto"/>
            </w:tcBorders>
            <w:vAlign w:val="bottom"/>
          </w:tcPr>
          <w:p w14:paraId="6429F6CF" w14:textId="161225C3"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450</w:t>
            </w:r>
          </w:p>
        </w:tc>
        <w:tc>
          <w:tcPr>
            <w:tcW w:w="236" w:type="dxa"/>
          </w:tcPr>
          <w:p w14:paraId="38EE44E8" w14:textId="77777777" w:rsidR="005263A6" w:rsidRPr="00515545" w:rsidRDefault="005263A6" w:rsidP="005263A6">
            <w:pPr>
              <w:tabs>
                <w:tab w:val="left" w:pos="540"/>
              </w:tabs>
              <w:jc w:val="both"/>
              <w:rPr>
                <w:rFonts w:cs="Times New Roman"/>
                <w:sz w:val="22"/>
                <w:szCs w:val="22"/>
              </w:rPr>
            </w:pPr>
          </w:p>
        </w:tc>
        <w:tc>
          <w:tcPr>
            <w:tcW w:w="1182" w:type="dxa"/>
            <w:tcBorders>
              <w:bottom w:val="double" w:sz="4" w:space="0" w:color="auto"/>
            </w:tcBorders>
            <w:vAlign w:val="bottom"/>
          </w:tcPr>
          <w:p w14:paraId="27D64CBA" w14:textId="6C8861A8"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450</w:t>
            </w:r>
          </w:p>
        </w:tc>
      </w:tr>
      <w:tr w:rsidR="005263A6" w:rsidRPr="00515545" w14:paraId="7A081833"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40F2216" w14:textId="77777777" w:rsidR="005263A6" w:rsidRPr="00515545" w:rsidRDefault="005263A6" w:rsidP="005263A6">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439B7F9B" w14:textId="3460CC31"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63</w:t>
            </w:r>
          </w:p>
        </w:tc>
        <w:tc>
          <w:tcPr>
            <w:tcW w:w="236" w:type="dxa"/>
            <w:tcBorders>
              <w:top w:val="nil"/>
              <w:left w:val="nil"/>
              <w:bottom w:val="nil"/>
              <w:right w:val="nil"/>
            </w:tcBorders>
          </w:tcPr>
          <w:p w14:paraId="3F7B4070" w14:textId="77777777" w:rsidR="005263A6" w:rsidRPr="00515545" w:rsidRDefault="005263A6" w:rsidP="005263A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7663EE70" w14:textId="67A96D7D"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21</w:t>
            </w:r>
          </w:p>
        </w:tc>
        <w:tc>
          <w:tcPr>
            <w:tcW w:w="236" w:type="dxa"/>
            <w:tcBorders>
              <w:top w:val="nil"/>
              <w:left w:val="nil"/>
              <w:bottom w:val="nil"/>
              <w:right w:val="nil"/>
            </w:tcBorders>
          </w:tcPr>
          <w:p w14:paraId="72BF3226" w14:textId="77777777" w:rsidR="005263A6" w:rsidRPr="00515545" w:rsidRDefault="005263A6" w:rsidP="005263A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BF3D890" w14:textId="513F5513"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63</w:t>
            </w:r>
          </w:p>
        </w:tc>
        <w:tc>
          <w:tcPr>
            <w:tcW w:w="236" w:type="dxa"/>
            <w:tcBorders>
              <w:top w:val="nil"/>
              <w:left w:val="nil"/>
              <w:bottom w:val="nil"/>
              <w:right w:val="nil"/>
            </w:tcBorders>
          </w:tcPr>
          <w:p w14:paraId="44C7D06C" w14:textId="77777777" w:rsidR="005263A6" w:rsidRPr="00515545" w:rsidRDefault="005263A6" w:rsidP="005263A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40939D58" w14:textId="6550F433"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21</w:t>
            </w:r>
          </w:p>
        </w:tc>
      </w:tr>
      <w:tr w:rsidR="005263A6" w:rsidRPr="00E309F8" w14:paraId="2A96B1B8" w14:textId="77777777" w:rsidTr="00B47049">
        <w:tc>
          <w:tcPr>
            <w:tcW w:w="4219" w:type="dxa"/>
          </w:tcPr>
          <w:p w14:paraId="23955790" w14:textId="77777777" w:rsidR="005263A6" w:rsidRPr="00E309F8" w:rsidRDefault="005263A6" w:rsidP="00E309F8">
            <w:pPr>
              <w:tabs>
                <w:tab w:val="left" w:pos="540"/>
              </w:tabs>
              <w:spacing w:line="180" w:lineRule="atLeast"/>
              <w:ind w:left="-110"/>
              <w:jc w:val="both"/>
              <w:rPr>
                <w:rFonts w:cs="Times New Roman"/>
                <w:sz w:val="18"/>
                <w:szCs w:val="18"/>
              </w:rPr>
            </w:pPr>
          </w:p>
        </w:tc>
        <w:tc>
          <w:tcPr>
            <w:tcW w:w="1146" w:type="dxa"/>
            <w:tcBorders>
              <w:top w:val="double" w:sz="4" w:space="0" w:color="auto"/>
            </w:tcBorders>
          </w:tcPr>
          <w:p w14:paraId="334CECAE" w14:textId="77777777" w:rsidR="005263A6" w:rsidRPr="00E309F8" w:rsidRDefault="005263A6" w:rsidP="00E309F8">
            <w:pPr>
              <w:tabs>
                <w:tab w:val="left" w:pos="540"/>
              </w:tabs>
              <w:spacing w:line="180" w:lineRule="atLeast"/>
              <w:jc w:val="both"/>
              <w:rPr>
                <w:rFonts w:cs="Times New Roman"/>
                <w:sz w:val="18"/>
                <w:szCs w:val="18"/>
                <w:highlight w:val="yellow"/>
              </w:rPr>
            </w:pPr>
          </w:p>
        </w:tc>
        <w:tc>
          <w:tcPr>
            <w:tcW w:w="236" w:type="dxa"/>
          </w:tcPr>
          <w:p w14:paraId="29209FFC" w14:textId="77777777" w:rsidR="005263A6" w:rsidRPr="00E309F8" w:rsidRDefault="005263A6" w:rsidP="00E309F8">
            <w:pPr>
              <w:tabs>
                <w:tab w:val="left" w:pos="540"/>
              </w:tabs>
              <w:spacing w:line="180" w:lineRule="atLeast"/>
              <w:jc w:val="both"/>
              <w:rPr>
                <w:rFonts w:cs="Times New Roman"/>
                <w:sz w:val="18"/>
                <w:szCs w:val="18"/>
              </w:rPr>
            </w:pPr>
          </w:p>
        </w:tc>
        <w:tc>
          <w:tcPr>
            <w:tcW w:w="1169" w:type="dxa"/>
            <w:tcBorders>
              <w:top w:val="double" w:sz="4" w:space="0" w:color="auto"/>
            </w:tcBorders>
          </w:tcPr>
          <w:p w14:paraId="63A6590B" w14:textId="77777777" w:rsidR="005263A6" w:rsidRPr="00E309F8" w:rsidRDefault="005263A6"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cs="Times New Roman"/>
                <w:sz w:val="18"/>
                <w:szCs w:val="18"/>
              </w:rPr>
            </w:pPr>
          </w:p>
        </w:tc>
        <w:tc>
          <w:tcPr>
            <w:tcW w:w="236" w:type="dxa"/>
          </w:tcPr>
          <w:p w14:paraId="7FB2D44F" w14:textId="77777777" w:rsidR="005263A6" w:rsidRPr="00E309F8" w:rsidRDefault="005263A6" w:rsidP="00E309F8">
            <w:pPr>
              <w:tabs>
                <w:tab w:val="left" w:pos="540"/>
              </w:tabs>
              <w:spacing w:line="180" w:lineRule="atLeast"/>
              <w:jc w:val="both"/>
              <w:rPr>
                <w:rFonts w:cs="Times New Roman"/>
                <w:sz w:val="18"/>
                <w:szCs w:val="18"/>
              </w:rPr>
            </w:pPr>
          </w:p>
        </w:tc>
        <w:tc>
          <w:tcPr>
            <w:tcW w:w="1182" w:type="dxa"/>
            <w:tcBorders>
              <w:top w:val="double" w:sz="4" w:space="0" w:color="auto"/>
            </w:tcBorders>
          </w:tcPr>
          <w:p w14:paraId="0A87C853" w14:textId="77777777" w:rsidR="005263A6" w:rsidRPr="00E309F8" w:rsidRDefault="005263A6"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cs="Times New Roman"/>
                <w:sz w:val="18"/>
                <w:szCs w:val="18"/>
                <w:highlight w:val="yellow"/>
              </w:rPr>
            </w:pPr>
          </w:p>
        </w:tc>
        <w:tc>
          <w:tcPr>
            <w:tcW w:w="236" w:type="dxa"/>
          </w:tcPr>
          <w:p w14:paraId="161CC1BE" w14:textId="77777777" w:rsidR="005263A6" w:rsidRPr="00E309F8" w:rsidRDefault="005263A6" w:rsidP="00E309F8">
            <w:pPr>
              <w:tabs>
                <w:tab w:val="left" w:pos="540"/>
              </w:tabs>
              <w:spacing w:line="180" w:lineRule="atLeast"/>
              <w:jc w:val="both"/>
              <w:rPr>
                <w:rFonts w:cs="Times New Roman"/>
                <w:sz w:val="18"/>
                <w:szCs w:val="18"/>
              </w:rPr>
            </w:pPr>
          </w:p>
        </w:tc>
        <w:tc>
          <w:tcPr>
            <w:tcW w:w="1182" w:type="dxa"/>
            <w:tcBorders>
              <w:top w:val="double" w:sz="4" w:space="0" w:color="auto"/>
            </w:tcBorders>
          </w:tcPr>
          <w:p w14:paraId="6841423B" w14:textId="77777777" w:rsidR="005263A6" w:rsidRPr="00E309F8" w:rsidRDefault="005263A6"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cs="Times New Roman"/>
                <w:sz w:val="18"/>
                <w:szCs w:val="18"/>
              </w:rPr>
            </w:pPr>
          </w:p>
        </w:tc>
      </w:tr>
      <w:tr w:rsidR="005263A6" w:rsidRPr="00515545" w14:paraId="11928624" w14:textId="77777777" w:rsidTr="007F2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2810225" w14:textId="77777777" w:rsidR="005263A6" w:rsidRPr="00515545" w:rsidRDefault="005263A6" w:rsidP="005263A6">
            <w:pPr>
              <w:tabs>
                <w:tab w:val="left" w:pos="540"/>
              </w:tabs>
              <w:ind w:left="-110"/>
              <w:jc w:val="both"/>
              <w:rPr>
                <w:rFonts w:cs="Times New Roman"/>
                <w:b/>
                <w:bCs/>
                <w:sz w:val="22"/>
                <w:szCs w:val="22"/>
              </w:rPr>
            </w:pPr>
            <w:r w:rsidRPr="00515545">
              <w:rPr>
                <w:rFonts w:cs="Times New Roman"/>
                <w:b/>
                <w:bCs/>
                <w:sz w:val="22"/>
                <w:szCs w:val="22"/>
              </w:rPr>
              <w:t>Key management</w:t>
            </w:r>
          </w:p>
        </w:tc>
        <w:tc>
          <w:tcPr>
            <w:tcW w:w="1146" w:type="dxa"/>
            <w:tcBorders>
              <w:top w:val="nil"/>
              <w:left w:val="nil"/>
              <w:bottom w:val="nil"/>
              <w:right w:val="nil"/>
            </w:tcBorders>
          </w:tcPr>
          <w:p w14:paraId="2A3BF89E"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59BDA190" w14:textId="77777777" w:rsidR="005263A6" w:rsidRPr="00515545" w:rsidRDefault="005263A6" w:rsidP="005263A6">
            <w:pPr>
              <w:tabs>
                <w:tab w:val="left" w:pos="540"/>
              </w:tabs>
              <w:jc w:val="both"/>
              <w:rPr>
                <w:rFonts w:cs="Times New Roman"/>
                <w:sz w:val="22"/>
                <w:szCs w:val="22"/>
              </w:rPr>
            </w:pPr>
          </w:p>
        </w:tc>
        <w:tc>
          <w:tcPr>
            <w:tcW w:w="1169" w:type="dxa"/>
            <w:tcBorders>
              <w:top w:val="nil"/>
              <w:left w:val="nil"/>
              <w:bottom w:val="nil"/>
              <w:right w:val="nil"/>
            </w:tcBorders>
          </w:tcPr>
          <w:p w14:paraId="5AEBEBD3"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27C2E7AD" w14:textId="77777777" w:rsidR="005263A6" w:rsidRPr="00515545" w:rsidRDefault="005263A6" w:rsidP="005263A6">
            <w:pPr>
              <w:tabs>
                <w:tab w:val="left" w:pos="540"/>
              </w:tabs>
              <w:jc w:val="both"/>
              <w:rPr>
                <w:rFonts w:cs="Times New Roman"/>
                <w:sz w:val="22"/>
                <w:szCs w:val="22"/>
              </w:rPr>
            </w:pPr>
          </w:p>
        </w:tc>
        <w:tc>
          <w:tcPr>
            <w:tcW w:w="1182" w:type="dxa"/>
            <w:tcBorders>
              <w:top w:val="nil"/>
              <w:left w:val="nil"/>
              <w:bottom w:val="nil"/>
              <w:right w:val="nil"/>
            </w:tcBorders>
          </w:tcPr>
          <w:p w14:paraId="7B3EB282"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2F531D30" w14:textId="77777777" w:rsidR="005263A6" w:rsidRPr="00515545" w:rsidRDefault="005263A6" w:rsidP="005263A6">
            <w:pPr>
              <w:tabs>
                <w:tab w:val="left" w:pos="540"/>
              </w:tabs>
              <w:jc w:val="both"/>
              <w:rPr>
                <w:rFonts w:cs="Times New Roman"/>
                <w:sz w:val="22"/>
                <w:szCs w:val="22"/>
              </w:rPr>
            </w:pPr>
          </w:p>
        </w:tc>
        <w:tc>
          <w:tcPr>
            <w:tcW w:w="1182" w:type="dxa"/>
            <w:tcBorders>
              <w:top w:val="nil"/>
              <w:left w:val="nil"/>
              <w:bottom w:val="nil"/>
              <w:right w:val="nil"/>
            </w:tcBorders>
          </w:tcPr>
          <w:p w14:paraId="22938CF0"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5263A6" w:rsidRPr="00372C82" w14:paraId="46F74DA2" w14:textId="77777777" w:rsidTr="007F2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D30DA56" w14:textId="77777777" w:rsidR="005263A6" w:rsidRPr="00372C82" w:rsidRDefault="005263A6" w:rsidP="005263A6">
            <w:pPr>
              <w:tabs>
                <w:tab w:val="left" w:pos="540"/>
              </w:tabs>
              <w:ind w:left="-110"/>
              <w:jc w:val="both"/>
              <w:rPr>
                <w:rFonts w:cs="Times New Roman"/>
                <w:sz w:val="22"/>
                <w:szCs w:val="22"/>
              </w:rPr>
            </w:pPr>
            <w:r>
              <w:rPr>
                <w:rFonts w:cs="Times New Roman"/>
                <w:sz w:val="22"/>
                <w:szCs w:val="22"/>
              </w:rPr>
              <w:t>Purchase of shares in subsidiary</w:t>
            </w:r>
          </w:p>
        </w:tc>
        <w:tc>
          <w:tcPr>
            <w:tcW w:w="1146" w:type="dxa"/>
            <w:tcBorders>
              <w:top w:val="nil"/>
              <w:left w:val="nil"/>
              <w:bottom w:val="double" w:sz="4" w:space="0" w:color="auto"/>
              <w:right w:val="nil"/>
            </w:tcBorders>
            <w:vAlign w:val="bottom"/>
          </w:tcPr>
          <w:p w14:paraId="1634E51E" w14:textId="77777777" w:rsidR="005263A6" w:rsidRPr="00372C82" w:rsidRDefault="005263A6" w:rsidP="005263A6">
            <w:pPr>
              <w:tabs>
                <w:tab w:val="clear" w:pos="454"/>
                <w:tab w:val="clear" w:pos="680"/>
                <w:tab w:val="clear" w:pos="907"/>
                <w:tab w:val="left" w:pos="0"/>
              </w:tabs>
              <w:jc w:val="center"/>
              <w:rPr>
                <w:rFonts w:cs="Times New Roman"/>
                <w:sz w:val="22"/>
                <w:szCs w:val="22"/>
                <w:highlight w:val="yellow"/>
              </w:rPr>
            </w:pPr>
            <w:r>
              <w:rPr>
                <w:rFonts w:cs="Times New Roman"/>
                <w:sz w:val="22"/>
                <w:szCs w:val="22"/>
              </w:rPr>
              <w:t>-</w:t>
            </w:r>
          </w:p>
        </w:tc>
        <w:tc>
          <w:tcPr>
            <w:tcW w:w="236" w:type="dxa"/>
            <w:tcBorders>
              <w:top w:val="nil"/>
              <w:left w:val="nil"/>
              <w:bottom w:val="nil"/>
              <w:right w:val="nil"/>
            </w:tcBorders>
          </w:tcPr>
          <w:p w14:paraId="06467B81" w14:textId="77777777" w:rsidR="005263A6" w:rsidRPr="00372C82" w:rsidRDefault="005263A6" w:rsidP="005263A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8FCC1E7" w14:textId="77777777" w:rsidR="005263A6" w:rsidRPr="00372C82"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5,349</w:t>
            </w:r>
          </w:p>
        </w:tc>
        <w:tc>
          <w:tcPr>
            <w:tcW w:w="236" w:type="dxa"/>
            <w:tcBorders>
              <w:top w:val="nil"/>
              <w:left w:val="nil"/>
              <w:bottom w:val="nil"/>
              <w:right w:val="nil"/>
            </w:tcBorders>
          </w:tcPr>
          <w:p w14:paraId="73A7A40A" w14:textId="77777777" w:rsidR="005263A6" w:rsidRPr="00372C82"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14D0DC5" w14:textId="77777777" w:rsidR="005263A6" w:rsidRPr="00372C82" w:rsidRDefault="005263A6" w:rsidP="005263A6">
            <w:pPr>
              <w:tabs>
                <w:tab w:val="clear" w:pos="454"/>
                <w:tab w:val="clear" w:pos="680"/>
                <w:tab w:val="clear" w:pos="907"/>
                <w:tab w:val="left" w:pos="0"/>
              </w:tabs>
              <w:jc w:val="center"/>
              <w:rPr>
                <w:rFonts w:cs="Times New Roman"/>
                <w:sz w:val="22"/>
                <w:szCs w:val="22"/>
                <w:highlight w:val="yellow"/>
              </w:rPr>
            </w:pPr>
            <w:r>
              <w:rPr>
                <w:rFonts w:cs="Times New Roman"/>
                <w:sz w:val="22"/>
                <w:szCs w:val="22"/>
              </w:rPr>
              <w:t>-</w:t>
            </w:r>
          </w:p>
        </w:tc>
        <w:tc>
          <w:tcPr>
            <w:tcW w:w="236" w:type="dxa"/>
            <w:tcBorders>
              <w:top w:val="nil"/>
              <w:left w:val="nil"/>
              <w:bottom w:val="nil"/>
              <w:right w:val="nil"/>
            </w:tcBorders>
          </w:tcPr>
          <w:p w14:paraId="0415F50B" w14:textId="77777777" w:rsidR="005263A6" w:rsidRPr="00372C82"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9665C7F" w14:textId="77777777" w:rsidR="005263A6" w:rsidRPr="00372C82"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5,349</w:t>
            </w:r>
          </w:p>
        </w:tc>
      </w:tr>
      <w:tr w:rsidR="005263A6" w:rsidRPr="00E309F8" w14:paraId="5B4B1515" w14:textId="77777777" w:rsidTr="007F2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86A241C" w14:textId="77777777" w:rsidR="005263A6" w:rsidRPr="00E309F8" w:rsidRDefault="005263A6" w:rsidP="00E309F8">
            <w:pPr>
              <w:tabs>
                <w:tab w:val="left" w:pos="540"/>
              </w:tabs>
              <w:spacing w:line="180" w:lineRule="atLeast"/>
              <w:ind w:left="-110"/>
              <w:jc w:val="both"/>
              <w:rPr>
                <w:rFonts w:cs="Times New Roman"/>
                <w:sz w:val="18"/>
                <w:szCs w:val="18"/>
              </w:rPr>
            </w:pPr>
          </w:p>
        </w:tc>
        <w:tc>
          <w:tcPr>
            <w:tcW w:w="1146" w:type="dxa"/>
            <w:tcBorders>
              <w:top w:val="double" w:sz="4" w:space="0" w:color="auto"/>
              <w:left w:val="nil"/>
              <w:bottom w:val="nil"/>
              <w:right w:val="nil"/>
            </w:tcBorders>
          </w:tcPr>
          <w:p w14:paraId="3AF7FAFF" w14:textId="77777777" w:rsidR="005263A6" w:rsidRPr="00E309F8" w:rsidRDefault="005263A6"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180" w:lineRule="atLeast"/>
              <w:rPr>
                <w:rFonts w:cs="Times New Roman"/>
                <w:sz w:val="18"/>
                <w:szCs w:val="18"/>
                <w:highlight w:val="yellow"/>
              </w:rPr>
            </w:pPr>
          </w:p>
        </w:tc>
        <w:tc>
          <w:tcPr>
            <w:tcW w:w="236" w:type="dxa"/>
            <w:tcBorders>
              <w:top w:val="nil"/>
              <w:left w:val="nil"/>
              <w:bottom w:val="nil"/>
              <w:right w:val="nil"/>
            </w:tcBorders>
          </w:tcPr>
          <w:p w14:paraId="5664E4A6" w14:textId="77777777" w:rsidR="005263A6" w:rsidRPr="00E309F8" w:rsidRDefault="005263A6" w:rsidP="00E309F8">
            <w:pPr>
              <w:tabs>
                <w:tab w:val="left" w:pos="540"/>
              </w:tabs>
              <w:spacing w:line="180" w:lineRule="atLeast"/>
              <w:jc w:val="both"/>
              <w:rPr>
                <w:rFonts w:cs="Times New Roman"/>
                <w:sz w:val="18"/>
                <w:szCs w:val="18"/>
              </w:rPr>
            </w:pPr>
          </w:p>
        </w:tc>
        <w:tc>
          <w:tcPr>
            <w:tcW w:w="1169" w:type="dxa"/>
            <w:tcBorders>
              <w:top w:val="double" w:sz="4" w:space="0" w:color="auto"/>
              <w:left w:val="nil"/>
              <w:bottom w:val="nil"/>
              <w:right w:val="nil"/>
            </w:tcBorders>
          </w:tcPr>
          <w:p w14:paraId="77A4903D" w14:textId="77777777" w:rsidR="005263A6" w:rsidRPr="00E309F8" w:rsidRDefault="005263A6"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180" w:lineRule="atLeast"/>
              <w:rPr>
                <w:rFonts w:cs="Times New Roman"/>
                <w:sz w:val="18"/>
                <w:szCs w:val="18"/>
              </w:rPr>
            </w:pPr>
          </w:p>
        </w:tc>
        <w:tc>
          <w:tcPr>
            <w:tcW w:w="236" w:type="dxa"/>
            <w:tcBorders>
              <w:top w:val="nil"/>
              <w:left w:val="nil"/>
              <w:bottom w:val="nil"/>
              <w:right w:val="nil"/>
            </w:tcBorders>
          </w:tcPr>
          <w:p w14:paraId="7F3E6F7D" w14:textId="77777777" w:rsidR="005263A6" w:rsidRPr="00E309F8" w:rsidRDefault="005263A6" w:rsidP="00E309F8">
            <w:pPr>
              <w:tabs>
                <w:tab w:val="left" w:pos="540"/>
              </w:tabs>
              <w:spacing w:line="180" w:lineRule="atLeast"/>
              <w:jc w:val="both"/>
              <w:rPr>
                <w:rFonts w:cs="Times New Roman"/>
                <w:sz w:val="18"/>
                <w:szCs w:val="18"/>
              </w:rPr>
            </w:pPr>
          </w:p>
        </w:tc>
        <w:tc>
          <w:tcPr>
            <w:tcW w:w="1182" w:type="dxa"/>
            <w:tcBorders>
              <w:top w:val="double" w:sz="4" w:space="0" w:color="auto"/>
              <w:left w:val="nil"/>
              <w:bottom w:val="nil"/>
              <w:right w:val="nil"/>
            </w:tcBorders>
          </w:tcPr>
          <w:p w14:paraId="19480E04" w14:textId="77777777" w:rsidR="005263A6" w:rsidRPr="00E309F8" w:rsidRDefault="005263A6"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180" w:lineRule="atLeast"/>
              <w:rPr>
                <w:rFonts w:cs="Times New Roman"/>
                <w:sz w:val="18"/>
                <w:szCs w:val="18"/>
                <w:highlight w:val="yellow"/>
              </w:rPr>
            </w:pPr>
          </w:p>
        </w:tc>
        <w:tc>
          <w:tcPr>
            <w:tcW w:w="236" w:type="dxa"/>
            <w:tcBorders>
              <w:top w:val="nil"/>
              <w:left w:val="nil"/>
              <w:bottom w:val="nil"/>
              <w:right w:val="nil"/>
            </w:tcBorders>
          </w:tcPr>
          <w:p w14:paraId="7C4E6FD0" w14:textId="77777777" w:rsidR="005263A6" w:rsidRPr="00E309F8" w:rsidRDefault="005263A6" w:rsidP="00E309F8">
            <w:pPr>
              <w:tabs>
                <w:tab w:val="left" w:pos="540"/>
              </w:tabs>
              <w:spacing w:line="180" w:lineRule="atLeast"/>
              <w:jc w:val="both"/>
              <w:rPr>
                <w:rFonts w:cs="Times New Roman"/>
                <w:sz w:val="18"/>
                <w:szCs w:val="18"/>
              </w:rPr>
            </w:pPr>
          </w:p>
        </w:tc>
        <w:tc>
          <w:tcPr>
            <w:tcW w:w="1182" w:type="dxa"/>
            <w:tcBorders>
              <w:top w:val="double" w:sz="4" w:space="0" w:color="auto"/>
              <w:left w:val="nil"/>
              <w:bottom w:val="nil"/>
              <w:right w:val="nil"/>
            </w:tcBorders>
          </w:tcPr>
          <w:p w14:paraId="68247FE3" w14:textId="77777777" w:rsidR="005263A6" w:rsidRPr="00E309F8" w:rsidRDefault="005263A6" w:rsidP="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180" w:lineRule="atLeast"/>
              <w:rPr>
                <w:rFonts w:cs="Times New Roman"/>
                <w:sz w:val="18"/>
                <w:szCs w:val="18"/>
              </w:rPr>
            </w:pPr>
          </w:p>
        </w:tc>
      </w:tr>
      <w:tr w:rsidR="005263A6" w:rsidRPr="00515545" w14:paraId="6A10A5A2"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22CA2FA" w14:textId="77777777" w:rsidR="005263A6" w:rsidRPr="00515545" w:rsidRDefault="005263A6" w:rsidP="005263A6">
            <w:pPr>
              <w:tabs>
                <w:tab w:val="left" w:pos="540"/>
              </w:tabs>
              <w:ind w:left="-110"/>
              <w:jc w:val="both"/>
              <w:rPr>
                <w:sz w:val="22"/>
                <w:szCs w:val="22"/>
              </w:rPr>
            </w:pPr>
            <w:r w:rsidRPr="00515545">
              <w:rPr>
                <w:rFonts w:cs="Times New Roman"/>
                <w:b/>
                <w:bCs/>
                <w:sz w:val="22"/>
                <w:szCs w:val="22"/>
              </w:rPr>
              <w:t>Key management’s remunerations</w:t>
            </w:r>
          </w:p>
        </w:tc>
        <w:tc>
          <w:tcPr>
            <w:tcW w:w="1146" w:type="dxa"/>
            <w:tcBorders>
              <w:top w:val="nil"/>
              <w:left w:val="nil"/>
              <w:bottom w:val="nil"/>
              <w:right w:val="nil"/>
            </w:tcBorders>
          </w:tcPr>
          <w:p w14:paraId="3575476F"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6F42357A" w14:textId="77777777" w:rsidR="005263A6" w:rsidRPr="00515545" w:rsidRDefault="005263A6" w:rsidP="005263A6">
            <w:pPr>
              <w:tabs>
                <w:tab w:val="left" w:pos="540"/>
              </w:tabs>
              <w:jc w:val="both"/>
              <w:rPr>
                <w:rFonts w:cs="Times New Roman"/>
                <w:sz w:val="22"/>
                <w:szCs w:val="22"/>
              </w:rPr>
            </w:pPr>
          </w:p>
        </w:tc>
        <w:tc>
          <w:tcPr>
            <w:tcW w:w="1169" w:type="dxa"/>
            <w:tcBorders>
              <w:top w:val="nil"/>
              <w:left w:val="nil"/>
              <w:bottom w:val="nil"/>
              <w:right w:val="nil"/>
            </w:tcBorders>
          </w:tcPr>
          <w:p w14:paraId="5A0A8673"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60D4D0CD" w14:textId="77777777" w:rsidR="005263A6" w:rsidRPr="00515545" w:rsidRDefault="005263A6" w:rsidP="005263A6">
            <w:pPr>
              <w:tabs>
                <w:tab w:val="left" w:pos="540"/>
              </w:tabs>
              <w:jc w:val="both"/>
              <w:rPr>
                <w:rFonts w:cs="Times New Roman"/>
                <w:sz w:val="22"/>
                <w:szCs w:val="22"/>
              </w:rPr>
            </w:pPr>
          </w:p>
        </w:tc>
        <w:tc>
          <w:tcPr>
            <w:tcW w:w="1182" w:type="dxa"/>
            <w:tcBorders>
              <w:top w:val="nil"/>
              <w:left w:val="nil"/>
              <w:bottom w:val="nil"/>
              <w:right w:val="nil"/>
            </w:tcBorders>
          </w:tcPr>
          <w:p w14:paraId="5F5B3F4F"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4A9896AF" w14:textId="77777777" w:rsidR="005263A6" w:rsidRPr="00515545" w:rsidRDefault="005263A6" w:rsidP="005263A6">
            <w:pPr>
              <w:tabs>
                <w:tab w:val="left" w:pos="540"/>
              </w:tabs>
              <w:jc w:val="both"/>
              <w:rPr>
                <w:rFonts w:cs="Times New Roman"/>
                <w:sz w:val="22"/>
                <w:szCs w:val="22"/>
              </w:rPr>
            </w:pPr>
          </w:p>
        </w:tc>
        <w:tc>
          <w:tcPr>
            <w:tcW w:w="1182" w:type="dxa"/>
            <w:tcBorders>
              <w:top w:val="nil"/>
              <w:left w:val="nil"/>
              <w:bottom w:val="nil"/>
              <w:right w:val="nil"/>
            </w:tcBorders>
          </w:tcPr>
          <w:p w14:paraId="5AD9A15F" w14:textId="77777777"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5263A6" w:rsidRPr="00515545" w14:paraId="5F909B9F"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BAF15D0" w14:textId="77777777" w:rsidR="005263A6" w:rsidRPr="00515545" w:rsidRDefault="005263A6" w:rsidP="005263A6">
            <w:pPr>
              <w:tabs>
                <w:tab w:val="left" w:pos="540"/>
              </w:tabs>
              <w:ind w:left="-110"/>
              <w:jc w:val="both"/>
              <w:rPr>
                <w:sz w:val="22"/>
                <w:szCs w:val="22"/>
              </w:rPr>
            </w:pPr>
            <w:r w:rsidRPr="00515545">
              <w:rPr>
                <w:rFonts w:cs="Times New Roman"/>
                <w:sz w:val="22"/>
                <w:szCs w:val="22"/>
                <w:lang w:eastAsia="en-GB"/>
              </w:rPr>
              <w:t>Short-term benefits</w:t>
            </w:r>
          </w:p>
        </w:tc>
        <w:tc>
          <w:tcPr>
            <w:tcW w:w="1146" w:type="dxa"/>
            <w:tcBorders>
              <w:top w:val="nil"/>
              <w:left w:val="nil"/>
              <w:bottom w:val="nil"/>
              <w:right w:val="nil"/>
            </w:tcBorders>
            <w:vAlign w:val="bottom"/>
          </w:tcPr>
          <w:p w14:paraId="26E49DDD" w14:textId="730DBAC2" w:rsidR="005263A6" w:rsidRPr="00515545" w:rsidRDefault="008A25B5" w:rsidP="005263A6">
            <w:pPr>
              <w:tabs>
                <w:tab w:val="clear" w:pos="454"/>
                <w:tab w:val="clear" w:pos="680"/>
                <w:tab w:val="left" w:pos="0"/>
              </w:tabs>
              <w:ind w:right="170"/>
              <w:jc w:val="right"/>
              <w:rPr>
                <w:rFonts w:cs="Times New Roman"/>
                <w:sz w:val="22"/>
                <w:szCs w:val="22"/>
              </w:rPr>
            </w:pPr>
            <w:r>
              <w:rPr>
                <w:rFonts w:cs="Times New Roman"/>
                <w:sz w:val="22"/>
                <w:szCs w:val="22"/>
              </w:rPr>
              <w:t>10,495</w:t>
            </w:r>
          </w:p>
        </w:tc>
        <w:tc>
          <w:tcPr>
            <w:tcW w:w="236" w:type="dxa"/>
            <w:tcBorders>
              <w:top w:val="nil"/>
              <w:left w:val="nil"/>
              <w:bottom w:val="nil"/>
              <w:right w:val="nil"/>
            </w:tcBorders>
          </w:tcPr>
          <w:p w14:paraId="2B88DDD6" w14:textId="77777777" w:rsidR="005263A6" w:rsidRPr="00515545" w:rsidRDefault="005263A6" w:rsidP="005263A6">
            <w:pPr>
              <w:tabs>
                <w:tab w:val="left" w:pos="540"/>
              </w:tabs>
              <w:jc w:val="both"/>
              <w:rPr>
                <w:rFonts w:cs="Times New Roman"/>
                <w:sz w:val="22"/>
                <w:szCs w:val="22"/>
              </w:rPr>
            </w:pPr>
          </w:p>
        </w:tc>
        <w:tc>
          <w:tcPr>
            <w:tcW w:w="1169" w:type="dxa"/>
            <w:tcBorders>
              <w:top w:val="nil"/>
              <w:left w:val="nil"/>
              <w:bottom w:val="nil"/>
              <w:right w:val="nil"/>
            </w:tcBorders>
            <w:vAlign w:val="bottom"/>
          </w:tcPr>
          <w:p w14:paraId="3CB31736" w14:textId="1E2CE1BA"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9,921</w:t>
            </w:r>
          </w:p>
        </w:tc>
        <w:tc>
          <w:tcPr>
            <w:tcW w:w="236" w:type="dxa"/>
            <w:tcBorders>
              <w:top w:val="nil"/>
              <w:left w:val="nil"/>
              <w:bottom w:val="nil"/>
              <w:right w:val="nil"/>
            </w:tcBorders>
          </w:tcPr>
          <w:p w14:paraId="3D8E3C7F" w14:textId="77777777" w:rsidR="005263A6" w:rsidRPr="00515545" w:rsidRDefault="005263A6" w:rsidP="005263A6">
            <w:pPr>
              <w:tabs>
                <w:tab w:val="left" w:pos="540"/>
              </w:tabs>
              <w:jc w:val="both"/>
              <w:rPr>
                <w:rFonts w:cs="Times New Roman"/>
                <w:sz w:val="22"/>
                <w:szCs w:val="22"/>
              </w:rPr>
            </w:pPr>
          </w:p>
        </w:tc>
        <w:tc>
          <w:tcPr>
            <w:tcW w:w="1182" w:type="dxa"/>
            <w:tcBorders>
              <w:top w:val="nil"/>
              <w:left w:val="nil"/>
              <w:bottom w:val="nil"/>
              <w:right w:val="nil"/>
            </w:tcBorders>
            <w:vAlign w:val="bottom"/>
          </w:tcPr>
          <w:p w14:paraId="14B3B1BA" w14:textId="020EBA3E" w:rsidR="005263A6" w:rsidRPr="00515545" w:rsidRDefault="008A25B5" w:rsidP="005263A6">
            <w:pPr>
              <w:tabs>
                <w:tab w:val="clear" w:pos="454"/>
                <w:tab w:val="clear" w:pos="680"/>
                <w:tab w:val="left" w:pos="0"/>
              </w:tabs>
              <w:ind w:right="170"/>
              <w:jc w:val="right"/>
              <w:rPr>
                <w:rFonts w:cs="Times New Roman"/>
                <w:sz w:val="22"/>
                <w:szCs w:val="22"/>
              </w:rPr>
            </w:pPr>
            <w:r>
              <w:rPr>
                <w:rFonts w:cs="Times New Roman"/>
                <w:sz w:val="22"/>
                <w:szCs w:val="22"/>
              </w:rPr>
              <w:t>10,495</w:t>
            </w:r>
          </w:p>
        </w:tc>
        <w:tc>
          <w:tcPr>
            <w:tcW w:w="236" w:type="dxa"/>
            <w:tcBorders>
              <w:top w:val="nil"/>
              <w:left w:val="nil"/>
              <w:bottom w:val="nil"/>
              <w:right w:val="nil"/>
            </w:tcBorders>
          </w:tcPr>
          <w:p w14:paraId="4CB5DB07" w14:textId="77777777" w:rsidR="005263A6" w:rsidRPr="00515545" w:rsidRDefault="005263A6" w:rsidP="005263A6">
            <w:pPr>
              <w:tabs>
                <w:tab w:val="left" w:pos="540"/>
              </w:tabs>
              <w:jc w:val="both"/>
              <w:rPr>
                <w:rFonts w:cs="Times New Roman"/>
                <w:sz w:val="22"/>
                <w:szCs w:val="22"/>
              </w:rPr>
            </w:pPr>
          </w:p>
        </w:tc>
        <w:tc>
          <w:tcPr>
            <w:tcW w:w="1182" w:type="dxa"/>
            <w:tcBorders>
              <w:top w:val="nil"/>
              <w:left w:val="nil"/>
              <w:bottom w:val="nil"/>
              <w:right w:val="nil"/>
            </w:tcBorders>
            <w:vAlign w:val="bottom"/>
          </w:tcPr>
          <w:p w14:paraId="77A066B1" w14:textId="291489FB"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9,921</w:t>
            </w:r>
          </w:p>
        </w:tc>
      </w:tr>
      <w:tr w:rsidR="005263A6" w:rsidRPr="00515545" w14:paraId="2A791C6D"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9AEFE66" w14:textId="77777777" w:rsidR="005263A6" w:rsidRPr="00515545" w:rsidRDefault="005263A6" w:rsidP="005263A6">
            <w:pPr>
              <w:tabs>
                <w:tab w:val="left" w:pos="540"/>
              </w:tabs>
              <w:ind w:left="-110"/>
              <w:jc w:val="both"/>
              <w:rPr>
                <w:sz w:val="22"/>
                <w:szCs w:val="22"/>
              </w:rPr>
            </w:pPr>
            <w:r w:rsidRPr="00515545">
              <w:rPr>
                <w:rFonts w:cs="Times New Roman"/>
                <w:sz w:val="22"/>
                <w:szCs w:val="22"/>
              </w:rPr>
              <w:t>Post-employment benefits</w:t>
            </w:r>
          </w:p>
        </w:tc>
        <w:tc>
          <w:tcPr>
            <w:tcW w:w="1146" w:type="dxa"/>
            <w:tcBorders>
              <w:top w:val="nil"/>
              <w:left w:val="nil"/>
              <w:bottom w:val="single" w:sz="4" w:space="0" w:color="auto"/>
              <w:right w:val="nil"/>
            </w:tcBorders>
            <w:vAlign w:val="bottom"/>
          </w:tcPr>
          <w:p w14:paraId="59626E83" w14:textId="6D442EB6"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7</w:t>
            </w:r>
            <w:r w:rsidR="005764CA">
              <w:rPr>
                <w:rFonts w:cs="Times New Roman"/>
                <w:sz w:val="22"/>
                <w:szCs w:val="22"/>
              </w:rPr>
              <w:t>6</w:t>
            </w:r>
          </w:p>
        </w:tc>
        <w:tc>
          <w:tcPr>
            <w:tcW w:w="236" w:type="dxa"/>
            <w:tcBorders>
              <w:top w:val="nil"/>
              <w:left w:val="nil"/>
              <w:bottom w:val="nil"/>
              <w:right w:val="nil"/>
            </w:tcBorders>
          </w:tcPr>
          <w:p w14:paraId="3036812A" w14:textId="77777777" w:rsidR="005263A6" w:rsidRPr="00515545" w:rsidRDefault="005263A6" w:rsidP="005263A6">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3605FF7A" w14:textId="3ADC69F9"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246</w:t>
            </w:r>
          </w:p>
        </w:tc>
        <w:tc>
          <w:tcPr>
            <w:tcW w:w="236" w:type="dxa"/>
            <w:tcBorders>
              <w:top w:val="nil"/>
              <w:left w:val="nil"/>
              <w:bottom w:val="nil"/>
              <w:right w:val="nil"/>
            </w:tcBorders>
          </w:tcPr>
          <w:p w14:paraId="1F26AF48" w14:textId="77777777" w:rsidR="005263A6" w:rsidRPr="00515545" w:rsidRDefault="005263A6" w:rsidP="005263A6">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2A1F2D55" w14:textId="635241EB" w:rsidR="005263A6" w:rsidRPr="00515545" w:rsidRDefault="005263A6" w:rsidP="005263A6">
            <w:pPr>
              <w:tabs>
                <w:tab w:val="clear" w:pos="454"/>
                <w:tab w:val="clear" w:pos="680"/>
                <w:tab w:val="left" w:pos="0"/>
              </w:tabs>
              <w:ind w:right="170"/>
              <w:jc w:val="right"/>
              <w:rPr>
                <w:rFonts w:cs="Times New Roman"/>
                <w:sz w:val="22"/>
                <w:szCs w:val="22"/>
              </w:rPr>
            </w:pPr>
            <w:r w:rsidRPr="005263A6">
              <w:rPr>
                <w:rFonts w:cs="Times New Roman"/>
                <w:sz w:val="22"/>
                <w:szCs w:val="22"/>
              </w:rPr>
              <w:t>7</w:t>
            </w:r>
            <w:r w:rsidR="005764CA">
              <w:rPr>
                <w:rFonts w:cs="Times New Roman"/>
                <w:sz w:val="22"/>
                <w:szCs w:val="22"/>
              </w:rPr>
              <w:t>6</w:t>
            </w:r>
          </w:p>
        </w:tc>
        <w:tc>
          <w:tcPr>
            <w:tcW w:w="236" w:type="dxa"/>
            <w:tcBorders>
              <w:top w:val="nil"/>
              <w:left w:val="nil"/>
              <w:bottom w:val="nil"/>
              <w:right w:val="nil"/>
            </w:tcBorders>
          </w:tcPr>
          <w:p w14:paraId="091AD6FF" w14:textId="77777777" w:rsidR="005263A6" w:rsidRPr="00515545" w:rsidRDefault="005263A6" w:rsidP="005263A6">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65B6A231" w14:textId="13FE186F"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246</w:t>
            </w:r>
          </w:p>
        </w:tc>
      </w:tr>
      <w:tr w:rsidR="005263A6" w:rsidRPr="00515545" w14:paraId="7DAB49DC" w14:textId="77777777" w:rsidTr="00A31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B4E4CBE" w14:textId="6033FFC2" w:rsidR="005263A6" w:rsidRPr="00515545" w:rsidRDefault="005263A6" w:rsidP="005263A6">
            <w:pPr>
              <w:tabs>
                <w:tab w:val="left" w:pos="540"/>
              </w:tabs>
              <w:ind w:left="-110"/>
              <w:jc w:val="both"/>
              <w:rPr>
                <w:rFonts w:cs="Times New Roman"/>
                <w:sz w:val="22"/>
                <w:szCs w:val="22"/>
              </w:rPr>
            </w:pPr>
            <w:r>
              <w:rPr>
                <w:rFonts w:cs="Times New Roman"/>
                <w:sz w:val="22"/>
                <w:szCs w:val="22"/>
              </w:rPr>
              <w:t>Total</w:t>
            </w:r>
          </w:p>
        </w:tc>
        <w:tc>
          <w:tcPr>
            <w:tcW w:w="1146" w:type="dxa"/>
            <w:tcBorders>
              <w:top w:val="nil"/>
              <w:left w:val="nil"/>
              <w:bottom w:val="double" w:sz="4" w:space="0" w:color="auto"/>
              <w:right w:val="nil"/>
            </w:tcBorders>
            <w:vAlign w:val="bottom"/>
          </w:tcPr>
          <w:p w14:paraId="05E31AED" w14:textId="1552E7FB" w:rsidR="005263A6" w:rsidRPr="00515545" w:rsidRDefault="008A25B5" w:rsidP="005263A6">
            <w:pPr>
              <w:tabs>
                <w:tab w:val="clear" w:pos="454"/>
                <w:tab w:val="clear" w:pos="680"/>
                <w:tab w:val="left" w:pos="0"/>
              </w:tabs>
              <w:ind w:right="170"/>
              <w:jc w:val="right"/>
              <w:rPr>
                <w:rFonts w:cs="Times New Roman"/>
                <w:sz w:val="22"/>
                <w:szCs w:val="22"/>
              </w:rPr>
            </w:pPr>
            <w:r>
              <w:rPr>
                <w:rFonts w:cs="Times New Roman"/>
                <w:sz w:val="22"/>
                <w:szCs w:val="22"/>
              </w:rPr>
              <w:t>10,571</w:t>
            </w:r>
          </w:p>
        </w:tc>
        <w:tc>
          <w:tcPr>
            <w:tcW w:w="236" w:type="dxa"/>
            <w:tcBorders>
              <w:top w:val="nil"/>
              <w:left w:val="nil"/>
              <w:bottom w:val="nil"/>
              <w:right w:val="nil"/>
            </w:tcBorders>
          </w:tcPr>
          <w:p w14:paraId="748C99FC" w14:textId="77777777" w:rsidR="005263A6" w:rsidRPr="00515545" w:rsidRDefault="005263A6" w:rsidP="005263A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0FC58F9" w14:textId="34DA4149"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10,167</w:t>
            </w:r>
          </w:p>
        </w:tc>
        <w:tc>
          <w:tcPr>
            <w:tcW w:w="236" w:type="dxa"/>
            <w:tcBorders>
              <w:top w:val="nil"/>
              <w:left w:val="nil"/>
              <w:bottom w:val="nil"/>
              <w:right w:val="nil"/>
            </w:tcBorders>
          </w:tcPr>
          <w:p w14:paraId="7BEE2F2E" w14:textId="77777777" w:rsidR="005263A6" w:rsidRPr="00515545"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B94F909" w14:textId="392ADF27" w:rsidR="005263A6" w:rsidRPr="00515545" w:rsidRDefault="008A25B5" w:rsidP="005263A6">
            <w:pPr>
              <w:tabs>
                <w:tab w:val="clear" w:pos="454"/>
                <w:tab w:val="clear" w:pos="680"/>
                <w:tab w:val="left" w:pos="0"/>
              </w:tabs>
              <w:ind w:right="170"/>
              <w:jc w:val="right"/>
              <w:rPr>
                <w:rFonts w:cs="Times New Roman"/>
                <w:sz w:val="22"/>
                <w:szCs w:val="22"/>
              </w:rPr>
            </w:pPr>
            <w:r>
              <w:rPr>
                <w:rFonts w:cs="Times New Roman"/>
                <w:sz w:val="22"/>
                <w:szCs w:val="22"/>
              </w:rPr>
              <w:t>10,571</w:t>
            </w:r>
          </w:p>
        </w:tc>
        <w:tc>
          <w:tcPr>
            <w:tcW w:w="236" w:type="dxa"/>
            <w:tcBorders>
              <w:top w:val="nil"/>
              <w:left w:val="nil"/>
              <w:bottom w:val="nil"/>
              <w:right w:val="nil"/>
            </w:tcBorders>
          </w:tcPr>
          <w:p w14:paraId="1D22BBE4" w14:textId="77777777" w:rsidR="005263A6" w:rsidRPr="00515545" w:rsidRDefault="005263A6" w:rsidP="005263A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88EE9C7" w14:textId="15FC2149" w:rsidR="005263A6" w:rsidRPr="00515545" w:rsidRDefault="005263A6" w:rsidP="005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10,167</w:t>
            </w:r>
          </w:p>
        </w:tc>
      </w:tr>
    </w:tbl>
    <w:p w14:paraId="0087FED1" w14:textId="77777777" w:rsidR="003F1627" w:rsidRDefault="003F1627" w:rsidP="00361D75">
      <w:pPr>
        <w:tabs>
          <w:tab w:val="left" w:pos="540"/>
        </w:tabs>
        <w:jc w:val="both"/>
        <w:rPr>
          <w:rFonts w:cs="Times New Roman"/>
          <w:sz w:val="22"/>
          <w:szCs w:val="22"/>
        </w:rPr>
      </w:pPr>
    </w:p>
    <w:p w14:paraId="442F0B8C" w14:textId="05C412CB" w:rsidR="00AC3459" w:rsidRPr="00515545" w:rsidRDefault="00AC3459" w:rsidP="00AC3459">
      <w:pPr>
        <w:tabs>
          <w:tab w:val="left" w:pos="540"/>
        </w:tabs>
        <w:jc w:val="both"/>
        <w:rPr>
          <w:rFonts w:cs="Times New Roman"/>
          <w:sz w:val="22"/>
          <w:szCs w:val="22"/>
        </w:rPr>
      </w:pPr>
      <w:r w:rsidRPr="00515545">
        <w:rPr>
          <w:rFonts w:cs="Times New Roman"/>
          <w:sz w:val="22"/>
          <w:szCs w:val="22"/>
        </w:rPr>
        <w:t xml:space="preserve">Significant transactions with related parties for the </w:t>
      </w:r>
      <w:r w:rsidR="00F92A2E">
        <w:rPr>
          <w:rFonts w:cs="Times New Roman"/>
          <w:sz w:val="22"/>
          <w:szCs w:val="22"/>
        </w:rPr>
        <w:t>n</w:t>
      </w:r>
      <w:r w:rsidR="007F173F">
        <w:rPr>
          <w:rFonts w:cs="Times New Roman"/>
          <w:sz w:val="22"/>
          <w:szCs w:val="22"/>
        </w:rPr>
        <w:t>ine-month periods</w:t>
      </w:r>
      <w:r w:rsidRPr="00515545">
        <w:rPr>
          <w:rFonts w:cs="Times New Roman"/>
          <w:sz w:val="22"/>
          <w:szCs w:val="22"/>
        </w:rPr>
        <w:t xml:space="preserve"> ended </w:t>
      </w:r>
      <w:r w:rsidR="007F173F">
        <w:rPr>
          <w:rFonts w:cs="Times New Roman"/>
          <w:sz w:val="22"/>
          <w:szCs w:val="22"/>
        </w:rPr>
        <w:t>September 30</w:t>
      </w:r>
      <w:r w:rsidRPr="00515545">
        <w:rPr>
          <w:rFonts w:cs="Times New Roman"/>
          <w:sz w:val="22"/>
          <w:szCs w:val="22"/>
        </w:rPr>
        <w:t>, 202</w:t>
      </w:r>
      <w:r>
        <w:rPr>
          <w:rFonts w:cs="Times New Roman"/>
          <w:sz w:val="22"/>
          <w:szCs w:val="22"/>
        </w:rPr>
        <w:t>5</w:t>
      </w:r>
      <w:r w:rsidRPr="00515545">
        <w:rPr>
          <w:rFonts w:cs="Times New Roman"/>
          <w:sz w:val="22"/>
          <w:szCs w:val="22"/>
        </w:rPr>
        <w:t xml:space="preserve"> and 202</w:t>
      </w:r>
      <w:r>
        <w:rPr>
          <w:rFonts w:cs="Times New Roman"/>
          <w:sz w:val="22"/>
          <w:szCs w:val="22"/>
        </w:rPr>
        <w:t>4</w:t>
      </w:r>
      <w:r w:rsidRPr="00515545">
        <w:rPr>
          <w:rFonts w:cs="Times New Roman"/>
          <w:sz w:val="22"/>
          <w:szCs w:val="22"/>
        </w:rPr>
        <w:t xml:space="preserve"> are as follows:</w:t>
      </w:r>
    </w:p>
    <w:p w14:paraId="7B1DE033" w14:textId="77777777" w:rsidR="00AC3459" w:rsidRDefault="00A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AC3459" w:rsidRPr="002B32CC" w14:paraId="39F28A46" w14:textId="77777777" w:rsidTr="00E309F8">
        <w:tc>
          <w:tcPr>
            <w:tcW w:w="4219" w:type="dxa"/>
          </w:tcPr>
          <w:p w14:paraId="2E14E2A4" w14:textId="77777777" w:rsidR="00AC3459" w:rsidRPr="002B32CC" w:rsidRDefault="00AC3459" w:rsidP="00D430F8">
            <w:pPr>
              <w:tabs>
                <w:tab w:val="left" w:pos="540"/>
              </w:tabs>
              <w:jc w:val="both"/>
              <w:rPr>
                <w:rFonts w:cs="Times New Roman"/>
                <w:sz w:val="22"/>
                <w:szCs w:val="22"/>
              </w:rPr>
            </w:pPr>
          </w:p>
        </w:tc>
        <w:tc>
          <w:tcPr>
            <w:tcW w:w="5387" w:type="dxa"/>
            <w:gridSpan w:val="7"/>
            <w:tcBorders>
              <w:bottom w:val="single" w:sz="4" w:space="0" w:color="auto"/>
            </w:tcBorders>
          </w:tcPr>
          <w:p w14:paraId="72477223" w14:textId="77777777" w:rsidR="00AC3459" w:rsidRPr="00E14E86" w:rsidRDefault="00AC3459" w:rsidP="00D430F8">
            <w:pPr>
              <w:tabs>
                <w:tab w:val="left" w:pos="540"/>
              </w:tabs>
              <w:jc w:val="center"/>
              <w:rPr>
                <w:rFonts w:cs="Cordia New"/>
                <w:sz w:val="22"/>
                <w:szCs w:val="22"/>
              </w:rPr>
            </w:pPr>
            <w:r>
              <w:rPr>
                <w:rFonts w:cs="Times New Roman"/>
                <w:sz w:val="22"/>
                <w:szCs w:val="22"/>
              </w:rPr>
              <w:t>In Thousand Baht</w:t>
            </w:r>
          </w:p>
        </w:tc>
      </w:tr>
      <w:tr w:rsidR="00AC3459" w:rsidRPr="002B32CC" w14:paraId="13AC9471" w14:textId="77777777" w:rsidTr="00E309F8">
        <w:tc>
          <w:tcPr>
            <w:tcW w:w="4219" w:type="dxa"/>
          </w:tcPr>
          <w:p w14:paraId="28AF6617" w14:textId="77777777" w:rsidR="00AC3459" w:rsidRPr="002B32CC" w:rsidRDefault="00AC3459" w:rsidP="00D430F8">
            <w:pPr>
              <w:tabs>
                <w:tab w:val="left" w:pos="540"/>
              </w:tabs>
              <w:jc w:val="both"/>
              <w:rPr>
                <w:rFonts w:cs="Times New Roman"/>
                <w:sz w:val="22"/>
                <w:szCs w:val="22"/>
              </w:rPr>
            </w:pPr>
          </w:p>
        </w:tc>
        <w:tc>
          <w:tcPr>
            <w:tcW w:w="2551" w:type="dxa"/>
            <w:gridSpan w:val="3"/>
            <w:tcBorders>
              <w:top w:val="single" w:sz="4" w:space="0" w:color="auto"/>
            </w:tcBorders>
          </w:tcPr>
          <w:p w14:paraId="6BEC3ED8" w14:textId="77777777" w:rsidR="00AC3459" w:rsidRPr="002B32CC" w:rsidRDefault="00AC3459" w:rsidP="00D430F8">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6133D10A" w14:textId="77777777" w:rsidR="00AC3459" w:rsidRPr="002B32CC" w:rsidRDefault="00AC3459" w:rsidP="00D430F8">
            <w:pPr>
              <w:tabs>
                <w:tab w:val="left" w:pos="540"/>
              </w:tabs>
              <w:jc w:val="center"/>
              <w:rPr>
                <w:rFonts w:cs="Times New Roman"/>
                <w:sz w:val="22"/>
                <w:szCs w:val="22"/>
              </w:rPr>
            </w:pPr>
          </w:p>
        </w:tc>
        <w:tc>
          <w:tcPr>
            <w:tcW w:w="2600" w:type="dxa"/>
            <w:gridSpan w:val="3"/>
            <w:tcBorders>
              <w:top w:val="single" w:sz="4" w:space="0" w:color="auto"/>
            </w:tcBorders>
          </w:tcPr>
          <w:p w14:paraId="1BE74E1E" w14:textId="77777777" w:rsidR="00AC3459" w:rsidRPr="002B32CC" w:rsidRDefault="00AC3459" w:rsidP="00D430F8">
            <w:pPr>
              <w:tabs>
                <w:tab w:val="left" w:pos="540"/>
              </w:tabs>
              <w:jc w:val="center"/>
              <w:rPr>
                <w:rFonts w:cs="Times New Roman"/>
                <w:sz w:val="22"/>
                <w:szCs w:val="22"/>
              </w:rPr>
            </w:pPr>
            <w:r w:rsidRPr="002B32CC">
              <w:rPr>
                <w:rFonts w:cs="Times New Roman"/>
                <w:sz w:val="22"/>
                <w:szCs w:val="22"/>
              </w:rPr>
              <w:t>Separate</w:t>
            </w:r>
          </w:p>
        </w:tc>
      </w:tr>
      <w:tr w:rsidR="00AC3459" w:rsidRPr="002B32CC" w14:paraId="61CCC9D1" w14:textId="77777777" w:rsidTr="00E309F8">
        <w:tc>
          <w:tcPr>
            <w:tcW w:w="4219" w:type="dxa"/>
          </w:tcPr>
          <w:p w14:paraId="5EC767B9" w14:textId="77777777" w:rsidR="00AC3459" w:rsidRPr="002B32CC" w:rsidRDefault="00AC3459" w:rsidP="00D430F8">
            <w:pPr>
              <w:tabs>
                <w:tab w:val="left" w:pos="540"/>
              </w:tabs>
              <w:jc w:val="both"/>
              <w:rPr>
                <w:rFonts w:cs="Times New Roman"/>
                <w:sz w:val="22"/>
                <w:szCs w:val="22"/>
              </w:rPr>
            </w:pPr>
          </w:p>
        </w:tc>
        <w:tc>
          <w:tcPr>
            <w:tcW w:w="2551" w:type="dxa"/>
            <w:gridSpan w:val="3"/>
            <w:tcBorders>
              <w:bottom w:val="single" w:sz="4" w:space="0" w:color="auto"/>
            </w:tcBorders>
          </w:tcPr>
          <w:p w14:paraId="22E318A6" w14:textId="77777777" w:rsidR="00AC3459" w:rsidRPr="002B32CC" w:rsidRDefault="00AC3459" w:rsidP="00D430F8">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7D35561E" w14:textId="77777777" w:rsidR="00AC3459" w:rsidRPr="002B32CC" w:rsidRDefault="00AC3459" w:rsidP="00D430F8">
            <w:pPr>
              <w:tabs>
                <w:tab w:val="left" w:pos="540"/>
              </w:tabs>
              <w:jc w:val="center"/>
              <w:rPr>
                <w:rFonts w:cs="Times New Roman"/>
                <w:sz w:val="22"/>
                <w:szCs w:val="22"/>
              </w:rPr>
            </w:pPr>
          </w:p>
        </w:tc>
        <w:tc>
          <w:tcPr>
            <w:tcW w:w="2600" w:type="dxa"/>
            <w:gridSpan w:val="3"/>
            <w:tcBorders>
              <w:bottom w:val="single" w:sz="4" w:space="0" w:color="auto"/>
            </w:tcBorders>
          </w:tcPr>
          <w:p w14:paraId="0235B77C" w14:textId="77777777" w:rsidR="00AC3459" w:rsidRPr="002B32CC" w:rsidRDefault="00AC3459" w:rsidP="00D430F8">
            <w:pPr>
              <w:tabs>
                <w:tab w:val="left" w:pos="540"/>
              </w:tabs>
              <w:jc w:val="center"/>
              <w:rPr>
                <w:rFonts w:cs="Times New Roman"/>
                <w:sz w:val="22"/>
                <w:szCs w:val="22"/>
                <w:cs/>
              </w:rPr>
            </w:pPr>
            <w:r w:rsidRPr="002B32CC">
              <w:rPr>
                <w:rFonts w:cs="Times New Roman"/>
                <w:sz w:val="22"/>
                <w:szCs w:val="22"/>
              </w:rPr>
              <w:t>financial statements</w:t>
            </w:r>
          </w:p>
        </w:tc>
      </w:tr>
      <w:tr w:rsidR="00AC3459" w:rsidRPr="002B32CC" w14:paraId="74C51756" w14:textId="77777777" w:rsidTr="00E309F8">
        <w:tc>
          <w:tcPr>
            <w:tcW w:w="4219" w:type="dxa"/>
          </w:tcPr>
          <w:p w14:paraId="0867327F" w14:textId="77777777" w:rsidR="00AC3459" w:rsidRPr="002B32CC" w:rsidRDefault="00AC3459" w:rsidP="00D430F8">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7A08D4E6" w14:textId="77777777" w:rsidR="00AC3459" w:rsidRPr="002B32CC" w:rsidRDefault="00AC3459" w:rsidP="00D430F8">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3FDC868C" w14:textId="77777777" w:rsidR="00AC3459" w:rsidRPr="002B32CC" w:rsidRDefault="00AC3459" w:rsidP="00D430F8">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0A22809B"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68AC6251" w14:textId="77777777" w:rsidR="00AC3459" w:rsidRPr="002B32CC" w:rsidRDefault="00AC3459" w:rsidP="00D430F8">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3844BD7B"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4025DB6B" w14:textId="77777777" w:rsidR="00AC3459" w:rsidRPr="002B32CC" w:rsidRDefault="00AC3459" w:rsidP="00D430F8">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075F7982"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AC3459" w:rsidRPr="002B32CC" w14:paraId="51B4860C" w14:textId="77777777" w:rsidTr="00E309F8">
        <w:tc>
          <w:tcPr>
            <w:tcW w:w="4219" w:type="dxa"/>
          </w:tcPr>
          <w:p w14:paraId="481D3767" w14:textId="77777777" w:rsidR="00AC3459" w:rsidRPr="002B32CC" w:rsidRDefault="00AC3459" w:rsidP="00D430F8">
            <w:pPr>
              <w:tabs>
                <w:tab w:val="left" w:pos="540"/>
              </w:tabs>
              <w:ind w:left="-110"/>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23E33952"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F1ABC87" w14:textId="77777777" w:rsidR="00AC3459" w:rsidRPr="002B32CC" w:rsidRDefault="00AC3459" w:rsidP="00D430F8">
            <w:pPr>
              <w:tabs>
                <w:tab w:val="left" w:pos="540"/>
              </w:tabs>
              <w:jc w:val="both"/>
              <w:rPr>
                <w:rFonts w:cs="Times New Roman"/>
                <w:sz w:val="22"/>
                <w:szCs w:val="22"/>
              </w:rPr>
            </w:pPr>
          </w:p>
        </w:tc>
        <w:tc>
          <w:tcPr>
            <w:tcW w:w="1169" w:type="dxa"/>
            <w:tcBorders>
              <w:top w:val="single" w:sz="4" w:space="0" w:color="auto"/>
            </w:tcBorders>
          </w:tcPr>
          <w:p w14:paraId="1FBF7AA9"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FD1634A" w14:textId="77777777" w:rsidR="00AC3459" w:rsidRPr="002B32CC" w:rsidRDefault="00AC3459" w:rsidP="00D430F8">
            <w:pPr>
              <w:tabs>
                <w:tab w:val="left" w:pos="540"/>
              </w:tabs>
              <w:jc w:val="both"/>
              <w:rPr>
                <w:rFonts w:cs="Times New Roman"/>
                <w:sz w:val="22"/>
                <w:szCs w:val="22"/>
              </w:rPr>
            </w:pPr>
          </w:p>
        </w:tc>
        <w:tc>
          <w:tcPr>
            <w:tcW w:w="1182" w:type="dxa"/>
            <w:tcBorders>
              <w:top w:val="single" w:sz="4" w:space="0" w:color="auto"/>
            </w:tcBorders>
          </w:tcPr>
          <w:p w14:paraId="6EDAC2B4"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596C75C4" w14:textId="77777777" w:rsidR="00AC3459" w:rsidRPr="002B32CC" w:rsidRDefault="00AC3459" w:rsidP="00D430F8">
            <w:pPr>
              <w:tabs>
                <w:tab w:val="left" w:pos="540"/>
              </w:tabs>
              <w:jc w:val="both"/>
              <w:rPr>
                <w:rFonts w:cs="Times New Roman"/>
                <w:sz w:val="22"/>
                <w:szCs w:val="22"/>
              </w:rPr>
            </w:pPr>
          </w:p>
        </w:tc>
        <w:tc>
          <w:tcPr>
            <w:tcW w:w="1182" w:type="dxa"/>
            <w:tcBorders>
              <w:top w:val="single" w:sz="4" w:space="0" w:color="auto"/>
            </w:tcBorders>
          </w:tcPr>
          <w:p w14:paraId="30EEBC24"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4E180D" w:rsidRPr="002B32CC" w14:paraId="264BC686" w14:textId="77777777" w:rsidTr="00E309F8">
        <w:tc>
          <w:tcPr>
            <w:tcW w:w="4219" w:type="dxa"/>
          </w:tcPr>
          <w:p w14:paraId="15875374" w14:textId="77777777" w:rsidR="004E180D" w:rsidRPr="002B32CC" w:rsidRDefault="004E180D" w:rsidP="004E180D">
            <w:pPr>
              <w:tabs>
                <w:tab w:val="left" w:pos="540"/>
              </w:tabs>
              <w:ind w:left="-110"/>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03993B7F" w14:textId="77777777" w:rsidR="004E180D" w:rsidRPr="00461896"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288C2D03" w14:textId="77777777" w:rsidR="004E180D" w:rsidRPr="002B32CC" w:rsidRDefault="004E180D" w:rsidP="004E180D">
            <w:pPr>
              <w:tabs>
                <w:tab w:val="left" w:pos="540"/>
              </w:tabs>
              <w:jc w:val="both"/>
              <w:rPr>
                <w:rFonts w:cs="Times New Roman"/>
                <w:sz w:val="22"/>
                <w:szCs w:val="22"/>
              </w:rPr>
            </w:pPr>
          </w:p>
        </w:tc>
        <w:tc>
          <w:tcPr>
            <w:tcW w:w="1169" w:type="dxa"/>
            <w:tcBorders>
              <w:bottom w:val="double" w:sz="4" w:space="0" w:color="auto"/>
            </w:tcBorders>
          </w:tcPr>
          <w:p w14:paraId="24A79692" w14:textId="77777777" w:rsidR="004E180D" w:rsidRPr="002B32CC"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4C4827A5" w14:textId="77777777" w:rsidR="004E180D" w:rsidRPr="002B32CC" w:rsidRDefault="004E180D" w:rsidP="004E180D">
            <w:pPr>
              <w:tabs>
                <w:tab w:val="left" w:pos="540"/>
              </w:tabs>
              <w:jc w:val="both"/>
              <w:rPr>
                <w:rFonts w:cs="Times New Roman"/>
                <w:sz w:val="22"/>
                <w:szCs w:val="22"/>
              </w:rPr>
            </w:pPr>
          </w:p>
        </w:tc>
        <w:tc>
          <w:tcPr>
            <w:tcW w:w="1182" w:type="dxa"/>
            <w:tcBorders>
              <w:bottom w:val="double" w:sz="4" w:space="0" w:color="auto"/>
            </w:tcBorders>
            <w:vAlign w:val="bottom"/>
          </w:tcPr>
          <w:p w14:paraId="0725BF29" w14:textId="47BD80E9" w:rsidR="004E180D" w:rsidRPr="00461896" w:rsidRDefault="00E46413" w:rsidP="004E180D">
            <w:pPr>
              <w:tabs>
                <w:tab w:val="clear" w:pos="454"/>
                <w:tab w:val="clear" w:pos="680"/>
                <w:tab w:val="left" w:pos="0"/>
              </w:tabs>
              <w:ind w:right="170"/>
              <w:jc w:val="right"/>
              <w:rPr>
                <w:rFonts w:cs="Times New Roman"/>
                <w:sz w:val="22"/>
                <w:szCs w:val="22"/>
              </w:rPr>
            </w:pPr>
            <w:r w:rsidRPr="00E46413">
              <w:rPr>
                <w:rFonts w:cs="Times New Roman"/>
                <w:sz w:val="22"/>
                <w:szCs w:val="22"/>
              </w:rPr>
              <w:t>25,107</w:t>
            </w:r>
          </w:p>
        </w:tc>
        <w:tc>
          <w:tcPr>
            <w:tcW w:w="236" w:type="dxa"/>
          </w:tcPr>
          <w:p w14:paraId="4E232FAE" w14:textId="77777777" w:rsidR="004E180D" w:rsidRPr="002B32CC" w:rsidRDefault="004E180D" w:rsidP="004E180D">
            <w:pPr>
              <w:tabs>
                <w:tab w:val="left" w:pos="540"/>
              </w:tabs>
              <w:jc w:val="both"/>
              <w:rPr>
                <w:rFonts w:cs="Times New Roman"/>
                <w:sz w:val="22"/>
                <w:szCs w:val="22"/>
              </w:rPr>
            </w:pPr>
          </w:p>
        </w:tc>
        <w:tc>
          <w:tcPr>
            <w:tcW w:w="1182" w:type="dxa"/>
            <w:tcBorders>
              <w:bottom w:val="double" w:sz="4" w:space="0" w:color="auto"/>
            </w:tcBorders>
            <w:vAlign w:val="bottom"/>
          </w:tcPr>
          <w:p w14:paraId="36E9115C" w14:textId="2D3420A5" w:rsidR="004E180D" w:rsidRPr="002B32CC" w:rsidRDefault="004E180D" w:rsidP="004E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26,924</w:t>
            </w:r>
          </w:p>
        </w:tc>
      </w:tr>
      <w:tr w:rsidR="00E46413" w:rsidRPr="002B32CC" w14:paraId="493B1F29" w14:textId="77777777" w:rsidTr="00E309F8">
        <w:tc>
          <w:tcPr>
            <w:tcW w:w="4219" w:type="dxa"/>
          </w:tcPr>
          <w:p w14:paraId="440BBCD3" w14:textId="77777777" w:rsidR="00E46413" w:rsidRPr="002B32CC" w:rsidRDefault="00E46413" w:rsidP="00E46413">
            <w:pPr>
              <w:tabs>
                <w:tab w:val="left" w:pos="540"/>
              </w:tabs>
              <w:ind w:left="-110"/>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1157C2B2" w14:textId="77777777" w:rsidR="00E46413" w:rsidRPr="00461896"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6ED4EA8C" w14:textId="77777777" w:rsidR="00E46413" w:rsidRPr="002B32CC" w:rsidRDefault="00E46413" w:rsidP="00E46413">
            <w:pPr>
              <w:tabs>
                <w:tab w:val="left" w:pos="540"/>
              </w:tabs>
              <w:jc w:val="both"/>
              <w:rPr>
                <w:rFonts w:cs="Times New Roman"/>
                <w:sz w:val="22"/>
                <w:szCs w:val="22"/>
              </w:rPr>
            </w:pPr>
          </w:p>
        </w:tc>
        <w:tc>
          <w:tcPr>
            <w:tcW w:w="1169" w:type="dxa"/>
            <w:tcBorders>
              <w:bottom w:val="double" w:sz="4" w:space="0" w:color="auto"/>
            </w:tcBorders>
          </w:tcPr>
          <w:p w14:paraId="7936EC6D" w14:textId="77777777" w:rsidR="00E46413" w:rsidRPr="002B32CC"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4B18FD45" w14:textId="77777777" w:rsidR="00E46413" w:rsidRPr="002B32CC" w:rsidRDefault="00E46413" w:rsidP="00E46413">
            <w:pPr>
              <w:tabs>
                <w:tab w:val="left" w:pos="540"/>
              </w:tabs>
              <w:jc w:val="both"/>
              <w:rPr>
                <w:rFonts w:cs="Times New Roman"/>
                <w:sz w:val="22"/>
                <w:szCs w:val="22"/>
              </w:rPr>
            </w:pPr>
          </w:p>
        </w:tc>
        <w:tc>
          <w:tcPr>
            <w:tcW w:w="1182" w:type="dxa"/>
            <w:tcBorders>
              <w:bottom w:val="double" w:sz="4" w:space="0" w:color="auto"/>
            </w:tcBorders>
            <w:vAlign w:val="bottom"/>
          </w:tcPr>
          <w:p w14:paraId="18B91AA8" w14:textId="6A571477" w:rsidR="00E46413" w:rsidRPr="00461896" w:rsidRDefault="00E46413" w:rsidP="00E46413">
            <w:pPr>
              <w:tabs>
                <w:tab w:val="clear" w:pos="454"/>
                <w:tab w:val="clear" w:pos="680"/>
                <w:tab w:val="left" w:pos="0"/>
              </w:tabs>
              <w:ind w:right="170"/>
              <w:jc w:val="right"/>
              <w:rPr>
                <w:rFonts w:cs="Times New Roman"/>
                <w:sz w:val="22"/>
                <w:szCs w:val="22"/>
              </w:rPr>
            </w:pPr>
            <w:r w:rsidRPr="00E46413">
              <w:rPr>
                <w:rFonts w:cs="Times New Roman"/>
                <w:sz w:val="22"/>
                <w:szCs w:val="22"/>
              </w:rPr>
              <w:t>13,634</w:t>
            </w:r>
          </w:p>
        </w:tc>
        <w:tc>
          <w:tcPr>
            <w:tcW w:w="236" w:type="dxa"/>
          </w:tcPr>
          <w:p w14:paraId="104069AA" w14:textId="77777777" w:rsidR="00E46413" w:rsidRPr="002B32CC" w:rsidRDefault="00E46413" w:rsidP="00E46413">
            <w:pPr>
              <w:tabs>
                <w:tab w:val="left" w:pos="540"/>
              </w:tabs>
              <w:jc w:val="both"/>
              <w:rPr>
                <w:rFonts w:cs="Times New Roman"/>
                <w:sz w:val="22"/>
                <w:szCs w:val="22"/>
              </w:rPr>
            </w:pPr>
          </w:p>
        </w:tc>
        <w:tc>
          <w:tcPr>
            <w:tcW w:w="1182" w:type="dxa"/>
            <w:tcBorders>
              <w:bottom w:val="double" w:sz="4" w:space="0" w:color="auto"/>
            </w:tcBorders>
            <w:vAlign w:val="bottom"/>
          </w:tcPr>
          <w:p w14:paraId="12224EF1" w14:textId="43D519A1" w:rsidR="00E46413" w:rsidRPr="002B32CC"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15,490</w:t>
            </w:r>
          </w:p>
        </w:tc>
      </w:tr>
      <w:tr w:rsidR="00E46413" w:rsidRPr="002B32CC" w14:paraId="5B92AD53" w14:textId="77777777" w:rsidTr="00E309F8">
        <w:tc>
          <w:tcPr>
            <w:tcW w:w="4219" w:type="dxa"/>
          </w:tcPr>
          <w:p w14:paraId="7C2736CA" w14:textId="77777777" w:rsidR="00E46413" w:rsidRPr="002B32CC" w:rsidRDefault="00E46413" w:rsidP="00E46413">
            <w:pPr>
              <w:tabs>
                <w:tab w:val="left" w:pos="540"/>
              </w:tabs>
              <w:ind w:left="-110"/>
              <w:jc w:val="both"/>
              <w:rPr>
                <w:rFonts w:cs="Times New Roman"/>
                <w:sz w:val="22"/>
                <w:szCs w:val="22"/>
              </w:rPr>
            </w:pPr>
            <w:r w:rsidRPr="002B32CC">
              <w:rPr>
                <w:rFonts w:cs="Times New Roman"/>
                <w:sz w:val="22"/>
                <w:szCs w:val="22"/>
              </w:rPr>
              <w:t>Rental and services</w:t>
            </w:r>
          </w:p>
        </w:tc>
        <w:tc>
          <w:tcPr>
            <w:tcW w:w="1146" w:type="dxa"/>
            <w:tcBorders>
              <w:top w:val="double" w:sz="4" w:space="0" w:color="auto"/>
              <w:bottom w:val="double" w:sz="4" w:space="0" w:color="auto"/>
            </w:tcBorders>
          </w:tcPr>
          <w:p w14:paraId="076DEDDB" w14:textId="77777777" w:rsidR="00E46413" w:rsidRPr="00461896"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1F4A9173" w14:textId="77777777" w:rsidR="00E46413" w:rsidRPr="002B32CC" w:rsidRDefault="00E46413" w:rsidP="00E46413">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0ABAA6AC" w14:textId="77777777" w:rsidR="00E46413" w:rsidRPr="002B32CC"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3598C94F" w14:textId="77777777" w:rsidR="00E46413" w:rsidRPr="002B32CC" w:rsidRDefault="00E46413" w:rsidP="00E4641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416FB7B6" w14:textId="29B90F18" w:rsidR="00E46413" w:rsidRPr="00461896" w:rsidRDefault="00E46413" w:rsidP="00E46413">
            <w:pPr>
              <w:tabs>
                <w:tab w:val="clear" w:pos="454"/>
                <w:tab w:val="clear" w:pos="680"/>
                <w:tab w:val="left" w:pos="0"/>
              </w:tabs>
              <w:ind w:right="170"/>
              <w:jc w:val="right"/>
              <w:rPr>
                <w:rFonts w:cs="Times New Roman"/>
                <w:sz w:val="22"/>
                <w:szCs w:val="22"/>
              </w:rPr>
            </w:pPr>
            <w:r w:rsidRPr="00E46413">
              <w:rPr>
                <w:rFonts w:cs="Times New Roman"/>
                <w:sz w:val="22"/>
                <w:szCs w:val="22"/>
              </w:rPr>
              <w:t>324</w:t>
            </w:r>
          </w:p>
        </w:tc>
        <w:tc>
          <w:tcPr>
            <w:tcW w:w="236" w:type="dxa"/>
          </w:tcPr>
          <w:p w14:paraId="75E79D0D" w14:textId="77777777" w:rsidR="00E46413" w:rsidRPr="002B32CC" w:rsidRDefault="00E46413" w:rsidP="00E4641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180F70E" w14:textId="61451E76" w:rsidR="00E46413" w:rsidRPr="002B32CC"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648</w:t>
            </w:r>
          </w:p>
        </w:tc>
      </w:tr>
      <w:tr w:rsidR="00E46413" w:rsidRPr="002B32CC" w14:paraId="7B58FF7C"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5102FCE" w14:textId="77777777" w:rsidR="00E46413" w:rsidRPr="002B32CC" w:rsidRDefault="00E46413" w:rsidP="00E46413">
            <w:pPr>
              <w:tabs>
                <w:tab w:val="left" w:pos="540"/>
              </w:tabs>
              <w:ind w:left="-110"/>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7906C5D4" w14:textId="77777777" w:rsidR="00E46413" w:rsidRPr="00461896"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Borders>
              <w:top w:val="nil"/>
              <w:left w:val="nil"/>
              <w:bottom w:val="nil"/>
              <w:right w:val="nil"/>
            </w:tcBorders>
          </w:tcPr>
          <w:p w14:paraId="13E0479C" w14:textId="77777777" w:rsidR="00E46413" w:rsidRPr="002B32CC" w:rsidRDefault="00E46413" w:rsidP="00E4641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1E27ED3D" w14:textId="77777777" w:rsidR="00E46413" w:rsidRPr="002B32CC"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7CC4EE29" w14:textId="77777777" w:rsidR="00E46413" w:rsidRPr="002B32CC" w:rsidRDefault="00E46413" w:rsidP="00E4641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9F19328" w14:textId="3B84DAD8" w:rsidR="00E46413" w:rsidRPr="00461896" w:rsidRDefault="00E46413" w:rsidP="00E46413">
            <w:pPr>
              <w:tabs>
                <w:tab w:val="clear" w:pos="454"/>
                <w:tab w:val="clear" w:pos="680"/>
                <w:tab w:val="left" w:pos="0"/>
              </w:tabs>
              <w:ind w:right="170"/>
              <w:jc w:val="right"/>
              <w:rPr>
                <w:rFonts w:cs="Times New Roman"/>
                <w:sz w:val="22"/>
                <w:szCs w:val="22"/>
              </w:rPr>
            </w:pPr>
            <w:r w:rsidRPr="00E46413">
              <w:rPr>
                <w:rFonts w:cs="Times New Roman"/>
                <w:sz w:val="22"/>
                <w:szCs w:val="22"/>
              </w:rPr>
              <w:t>6,337</w:t>
            </w:r>
          </w:p>
        </w:tc>
        <w:tc>
          <w:tcPr>
            <w:tcW w:w="236" w:type="dxa"/>
            <w:tcBorders>
              <w:top w:val="nil"/>
              <w:left w:val="nil"/>
              <w:bottom w:val="nil"/>
              <w:right w:val="nil"/>
            </w:tcBorders>
          </w:tcPr>
          <w:p w14:paraId="33A72D8A" w14:textId="77777777" w:rsidR="00E46413" w:rsidRPr="002B32CC" w:rsidRDefault="00E46413" w:rsidP="00E4641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F8ACFF7" w14:textId="33AE8111" w:rsidR="00E46413" w:rsidRPr="002B32CC"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22,112</w:t>
            </w:r>
          </w:p>
        </w:tc>
      </w:tr>
      <w:tr w:rsidR="00E46413" w:rsidRPr="00E309F8" w14:paraId="2761DF3B" w14:textId="77777777" w:rsidTr="00E309F8">
        <w:tc>
          <w:tcPr>
            <w:tcW w:w="4219" w:type="dxa"/>
          </w:tcPr>
          <w:p w14:paraId="204E2033" w14:textId="77777777" w:rsidR="00E46413" w:rsidRPr="00E309F8" w:rsidRDefault="00E46413" w:rsidP="00E309F8">
            <w:pPr>
              <w:tabs>
                <w:tab w:val="left" w:pos="540"/>
              </w:tabs>
              <w:spacing w:line="180" w:lineRule="atLeast"/>
              <w:ind w:left="-110"/>
              <w:jc w:val="both"/>
              <w:rPr>
                <w:rFonts w:cs="Times New Roman"/>
                <w:sz w:val="18"/>
                <w:szCs w:val="18"/>
              </w:rPr>
            </w:pPr>
          </w:p>
        </w:tc>
        <w:tc>
          <w:tcPr>
            <w:tcW w:w="1146" w:type="dxa"/>
          </w:tcPr>
          <w:p w14:paraId="70360A95" w14:textId="77777777" w:rsidR="00E46413" w:rsidRPr="00E309F8" w:rsidRDefault="00E46413" w:rsidP="00E309F8">
            <w:pPr>
              <w:tabs>
                <w:tab w:val="left" w:pos="540"/>
              </w:tabs>
              <w:spacing w:line="180" w:lineRule="atLeast"/>
              <w:ind w:left="-110"/>
              <w:jc w:val="both"/>
              <w:rPr>
                <w:rFonts w:cs="Times New Roman"/>
                <w:sz w:val="18"/>
                <w:szCs w:val="18"/>
              </w:rPr>
            </w:pPr>
          </w:p>
        </w:tc>
        <w:tc>
          <w:tcPr>
            <w:tcW w:w="236" w:type="dxa"/>
          </w:tcPr>
          <w:p w14:paraId="6440EFF6" w14:textId="77777777" w:rsidR="00E46413" w:rsidRPr="00E309F8" w:rsidRDefault="00E46413" w:rsidP="00E309F8">
            <w:pPr>
              <w:tabs>
                <w:tab w:val="left" w:pos="540"/>
              </w:tabs>
              <w:spacing w:line="180" w:lineRule="atLeast"/>
              <w:ind w:left="-110"/>
              <w:jc w:val="both"/>
              <w:rPr>
                <w:rFonts w:cs="Times New Roman"/>
                <w:sz w:val="18"/>
                <w:szCs w:val="18"/>
              </w:rPr>
            </w:pPr>
          </w:p>
        </w:tc>
        <w:tc>
          <w:tcPr>
            <w:tcW w:w="1169" w:type="dxa"/>
          </w:tcPr>
          <w:p w14:paraId="2A4297B2" w14:textId="77777777" w:rsidR="00E46413" w:rsidRPr="00E309F8" w:rsidRDefault="00E46413" w:rsidP="00E309F8">
            <w:pPr>
              <w:tabs>
                <w:tab w:val="left" w:pos="540"/>
              </w:tabs>
              <w:spacing w:line="180" w:lineRule="atLeast"/>
              <w:ind w:left="-110"/>
              <w:jc w:val="both"/>
              <w:rPr>
                <w:rFonts w:cs="Times New Roman"/>
                <w:sz w:val="18"/>
                <w:szCs w:val="18"/>
              </w:rPr>
            </w:pPr>
          </w:p>
        </w:tc>
        <w:tc>
          <w:tcPr>
            <w:tcW w:w="236" w:type="dxa"/>
          </w:tcPr>
          <w:p w14:paraId="57C24DA5" w14:textId="77777777" w:rsidR="00E46413" w:rsidRPr="00E309F8" w:rsidRDefault="00E46413" w:rsidP="00E309F8">
            <w:pPr>
              <w:tabs>
                <w:tab w:val="left" w:pos="540"/>
              </w:tabs>
              <w:spacing w:line="180" w:lineRule="atLeast"/>
              <w:ind w:left="-110"/>
              <w:jc w:val="both"/>
              <w:rPr>
                <w:rFonts w:cs="Times New Roman"/>
                <w:sz w:val="18"/>
                <w:szCs w:val="18"/>
              </w:rPr>
            </w:pPr>
          </w:p>
        </w:tc>
        <w:tc>
          <w:tcPr>
            <w:tcW w:w="1182" w:type="dxa"/>
          </w:tcPr>
          <w:p w14:paraId="5429A5CE" w14:textId="77777777" w:rsidR="00E46413" w:rsidRPr="00E309F8" w:rsidRDefault="00E46413" w:rsidP="00E309F8">
            <w:pPr>
              <w:tabs>
                <w:tab w:val="left" w:pos="540"/>
              </w:tabs>
              <w:spacing w:line="180" w:lineRule="atLeast"/>
              <w:ind w:left="-110"/>
              <w:jc w:val="both"/>
              <w:rPr>
                <w:rFonts w:cs="Times New Roman"/>
                <w:sz w:val="18"/>
                <w:szCs w:val="18"/>
              </w:rPr>
            </w:pPr>
          </w:p>
        </w:tc>
        <w:tc>
          <w:tcPr>
            <w:tcW w:w="236" w:type="dxa"/>
          </w:tcPr>
          <w:p w14:paraId="5CCABB22" w14:textId="77777777" w:rsidR="00E46413" w:rsidRPr="00E309F8" w:rsidRDefault="00E46413" w:rsidP="00E309F8">
            <w:pPr>
              <w:tabs>
                <w:tab w:val="left" w:pos="540"/>
              </w:tabs>
              <w:spacing w:line="180" w:lineRule="atLeast"/>
              <w:ind w:left="-110"/>
              <w:jc w:val="both"/>
              <w:rPr>
                <w:rFonts w:cs="Times New Roman"/>
                <w:sz w:val="18"/>
                <w:szCs w:val="18"/>
              </w:rPr>
            </w:pPr>
          </w:p>
        </w:tc>
        <w:tc>
          <w:tcPr>
            <w:tcW w:w="1182" w:type="dxa"/>
          </w:tcPr>
          <w:p w14:paraId="6879E562" w14:textId="77777777" w:rsidR="00E46413" w:rsidRPr="00E309F8" w:rsidRDefault="00E46413" w:rsidP="00E309F8">
            <w:pPr>
              <w:tabs>
                <w:tab w:val="left" w:pos="540"/>
              </w:tabs>
              <w:spacing w:line="180" w:lineRule="atLeast"/>
              <w:ind w:left="-110"/>
              <w:jc w:val="both"/>
              <w:rPr>
                <w:rFonts w:cs="Times New Roman"/>
                <w:sz w:val="18"/>
                <w:szCs w:val="18"/>
              </w:rPr>
            </w:pPr>
          </w:p>
        </w:tc>
      </w:tr>
      <w:tr w:rsidR="00E46413" w:rsidRPr="00515545" w14:paraId="71CF9CCB" w14:textId="77777777" w:rsidTr="00E309F8">
        <w:tc>
          <w:tcPr>
            <w:tcW w:w="4219" w:type="dxa"/>
          </w:tcPr>
          <w:p w14:paraId="612CFC2C" w14:textId="77777777" w:rsidR="00E46413" w:rsidRPr="00515545" w:rsidRDefault="00E46413" w:rsidP="00E46413">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146" w:type="dxa"/>
          </w:tcPr>
          <w:p w14:paraId="15D30D69" w14:textId="77777777" w:rsidR="00E46413" w:rsidRPr="00515545" w:rsidRDefault="00E46413" w:rsidP="00E46413">
            <w:pPr>
              <w:tabs>
                <w:tab w:val="left" w:pos="540"/>
              </w:tabs>
              <w:jc w:val="both"/>
              <w:rPr>
                <w:rFonts w:cs="Times New Roman"/>
                <w:sz w:val="22"/>
                <w:szCs w:val="22"/>
              </w:rPr>
            </w:pPr>
          </w:p>
        </w:tc>
        <w:tc>
          <w:tcPr>
            <w:tcW w:w="236" w:type="dxa"/>
          </w:tcPr>
          <w:p w14:paraId="5CB63E6C" w14:textId="77777777" w:rsidR="00E46413" w:rsidRPr="00515545" w:rsidRDefault="00E46413" w:rsidP="00E46413">
            <w:pPr>
              <w:tabs>
                <w:tab w:val="left" w:pos="540"/>
              </w:tabs>
              <w:jc w:val="both"/>
              <w:rPr>
                <w:rFonts w:cs="Times New Roman"/>
                <w:sz w:val="22"/>
                <w:szCs w:val="22"/>
              </w:rPr>
            </w:pPr>
          </w:p>
        </w:tc>
        <w:tc>
          <w:tcPr>
            <w:tcW w:w="1169" w:type="dxa"/>
          </w:tcPr>
          <w:p w14:paraId="5685A7CC" w14:textId="77777777"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608332E5" w14:textId="77777777" w:rsidR="00E46413" w:rsidRPr="00515545" w:rsidRDefault="00E46413" w:rsidP="00E46413">
            <w:pPr>
              <w:tabs>
                <w:tab w:val="left" w:pos="540"/>
              </w:tabs>
              <w:jc w:val="both"/>
              <w:rPr>
                <w:rFonts w:cs="Times New Roman"/>
                <w:sz w:val="22"/>
                <w:szCs w:val="22"/>
              </w:rPr>
            </w:pPr>
          </w:p>
        </w:tc>
        <w:tc>
          <w:tcPr>
            <w:tcW w:w="1182" w:type="dxa"/>
          </w:tcPr>
          <w:p w14:paraId="244469B6" w14:textId="77777777"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6F9841E2" w14:textId="77777777" w:rsidR="00E46413" w:rsidRPr="00515545" w:rsidRDefault="00E46413" w:rsidP="00E46413">
            <w:pPr>
              <w:tabs>
                <w:tab w:val="left" w:pos="540"/>
              </w:tabs>
              <w:jc w:val="both"/>
              <w:rPr>
                <w:rFonts w:cs="Times New Roman"/>
                <w:sz w:val="22"/>
                <w:szCs w:val="22"/>
              </w:rPr>
            </w:pPr>
          </w:p>
        </w:tc>
        <w:tc>
          <w:tcPr>
            <w:tcW w:w="1182" w:type="dxa"/>
          </w:tcPr>
          <w:p w14:paraId="3F2461FA" w14:textId="77777777"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E46413" w:rsidRPr="00515545" w14:paraId="31FF6131" w14:textId="77777777" w:rsidTr="00E309F8">
        <w:tc>
          <w:tcPr>
            <w:tcW w:w="4219" w:type="dxa"/>
          </w:tcPr>
          <w:p w14:paraId="44BF03F1" w14:textId="77777777" w:rsidR="00E46413" w:rsidRPr="00515545" w:rsidRDefault="00E46413" w:rsidP="00E46413">
            <w:pPr>
              <w:tabs>
                <w:tab w:val="left" w:pos="540"/>
              </w:tabs>
              <w:ind w:left="-110"/>
              <w:jc w:val="both"/>
              <w:rPr>
                <w:rFonts w:cs="Times New Roman"/>
                <w:sz w:val="22"/>
                <w:szCs w:val="22"/>
              </w:rPr>
            </w:pPr>
            <w:r w:rsidRPr="00515545">
              <w:rPr>
                <w:rFonts w:cs="Times New Roman"/>
                <w:sz w:val="22"/>
                <w:szCs w:val="22"/>
              </w:rPr>
              <w:t>Rental income</w:t>
            </w:r>
          </w:p>
        </w:tc>
        <w:tc>
          <w:tcPr>
            <w:tcW w:w="1146" w:type="dxa"/>
            <w:tcBorders>
              <w:bottom w:val="double" w:sz="4" w:space="0" w:color="auto"/>
            </w:tcBorders>
            <w:vAlign w:val="bottom"/>
          </w:tcPr>
          <w:p w14:paraId="6F07197A" w14:textId="348C230D" w:rsidR="00E46413" w:rsidRPr="00515545" w:rsidRDefault="00E46413" w:rsidP="00E46413">
            <w:pPr>
              <w:tabs>
                <w:tab w:val="clear" w:pos="454"/>
                <w:tab w:val="clear" w:pos="680"/>
                <w:tab w:val="left" w:pos="0"/>
              </w:tabs>
              <w:ind w:right="170"/>
              <w:jc w:val="right"/>
              <w:rPr>
                <w:rFonts w:cs="Times New Roman"/>
                <w:sz w:val="22"/>
                <w:szCs w:val="22"/>
              </w:rPr>
            </w:pPr>
            <w:r>
              <w:rPr>
                <w:rFonts w:cs="Times New Roman"/>
                <w:sz w:val="22"/>
                <w:szCs w:val="22"/>
              </w:rPr>
              <w:t>252</w:t>
            </w:r>
          </w:p>
        </w:tc>
        <w:tc>
          <w:tcPr>
            <w:tcW w:w="236" w:type="dxa"/>
          </w:tcPr>
          <w:p w14:paraId="7E6950DB" w14:textId="77777777" w:rsidR="00E46413" w:rsidRPr="00515545" w:rsidRDefault="00E46413" w:rsidP="00E46413">
            <w:pPr>
              <w:tabs>
                <w:tab w:val="left" w:pos="540"/>
              </w:tabs>
              <w:jc w:val="both"/>
              <w:rPr>
                <w:rFonts w:cs="Times New Roman"/>
                <w:sz w:val="22"/>
                <w:szCs w:val="22"/>
              </w:rPr>
            </w:pPr>
          </w:p>
        </w:tc>
        <w:tc>
          <w:tcPr>
            <w:tcW w:w="1169" w:type="dxa"/>
            <w:tcBorders>
              <w:bottom w:val="double" w:sz="4" w:space="0" w:color="auto"/>
            </w:tcBorders>
            <w:vAlign w:val="bottom"/>
          </w:tcPr>
          <w:p w14:paraId="294FE55C" w14:textId="024A8ED1"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324</w:t>
            </w:r>
          </w:p>
        </w:tc>
        <w:tc>
          <w:tcPr>
            <w:tcW w:w="236" w:type="dxa"/>
          </w:tcPr>
          <w:p w14:paraId="791EC160" w14:textId="77777777" w:rsidR="00E46413" w:rsidRPr="00515545" w:rsidRDefault="00E46413" w:rsidP="00E46413">
            <w:pPr>
              <w:tabs>
                <w:tab w:val="left" w:pos="540"/>
              </w:tabs>
              <w:jc w:val="both"/>
              <w:rPr>
                <w:rFonts w:cs="Times New Roman"/>
                <w:sz w:val="22"/>
                <w:szCs w:val="22"/>
              </w:rPr>
            </w:pPr>
          </w:p>
        </w:tc>
        <w:tc>
          <w:tcPr>
            <w:tcW w:w="1182" w:type="dxa"/>
            <w:tcBorders>
              <w:bottom w:val="double" w:sz="4" w:space="0" w:color="auto"/>
            </w:tcBorders>
          </w:tcPr>
          <w:p w14:paraId="2BED809A" w14:textId="4CF0497B"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516B702E" w14:textId="77777777" w:rsidR="00E46413" w:rsidRPr="00515545" w:rsidRDefault="00E46413" w:rsidP="00E46413">
            <w:pPr>
              <w:tabs>
                <w:tab w:val="left" w:pos="540"/>
              </w:tabs>
              <w:jc w:val="both"/>
              <w:rPr>
                <w:rFonts w:cs="Times New Roman"/>
                <w:sz w:val="22"/>
                <w:szCs w:val="22"/>
              </w:rPr>
            </w:pPr>
          </w:p>
        </w:tc>
        <w:tc>
          <w:tcPr>
            <w:tcW w:w="1182" w:type="dxa"/>
            <w:tcBorders>
              <w:bottom w:val="double" w:sz="4" w:space="0" w:color="auto"/>
            </w:tcBorders>
            <w:vAlign w:val="bottom"/>
          </w:tcPr>
          <w:p w14:paraId="21BB858E" w14:textId="74EC4DC6" w:rsidR="00E46413" w:rsidRPr="00AD230D"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heme="minorBidi"/>
                <w:sz w:val="22"/>
                <w:szCs w:val="22"/>
              </w:rPr>
            </w:pPr>
            <w:r>
              <w:rPr>
                <w:rFonts w:cstheme="minorBidi"/>
                <w:sz w:val="22"/>
                <w:szCs w:val="22"/>
              </w:rPr>
              <w:t>-</w:t>
            </w:r>
          </w:p>
        </w:tc>
      </w:tr>
      <w:tr w:rsidR="00E46413" w:rsidRPr="00515545" w14:paraId="76DACF1B" w14:textId="77777777" w:rsidTr="00E309F8">
        <w:tc>
          <w:tcPr>
            <w:tcW w:w="4219" w:type="dxa"/>
          </w:tcPr>
          <w:p w14:paraId="22D12AB8" w14:textId="43482935" w:rsidR="00E46413" w:rsidRPr="00515545" w:rsidRDefault="00E46413" w:rsidP="00E46413">
            <w:pPr>
              <w:tabs>
                <w:tab w:val="left" w:pos="540"/>
              </w:tabs>
              <w:ind w:left="-110"/>
              <w:jc w:val="both"/>
              <w:rPr>
                <w:rFonts w:cs="Times New Roman"/>
                <w:sz w:val="22"/>
                <w:szCs w:val="22"/>
              </w:rPr>
            </w:pPr>
            <w:r>
              <w:rPr>
                <w:rFonts w:cs="Times New Roman"/>
                <w:sz w:val="22"/>
                <w:szCs w:val="22"/>
              </w:rPr>
              <w:t>Receipt of rental deposit</w:t>
            </w:r>
          </w:p>
        </w:tc>
        <w:tc>
          <w:tcPr>
            <w:tcW w:w="1146" w:type="dxa"/>
            <w:tcBorders>
              <w:bottom w:val="double" w:sz="4" w:space="0" w:color="auto"/>
            </w:tcBorders>
            <w:vAlign w:val="bottom"/>
          </w:tcPr>
          <w:p w14:paraId="4D609CB3" w14:textId="7F2988F4"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0E68604A" w14:textId="77777777" w:rsidR="00E46413" w:rsidRPr="00515545" w:rsidRDefault="00E46413" w:rsidP="00E46413">
            <w:pPr>
              <w:tabs>
                <w:tab w:val="left" w:pos="540"/>
              </w:tabs>
              <w:jc w:val="both"/>
              <w:rPr>
                <w:rFonts w:cs="Times New Roman"/>
                <w:sz w:val="22"/>
                <w:szCs w:val="22"/>
              </w:rPr>
            </w:pPr>
          </w:p>
        </w:tc>
        <w:tc>
          <w:tcPr>
            <w:tcW w:w="1169" w:type="dxa"/>
            <w:tcBorders>
              <w:bottom w:val="double" w:sz="4" w:space="0" w:color="auto"/>
            </w:tcBorders>
            <w:vAlign w:val="bottom"/>
          </w:tcPr>
          <w:p w14:paraId="5542A184" w14:textId="4465153B"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1,197</w:t>
            </w:r>
          </w:p>
        </w:tc>
        <w:tc>
          <w:tcPr>
            <w:tcW w:w="236" w:type="dxa"/>
          </w:tcPr>
          <w:p w14:paraId="783B2C5A" w14:textId="77777777" w:rsidR="00E46413" w:rsidRPr="00515545" w:rsidRDefault="00E46413" w:rsidP="00E46413">
            <w:pPr>
              <w:tabs>
                <w:tab w:val="left" w:pos="540"/>
              </w:tabs>
              <w:jc w:val="both"/>
              <w:rPr>
                <w:rFonts w:cs="Times New Roman"/>
                <w:sz w:val="22"/>
                <w:szCs w:val="22"/>
              </w:rPr>
            </w:pPr>
          </w:p>
        </w:tc>
        <w:tc>
          <w:tcPr>
            <w:tcW w:w="1182" w:type="dxa"/>
            <w:tcBorders>
              <w:bottom w:val="double" w:sz="4" w:space="0" w:color="auto"/>
            </w:tcBorders>
          </w:tcPr>
          <w:p w14:paraId="11216C03" w14:textId="393FC907"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4A39778C" w14:textId="77777777" w:rsidR="00E46413" w:rsidRPr="00515545" w:rsidRDefault="00E46413" w:rsidP="00E46413">
            <w:pPr>
              <w:tabs>
                <w:tab w:val="left" w:pos="540"/>
              </w:tabs>
              <w:jc w:val="both"/>
              <w:rPr>
                <w:rFonts w:cs="Times New Roman"/>
                <w:sz w:val="22"/>
                <w:szCs w:val="22"/>
              </w:rPr>
            </w:pPr>
          </w:p>
        </w:tc>
        <w:tc>
          <w:tcPr>
            <w:tcW w:w="1182" w:type="dxa"/>
            <w:tcBorders>
              <w:bottom w:val="double" w:sz="4" w:space="0" w:color="auto"/>
            </w:tcBorders>
            <w:vAlign w:val="bottom"/>
          </w:tcPr>
          <w:p w14:paraId="19AC0224" w14:textId="68C479D4" w:rsidR="00E46413" w:rsidRPr="00AD230D"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heme="minorBidi"/>
                <w:sz w:val="22"/>
                <w:szCs w:val="22"/>
              </w:rPr>
            </w:pPr>
            <w:r>
              <w:rPr>
                <w:rFonts w:cstheme="minorBidi"/>
                <w:sz w:val="22"/>
                <w:szCs w:val="22"/>
              </w:rPr>
              <w:t>1,197</w:t>
            </w:r>
          </w:p>
        </w:tc>
      </w:tr>
      <w:tr w:rsidR="00E46413" w:rsidRPr="00515545" w14:paraId="2CF644D6" w14:textId="77777777" w:rsidTr="00E309F8">
        <w:tc>
          <w:tcPr>
            <w:tcW w:w="4219" w:type="dxa"/>
          </w:tcPr>
          <w:p w14:paraId="2D406F04" w14:textId="77777777" w:rsidR="00E46413" w:rsidRPr="00515545" w:rsidRDefault="00E46413" w:rsidP="00E46413">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1BEFBA9B" w14:textId="6E81E2DD" w:rsidR="00E46413" w:rsidRPr="00515545" w:rsidRDefault="00E46413" w:rsidP="00E46413">
            <w:pPr>
              <w:tabs>
                <w:tab w:val="clear" w:pos="454"/>
                <w:tab w:val="clear" w:pos="680"/>
                <w:tab w:val="left" w:pos="0"/>
              </w:tabs>
              <w:ind w:right="170"/>
              <w:jc w:val="right"/>
              <w:rPr>
                <w:rFonts w:cs="Times New Roman"/>
                <w:sz w:val="22"/>
                <w:szCs w:val="22"/>
              </w:rPr>
            </w:pPr>
            <w:r w:rsidRPr="00E46413">
              <w:rPr>
                <w:rFonts w:cs="Times New Roman"/>
                <w:sz w:val="22"/>
                <w:szCs w:val="22"/>
              </w:rPr>
              <w:t>10,8</w:t>
            </w:r>
            <w:r w:rsidR="001C4854">
              <w:rPr>
                <w:rFonts w:cs="Times New Roman"/>
                <w:sz w:val="22"/>
                <w:szCs w:val="22"/>
              </w:rPr>
              <w:t>4</w:t>
            </w:r>
            <w:r w:rsidRPr="00E46413">
              <w:rPr>
                <w:rFonts w:cs="Times New Roman"/>
                <w:sz w:val="22"/>
                <w:szCs w:val="22"/>
              </w:rPr>
              <w:t>4</w:t>
            </w:r>
          </w:p>
        </w:tc>
        <w:tc>
          <w:tcPr>
            <w:tcW w:w="236" w:type="dxa"/>
          </w:tcPr>
          <w:p w14:paraId="56D69117" w14:textId="77777777" w:rsidR="00E46413" w:rsidRPr="00515545" w:rsidRDefault="00E46413" w:rsidP="00E46413">
            <w:pPr>
              <w:tabs>
                <w:tab w:val="left" w:pos="540"/>
              </w:tabs>
              <w:jc w:val="both"/>
              <w:rPr>
                <w:rFonts w:cs="Times New Roman"/>
                <w:sz w:val="22"/>
                <w:szCs w:val="22"/>
              </w:rPr>
            </w:pPr>
          </w:p>
        </w:tc>
        <w:tc>
          <w:tcPr>
            <w:tcW w:w="1169" w:type="dxa"/>
            <w:tcBorders>
              <w:bottom w:val="double" w:sz="4" w:space="0" w:color="auto"/>
            </w:tcBorders>
          </w:tcPr>
          <w:p w14:paraId="008915D2" w14:textId="186EA13A"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13,364</w:t>
            </w:r>
          </w:p>
        </w:tc>
        <w:tc>
          <w:tcPr>
            <w:tcW w:w="236" w:type="dxa"/>
          </w:tcPr>
          <w:p w14:paraId="2616D36F" w14:textId="77777777" w:rsidR="00E46413" w:rsidRPr="00515545" w:rsidRDefault="00E46413" w:rsidP="00E46413">
            <w:pPr>
              <w:tabs>
                <w:tab w:val="left" w:pos="540"/>
              </w:tabs>
              <w:jc w:val="both"/>
              <w:rPr>
                <w:rFonts w:cs="Times New Roman"/>
                <w:sz w:val="22"/>
                <w:szCs w:val="22"/>
              </w:rPr>
            </w:pPr>
          </w:p>
        </w:tc>
        <w:tc>
          <w:tcPr>
            <w:tcW w:w="1182" w:type="dxa"/>
            <w:tcBorders>
              <w:bottom w:val="double" w:sz="4" w:space="0" w:color="auto"/>
            </w:tcBorders>
            <w:vAlign w:val="bottom"/>
          </w:tcPr>
          <w:p w14:paraId="54BA215D" w14:textId="35A3EDB2" w:rsidR="00E46413" w:rsidRPr="00515545" w:rsidRDefault="00E46413" w:rsidP="00E46413">
            <w:pPr>
              <w:tabs>
                <w:tab w:val="clear" w:pos="454"/>
                <w:tab w:val="clear" w:pos="680"/>
                <w:tab w:val="left" w:pos="0"/>
              </w:tabs>
              <w:ind w:right="170"/>
              <w:jc w:val="right"/>
              <w:rPr>
                <w:rFonts w:cs="Times New Roman"/>
                <w:sz w:val="22"/>
                <w:szCs w:val="22"/>
              </w:rPr>
            </w:pPr>
            <w:r w:rsidRPr="00E46413">
              <w:rPr>
                <w:rFonts w:cs="Times New Roman"/>
                <w:sz w:val="22"/>
                <w:szCs w:val="22"/>
              </w:rPr>
              <w:t>10,844</w:t>
            </w:r>
          </w:p>
        </w:tc>
        <w:tc>
          <w:tcPr>
            <w:tcW w:w="236" w:type="dxa"/>
          </w:tcPr>
          <w:p w14:paraId="039EE28A" w14:textId="77777777" w:rsidR="00E46413" w:rsidRPr="00515545" w:rsidRDefault="00E46413" w:rsidP="00E46413">
            <w:pPr>
              <w:tabs>
                <w:tab w:val="left" w:pos="540"/>
              </w:tabs>
              <w:jc w:val="both"/>
              <w:rPr>
                <w:rFonts w:cs="Times New Roman"/>
                <w:sz w:val="22"/>
                <w:szCs w:val="22"/>
              </w:rPr>
            </w:pPr>
          </w:p>
        </w:tc>
        <w:tc>
          <w:tcPr>
            <w:tcW w:w="1182" w:type="dxa"/>
            <w:tcBorders>
              <w:bottom w:val="double" w:sz="4" w:space="0" w:color="auto"/>
            </w:tcBorders>
            <w:vAlign w:val="bottom"/>
          </w:tcPr>
          <w:p w14:paraId="01657997" w14:textId="783C2223"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13,364</w:t>
            </w:r>
          </w:p>
        </w:tc>
      </w:tr>
      <w:tr w:rsidR="00E46413" w:rsidRPr="00515545" w14:paraId="4CB9417D"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EBB9B4F" w14:textId="77777777" w:rsidR="00E46413" w:rsidRPr="00515545" w:rsidRDefault="00E46413" w:rsidP="00E46413">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7E421BAC" w14:textId="502E7D3F" w:rsidR="00E46413" w:rsidRPr="00515545" w:rsidRDefault="00E46413" w:rsidP="00E46413">
            <w:pPr>
              <w:tabs>
                <w:tab w:val="clear" w:pos="454"/>
                <w:tab w:val="clear" w:pos="680"/>
                <w:tab w:val="left" w:pos="0"/>
              </w:tabs>
              <w:ind w:right="170"/>
              <w:jc w:val="right"/>
              <w:rPr>
                <w:rFonts w:cs="Times New Roman"/>
                <w:sz w:val="22"/>
                <w:szCs w:val="22"/>
              </w:rPr>
            </w:pPr>
            <w:r w:rsidRPr="00E46413">
              <w:rPr>
                <w:rFonts w:cs="Times New Roman"/>
                <w:sz w:val="22"/>
                <w:szCs w:val="22"/>
              </w:rPr>
              <w:t>384</w:t>
            </w:r>
          </w:p>
        </w:tc>
        <w:tc>
          <w:tcPr>
            <w:tcW w:w="236" w:type="dxa"/>
            <w:tcBorders>
              <w:top w:val="nil"/>
              <w:left w:val="nil"/>
              <w:bottom w:val="nil"/>
              <w:right w:val="nil"/>
            </w:tcBorders>
          </w:tcPr>
          <w:p w14:paraId="492C825B" w14:textId="77777777" w:rsidR="00E46413" w:rsidRPr="00515545" w:rsidRDefault="00E46413" w:rsidP="00E4641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4B91B40D" w14:textId="672BE79D"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1,193</w:t>
            </w:r>
          </w:p>
        </w:tc>
        <w:tc>
          <w:tcPr>
            <w:tcW w:w="236" w:type="dxa"/>
            <w:tcBorders>
              <w:top w:val="nil"/>
              <w:left w:val="nil"/>
              <w:bottom w:val="nil"/>
              <w:right w:val="nil"/>
            </w:tcBorders>
          </w:tcPr>
          <w:p w14:paraId="2FB52C24" w14:textId="77777777" w:rsidR="00E46413" w:rsidRPr="00515545" w:rsidRDefault="00E46413" w:rsidP="00E4641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46B3D9D" w14:textId="6CE2A8F1" w:rsidR="00E46413" w:rsidRPr="00515545" w:rsidRDefault="00E46413" w:rsidP="00E46413">
            <w:pPr>
              <w:tabs>
                <w:tab w:val="clear" w:pos="454"/>
                <w:tab w:val="clear" w:pos="680"/>
                <w:tab w:val="left" w:pos="0"/>
              </w:tabs>
              <w:ind w:right="170"/>
              <w:jc w:val="right"/>
              <w:rPr>
                <w:rFonts w:cs="Times New Roman"/>
                <w:sz w:val="22"/>
                <w:szCs w:val="22"/>
              </w:rPr>
            </w:pPr>
            <w:r w:rsidRPr="00E46413">
              <w:rPr>
                <w:rFonts w:cs="Times New Roman"/>
                <w:sz w:val="22"/>
                <w:szCs w:val="22"/>
              </w:rPr>
              <w:t>384</w:t>
            </w:r>
          </w:p>
        </w:tc>
        <w:tc>
          <w:tcPr>
            <w:tcW w:w="236" w:type="dxa"/>
            <w:tcBorders>
              <w:top w:val="nil"/>
              <w:left w:val="nil"/>
              <w:bottom w:val="nil"/>
              <w:right w:val="nil"/>
            </w:tcBorders>
          </w:tcPr>
          <w:p w14:paraId="31279663" w14:textId="77777777" w:rsidR="00E46413" w:rsidRPr="00515545" w:rsidRDefault="00E46413" w:rsidP="00E4641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6C13273" w14:textId="35F687D6" w:rsidR="00E46413" w:rsidRPr="00515545" w:rsidRDefault="00E46413" w:rsidP="00E4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1,193</w:t>
            </w:r>
          </w:p>
        </w:tc>
      </w:tr>
      <w:tr w:rsidR="00E309F8" w:rsidRPr="002B32CC" w14:paraId="7D24E446" w14:textId="77777777" w:rsidTr="00E309F8">
        <w:tc>
          <w:tcPr>
            <w:tcW w:w="4219" w:type="dxa"/>
          </w:tcPr>
          <w:p w14:paraId="48492EB4" w14:textId="77777777" w:rsidR="00E309F8" w:rsidRPr="002B32CC" w:rsidRDefault="00E309F8" w:rsidP="00B370AA">
            <w:pPr>
              <w:tabs>
                <w:tab w:val="left" w:pos="540"/>
              </w:tabs>
              <w:jc w:val="both"/>
              <w:rPr>
                <w:rFonts w:cs="Times New Roman"/>
                <w:sz w:val="22"/>
                <w:szCs w:val="22"/>
              </w:rPr>
            </w:pPr>
          </w:p>
        </w:tc>
        <w:tc>
          <w:tcPr>
            <w:tcW w:w="5387" w:type="dxa"/>
            <w:gridSpan w:val="7"/>
            <w:tcBorders>
              <w:bottom w:val="single" w:sz="4" w:space="0" w:color="auto"/>
            </w:tcBorders>
          </w:tcPr>
          <w:p w14:paraId="3A918EED" w14:textId="77777777" w:rsidR="00E309F8" w:rsidRPr="00E14E86" w:rsidRDefault="00E309F8" w:rsidP="00B370AA">
            <w:pPr>
              <w:tabs>
                <w:tab w:val="left" w:pos="540"/>
              </w:tabs>
              <w:jc w:val="center"/>
              <w:rPr>
                <w:rFonts w:cs="Cordia New"/>
                <w:sz w:val="22"/>
                <w:szCs w:val="22"/>
              </w:rPr>
            </w:pPr>
            <w:r>
              <w:rPr>
                <w:rFonts w:cs="Times New Roman"/>
                <w:sz w:val="22"/>
                <w:szCs w:val="22"/>
              </w:rPr>
              <w:t>In Thousand Baht</w:t>
            </w:r>
          </w:p>
        </w:tc>
      </w:tr>
      <w:tr w:rsidR="00E309F8" w:rsidRPr="002B32CC" w14:paraId="00A5BAF4" w14:textId="77777777" w:rsidTr="00E309F8">
        <w:tc>
          <w:tcPr>
            <w:tcW w:w="4219" w:type="dxa"/>
          </w:tcPr>
          <w:p w14:paraId="0B564AE4" w14:textId="77777777" w:rsidR="00E309F8" w:rsidRPr="002B32CC" w:rsidRDefault="00E309F8" w:rsidP="00B370AA">
            <w:pPr>
              <w:tabs>
                <w:tab w:val="left" w:pos="540"/>
              </w:tabs>
              <w:jc w:val="both"/>
              <w:rPr>
                <w:rFonts w:cs="Times New Roman"/>
                <w:sz w:val="22"/>
                <w:szCs w:val="22"/>
              </w:rPr>
            </w:pPr>
          </w:p>
        </w:tc>
        <w:tc>
          <w:tcPr>
            <w:tcW w:w="2551" w:type="dxa"/>
            <w:gridSpan w:val="3"/>
            <w:tcBorders>
              <w:top w:val="single" w:sz="4" w:space="0" w:color="auto"/>
            </w:tcBorders>
          </w:tcPr>
          <w:p w14:paraId="0883D13E" w14:textId="77777777" w:rsidR="00E309F8" w:rsidRPr="002B32CC" w:rsidRDefault="00E309F8" w:rsidP="00B370AA">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43FEE4C8" w14:textId="77777777" w:rsidR="00E309F8" w:rsidRPr="002B32CC" w:rsidRDefault="00E309F8" w:rsidP="00B370AA">
            <w:pPr>
              <w:tabs>
                <w:tab w:val="left" w:pos="540"/>
              </w:tabs>
              <w:jc w:val="center"/>
              <w:rPr>
                <w:rFonts w:cs="Times New Roman"/>
                <w:sz w:val="22"/>
                <w:szCs w:val="22"/>
              </w:rPr>
            </w:pPr>
          </w:p>
        </w:tc>
        <w:tc>
          <w:tcPr>
            <w:tcW w:w="2600" w:type="dxa"/>
            <w:gridSpan w:val="3"/>
            <w:tcBorders>
              <w:top w:val="single" w:sz="4" w:space="0" w:color="auto"/>
            </w:tcBorders>
          </w:tcPr>
          <w:p w14:paraId="249B9B68" w14:textId="77777777" w:rsidR="00E309F8" w:rsidRPr="002B32CC" w:rsidRDefault="00E309F8" w:rsidP="00B370AA">
            <w:pPr>
              <w:tabs>
                <w:tab w:val="left" w:pos="540"/>
              </w:tabs>
              <w:jc w:val="center"/>
              <w:rPr>
                <w:rFonts w:cs="Times New Roman"/>
                <w:sz w:val="22"/>
                <w:szCs w:val="22"/>
              </w:rPr>
            </w:pPr>
            <w:r w:rsidRPr="002B32CC">
              <w:rPr>
                <w:rFonts w:cs="Times New Roman"/>
                <w:sz w:val="22"/>
                <w:szCs w:val="22"/>
              </w:rPr>
              <w:t>Separate</w:t>
            </w:r>
          </w:p>
        </w:tc>
      </w:tr>
      <w:tr w:rsidR="00E309F8" w:rsidRPr="002B32CC" w14:paraId="18A7F6D3" w14:textId="77777777" w:rsidTr="00E309F8">
        <w:tc>
          <w:tcPr>
            <w:tcW w:w="4219" w:type="dxa"/>
          </w:tcPr>
          <w:p w14:paraId="7101D1C5" w14:textId="77777777" w:rsidR="00E309F8" w:rsidRPr="002B32CC" w:rsidRDefault="00E309F8" w:rsidP="00B370AA">
            <w:pPr>
              <w:tabs>
                <w:tab w:val="left" w:pos="540"/>
              </w:tabs>
              <w:jc w:val="both"/>
              <w:rPr>
                <w:rFonts w:cs="Times New Roman"/>
                <w:sz w:val="22"/>
                <w:szCs w:val="22"/>
              </w:rPr>
            </w:pPr>
          </w:p>
        </w:tc>
        <w:tc>
          <w:tcPr>
            <w:tcW w:w="2551" w:type="dxa"/>
            <w:gridSpan w:val="3"/>
            <w:tcBorders>
              <w:bottom w:val="single" w:sz="4" w:space="0" w:color="auto"/>
            </w:tcBorders>
          </w:tcPr>
          <w:p w14:paraId="6DD95612" w14:textId="77777777" w:rsidR="00E309F8" w:rsidRPr="002B32CC" w:rsidRDefault="00E309F8" w:rsidP="00B370AA">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45C7DE4F" w14:textId="77777777" w:rsidR="00E309F8" w:rsidRPr="002B32CC" w:rsidRDefault="00E309F8" w:rsidP="00B370AA">
            <w:pPr>
              <w:tabs>
                <w:tab w:val="left" w:pos="540"/>
              </w:tabs>
              <w:jc w:val="center"/>
              <w:rPr>
                <w:rFonts w:cs="Times New Roman"/>
                <w:sz w:val="22"/>
                <w:szCs w:val="22"/>
              </w:rPr>
            </w:pPr>
          </w:p>
        </w:tc>
        <w:tc>
          <w:tcPr>
            <w:tcW w:w="2600" w:type="dxa"/>
            <w:gridSpan w:val="3"/>
            <w:tcBorders>
              <w:bottom w:val="single" w:sz="4" w:space="0" w:color="auto"/>
            </w:tcBorders>
          </w:tcPr>
          <w:p w14:paraId="1FA85A96" w14:textId="77777777" w:rsidR="00E309F8" w:rsidRPr="002B32CC" w:rsidRDefault="00E309F8" w:rsidP="00B370AA">
            <w:pPr>
              <w:tabs>
                <w:tab w:val="left" w:pos="540"/>
              </w:tabs>
              <w:jc w:val="center"/>
              <w:rPr>
                <w:rFonts w:cs="Times New Roman"/>
                <w:sz w:val="22"/>
                <w:szCs w:val="22"/>
                <w:cs/>
              </w:rPr>
            </w:pPr>
            <w:r w:rsidRPr="002B32CC">
              <w:rPr>
                <w:rFonts w:cs="Times New Roman"/>
                <w:sz w:val="22"/>
                <w:szCs w:val="22"/>
              </w:rPr>
              <w:t>financial statements</w:t>
            </w:r>
          </w:p>
        </w:tc>
      </w:tr>
      <w:tr w:rsidR="00E309F8" w:rsidRPr="002B32CC" w14:paraId="34C0F164" w14:textId="77777777" w:rsidTr="00E309F8">
        <w:tc>
          <w:tcPr>
            <w:tcW w:w="4219" w:type="dxa"/>
          </w:tcPr>
          <w:p w14:paraId="7EB4B751" w14:textId="77777777" w:rsidR="00E309F8" w:rsidRPr="002B32CC" w:rsidRDefault="00E309F8" w:rsidP="00B370AA">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75E9A73E" w14:textId="77777777" w:rsidR="00E309F8" w:rsidRPr="002B32CC" w:rsidRDefault="00E309F8" w:rsidP="00B370AA">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1FC1E971" w14:textId="77777777" w:rsidR="00E309F8" w:rsidRPr="002B32CC" w:rsidRDefault="00E309F8" w:rsidP="00B370AA">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6D254786" w14:textId="77777777" w:rsidR="00E309F8" w:rsidRPr="002B32CC"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4A35D7B7" w14:textId="77777777" w:rsidR="00E309F8" w:rsidRPr="002B32CC" w:rsidRDefault="00E309F8" w:rsidP="00B370AA">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0EA16106" w14:textId="77777777" w:rsidR="00E309F8" w:rsidRPr="002B32CC"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6013D8FA" w14:textId="77777777" w:rsidR="00E309F8" w:rsidRPr="002B32CC" w:rsidRDefault="00E309F8" w:rsidP="00B370AA">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7477D8B1" w14:textId="77777777" w:rsidR="00E309F8" w:rsidRPr="002B32CC"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E309F8" w:rsidRPr="00515545" w14:paraId="10CDD1AD"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8F9632A" w14:textId="77777777" w:rsidR="00E309F8" w:rsidRPr="00515545" w:rsidRDefault="00E309F8" w:rsidP="00B370AA">
            <w:pPr>
              <w:tabs>
                <w:tab w:val="left" w:pos="540"/>
              </w:tabs>
              <w:ind w:left="-110"/>
              <w:jc w:val="both"/>
              <w:rPr>
                <w:sz w:val="22"/>
                <w:szCs w:val="22"/>
              </w:rPr>
            </w:pPr>
            <w:r w:rsidRPr="004B4009">
              <w:rPr>
                <w:rFonts w:cs="Times New Roman"/>
                <w:b/>
                <w:bCs/>
                <w:sz w:val="22"/>
                <w:szCs w:val="22"/>
              </w:rPr>
              <w:t xml:space="preserve">Related </w:t>
            </w:r>
            <w:r>
              <w:rPr>
                <w:rFonts w:cs="Times New Roman"/>
                <w:b/>
                <w:bCs/>
                <w:sz w:val="22"/>
                <w:szCs w:val="22"/>
              </w:rPr>
              <w:t>companies (continued)</w:t>
            </w:r>
          </w:p>
        </w:tc>
        <w:tc>
          <w:tcPr>
            <w:tcW w:w="1146" w:type="dxa"/>
            <w:tcBorders>
              <w:top w:val="nil"/>
              <w:left w:val="nil"/>
              <w:bottom w:val="nil"/>
              <w:right w:val="nil"/>
            </w:tcBorders>
            <w:vAlign w:val="bottom"/>
          </w:tcPr>
          <w:p w14:paraId="425E3A4B" w14:textId="77777777" w:rsidR="00E309F8" w:rsidRPr="00515545" w:rsidRDefault="00E309F8" w:rsidP="00B370AA">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33EF28A3" w14:textId="77777777" w:rsidR="00E309F8" w:rsidRPr="00515545" w:rsidRDefault="00E309F8" w:rsidP="00B370AA">
            <w:pPr>
              <w:tabs>
                <w:tab w:val="left" w:pos="540"/>
              </w:tabs>
              <w:jc w:val="both"/>
              <w:rPr>
                <w:rFonts w:cs="Times New Roman"/>
                <w:sz w:val="22"/>
                <w:szCs w:val="22"/>
              </w:rPr>
            </w:pPr>
          </w:p>
        </w:tc>
        <w:tc>
          <w:tcPr>
            <w:tcW w:w="1169" w:type="dxa"/>
            <w:tcBorders>
              <w:top w:val="nil"/>
              <w:left w:val="nil"/>
              <w:bottom w:val="nil"/>
              <w:right w:val="nil"/>
            </w:tcBorders>
            <w:vAlign w:val="bottom"/>
          </w:tcPr>
          <w:p w14:paraId="78F6C370"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2DB491CE"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nil"/>
              <w:right w:val="nil"/>
            </w:tcBorders>
            <w:vAlign w:val="bottom"/>
          </w:tcPr>
          <w:p w14:paraId="034A57E4" w14:textId="77777777" w:rsidR="00E309F8" w:rsidRPr="00515545" w:rsidRDefault="00E309F8" w:rsidP="00B370AA">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561A8750"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nil"/>
              <w:right w:val="nil"/>
            </w:tcBorders>
            <w:vAlign w:val="bottom"/>
          </w:tcPr>
          <w:p w14:paraId="52C5FED3"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E309F8" w:rsidRPr="00515545" w14:paraId="0365A1E9"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2F19857" w14:textId="77777777" w:rsidR="00E309F8" w:rsidRPr="00515545" w:rsidRDefault="00E309F8" w:rsidP="00B370AA">
            <w:pPr>
              <w:tabs>
                <w:tab w:val="left" w:pos="540"/>
              </w:tabs>
              <w:ind w:left="-110"/>
              <w:jc w:val="both"/>
              <w:rPr>
                <w:sz w:val="22"/>
                <w:szCs w:val="22"/>
              </w:rPr>
            </w:pPr>
            <w:r w:rsidRPr="00515545">
              <w:rPr>
                <w:rFonts w:cs="Times New Roman"/>
                <w:sz w:val="22"/>
                <w:szCs w:val="22"/>
              </w:rPr>
              <w:t>Purchase of vehicles for hire-purchases</w:t>
            </w:r>
          </w:p>
        </w:tc>
        <w:tc>
          <w:tcPr>
            <w:tcW w:w="1146" w:type="dxa"/>
            <w:tcBorders>
              <w:top w:val="nil"/>
              <w:left w:val="nil"/>
              <w:bottom w:val="double" w:sz="4" w:space="0" w:color="auto"/>
              <w:right w:val="nil"/>
            </w:tcBorders>
            <w:vAlign w:val="bottom"/>
          </w:tcPr>
          <w:p w14:paraId="496E07D0" w14:textId="77777777" w:rsidR="00E309F8" w:rsidRPr="00515545" w:rsidRDefault="00E309F8" w:rsidP="00B370AA">
            <w:pPr>
              <w:tabs>
                <w:tab w:val="clear" w:pos="454"/>
                <w:tab w:val="clear" w:pos="680"/>
                <w:tab w:val="left" w:pos="0"/>
              </w:tabs>
              <w:ind w:right="170"/>
              <w:jc w:val="right"/>
              <w:rPr>
                <w:rFonts w:cs="Times New Roman"/>
                <w:sz w:val="22"/>
                <w:szCs w:val="22"/>
              </w:rPr>
            </w:pPr>
            <w:r w:rsidRPr="00E46413">
              <w:rPr>
                <w:rFonts w:cs="Times New Roman"/>
                <w:sz w:val="22"/>
                <w:szCs w:val="22"/>
              </w:rPr>
              <w:t>61,476</w:t>
            </w:r>
          </w:p>
        </w:tc>
        <w:tc>
          <w:tcPr>
            <w:tcW w:w="236" w:type="dxa"/>
            <w:tcBorders>
              <w:top w:val="nil"/>
              <w:left w:val="nil"/>
              <w:bottom w:val="nil"/>
              <w:right w:val="nil"/>
            </w:tcBorders>
          </w:tcPr>
          <w:p w14:paraId="1D2E97F9" w14:textId="77777777" w:rsidR="00E309F8" w:rsidRPr="00515545" w:rsidRDefault="00E309F8" w:rsidP="00B370AA">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1F88E408"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60,790</w:t>
            </w:r>
          </w:p>
        </w:tc>
        <w:tc>
          <w:tcPr>
            <w:tcW w:w="236" w:type="dxa"/>
            <w:tcBorders>
              <w:top w:val="nil"/>
              <w:left w:val="nil"/>
              <w:bottom w:val="nil"/>
              <w:right w:val="nil"/>
            </w:tcBorders>
          </w:tcPr>
          <w:p w14:paraId="61A0BFB3"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EE72A17"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35469C0F"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0DDADE8"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E309F8" w:rsidRPr="00515545" w14:paraId="141D462E"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D01083C" w14:textId="77777777" w:rsidR="00E309F8" w:rsidRPr="002B46D9" w:rsidRDefault="00E309F8" w:rsidP="00B370AA">
            <w:pPr>
              <w:tabs>
                <w:tab w:val="left" w:pos="540"/>
              </w:tabs>
              <w:ind w:left="-110"/>
              <w:jc w:val="both"/>
              <w:rPr>
                <w:rFonts w:cstheme="minorBidi"/>
                <w:sz w:val="22"/>
                <w:szCs w:val="22"/>
              </w:rPr>
            </w:pPr>
            <w:r w:rsidRPr="002B46D9">
              <w:rPr>
                <w:rFonts w:cs="Times New Roman"/>
                <w:sz w:val="22"/>
                <w:szCs w:val="22"/>
              </w:rPr>
              <w:t>Purchase of</w:t>
            </w:r>
            <w:r>
              <w:rPr>
                <w:rFonts w:cstheme="minorBidi" w:hint="cs"/>
                <w:sz w:val="22"/>
                <w:szCs w:val="22"/>
                <w:cs/>
              </w:rPr>
              <w:t xml:space="preserve"> </w:t>
            </w:r>
            <w:r w:rsidRPr="002B46D9">
              <w:rPr>
                <w:rFonts w:cstheme="minorBidi"/>
                <w:sz w:val="22"/>
                <w:szCs w:val="22"/>
              </w:rPr>
              <w:t>office equipment</w:t>
            </w:r>
          </w:p>
        </w:tc>
        <w:tc>
          <w:tcPr>
            <w:tcW w:w="1146" w:type="dxa"/>
            <w:tcBorders>
              <w:top w:val="double" w:sz="4" w:space="0" w:color="auto"/>
              <w:left w:val="nil"/>
              <w:bottom w:val="double" w:sz="4" w:space="0" w:color="auto"/>
              <w:right w:val="nil"/>
            </w:tcBorders>
            <w:vAlign w:val="bottom"/>
          </w:tcPr>
          <w:p w14:paraId="5BA5E686" w14:textId="77777777" w:rsidR="00E309F8" w:rsidRPr="00E46413" w:rsidRDefault="00E309F8" w:rsidP="00B370AA">
            <w:pPr>
              <w:tabs>
                <w:tab w:val="clear" w:pos="454"/>
                <w:tab w:val="clear" w:pos="680"/>
                <w:tab w:val="left" w:pos="0"/>
              </w:tabs>
              <w:ind w:right="170"/>
              <w:jc w:val="right"/>
              <w:rPr>
                <w:rFonts w:cs="Times New Roman"/>
                <w:sz w:val="22"/>
                <w:szCs w:val="22"/>
              </w:rPr>
            </w:pPr>
            <w:r w:rsidRPr="00E46413">
              <w:rPr>
                <w:rFonts w:cs="Times New Roman"/>
                <w:sz w:val="22"/>
                <w:szCs w:val="22"/>
              </w:rPr>
              <w:t>252</w:t>
            </w:r>
          </w:p>
        </w:tc>
        <w:tc>
          <w:tcPr>
            <w:tcW w:w="236" w:type="dxa"/>
            <w:tcBorders>
              <w:top w:val="nil"/>
              <w:left w:val="nil"/>
              <w:bottom w:val="nil"/>
              <w:right w:val="nil"/>
            </w:tcBorders>
          </w:tcPr>
          <w:p w14:paraId="06897EEC" w14:textId="77777777" w:rsidR="00E309F8" w:rsidRPr="00515545" w:rsidRDefault="00E309F8" w:rsidP="00B370AA">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63D6C7D9" w14:textId="77777777" w:rsidR="00E309F8" w:rsidRPr="003E765C"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heme="minorBidi"/>
                <w:sz w:val="22"/>
                <w:szCs w:val="22"/>
              </w:rPr>
              <w:t>-</w:t>
            </w:r>
          </w:p>
        </w:tc>
        <w:tc>
          <w:tcPr>
            <w:tcW w:w="236" w:type="dxa"/>
            <w:tcBorders>
              <w:top w:val="nil"/>
              <w:left w:val="nil"/>
              <w:bottom w:val="nil"/>
              <w:right w:val="nil"/>
            </w:tcBorders>
          </w:tcPr>
          <w:p w14:paraId="41BDBECD"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74D98B0" w14:textId="77777777" w:rsidR="00E309F8" w:rsidRPr="002B46D9" w:rsidRDefault="00E309F8" w:rsidP="00B370AA">
            <w:pPr>
              <w:tabs>
                <w:tab w:val="clear" w:pos="454"/>
                <w:tab w:val="clear" w:pos="680"/>
                <w:tab w:val="left" w:pos="0"/>
              </w:tabs>
              <w:ind w:right="170"/>
              <w:jc w:val="right"/>
              <w:rPr>
                <w:rFonts w:cstheme="minorBidi"/>
                <w:sz w:val="22"/>
                <w:szCs w:val="22"/>
              </w:rPr>
            </w:pPr>
            <w:r w:rsidRPr="00E46413">
              <w:rPr>
                <w:rFonts w:cstheme="minorBidi"/>
                <w:sz w:val="22"/>
                <w:szCs w:val="22"/>
              </w:rPr>
              <w:t>252</w:t>
            </w:r>
          </w:p>
        </w:tc>
        <w:tc>
          <w:tcPr>
            <w:tcW w:w="236" w:type="dxa"/>
            <w:tcBorders>
              <w:top w:val="nil"/>
              <w:left w:val="nil"/>
              <w:bottom w:val="nil"/>
              <w:right w:val="nil"/>
            </w:tcBorders>
          </w:tcPr>
          <w:p w14:paraId="66E76616"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6444523" w14:textId="77777777" w:rsidR="00E309F8" w:rsidRPr="006B0CD2"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heme="minorBidi"/>
                <w:sz w:val="22"/>
                <w:szCs w:val="22"/>
              </w:rPr>
            </w:pPr>
            <w:r>
              <w:rPr>
                <w:rFonts w:cstheme="minorBidi"/>
                <w:sz w:val="22"/>
                <w:szCs w:val="22"/>
              </w:rPr>
              <w:t>-</w:t>
            </w:r>
          </w:p>
        </w:tc>
      </w:tr>
      <w:tr w:rsidR="00E309F8" w:rsidRPr="00515545" w14:paraId="7C0232D5"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21A0CDB" w14:textId="77777777" w:rsidR="00E309F8" w:rsidRPr="002B46D9" w:rsidRDefault="00E309F8" w:rsidP="00B370AA">
            <w:pPr>
              <w:tabs>
                <w:tab w:val="left" w:pos="540"/>
              </w:tabs>
              <w:ind w:left="-110"/>
              <w:jc w:val="both"/>
              <w:rPr>
                <w:rFonts w:cs="Times New Roman"/>
                <w:sz w:val="22"/>
                <w:szCs w:val="22"/>
              </w:rPr>
            </w:pPr>
            <w:r w:rsidRPr="002B32CC">
              <w:rPr>
                <w:rFonts w:cs="Times New Roman"/>
                <w:sz w:val="22"/>
                <w:szCs w:val="22"/>
              </w:rPr>
              <w:t>Sales of vehicles</w:t>
            </w:r>
          </w:p>
        </w:tc>
        <w:tc>
          <w:tcPr>
            <w:tcW w:w="1146" w:type="dxa"/>
            <w:tcBorders>
              <w:top w:val="double" w:sz="4" w:space="0" w:color="auto"/>
              <w:left w:val="nil"/>
              <w:bottom w:val="double" w:sz="4" w:space="0" w:color="auto"/>
              <w:right w:val="nil"/>
            </w:tcBorders>
            <w:vAlign w:val="bottom"/>
          </w:tcPr>
          <w:p w14:paraId="7C6C0599" w14:textId="77777777" w:rsidR="00E309F8" w:rsidRPr="00E46413" w:rsidRDefault="00E309F8" w:rsidP="00B370AA">
            <w:pPr>
              <w:tabs>
                <w:tab w:val="clear" w:pos="454"/>
                <w:tab w:val="clear" w:pos="680"/>
                <w:tab w:val="left" w:pos="0"/>
              </w:tabs>
              <w:ind w:right="170"/>
              <w:jc w:val="right"/>
              <w:rPr>
                <w:rFonts w:cs="Times New Roman"/>
                <w:sz w:val="22"/>
                <w:szCs w:val="22"/>
              </w:rPr>
            </w:pPr>
            <w:r>
              <w:rPr>
                <w:rFonts w:cs="Times New Roman"/>
                <w:sz w:val="22"/>
                <w:szCs w:val="22"/>
              </w:rPr>
              <w:t>1,355</w:t>
            </w:r>
          </w:p>
        </w:tc>
        <w:tc>
          <w:tcPr>
            <w:tcW w:w="236" w:type="dxa"/>
            <w:tcBorders>
              <w:top w:val="nil"/>
              <w:left w:val="nil"/>
              <w:bottom w:val="nil"/>
              <w:right w:val="nil"/>
            </w:tcBorders>
          </w:tcPr>
          <w:p w14:paraId="571FA8D4" w14:textId="77777777" w:rsidR="00E309F8" w:rsidRPr="00515545" w:rsidRDefault="00E309F8" w:rsidP="00B370AA">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749CBCBB" w14:textId="77777777" w:rsidR="00E309F8"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heme="minorBidi"/>
                <w:sz w:val="22"/>
                <w:szCs w:val="22"/>
              </w:rPr>
            </w:pPr>
            <w:r>
              <w:rPr>
                <w:rFonts w:cs="Times New Roman"/>
                <w:sz w:val="22"/>
                <w:szCs w:val="22"/>
              </w:rPr>
              <w:t>-</w:t>
            </w:r>
          </w:p>
        </w:tc>
        <w:tc>
          <w:tcPr>
            <w:tcW w:w="236" w:type="dxa"/>
            <w:tcBorders>
              <w:top w:val="nil"/>
              <w:left w:val="nil"/>
              <w:bottom w:val="nil"/>
              <w:right w:val="nil"/>
            </w:tcBorders>
          </w:tcPr>
          <w:p w14:paraId="3C014B78"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8B9060D" w14:textId="77777777" w:rsidR="00E309F8" w:rsidRPr="00E309F8"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0D29D0D4"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83D2006" w14:textId="77777777" w:rsidR="00E309F8"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heme="minorBidi"/>
                <w:sz w:val="22"/>
                <w:szCs w:val="22"/>
              </w:rPr>
            </w:pPr>
            <w:r w:rsidRPr="004E180D">
              <w:rPr>
                <w:rFonts w:cs="Times New Roman"/>
                <w:sz w:val="22"/>
                <w:szCs w:val="22"/>
              </w:rPr>
              <w:t>-</w:t>
            </w:r>
          </w:p>
        </w:tc>
      </w:tr>
      <w:tr w:rsidR="00E309F8" w:rsidRPr="00515545" w14:paraId="7D113C6D" w14:textId="77777777" w:rsidTr="00E309F8">
        <w:tc>
          <w:tcPr>
            <w:tcW w:w="4219" w:type="dxa"/>
          </w:tcPr>
          <w:p w14:paraId="7B651F78" w14:textId="77777777" w:rsidR="00E309F8" w:rsidRPr="00515545" w:rsidRDefault="00E309F8" w:rsidP="00B370AA">
            <w:pPr>
              <w:tabs>
                <w:tab w:val="left" w:pos="540"/>
              </w:tabs>
              <w:ind w:left="-110"/>
              <w:jc w:val="both"/>
              <w:rPr>
                <w:rFonts w:cs="Times New Roman"/>
                <w:sz w:val="22"/>
                <w:szCs w:val="22"/>
              </w:rPr>
            </w:pPr>
            <w:r w:rsidRPr="00515545">
              <w:rPr>
                <w:rFonts w:cs="Times New Roman"/>
                <w:sz w:val="22"/>
                <w:szCs w:val="22"/>
              </w:rPr>
              <w:t>Rental and services</w:t>
            </w:r>
          </w:p>
        </w:tc>
        <w:tc>
          <w:tcPr>
            <w:tcW w:w="1146" w:type="dxa"/>
            <w:tcBorders>
              <w:top w:val="double" w:sz="4" w:space="0" w:color="auto"/>
              <w:bottom w:val="double" w:sz="4" w:space="0" w:color="auto"/>
            </w:tcBorders>
            <w:vAlign w:val="bottom"/>
          </w:tcPr>
          <w:p w14:paraId="717535CD" w14:textId="77777777" w:rsidR="00E309F8" w:rsidRPr="00515545" w:rsidRDefault="00E309F8" w:rsidP="00B370AA">
            <w:pPr>
              <w:tabs>
                <w:tab w:val="clear" w:pos="454"/>
                <w:tab w:val="clear" w:pos="680"/>
                <w:tab w:val="left" w:pos="0"/>
              </w:tabs>
              <w:ind w:right="170"/>
              <w:jc w:val="right"/>
              <w:rPr>
                <w:rFonts w:cs="Times New Roman"/>
                <w:sz w:val="22"/>
                <w:szCs w:val="22"/>
              </w:rPr>
            </w:pPr>
            <w:r w:rsidRPr="00E46413">
              <w:rPr>
                <w:rFonts w:cs="Times New Roman"/>
                <w:sz w:val="22"/>
                <w:szCs w:val="22"/>
              </w:rPr>
              <w:t>7,075</w:t>
            </w:r>
          </w:p>
        </w:tc>
        <w:tc>
          <w:tcPr>
            <w:tcW w:w="236" w:type="dxa"/>
          </w:tcPr>
          <w:p w14:paraId="389DF960" w14:textId="77777777" w:rsidR="00E309F8" w:rsidRPr="00515545" w:rsidRDefault="00E309F8" w:rsidP="00B370AA">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1F74B41D"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8,262</w:t>
            </w:r>
          </w:p>
        </w:tc>
        <w:tc>
          <w:tcPr>
            <w:tcW w:w="236" w:type="dxa"/>
          </w:tcPr>
          <w:p w14:paraId="5B2E8703"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22FE6D10" w14:textId="77777777" w:rsidR="00E309F8" w:rsidRPr="00E46413" w:rsidRDefault="00E309F8" w:rsidP="00B370AA">
            <w:pPr>
              <w:tabs>
                <w:tab w:val="clear" w:pos="454"/>
                <w:tab w:val="clear" w:pos="680"/>
                <w:tab w:val="left" w:pos="0"/>
              </w:tabs>
              <w:ind w:right="170"/>
              <w:jc w:val="right"/>
              <w:rPr>
                <w:rFonts w:cstheme="minorBidi"/>
                <w:sz w:val="22"/>
                <w:szCs w:val="22"/>
              </w:rPr>
            </w:pPr>
            <w:r w:rsidRPr="00E46413">
              <w:rPr>
                <w:rFonts w:cstheme="minorBidi"/>
                <w:sz w:val="22"/>
                <w:szCs w:val="22"/>
              </w:rPr>
              <w:t>7,075</w:t>
            </w:r>
          </w:p>
        </w:tc>
        <w:tc>
          <w:tcPr>
            <w:tcW w:w="236" w:type="dxa"/>
          </w:tcPr>
          <w:p w14:paraId="15AAB2AA"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094F1E8"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8,262</w:t>
            </w:r>
          </w:p>
        </w:tc>
      </w:tr>
      <w:tr w:rsidR="00E309F8" w:rsidRPr="00515545" w14:paraId="3014F9A2" w14:textId="77777777" w:rsidTr="00E309F8">
        <w:tc>
          <w:tcPr>
            <w:tcW w:w="4219" w:type="dxa"/>
          </w:tcPr>
          <w:p w14:paraId="19481810" w14:textId="77777777" w:rsidR="00E309F8" w:rsidRPr="00515545" w:rsidRDefault="00E309F8" w:rsidP="00B370AA">
            <w:pPr>
              <w:tabs>
                <w:tab w:val="left" w:pos="540"/>
              </w:tabs>
              <w:ind w:left="-110"/>
              <w:jc w:val="both"/>
              <w:rPr>
                <w:sz w:val="22"/>
                <w:szCs w:val="22"/>
              </w:rPr>
            </w:pPr>
            <w:r w:rsidRPr="00515545">
              <w:rPr>
                <w:rFonts w:cs="Times New Roman"/>
                <w:sz w:val="22"/>
                <w:szCs w:val="22"/>
              </w:rPr>
              <w:t>Management fee</w:t>
            </w:r>
          </w:p>
        </w:tc>
        <w:tc>
          <w:tcPr>
            <w:tcW w:w="1146" w:type="dxa"/>
            <w:tcBorders>
              <w:top w:val="double" w:sz="4" w:space="0" w:color="auto"/>
              <w:bottom w:val="double" w:sz="4" w:space="0" w:color="auto"/>
            </w:tcBorders>
            <w:vAlign w:val="bottom"/>
          </w:tcPr>
          <w:p w14:paraId="7DCFD807" w14:textId="77777777" w:rsidR="00E309F8" w:rsidRPr="00515545" w:rsidRDefault="00E309F8" w:rsidP="00B370AA">
            <w:pPr>
              <w:tabs>
                <w:tab w:val="clear" w:pos="454"/>
                <w:tab w:val="clear" w:pos="680"/>
                <w:tab w:val="left" w:pos="0"/>
              </w:tabs>
              <w:ind w:right="170"/>
              <w:jc w:val="right"/>
              <w:rPr>
                <w:rFonts w:cs="Times New Roman"/>
                <w:sz w:val="22"/>
                <w:szCs w:val="22"/>
              </w:rPr>
            </w:pPr>
            <w:r w:rsidRPr="00E46413">
              <w:rPr>
                <w:rFonts w:cs="Times New Roman"/>
                <w:sz w:val="22"/>
                <w:szCs w:val="22"/>
              </w:rPr>
              <w:t>2,250</w:t>
            </w:r>
          </w:p>
        </w:tc>
        <w:tc>
          <w:tcPr>
            <w:tcW w:w="236" w:type="dxa"/>
          </w:tcPr>
          <w:p w14:paraId="299F89EB" w14:textId="77777777" w:rsidR="00E309F8" w:rsidRPr="00515545" w:rsidRDefault="00E309F8" w:rsidP="00B370AA">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687ABC22"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5,250</w:t>
            </w:r>
          </w:p>
        </w:tc>
        <w:tc>
          <w:tcPr>
            <w:tcW w:w="236" w:type="dxa"/>
          </w:tcPr>
          <w:p w14:paraId="4790544B"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6FEA953" w14:textId="77777777" w:rsidR="00E309F8" w:rsidRPr="00E46413" w:rsidRDefault="00E309F8" w:rsidP="00B370AA">
            <w:pPr>
              <w:tabs>
                <w:tab w:val="clear" w:pos="454"/>
                <w:tab w:val="clear" w:pos="680"/>
                <w:tab w:val="left" w:pos="0"/>
              </w:tabs>
              <w:ind w:right="170"/>
              <w:jc w:val="right"/>
              <w:rPr>
                <w:rFonts w:cstheme="minorBidi"/>
                <w:sz w:val="22"/>
                <w:szCs w:val="22"/>
              </w:rPr>
            </w:pPr>
            <w:r w:rsidRPr="00E46413">
              <w:rPr>
                <w:rFonts w:cstheme="minorBidi"/>
                <w:sz w:val="22"/>
                <w:szCs w:val="22"/>
              </w:rPr>
              <w:t>964</w:t>
            </w:r>
          </w:p>
        </w:tc>
        <w:tc>
          <w:tcPr>
            <w:tcW w:w="236" w:type="dxa"/>
          </w:tcPr>
          <w:p w14:paraId="72B29417"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47E82660"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3,964</w:t>
            </w:r>
          </w:p>
        </w:tc>
      </w:tr>
      <w:tr w:rsidR="00E309F8" w:rsidRPr="00515545" w14:paraId="751C1BA3"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FB97DA4" w14:textId="77777777" w:rsidR="00E309F8" w:rsidRPr="00515545" w:rsidRDefault="00E309F8" w:rsidP="00B370AA">
            <w:pPr>
              <w:tabs>
                <w:tab w:val="left" w:pos="540"/>
              </w:tabs>
              <w:ind w:left="-110"/>
              <w:jc w:val="both"/>
              <w:rPr>
                <w:sz w:val="22"/>
                <w:szCs w:val="22"/>
              </w:rPr>
            </w:pPr>
            <w:r w:rsidRPr="00515545">
              <w:rPr>
                <w:rFonts w:cs="Times New Roman"/>
                <w:sz w:val="22"/>
                <w:szCs w:val="22"/>
              </w:rPr>
              <w:t>Utility expenses</w:t>
            </w:r>
          </w:p>
        </w:tc>
        <w:tc>
          <w:tcPr>
            <w:tcW w:w="1146" w:type="dxa"/>
            <w:tcBorders>
              <w:top w:val="nil"/>
              <w:left w:val="nil"/>
              <w:bottom w:val="double" w:sz="4" w:space="0" w:color="auto"/>
              <w:right w:val="nil"/>
            </w:tcBorders>
            <w:vAlign w:val="bottom"/>
          </w:tcPr>
          <w:p w14:paraId="7A15C27C" w14:textId="77777777" w:rsidR="00E309F8" w:rsidRPr="00515545" w:rsidRDefault="00E309F8" w:rsidP="00B370AA">
            <w:pPr>
              <w:tabs>
                <w:tab w:val="clear" w:pos="454"/>
                <w:tab w:val="clear" w:pos="680"/>
                <w:tab w:val="left" w:pos="0"/>
              </w:tabs>
              <w:ind w:right="170"/>
              <w:jc w:val="right"/>
              <w:rPr>
                <w:rFonts w:cs="Times New Roman"/>
                <w:sz w:val="22"/>
                <w:szCs w:val="22"/>
              </w:rPr>
            </w:pPr>
            <w:r w:rsidRPr="00E46413">
              <w:rPr>
                <w:rFonts w:cs="Times New Roman"/>
                <w:sz w:val="22"/>
                <w:szCs w:val="22"/>
              </w:rPr>
              <w:t>1,116</w:t>
            </w:r>
          </w:p>
        </w:tc>
        <w:tc>
          <w:tcPr>
            <w:tcW w:w="236" w:type="dxa"/>
            <w:tcBorders>
              <w:top w:val="nil"/>
              <w:left w:val="nil"/>
              <w:bottom w:val="nil"/>
              <w:right w:val="nil"/>
            </w:tcBorders>
          </w:tcPr>
          <w:p w14:paraId="2FD2FAF2" w14:textId="77777777" w:rsidR="00E309F8" w:rsidRPr="00515545" w:rsidRDefault="00E309F8" w:rsidP="00B370AA">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4BF1DEF8"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2,092</w:t>
            </w:r>
          </w:p>
        </w:tc>
        <w:tc>
          <w:tcPr>
            <w:tcW w:w="236" w:type="dxa"/>
            <w:tcBorders>
              <w:top w:val="nil"/>
              <w:left w:val="nil"/>
              <w:bottom w:val="nil"/>
              <w:right w:val="nil"/>
            </w:tcBorders>
          </w:tcPr>
          <w:p w14:paraId="1903ADC2"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3D2DA0E7" w14:textId="77777777" w:rsidR="00E309F8" w:rsidRPr="00E46413" w:rsidRDefault="00E309F8" w:rsidP="00B370AA">
            <w:pPr>
              <w:tabs>
                <w:tab w:val="clear" w:pos="454"/>
                <w:tab w:val="clear" w:pos="680"/>
                <w:tab w:val="left" w:pos="0"/>
              </w:tabs>
              <w:ind w:right="170"/>
              <w:jc w:val="right"/>
              <w:rPr>
                <w:rFonts w:cstheme="minorBidi"/>
                <w:sz w:val="22"/>
                <w:szCs w:val="22"/>
              </w:rPr>
            </w:pPr>
            <w:r w:rsidRPr="00E46413">
              <w:rPr>
                <w:rFonts w:cstheme="minorBidi"/>
                <w:sz w:val="22"/>
                <w:szCs w:val="22"/>
              </w:rPr>
              <w:t>1,116</w:t>
            </w:r>
          </w:p>
        </w:tc>
        <w:tc>
          <w:tcPr>
            <w:tcW w:w="236" w:type="dxa"/>
            <w:tcBorders>
              <w:top w:val="nil"/>
              <w:left w:val="nil"/>
              <w:bottom w:val="nil"/>
              <w:right w:val="nil"/>
            </w:tcBorders>
          </w:tcPr>
          <w:p w14:paraId="1A8284F4"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C333F9D"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2,092</w:t>
            </w:r>
          </w:p>
        </w:tc>
      </w:tr>
      <w:tr w:rsidR="00E309F8" w:rsidRPr="00515545" w14:paraId="6AD83AAD"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25D1F7E" w14:textId="77777777" w:rsidR="00E309F8" w:rsidRPr="00515545" w:rsidRDefault="00E309F8" w:rsidP="00B370AA">
            <w:pPr>
              <w:tabs>
                <w:tab w:val="left" w:pos="540"/>
              </w:tabs>
              <w:ind w:left="-110"/>
              <w:jc w:val="both"/>
              <w:rPr>
                <w:rFonts w:cs="Times New Roman"/>
                <w:sz w:val="22"/>
                <w:szCs w:val="22"/>
              </w:rPr>
            </w:pPr>
            <w:r w:rsidRPr="00515545">
              <w:rPr>
                <w:rFonts w:cs="Times New Roman"/>
                <w:sz w:val="22"/>
                <w:szCs w:val="22"/>
              </w:rPr>
              <w:t>Stationery expense</w:t>
            </w:r>
          </w:p>
        </w:tc>
        <w:tc>
          <w:tcPr>
            <w:tcW w:w="1146" w:type="dxa"/>
            <w:tcBorders>
              <w:top w:val="double" w:sz="4" w:space="0" w:color="auto"/>
              <w:left w:val="nil"/>
              <w:bottom w:val="double" w:sz="4" w:space="0" w:color="auto"/>
              <w:right w:val="nil"/>
            </w:tcBorders>
            <w:vAlign w:val="bottom"/>
          </w:tcPr>
          <w:p w14:paraId="598E1889" w14:textId="77777777" w:rsidR="00E309F8" w:rsidRPr="00515545" w:rsidRDefault="00E309F8" w:rsidP="00B370AA">
            <w:pPr>
              <w:tabs>
                <w:tab w:val="clear" w:pos="454"/>
                <w:tab w:val="clear" w:pos="680"/>
                <w:tab w:val="left" w:pos="0"/>
              </w:tabs>
              <w:ind w:right="170"/>
              <w:jc w:val="right"/>
              <w:rPr>
                <w:rFonts w:cs="Times New Roman"/>
                <w:sz w:val="22"/>
                <w:szCs w:val="22"/>
              </w:rPr>
            </w:pPr>
            <w:r w:rsidRPr="00E46413">
              <w:rPr>
                <w:rFonts w:cs="Times New Roman"/>
                <w:sz w:val="22"/>
                <w:szCs w:val="22"/>
              </w:rPr>
              <w:t>928</w:t>
            </w:r>
          </w:p>
        </w:tc>
        <w:tc>
          <w:tcPr>
            <w:tcW w:w="236" w:type="dxa"/>
            <w:tcBorders>
              <w:top w:val="nil"/>
              <w:left w:val="nil"/>
              <w:bottom w:val="nil"/>
              <w:right w:val="nil"/>
            </w:tcBorders>
          </w:tcPr>
          <w:p w14:paraId="3B5031F6" w14:textId="77777777" w:rsidR="00E309F8" w:rsidRPr="00515545" w:rsidRDefault="00E309F8" w:rsidP="00B370AA">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0E997D51"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1,393</w:t>
            </w:r>
          </w:p>
        </w:tc>
        <w:tc>
          <w:tcPr>
            <w:tcW w:w="236" w:type="dxa"/>
            <w:tcBorders>
              <w:top w:val="nil"/>
              <w:left w:val="nil"/>
              <w:bottom w:val="nil"/>
              <w:right w:val="nil"/>
            </w:tcBorders>
          </w:tcPr>
          <w:p w14:paraId="316942D3"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E356D8C" w14:textId="77777777" w:rsidR="00E309F8" w:rsidRPr="00E46413" w:rsidRDefault="00E309F8" w:rsidP="00B370AA">
            <w:pPr>
              <w:tabs>
                <w:tab w:val="clear" w:pos="454"/>
                <w:tab w:val="clear" w:pos="680"/>
                <w:tab w:val="left" w:pos="0"/>
              </w:tabs>
              <w:ind w:right="170"/>
              <w:jc w:val="right"/>
              <w:rPr>
                <w:rFonts w:cstheme="minorBidi"/>
                <w:sz w:val="22"/>
                <w:szCs w:val="22"/>
              </w:rPr>
            </w:pPr>
            <w:r w:rsidRPr="00E46413">
              <w:rPr>
                <w:rFonts w:cstheme="minorBidi"/>
                <w:sz w:val="22"/>
                <w:szCs w:val="22"/>
              </w:rPr>
              <w:t>924</w:t>
            </w:r>
          </w:p>
        </w:tc>
        <w:tc>
          <w:tcPr>
            <w:tcW w:w="236" w:type="dxa"/>
            <w:tcBorders>
              <w:top w:val="nil"/>
              <w:left w:val="nil"/>
              <w:bottom w:val="nil"/>
              <w:right w:val="nil"/>
            </w:tcBorders>
          </w:tcPr>
          <w:p w14:paraId="52B865FB"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072D2B06"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1,384</w:t>
            </w:r>
          </w:p>
        </w:tc>
      </w:tr>
      <w:tr w:rsidR="00E309F8" w:rsidRPr="00515545" w14:paraId="23CBFC78"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44FF337" w14:textId="77777777" w:rsidR="00E309F8" w:rsidRPr="00515545" w:rsidRDefault="00E309F8" w:rsidP="00B370AA">
            <w:pPr>
              <w:tabs>
                <w:tab w:val="left" w:pos="540"/>
              </w:tabs>
              <w:ind w:left="-110"/>
              <w:jc w:val="both"/>
              <w:rPr>
                <w:sz w:val="22"/>
                <w:szCs w:val="22"/>
              </w:rPr>
            </w:pPr>
            <w:r w:rsidRPr="00515545">
              <w:rPr>
                <w:rFonts w:cs="Times New Roman"/>
                <w:sz w:val="22"/>
                <w:szCs w:val="22"/>
              </w:rPr>
              <w:t>Other expenses</w:t>
            </w:r>
          </w:p>
        </w:tc>
        <w:tc>
          <w:tcPr>
            <w:tcW w:w="1146" w:type="dxa"/>
            <w:tcBorders>
              <w:top w:val="nil"/>
              <w:left w:val="nil"/>
              <w:bottom w:val="double" w:sz="4" w:space="0" w:color="auto"/>
              <w:right w:val="nil"/>
            </w:tcBorders>
            <w:vAlign w:val="bottom"/>
          </w:tcPr>
          <w:p w14:paraId="0A323BE8" w14:textId="77777777" w:rsidR="00E309F8" w:rsidRPr="00515545" w:rsidRDefault="00E309F8" w:rsidP="00B370AA">
            <w:pPr>
              <w:tabs>
                <w:tab w:val="clear" w:pos="454"/>
                <w:tab w:val="clear" w:pos="680"/>
                <w:tab w:val="left" w:pos="0"/>
              </w:tabs>
              <w:ind w:right="170"/>
              <w:jc w:val="right"/>
              <w:rPr>
                <w:rFonts w:cs="Times New Roman"/>
                <w:sz w:val="22"/>
                <w:szCs w:val="22"/>
              </w:rPr>
            </w:pPr>
            <w:r w:rsidRPr="00E46413">
              <w:rPr>
                <w:rFonts w:cs="Times New Roman"/>
                <w:sz w:val="22"/>
                <w:szCs w:val="22"/>
              </w:rPr>
              <w:t>4,067</w:t>
            </w:r>
          </w:p>
        </w:tc>
        <w:tc>
          <w:tcPr>
            <w:tcW w:w="236" w:type="dxa"/>
            <w:tcBorders>
              <w:top w:val="nil"/>
              <w:left w:val="nil"/>
              <w:bottom w:val="nil"/>
              <w:right w:val="nil"/>
            </w:tcBorders>
          </w:tcPr>
          <w:p w14:paraId="4430EC3A" w14:textId="77777777" w:rsidR="00E309F8" w:rsidRPr="00515545" w:rsidRDefault="00E309F8" w:rsidP="00B370AA">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23E348B6"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3,118</w:t>
            </w:r>
          </w:p>
        </w:tc>
        <w:tc>
          <w:tcPr>
            <w:tcW w:w="236" w:type="dxa"/>
            <w:tcBorders>
              <w:top w:val="nil"/>
              <w:left w:val="nil"/>
              <w:bottom w:val="nil"/>
              <w:right w:val="nil"/>
            </w:tcBorders>
          </w:tcPr>
          <w:p w14:paraId="61692736"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A122C32" w14:textId="77777777" w:rsidR="00E309F8" w:rsidRPr="00E46413" w:rsidRDefault="00E309F8" w:rsidP="00B370AA">
            <w:pPr>
              <w:tabs>
                <w:tab w:val="clear" w:pos="454"/>
                <w:tab w:val="clear" w:pos="680"/>
                <w:tab w:val="left" w:pos="0"/>
              </w:tabs>
              <w:ind w:right="170"/>
              <w:jc w:val="right"/>
              <w:rPr>
                <w:rFonts w:cstheme="minorBidi"/>
                <w:sz w:val="22"/>
                <w:szCs w:val="22"/>
              </w:rPr>
            </w:pPr>
            <w:r w:rsidRPr="00E46413">
              <w:rPr>
                <w:rFonts w:cstheme="minorBidi"/>
                <w:sz w:val="22"/>
                <w:szCs w:val="22"/>
              </w:rPr>
              <w:t>1,558</w:t>
            </w:r>
          </w:p>
        </w:tc>
        <w:tc>
          <w:tcPr>
            <w:tcW w:w="236" w:type="dxa"/>
            <w:tcBorders>
              <w:top w:val="nil"/>
              <w:left w:val="nil"/>
              <w:bottom w:val="nil"/>
              <w:right w:val="nil"/>
            </w:tcBorders>
          </w:tcPr>
          <w:p w14:paraId="46362B04"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271D22C7"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1,884</w:t>
            </w:r>
          </w:p>
        </w:tc>
      </w:tr>
      <w:tr w:rsidR="00E309F8" w:rsidRPr="00515545" w14:paraId="29957A1A"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3A148B4" w14:textId="77777777" w:rsidR="00E309F8" w:rsidRPr="00515545" w:rsidRDefault="00E309F8" w:rsidP="00B370AA">
            <w:pPr>
              <w:tabs>
                <w:tab w:val="left" w:pos="540"/>
              </w:tabs>
              <w:ind w:left="-110"/>
              <w:jc w:val="both"/>
              <w:rPr>
                <w:sz w:val="22"/>
                <w:szCs w:val="22"/>
              </w:rPr>
            </w:pPr>
            <w:r w:rsidRPr="00515545">
              <w:rPr>
                <w:rFonts w:cs="Times New Roman"/>
                <w:sz w:val="22"/>
                <w:szCs w:val="22"/>
              </w:rPr>
              <w:t>Service expenses</w:t>
            </w:r>
          </w:p>
        </w:tc>
        <w:tc>
          <w:tcPr>
            <w:tcW w:w="1146" w:type="dxa"/>
            <w:tcBorders>
              <w:top w:val="nil"/>
              <w:left w:val="nil"/>
              <w:bottom w:val="double" w:sz="4" w:space="0" w:color="auto"/>
              <w:right w:val="nil"/>
            </w:tcBorders>
            <w:vAlign w:val="bottom"/>
          </w:tcPr>
          <w:p w14:paraId="3D6F1BAD" w14:textId="77777777" w:rsidR="00E309F8" w:rsidRPr="00515545" w:rsidRDefault="00E309F8" w:rsidP="00B370AA">
            <w:pPr>
              <w:tabs>
                <w:tab w:val="clear" w:pos="454"/>
                <w:tab w:val="clear" w:pos="680"/>
                <w:tab w:val="left" w:pos="0"/>
              </w:tabs>
              <w:ind w:right="170"/>
              <w:jc w:val="right"/>
              <w:rPr>
                <w:rFonts w:cs="Times New Roman"/>
                <w:sz w:val="22"/>
                <w:szCs w:val="22"/>
              </w:rPr>
            </w:pPr>
            <w:r w:rsidRPr="00E46413">
              <w:rPr>
                <w:rFonts w:cs="Times New Roman"/>
                <w:sz w:val="22"/>
                <w:szCs w:val="22"/>
              </w:rPr>
              <w:t>20,936</w:t>
            </w:r>
          </w:p>
        </w:tc>
        <w:tc>
          <w:tcPr>
            <w:tcW w:w="236" w:type="dxa"/>
            <w:tcBorders>
              <w:top w:val="nil"/>
              <w:left w:val="nil"/>
              <w:bottom w:val="nil"/>
              <w:right w:val="nil"/>
            </w:tcBorders>
          </w:tcPr>
          <w:p w14:paraId="6A85801B" w14:textId="77777777" w:rsidR="00E309F8" w:rsidRPr="00515545" w:rsidRDefault="00E309F8" w:rsidP="00B370AA">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1E9077DC"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21,197</w:t>
            </w:r>
          </w:p>
        </w:tc>
        <w:tc>
          <w:tcPr>
            <w:tcW w:w="236" w:type="dxa"/>
            <w:tcBorders>
              <w:top w:val="nil"/>
              <w:left w:val="nil"/>
              <w:bottom w:val="nil"/>
              <w:right w:val="nil"/>
            </w:tcBorders>
          </w:tcPr>
          <w:p w14:paraId="2752E38D"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31F06DA4" w14:textId="77777777" w:rsidR="00E309F8" w:rsidRPr="00E46413" w:rsidRDefault="00E309F8" w:rsidP="00B370AA">
            <w:pPr>
              <w:tabs>
                <w:tab w:val="clear" w:pos="454"/>
                <w:tab w:val="clear" w:pos="680"/>
                <w:tab w:val="left" w:pos="0"/>
              </w:tabs>
              <w:ind w:right="170"/>
              <w:jc w:val="right"/>
              <w:rPr>
                <w:rFonts w:cstheme="minorBidi"/>
                <w:sz w:val="22"/>
                <w:szCs w:val="22"/>
              </w:rPr>
            </w:pPr>
            <w:r w:rsidRPr="00E46413">
              <w:rPr>
                <w:rFonts w:cstheme="minorBidi"/>
                <w:sz w:val="22"/>
                <w:szCs w:val="22"/>
              </w:rPr>
              <w:t>18,101</w:t>
            </w:r>
          </w:p>
        </w:tc>
        <w:tc>
          <w:tcPr>
            <w:tcW w:w="236" w:type="dxa"/>
            <w:tcBorders>
              <w:top w:val="nil"/>
              <w:left w:val="nil"/>
              <w:bottom w:val="nil"/>
              <w:right w:val="nil"/>
            </w:tcBorders>
          </w:tcPr>
          <w:p w14:paraId="6FAB091D"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F8983E4"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18,454</w:t>
            </w:r>
          </w:p>
        </w:tc>
      </w:tr>
      <w:tr w:rsidR="00E309F8" w:rsidRPr="00F16AA0" w14:paraId="1A24AA99"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679FABB" w14:textId="77777777" w:rsidR="00E309F8" w:rsidRPr="00F16AA0" w:rsidRDefault="00E309F8" w:rsidP="00B370AA">
            <w:pPr>
              <w:tabs>
                <w:tab w:val="left" w:pos="540"/>
              </w:tabs>
              <w:ind w:left="-110"/>
              <w:jc w:val="both"/>
              <w:rPr>
                <w:rFonts w:cs="Times New Roman"/>
                <w:sz w:val="20"/>
                <w:szCs w:val="20"/>
              </w:rPr>
            </w:pPr>
          </w:p>
        </w:tc>
        <w:tc>
          <w:tcPr>
            <w:tcW w:w="1146" w:type="dxa"/>
            <w:tcBorders>
              <w:top w:val="nil"/>
              <w:left w:val="nil"/>
              <w:bottom w:val="nil"/>
              <w:right w:val="nil"/>
            </w:tcBorders>
            <w:vAlign w:val="bottom"/>
          </w:tcPr>
          <w:p w14:paraId="7094B61E" w14:textId="77777777" w:rsidR="00E309F8" w:rsidRPr="00F16AA0" w:rsidRDefault="00E309F8" w:rsidP="00B370AA">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141B831B" w14:textId="77777777" w:rsidR="00E309F8" w:rsidRPr="00F16AA0" w:rsidRDefault="00E309F8" w:rsidP="00B370AA">
            <w:pPr>
              <w:tabs>
                <w:tab w:val="left" w:pos="540"/>
              </w:tabs>
              <w:jc w:val="both"/>
              <w:rPr>
                <w:rFonts w:cs="Times New Roman"/>
                <w:sz w:val="20"/>
                <w:szCs w:val="20"/>
              </w:rPr>
            </w:pPr>
          </w:p>
        </w:tc>
        <w:tc>
          <w:tcPr>
            <w:tcW w:w="1169" w:type="dxa"/>
            <w:tcBorders>
              <w:top w:val="nil"/>
              <w:left w:val="nil"/>
              <w:bottom w:val="nil"/>
              <w:right w:val="nil"/>
            </w:tcBorders>
            <w:vAlign w:val="bottom"/>
          </w:tcPr>
          <w:p w14:paraId="7E814CFD" w14:textId="77777777" w:rsidR="00E309F8" w:rsidRPr="00F16AA0"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c>
          <w:tcPr>
            <w:tcW w:w="236" w:type="dxa"/>
            <w:tcBorders>
              <w:top w:val="nil"/>
              <w:left w:val="nil"/>
              <w:bottom w:val="nil"/>
              <w:right w:val="nil"/>
            </w:tcBorders>
          </w:tcPr>
          <w:p w14:paraId="4173903A" w14:textId="77777777" w:rsidR="00E309F8" w:rsidRPr="00F16AA0" w:rsidRDefault="00E309F8" w:rsidP="00B370AA">
            <w:pPr>
              <w:tabs>
                <w:tab w:val="left" w:pos="540"/>
              </w:tabs>
              <w:jc w:val="both"/>
              <w:rPr>
                <w:rFonts w:cs="Times New Roman"/>
                <w:sz w:val="20"/>
                <w:szCs w:val="20"/>
              </w:rPr>
            </w:pPr>
          </w:p>
        </w:tc>
        <w:tc>
          <w:tcPr>
            <w:tcW w:w="1182" w:type="dxa"/>
            <w:tcBorders>
              <w:top w:val="nil"/>
              <w:left w:val="nil"/>
              <w:bottom w:val="nil"/>
              <w:right w:val="nil"/>
            </w:tcBorders>
            <w:vAlign w:val="bottom"/>
          </w:tcPr>
          <w:p w14:paraId="0970E6E7" w14:textId="77777777" w:rsidR="00E309F8" w:rsidRPr="00F16AA0" w:rsidRDefault="00E309F8" w:rsidP="00B370AA">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4B56D9A0" w14:textId="77777777" w:rsidR="00E309F8" w:rsidRPr="00F16AA0" w:rsidRDefault="00E309F8" w:rsidP="00B370AA">
            <w:pPr>
              <w:tabs>
                <w:tab w:val="left" w:pos="540"/>
              </w:tabs>
              <w:jc w:val="both"/>
              <w:rPr>
                <w:rFonts w:cs="Times New Roman"/>
                <w:sz w:val="20"/>
                <w:szCs w:val="20"/>
              </w:rPr>
            </w:pPr>
          </w:p>
        </w:tc>
        <w:tc>
          <w:tcPr>
            <w:tcW w:w="1182" w:type="dxa"/>
            <w:tcBorders>
              <w:top w:val="nil"/>
              <w:left w:val="nil"/>
              <w:bottom w:val="nil"/>
              <w:right w:val="nil"/>
            </w:tcBorders>
            <w:vAlign w:val="bottom"/>
          </w:tcPr>
          <w:p w14:paraId="5DE7A152" w14:textId="77777777" w:rsidR="00E309F8" w:rsidRPr="00F16AA0"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r>
      <w:tr w:rsidR="00E309F8" w:rsidRPr="00515545" w14:paraId="0B3C9686" w14:textId="77777777" w:rsidTr="00E309F8">
        <w:tc>
          <w:tcPr>
            <w:tcW w:w="4219" w:type="dxa"/>
          </w:tcPr>
          <w:p w14:paraId="0BB160F7" w14:textId="77777777" w:rsidR="00E309F8" w:rsidRPr="00515545" w:rsidRDefault="00E309F8" w:rsidP="00B370AA">
            <w:pPr>
              <w:tabs>
                <w:tab w:val="left" w:pos="540"/>
              </w:tabs>
              <w:ind w:left="-110"/>
              <w:jc w:val="both"/>
              <w:rPr>
                <w:b/>
                <w:bCs/>
                <w:sz w:val="22"/>
                <w:szCs w:val="22"/>
              </w:rPr>
            </w:pPr>
            <w:r w:rsidRPr="00515545">
              <w:rPr>
                <w:rFonts w:cs="Times New Roman"/>
                <w:b/>
                <w:bCs/>
                <w:sz w:val="22"/>
                <w:szCs w:val="22"/>
              </w:rPr>
              <w:t>Related person</w:t>
            </w:r>
          </w:p>
        </w:tc>
        <w:tc>
          <w:tcPr>
            <w:tcW w:w="1146" w:type="dxa"/>
          </w:tcPr>
          <w:p w14:paraId="2EE18BBE"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1DBAD1B7" w14:textId="77777777" w:rsidR="00E309F8" w:rsidRPr="00515545" w:rsidRDefault="00E309F8" w:rsidP="00B370AA">
            <w:pPr>
              <w:tabs>
                <w:tab w:val="left" w:pos="540"/>
              </w:tabs>
              <w:jc w:val="both"/>
              <w:rPr>
                <w:rFonts w:cs="Times New Roman"/>
                <w:sz w:val="22"/>
                <w:szCs w:val="22"/>
              </w:rPr>
            </w:pPr>
          </w:p>
        </w:tc>
        <w:tc>
          <w:tcPr>
            <w:tcW w:w="1169" w:type="dxa"/>
          </w:tcPr>
          <w:p w14:paraId="230C1D38"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2C9A89D" w14:textId="77777777" w:rsidR="00E309F8" w:rsidRPr="00515545" w:rsidRDefault="00E309F8" w:rsidP="00B370AA">
            <w:pPr>
              <w:tabs>
                <w:tab w:val="left" w:pos="540"/>
              </w:tabs>
              <w:jc w:val="both"/>
              <w:rPr>
                <w:rFonts w:cs="Times New Roman"/>
                <w:sz w:val="22"/>
                <w:szCs w:val="22"/>
              </w:rPr>
            </w:pPr>
          </w:p>
        </w:tc>
        <w:tc>
          <w:tcPr>
            <w:tcW w:w="1182" w:type="dxa"/>
          </w:tcPr>
          <w:p w14:paraId="2D565C83"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Pr>
          <w:p w14:paraId="6527E062" w14:textId="77777777" w:rsidR="00E309F8" w:rsidRPr="00515545" w:rsidRDefault="00E309F8" w:rsidP="00B370AA">
            <w:pPr>
              <w:tabs>
                <w:tab w:val="left" w:pos="540"/>
              </w:tabs>
              <w:jc w:val="both"/>
              <w:rPr>
                <w:rFonts w:cs="Times New Roman"/>
                <w:sz w:val="22"/>
                <w:szCs w:val="22"/>
              </w:rPr>
            </w:pPr>
          </w:p>
        </w:tc>
        <w:tc>
          <w:tcPr>
            <w:tcW w:w="1182" w:type="dxa"/>
          </w:tcPr>
          <w:p w14:paraId="45D804CA"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E309F8" w:rsidRPr="00515545" w14:paraId="41B70BCC" w14:textId="77777777" w:rsidTr="00E309F8">
        <w:tc>
          <w:tcPr>
            <w:tcW w:w="4219" w:type="dxa"/>
          </w:tcPr>
          <w:p w14:paraId="2E673DB1" w14:textId="77777777" w:rsidR="00E309F8" w:rsidRPr="00515545" w:rsidRDefault="00E309F8" w:rsidP="00B370AA">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49B66CD1" w14:textId="77777777" w:rsidR="00E309F8" w:rsidRPr="00515545" w:rsidRDefault="00E309F8" w:rsidP="00B370AA">
            <w:pPr>
              <w:tabs>
                <w:tab w:val="clear" w:pos="454"/>
                <w:tab w:val="clear" w:pos="680"/>
                <w:tab w:val="left" w:pos="0"/>
              </w:tabs>
              <w:ind w:right="170"/>
              <w:jc w:val="right"/>
              <w:rPr>
                <w:rFonts w:cs="Times New Roman"/>
                <w:sz w:val="22"/>
                <w:szCs w:val="22"/>
              </w:rPr>
            </w:pPr>
            <w:r w:rsidRPr="00E46413">
              <w:rPr>
                <w:rFonts w:cs="Times New Roman"/>
                <w:sz w:val="22"/>
                <w:szCs w:val="22"/>
              </w:rPr>
              <w:t>1,350</w:t>
            </w:r>
          </w:p>
        </w:tc>
        <w:tc>
          <w:tcPr>
            <w:tcW w:w="236" w:type="dxa"/>
          </w:tcPr>
          <w:p w14:paraId="76796CA2" w14:textId="77777777" w:rsidR="00E309F8" w:rsidRPr="00515545" w:rsidRDefault="00E309F8" w:rsidP="00B370AA">
            <w:pPr>
              <w:tabs>
                <w:tab w:val="left" w:pos="540"/>
              </w:tabs>
              <w:jc w:val="both"/>
              <w:rPr>
                <w:rFonts w:cs="Times New Roman"/>
                <w:sz w:val="22"/>
                <w:szCs w:val="22"/>
              </w:rPr>
            </w:pPr>
          </w:p>
        </w:tc>
        <w:tc>
          <w:tcPr>
            <w:tcW w:w="1169" w:type="dxa"/>
            <w:tcBorders>
              <w:bottom w:val="double" w:sz="4" w:space="0" w:color="auto"/>
            </w:tcBorders>
            <w:vAlign w:val="bottom"/>
          </w:tcPr>
          <w:p w14:paraId="2B497378"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1,350</w:t>
            </w:r>
          </w:p>
        </w:tc>
        <w:tc>
          <w:tcPr>
            <w:tcW w:w="236" w:type="dxa"/>
          </w:tcPr>
          <w:p w14:paraId="3BDF9CBC" w14:textId="77777777" w:rsidR="00E309F8" w:rsidRPr="00515545" w:rsidRDefault="00E309F8" w:rsidP="00B370AA">
            <w:pPr>
              <w:tabs>
                <w:tab w:val="left" w:pos="540"/>
              </w:tabs>
              <w:jc w:val="both"/>
              <w:rPr>
                <w:rFonts w:cs="Times New Roman"/>
                <w:sz w:val="22"/>
                <w:szCs w:val="22"/>
              </w:rPr>
            </w:pPr>
          </w:p>
        </w:tc>
        <w:tc>
          <w:tcPr>
            <w:tcW w:w="1182" w:type="dxa"/>
            <w:tcBorders>
              <w:bottom w:val="double" w:sz="4" w:space="0" w:color="auto"/>
            </w:tcBorders>
            <w:vAlign w:val="bottom"/>
          </w:tcPr>
          <w:p w14:paraId="0C8C9F7B" w14:textId="77777777" w:rsidR="00E309F8" w:rsidRPr="00E46413" w:rsidRDefault="00E309F8" w:rsidP="00B370AA">
            <w:pPr>
              <w:tabs>
                <w:tab w:val="clear" w:pos="454"/>
                <w:tab w:val="clear" w:pos="680"/>
                <w:tab w:val="left" w:pos="0"/>
              </w:tabs>
              <w:ind w:right="170"/>
              <w:jc w:val="right"/>
              <w:rPr>
                <w:rFonts w:cstheme="minorBidi"/>
                <w:sz w:val="22"/>
                <w:szCs w:val="22"/>
              </w:rPr>
            </w:pPr>
            <w:r w:rsidRPr="00E46413">
              <w:rPr>
                <w:rFonts w:cstheme="minorBidi"/>
                <w:sz w:val="22"/>
                <w:szCs w:val="22"/>
              </w:rPr>
              <w:t>1,350</w:t>
            </w:r>
          </w:p>
        </w:tc>
        <w:tc>
          <w:tcPr>
            <w:tcW w:w="236" w:type="dxa"/>
          </w:tcPr>
          <w:p w14:paraId="09CEFA98" w14:textId="77777777" w:rsidR="00E309F8" w:rsidRPr="00515545" w:rsidRDefault="00E309F8" w:rsidP="00B370AA">
            <w:pPr>
              <w:tabs>
                <w:tab w:val="left" w:pos="540"/>
              </w:tabs>
              <w:jc w:val="both"/>
              <w:rPr>
                <w:rFonts w:cs="Times New Roman"/>
                <w:sz w:val="22"/>
                <w:szCs w:val="22"/>
              </w:rPr>
            </w:pPr>
          </w:p>
        </w:tc>
        <w:tc>
          <w:tcPr>
            <w:tcW w:w="1182" w:type="dxa"/>
            <w:tcBorders>
              <w:bottom w:val="double" w:sz="4" w:space="0" w:color="auto"/>
            </w:tcBorders>
            <w:vAlign w:val="bottom"/>
          </w:tcPr>
          <w:p w14:paraId="64704294"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1,350</w:t>
            </w:r>
          </w:p>
        </w:tc>
      </w:tr>
      <w:tr w:rsidR="00E309F8" w:rsidRPr="00515545" w14:paraId="4EC1FBBB"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64C5765" w14:textId="77777777" w:rsidR="00E309F8" w:rsidRPr="00515545" w:rsidRDefault="00E309F8" w:rsidP="00B370AA">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59C17FB4" w14:textId="77777777" w:rsidR="00E309F8" w:rsidRPr="00515545" w:rsidRDefault="00E309F8" w:rsidP="00B370AA">
            <w:pPr>
              <w:tabs>
                <w:tab w:val="clear" w:pos="454"/>
                <w:tab w:val="clear" w:pos="680"/>
                <w:tab w:val="left" w:pos="0"/>
              </w:tabs>
              <w:ind w:right="170"/>
              <w:jc w:val="right"/>
              <w:rPr>
                <w:rFonts w:cs="Times New Roman"/>
                <w:sz w:val="22"/>
                <w:szCs w:val="22"/>
              </w:rPr>
            </w:pPr>
            <w:r>
              <w:rPr>
                <w:rFonts w:cs="Times New Roman"/>
                <w:sz w:val="22"/>
                <w:szCs w:val="22"/>
              </w:rPr>
              <w:t>76</w:t>
            </w:r>
          </w:p>
        </w:tc>
        <w:tc>
          <w:tcPr>
            <w:tcW w:w="236" w:type="dxa"/>
            <w:tcBorders>
              <w:top w:val="nil"/>
              <w:left w:val="nil"/>
              <w:bottom w:val="nil"/>
              <w:right w:val="nil"/>
            </w:tcBorders>
          </w:tcPr>
          <w:p w14:paraId="6F4CF733" w14:textId="77777777" w:rsidR="00E309F8" w:rsidRPr="00515545" w:rsidRDefault="00E309F8" w:rsidP="00B370AA">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76B4656C"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79</w:t>
            </w:r>
          </w:p>
        </w:tc>
        <w:tc>
          <w:tcPr>
            <w:tcW w:w="236" w:type="dxa"/>
            <w:tcBorders>
              <w:top w:val="nil"/>
              <w:left w:val="nil"/>
              <w:bottom w:val="nil"/>
              <w:right w:val="nil"/>
            </w:tcBorders>
          </w:tcPr>
          <w:p w14:paraId="01A3D0DB"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04901557" w14:textId="77777777" w:rsidR="00E309F8" w:rsidRPr="00E46413" w:rsidRDefault="00E309F8" w:rsidP="00B370AA">
            <w:pPr>
              <w:tabs>
                <w:tab w:val="clear" w:pos="454"/>
                <w:tab w:val="clear" w:pos="680"/>
                <w:tab w:val="left" w:pos="0"/>
              </w:tabs>
              <w:ind w:right="170"/>
              <w:jc w:val="right"/>
              <w:rPr>
                <w:rFonts w:cstheme="minorBidi"/>
                <w:sz w:val="22"/>
                <w:szCs w:val="22"/>
              </w:rPr>
            </w:pPr>
            <w:r w:rsidRPr="00E46413">
              <w:rPr>
                <w:rFonts w:cstheme="minorBidi"/>
                <w:sz w:val="22"/>
                <w:szCs w:val="22"/>
              </w:rPr>
              <w:t>76</w:t>
            </w:r>
          </w:p>
        </w:tc>
        <w:tc>
          <w:tcPr>
            <w:tcW w:w="236" w:type="dxa"/>
            <w:tcBorders>
              <w:top w:val="nil"/>
              <w:left w:val="nil"/>
              <w:bottom w:val="nil"/>
              <w:right w:val="nil"/>
            </w:tcBorders>
          </w:tcPr>
          <w:p w14:paraId="268F4B6D"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24D68FF"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79</w:t>
            </w:r>
          </w:p>
        </w:tc>
      </w:tr>
      <w:tr w:rsidR="00E309F8" w:rsidRPr="00F16AA0" w14:paraId="7BF68F4D" w14:textId="77777777" w:rsidTr="00E309F8">
        <w:tc>
          <w:tcPr>
            <w:tcW w:w="4219" w:type="dxa"/>
          </w:tcPr>
          <w:p w14:paraId="02E3051C" w14:textId="77777777" w:rsidR="00E309F8" w:rsidRPr="00F16AA0" w:rsidRDefault="00E309F8" w:rsidP="00B370AA">
            <w:pPr>
              <w:tabs>
                <w:tab w:val="left" w:pos="540"/>
              </w:tabs>
              <w:ind w:left="-110"/>
              <w:jc w:val="both"/>
              <w:rPr>
                <w:rFonts w:cs="Times New Roman"/>
                <w:sz w:val="20"/>
                <w:szCs w:val="20"/>
              </w:rPr>
            </w:pPr>
          </w:p>
        </w:tc>
        <w:tc>
          <w:tcPr>
            <w:tcW w:w="1146" w:type="dxa"/>
            <w:tcBorders>
              <w:top w:val="double" w:sz="4" w:space="0" w:color="auto"/>
            </w:tcBorders>
          </w:tcPr>
          <w:p w14:paraId="5A47C449" w14:textId="77777777" w:rsidR="00E309F8" w:rsidRPr="00F16AA0" w:rsidRDefault="00E309F8" w:rsidP="00B370AA">
            <w:pPr>
              <w:tabs>
                <w:tab w:val="left" w:pos="540"/>
              </w:tabs>
              <w:jc w:val="both"/>
              <w:rPr>
                <w:rFonts w:cs="Times New Roman"/>
                <w:sz w:val="20"/>
                <w:szCs w:val="20"/>
                <w:highlight w:val="yellow"/>
              </w:rPr>
            </w:pPr>
          </w:p>
        </w:tc>
        <w:tc>
          <w:tcPr>
            <w:tcW w:w="236" w:type="dxa"/>
          </w:tcPr>
          <w:p w14:paraId="0E41F872" w14:textId="77777777" w:rsidR="00E309F8" w:rsidRPr="00F16AA0" w:rsidRDefault="00E309F8" w:rsidP="00B370AA">
            <w:pPr>
              <w:tabs>
                <w:tab w:val="left" w:pos="540"/>
              </w:tabs>
              <w:jc w:val="both"/>
              <w:rPr>
                <w:rFonts w:cs="Times New Roman"/>
                <w:sz w:val="20"/>
                <w:szCs w:val="20"/>
              </w:rPr>
            </w:pPr>
          </w:p>
        </w:tc>
        <w:tc>
          <w:tcPr>
            <w:tcW w:w="1169" w:type="dxa"/>
            <w:tcBorders>
              <w:top w:val="double" w:sz="4" w:space="0" w:color="auto"/>
            </w:tcBorders>
          </w:tcPr>
          <w:p w14:paraId="13E4E251" w14:textId="77777777" w:rsidR="00E309F8" w:rsidRPr="00F16AA0"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4ECAFA0B" w14:textId="77777777" w:rsidR="00E309F8" w:rsidRPr="00F16AA0" w:rsidRDefault="00E309F8" w:rsidP="00B370AA">
            <w:pPr>
              <w:tabs>
                <w:tab w:val="left" w:pos="540"/>
              </w:tabs>
              <w:jc w:val="both"/>
              <w:rPr>
                <w:rFonts w:cs="Times New Roman"/>
                <w:sz w:val="20"/>
                <w:szCs w:val="20"/>
              </w:rPr>
            </w:pPr>
          </w:p>
        </w:tc>
        <w:tc>
          <w:tcPr>
            <w:tcW w:w="1182" w:type="dxa"/>
            <w:tcBorders>
              <w:top w:val="double" w:sz="4" w:space="0" w:color="auto"/>
            </w:tcBorders>
          </w:tcPr>
          <w:p w14:paraId="5BE74FD0" w14:textId="77777777" w:rsidR="00E309F8" w:rsidRPr="00F16AA0"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highlight w:val="yellow"/>
              </w:rPr>
            </w:pPr>
          </w:p>
        </w:tc>
        <w:tc>
          <w:tcPr>
            <w:tcW w:w="236" w:type="dxa"/>
          </w:tcPr>
          <w:p w14:paraId="53EDB3E8" w14:textId="77777777" w:rsidR="00E309F8" w:rsidRPr="00F16AA0" w:rsidRDefault="00E309F8" w:rsidP="00B370AA">
            <w:pPr>
              <w:tabs>
                <w:tab w:val="left" w:pos="540"/>
              </w:tabs>
              <w:jc w:val="both"/>
              <w:rPr>
                <w:rFonts w:cs="Times New Roman"/>
                <w:sz w:val="20"/>
                <w:szCs w:val="20"/>
              </w:rPr>
            </w:pPr>
          </w:p>
        </w:tc>
        <w:tc>
          <w:tcPr>
            <w:tcW w:w="1182" w:type="dxa"/>
            <w:tcBorders>
              <w:top w:val="double" w:sz="4" w:space="0" w:color="auto"/>
            </w:tcBorders>
          </w:tcPr>
          <w:p w14:paraId="611BA0D9" w14:textId="77777777" w:rsidR="00E309F8" w:rsidRPr="00F16AA0"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r w:rsidR="00E309F8" w:rsidRPr="00515545" w14:paraId="67AFA033"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CE48172" w14:textId="77777777" w:rsidR="00E309F8" w:rsidRPr="00515545" w:rsidRDefault="00E309F8" w:rsidP="00B370AA">
            <w:pPr>
              <w:tabs>
                <w:tab w:val="left" w:pos="540"/>
              </w:tabs>
              <w:ind w:left="-110"/>
              <w:jc w:val="both"/>
              <w:rPr>
                <w:rFonts w:cs="Times New Roman"/>
                <w:b/>
                <w:bCs/>
                <w:sz w:val="22"/>
                <w:szCs w:val="22"/>
              </w:rPr>
            </w:pPr>
            <w:r w:rsidRPr="00515545">
              <w:rPr>
                <w:rFonts w:cs="Times New Roman"/>
                <w:b/>
                <w:bCs/>
                <w:sz w:val="22"/>
                <w:szCs w:val="22"/>
              </w:rPr>
              <w:t>Key management</w:t>
            </w:r>
          </w:p>
        </w:tc>
        <w:tc>
          <w:tcPr>
            <w:tcW w:w="1146" w:type="dxa"/>
            <w:tcBorders>
              <w:top w:val="nil"/>
              <w:left w:val="nil"/>
              <w:bottom w:val="nil"/>
              <w:right w:val="nil"/>
            </w:tcBorders>
          </w:tcPr>
          <w:p w14:paraId="2546D1A6"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28E5A1FA" w14:textId="77777777" w:rsidR="00E309F8" w:rsidRPr="00515545" w:rsidRDefault="00E309F8" w:rsidP="00B370AA">
            <w:pPr>
              <w:tabs>
                <w:tab w:val="left" w:pos="540"/>
              </w:tabs>
              <w:jc w:val="both"/>
              <w:rPr>
                <w:rFonts w:cs="Times New Roman"/>
                <w:sz w:val="22"/>
                <w:szCs w:val="22"/>
              </w:rPr>
            </w:pPr>
          </w:p>
        </w:tc>
        <w:tc>
          <w:tcPr>
            <w:tcW w:w="1169" w:type="dxa"/>
            <w:tcBorders>
              <w:top w:val="nil"/>
              <w:left w:val="nil"/>
              <w:bottom w:val="nil"/>
              <w:right w:val="nil"/>
            </w:tcBorders>
          </w:tcPr>
          <w:p w14:paraId="0C83B10A"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332B8F78"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nil"/>
              <w:right w:val="nil"/>
            </w:tcBorders>
          </w:tcPr>
          <w:p w14:paraId="292BC955"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0FD79A73"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nil"/>
              <w:right w:val="nil"/>
            </w:tcBorders>
          </w:tcPr>
          <w:p w14:paraId="5D4CD5B6"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E309F8" w:rsidRPr="00372C82" w14:paraId="04171976"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7A1B2BF" w14:textId="77777777" w:rsidR="00E309F8" w:rsidRPr="00372C82" w:rsidRDefault="00E309F8" w:rsidP="00B370AA">
            <w:pPr>
              <w:tabs>
                <w:tab w:val="left" w:pos="540"/>
              </w:tabs>
              <w:ind w:left="-110"/>
              <w:jc w:val="both"/>
              <w:rPr>
                <w:rFonts w:cs="Times New Roman"/>
                <w:sz w:val="22"/>
                <w:szCs w:val="22"/>
              </w:rPr>
            </w:pPr>
            <w:r>
              <w:rPr>
                <w:rFonts w:cs="Times New Roman"/>
                <w:sz w:val="22"/>
                <w:szCs w:val="22"/>
              </w:rPr>
              <w:t>Purchase of shares in subsidiary</w:t>
            </w:r>
          </w:p>
        </w:tc>
        <w:tc>
          <w:tcPr>
            <w:tcW w:w="1146" w:type="dxa"/>
            <w:tcBorders>
              <w:top w:val="nil"/>
              <w:left w:val="nil"/>
              <w:bottom w:val="double" w:sz="4" w:space="0" w:color="auto"/>
              <w:right w:val="nil"/>
            </w:tcBorders>
            <w:vAlign w:val="bottom"/>
          </w:tcPr>
          <w:p w14:paraId="71532AA4" w14:textId="77777777" w:rsidR="00E309F8" w:rsidRPr="00372C82" w:rsidRDefault="00E309F8" w:rsidP="00B370AA">
            <w:pPr>
              <w:tabs>
                <w:tab w:val="clear" w:pos="454"/>
                <w:tab w:val="clear" w:pos="680"/>
                <w:tab w:val="clear" w:pos="907"/>
                <w:tab w:val="left" w:pos="0"/>
              </w:tabs>
              <w:jc w:val="center"/>
              <w:rPr>
                <w:rFonts w:cs="Times New Roman"/>
                <w:sz w:val="22"/>
                <w:szCs w:val="22"/>
                <w:highlight w:val="yellow"/>
              </w:rPr>
            </w:pPr>
            <w:r>
              <w:rPr>
                <w:rFonts w:cs="Times New Roman"/>
                <w:sz w:val="22"/>
                <w:szCs w:val="22"/>
              </w:rPr>
              <w:t>-</w:t>
            </w:r>
          </w:p>
        </w:tc>
        <w:tc>
          <w:tcPr>
            <w:tcW w:w="236" w:type="dxa"/>
            <w:tcBorders>
              <w:top w:val="nil"/>
              <w:left w:val="nil"/>
              <w:bottom w:val="nil"/>
              <w:right w:val="nil"/>
            </w:tcBorders>
          </w:tcPr>
          <w:p w14:paraId="1E97CCF1" w14:textId="77777777" w:rsidR="00E309F8" w:rsidRPr="00372C82" w:rsidRDefault="00E309F8" w:rsidP="00B370AA">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409DFAAA" w14:textId="77777777" w:rsidR="00E309F8" w:rsidRPr="00372C82"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5,349</w:t>
            </w:r>
          </w:p>
        </w:tc>
        <w:tc>
          <w:tcPr>
            <w:tcW w:w="236" w:type="dxa"/>
            <w:tcBorders>
              <w:top w:val="nil"/>
              <w:left w:val="nil"/>
              <w:bottom w:val="nil"/>
              <w:right w:val="nil"/>
            </w:tcBorders>
          </w:tcPr>
          <w:p w14:paraId="07A61FAE" w14:textId="77777777" w:rsidR="00E309F8" w:rsidRPr="00372C82"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B1A1A79" w14:textId="77777777" w:rsidR="00E309F8" w:rsidRPr="00372C82" w:rsidRDefault="00E309F8" w:rsidP="00B370AA">
            <w:pPr>
              <w:tabs>
                <w:tab w:val="clear" w:pos="454"/>
                <w:tab w:val="clear" w:pos="680"/>
                <w:tab w:val="clear" w:pos="907"/>
                <w:tab w:val="left" w:pos="0"/>
              </w:tabs>
              <w:jc w:val="center"/>
              <w:rPr>
                <w:rFonts w:cs="Times New Roman"/>
                <w:sz w:val="22"/>
                <w:szCs w:val="22"/>
                <w:highlight w:val="yellow"/>
              </w:rPr>
            </w:pPr>
            <w:r>
              <w:rPr>
                <w:rFonts w:cs="Times New Roman"/>
                <w:sz w:val="22"/>
                <w:szCs w:val="22"/>
              </w:rPr>
              <w:t>-</w:t>
            </w:r>
          </w:p>
        </w:tc>
        <w:tc>
          <w:tcPr>
            <w:tcW w:w="236" w:type="dxa"/>
            <w:tcBorders>
              <w:top w:val="nil"/>
              <w:left w:val="nil"/>
              <w:bottom w:val="nil"/>
              <w:right w:val="nil"/>
            </w:tcBorders>
          </w:tcPr>
          <w:p w14:paraId="037659A5" w14:textId="77777777" w:rsidR="00E309F8" w:rsidRPr="00372C82"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E59BF91" w14:textId="77777777" w:rsidR="00E309F8" w:rsidRPr="00372C82"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5,349</w:t>
            </w:r>
          </w:p>
        </w:tc>
      </w:tr>
      <w:tr w:rsidR="00E309F8" w:rsidRPr="00515545" w14:paraId="2C596000"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5387A0B" w14:textId="77777777" w:rsidR="00E309F8" w:rsidRPr="00515545" w:rsidRDefault="00E309F8" w:rsidP="00B370AA">
            <w:pPr>
              <w:tabs>
                <w:tab w:val="left" w:pos="540"/>
              </w:tabs>
              <w:ind w:left="-110"/>
              <w:jc w:val="both"/>
              <w:rPr>
                <w:rFonts w:cs="Times New Roman"/>
                <w:b/>
                <w:bCs/>
                <w:sz w:val="22"/>
                <w:szCs w:val="22"/>
              </w:rPr>
            </w:pPr>
          </w:p>
        </w:tc>
        <w:tc>
          <w:tcPr>
            <w:tcW w:w="1146" w:type="dxa"/>
            <w:tcBorders>
              <w:top w:val="double" w:sz="4" w:space="0" w:color="auto"/>
              <w:left w:val="nil"/>
              <w:bottom w:val="nil"/>
              <w:right w:val="nil"/>
            </w:tcBorders>
          </w:tcPr>
          <w:p w14:paraId="62AEB7FC"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63D51D08" w14:textId="77777777" w:rsidR="00E309F8" w:rsidRPr="00515545" w:rsidRDefault="00E309F8" w:rsidP="00B370AA">
            <w:pPr>
              <w:tabs>
                <w:tab w:val="left" w:pos="540"/>
              </w:tabs>
              <w:jc w:val="both"/>
              <w:rPr>
                <w:rFonts w:cs="Times New Roman"/>
                <w:sz w:val="22"/>
                <w:szCs w:val="22"/>
              </w:rPr>
            </w:pPr>
          </w:p>
        </w:tc>
        <w:tc>
          <w:tcPr>
            <w:tcW w:w="1169" w:type="dxa"/>
            <w:tcBorders>
              <w:top w:val="double" w:sz="4" w:space="0" w:color="auto"/>
              <w:left w:val="nil"/>
              <w:bottom w:val="nil"/>
              <w:right w:val="nil"/>
            </w:tcBorders>
          </w:tcPr>
          <w:p w14:paraId="01C7979F"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61106ED3"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left w:val="nil"/>
              <w:bottom w:val="nil"/>
              <w:right w:val="nil"/>
            </w:tcBorders>
          </w:tcPr>
          <w:p w14:paraId="4E787A1B"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7EF14C66" w14:textId="77777777" w:rsidR="00E309F8" w:rsidRPr="00515545" w:rsidRDefault="00E309F8" w:rsidP="00B370AA">
            <w:pPr>
              <w:tabs>
                <w:tab w:val="left" w:pos="540"/>
              </w:tabs>
              <w:jc w:val="both"/>
              <w:rPr>
                <w:rFonts w:cs="Times New Roman"/>
                <w:sz w:val="22"/>
                <w:szCs w:val="22"/>
              </w:rPr>
            </w:pPr>
          </w:p>
        </w:tc>
        <w:tc>
          <w:tcPr>
            <w:tcW w:w="1182" w:type="dxa"/>
            <w:tcBorders>
              <w:top w:val="double" w:sz="4" w:space="0" w:color="auto"/>
              <w:left w:val="nil"/>
              <w:bottom w:val="nil"/>
              <w:right w:val="nil"/>
            </w:tcBorders>
          </w:tcPr>
          <w:p w14:paraId="0A0CE928"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E309F8" w:rsidRPr="00515545" w14:paraId="1F65EA10"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BC4A9E0" w14:textId="77777777" w:rsidR="00E309F8" w:rsidRPr="00515545" w:rsidRDefault="00E309F8" w:rsidP="00B370AA">
            <w:pPr>
              <w:tabs>
                <w:tab w:val="left" w:pos="540"/>
              </w:tabs>
              <w:ind w:left="-110"/>
              <w:jc w:val="both"/>
              <w:rPr>
                <w:sz w:val="22"/>
                <w:szCs w:val="22"/>
              </w:rPr>
            </w:pPr>
            <w:r w:rsidRPr="00515545">
              <w:rPr>
                <w:rFonts w:cs="Times New Roman"/>
                <w:b/>
                <w:bCs/>
                <w:sz w:val="22"/>
                <w:szCs w:val="22"/>
              </w:rPr>
              <w:t>Key management’s remunerations</w:t>
            </w:r>
          </w:p>
        </w:tc>
        <w:tc>
          <w:tcPr>
            <w:tcW w:w="1146" w:type="dxa"/>
            <w:tcBorders>
              <w:top w:val="nil"/>
              <w:left w:val="nil"/>
              <w:bottom w:val="nil"/>
              <w:right w:val="nil"/>
            </w:tcBorders>
          </w:tcPr>
          <w:p w14:paraId="42B5FA53"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5A51170B" w14:textId="77777777" w:rsidR="00E309F8" w:rsidRPr="00515545" w:rsidRDefault="00E309F8" w:rsidP="00B370AA">
            <w:pPr>
              <w:tabs>
                <w:tab w:val="left" w:pos="540"/>
              </w:tabs>
              <w:jc w:val="both"/>
              <w:rPr>
                <w:rFonts w:cs="Times New Roman"/>
                <w:sz w:val="22"/>
                <w:szCs w:val="22"/>
              </w:rPr>
            </w:pPr>
          </w:p>
        </w:tc>
        <w:tc>
          <w:tcPr>
            <w:tcW w:w="1169" w:type="dxa"/>
            <w:tcBorders>
              <w:top w:val="nil"/>
              <w:left w:val="nil"/>
              <w:bottom w:val="nil"/>
              <w:right w:val="nil"/>
            </w:tcBorders>
          </w:tcPr>
          <w:p w14:paraId="73EDF97A"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0B88C086"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nil"/>
              <w:right w:val="nil"/>
            </w:tcBorders>
          </w:tcPr>
          <w:p w14:paraId="184E8A42"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181AB496"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nil"/>
              <w:right w:val="nil"/>
            </w:tcBorders>
          </w:tcPr>
          <w:p w14:paraId="538E9138"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E309F8" w:rsidRPr="00515545" w14:paraId="61ECF75D"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3D11DB0" w14:textId="77777777" w:rsidR="00E309F8" w:rsidRPr="00515545" w:rsidRDefault="00E309F8" w:rsidP="00B370AA">
            <w:pPr>
              <w:tabs>
                <w:tab w:val="left" w:pos="540"/>
              </w:tabs>
              <w:ind w:left="-110"/>
              <w:jc w:val="both"/>
              <w:rPr>
                <w:sz w:val="22"/>
                <w:szCs w:val="22"/>
              </w:rPr>
            </w:pPr>
            <w:r w:rsidRPr="00515545">
              <w:rPr>
                <w:rFonts w:cs="Times New Roman"/>
                <w:sz w:val="22"/>
                <w:szCs w:val="22"/>
                <w:lang w:eastAsia="en-GB"/>
              </w:rPr>
              <w:t>Short-term benefits</w:t>
            </w:r>
          </w:p>
        </w:tc>
        <w:tc>
          <w:tcPr>
            <w:tcW w:w="1146" w:type="dxa"/>
            <w:tcBorders>
              <w:top w:val="nil"/>
              <w:left w:val="nil"/>
              <w:bottom w:val="nil"/>
              <w:right w:val="nil"/>
            </w:tcBorders>
            <w:vAlign w:val="bottom"/>
          </w:tcPr>
          <w:p w14:paraId="286CB36B" w14:textId="18D382E8" w:rsidR="00E309F8" w:rsidRPr="00515545" w:rsidRDefault="00D960E9" w:rsidP="00B370AA">
            <w:pPr>
              <w:tabs>
                <w:tab w:val="clear" w:pos="454"/>
                <w:tab w:val="clear" w:pos="680"/>
                <w:tab w:val="left" w:pos="0"/>
              </w:tabs>
              <w:ind w:right="170"/>
              <w:jc w:val="right"/>
              <w:rPr>
                <w:rFonts w:cs="Times New Roman"/>
                <w:sz w:val="22"/>
                <w:szCs w:val="22"/>
              </w:rPr>
            </w:pPr>
            <w:r>
              <w:rPr>
                <w:rFonts w:cs="Times New Roman"/>
                <w:sz w:val="22"/>
                <w:szCs w:val="22"/>
              </w:rPr>
              <w:t>25,840</w:t>
            </w:r>
          </w:p>
        </w:tc>
        <w:tc>
          <w:tcPr>
            <w:tcW w:w="236" w:type="dxa"/>
            <w:tcBorders>
              <w:top w:val="nil"/>
              <w:left w:val="nil"/>
              <w:bottom w:val="nil"/>
              <w:right w:val="nil"/>
            </w:tcBorders>
          </w:tcPr>
          <w:p w14:paraId="6D2BD879" w14:textId="77777777" w:rsidR="00E309F8" w:rsidRPr="00515545" w:rsidRDefault="00E309F8" w:rsidP="00B370AA">
            <w:pPr>
              <w:tabs>
                <w:tab w:val="left" w:pos="540"/>
              </w:tabs>
              <w:jc w:val="both"/>
              <w:rPr>
                <w:rFonts w:cs="Times New Roman"/>
                <w:sz w:val="22"/>
                <w:szCs w:val="22"/>
              </w:rPr>
            </w:pPr>
          </w:p>
        </w:tc>
        <w:tc>
          <w:tcPr>
            <w:tcW w:w="1169" w:type="dxa"/>
            <w:tcBorders>
              <w:top w:val="nil"/>
              <w:left w:val="nil"/>
              <w:bottom w:val="nil"/>
              <w:right w:val="nil"/>
            </w:tcBorders>
            <w:vAlign w:val="bottom"/>
          </w:tcPr>
          <w:p w14:paraId="461C9A89"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24,204</w:t>
            </w:r>
          </w:p>
        </w:tc>
        <w:tc>
          <w:tcPr>
            <w:tcW w:w="236" w:type="dxa"/>
            <w:tcBorders>
              <w:top w:val="nil"/>
              <w:left w:val="nil"/>
              <w:bottom w:val="nil"/>
              <w:right w:val="nil"/>
            </w:tcBorders>
          </w:tcPr>
          <w:p w14:paraId="526147EB"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nil"/>
              <w:right w:val="nil"/>
            </w:tcBorders>
            <w:vAlign w:val="bottom"/>
          </w:tcPr>
          <w:p w14:paraId="7910ED84" w14:textId="5E02F0DE" w:rsidR="00E309F8" w:rsidRPr="00E46413" w:rsidRDefault="00D960E9" w:rsidP="00B370AA">
            <w:pPr>
              <w:tabs>
                <w:tab w:val="clear" w:pos="454"/>
                <w:tab w:val="clear" w:pos="680"/>
                <w:tab w:val="left" w:pos="0"/>
              </w:tabs>
              <w:ind w:right="170"/>
              <w:jc w:val="right"/>
              <w:rPr>
                <w:rFonts w:cstheme="minorBidi"/>
                <w:sz w:val="22"/>
                <w:szCs w:val="22"/>
              </w:rPr>
            </w:pPr>
            <w:r>
              <w:rPr>
                <w:rFonts w:cstheme="minorBidi"/>
                <w:sz w:val="22"/>
                <w:szCs w:val="22"/>
              </w:rPr>
              <w:t>25,840</w:t>
            </w:r>
          </w:p>
        </w:tc>
        <w:tc>
          <w:tcPr>
            <w:tcW w:w="236" w:type="dxa"/>
            <w:tcBorders>
              <w:top w:val="nil"/>
              <w:left w:val="nil"/>
              <w:bottom w:val="nil"/>
              <w:right w:val="nil"/>
            </w:tcBorders>
          </w:tcPr>
          <w:p w14:paraId="1974D76B"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nil"/>
              <w:right w:val="nil"/>
            </w:tcBorders>
            <w:vAlign w:val="bottom"/>
          </w:tcPr>
          <w:p w14:paraId="3278DE17"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24,204</w:t>
            </w:r>
          </w:p>
        </w:tc>
      </w:tr>
      <w:tr w:rsidR="00E309F8" w:rsidRPr="00515545" w14:paraId="088263E6"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ADA90E9" w14:textId="77777777" w:rsidR="00E309F8" w:rsidRPr="00515545" w:rsidRDefault="00E309F8" w:rsidP="00B370AA">
            <w:pPr>
              <w:tabs>
                <w:tab w:val="left" w:pos="540"/>
              </w:tabs>
              <w:ind w:left="-110"/>
              <w:jc w:val="both"/>
              <w:rPr>
                <w:sz w:val="22"/>
                <w:szCs w:val="22"/>
              </w:rPr>
            </w:pPr>
            <w:r w:rsidRPr="00515545">
              <w:rPr>
                <w:rFonts w:cs="Times New Roman"/>
                <w:sz w:val="22"/>
                <w:szCs w:val="22"/>
              </w:rPr>
              <w:t>Post-employment benefits</w:t>
            </w:r>
          </w:p>
        </w:tc>
        <w:tc>
          <w:tcPr>
            <w:tcW w:w="1146" w:type="dxa"/>
            <w:tcBorders>
              <w:top w:val="nil"/>
              <w:left w:val="nil"/>
              <w:bottom w:val="single" w:sz="4" w:space="0" w:color="auto"/>
              <w:right w:val="nil"/>
            </w:tcBorders>
            <w:vAlign w:val="bottom"/>
          </w:tcPr>
          <w:p w14:paraId="0DF62A97" w14:textId="5E5B0EC8" w:rsidR="00E309F8" w:rsidRPr="00515545" w:rsidRDefault="00E309F8" w:rsidP="00B370AA">
            <w:pPr>
              <w:tabs>
                <w:tab w:val="clear" w:pos="454"/>
                <w:tab w:val="clear" w:pos="680"/>
                <w:tab w:val="left" w:pos="0"/>
              </w:tabs>
              <w:ind w:right="170"/>
              <w:jc w:val="right"/>
              <w:rPr>
                <w:rFonts w:cs="Times New Roman"/>
                <w:sz w:val="22"/>
                <w:szCs w:val="22"/>
              </w:rPr>
            </w:pPr>
            <w:r w:rsidRPr="00E46413">
              <w:rPr>
                <w:rFonts w:cs="Times New Roman"/>
                <w:sz w:val="22"/>
                <w:szCs w:val="22"/>
              </w:rPr>
              <w:t>22</w:t>
            </w:r>
            <w:r w:rsidR="0022358A">
              <w:rPr>
                <w:rFonts w:cs="Times New Roman"/>
                <w:sz w:val="22"/>
                <w:szCs w:val="22"/>
              </w:rPr>
              <w:t>9</w:t>
            </w:r>
          </w:p>
        </w:tc>
        <w:tc>
          <w:tcPr>
            <w:tcW w:w="236" w:type="dxa"/>
            <w:tcBorders>
              <w:top w:val="nil"/>
              <w:left w:val="nil"/>
              <w:bottom w:val="nil"/>
              <w:right w:val="nil"/>
            </w:tcBorders>
          </w:tcPr>
          <w:p w14:paraId="37CCA492" w14:textId="77777777" w:rsidR="00E309F8" w:rsidRPr="00515545" w:rsidRDefault="00E309F8" w:rsidP="00B370AA">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40D233FB"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737</w:t>
            </w:r>
          </w:p>
        </w:tc>
        <w:tc>
          <w:tcPr>
            <w:tcW w:w="236" w:type="dxa"/>
            <w:tcBorders>
              <w:top w:val="nil"/>
              <w:left w:val="nil"/>
              <w:bottom w:val="nil"/>
              <w:right w:val="nil"/>
            </w:tcBorders>
          </w:tcPr>
          <w:p w14:paraId="5B20EDD6"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195119CA" w14:textId="48F0AADA" w:rsidR="00E309F8" w:rsidRPr="00E46413" w:rsidRDefault="00E309F8" w:rsidP="00B370AA">
            <w:pPr>
              <w:tabs>
                <w:tab w:val="clear" w:pos="454"/>
                <w:tab w:val="clear" w:pos="680"/>
                <w:tab w:val="left" w:pos="0"/>
              </w:tabs>
              <w:ind w:right="170"/>
              <w:jc w:val="right"/>
              <w:rPr>
                <w:rFonts w:cstheme="minorBidi"/>
                <w:sz w:val="22"/>
                <w:szCs w:val="22"/>
              </w:rPr>
            </w:pPr>
            <w:r w:rsidRPr="00E46413">
              <w:rPr>
                <w:rFonts w:cstheme="minorBidi"/>
                <w:sz w:val="22"/>
                <w:szCs w:val="22"/>
              </w:rPr>
              <w:t>22</w:t>
            </w:r>
            <w:r w:rsidR="0022358A">
              <w:rPr>
                <w:rFonts w:cstheme="minorBidi"/>
                <w:sz w:val="22"/>
                <w:szCs w:val="22"/>
              </w:rPr>
              <w:t>9</w:t>
            </w:r>
          </w:p>
        </w:tc>
        <w:tc>
          <w:tcPr>
            <w:tcW w:w="236" w:type="dxa"/>
            <w:tcBorders>
              <w:top w:val="nil"/>
              <w:left w:val="nil"/>
              <w:bottom w:val="nil"/>
              <w:right w:val="nil"/>
            </w:tcBorders>
          </w:tcPr>
          <w:p w14:paraId="57571533"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42D535EC"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737</w:t>
            </w:r>
          </w:p>
        </w:tc>
      </w:tr>
      <w:tr w:rsidR="00E309F8" w:rsidRPr="00515545" w14:paraId="7C03093D" w14:textId="77777777" w:rsidTr="00E30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D3F14C6" w14:textId="77777777" w:rsidR="00E309F8" w:rsidRPr="00515545" w:rsidRDefault="00E309F8" w:rsidP="00B370AA">
            <w:pPr>
              <w:tabs>
                <w:tab w:val="left" w:pos="540"/>
              </w:tabs>
              <w:ind w:left="-110"/>
              <w:jc w:val="both"/>
              <w:rPr>
                <w:rFonts w:cs="Times New Roman"/>
                <w:sz w:val="22"/>
                <w:szCs w:val="22"/>
              </w:rPr>
            </w:pPr>
            <w:r>
              <w:rPr>
                <w:rFonts w:cs="Times New Roman"/>
                <w:sz w:val="22"/>
                <w:szCs w:val="22"/>
              </w:rPr>
              <w:t>Total</w:t>
            </w:r>
          </w:p>
        </w:tc>
        <w:tc>
          <w:tcPr>
            <w:tcW w:w="1146" w:type="dxa"/>
            <w:tcBorders>
              <w:top w:val="nil"/>
              <w:left w:val="nil"/>
              <w:bottom w:val="double" w:sz="4" w:space="0" w:color="auto"/>
              <w:right w:val="nil"/>
            </w:tcBorders>
            <w:vAlign w:val="bottom"/>
          </w:tcPr>
          <w:p w14:paraId="480C9578" w14:textId="0FF20E0E" w:rsidR="00E309F8" w:rsidRPr="00515545" w:rsidRDefault="00D960E9" w:rsidP="00B370AA">
            <w:pPr>
              <w:tabs>
                <w:tab w:val="clear" w:pos="454"/>
                <w:tab w:val="clear" w:pos="680"/>
                <w:tab w:val="left" w:pos="0"/>
              </w:tabs>
              <w:ind w:right="170"/>
              <w:jc w:val="right"/>
              <w:rPr>
                <w:rFonts w:cs="Times New Roman"/>
                <w:sz w:val="22"/>
                <w:szCs w:val="22"/>
              </w:rPr>
            </w:pPr>
            <w:r>
              <w:rPr>
                <w:rFonts w:cs="Times New Roman"/>
                <w:sz w:val="22"/>
                <w:szCs w:val="22"/>
              </w:rPr>
              <w:t>26,069</w:t>
            </w:r>
          </w:p>
        </w:tc>
        <w:tc>
          <w:tcPr>
            <w:tcW w:w="236" w:type="dxa"/>
            <w:tcBorders>
              <w:top w:val="nil"/>
              <w:left w:val="nil"/>
              <w:bottom w:val="nil"/>
              <w:right w:val="nil"/>
            </w:tcBorders>
          </w:tcPr>
          <w:p w14:paraId="25CEF682" w14:textId="77777777" w:rsidR="00E309F8" w:rsidRPr="00515545" w:rsidRDefault="00E309F8" w:rsidP="00B370AA">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0FD3B1DF"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24,941</w:t>
            </w:r>
          </w:p>
        </w:tc>
        <w:tc>
          <w:tcPr>
            <w:tcW w:w="236" w:type="dxa"/>
            <w:tcBorders>
              <w:top w:val="nil"/>
              <w:left w:val="nil"/>
              <w:bottom w:val="nil"/>
              <w:right w:val="nil"/>
            </w:tcBorders>
          </w:tcPr>
          <w:p w14:paraId="475B66EB"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88813F9" w14:textId="3F07F819" w:rsidR="00E309F8" w:rsidRPr="00E46413" w:rsidRDefault="00D960E9" w:rsidP="00B370AA">
            <w:pPr>
              <w:tabs>
                <w:tab w:val="clear" w:pos="454"/>
                <w:tab w:val="clear" w:pos="680"/>
                <w:tab w:val="left" w:pos="0"/>
              </w:tabs>
              <w:ind w:right="170"/>
              <w:jc w:val="right"/>
              <w:rPr>
                <w:rFonts w:cstheme="minorBidi"/>
                <w:sz w:val="22"/>
                <w:szCs w:val="22"/>
              </w:rPr>
            </w:pPr>
            <w:r>
              <w:rPr>
                <w:rFonts w:cstheme="minorBidi"/>
                <w:sz w:val="22"/>
                <w:szCs w:val="22"/>
              </w:rPr>
              <w:t>26,069</w:t>
            </w:r>
          </w:p>
        </w:tc>
        <w:tc>
          <w:tcPr>
            <w:tcW w:w="236" w:type="dxa"/>
            <w:tcBorders>
              <w:top w:val="nil"/>
              <w:left w:val="nil"/>
              <w:bottom w:val="nil"/>
              <w:right w:val="nil"/>
            </w:tcBorders>
          </w:tcPr>
          <w:p w14:paraId="3772FFB0" w14:textId="77777777" w:rsidR="00E309F8" w:rsidRPr="00515545" w:rsidRDefault="00E309F8" w:rsidP="00B370A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1C7E0AC" w14:textId="77777777" w:rsidR="00E309F8" w:rsidRPr="00515545" w:rsidRDefault="00E309F8" w:rsidP="00B3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24,941</w:t>
            </w:r>
          </w:p>
        </w:tc>
      </w:tr>
    </w:tbl>
    <w:p w14:paraId="068C1D35" w14:textId="77777777" w:rsidR="00E309F8" w:rsidRDefault="00E3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4915AE37" w14:textId="4D7645A2" w:rsidR="00A639F5" w:rsidRPr="00B37B6C" w:rsidRDefault="007004A2" w:rsidP="00F92A2E">
      <w:pPr>
        <w:tabs>
          <w:tab w:val="left" w:pos="540"/>
        </w:tabs>
        <w:jc w:val="thaiDistribute"/>
        <w:rPr>
          <w:rFonts w:cs="Times New Roman"/>
          <w:sz w:val="22"/>
          <w:szCs w:val="22"/>
        </w:rPr>
      </w:pPr>
      <w:r w:rsidRPr="00B37B6C">
        <w:rPr>
          <w:rFonts w:cs="Times New Roman"/>
          <w:sz w:val="22"/>
          <w:szCs w:val="22"/>
        </w:rPr>
        <w:t>Significant o</w:t>
      </w:r>
      <w:r w:rsidR="00A639F5" w:rsidRPr="00B37B6C">
        <w:rPr>
          <w:rFonts w:cs="Times New Roman"/>
          <w:sz w:val="22"/>
          <w:szCs w:val="22"/>
        </w:rPr>
        <w:t xml:space="preserve">utstanding balances </w:t>
      </w:r>
      <w:r w:rsidRPr="00B37B6C">
        <w:rPr>
          <w:rFonts w:cs="Times New Roman"/>
          <w:sz w:val="22"/>
          <w:szCs w:val="22"/>
        </w:rPr>
        <w:t xml:space="preserve">of assets and liabilities </w:t>
      </w:r>
      <w:r w:rsidR="00A639F5" w:rsidRPr="00B37B6C">
        <w:rPr>
          <w:rFonts w:cs="Times New Roman"/>
          <w:sz w:val="22"/>
          <w:szCs w:val="22"/>
        </w:rPr>
        <w:t xml:space="preserve">with related parties as at </w:t>
      </w:r>
      <w:r w:rsidR="007F173F">
        <w:rPr>
          <w:sz w:val="22"/>
          <w:szCs w:val="28"/>
        </w:rPr>
        <w:t>September 30</w:t>
      </w:r>
      <w:r w:rsidR="00B37B6C" w:rsidRPr="00B37B6C">
        <w:rPr>
          <w:sz w:val="22"/>
          <w:szCs w:val="28"/>
        </w:rPr>
        <w:t>,</w:t>
      </w:r>
      <w:r w:rsidR="00A639F5" w:rsidRPr="00B37B6C">
        <w:rPr>
          <w:rFonts w:cs="Times New Roman"/>
          <w:sz w:val="22"/>
          <w:szCs w:val="22"/>
        </w:rPr>
        <w:t xml:space="preserve"> </w:t>
      </w:r>
      <w:r w:rsidR="00772A94">
        <w:rPr>
          <w:rFonts w:cs="Times New Roman"/>
          <w:sz w:val="22"/>
          <w:szCs w:val="22"/>
        </w:rPr>
        <w:t>2025</w:t>
      </w:r>
      <w:r w:rsidR="00A639F5" w:rsidRPr="00B37B6C">
        <w:rPr>
          <w:rFonts w:cs="Times New Roman"/>
          <w:sz w:val="22"/>
          <w:szCs w:val="22"/>
        </w:rPr>
        <w:t xml:space="preserve"> and December 31, </w:t>
      </w:r>
      <w:r w:rsidR="00772A94">
        <w:rPr>
          <w:rFonts w:cs="Times New Roman"/>
          <w:sz w:val="22"/>
          <w:szCs w:val="22"/>
        </w:rPr>
        <w:t>2024</w:t>
      </w:r>
      <w:r w:rsidR="00A639F5" w:rsidRPr="00B37B6C">
        <w:rPr>
          <w:rFonts w:cs="Times New Roman"/>
          <w:sz w:val="22"/>
          <w:szCs w:val="22"/>
        </w:rPr>
        <w:t xml:space="preserve"> are as follows:</w:t>
      </w:r>
    </w:p>
    <w:p w14:paraId="5FC94367" w14:textId="77777777" w:rsidR="00E665B3" w:rsidRPr="00C1604E" w:rsidRDefault="00E665B3" w:rsidP="00DE26FE">
      <w:pPr>
        <w:pStyle w:val="NoSpacing"/>
        <w:spacing w:line="160" w:lineRule="atLeast"/>
        <w:jc w:val="thaiDistribute"/>
        <w:rPr>
          <w:rFonts w:cs="Cordia New"/>
          <w:sz w:val="22"/>
          <w:szCs w:val="22"/>
          <w:highlight w:val="yellow"/>
        </w:rPr>
      </w:pPr>
    </w:p>
    <w:tbl>
      <w:tblPr>
        <w:tblW w:w="9889" w:type="dxa"/>
        <w:tblLayout w:type="fixed"/>
        <w:tblLook w:val="04A0" w:firstRow="1" w:lastRow="0" w:firstColumn="1" w:lastColumn="0" w:noHBand="0" w:noVBand="1"/>
      </w:tblPr>
      <w:tblGrid>
        <w:gridCol w:w="3936"/>
        <w:gridCol w:w="1276"/>
        <w:gridCol w:w="236"/>
        <w:gridCol w:w="1311"/>
        <w:gridCol w:w="236"/>
        <w:gridCol w:w="1335"/>
        <w:gridCol w:w="236"/>
        <w:gridCol w:w="1323"/>
      </w:tblGrid>
      <w:tr w:rsidR="0074700C" w:rsidRPr="00C1604E" w14:paraId="2B8E4485" w14:textId="77777777" w:rsidTr="0048323E">
        <w:trPr>
          <w:tblHeader/>
        </w:trPr>
        <w:tc>
          <w:tcPr>
            <w:tcW w:w="3936" w:type="dxa"/>
          </w:tcPr>
          <w:p w14:paraId="472BB4F0" w14:textId="77777777" w:rsidR="0074700C" w:rsidRPr="00C1604E" w:rsidRDefault="0074700C" w:rsidP="0048323E">
            <w:pPr>
              <w:tabs>
                <w:tab w:val="left" w:pos="540"/>
              </w:tabs>
              <w:jc w:val="both"/>
              <w:rPr>
                <w:rFonts w:cs="Times New Roman"/>
                <w:sz w:val="22"/>
                <w:szCs w:val="22"/>
                <w:highlight w:val="yellow"/>
              </w:rPr>
            </w:pPr>
          </w:p>
        </w:tc>
        <w:tc>
          <w:tcPr>
            <w:tcW w:w="5953" w:type="dxa"/>
            <w:gridSpan w:val="7"/>
            <w:tcBorders>
              <w:bottom w:val="single" w:sz="4" w:space="0" w:color="auto"/>
            </w:tcBorders>
          </w:tcPr>
          <w:p w14:paraId="72C931F4"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In Thousand Baht</w:t>
            </w:r>
          </w:p>
        </w:tc>
      </w:tr>
      <w:tr w:rsidR="0074700C" w:rsidRPr="00C1604E" w14:paraId="4D7FF71D" w14:textId="77777777" w:rsidTr="0048323E">
        <w:trPr>
          <w:tblHeader/>
        </w:trPr>
        <w:tc>
          <w:tcPr>
            <w:tcW w:w="3936" w:type="dxa"/>
          </w:tcPr>
          <w:p w14:paraId="0BE764EE"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top w:val="single" w:sz="4" w:space="0" w:color="auto"/>
            </w:tcBorders>
          </w:tcPr>
          <w:p w14:paraId="4717C44B"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Consolidated</w:t>
            </w:r>
          </w:p>
        </w:tc>
        <w:tc>
          <w:tcPr>
            <w:tcW w:w="236" w:type="dxa"/>
            <w:tcBorders>
              <w:top w:val="single" w:sz="4" w:space="0" w:color="auto"/>
            </w:tcBorders>
          </w:tcPr>
          <w:p w14:paraId="75D2562C" w14:textId="77777777" w:rsidR="0074700C" w:rsidRPr="00B37B6C" w:rsidRDefault="0074700C" w:rsidP="0048323E">
            <w:pPr>
              <w:tabs>
                <w:tab w:val="left" w:pos="540"/>
              </w:tabs>
              <w:jc w:val="center"/>
              <w:rPr>
                <w:rFonts w:cs="Times New Roman"/>
                <w:sz w:val="22"/>
                <w:szCs w:val="22"/>
              </w:rPr>
            </w:pPr>
          </w:p>
        </w:tc>
        <w:tc>
          <w:tcPr>
            <w:tcW w:w="2894" w:type="dxa"/>
            <w:gridSpan w:val="3"/>
            <w:tcBorders>
              <w:top w:val="single" w:sz="4" w:space="0" w:color="auto"/>
            </w:tcBorders>
          </w:tcPr>
          <w:p w14:paraId="2140C987"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Separate</w:t>
            </w:r>
          </w:p>
        </w:tc>
      </w:tr>
      <w:tr w:rsidR="0074700C" w:rsidRPr="00C1604E" w14:paraId="70389EA4" w14:textId="77777777" w:rsidTr="0048323E">
        <w:trPr>
          <w:tblHeader/>
        </w:trPr>
        <w:tc>
          <w:tcPr>
            <w:tcW w:w="3936" w:type="dxa"/>
          </w:tcPr>
          <w:p w14:paraId="413800C8"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bottom w:val="single" w:sz="4" w:space="0" w:color="auto"/>
            </w:tcBorders>
          </w:tcPr>
          <w:p w14:paraId="1C82CC0E"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financial statements</w:t>
            </w:r>
          </w:p>
        </w:tc>
        <w:tc>
          <w:tcPr>
            <w:tcW w:w="236" w:type="dxa"/>
          </w:tcPr>
          <w:p w14:paraId="60DAEEEE" w14:textId="77777777" w:rsidR="0074700C" w:rsidRPr="00B37B6C" w:rsidRDefault="0074700C" w:rsidP="0048323E">
            <w:pPr>
              <w:tabs>
                <w:tab w:val="left" w:pos="540"/>
              </w:tabs>
              <w:jc w:val="center"/>
              <w:rPr>
                <w:rFonts w:cs="Times New Roman"/>
                <w:sz w:val="22"/>
                <w:szCs w:val="22"/>
              </w:rPr>
            </w:pPr>
          </w:p>
        </w:tc>
        <w:tc>
          <w:tcPr>
            <w:tcW w:w="2894" w:type="dxa"/>
            <w:gridSpan w:val="3"/>
            <w:tcBorders>
              <w:bottom w:val="single" w:sz="4" w:space="0" w:color="auto"/>
            </w:tcBorders>
          </w:tcPr>
          <w:p w14:paraId="4A0D02FE" w14:textId="77777777" w:rsidR="0074700C" w:rsidRPr="00B37B6C" w:rsidRDefault="0074700C" w:rsidP="0048323E">
            <w:pPr>
              <w:tabs>
                <w:tab w:val="left" w:pos="540"/>
              </w:tabs>
              <w:jc w:val="center"/>
              <w:rPr>
                <w:rFonts w:cs="Cordia New"/>
                <w:sz w:val="22"/>
                <w:szCs w:val="22"/>
                <w:cs/>
              </w:rPr>
            </w:pPr>
            <w:r w:rsidRPr="00B37B6C">
              <w:rPr>
                <w:rFonts w:cs="Times New Roman"/>
                <w:sz w:val="22"/>
                <w:szCs w:val="22"/>
              </w:rPr>
              <w:t>financial statements</w:t>
            </w:r>
          </w:p>
        </w:tc>
      </w:tr>
      <w:tr w:rsidR="0074700C" w:rsidRPr="00C1604E" w14:paraId="4B3CC44B" w14:textId="77777777" w:rsidTr="00F262F7">
        <w:trPr>
          <w:tblHeader/>
        </w:trPr>
        <w:tc>
          <w:tcPr>
            <w:tcW w:w="3936" w:type="dxa"/>
          </w:tcPr>
          <w:p w14:paraId="472AE7A6" w14:textId="77777777" w:rsidR="0074700C" w:rsidRPr="00C1604E" w:rsidRDefault="0074700C" w:rsidP="0074700C">
            <w:pPr>
              <w:tabs>
                <w:tab w:val="left" w:pos="540"/>
              </w:tabs>
              <w:jc w:val="both"/>
              <w:rPr>
                <w:rFonts w:cs="Times New Roman"/>
                <w:sz w:val="22"/>
                <w:szCs w:val="22"/>
                <w:highlight w:val="yellow"/>
              </w:rPr>
            </w:pPr>
          </w:p>
        </w:tc>
        <w:tc>
          <w:tcPr>
            <w:tcW w:w="1276" w:type="dxa"/>
            <w:vAlign w:val="center"/>
          </w:tcPr>
          <w:p w14:paraId="54059EB3" w14:textId="1B6A1FDC" w:rsidR="0074700C" w:rsidRPr="00B37B6C" w:rsidRDefault="007F173F"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sz w:val="22"/>
                <w:szCs w:val="28"/>
              </w:rPr>
            </w:pPr>
            <w:r>
              <w:rPr>
                <w:rFonts w:cs="Times New Roman"/>
                <w:sz w:val="22"/>
                <w:szCs w:val="22"/>
              </w:rPr>
              <w:t>September 30</w:t>
            </w:r>
            <w:r w:rsidR="00B37B6C" w:rsidRPr="00B37B6C">
              <w:rPr>
                <w:sz w:val="22"/>
                <w:szCs w:val="28"/>
              </w:rPr>
              <w:t>,</w:t>
            </w:r>
          </w:p>
        </w:tc>
        <w:tc>
          <w:tcPr>
            <w:tcW w:w="236" w:type="dxa"/>
            <w:vAlign w:val="center"/>
          </w:tcPr>
          <w:p w14:paraId="76A6193B"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vAlign w:val="center"/>
          </w:tcPr>
          <w:p w14:paraId="5D22F55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c>
          <w:tcPr>
            <w:tcW w:w="236" w:type="dxa"/>
          </w:tcPr>
          <w:p w14:paraId="212A6BF6" w14:textId="77777777" w:rsidR="0074700C" w:rsidRPr="00B37B6C" w:rsidRDefault="0074700C" w:rsidP="0074700C">
            <w:pPr>
              <w:tabs>
                <w:tab w:val="left" w:pos="540"/>
              </w:tabs>
              <w:jc w:val="center"/>
              <w:rPr>
                <w:rFonts w:cs="Times New Roman"/>
                <w:sz w:val="22"/>
                <w:szCs w:val="22"/>
              </w:rPr>
            </w:pPr>
          </w:p>
        </w:tc>
        <w:tc>
          <w:tcPr>
            <w:tcW w:w="1335" w:type="dxa"/>
            <w:vAlign w:val="center"/>
          </w:tcPr>
          <w:p w14:paraId="737C8B0A" w14:textId="43336640" w:rsidR="0074700C" w:rsidRPr="00B37B6C" w:rsidRDefault="007F173F"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B37B6C" w:rsidRPr="00B37B6C">
              <w:rPr>
                <w:sz w:val="22"/>
                <w:szCs w:val="28"/>
              </w:rPr>
              <w:t>,</w:t>
            </w:r>
          </w:p>
        </w:tc>
        <w:tc>
          <w:tcPr>
            <w:tcW w:w="236" w:type="dxa"/>
            <w:vAlign w:val="center"/>
          </w:tcPr>
          <w:p w14:paraId="0BEEF43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vAlign w:val="center"/>
          </w:tcPr>
          <w:p w14:paraId="691AFBDA"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r>
      <w:tr w:rsidR="0074700C" w:rsidRPr="00C1604E" w14:paraId="06D722A4" w14:textId="77777777" w:rsidTr="0048323E">
        <w:trPr>
          <w:tblHeader/>
        </w:trPr>
        <w:tc>
          <w:tcPr>
            <w:tcW w:w="3936" w:type="dxa"/>
          </w:tcPr>
          <w:p w14:paraId="754352E0" w14:textId="77777777" w:rsidR="0074700C" w:rsidRPr="00B37B6C" w:rsidRDefault="0074700C" w:rsidP="0074700C">
            <w:pPr>
              <w:tabs>
                <w:tab w:val="left" w:pos="540"/>
              </w:tabs>
              <w:jc w:val="both"/>
              <w:rPr>
                <w:rFonts w:cs="Times New Roman"/>
                <w:sz w:val="22"/>
                <w:szCs w:val="22"/>
              </w:rPr>
            </w:pPr>
          </w:p>
        </w:tc>
        <w:tc>
          <w:tcPr>
            <w:tcW w:w="1276" w:type="dxa"/>
            <w:tcBorders>
              <w:bottom w:val="single" w:sz="4" w:space="0" w:color="auto"/>
            </w:tcBorders>
            <w:vAlign w:val="center"/>
          </w:tcPr>
          <w:p w14:paraId="32CF4F37" w14:textId="1940A8FB"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561EC3ED"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tcBorders>
              <w:bottom w:val="single" w:sz="4" w:space="0" w:color="auto"/>
            </w:tcBorders>
            <w:vAlign w:val="center"/>
          </w:tcPr>
          <w:p w14:paraId="754F37DB" w14:textId="5BA46255"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36" w:type="dxa"/>
          </w:tcPr>
          <w:p w14:paraId="7B1EC7D0" w14:textId="77777777" w:rsidR="0074700C" w:rsidRPr="00B37B6C" w:rsidRDefault="0074700C" w:rsidP="0074700C">
            <w:pPr>
              <w:tabs>
                <w:tab w:val="left" w:pos="540"/>
              </w:tabs>
              <w:jc w:val="center"/>
              <w:rPr>
                <w:rFonts w:cs="Times New Roman"/>
                <w:sz w:val="22"/>
                <w:szCs w:val="22"/>
              </w:rPr>
            </w:pPr>
          </w:p>
        </w:tc>
        <w:tc>
          <w:tcPr>
            <w:tcW w:w="1335" w:type="dxa"/>
            <w:tcBorders>
              <w:bottom w:val="single" w:sz="4" w:space="0" w:color="auto"/>
            </w:tcBorders>
            <w:vAlign w:val="center"/>
          </w:tcPr>
          <w:p w14:paraId="66E46F1F" w14:textId="5FF8D073"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6487DC24"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tcBorders>
              <w:bottom w:val="single" w:sz="4" w:space="0" w:color="auto"/>
            </w:tcBorders>
            <w:vAlign w:val="center"/>
          </w:tcPr>
          <w:p w14:paraId="4B152FCA" w14:textId="30C37641"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74700C" w:rsidRPr="00C1604E" w14:paraId="334166FE" w14:textId="77777777" w:rsidTr="004979B8">
        <w:tc>
          <w:tcPr>
            <w:tcW w:w="3936" w:type="dxa"/>
            <w:vAlign w:val="bottom"/>
          </w:tcPr>
          <w:p w14:paraId="0658A148" w14:textId="77777777" w:rsidR="0074700C" w:rsidRPr="00B37B6C" w:rsidRDefault="0074700C" w:rsidP="006E7E2A">
            <w:pPr>
              <w:tabs>
                <w:tab w:val="left" w:pos="540"/>
              </w:tabs>
              <w:ind w:left="-110"/>
              <w:jc w:val="both"/>
              <w:rPr>
                <w:rFonts w:cs="Times New Roman"/>
                <w:b/>
                <w:bCs/>
                <w:sz w:val="22"/>
                <w:szCs w:val="22"/>
              </w:rPr>
            </w:pPr>
            <w:r w:rsidRPr="00B37B6C">
              <w:rPr>
                <w:rFonts w:cs="Times New Roman"/>
                <w:b/>
                <w:bCs/>
                <w:sz w:val="22"/>
                <w:szCs w:val="22"/>
              </w:rPr>
              <w:t>Subsidiaries</w:t>
            </w:r>
          </w:p>
        </w:tc>
        <w:tc>
          <w:tcPr>
            <w:tcW w:w="1276" w:type="dxa"/>
          </w:tcPr>
          <w:p w14:paraId="1130075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7A979489" w14:textId="77777777" w:rsidR="0074700C" w:rsidRPr="00C1604E" w:rsidRDefault="0074700C" w:rsidP="0048323E">
            <w:pPr>
              <w:tabs>
                <w:tab w:val="left" w:pos="540"/>
              </w:tabs>
              <w:jc w:val="both"/>
              <w:rPr>
                <w:rFonts w:cs="Times New Roman"/>
                <w:b/>
                <w:bCs/>
                <w:sz w:val="22"/>
                <w:szCs w:val="22"/>
                <w:highlight w:val="yellow"/>
              </w:rPr>
            </w:pPr>
          </w:p>
        </w:tc>
        <w:tc>
          <w:tcPr>
            <w:tcW w:w="1311" w:type="dxa"/>
            <w:vAlign w:val="bottom"/>
          </w:tcPr>
          <w:p w14:paraId="242A417C" w14:textId="77777777" w:rsidR="0074700C" w:rsidRPr="00C1604E" w:rsidRDefault="0074700C" w:rsidP="0048323E">
            <w:pPr>
              <w:tabs>
                <w:tab w:val="clear" w:pos="454"/>
                <w:tab w:val="clear" w:pos="680"/>
                <w:tab w:val="clear" w:pos="907"/>
                <w:tab w:val="left" w:pos="0"/>
              </w:tabs>
              <w:ind w:right="170"/>
              <w:jc w:val="center"/>
              <w:rPr>
                <w:rFonts w:cs="Times New Roman"/>
                <w:sz w:val="22"/>
                <w:szCs w:val="22"/>
                <w:highlight w:val="yellow"/>
              </w:rPr>
            </w:pPr>
          </w:p>
        </w:tc>
        <w:tc>
          <w:tcPr>
            <w:tcW w:w="236" w:type="dxa"/>
          </w:tcPr>
          <w:p w14:paraId="041EF350" w14:textId="77777777" w:rsidR="0074700C" w:rsidRPr="00C1604E" w:rsidRDefault="0074700C" w:rsidP="0048323E">
            <w:pPr>
              <w:tabs>
                <w:tab w:val="left" w:pos="540"/>
              </w:tabs>
              <w:jc w:val="both"/>
              <w:rPr>
                <w:rFonts w:cs="Times New Roman"/>
                <w:b/>
                <w:bCs/>
                <w:sz w:val="22"/>
                <w:szCs w:val="22"/>
                <w:highlight w:val="yellow"/>
              </w:rPr>
            </w:pPr>
          </w:p>
        </w:tc>
        <w:tc>
          <w:tcPr>
            <w:tcW w:w="1335" w:type="dxa"/>
          </w:tcPr>
          <w:p w14:paraId="3268FF8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0120CCF9" w14:textId="77777777" w:rsidR="0074700C" w:rsidRPr="00C1604E" w:rsidRDefault="0074700C" w:rsidP="0048323E">
            <w:pPr>
              <w:tabs>
                <w:tab w:val="left" w:pos="540"/>
              </w:tabs>
              <w:jc w:val="both"/>
              <w:rPr>
                <w:rFonts w:cs="Times New Roman"/>
                <w:b/>
                <w:bCs/>
                <w:sz w:val="22"/>
                <w:szCs w:val="22"/>
                <w:highlight w:val="yellow"/>
              </w:rPr>
            </w:pPr>
          </w:p>
        </w:tc>
        <w:tc>
          <w:tcPr>
            <w:tcW w:w="1323" w:type="dxa"/>
            <w:vAlign w:val="bottom"/>
          </w:tcPr>
          <w:p w14:paraId="62640C86" w14:textId="77777777" w:rsidR="0074700C" w:rsidRPr="00C1604E" w:rsidRDefault="0074700C" w:rsidP="0048323E">
            <w:pPr>
              <w:tabs>
                <w:tab w:val="clear" w:pos="454"/>
                <w:tab w:val="clear" w:pos="680"/>
                <w:tab w:val="clear" w:pos="907"/>
                <w:tab w:val="left" w:pos="0"/>
              </w:tabs>
              <w:ind w:right="170"/>
              <w:jc w:val="right"/>
              <w:rPr>
                <w:rFonts w:cs="Times New Roman"/>
                <w:sz w:val="22"/>
                <w:szCs w:val="22"/>
                <w:highlight w:val="yellow"/>
              </w:rPr>
            </w:pPr>
          </w:p>
        </w:tc>
      </w:tr>
      <w:tr w:rsidR="00124154" w:rsidRPr="00C1604E" w14:paraId="08E008EF" w14:textId="77777777" w:rsidTr="004979B8">
        <w:tc>
          <w:tcPr>
            <w:tcW w:w="3936" w:type="dxa"/>
            <w:vAlign w:val="bottom"/>
          </w:tcPr>
          <w:p w14:paraId="7D1DA5E2" w14:textId="7CB78166" w:rsidR="00124154" w:rsidRPr="001B6B58" w:rsidRDefault="00124154" w:rsidP="006E7E2A">
            <w:pPr>
              <w:tabs>
                <w:tab w:val="left" w:pos="540"/>
              </w:tabs>
              <w:ind w:left="-110"/>
              <w:jc w:val="both"/>
              <w:rPr>
                <w:rFonts w:cs="Times New Roman"/>
                <w:sz w:val="22"/>
                <w:szCs w:val="22"/>
              </w:rPr>
            </w:pPr>
            <w:r w:rsidRPr="001B6B58">
              <w:rPr>
                <w:rFonts w:cs="Times New Roman"/>
                <w:sz w:val="22"/>
                <w:szCs w:val="22"/>
              </w:rPr>
              <w:t>Receivables from and short-term loans</w:t>
            </w:r>
            <w:r w:rsidR="001A3E43">
              <w:rPr>
                <w:rFonts w:cs="Times New Roman"/>
                <w:sz w:val="22"/>
                <w:szCs w:val="22"/>
              </w:rPr>
              <w:t xml:space="preserve"> to</w:t>
            </w:r>
          </w:p>
        </w:tc>
        <w:tc>
          <w:tcPr>
            <w:tcW w:w="1276" w:type="dxa"/>
            <w:vAlign w:val="bottom"/>
          </w:tcPr>
          <w:p w14:paraId="7571BED1" w14:textId="77777777" w:rsidR="00124154" w:rsidRPr="00526812"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7B25189" w14:textId="77777777" w:rsidR="00124154" w:rsidRPr="00C1604E" w:rsidRDefault="00124154" w:rsidP="005D3291">
            <w:pPr>
              <w:tabs>
                <w:tab w:val="left" w:pos="540"/>
              </w:tabs>
              <w:jc w:val="both"/>
              <w:rPr>
                <w:rFonts w:cs="Times New Roman"/>
                <w:b/>
                <w:bCs/>
                <w:sz w:val="22"/>
                <w:szCs w:val="22"/>
                <w:highlight w:val="yellow"/>
              </w:rPr>
            </w:pPr>
          </w:p>
        </w:tc>
        <w:tc>
          <w:tcPr>
            <w:tcW w:w="1311" w:type="dxa"/>
            <w:vAlign w:val="bottom"/>
          </w:tcPr>
          <w:p w14:paraId="7EEEC71D" w14:textId="77777777" w:rsidR="00124154" w:rsidRPr="00B37B6C"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9599547" w14:textId="77777777" w:rsidR="00124154" w:rsidRPr="00C1604E" w:rsidRDefault="00124154" w:rsidP="005D3291">
            <w:pPr>
              <w:tabs>
                <w:tab w:val="left" w:pos="540"/>
              </w:tabs>
              <w:jc w:val="both"/>
              <w:rPr>
                <w:rFonts w:cs="Times New Roman"/>
                <w:b/>
                <w:bCs/>
                <w:sz w:val="22"/>
                <w:szCs w:val="22"/>
                <w:highlight w:val="yellow"/>
              </w:rPr>
            </w:pPr>
          </w:p>
        </w:tc>
        <w:tc>
          <w:tcPr>
            <w:tcW w:w="1335" w:type="dxa"/>
            <w:vAlign w:val="bottom"/>
          </w:tcPr>
          <w:p w14:paraId="6CC09470" w14:textId="77777777" w:rsidR="00124154" w:rsidRDefault="00124154" w:rsidP="005D3291">
            <w:pPr>
              <w:tabs>
                <w:tab w:val="clear" w:pos="454"/>
                <w:tab w:val="clear" w:pos="680"/>
                <w:tab w:val="clear" w:pos="907"/>
                <w:tab w:val="left" w:pos="0"/>
              </w:tabs>
              <w:ind w:right="170"/>
              <w:jc w:val="right"/>
              <w:rPr>
                <w:rFonts w:cs="Times New Roman"/>
                <w:sz w:val="22"/>
                <w:szCs w:val="22"/>
              </w:rPr>
            </w:pPr>
          </w:p>
        </w:tc>
        <w:tc>
          <w:tcPr>
            <w:tcW w:w="236" w:type="dxa"/>
          </w:tcPr>
          <w:p w14:paraId="330B901D" w14:textId="77777777" w:rsidR="00124154" w:rsidRPr="00C1604E" w:rsidRDefault="00124154" w:rsidP="005D3291">
            <w:pPr>
              <w:tabs>
                <w:tab w:val="left" w:pos="540"/>
              </w:tabs>
              <w:jc w:val="both"/>
              <w:rPr>
                <w:rFonts w:cs="Times New Roman"/>
                <w:b/>
                <w:bCs/>
                <w:sz w:val="22"/>
                <w:szCs w:val="22"/>
                <w:highlight w:val="yellow"/>
              </w:rPr>
            </w:pPr>
          </w:p>
        </w:tc>
        <w:tc>
          <w:tcPr>
            <w:tcW w:w="1323" w:type="dxa"/>
            <w:vAlign w:val="bottom"/>
          </w:tcPr>
          <w:p w14:paraId="5DA47316" w14:textId="77777777" w:rsidR="00124154" w:rsidRPr="00B37B6C" w:rsidRDefault="00124154" w:rsidP="005D3291">
            <w:pPr>
              <w:tabs>
                <w:tab w:val="clear" w:pos="454"/>
                <w:tab w:val="clear" w:pos="680"/>
                <w:tab w:val="clear" w:pos="907"/>
                <w:tab w:val="left" w:pos="0"/>
              </w:tabs>
              <w:ind w:right="170"/>
              <w:jc w:val="right"/>
              <w:rPr>
                <w:rFonts w:cs="Times New Roman"/>
                <w:sz w:val="22"/>
                <w:szCs w:val="22"/>
              </w:rPr>
            </w:pPr>
          </w:p>
        </w:tc>
      </w:tr>
      <w:tr w:rsidR="001B6B58" w:rsidRPr="00C1604E" w14:paraId="4FBC316A" w14:textId="77777777" w:rsidTr="001B6B58">
        <w:tc>
          <w:tcPr>
            <w:tcW w:w="3936" w:type="dxa"/>
            <w:vAlign w:val="bottom"/>
          </w:tcPr>
          <w:p w14:paraId="5BB6EFD7" w14:textId="33CAD16F" w:rsidR="001B6B58" w:rsidRPr="001B6B58" w:rsidRDefault="001B6B58" w:rsidP="00C91F4B">
            <w:pPr>
              <w:tabs>
                <w:tab w:val="left" w:pos="540"/>
              </w:tabs>
              <w:ind w:left="-110"/>
              <w:jc w:val="both"/>
              <w:rPr>
                <w:rFonts w:cs="Times New Roman"/>
                <w:sz w:val="22"/>
                <w:szCs w:val="22"/>
              </w:rPr>
            </w:pPr>
            <w:r>
              <w:rPr>
                <w:rFonts w:cs="Times New Roman"/>
                <w:sz w:val="22"/>
                <w:szCs w:val="22"/>
              </w:rPr>
              <w:t xml:space="preserve">   </w:t>
            </w:r>
            <w:r w:rsidRPr="001B6B58">
              <w:rPr>
                <w:rFonts w:cs="Times New Roman"/>
                <w:sz w:val="22"/>
                <w:szCs w:val="22"/>
              </w:rPr>
              <w:t xml:space="preserve">Short-term loans receivable </w:t>
            </w:r>
          </w:p>
        </w:tc>
        <w:tc>
          <w:tcPr>
            <w:tcW w:w="1276" w:type="dxa"/>
            <w:vAlign w:val="bottom"/>
          </w:tcPr>
          <w:p w14:paraId="141BE9AB"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0DE00171"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65A407FE"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60D38119"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2D0C9684"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56F71826"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0664D9C"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1B6B58" w:rsidRPr="00C1604E" w14:paraId="461222C2" w14:textId="77777777" w:rsidTr="001B6B58">
        <w:tc>
          <w:tcPr>
            <w:tcW w:w="3936" w:type="dxa"/>
            <w:vAlign w:val="bottom"/>
          </w:tcPr>
          <w:p w14:paraId="01C07DE3" w14:textId="14CEC87F" w:rsidR="001B6B58" w:rsidRPr="00B37B6C" w:rsidRDefault="001B6B58" w:rsidP="00C91F4B">
            <w:pPr>
              <w:tabs>
                <w:tab w:val="left" w:pos="540"/>
              </w:tabs>
              <w:ind w:left="-110"/>
              <w:jc w:val="both"/>
              <w:rPr>
                <w:rFonts w:cs="Times New Roman"/>
                <w:sz w:val="22"/>
                <w:szCs w:val="22"/>
              </w:rPr>
            </w:pPr>
            <w:r w:rsidRPr="00B37B6C">
              <w:rPr>
                <w:rFonts w:cs="Times New Roman"/>
                <w:sz w:val="22"/>
                <w:szCs w:val="22"/>
              </w:rPr>
              <w:t xml:space="preserve">   </w:t>
            </w:r>
            <w:r w:rsidR="005816ED" w:rsidRPr="001B6B58">
              <w:rPr>
                <w:rFonts w:cs="Times New Roman"/>
                <w:sz w:val="22"/>
                <w:szCs w:val="22"/>
              </w:rPr>
              <w:t>(interest rate</w:t>
            </w:r>
            <w:r w:rsidR="005816ED" w:rsidRPr="00B37B6C">
              <w:rPr>
                <w:rFonts w:cs="Times New Roman"/>
                <w:sz w:val="22"/>
                <w:szCs w:val="22"/>
              </w:rPr>
              <w:t xml:space="preserve"> </w:t>
            </w:r>
            <w:r w:rsidRPr="00B37B6C">
              <w:rPr>
                <w:rFonts w:cs="Times New Roman"/>
                <w:sz w:val="22"/>
                <w:szCs w:val="22"/>
              </w:rPr>
              <w:t xml:space="preserve">at </w:t>
            </w:r>
            <w:r w:rsidRPr="001B6B58">
              <w:rPr>
                <w:rFonts w:cs="Times New Roman"/>
                <w:sz w:val="22"/>
                <w:szCs w:val="22"/>
              </w:rPr>
              <w:t xml:space="preserve">MOR - 3% p.a. </w:t>
            </w:r>
            <w:r w:rsidR="00F34DD3" w:rsidRPr="00B37B6C">
              <w:rPr>
                <w:rFonts w:cs="Times New Roman"/>
                <w:sz w:val="22"/>
                <w:szCs w:val="22"/>
              </w:rPr>
              <w:t xml:space="preserve">in </w:t>
            </w:r>
            <w:r w:rsidR="00F34DD3">
              <w:rPr>
                <w:rFonts w:cs="Times New Roman"/>
                <w:sz w:val="22"/>
                <w:szCs w:val="22"/>
              </w:rPr>
              <w:t>2025</w:t>
            </w:r>
          </w:p>
        </w:tc>
        <w:tc>
          <w:tcPr>
            <w:tcW w:w="1276" w:type="dxa"/>
            <w:vAlign w:val="bottom"/>
          </w:tcPr>
          <w:p w14:paraId="50AA20CA"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29B8CF7C"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31FC9A52"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42B90033"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4E497826"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7393188D"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D21D5C0"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F16AA0" w:rsidRPr="00C1604E" w14:paraId="6C46A7E5" w14:textId="77777777" w:rsidTr="001B6B58">
        <w:tc>
          <w:tcPr>
            <w:tcW w:w="3936" w:type="dxa"/>
            <w:vAlign w:val="bottom"/>
          </w:tcPr>
          <w:p w14:paraId="40CC37A1" w14:textId="081BD732" w:rsidR="00F16AA0" w:rsidRPr="00B37B6C" w:rsidRDefault="00F16AA0" w:rsidP="00F16AA0">
            <w:pPr>
              <w:tabs>
                <w:tab w:val="left" w:pos="540"/>
              </w:tabs>
              <w:ind w:left="-110"/>
              <w:jc w:val="both"/>
              <w:rPr>
                <w:rFonts w:cs="Times New Roman"/>
                <w:sz w:val="22"/>
                <w:szCs w:val="22"/>
                <w:cs/>
              </w:rPr>
            </w:pPr>
            <w:r w:rsidRPr="00B37B6C">
              <w:rPr>
                <w:rFonts w:cs="Times New Roman"/>
                <w:sz w:val="22"/>
                <w:szCs w:val="22"/>
              </w:rPr>
              <w:t xml:space="preserve">   and </w:t>
            </w:r>
            <w:r w:rsidR="005816ED" w:rsidRPr="00B37B6C">
              <w:rPr>
                <w:rFonts w:cs="Times New Roman"/>
                <w:sz w:val="22"/>
                <w:szCs w:val="22"/>
              </w:rPr>
              <w:t xml:space="preserve">9% p.a. </w:t>
            </w:r>
            <w:r w:rsidR="005816ED">
              <w:rPr>
                <w:rFonts w:cs="Times New Roman"/>
                <w:sz w:val="22"/>
                <w:szCs w:val="22"/>
              </w:rPr>
              <w:t xml:space="preserve">in </w:t>
            </w:r>
            <w:r>
              <w:rPr>
                <w:rFonts w:cs="Times New Roman"/>
                <w:sz w:val="22"/>
                <w:szCs w:val="22"/>
              </w:rPr>
              <w:t>2024</w:t>
            </w:r>
            <w:r w:rsidRPr="00B37B6C">
              <w:rPr>
                <w:rFonts w:cs="Times New Roman"/>
                <w:sz w:val="22"/>
                <w:szCs w:val="22"/>
              </w:rPr>
              <w:t>)</w:t>
            </w:r>
          </w:p>
        </w:tc>
        <w:tc>
          <w:tcPr>
            <w:tcW w:w="1276" w:type="dxa"/>
            <w:vAlign w:val="bottom"/>
          </w:tcPr>
          <w:p w14:paraId="757EFC71"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23A77CE7" w14:textId="77777777" w:rsidR="00F16AA0" w:rsidRPr="00C1604E" w:rsidRDefault="00F16AA0" w:rsidP="00F16AA0">
            <w:pPr>
              <w:tabs>
                <w:tab w:val="left" w:pos="540"/>
              </w:tabs>
              <w:jc w:val="both"/>
              <w:rPr>
                <w:rFonts w:cs="Times New Roman"/>
                <w:b/>
                <w:bCs/>
                <w:sz w:val="22"/>
                <w:szCs w:val="22"/>
                <w:highlight w:val="yellow"/>
              </w:rPr>
            </w:pPr>
          </w:p>
        </w:tc>
        <w:tc>
          <w:tcPr>
            <w:tcW w:w="1311" w:type="dxa"/>
            <w:vAlign w:val="bottom"/>
          </w:tcPr>
          <w:p w14:paraId="6B6F7B83"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2EE24960" w14:textId="77777777" w:rsidR="00F16AA0" w:rsidRPr="00C1604E" w:rsidRDefault="00F16AA0" w:rsidP="00F16AA0">
            <w:pPr>
              <w:tabs>
                <w:tab w:val="left" w:pos="540"/>
              </w:tabs>
              <w:jc w:val="both"/>
              <w:rPr>
                <w:rFonts w:cs="Times New Roman"/>
                <w:b/>
                <w:bCs/>
                <w:sz w:val="22"/>
                <w:szCs w:val="22"/>
                <w:highlight w:val="yellow"/>
              </w:rPr>
            </w:pPr>
          </w:p>
        </w:tc>
        <w:tc>
          <w:tcPr>
            <w:tcW w:w="1335" w:type="dxa"/>
            <w:vAlign w:val="bottom"/>
          </w:tcPr>
          <w:p w14:paraId="3A25BA39" w14:textId="0D2FA621" w:rsidR="00F16AA0" w:rsidRPr="00526812" w:rsidRDefault="00EB0DCE" w:rsidP="00F16AA0">
            <w:pPr>
              <w:tabs>
                <w:tab w:val="clear" w:pos="454"/>
                <w:tab w:val="clear" w:pos="680"/>
                <w:tab w:val="clear" w:pos="907"/>
                <w:tab w:val="left" w:pos="0"/>
              </w:tabs>
              <w:ind w:right="170"/>
              <w:jc w:val="right"/>
              <w:rPr>
                <w:rFonts w:cs="Times New Roman"/>
                <w:sz w:val="22"/>
                <w:szCs w:val="22"/>
              </w:rPr>
            </w:pPr>
            <w:r w:rsidRPr="00EB0DCE">
              <w:rPr>
                <w:rFonts w:cs="Times New Roman"/>
                <w:sz w:val="22"/>
                <w:szCs w:val="22"/>
              </w:rPr>
              <w:t>225,121</w:t>
            </w:r>
          </w:p>
        </w:tc>
        <w:tc>
          <w:tcPr>
            <w:tcW w:w="236" w:type="dxa"/>
          </w:tcPr>
          <w:p w14:paraId="5465E815" w14:textId="77777777" w:rsidR="00F16AA0" w:rsidRPr="00C1604E" w:rsidRDefault="00F16AA0" w:rsidP="00F16AA0">
            <w:pPr>
              <w:tabs>
                <w:tab w:val="left" w:pos="540"/>
              </w:tabs>
              <w:jc w:val="both"/>
              <w:rPr>
                <w:rFonts w:cs="Times New Roman"/>
                <w:b/>
                <w:bCs/>
                <w:sz w:val="22"/>
                <w:szCs w:val="22"/>
                <w:highlight w:val="yellow"/>
              </w:rPr>
            </w:pPr>
          </w:p>
        </w:tc>
        <w:tc>
          <w:tcPr>
            <w:tcW w:w="1323" w:type="dxa"/>
            <w:vAlign w:val="bottom"/>
          </w:tcPr>
          <w:p w14:paraId="6485637D" w14:textId="2C7B69D9"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257,649</w:t>
            </w:r>
          </w:p>
        </w:tc>
      </w:tr>
      <w:tr w:rsidR="00EB0DCE" w:rsidRPr="00C1604E" w14:paraId="42FA5806" w14:textId="77777777" w:rsidTr="001B6B58">
        <w:tc>
          <w:tcPr>
            <w:tcW w:w="3936" w:type="dxa"/>
            <w:vAlign w:val="bottom"/>
          </w:tcPr>
          <w:p w14:paraId="40AE563E" w14:textId="10550CC6" w:rsidR="00EB0DCE" w:rsidRPr="00B37B6C" w:rsidRDefault="00EB0DCE" w:rsidP="00EB0DCE">
            <w:pPr>
              <w:tabs>
                <w:tab w:val="left" w:pos="540"/>
              </w:tabs>
              <w:ind w:left="-110"/>
              <w:jc w:val="both"/>
              <w:rPr>
                <w:rFonts w:cs="Times New Roman"/>
                <w:sz w:val="22"/>
                <w:szCs w:val="22"/>
              </w:rPr>
            </w:pPr>
            <w:r w:rsidRPr="005B2852">
              <w:rPr>
                <w:rFonts w:cs="Times New Roman"/>
                <w:sz w:val="22"/>
                <w:szCs w:val="22"/>
              </w:rPr>
              <w:t xml:space="preserve">   </w:t>
            </w:r>
            <w:r w:rsidRPr="005B2852">
              <w:rPr>
                <w:rFonts w:cstheme="minorBidi"/>
                <w:sz w:val="22"/>
                <w:szCs w:val="22"/>
              </w:rPr>
              <w:t>Other receivables</w:t>
            </w:r>
          </w:p>
        </w:tc>
        <w:tc>
          <w:tcPr>
            <w:tcW w:w="1276" w:type="dxa"/>
            <w:vAlign w:val="bottom"/>
          </w:tcPr>
          <w:p w14:paraId="7B2F6C06" w14:textId="77777777" w:rsidR="00EB0DCE" w:rsidRPr="00526812" w:rsidRDefault="00EB0DCE" w:rsidP="00EB0DCE">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65502AC6" w14:textId="77777777" w:rsidR="00EB0DCE" w:rsidRPr="00C1604E" w:rsidRDefault="00EB0DCE" w:rsidP="00EB0DCE">
            <w:pPr>
              <w:tabs>
                <w:tab w:val="left" w:pos="540"/>
              </w:tabs>
              <w:jc w:val="both"/>
              <w:rPr>
                <w:rFonts w:cs="Times New Roman"/>
                <w:b/>
                <w:bCs/>
                <w:sz w:val="22"/>
                <w:szCs w:val="22"/>
                <w:highlight w:val="yellow"/>
              </w:rPr>
            </w:pPr>
          </w:p>
        </w:tc>
        <w:tc>
          <w:tcPr>
            <w:tcW w:w="1311" w:type="dxa"/>
            <w:vAlign w:val="bottom"/>
          </w:tcPr>
          <w:p w14:paraId="4F85CCDD" w14:textId="77777777" w:rsidR="00EB0DCE" w:rsidRPr="00B37B6C" w:rsidRDefault="00EB0DCE" w:rsidP="00EB0DCE">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5B111971" w14:textId="77777777" w:rsidR="00EB0DCE" w:rsidRPr="00C1604E" w:rsidRDefault="00EB0DCE" w:rsidP="00EB0DCE">
            <w:pPr>
              <w:tabs>
                <w:tab w:val="left" w:pos="540"/>
              </w:tabs>
              <w:jc w:val="both"/>
              <w:rPr>
                <w:rFonts w:cs="Times New Roman"/>
                <w:b/>
                <w:bCs/>
                <w:sz w:val="22"/>
                <w:szCs w:val="22"/>
                <w:highlight w:val="yellow"/>
              </w:rPr>
            </w:pPr>
          </w:p>
        </w:tc>
        <w:tc>
          <w:tcPr>
            <w:tcW w:w="1335" w:type="dxa"/>
            <w:vAlign w:val="bottom"/>
          </w:tcPr>
          <w:p w14:paraId="3A09F81E" w14:textId="51AB1D9A" w:rsidR="00EB0DCE" w:rsidRPr="00526812" w:rsidRDefault="00EB0DCE" w:rsidP="00EB0DCE">
            <w:pPr>
              <w:tabs>
                <w:tab w:val="clear" w:pos="454"/>
                <w:tab w:val="clear" w:pos="680"/>
                <w:tab w:val="clear" w:pos="907"/>
                <w:tab w:val="left" w:pos="0"/>
              </w:tabs>
              <w:ind w:right="170"/>
              <w:jc w:val="right"/>
              <w:rPr>
                <w:rFonts w:cs="Times New Roman"/>
                <w:sz w:val="22"/>
                <w:szCs w:val="22"/>
              </w:rPr>
            </w:pPr>
            <w:r w:rsidRPr="00EB0DCE">
              <w:rPr>
                <w:rFonts w:cs="Times New Roman"/>
                <w:sz w:val="22"/>
                <w:szCs w:val="22"/>
              </w:rPr>
              <w:t>5,886</w:t>
            </w:r>
          </w:p>
        </w:tc>
        <w:tc>
          <w:tcPr>
            <w:tcW w:w="236" w:type="dxa"/>
          </w:tcPr>
          <w:p w14:paraId="2B80583D" w14:textId="77777777" w:rsidR="00EB0DCE" w:rsidRPr="00C1604E" w:rsidRDefault="00EB0DCE" w:rsidP="00EB0DCE">
            <w:pPr>
              <w:tabs>
                <w:tab w:val="left" w:pos="540"/>
              </w:tabs>
              <w:jc w:val="both"/>
              <w:rPr>
                <w:rFonts w:cs="Times New Roman"/>
                <w:b/>
                <w:bCs/>
                <w:sz w:val="22"/>
                <w:szCs w:val="22"/>
                <w:highlight w:val="yellow"/>
              </w:rPr>
            </w:pPr>
          </w:p>
        </w:tc>
        <w:tc>
          <w:tcPr>
            <w:tcW w:w="1323" w:type="dxa"/>
            <w:vAlign w:val="bottom"/>
          </w:tcPr>
          <w:p w14:paraId="75C5DE9E" w14:textId="1598816D" w:rsidR="00EB0DCE" w:rsidRPr="00B37B6C" w:rsidRDefault="00EB0DCE" w:rsidP="00EB0DCE">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11,760</w:t>
            </w:r>
          </w:p>
        </w:tc>
      </w:tr>
      <w:tr w:rsidR="00EB0DCE" w:rsidRPr="00C1604E" w14:paraId="6DAAEB85" w14:textId="77777777" w:rsidTr="00CA3485">
        <w:tc>
          <w:tcPr>
            <w:tcW w:w="3936" w:type="dxa"/>
            <w:vAlign w:val="bottom"/>
          </w:tcPr>
          <w:p w14:paraId="6F18FC4E" w14:textId="54A4D1CC" w:rsidR="00EB0DCE" w:rsidRPr="00B37B6C" w:rsidRDefault="00EB0DCE" w:rsidP="00EB0DCE">
            <w:pPr>
              <w:tabs>
                <w:tab w:val="left" w:pos="540"/>
              </w:tabs>
              <w:ind w:left="-110"/>
              <w:jc w:val="both"/>
              <w:rPr>
                <w:rFonts w:cs="Times New Roman"/>
                <w:sz w:val="22"/>
                <w:szCs w:val="22"/>
              </w:rPr>
            </w:pPr>
            <w:r w:rsidRPr="005B2852">
              <w:rPr>
                <w:rFonts w:cs="Times New Roman"/>
                <w:sz w:val="22"/>
                <w:szCs w:val="22"/>
              </w:rPr>
              <w:t xml:space="preserve">   Accrued interest income</w:t>
            </w:r>
          </w:p>
        </w:tc>
        <w:tc>
          <w:tcPr>
            <w:tcW w:w="1276" w:type="dxa"/>
            <w:tcBorders>
              <w:bottom w:val="single" w:sz="4" w:space="0" w:color="auto"/>
            </w:tcBorders>
            <w:vAlign w:val="bottom"/>
          </w:tcPr>
          <w:p w14:paraId="2C943AF7" w14:textId="77777777" w:rsidR="00EB0DCE" w:rsidRPr="00526812" w:rsidRDefault="00EB0DCE" w:rsidP="00EB0DCE">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4DA6EEAB" w14:textId="77777777" w:rsidR="00EB0DCE" w:rsidRPr="00C1604E" w:rsidRDefault="00EB0DCE" w:rsidP="00EB0DCE">
            <w:pPr>
              <w:tabs>
                <w:tab w:val="left" w:pos="540"/>
              </w:tabs>
              <w:jc w:val="both"/>
              <w:rPr>
                <w:rFonts w:cs="Times New Roman"/>
                <w:b/>
                <w:bCs/>
                <w:sz w:val="22"/>
                <w:szCs w:val="22"/>
                <w:highlight w:val="yellow"/>
              </w:rPr>
            </w:pPr>
          </w:p>
        </w:tc>
        <w:tc>
          <w:tcPr>
            <w:tcW w:w="1311" w:type="dxa"/>
            <w:tcBorders>
              <w:bottom w:val="single" w:sz="4" w:space="0" w:color="auto"/>
            </w:tcBorders>
            <w:vAlign w:val="bottom"/>
          </w:tcPr>
          <w:p w14:paraId="181F0744" w14:textId="77777777" w:rsidR="00EB0DCE" w:rsidRPr="00B37B6C" w:rsidRDefault="00EB0DCE" w:rsidP="00EB0DCE">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796679D1" w14:textId="77777777" w:rsidR="00EB0DCE" w:rsidRPr="00C1604E" w:rsidRDefault="00EB0DCE" w:rsidP="00EB0DCE">
            <w:pPr>
              <w:tabs>
                <w:tab w:val="left" w:pos="540"/>
              </w:tabs>
              <w:jc w:val="both"/>
              <w:rPr>
                <w:rFonts w:cs="Times New Roman"/>
                <w:b/>
                <w:bCs/>
                <w:sz w:val="22"/>
                <w:szCs w:val="22"/>
                <w:highlight w:val="yellow"/>
              </w:rPr>
            </w:pPr>
          </w:p>
        </w:tc>
        <w:tc>
          <w:tcPr>
            <w:tcW w:w="1335" w:type="dxa"/>
            <w:tcBorders>
              <w:bottom w:val="single" w:sz="4" w:space="0" w:color="auto"/>
            </w:tcBorders>
            <w:vAlign w:val="bottom"/>
          </w:tcPr>
          <w:p w14:paraId="6B5C3704" w14:textId="2C9B8001" w:rsidR="00EB0DCE" w:rsidRPr="00526812" w:rsidRDefault="00EB0DCE" w:rsidP="00EB0DCE">
            <w:pPr>
              <w:tabs>
                <w:tab w:val="clear" w:pos="454"/>
                <w:tab w:val="clear" w:pos="680"/>
                <w:tab w:val="clear" w:pos="907"/>
                <w:tab w:val="left" w:pos="0"/>
              </w:tabs>
              <w:ind w:right="170"/>
              <w:jc w:val="right"/>
              <w:rPr>
                <w:rFonts w:cs="Times New Roman"/>
                <w:sz w:val="22"/>
                <w:szCs w:val="22"/>
              </w:rPr>
            </w:pPr>
            <w:r w:rsidRPr="00EB0DCE">
              <w:rPr>
                <w:rFonts w:cs="Times New Roman"/>
                <w:sz w:val="22"/>
                <w:szCs w:val="22"/>
              </w:rPr>
              <w:t>77</w:t>
            </w:r>
          </w:p>
        </w:tc>
        <w:tc>
          <w:tcPr>
            <w:tcW w:w="236" w:type="dxa"/>
          </w:tcPr>
          <w:p w14:paraId="4BB78A77" w14:textId="77777777" w:rsidR="00EB0DCE" w:rsidRPr="00C1604E" w:rsidRDefault="00EB0DCE" w:rsidP="00EB0DCE">
            <w:pPr>
              <w:tabs>
                <w:tab w:val="left" w:pos="540"/>
              </w:tabs>
              <w:jc w:val="both"/>
              <w:rPr>
                <w:rFonts w:cs="Times New Roman"/>
                <w:b/>
                <w:bCs/>
                <w:sz w:val="22"/>
                <w:szCs w:val="22"/>
                <w:highlight w:val="yellow"/>
              </w:rPr>
            </w:pPr>
          </w:p>
        </w:tc>
        <w:tc>
          <w:tcPr>
            <w:tcW w:w="1323" w:type="dxa"/>
            <w:tcBorders>
              <w:bottom w:val="single" w:sz="4" w:space="0" w:color="auto"/>
            </w:tcBorders>
            <w:vAlign w:val="bottom"/>
          </w:tcPr>
          <w:p w14:paraId="5B47D45D" w14:textId="16A9F30A" w:rsidR="00EB0DCE" w:rsidRPr="00B37B6C" w:rsidRDefault="00EB0DCE" w:rsidP="00EB0DCE">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183</w:t>
            </w:r>
          </w:p>
        </w:tc>
      </w:tr>
      <w:tr w:rsidR="00EB0DCE" w:rsidRPr="00C1604E" w14:paraId="45146096" w14:textId="77777777" w:rsidTr="00CA3485">
        <w:tc>
          <w:tcPr>
            <w:tcW w:w="3936" w:type="dxa"/>
            <w:vAlign w:val="bottom"/>
          </w:tcPr>
          <w:p w14:paraId="77BBDE67" w14:textId="7F406BED" w:rsidR="00EB0DCE" w:rsidRPr="00B37B6C" w:rsidRDefault="00EB0DCE" w:rsidP="00EB0DCE">
            <w:pPr>
              <w:tabs>
                <w:tab w:val="left" w:pos="540"/>
              </w:tabs>
              <w:ind w:left="-110"/>
              <w:jc w:val="both"/>
              <w:rPr>
                <w:rFonts w:cs="Times New Roman"/>
                <w:sz w:val="22"/>
                <w:szCs w:val="22"/>
              </w:rPr>
            </w:pPr>
            <w:r w:rsidRPr="005B2852">
              <w:rPr>
                <w:rFonts w:cs="Times New Roman"/>
                <w:sz w:val="22"/>
                <w:szCs w:val="22"/>
              </w:rPr>
              <w:t>Total</w:t>
            </w:r>
          </w:p>
        </w:tc>
        <w:tc>
          <w:tcPr>
            <w:tcW w:w="1276" w:type="dxa"/>
            <w:tcBorders>
              <w:top w:val="single" w:sz="4" w:space="0" w:color="auto"/>
            </w:tcBorders>
            <w:vAlign w:val="bottom"/>
          </w:tcPr>
          <w:p w14:paraId="7D50194A" w14:textId="106DC0B1" w:rsidR="00EB0DCE" w:rsidRPr="00526812" w:rsidRDefault="00EB0DCE" w:rsidP="00EB0DCE">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04E7201A" w14:textId="77777777" w:rsidR="00EB0DCE" w:rsidRPr="00C1604E" w:rsidRDefault="00EB0DCE" w:rsidP="00EB0DCE">
            <w:pPr>
              <w:tabs>
                <w:tab w:val="left" w:pos="540"/>
              </w:tabs>
              <w:jc w:val="both"/>
              <w:rPr>
                <w:rFonts w:cs="Times New Roman"/>
                <w:b/>
                <w:bCs/>
                <w:sz w:val="22"/>
                <w:szCs w:val="22"/>
                <w:highlight w:val="yellow"/>
              </w:rPr>
            </w:pPr>
          </w:p>
        </w:tc>
        <w:tc>
          <w:tcPr>
            <w:tcW w:w="1311" w:type="dxa"/>
            <w:tcBorders>
              <w:top w:val="single" w:sz="4" w:space="0" w:color="auto"/>
            </w:tcBorders>
            <w:vAlign w:val="bottom"/>
          </w:tcPr>
          <w:p w14:paraId="31C72E6F" w14:textId="4E211409" w:rsidR="00EB0DCE" w:rsidRPr="00B37B6C" w:rsidRDefault="00EB0DCE" w:rsidP="00EB0DCE">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414D1983" w14:textId="77777777" w:rsidR="00EB0DCE" w:rsidRPr="00C1604E" w:rsidRDefault="00EB0DCE" w:rsidP="00EB0DCE">
            <w:pPr>
              <w:tabs>
                <w:tab w:val="left" w:pos="540"/>
              </w:tabs>
              <w:jc w:val="both"/>
              <w:rPr>
                <w:rFonts w:cs="Times New Roman"/>
                <w:b/>
                <w:bCs/>
                <w:sz w:val="22"/>
                <w:szCs w:val="22"/>
                <w:highlight w:val="yellow"/>
              </w:rPr>
            </w:pPr>
          </w:p>
        </w:tc>
        <w:tc>
          <w:tcPr>
            <w:tcW w:w="1335" w:type="dxa"/>
            <w:tcBorders>
              <w:top w:val="single" w:sz="4" w:space="0" w:color="auto"/>
            </w:tcBorders>
            <w:vAlign w:val="bottom"/>
          </w:tcPr>
          <w:p w14:paraId="45D8917A" w14:textId="648A5EC8" w:rsidR="00EB0DCE" w:rsidRDefault="00EB0DCE" w:rsidP="00EB0DCE">
            <w:pPr>
              <w:tabs>
                <w:tab w:val="clear" w:pos="454"/>
                <w:tab w:val="clear" w:pos="680"/>
                <w:tab w:val="clear" w:pos="907"/>
                <w:tab w:val="left" w:pos="0"/>
              </w:tabs>
              <w:ind w:right="170"/>
              <w:jc w:val="right"/>
              <w:rPr>
                <w:rFonts w:cs="Times New Roman"/>
                <w:sz w:val="22"/>
                <w:szCs w:val="22"/>
              </w:rPr>
            </w:pPr>
            <w:r w:rsidRPr="00EB0DCE">
              <w:rPr>
                <w:rFonts w:cs="Times New Roman"/>
                <w:sz w:val="22"/>
                <w:szCs w:val="22"/>
              </w:rPr>
              <w:t>231,084</w:t>
            </w:r>
          </w:p>
        </w:tc>
        <w:tc>
          <w:tcPr>
            <w:tcW w:w="236" w:type="dxa"/>
          </w:tcPr>
          <w:p w14:paraId="2051DBD3" w14:textId="77777777" w:rsidR="00EB0DCE" w:rsidRPr="00C1604E" w:rsidRDefault="00EB0DCE" w:rsidP="00EB0DCE">
            <w:pPr>
              <w:tabs>
                <w:tab w:val="left" w:pos="540"/>
              </w:tabs>
              <w:jc w:val="both"/>
              <w:rPr>
                <w:rFonts w:cs="Times New Roman"/>
                <w:b/>
                <w:bCs/>
                <w:sz w:val="22"/>
                <w:szCs w:val="22"/>
                <w:highlight w:val="yellow"/>
              </w:rPr>
            </w:pPr>
          </w:p>
        </w:tc>
        <w:tc>
          <w:tcPr>
            <w:tcW w:w="1323" w:type="dxa"/>
            <w:tcBorders>
              <w:top w:val="single" w:sz="4" w:space="0" w:color="auto"/>
            </w:tcBorders>
            <w:vAlign w:val="bottom"/>
          </w:tcPr>
          <w:p w14:paraId="7F6AF3B5" w14:textId="10DD8234" w:rsidR="00EB0DCE" w:rsidRPr="00B37B6C" w:rsidRDefault="00EB0DCE" w:rsidP="00EB0DCE">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269,592</w:t>
            </w:r>
          </w:p>
        </w:tc>
      </w:tr>
      <w:tr w:rsidR="00EB0DCE" w:rsidRPr="00C1604E" w14:paraId="36AF8C13" w14:textId="77777777" w:rsidTr="00CA3485">
        <w:tc>
          <w:tcPr>
            <w:tcW w:w="3936" w:type="dxa"/>
            <w:vAlign w:val="bottom"/>
          </w:tcPr>
          <w:p w14:paraId="1774C15F" w14:textId="5F194887" w:rsidR="00EB0DCE" w:rsidRPr="004979B8" w:rsidRDefault="00EB0DCE" w:rsidP="00EB0DCE">
            <w:pPr>
              <w:tabs>
                <w:tab w:val="left" w:pos="540"/>
              </w:tabs>
              <w:ind w:left="-110"/>
              <w:jc w:val="both"/>
              <w:rPr>
                <w:rFonts w:cs="Times New Roman"/>
                <w:sz w:val="22"/>
                <w:szCs w:val="22"/>
              </w:rPr>
            </w:pPr>
            <w:r w:rsidRPr="005B2852">
              <w:rPr>
                <w:rFonts w:cs="Times New Roman"/>
                <w:sz w:val="22"/>
                <w:szCs w:val="22"/>
              </w:rPr>
              <w:t>Less allowance for impairment</w:t>
            </w:r>
            <w:r>
              <w:rPr>
                <w:rFonts w:cs="Times New Roman"/>
                <w:sz w:val="22"/>
                <w:szCs w:val="22"/>
              </w:rPr>
              <w:t xml:space="preserve"> loss</w:t>
            </w:r>
          </w:p>
        </w:tc>
        <w:tc>
          <w:tcPr>
            <w:tcW w:w="1276" w:type="dxa"/>
            <w:tcBorders>
              <w:bottom w:val="single" w:sz="4" w:space="0" w:color="auto"/>
            </w:tcBorders>
            <w:vAlign w:val="bottom"/>
          </w:tcPr>
          <w:p w14:paraId="752B2363" w14:textId="3EA11F69" w:rsidR="00EB0DCE" w:rsidRPr="004979B8" w:rsidRDefault="00EB0DCE" w:rsidP="00EB0DCE">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12F990EB" w14:textId="77777777" w:rsidR="00EB0DCE" w:rsidRPr="004979B8" w:rsidRDefault="00EB0DCE" w:rsidP="00EB0DCE">
            <w:pPr>
              <w:tabs>
                <w:tab w:val="left" w:pos="540"/>
              </w:tabs>
              <w:jc w:val="both"/>
              <w:rPr>
                <w:rFonts w:cs="Times New Roman"/>
                <w:b/>
                <w:bCs/>
                <w:sz w:val="22"/>
                <w:szCs w:val="22"/>
                <w:highlight w:val="yellow"/>
              </w:rPr>
            </w:pPr>
          </w:p>
        </w:tc>
        <w:tc>
          <w:tcPr>
            <w:tcW w:w="1311" w:type="dxa"/>
            <w:tcBorders>
              <w:bottom w:val="single" w:sz="4" w:space="0" w:color="auto"/>
            </w:tcBorders>
            <w:vAlign w:val="bottom"/>
          </w:tcPr>
          <w:p w14:paraId="0B3935E8" w14:textId="71F7C5A9" w:rsidR="00EB0DCE" w:rsidRPr="004979B8" w:rsidRDefault="00EB0DCE" w:rsidP="00EB0DCE">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2CD5B10A" w14:textId="77777777" w:rsidR="00EB0DCE" w:rsidRPr="004979B8" w:rsidRDefault="00EB0DCE" w:rsidP="00EB0DCE">
            <w:pPr>
              <w:tabs>
                <w:tab w:val="left" w:pos="540"/>
              </w:tabs>
              <w:jc w:val="both"/>
              <w:rPr>
                <w:rFonts w:cs="Times New Roman"/>
                <w:b/>
                <w:bCs/>
                <w:sz w:val="22"/>
                <w:szCs w:val="22"/>
                <w:highlight w:val="yellow"/>
              </w:rPr>
            </w:pPr>
          </w:p>
        </w:tc>
        <w:tc>
          <w:tcPr>
            <w:tcW w:w="1335" w:type="dxa"/>
            <w:tcBorders>
              <w:bottom w:val="single" w:sz="4" w:space="0" w:color="auto"/>
            </w:tcBorders>
            <w:vAlign w:val="bottom"/>
          </w:tcPr>
          <w:p w14:paraId="1CF5A979" w14:textId="2B63163E" w:rsidR="00EB0DCE" w:rsidRPr="004979B8" w:rsidRDefault="00EB0DCE" w:rsidP="004C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2"/>
              <w:jc w:val="right"/>
              <w:rPr>
                <w:rFonts w:cs="Times New Roman"/>
                <w:sz w:val="22"/>
                <w:szCs w:val="22"/>
              </w:rPr>
            </w:pPr>
            <w:r w:rsidRPr="00EB0DCE">
              <w:rPr>
                <w:rFonts w:cs="Times New Roman"/>
                <w:sz w:val="22"/>
                <w:szCs w:val="22"/>
              </w:rPr>
              <w:t>(1,851)</w:t>
            </w:r>
          </w:p>
        </w:tc>
        <w:tc>
          <w:tcPr>
            <w:tcW w:w="236" w:type="dxa"/>
          </w:tcPr>
          <w:p w14:paraId="17733C75" w14:textId="77777777" w:rsidR="00EB0DCE" w:rsidRPr="004979B8" w:rsidRDefault="00EB0DCE" w:rsidP="00EB0DCE">
            <w:pPr>
              <w:tabs>
                <w:tab w:val="left" w:pos="540"/>
              </w:tabs>
              <w:jc w:val="both"/>
              <w:rPr>
                <w:rFonts w:cs="Times New Roman"/>
                <w:b/>
                <w:bCs/>
                <w:sz w:val="22"/>
                <w:szCs w:val="22"/>
                <w:highlight w:val="yellow"/>
              </w:rPr>
            </w:pPr>
          </w:p>
        </w:tc>
        <w:tc>
          <w:tcPr>
            <w:tcW w:w="1323" w:type="dxa"/>
            <w:tcBorders>
              <w:bottom w:val="single" w:sz="4" w:space="0" w:color="auto"/>
            </w:tcBorders>
            <w:vAlign w:val="bottom"/>
          </w:tcPr>
          <w:p w14:paraId="3AE32281" w14:textId="1CD8C7E1" w:rsidR="00EB0DCE" w:rsidRPr="004979B8"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2"/>
              <w:jc w:val="right"/>
              <w:rPr>
                <w:rFonts w:cs="Times New Roman"/>
                <w:sz w:val="22"/>
                <w:szCs w:val="22"/>
              </w:rPr>
            </w:pPr>
            <w:r w:rsidRPr="005B2852">
              <w:rPr>
                <w:rFonts w:cs="Times New Roman"/>
                <w:sz w:val="22"/>
                <w:szCs w:val="22"/>
              </w:rPr>
              <w:t>(1,851)</w:t>
            </w:r>
          </w:p>
        </w:tc>
      </w:tr>
      <w:tr w:rsidR="00EB0DCE" w:rsidRPr="00C1604E" w14:paraId="170B8CF9" w14:textId="77777777" w:rsidTr="00CA3485">
        <w:tc>
          <w:tcPr>
            <w:tcW w:w="3936" w:type="dxa"/>
            <w:vAlign w:val="bottom"/>
          </w:tcPr>
          <w:p w14:paraId="4C6C25E6" w14:textId="7EC63CFD" w:rsidR="00EB0DCE" w:rsidRPr="004979B8" w:rsidRDefault="00EB0DCE" w:rsidP="00EB0DCE">
            <w:pPr>
              <w:tabs>
                <w:tab w:val="left" w:pos="540"/>
              </w:tabs>
              <w:ind w:left="-110"/>
              <w:jc w:val="both"/>
              <w:rPr>
                <w:rFonts w:cs="Times New Roman"/>
                <w:sz w:val="22"/>
                <w:szCs w:val="22"/>
              </w:rPr>
            </w:pPr>
            <w:r w:rsidRPr="005B2852">
              <w:rPr>
                <w:rFonts w:cs="Times New Roman"/>
                <w:sz w:val="22"/>
                <w:szCs w:val="22"/>
              </w:rPr>
              <w:t>Net</w:t>
            </w:r>
          </w:p>
        </w:tc>
        <w:tc>
          <w:tcPr>
            <w:tcW w:w="1276" w:type="dxa"/>
            <w:tcBorders>
              <w:top w:val="single" w:sz="4" w:space="0" w:color="auto"/>
              <w:bottom w:val="double" w:sz="4" w:space="0" w:color="auto"/>
            </w:tcBorders>
            <w:vAlign w:val="bottom"/>
          </w:tcPr>
          <w:p w14:paraId="6BF6CF0E" w14:textId="463ECAD2" w:rsidR="00EB0DCE" w:rsidRPr="004979B8" w:rsidRDefault="00EB0DCE" w:rsidP="00EB0DCE">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76723881" w14:textId="77777777" w:rsidR="00EB0DCE" w:rsidRPr="004979B8" w:rsidRDefault="00EB0DCE" w:rsidP="00EB0DCE">
            <w:pPr>
              <w:tabs>
                <w:tab w:val="left" w:pos="540"/>
              </w:tabs>
              <w:jc w:val="both"/>
              <w:rPr>
                <w:rFonts w:cs="Times New Roman"/>
                <w:b/>
                <w:bCs/>
                <w:sz w:val="22"/>
                <w:szCs w:val="22"/>
                <w:highlight w:val="yellow"/>
              </w:rPr>
            </w:pPr>
          </w:p>
        </w:tc>
        <w:tc>
          <w:tcPr>
            <w:tcW w:w="1311" w:type="dxa"/>
            <w:tcBorders>
              <w:top w:val="single" w:sz="4" w:space="0" w:color="auto"/>
              <w:bottom w:val="double" w:sz="4" w:space="0" w:color="auto"/>
            </w:tcBorders>
            <w:vAlign w:val="bottom"/>
          </w:tcPr>
          <w:p w14:paraId="16EEA6C6" w14:textId="4966C966" w:rsidR="00EB0DCE" w:rsidRPr="004979B8" w:rsidRDefault="00EB0DCE" w:rsidP="00EB0DCE">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5C80C1C9" w14:textId="77777777" w:rsidR="00EB0DCE" w:rsidRPr="004979B8" w:rsidRDefault="00EB0DCE" w:rsidP="00EB0DCE">
            <w:pPr>
              <w:tabs>
                <w:tab w:val="left" w:pos="540"/>
              </w:tabs>
              <w:jc w:val="both"/>
              <w:rPr>
                <w:rFonts w:cs="Times New Roman"/>
                <w:b/>
                <w:bCs/>
                <w:sz w:val="22"/>
                <w:szCs w:val="22"/>
                <w:highlight w:val="yellow"/>
              </w:rPr>
            </w:pPr>
          </w:p>
        </w:tc>
        <w:tc>
          <w:tcPr>
            <w:tcW w:w="1335" w:type="dxa"/>
            <w:tcBorders>
              <w:top w:val="single" w:sz="4" w:space="0" w:color="auto"/>
              <w:bottom w:val="double" w:sz="4" w:space="0" w:color="auto"/>
            </w:tcBorders>
            <w:vAlign w:val="bottom"/>
          </w:tcPr>
          <w:p w14:paraId="52971D47" w14:textId="6B2293A5" w:rsidR="00EB0DCE" w:rsidRPr="004979B8" w:rsidRDefault="00EB0DCE" w:rsidP="00EB0DCE">
            <w:pPr>
              <w:tabs>
                <w:tab w:val="clear" w:pos="454"/>
                <w:tab w:val="clear" w:pos="680"/>
                <w:tab w:val="clear" w:pos="907"/>
                <w:tab w:val="left" w:pos="0"/>
              </w:tabs>
              <w:ind w:right="170"/>
              <w:jc w:val="right"/>
              <w:rPr>
                <w:rFonts w:cs="Times New Roman"/>
                <w:sz w:val="22"/>
                <w:szCs w:val="22"/>
              </w:rPr>
            </w:pPr>
            <w:r w:rsidRPr="00EB0DCE">
              <w:rPr>
                <w:rFonts w:cs="Times New Roman"/>
                <w:sz w:val="22"/>
                <w:szCs w:val="22"/>
              </w:rPr>
              <w:t>229,2</w:t>
            </w:r>
            <w:r w:rsidR="00135AB8">
              <w:rPr>
                <w:rFonts w:cs="Times New Roman"/>
                <w:sz w:val="22"/>
                <w:szCs w:val="22"/>
              </w:rPr>
              <w:t>3</w:t>
            </w:r>
            <w:r w:rsidRPr="00EB0DCE">
              <w:rPr>
                <w:rFonts w:cs="Times New Roman"/>
                <w:sz w:val="22"/>
                <w:szCs w:val="22"/>
              </w:rPr>
              <w:t>3</w:t>
            </w:r>
          </w:p>
        </w:tc>
        <w:tc>
          <w:tcPr>
            <w:tcW w:w="236" w:type="dxa"/>
          </w:tcPr>
          <w:p w14:paraId="0A4AFDCB" w14:textId="77777777" w:rsidR="00EB0DCE" w:rsidRPr="004979B8" w:rsidRDefault="00EB0DCE" w:rsidP="00EB0DCE">
            <w:pPr>
              <w:tabs>
                <w:tab w:val="left" w:pos="540"/>
              </w:tabs>
              <w:jc w:val="both"/>
              <w:rPr>
                <w:rFonts w:cs="Times New Roman"/>
                <w:b/>
                <w:bCs/>
                <w:sz w:val="22"/>
                <w:szCs w:val="22"/>
                <w:highlight w:val="yellow"/>
              </w:rPr>
            </w:pPr>
          </w:p>
        </w:tc>
        <w:tc>
          <w:tcPr>
            <w:tcW w:w="1323" w:type="dxa"/>
            <w:tcBorders>
              <w:top w:val="single" w:sz="4" w:space="0" w:color="auto"/>
              <w:bottom w:val="double" w:sz="4" w:space="0" w:color="auto"/>
            </w:tcBorders>
            <w:vAlign w:val="bottom"/>
          </w:tcPr>
          <w:p w14:paraId="79F715C8" w14:textId="4378C50D" w:rsidR="00EB0DCE" w:rsidRPr="004979B8" w:rsidRDefault="00EB0DCE" w:rsidP="00EB0DCE">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267,741</w:t>
            </w:r>
          </w:p>
        </w:tc>
      </w:tr>
      <w:tr w:rsidR="00EB0DCE" w:rsidRPr="00C1604E" w14:paraId="30CAA439" w14:textId="77777777" w:rsidTr="00CA3485">
        <w:tc>
          <w:tcPr>
            <w:tcW w:w="3936" w:type="dxa"/>
            <w:vAlign w:val="bottom"/>
          </w:tcPr>
          <w:p w14:paraId="2FB58324" w14:textId="77777777" w:rsidR="00EB0DCE" w:rsidRPr="005B2852" w:rsidRDefault="00EB0DCE" w:rsidP="00EB0DCE">
            <w:pPr>
              <w:tabs>
                <w:tab w:val="left" w:pos="540"/>
              </w:tabs>
              <w:ind w:left="-110"/>
              <w:jc w:val="both"/>
              <w:rPr>
                <w:rFonts w:cs="Times New Roman"/>
                <w:sz w:val="22"/>
                <w:szCs w:val="22"/>
              </w:rPr>
            </w:pPr>
          </w:p>
        </w:tc>
        <w:tc>
          <w:tcPr>
            <w:tcW w:w="1276" w:type="dxa"/>
            <w:tcBorders>
              <w:top w:val="double" w:sz="4" w:space="0" w:color="auto"/>
            </w:tcBorders>
            <w:vAlign w:val="bottom"/>
          </w:tcPr>
          <w:p w14:paraId="6174D94A" w14:textId="77777777" w:rsidR="00EB0DCE" w:rsidRPr="004979B8" w:rsidRDefault="00EB0DCE" w:rsidP="00EB0DCE">
            <w:pPr>
              <w:tabs>
                <w:tab w:val="clear" w:pos="454"/>
                <w:tab w:val="clear" w:pos="680"/>
                <w:tab w:val="clear" w:pos="907"/>
                <w:tab w:val="left" w:pos="0"/>
              </w:tabs>
              <w:jc w:val="center"/>
              <w:rPr>
                <w:rFonts w:cs="Times New Roman"/>
                <w:sz w:val="22"/>
                <w:szCs w:val="22"/>
              </w:rPr>
            </w:pPr>
          </w:p>
        </w:tc>
        <w:tc>
          <w:tcPr>
            <w:tcW w:w="236" w:type="dxa"/>
          </w:tcPr>
          <w:p w14:paraId="5AC0C439" w14:textId="77777777" w:rsidR="00EB0DCE" w:rsidRPr="004979B8" w:rsidRDefault="00EB0DCE" w:rsidP="00EB0DCE">
            <w:pPr>
              <w:tabs>
                <w:tab w:val="left" w:pos="540"/>
              </w:tabs>
              <w:jc w:val="both"/>
              <w:rPr>
                <w:rFonts w:cs="Times New Roman"/>
                <w:b/>
                <w:bCs/>
                <w:sz w:val="22"/>
                <w:szCs w:val="22"/>
                <w:highlight w:val="yellow"/>
              </w:rPr>
            </w:pPr>
          </w:p>
        </w:tc>
        <w:tc>
          <w:tcPr>
            <w:tcW w:w="1311" w:type="dxa"/>
            <w:tcBorders>
              <w:top w:val="double" w:sz="4" w:space="0" w:color="auto"/>
            </w:tcBorders>
            <w:vAlign w:val="bottom"/>
          </w:tcPr>
          <w:p w14:paraId="30349E77" w14:textId="77777777" w:rsidR="00EB0DCE" w:rsidRPr="004979B8" w:rsidRDefault="00EB0DCE" w:rsidP="00EB0DCE">
            <w:pPr>
              <w:tabs>
                <w:tab w:val="clear" w:pos="454"/>
                <w:tab w:val="clear" w:pos="680"/>
                <w:tab w:val="clear" w:pos="907"/>
                <w:tab w:val="left" w:pos="0"/>
              </w:tabs>
              <w:jc w:val="center"/>
              <w:rPr>
                <w:rFonts w:cs="Times New Roman"/>
                <w:sz w:val="22"/>
                <w:szCs w:val="22"/>
              </w:rPr>
            </w:pPr>
          </w:p>
        </w:tc>
        <w:tc>
          <w:tcPr>
            <w:tcW w:w="236" w:type="dxa"/>
          </w:tcPr>
          <w:p w14:paraId="6DB01A50" w14:textId="77777777" w:rsidR="00EB0DCE" w:rsidRPr="004979B8" w:rsidRDefault="00EB0DCE" w:rsidP="00EB0DCE">
            <w:pPr>
              <w:tabs>
                <w:tab w:val="left" w:pos="540"/>
              </w:tabs>
              <w:jc w:val="both"/>
              <w:rPr>
                <w:rFonts w:cs="Times New Roman"/>
                <w:b/>
                <w:bCs/>
                <w:sz w:val="22"/>
                <w:szCs w:val="22"/>
                <w:highlight w:val="yellow"/>
              </w:rPr>
            </w:pPr>
          </w:p>
        </w:tc>
        <w:tc>
          <w:tcPr>
            <w:tcW w:w="1335" w:type="dxa"/>
            <w:tcBorders>
              <w:top w:val="double" w:sz="4" w:space="0" w:color="auto"/>
            </w:tcBorders>
            <w:vAlign w:val="bottom"/>
          </w:tcPr>
          <w:p w14:paraId="17EE5C29" w14:textId="77777777" w:rsidR="00EB0DCE" w:rsidRPr="004979B8" w:rsidRDefault="00EB0DCE" w:rsidP="00EB0DCE">
            <w:pPr>
              <w:tabs>
                <w:tab w:val="clear" w:pos="454"/>
                <w:tab w:val="clear" w:pos="680"/>
                <w:tab w:val="clear" w:pos="907"/>
                <w:tab w:val="left" w:pos="0"/>
              </w:tabs>
              <w:ind w:right="170"/>
              <w:jc w:val="right"/>
              <w:rPr>
                <w:rFonts w:cs="Times New Roman"/>
                <w:sz w:val="22"/>
                <w:szCs w:val="22"/>
              </w:rPr>
            </w:pPr>
          </w:p>
        </w:tc>
        <w:tc>
          <w:tcPr>
            <w:tcW w:w="236" w:type="dxa"/>
          </w:tcPr>
          <w:p w14:paraId="2E52565B" w14:textId="77777777" w:rsidR="00EB0DCE" w:rsidRPr="004979B8" w:rsidRDefault="00EB0DCE" w:rsidP="00EB0DCE">
            <w:pPr>
              <w:tabs>
                <w:tab w:val="left" w:pos="540"/>
              </w:tabs>
              <w:jc w:val="both"/>
              <w:rPr>
                <w:rFonts w:cs="Times New Roman"/>
                <w:b/>
                <w:bCs/>
                <w:sz w:val="22"/>
                <w:szCs w:val="22"/>
                <w:highlight w:val="yellow"/>
              </w:rPr>
            </w:pPr>
          </w:p>
        </w:tc>
        <w:tc>
          <w:tcPr>
            <w:tcW w:w="1323" w:type="dxa"/>
            <w:tcBorders>
              <w:top w:val="double" w:sz="4" w:space="0" w:color="auto"/>
            </w:tcBorders>
            <w:vAlign w:val="bottom"/>
          </w:tcPr>
          <w:p w14:paraId="27C7A326" w14:textId="77777777" w:rsidR="00EB0DCE" w:rsidRPr="004979B8" w:rsidRDefault="00EB0DCE" w:rsidP="00EB0DCE">
            <w:pPr>
              <w:tabs>
                <w:tab w:val="clear" w:pos="454"/>
                <w:tab w:val="clear" w:pos="680"/>
                <w:tab w:val="clear" w:pos="907"/>
                <w:tab w:val="left" w:pos="0"/>
              </w:tabs>
              <w:ind w:right="170"/>
              <w:jc w:val="right"/>
              <w:rPr>
                <w:rFonts w:cs="Times New Roman"/>
                <w:sz w:val="22"/>
                <w:szCs w:val="22"/>
              </w:rPr>
            </w:pPr>
          </w:p>
        </w:tc>
      </w:tr>
      <w:tr w:rsidR="00EB0DCE" w:rsidRPr="00C1604E" w14:paraId="17AA9AEB" w14:textId="77777777" w:rsidTr="004979B8">
        <w:tc>
          <w:tcPr>
            <w:tcW w:w="3936" w:type="dxa"/>
            <w:vAlign w:val="bottom"/>
          </w:tcPr>
          <w:p w14:paraId="4C9C1708" w14:textId="77777777" w:rsidR="00EB0DCE" w:rsidRPr="00B37B6C" w:rsidRDefault="00EB0DCE" w:rsidP="00EB0DCE">
            <w:pPr>
              <w:tabs>
                <w:tab w:val="left" w:pos="540"/>
              </w:tabs>
              <w:ind w:left="-110"/>
              <w:jc w:val="both"/>
              <w:rPr>
                <w:rFonts w:cs="Times New Roman"/>
                <w:sz w:val="22"/>
                <w:szCs w:val="22"/>
              </w:rPr>
            </w:pPr>
            <w:r w:rsidRPr="00B37B6C">
              <w:rPr>
                <w:rFonts w:cs="Times New Roman"/>
                <w:sz w:val="22"/>
                <w:szCs w:val="22"/>
              </w:rPr>
              <w:t>Accrued expenses</w:t>
            </w:r>
          </w:p>
        </w:tc>
        <w:tc>
          <w:tcPr>
            <w:tcW w:w="1276" w:type="dxa"/>
            <w:tcBorders>
              <w:bottom w:val="double" w:sz="4" w:space="0" w:color="auto"/>
            </w:tcBorders>
            <w:vAlign w:val="bottom"/>
          </w:tcPr>
          <w:p w14:paraId="1B2C5C35" w14:textId="77777777" w:rsidR="00EB0DCE" w:rsidRPr="00526812" w:rsidRDefault="00EB0DCE" w:rsidP="00EB0DCE">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0FDA2FFA" w14:textId="77777777" w:rsidR="00EB0DCE" w:rsidRPr="00C1604E" w:rsidRDefault="00EB0DCE" w:rsidP="00EB0DCE">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406F51AD" w14:textId="77777777" w:rsidR="00EB0DCE" w:rsidRPr="00B37B6C" w:rsidRDefault="00EB0DCE" w:rsidP="00EB0DCE">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099D3B1C" w14:textId="77777777" w:rsidR="00EB0DCE" w:rsidRPr="00C1604E" w:rsidRDefault="00EB0DCE" w:rsidP="00EB0DCE">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6FF14BCE" w14:textId="65CC1340" w:rsidR="00EB0DCE" w:rsidRPr="00526812" w:rsidRDefault="00EB0DCE" w:rsidP="00EB0DCE">
            <w:pPr>
              <w:tabs>
                <w:tab w:val="clear" w:pos="454"/>
                <w:tab w:val="clear" w:pos="680"/>
                <w:tab w:val="clear" w:pos="907"/>
                <w:tab w:val="left" w:pos="0"/>
              </w:tabs>
              <w:ind w:right="170"/>
              <w:jc w:val="right"/>
              <w:rPr>
                <w:rFonts w:cs="Times New Roman"/>
                <w:sz w:val="22"/>
                <w:szCs w:val="22"/>
              </w:rPr>
            </w:pPr>
            <w:r>
              <w:rPr>
                <w:rFonts w:cs="Times New Roman"/>
                <w:sz w:val="22"/>
                <w:szCs w:val="22"/>
              </w:rPr>
              <w:t>921</w:t>
            </w:r>
          </w:p>
        </w:tc>
        <w:tc>
          <w:tcPr>
            <w:tcW w:w="236" w:type="dxa"/>
          </w:tcPr>
          <w:p w14:paraId="16F6053D" w14:textId="77777777" w:rsidR="00EB0DCE" w:rsidRPr="00C1604E" w:rsidRDefault="00EB0DCE" w:rsidP="00EB0DCE">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7733C21C" w14:textId="0B2C540D" w:rsidR="00EB0DCE" w:rsidRPr="00B37B6C" w:rsidRDefault="00EB0DCE" w:rsidP="00EB0DCE">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314</w:t>
            </w:r>
          </w:p>
        </w:tc>
      </w:tr>
      <w:tr w:rsidR="00EB0DCE" w:rsidRPr="00A50E72" w14:paraId="076D599F" w14:textId="77777777" w:rsidTr="00A50E72">
        <w:trPr>
          <w:tblHeader/>
        </w:trPr>
        <w:tc>
          <w:tcPr>
            <w:tcW w:w="3936" w:type="dxa"/>
          </w:tcPr>
          <w:p w14:paraId="1957C670" w14:textId="77777777" w:rsidR="00EB0DCE" w:rsidRPr="00515545" w:rsidRDefault="00EB0DCE" w:rsidP="00EB0DCE">
            <w:pPr>
              <w:tabs>
                <w:tab w:val="left" w:pos="540"/>
              </w:tabs>
              <w:ind w:left="-110"/>
              <w:jc w:val="both"/>
              <w:rPr>
                <w:rFonts w:cs="Times New Roman"/>
                <w:sz w:val="22"/>
                <w:szCs w:val="22"/>
              </w:rPr>
            </w:pPr>
          </w:p>
        </w:tc>
        <w:tc>
          <w:tcPr>
            <w:tcW w:w="1276" w:type="dxa"/>
            <w:vAlign w:val="center"/>
          </w:tcPr>
          <w:p w14:paraId="57646E6F" w14:textId="2E51CA67" w:rsidR="00EB0DCE" w:rsidRPr="00515545" w:rsidRDefault="00EB0DCE" w:rsidP="00EB0DCE">
            <w:pPr>
              <w:tabs>
                <w:tab w:val="left" w:pos="540"/>
              </w:tabs>
              <w:ind w:left="-110"/>
              <w:jc w:val="both"/>
              <w:rPr>
                <w:rFonts w:cs="Times New Roman"/>
                <w:sz w:val="22"/>
                <w:szCs w:val="22"/>
              </w:rPr>
            </w:pPr>
          </w:p>
        </w:tc>
        <w:tc>
          <w:tcPr>
            <w:tcW w:w="236" w:type="dxa"/>
            <w:vAlign w:val="center"/>
          </w:tcPr>
          <w:p w14:paraId="42ED778F" w14:textId="77777777" w:rsidR="00EB0DCE" w:rsidRPr="00515545" w:rsidRDefault="00EB0DCE" w:rsidP="00EB0DCE">
            <w:pPr>
              <w:tabs>
                <w:tab w:val="left" w:pos="540"/>
              </w:tabs>
              <w:ind w:left="-110"/>
              <w:jc w:val="both"/>
              <w:rPr>
                <w:rFonts w:cs="Times New Roman"/>
                <w:sz w:val="22"/>
                <w:szCs w:val="22"/>
              </w:rPr>
            </w:pPr>
          </w:p>
        </w:tc>
        <w:tc>
          <w:tcPr>
            <w:tcW w:w="1311" w:type="dxa"/>
            <w:vAlign w:val="center"/>
          </w:tcPr>
          <w:p w14:paraId="2B107D9F" w14:textId="0C40D5AB" w:rsidR="00EB0DCE" w:rsidRPr="00515545" w:rsidRDefault="00EB0DCE" w:rsidP="00EB0DCE">
            <w:pPr>
              <w:tabs>
                <w:tab w:val="left" w:pos="540"/>
              </w:tabs>
              <w:ind w:left="-110"/>
              <w:jc w:val="both"/>
              <w:rPr>
                <w:rFonts w:cs="Times New Roman"/>
                <w:sz w:val="22"/>
                <w:szCs w:val="22"/>
              </w:rPr>
            </w:pPr>
          </w:p>
        </w:tc>
        <w:tc>
          <w:tcPr>
            <w:tcW w:w="236" w:type="dxa"/>
          </w:tcPr>
          <w:p w14:paraId="32AFF9FB" w14:textId="77777777" w:rsidR="00EB0DCE" w:rsidRPr="00515545" w:rsidRDefault="00EB0DCE" w:rsidP="00EB0DCE">
            <w:pPr>
              <w:tabs>
                <w:tab w:val="left" w:pos="540"/>
              </w:tabs>
              <w:ind w:left="-110"/>
              <w:jc w:val="both"/>
              <w:rPr>
                <w:rFonts w:cs="Times New Roman"/>
                <w:sz w:val="22"/>
                <w:szCs w:val="22"/>
              </w:rPr>
            </w:pPr>
          </w:p>
        </w:tc>
        <w:tc>
          <w:tcPr>
            <w:tcW w:w="1335" w:type="dxa"/>
            <w:vAlign w:val="center"/>
          </w:tcPr>
          <w:p w14:paraId="2415D506" w14:textId="66209D56" w:rsidR="00EB0DCE" w:rsidRPr="00515545" w:rsidRDefault="00EB0DCE" w:rsidP="00EB0DCE">
            <w:pPr>
              <w:tabs>
                <w:tab w:val="left" w:pos="540"/>
              </w:tabs>
              <w:ind w:left="-110"/>
              <w:jc w:val="both"/>
              <w:rPr>
                <w:rFonts w:cs="Times New Roman"/>
                <w:sz w:val="22"/>
                <w:szCs w:val="22"/>
              </w:rPr>
            </w:pPr>
          </w:p>
        </w:tc>
        <w:tc>
          <w:tcPr>
            <w:tcW w:w="236" w:type="dxa"/>
            <w:vAlign w:val="center"/>
          </w:tcPr>
          <w:p w14:paraId="7499FB8D" w14:textId="77777777" w:rsidR="00EB0DCE" w:rsidRPr="00515545" w:rsidRDefault="00EB0DCE" w:rsidP="00EB0DCE">
            <w:pPr>
              <w:tabs>
                <w:tab w:val="left" w:pos="540"/>
              </w:tabs>
              <w:ind w:left="-110"/>
              <w:jc w:val="both"/>
              <w:rPr>
                <w:rFonts w:cs="Times New Roman"/>
                <w:sz w:val="22"/>
                <w:szCs w:val="22"/>
              </w:rPr>
            </w:pPr>
          </w:p>
        </w:tc>
        <w:tc>
          <w:tcPr>
            <w:tcW w:w="1323" w:type="dxa"/>
            <w:vAlign w:val="center"/>
          </w:tcPr>
          <w:p w14:paraId="52544F27" w14:textId="743D1376" w:rsidR="00EB0DCE" w:rsidRPr="00515545" w:rsidRDefault="00EB0DCE" w:rsidP="00EB0DCE">
            <w:pPr>
              <w:tabs>
                <w:tab w:val="left" w:pos="540"/>
              </w:tabs>
              <w:ind w:left="-110"/>
              <w:jc w:val="both"/>
              <w:rPr>
                <w:rFonts w:cs="Times New Roman"/>
                <w:sz w:val="22"/>
                <w:szCs w:val="22"/>
              </w:rPr>
            </w:pPr>
          </w:p>
        </w:tc>
      </w:tr>
      <w:tr w:rsidR="00EB0DCE" w:rsidRPr="00515545" w14:paraId="0F2C5FA6" w14:textId="77777777" w:rsidTr="0048323E">
        <w:tc>
          <w:tcPr>
            <w:tcW w:w="3936" w:type="dxa"/>
          </w:tcPr>
          <w:p w14:paraId="4ECF67AF" w14:textId="77777777" w:rsidR="00EB0DCE" w:rsidRPr="00515545" w:rsidRDefault="00EB0DCE" w:rsidP="00EB0DCE">
            <w:pPr>
              <w:tabs>
                <w:tab w:val="left" w:pos="540"/>
              </w:tabs>
              <w:ind w:left="-110"/>
              <w:jc w:val="both"/>
              <w:rPr>
                <w:rFonts w:cs="Times New Roman"/>
                <w:b/>
                <w:bCs/>
                <w:sz w:val="22"/>
                <w:szCs w:val="22"/>
              </w:rPr>
            </w:pPr>
          </w:p>
        </w:tc>
        <w:tc>
          <w:tcPr>
            <w:tcW w:w="1276" w:type="dxa"/>
          </w:tcPr>
          <w:p w14:paraId="05C99066" w14:textId="77777777" w:rsidR="00EB0DCE" w:rsidRPr="00515545" w:rsidRDefault="00EB0DCE" w:rsidP="00EB0DCE">
            <w:pPr>
              <w:tabs>
                <w:tab w:val="left" w:pos="540"/>
              </w:tabs>
              <w:jc w:val="both"/>
              <w:rPr>
                <w:rFonts w:cs="Times New Roman"/>
                <w:sz w:val="22"/>
                <w:szCs w:val="22"/>
                <w:highlight w:val="yellow"/>
              </w:rPr>
            </w:pPr>
          </w:p>
        </w:tc>
        <w:tc>
          <w:tcPr>
            <w:tcW w:w="236" w:type="dxa"/>
          </w:tcPr>
          <w:p w14:paraId="20B55B25" w14:textId="77777777" w:rsidR="00EB0DCE" w:rsidRPr="00515545" w:rsidRDefault="00EB0DCE" w:rsidP="00EB0DCE">
            <w:pPr>
              <w:tabs>
                <w:tab w:val="left" w:pos="540"/>
              </w:tabs>
              <w:jc w:val="both"/>
              <w:rPr>
                <w:rFonts w:cs="Times New Roman"/>
                <w:sz w:val="22"/>
                <w:szCs w:val="22"/>
                <w:highlight w:val="yellow"/>
              </w:rPr>
            </w:pPr>
          </w:p>
        </w:tc>
        <w:tc>
          <w:tcPr>
            <w:tcW w:w="1311" w:type="dxa"/>
          </w:tcPr>
          <w:p w14:paraId="687655DB" w14:textId="77777777" w:rsidR="00EB0DCE" w:rsidRPr="00515545"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1EC8B456" w14:textId="77777777" w:rsidR="00EB0DCE" w:rsidRPr="00515545" w:rsidRDefault="00EB0DCE" w:rsidP="00EB0DCE">
            <w:pPr>
              <w:tabs>
                <w:tab w:val="left" w:pos="540"/>
              </w:tabs>
              <w:jc w:val="both"/>
              <w:rPr>
                <w:rFonts w:cs="Times New Roman"/>
                <w:sz w:val="22"/>
                <w:szCs w:val="22"/>
                <w:highlight w:val="yellow"/>
              </w:rPr>
            </w:pPr>
          </w:p>
        </w:tc>
        <w:tc>
          <w:tcPr>
            <w:tcW w:w="1335" w:type="dxa"/>
          </w:tcPr>
          <w:p w14:paraId="14BB11CC" w14:textId="77777777" w:rsidR="00EB0DCE" w:rsidRPr="00515545"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67A68EAE" w14:textId="77777777" w:rsidR="00EB0DCE" w:rsidRPr="00515545" w:rsidRDefault="00EB0DCE" w:rsidP="00EB0DCE">
            <w:pPr>
              <w:tabs>
                <w:tab w:val="left" w:pos="540"/>
              </w:tabs>
              <w:jc w:val="both"/>
              <w:rPr>
                <w:rFonts w:cs="Times New Roman"/>
                <w:sz w:val="22"/>
                <w:szCs w:val="22"/>
                <w:highlight w:val="yellow"/>
              </w:rPr>
            </w:pPr>
          </w:p>
        </w:tc>
        <w:tc>
          <w:tcPr>
            <w:tcW w:w="1323" w:type="dxa"/>
          </w:tcPr>
          <w:p w14:paraId="7BBCA5AA" w14:textId="77777777" w:rsidR="00EB0DCE" w:rsidRPr="00515545"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r>
      <w:tr w:rsidR="00EB0DCE" w:rsidRPr="00515545" w14:paraId="75B50CCC" w14:textId="77777777" w:rsidTr="0048323E">
        <w:tc>
          <w:tcPr>
            <w:tcW w:w="3936" w:type="dxa"/>
          </w:tcPr>
          <w:p w14:paraId="48692640" w14:textId="77777777" w:rsidR="00EB0DCE" w:rsidRPr="00515545" w:rsidRDefault="00EB0DCE" w:rsidP="00EB0DCE">
            <w:pPr>
              <w:tabs>
                <w:tab w:val="left" w:pos="540"/>
              </w:tabs>
              <w:ind w:left="-110"/>
              <w:jc w:val="both"/>
              <w:rPr>
                <w:rFonts w:cs="Times New Roman"/>
                <w:b/>
                <w:bCs/>
                <w:sz w:val="22"/>
                <w:szCs w:val="22"/>
              </w:rPr>
            </w:pPr>
          </w:p>
        </w:tc>
        <w:tc>
          <w:tcPr>
            <w:tcW w:w="1276" w:type="dxa"/>
          </w:tcPr>
          <w:p w14:paraId="04ED3906" w14:textId="77777777" w:rsidR="00EB0DCE" w:rsidRPr="00515545" w:rsidRDefault="00EB0DCE" w:rsidP="00EB0DCE">
            <w:pPr>
              <w:tabs>
                <w:tab w:val="left" w:pos="540"/>
              </w:tabs>
              <w:jc w:val="both"/>
              <w:rPr>
                <w:rFonts w:cs="Times New Roman"/>
                <w:sz w:val="22"/>
                <w:szCs w:val="22"/>
                <w:highlight w:val="yellow"/>
              </w:rPr>
            </w:pPr>
          </w:p>
        </w:tc>
        <w:tc>
          <w:tcPr>
            <w:tcW w:w="236" w:type="dxa"/>
          </w:tcPr>
          <w:p w14:paraId="1BB15181" w14:textId="77777777" w:rsidR="00EB0DCE" w:rsidRPr="00515545" w:rsidRDefault="00EB0DCE" w:rsidP="00EB0DCE">
            <w:pPr>
              <w:tabs>
                <w:tab w:val="left" w:pos="540"/>
              </w:tabs>
              <w:jc w:val="both"/>
              <w:rPr>
                <w:rFonts w:cs="Times New Roman"/>
                <w:sz w:val="22"/>
                <w:szCs w:val="22"/>
                <w:highlight w:val="yellow"/>
              </w:rPr>
            </w:pPr>
          </w:p>
        </w:tc>
        <w:tc>
          <w:tcPr>
            <w:tcW w:w="1311" w:type="dxa"/>
          </w:tcPr>
          <w:p w14:paraId="7C908FC9" w14:textId="77777777" w:rsidR="00EB0DCE" w:rsidRPr="00515545"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50E90EA0" w14:textId="77777777" w:rsidR="00EB0DCE" w:rsidRPr="00515545" w:rsidRDefault="00EB0DCE" w:rsidP="00EB0DCE">
            <w:pPr>
              <w:tabs>
                <w:tab w:val="left" w:pos="540"/>
              </w:tabs>
              <w:jc w:val="both"/>
              <w:rPr>
                <w:rFonts w:cs="Times New Roman"/>
                <w:sz w:val="22"/>
                <w:szCs w:val="22"/>
                <w:highlight w:val="yellow"/>
              </w:rPr>
            </w:pPr>
          </w:p>
        </w:tc>
        <w:tc>
          <w:tcPr>
            <w:tcW w:w="1335" w:type="dxa"/>
          </w:tcPr>
          <w:p w14:paraId="17E2ECAA" w14:textId="77777777" w:rsidR="00EB0DCE" w:rsidRPr="00515545"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779DF5BE" w14:textId="77777777" w:rsidR="00EB0DCE" w:rsidRPr="00515545" w:rsidRDefault="00EB0DCE" w:rsidP="00EB0DCE">
            <w:pPr>
              <w:tabs>
                <w:tab w:val="left" w:pos="540"/>
              </w:tabs>
              <w:jc w:val="both"/>
              <w:rPr>
                <w:rFonts w:cs="Times New Roman"/>
                <w:sz w:val="22"/>
                <w:szCs w:val="22"/>
                <w:highlight w:val="yellow"/>
              </w:rPr>
            </w:pPr>
          </w:p>
        </w:tc>
        <w:tc>
          <w:tcPr>
            <w:tcW w:w="1323" w:type="dxa"/>
          </w:tcPr>
          <w:p w14:paraId="01E97EE0" w14:textId="77777777" w:rsidR="00EB0DCE" w:rsidRPr="00515545"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r>
      <w:tr w:rsidR="00EB0DCE" w:rsidRPr="00515545" w14:paraId="02966E78" w14:textId="77777777" w:rsidTr="0048323E">
        <w:tc>
          <w:tcPr>
            <w:tcW w:w="3936" w:type="dxa"/>
          </w:tcPr>
          <w:p w14:paraId="0913E30F" w14:textId="77777777" w:rsidR="00EB0DCE" w:rsidRPr="00515545" w:rsidRDefault="00EB0DCE" w:rsidP="00EB0DCE">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276" w:type="dxa"/>
          </w:tcPr>
          <w:p w14:paraId="5AFA7610" w14:textId="77777777" w:rsidR="00EB0DCE" w:rsidRPr="00515545" w:rsidRDefault="00EB0DCE" w:rsidP="00EB0DCE">
            <w:pPr>
              <w:tabs>
                <w:tab w:val="left" w:pos="540"/>
              </w:tabs>
              <w:jc w:val="both"/>
              <w:rPr>
                <w:rFonts w:cs="Times New Roman"/>
                <w:sz w:val="22"/>
                <w:szCs w:val="22"/>
                <w:highlight w:val="yellow"/>
              </w:rPr>
            </w:pPr>
          </w:p>
        </w:tc>
        <w:tc>
          <w:tcPr>
            <w:tcW w:w="236" w:type="dxa"/>
          </w:tcPr>
          <w:p w14:paraId="559025D1" w14:textId="77777777" w:rsidR="00EB0DCE" w:rsidRPr="00515545" w:rsidRDefault="00EB0DCE" w:rsidP="00EB0DCE">
            <w:pPr>
              <w:tabs>
                <w:tab w:val="left" w:pos="540"/>
              </w:tabs>
              <w:jc w:val="both"/>
              <w:rPr>
                <w:rFonts w:cs="Times New Roman"/>
                <w:sz w:val="22"/>
                <w:szCs w:val="22"/>
                <w:highlight w:val="yellow"/>
              </w:rPr>
            </w:pPr>
          </w:p>
        </w:tc>
        <w:tc>
          <w:tcPr>
            <w:tcW w:w="1311" w:type="dxa"/>
          </w:tcPr>
          <w:p w14:paraId="1607B33F" w14:textId="77777777" w:rsidR="00EB0DCE" w:rsidRPr="00515545"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40743614" w14:textId="77777777" w:rsidR="00EB0DCE" w:rsidRPr="00515545" w:rsidRDefault="00EB0DCE" w:rsidP="00EB0DCE">
            <w:pPr>
              <w:tabs>
                <w:tab w:val="left" w:pos="540"/>
              </w:tabs>
              <w:jc w:val="both"/>
              <w:rPr>
                <w:rFonts w:cs="Times New Roman"/>
                <w:sz w:val="22"/>
                <w:szCs w:val="22"/>
                <w:highlight w:val="yellow"/>
              </w:rPr>
            </w:pPr>
          </w:p>
        </w:tc>
        <w:tc>
          <w:tcPr>
            <w:tcW w:w="1335" w:type="dxa"/>
          </w:tcPr>
          <w:p w14:paraId="454B6DF7" w14:textId="77777777" w:rsidR="00EB0DCE" w:rsidRPr="00515545"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79C66841" w14:textId="77777777" w:rsidR="00EB0DCE" w:rsidRPr="00515545" w:rsidRDefault="00EB0DCE" w:rsidP="00EB0DCE">
            <w:pPr>
              <w:tabs>
                <w:tab w:val="left" w:pos="540"/>
              </w:tabs>
              <w:jc w:val="both"/>
              <w:rPr>
                <w:rFonts w:cs="Times New Roman"/>
                <w:sz w:val="22"/>
                <w:szCs w:val="22"/>
                <w:highlight w:val="yellow"/>
              </w:rPr>
            </w:pPr>
          </w:p>
        </w:tc>
        <w:tc>
          <w:tcPr>
            <w:tcW w:w="1323" w:type="dxa"/>
          </w:tcPr>
          <w:p w14:paraId="4B9A8969" w14:textId="77777777" w:rsidR="00EB0DCE" w:rsidRPr="00515545"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r>
      <w:tr w:rsidR="00EB0DCE" w:rsidRPr="00515545" w14:paraId="7DB50C2D" w14:textId="77777777" w:rsidTr="0048323E">
        <w:tc>
          <w:tcPr>
            <w:tcW w:w="3936" w:type="dxa"/>
          </w:tcPr>
          <w:p w14:paraId="6018A598" w14:textId="77777777" w:rsidR="00EB0DCE" w:rsidRPr="00515545" w:rsidRDefault="00EB0DCE" w:rsidP="00EB0DCE">
            <w:pPr>
              <w:tabs>
                <w:tab w:val="left" w:pos="540"/>
              </w:tabs>
              <w:ind w:left="-110"/>
              <w:jc w:val="both"/>
              <w:rPr>
                <w:rFonts w:cs="Times New Roman"/>
                <w:sz w:val="22"/>
                <w:szCs w:val="22"/>
              </w:rPr>
            </w:pPr>
            <w:r w:rsidRPr="00515545">
              <w:rPr>
                <w:rFonts w:cs="Times New Roman"/>
                <w:sz w:val="22"/>
                <w:szCs w:val="22"/>
              </w:rPr>
              <w:t>Hire-purchase contract receivables - net</w:t>
            </w:r>
          </w:p>
        </w:tc>
        <w:tc>
          <w:tcPr>
            <w:tcW w:w="1276" w:type="dxa"/>
            <w:tcBorders>
              <w:bottom w:val="double" w:sz="4" w:space="0" w:color="auto"/>
            </w:tcBorders>
            <w:vAlign w:val="bottom"/>
          </w:tcPr>
          <w:p w14:paraId="2C95944F" w14:textId="155CBAA2" w:rsidR="00EB0DCE" w:rsidRPr="00515545" w:rsidRDefault="00EB0DCE" w:rsidP="00EB0DCE">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01676E40" w14:textId="77777777" w:rsidR="00EB0DCE" w:rsidRPr="00515545" w:rsidRDefault="00EB0DCE" w:rsidP="00EB0DCE">
            <w:pPr>
              <w:tabs>
                <w:tab w:val="left" w:pos="540"/>
              </w:tabs>
              <w:jc w:val="both"/>
              <w:rPr>
                <w:rFonts w:cs="Times New Roman"/>
                <w:sz w:val="22"/>
                <w:szCs w:val="22"/>
                <w:highlight w:val="yellow"/>
              </w:rPr>
            </w:pPr>
          </w:p>
        </w:tc>
        <w:tc>
          <w:tcPr>
            <w:tcW w:w="1311" w:type="dxa"/>
            <w:tcBorders>
              <w:bottom w:val="double" w:sz="4" w:space="0" w:color="auto"/>
            </w:tcBorders>
            <w:vAlign w:val="bottom"/>
          </w:tcPr>
          <w:p w14:paraId="77FD2EAA" w14:textId="49E01FF6" w:rsidR="00EB0DCE" w:rsidRPr="00515545" w:rsidRDefault="00EB0DCE" w:rsidP="00EB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FA58A2">
              <w:rPr>
                <w:rFonts w:cs="Times New Roman"/>
                <w:sz w:val="22"/>
                <w:szCs w:val="22"/>
              </w:rPr>
              <w:t>250</w:t>
            </w:r>
          </w:p>
        </w:tc>
        <w:tc>
          <w:tcPr>
            <w:tcW w:w="236" w:type="dxa"/>
          </w:tcPr>
          <w:p w14:paraId="46F43069" w14:textId="77777777" w:rsidR="00EB0DCE" w:rsidRPr="00515545" w:rsidRDefault="00EB0DCE" w:rsidP="00EB0DCE">
            <w:pPr>
              <w:tabs>
                <w:tab w:val="left" w:pos="540"/>
              </w:tabs>
              <w:jc w:val="both"/>
              <w:rPr>
                <w:rFonts w:cs="Times New Roman"/>
                <w:sz w:val="22"/>
                <w:szCs w:val="22"/>
                <w:highlight w:val="yellow"/>
              </w:rPr>
            </w:pPr>
          </w:p>
        </w:tc>
        <w:tc>
          <w:tcPr>
            <w:tcW w:w="1335" w:type="dxa"/>
            <w:tcBorders>
              <w:bottom w:val="double" w:sz="4" w:space="0" w:color="auto"/>
            </w:tcBorders>
            <w:vAlign w:val="bottom"/>
          </w:tcPr>
          <w:p w14:paraId="20F20CE1" w14:textId="1AEE4612" w:rsidR="00EB0DCE" w:rsidRPr="00515545" w:rsidRDefault="00EB0DCE" w:rsidP="00EB0DCE">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00E4DA53" w14:textId="77777777" w:rsidR="00EB0DCE" w:rsidRPr="00515545" w:rsidRDefault="00EB0DCE" w:rsidP="00EB0DCE">
            <w:pPr>
              <w:tabs>
                <w:tab w:val="left" w:pos="540"/>
              </w:tabs>
              <w:jc w:val="both"/>
              <w:rPr>
                <w:rFonts w:cs="Times New Roman"/>
                <w:sz w:val="22"/>
                <w:szCs w:val="22"/>
                <w:highlight w:val="yellow"/>
              </w:rPr>
            </w:pPr>
          </w:p>
        </w:tc>
        <w:tc>
          <w:tcPr>
            <w:tcW w:w="1323" w:type="dxa"/>
            <w:tcBorders>
              <w:bottom w:val="double" w:sz="4" w:space="0" w:color="auto"/>
            </w:tcBorders>
            <w:vAlign w:val="bottom"/>
          </w:tcPr>
          <w:p w14:paraId="669859AC" w14:textId="1F931DA9" w:rsidR="00EB0DCE" w:rsidRPr="00515545" w:rsidRDefault="00EB0DCE" w:rsidP="00EB0DCE">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r>
      <w:tr w:rsidR="00EB0DCE" w:rsidRPr="00515545" w14:paraId="4D5E1A16" w14:textId="77777777" w:rsidTr="0048323E">
        <w:tc>
          <w:tcPr>
            <w:tcW w:w="3936" w:type="dxa"/>
            <w:vAlign w:val="bottom"/>
          </w:tcPr>
          <w:p w14:paraId="25A106D9" w14:textId="77777777" w:rsidR="00EB0DCE" w:rsidRPr="00515545" w:rsidRDefault="00EB0DCE" w:rsidP="00EB0DCE">
            <w:pPr>
              <w:tabs>
                <w:tab w:val="left" w:pos="540"/>
              </w:tabs>
              <w:ind w:left="-110"/>
              <w:jc w:val="both"/>
              <w:rPr>
                <w:rFonts w:cs="Times New Roman"/>
                <w:sz w:val="22"/>
                <w:szCs w:val="22"/>
              </w:rPr>
            </w:pPr>
            <w:r w:rsidRPr="00515545">
              <w:rPr>
                <w:rFonts w:cs="Times New Roman"/>
                <w:sz w:val="22"/>
                <w:szCs w:val="22"/>
              </w:rPr>
              <w:t>Accrued expenses</w:t>
            </w:r>
          </w:p>
        </w:tc>
        <w:tc>
          <w:tcPr>
            <w:tcW w:w="1276" w:type="dxa"/>
            <w:tcBorders>
              <w:bottom w:val="double" w:sz="4" w:space="0" w:color="auto"/>
            </w:tcBorders>
            <w:vAlign w:val="bottom"/>
          </w:tcPr>
          <w:p w14:paraId="2D9066E9" w14:textId="2F9F1EE5" w:rsidR="00EB0DCE" w:rsidRPr="00515545" w:rsidRDefault="00EB0DCE" w:rsidP="00EB0DCE">
            <w:pPr>
              <w:tabs>
                <w:tab w:val="clear" w:pos="454"/>
                <w:tab w:val="clear" w:pos="680"/>
                <w:tab w:val="clear" w:pos="907"/>
                <w:tab w:val="left" w:pos="0"/>
              </w:tabs>
              <w:ind w:right="170"/>
              <w:jc w:val="right"/>
              <w:rPr>
                <w:rFonts w:cs="Times New Roman"/>
                <w:sz w:val="22"/>
                <w:szCs w:val="22"/>
              </w:rPr>
            </w:pPr>
            <w:r w:rsidRPr="00EB0DCE">
              <w:rPr>
                <w:rFonts w:cs="Times New Roman"/>
                <w:sz w:val="22"/>
                <w:szCs w:val="22"/>
              </w:rPr>
              <w:t>458</w:t>
            </w:r>
          </w:p>
        </w:tc>
        <w:tc>
          <w:tcPr>
            <w:tcW w:w="236" w:type="dxa"/>
          </w:tcPr>
          <w:p w14:paraId="17C8B557" w14:textId="77777777" w:rsidR="00EB0DCE" w:rsidRPr="00515545" w:rsidRDefault="00EB0DCE" w:rsidP="00EB0DCE">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09E18308" w14:textId="71979840" w:rsidR="00EB0DCE" w:rsidRPr="00515545" w:rsidRDefault="00EB0DCE" w:rsidP="00EB0DCE">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1,683</w:t>
            </w:r>
          </w:p>
        </w:tc>
        <w:tc>
          <w:tcPr>
            <w:tcW w:w="236" w:type="dxa"/>
          </w:tcPr>
          <w:p w14:paraId="2B6C74C4" w14:textId="77777777" w:rsidR="00EB0DCE" w:rsidRPr="00515545" w:rsidRDefault="00EB0DCE" w:rsidP="00EB0DCE">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7AC85925" w14:textId="3ABC8383" w:rsidR="00EB0DCE" w:rsidRPr="00515545" w:rsidRDefault="00EB0DCE" w:rsidP="00EB0DCE">
            <w:pPr>
              <w:tabs>
                <w:tab w:val="clear" w:pos="454"/>
                <w:tab w:val="clear" w:pos="680"/>
                <w:tab w:val="clear" w:pos="907"/>
                <w:tab w:val="left" w:pos="0"/>
              </w:tabs>
              <w:ind w:right="170"/>
              <w:jc w:val="right"/>
              <w:rPr>
                <w:rFonts w:cs="Times New Roman"/>
                <w:sz w:val="22"/>
                <w:szCs w:val="22"/>
              </w:rPr>
            </w:pPr>
            <w:r w:rsidRPr="00EB0DCE">
              <w:rPr>
                <w:rFonts w:cs="Times New Roman"/>
                <w:sz w:val="22"/>
                <w:szCs w:val="22"/>
              </w:rPr>
              <w:t>443</w:t>
            </w:r>
          </w:p>
        </w:tc>
        <w:tc>
          <w:tcPr>
            <w:tcW w:w="236" w:type="dxa"/>
          </w:tcPr>
          <w:p w14:paraId="7310C764" w14:textId="77777777" w:rsidR="00EB0DCE" w:rsidRPr="00515545" w:rsidRDefault="00EB0DCE" w:rsidP="00EB0DCE">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65BE3758" w14:textId="69E5A3E0" w:rsidR="00EB0DCE" w:rsidRPr="00515545" w:rsidRDefault="00EB0DCE" w:rsidP="00EB0DCE">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474</w:t>
            </w:r>
          </w:p>
        </w:tc>
      </w:tr>
      <w:tr w:rsidR="00EB0DCE" w:rsidRPr="00515545" w14:paraId="76DD6CC3" w14:textId="77777777" w:rsidTr="0048323E">
        <w:tc>
          <w:tcPr>
            <w:tcW w:w="3936" w:type="dxa"/>
            <w:vAlign w:val="bottom"/>
          </w:tcPr>
          <w:p w14:paraId="2E1BA625" w14:textId="77777777" w:rsidR="00EB0DCE" w:rsidRPr="00515545" w:rsidRDefault="00EB0DCE" w:rsidP="00EB0DCE">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double" w:sz="4" w:space="0" w:color="auto"/>
              <w:bottom w:val="double" w:sz="4" w:space="0" w:color="auto"/>
            </w:tcBorders>
            <w:vAlign w:val="bottom"/>
          </w:tcPr>
          <w:p w14:paraId="75C19F59" w14:textId="3DFE2403" w:rsidR="00EB0DCE" w:rsidRPr="00515545" w:rsidRDefault="00EB0DCE" w:rsidP="00EB0DCE">
            <w:pPr>
              <w:tabs>
                <w:tab w:val="clear" w:pos="454"/>
                <w:tab w:val="clear" w:pos="680"/>
                <w:tab w:val="clear" w:pos="907"/>
                <w:tab w:val="left" w:pos="0"/>
              </w:tabs>
              <w:ind w:right="170"/>
              <w:jc w:val="right"/>
              <w:rPr>
                <w:rFonts w:cs="Times New Roman"/>
                <w:sz w:val="22"/>
                <w:szCs w:val="22"/>
              </w:rPr>
            </w:pPr>
            <w:r w:rsidRPr="00EB0DCE">
              <w:rPr>
                <w:rFonts w:cs="Times New Roman"/>
                <w:sz w:val="22"/>
                <w:szCs w:val="22"/>
              </w:rPr>
              <w:t>4,065</w:t>
            </w:r>
          </w:p>
        </w:tc>
        <w:tc>
          <w:tcPr>
            <w:tcW w:w="236" w:type="dxa"/>
          </w:tcPr>
          <w:p w14:paraId="200B053B" w14:textId="77777777" w:rsidR="00EB0DCE" w:rsidRPr="00515545" w:rsidRDefault="00EB0DCE" w:rsidP="00EB0DCE">
            <w:pPr>
              <w:tabs>
                <w:tab w:val="left" w:pos="540"/>
              </w:tabs>
              <w:jc w:val="both"/>
              <w:rPr>
                <w:rFonts w:cs="Times New Roman"/>
                <w:b/>
                <w:bCs/>
                <w:sz w:val="22"/>
                <w:szCs w:val="22"/>
                <w:highlight w:val="yellow"/>
              </w:rPr>
            </w:pPr>
          </w:p>
        </w:tc>
        <w:tc>
          <w:tcPr>
            <w:tcW w:w="1311" w:type="dxa"/>
            <w:tcBorders>
              <w:top w:val="double" w:sz="4" w:space="0" w:color="auto"/>
              <w:bottom w:val="double" w:sz="4" w:space="0" w:color="auto"/>
            </w:tcBorders>
            <w:vAlign w:val="bottom"/>
          </w:tcPr>
          <w:p w14:paraId="61D4717D" w14:textId="7726372B" w:rsidR="00EB0DCE" w:rsidRPr="00515545" w:rsidRDefault="00EB0DCE" w:rsidP="00EB0DCE">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16,756</w:t>
            </w:r>
          </w:p>
        </w:tc>
        <w:tc>
          <w:tcPr>
            <w:tcW w:w="236" w:type="dxa"/>
          </w:tcPr>
          <w:p w14:paraId="2E12A612" w14:textId="77777777" w:rsidR="00EB0DCE" w:rsidRPr="00515545" w:rsidRDefault="00EB0DCE" w:rsidP="00EB0DCE">
            <w:pPr>
              <w:tabs>
                <w:tab w:val="left" w:pos="540"/>
              </w:tabs>
              <w:jc w:val="both"/>
              <w:rPr>
                <w:rFonts w:cs="Times New Roman"/>
                <w:b/>
                <w:bCs/>
                <w:sz w:val="22"/>
                <w:szCs w:val="22"/>
                <w:highlight w:val="yellow"/>
              </w:rPr>
            </w:pPr>
          </w:p>
        </w:tc>
        <w:tc>
          <w:tcPr>
            <w:tcW w:w="1335" w:type="dxa"/>
            <w:tcBorders>
              <w:top w:val="double" w:sz="4" w:space="0" w:color="auto"/>
              <w:bottom w:val="double" w:sz="4" w:space="0" w:color="auto"/>
            </w:tcBorders>
            <w:vAlign w:val="bottom"/>
          </w:tcPr>
          <w:p w14:paraId="1C79DC54" w14:textId="713B91FE" w:rsidR="00EB0DCE" w:rsidRPr="00515545" w:rsidRDefault="00EB0DCE" w:rsidP="00EB0DCE">
            <w:pPr>
              <w:tabs>
                <w:tab w:val="clear" w:pos="454"/>
                <w:tab w:val="clear" w:pos="680"/>
                <w:tab w:val="clear" w:pos="907"/>
                <w:tab w:val="left" w:pos="0"/>
              </w:tabs>
              <w:ind w:right="170"/>
              <w:jc w:val="right"/>
              <w:rPr>
                <w:rFonts w:cs="Times New Roman"/>
                <w:sz w:val="22"/>
                <w:szCs w:val="22"/>
              </w:rPr>
            </w:pPr>
            <w:r w:rsidRPr="00EB0DCE">
              <w:rPr>
                <w:rFonts w:cs="Times New Roman"/>
                <w:sz w:val="22"/>
                <w:szCs w:val="22"/>
              </w:rPr>
              <w:t>4,065</w:t>
            </w:r>
          </w:p>
        </w:tc>
        <w:tc>
          <w:tcPr>
            <w:tcW w:w="236" w:type="dxa"/>
          </w:tcPr>
          <w:p w14:paraId="0A06498D" w14:textId="77777777" w:rsidR="00EB0DCE" w:rsidRPr="00515545" w:rsidRDefault="00EB0DCE" w:rsidP="00EB0DCE">
            <w:pPr>
              <w:tabs>
                <w:tab w:val="left" w:pos="540"/>
              </w:tabs>
              <w:jc w:val="both"/>
              <w:rPr>
                <w:rFonts w:cs="Times New Roman"/>
                <w:b/>
                <w:bCs/>
                <w:sz w:val="22"/>
                <w:szCs w:val="22"/>
                <w:highlight w:val="yellow"/>
              </w:rPr>
            </w:pPr>
          </w:p>
        </w:tc>
        <w:tc>
          <w:tcPr>
            <w:tcW w:w="1323" w:type="dxa"/>
            <w:tcBorders>
              <w:top w:val="double" w:sz="4" w:space="0" w:color="auto"/>
              <w:bottom w:val="double" w:sz="4" w:space="0" w:color="auto"/>
            </w:tcBorders>
            <w:vAlign w:val="bottom"/>
          </w:tcPr>
          <w:p w14:paraId="2E406131" w14:textId="29CCAD28" w:rsidR="00EB0DCE" w:rsidRPr="00515545" w:rsidRDefault="00EB0DCE" w:rsidP="00EB0DCE">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16,756</w:t>
            </w:r>
          </w:p>
        </w:tc>
      </w:tr>
      <w:tr w:rsidR="00EB0DCE" w:rsidRPr="00A50E72" w14:paraId="3C936FDE" w14:textId="77777777" w:rsidTr="004832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27A27E7C" w14:textId="77777777" w:rsidR="00EB0DCE" w:rsidRPr="00515545" w:rsidRDefault="00EB0DCE" w:rsidP="00EB0DCE">
            <w:pPr>
              <w:tabs>
                <w:tab w:val="left" w:pos="540"/>
              </w:tabs>
              <w:ind w:left="-110"/>
              <w:jc w:val="both"/>
              <w:rPr>
                <w:rFonts w:cs="Times New Roman"/>
                <w:sz w:val="22"/>
                <w:szCs w:val="22"/>
              </w:rPr>
            </w:pPr>
          </w:p>
        </w:tc>
        <w:tc>
          <w:tcPr>
            <w:tcW w:w="1276" w:type="dxa"/>
            <w:tcBorders>
              <w:top w:val="double" w:sz="4" w:space="0" w:color="auto"/>
              <w:left w:val="nil"/>
              <w:bottom w:val="nil"/>
              <w:right w:val="nil"/>
            </w:tcBorders>
            <w:vAlign w:val="bottom"/>
          </w:tcPr>
          <w:p w14:paraId="1FDB2873" w14:textId="77777777" w:rsidR="00EB0DCE" w:rsidRPr="00515545" w:rsidRDefault="00EB0DCE" w:rsidP="00EB0DCE">
            <w:pPr>
              <w:tabs>
                <w:tab w:val="left" w:pos="540"/>
              </w:tabs>
              <w:ind w:left="-110"/>
              <w:jc w:val="both"/>
              <w:rPr>
                <w:rFonts w:cs="Times New Roman"/>
                <w:sz w:val="22"/>
                <w:szCs w:val="22"/>
              </w:rPr>
            </w:pPr>
          </w:p>
        </w:tc>
        <w:tc>
          <w:tcPr>
            <w:tcW w:w="236" w:type="dxa"/>
            <w:tcBorders>
              <w:top w:val="nil"/>
              <w:left w:val="nil"/>
              <w:bottom w:val="nil"/>
              <w:right w:val="nil"/>
            </w:tcBorders>
          </w:tcPr>
          <w:p w14:paraId="35AB8F9B" w14:textId="77777777" w:rsidR="00EB0DCE" w:rsidRPr="00A50E72" w:rsidRDefault="00EB0DCE" w:rsidP="00EB0DCE">
            <w:pPr>
              <w:tabs>
                <w:tab w:val="left" w:pos="540"/>
              </w:tabs>
              <w:ind w:left="-110"/>
              <w:jc w:val="both"/>
              <w:rPr>
                <w:rFonts w:cs="Times New Roman"/>
                <w:sz w:val="22"/>
                <w:szCs w:val="22"/>
              </w:rPr>
            </w:pPr>
          </w:p>
        </w:tc>
        <w:tc>
          <w:tcPr>
            <w:tcW w:w="1311" w:type="dxa"/>
            <w:tcBorders>
              <w:top w:val="double" w:sz="4" w:space="0" w:color="auto"/>
              <w:left w:val="nil"/>
              <w:bottom w:val="nil"/>
              <w:right w:val="nil"/>
            </w:tcBorders>
            <w:vAlign w:val="bottom"/>
          </w:tcPr>
          <w:p w14:paraId="11B10042" w14:textId="77777777" w:rsidR="00EB0DCE" w:rsidRPr="00515545" w:rsidRDefault="00EB0DCE" w:rsidP="00EB0DCE">
            <w:pPr>
              <w:tabs>
                <w:tab w:val="left" w:pos="540"/>
              </w:tabs>
              <w:ind w:left="-110"/>
              <w:jc w:val="both"/>
              <w:rPr>
                <w:rFonts w:cs="Times New Roman"/>
                <w:sz w:val="22"/>
                <w:szCs w:val="22"/>
              </w:rPr>
            </w:pPr>
          </w:p>
        </w:tc>
        <w:tc>
          <w:tcPr>
            <w:tcW w:w="236" w:type="dxa"/>
            <w:tcBorders>
              <w:top w:val="nil"/>
              <w:left w:val="nil"/>
              <w:bottom w:val="nil"/>
              <w:right w:val="nil"/>
            </w:tcBorders>
          </w:tcPr>
          <w:p w14:paraId="4E639A60" w14:textId="77777777" w:rsidR="00EB0DCE" w:rsidRPr="00A50E72" w:rsidRDefault="00EB0DCE" w:rsidP="00EB0DCE">
            <w:pPr>
              <w:tabs>
                <w:tab w:val="left" w:pos="540"/>
              </w:tabs>
              <w:ind w:left="-110"/>
              <w:jc w:val="both"/>
              <w:rPr>
                <w:rFonts w:cs="Times New Roman"/>
                <w:sz w:val="22"/>
                <w:szCs w:val="22"/>
              </w:rPr>
            </w:pPr>
          </w:p>
        </w:tc>
        <w:tc>
          <w:tcPr>
            <w:tcW w:w="1335" w:type="dxa"/>
            <w:tcBorders>
              <w:top w:val="double" w:sz="4" w:space="0" w:color="auto"/>
              <w:left w:val="nil"/>
              <w:bottom w:val="nil"/>
              <w:right w:val="nil"/>
            </w:tcBorders>
            <w:vAlign w:val="bottom"/>
          </w:tcPr>
          <w:p w14:paraId="5E2629C4" w14:textId="77777777" w:rsidR="00EB0DCE" w:rsidRPr="00515545" w:rsidRDefault="00EB0DCE" w:rsidP="00EB0DCE">
            <w:pPr>
              <w:tabs>
                <w:tab w:val="left" w:pos="540"/>
              </w:tabs>
              <w:ind w:left="-110"/>
              <w:jc w:val="both"/>
              <w:rPr>
                <w:rFonts w:cs="Times New Roman"/>
                <w:sz w:val="22"/>
                <w:szCs w:val="22"/>
              </w:rPr>
            </w:pPr>
          </w:p>
        </w:tc>
        <w:tc>
          <w:tcPr>
            <w:tcW w:w="236" w:type="dxa"/>
            <w:tcBorders>
              <w:top w:val="nil"/>
              <w:left w:val="nil"/>
              <w:bottom w:val="nil"/>
              <w:right w:val="nil"/>
            </w:tcBorders>
          </w:tcPr>
          <w:p w14:paraId="791D3CAF" w14:textId="77777777" w:rsidR="00EB0DCE" w:rsidRPr="00A50E72" w:rsidRDefault="00EB0DCE" w:rsidP="00EB0DCE">
            <w:pPr>
              <w:tabs>
                <w:tab w:val="left" w:pos="540"/>
              </w:tabs>
              <w:ind w:left="-110"/>
              <w:jc w:val="both"/>
              <w:rPr>
                <w:rFonts w:cs="Times New Roman"/>
                <w:sz w:val="22"/>
                <w:szCs w:val="22"/>
              </w:rPr>
            </w:pPr>
          </w:p>
        </w:tc>
        <w:tc>
          <w:tcPr>
            <w:tcW w:w="1323" w:type="dxa"/>
            <w:tcBorders>
              <w:top w:val="double" w:sz="4" w:space="0" w:color="auto"/>
              <w:left w:val="nil"/>
              <w:bottom w:val="nil"/>
              <w:right w:val="nil"/>
            </w:tcBorders>
            <w:vAlign w:val="bottom"/>
          </w:tcPr>
          <w:p w14:paraId="71AE08C5" w14:textId="77777777" w:rsidR="00EB0DCE" w:rsidRPr="00515545" w:rsidRDefault="00EB0DCE" w:rsidP="00EB0DCE">
            <w:pPr>
              <w:tabs>
                <w:tab w:val="left" w:pos="540"/>
              </w:tabs>
              <w:ind w:left="-110"/>
              <w:jc w:val="both"/>
              <w:rPr>
                <w:rFonts w:cs="Times New Roman"/>
                <w:sz w:val="22"/>
                <w:szCs w:val="22"/>
              </w:rPr>
            </w:pPr>
          </w:p>
        </w:tc>
      </w:tr>
      <w:tr w:rsidR="00EB0DCE" w:rsidRPr="00515545" w14:paraId="2E0FA970"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7F376CB0" w14:textId="77777777" w:rsidR="00EB0DCE" w:rsidRPr="00515545" w:rsidRDefault="00EB0DCE" w:rsidP="00EB0DCE">
            <w:pPr>
              <w:tabs>
                <w:tab w:val="left" w:pos="540"/>
              </w:tabs>
              <w:ind w:left="-110"/>
              <w:jc w:val="both"/>
              <w:rPr>
                <w:rFonts w:cs="Times New Roman"/>
                <w:b/>
                <w:bCs/>
                <w:sz w:val="22"/>
                <w:szCs w:val="22"/>
              </w:rPr>
            </w:pPr>
            <w:r w:rsidRPr="00515545">
              <w:rPr>
                <w:rFonts w:cs="Times New Roman"/>
                <w:b/>
                <w:bCs/>
                <w:sz w:val="22"/>
                <w:szCs w:val="22"/>
              </w:rPr>
              <w:t>Related person</w:t>
            </w:r>
          </w:p>
        </w:tc>
        <w:tc>
          <w:tcPr>
            <w:tcW w:w="1276" w:type="dxa"/>
            <w:tcBorders>
              <w:top w:val="nil"/>
              <w:left w:val="nil"/>
              <w:bottom w:val="nil"/>
              <w:right w:val="nil"/>
            </w:tcBorders>
            <w:vAlign w:val="bottom"/>
          </w:tcPr>
          <w:p w14:paraId="0C51A25D" w14:textId="77777777" w:rsidR="00EB0DCE" w:rsidRPr="00515545" w:rsidRDefault="00EB0DCE" w:rsidP="00EB0DC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32CE782B" w14:textId="77777777" w:rsidR="00EB0DCE" w:rsidRPr="00515545" w:rsidRDefault="00EB0DCE" w:rsidP="00EB0DCE">
            <w:pPr>
              <w:tabs>
                <w:tab w:val="left" w:pos="540"/>
              </w:tabs>
              <w:jc w:val="both"/>
              <w:rPr>
                <w:rFonts w:cs="Times New Roman"/>
                <w:b/>
                <w:bCs/>
                <w:sz w:val="22"/>
                <w:szCs w:val="22"/>
                <w:highlight w:val="yellow"/>
              </w:rPr>
            </w:pPr>
          </w:p>
        </w:tc>
        <w:tc>
          <w:tcPr>
            <w:tcW w:w="1311" w:type="dxa"/>
            <w:tcBorders>
              <w:top w:val="nil"/>
              <w:left w:val="nil"/>
              <w:bottom w:val="nil"/>
              <w:right w:val="nil"/>
            </w:tcBorders>
            <w:vAlign w:val="bottom"/>
          </w:tcPr>
          <w:p w14:paraId="35E4CDCF" w14:textId="77777777" w:rsidR="00EB0DCE" w:rsidRPr="00515545" w:rsidRDefault="00EB0DCE" w:rsidP="00EB0DC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25B83CEB" w14:textId="77777777" w:rsidR="00EB0DCE" w:rsidRPr="00515545" w:rsidRDefault="00EB0DCE" w:rsidP="00EB0DCE">
            <w:pPr>
              <w:tabs>
                <w:tab w:val="left" w:pos="540"/>
              </w:tabs>
              <w:jc w:val="both"/>
              <w:rPr>
                <w:rFonts w:cs="Times New Roman"/>
                <w:b/>
                <w:bCs/>
                <w:sz w:val="22"/>
                <w:szCs w:val="22"/>
                <w:highlight w:val="yellow"/>
              </w:rPr>
            </w:pPr>
          </w:p>
        </w:tc>
        <w:tc>
          <w:tcPr>
            <w:tcW w:w="1335" w:type="dxa"/>
            <w:tcBorders>
              <w:top w:val="nil"/>
              <w:left w:val="nil"/>
              <w:bottom w:val="nil"/>
              <w:right w:val="nil"/>
            </w:tcBorders>
            <w:vAlign w:val="bottom"/>
          </w:tcPr>
          <w:p w14:paraId="2805B81F" w14:textId="77777777" w:rsidR="00EB0DCE" w:rsidRPr="00515545" w:rsidRDefault="00EB0DCE" w:rsidP="00EB0DC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7E75524D" w14:textId="77777777" w:rsidR="00EB0DCE" w:rsidRPr="00515545" w:rsidRDefault="00EB0DCE" w:rsidP="00EB0DCE">
            <w:pPr>
              <w:tabs>
                <w:tab w:val="left" w:pos="540"/>
              </w:tabs>
              <w:jc w:val="both"/>
              <w:rPr>
                <w:rFonts w:cs="Times New Roman"/>
                <w:b/>
                <w:bCs/>
                <w:sz w:val="22"/>
                <w:szCs w:val="22"/>
                <w:highlight w:val="yellow"/>
              </w:rPr>
            </w:pPr>
          </w:p>
        </w:tc>
        <w:tc>
          <w:tcPr>
            <w:tcW w:w="1323" w:type="dxa"/>
            <w:tcBorders>
              <w:top w:val="nil"/>
              <w:left w:val="nil"/>
              <w:bottom w:val="nil"/>
              <w:right w:val="nil"/>
            </w:tcBorders>
            <w:vAlign w:val="bottom"/>
          </w:tcPr>
          <w:p w14:paraId="75E35A64" w14:textId="77777777" w:rsidR="00EB0DCE" w:rsidRPr="00515545" w:rsidRDefault="00EB0DCE" w:rsidP="00EB0DCE">
            <w:pPr>
              <w:tabs>
                <w:tab w:val="clear" w:pos="454"/>
                <w:tab w:val="clear" w:pos="680"/>
                <w:tab w:val="clear" w:pos="907"/>
                <w:tab w:val="left" w:pos="0"/>
              </w:tabs>
              <w:ind w:right="170"/>
              <w:jc w:val="right"/>
              <w:rPr>
                <w:rFonts w:cs="Times New Roman"/>
                <w:sz w:val="22"/>
                <w:szCs w:val="22"/>
              </w:rPr>
            </w:pPr>
          </w:p>
        </w:tc>
      </w:tr>
      <w:tr w:rsidR="00EB0DCE" w:rsidRPr="00515545" w14:paraId="17C6B656"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29E3F1F3" w14:textId="77777777" w:rsidR="00EB0DCE" w:rsidRPr="00515545" w:rsidRDefault="00EB0DCE" w:rsidP="00EB0DCE">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nil"/>
              <w:left w:val="nil"/>
              <w:bottom w:val="double" w:sz="4" w:space="0" w:color="auto"/>
              <w:right w:val="nil"/>
            </w:tcBorders>
            <w:vAlign w:val="bottom"/>
          </w:tcPr>
          <w:p w14:paraId="28C5BCF6" w14:textId="51249BF4" w:rsidR="00EB0DCE" w:rsidRPr="00515545" w:rsidRDefault="00EB0DCE" w:rsidP="00EB0DCE">
            <w:pPr>
              <w:tabs>
                <w:tab w:val="clear" w:pos="454"/>
                <w:tab w:val="clear" w:pos="680"/>
                <w:tab w:val="clear" w:pos="907"/>
                <w:tab w:val="left" w:pos="0"/>
              </w:tabs>
              <w:ind w:right="170"/>
              <w:jc w:val="right"/>
              <w:rPr>
                <w:rFonts w:cs="Times New Roman"/>
                <w:sz w:val="22"/>
                <w:szCs w:val="22"/>
              </w:rPr>
            </w:pPr>
            <w:r>
              <w:rPr>
                <w:rFonts w:cs="Times New Roman"/>
                <w:sz w:val="22"/>
                <w:szCs w:val="22"/>
              </w:rPr>
              <w:t>4,950</w:t>
            </w:r>
          </w:p>
        </w:tc>
        <w:tc>
          <w:tcPr>
            <w:tcW w:w="236" w:type="dxa"/>
            <w:tcBorders>
              <w:top w:val="nil"/>
              <w:left w:val="nil"/>
              <w:bottom w:val="nil"/>
              <w:right w:val="nil"/>
            </w:tcBorders>
          </w:tcPr>
          <w:p w14:paraId="44EF005C" w14:textId="77777777" w:rsidR="00EB0DCE" w:rsidRPr="00515545" w:rsidRDefault="00EB0DCE" w:rsidP="00EB0DCE">
            <w:pPr>
              <w:tabs>
                <w:tab w:val="left" w:pos="540"/>
              </w:tabs>
              <w:jc w:val="both"/>
              <w:rPr>
                <w:rFonts w:cs="Times New Roman"/>
                <w:b/>
                <w:bCs/>
                <w:sz w:val="22"/>
                <w:szCs w:val="22"/>
                <w:highlight w:val="yellow"/>
              </w:rPr>
            </w:pPr>
          </w:p>
        </w:tc>
        <w:tc>
          <w:tcPr>
            <w:tcW w:w="1311" w:type="dxa"/>
            <w:tcBorders>
              <w:top w:val="nil"/>
              <w:left w:val="nil"/>
              <w:bottom w:val="double" w:sz="4" w:space="0" w:color="auto"/>
              <w:right w:val="nil"/>
            </w:tcBorders>
            <w:vAlign w:val="bottom"/>
          </w:tcPr>
          <w:p w14:paraId="1FED9ED8" w14:textId="6CA431AE" w:rsidR="00EB0DCE" w:rsidRPr="00515545" w:rsidRDefault="00EB0DCE" w:rsidP="00EB0DCE">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900</w:t>
            </w:r>
          </w:p>
        </w:tc>
        <w:tc>
          <w:tcPr>
            <w:tcW w:w="236" w:type="dxa"/>
            <w:tcBorders>
              <w:top w:val="nil"/>
              <w:left w:val="nil"/>
              <w:bottom w:val="nil"/>
              <w:right w:val="nil"/>
            </w:tcBorders>
          </w:tcPr>
          <w:p w14:paraId="79F37AA4" w14:textId="77777777" w:rsidR="00EB0DCE" w:rsidRPr="00515545" w:rsidRDefault="00EB0DCE" w:rsidP="00EB0DCE">
            <w:pPr>
              <w:tabs>
                <w:tab w:val="left" w:pos="540"/>
              </w:tabs>
              <w:jc w:val="both"/>
              <w:rPr>
                <w:rFonts w:cs="Times New Roman"/>
                <w:b/>
                <w:bCs/>
                <w:sz w:val="22"/>
                <w:szCs w:val="22"/>
                <w:highlight w:val="yellow"/>
              </w:rPr>
            </w:pPr>
          </w:p>
        </w:tc>
        <w:tc>
          <w:tcPr>
            <w:tcW w:w="1335" w:type="dxa"/>
            <w:tcBorders>
              <w:top w:val="nil"/>
              <w:left w:val="nil"/>
              <w:bottom w:val="double" w:sz="4" w:space="0" w:color="auto"/>
              <w:right w:val="nil"/>
            </w:tcBorders>
            <w:vAlign w:val="bottom"/>
          </w:tcPr>
          <w:p w14:paraId="0CB4CBEF" w14:textId="3EBCFFCA" w:rsidR="00EB0DCE" w:rsidRPr="00515545" w:rsidRDefault="00EB0DCE" w:rsidP="00EB0DCE">
            <w:pPr>
              <w:tabs>
                <w:tab w:val="clear" w:pos="454"/>
                <w:tab w:val="clear" w:pos="680"/>
                <w:tab w:val="clear" w:pos="907"/>
                <w:tab w:val="left" w:pos="0"/>
              </w:tabs>
              <w:ind w:right="170"/>
              <w:jc w:val="right"/>
              <w:rPr>
                <w:rFonts w:cs="Times New Roman"/>
                <w:sz w:val="22"/>
                <w:szCs w:val="22"/>
              </w:rPr>
            </w:pPr>
            <w:r>
              <w:rPr>
                <w:rFonts w:cs="Times New Roman"/>
                <w:sz w:val="22"/>
                <w:szCs w:val="22"/>
              </w:rPr>
              <w:t>4,950</w:t>
            </w:r>
          </w:p>
        </w:tc>
        <w:tc>
          <w:tcPr>
            <w:tcW w:w="236" w:type="dxa"/>
            <w:tcBorders>
              <w:top w:val="nil"/>
              <w:left w:val="nil"/>
              <w:bottom w:val="nil"/>
              <w:right w:val="nil"/>
            </w:tcBorders>
          </w:tcPr>
          <w:p w14:paraId="0F004819" w14:textId="77777777" w:rsidR="00EB0DCE" w:rsidRPr="00515545" w:rsidRDefault="00EB0DCE" w:rsidP="00EB0DCE">
            <w:pPr>
              <w:tabs>
                <w:tab w:val="left" w:pos="540"/>
              </w:tabs>
              <w:jc w:val="both"/>
              <w:rPr>
                <w:rFonts w:cs="Times New Roman"/>
                <w:b/>
                <w:bCs/>
                <w:sz w:val="22"/>
                <w:szCs w:val="22"/>
                <w:highlight w:val="yellow"/>
              </w:rPr>
            </w:pPr>
          </w:p>
        </w:tc>
        <w:tc>
          <w:tcPr>
            <w:tcW w:w="1323" w:type="dxa"/>
            <w:tcBorders>
              <w:top w:val="nil"/>
              <w:left w:val="nil"/>
              <w:bottom w:val="double" w:sz="4" w:space="0" w:color="auto"/>
              <w:right w:val="nil"/>
            </w:tcBorders>
            <w:vAlign w:val="bottom"/>
          </w:tcPr>
          <w:p w14:paraId="18DAAA5F" w14:textId="657A7E9F" w:rsidR="00EB0DCE" w:rsidRPr="00515545" w:rsidRDefault="00EB0DCE" w:rsidP="00EB0DCE">
            <w:pPr>
              <w:tabs>
                <w:tab w:val="clear" w:pos="454"/>
                <w:tab w:val="clear" w:pos="680"/>
                <w:tab w:val="clear" w:pos="907"/>
                <w:tab w:val="left" w:pos="0"/>
              </w:tabs>
              <w:ind w:right="170"/>
              <w:jc w:val="right"/>
              <w:rPr>
                <w:rFonts w:cs="Times New Roman"/>
                <w:sz w:val="22"/>
                <w:szCs w:val="22"/>
              </w:rPr>
            </w:pPr>
            <w:r>
              <w:rPr>
                <w:rFonts w:cs="Times New Roman"/>
                <w:sz w:val="22"/>
                <w:szCs w:val="22"/>
              </w:rPr>
              <w:t>900</w:t>
            </w:r>
          </w:p>
        </w:tc>
      </w:tr>
    </w:tbl>
    <w:p w14:paraId="62DECCD3" w14:textId="77777777" w:rsidR="00515D8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14:paraId="6AF5132D" w14:textId="0F7050F7" w:rsidR="000A12EB" w:rsidRPr="00515545" w:rsidRDefault="000A12EB"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515545">
        <w:rPr>
          <w:rFonts w:cs="Cordia New"/>
          <w:sz w:val="22"/>
          <w:szCs w:val="22"/>
        </w:rPr>
        <w:t>Movements</w:t>
      </w:r>
      <w:r w:rsidRPr="00515545">
        <w:rPr>
          <w:rFonts w:cs="Times New Roman"/>
          <w:sz w:val="22"/>
          <w:szCs w:val="22"/>
        </w:rPr>
        <w:t xml:space="preserve"> of loans to related parties during the period are as follows:</w:t>
      </w:r>
    </w:p>
    <w:p w14:paraId="56ED894D" w14:textId="77777777" w:rsidR="0025353D" w:rsidRPr="00515545" w:rsidRDefault="0025353D" w:rsidP="002C7A82">
      <w:pPr>
        <w:pStyle w:val="NoSpacing"/>
        <w:spacing w:line="160" w:lineRule="atLeast"/>
        <w:jc w:val="thaiDistribute"/>
        <w:rPr>
          <w:rFonts w:cs="Times New Roman"/>
          <w:sz w:val="22"/>
          <w:szCs w:val="22"/>
          <w:cs/>
        </w:rPr>
      </w:pPr>
    </w:p>
    <w:tbl>
      <w:tblPr>
        <w:tblW w:w="9923" w:type="dxa"/>
        <w:tblLook w:val="04A0" w:firstRow="1" w:lastRow="0" w:firstColumn="1" w:lastColumn="0" w:noHBand="0" w:noVBand="1"/>
      </w:tblPr>
      <w:tblGrid>
        <w:gridCol w:w="4141"/>
        <w:gridCol w:w="1273"/>
        <w:gridCol w:w="236"/>
        <w:gridCol w:w="1189"/>
        <w:gridCol w:w="269"/>
        <w:gridCol w:w="1214"/>
        <w:gridCol w:w="269"/>
        <w:gridCol w:w="1332"/>
      </w:tblGrid>
      <w:tr w:rsidR="00595252" w:rsidRPr="00515545" w14:paraId="428956D8" w14:textId="77777777" w:rsidTr="009A4430">
        <w:tc>
          <w:tcPr>
            <w:tcW w:w="4141" w:type="dxa"/>
          </w:tcPr>
          <w:p w14:paraId="71B934CC" w14:textId="77777777" w:rsidR="00595252" w:rsidRPr="00515545" w:rsidRDefault="00595252" w:rsidP="004F1E78">
            <w:pPr>
              <w:jc w:val="both"/>
              <w:rPr>
                <w:rFonts w:cs="Cordia New"/>
                <w:sz w:val="22"/>
                <w:szCs w:val="22"/>
              </w:rPr>
            </w:pPr>
          </w:p>
        </w:tc>
        <w:tc>
          <w:tcPr>
            <w:tcW w:w="5782" w:type="dxa"/>
            <w:gridSpan w:val="7"/>
            <w:tcBorders>
              <w:bottom w:val="single" w:sz="4" w:space="0" w:color="auto"/>
            </w:tcBorders>
          </w:tcPr>
          <w:p w14:paraId="692B708A" w14:textId="77777777" w:rsidR="00595252" w:rsidRPr="00515545" w:rsidRDefault="00595252" w:rsidP="004F1E78">
            <w:pPr>
              <w:jc w:val="center"/>
              <w:rPr>
                <w:rFonts w:cs="Cordia New"/>
                <w:sz w:val="22"/>
                <w:szCs w:val="22"/>
              </w:rPr>
            </w:pPr>
            <w:r w:rsidRPr="00515545">
              <w:rPr>
                <w:rFonts w:cs="Times New Roman"/>
                <w:sz w:val="22"/>
                <w:szCs w:val="22"/>
              </w:rPr>
              <w:t>Separate financial statements (In Thousand Baht)</w:t>
            </w:r>
          </w:p>
        </w:tc>
      </w:tr>
      <w:tr w:rsidR="00595252" w:rsidRPr="00515545" w14:paraId="342B6C7F" w14:textId="77777777" w:rsidTr="009A4430">
        <w:tc>
          <w:tcPr>
            <w:tcW w:w="4141" w:type="dxa"/>
          </w:tcPr>
          <w:p w14:paraId="29D567D9" w14:textId="77777777" w:rsidR="00595252" w:rsidRPr="00515545" w:rsidRDefault="00595252" w:rsidP="004F1E78">
            <w:pPr>
              <w:jc w:val="both"/>
              <w:rPr>
                <w:rFonts w:cs="Cordia New"/>
                <w:sz w:val="22"/>
                <w:szCs w:val="22"/>
              </w:rPr>
            </w:pPr>
          </w:p>
        </w:tc>
        <w:tc>
          <w:tcPr>
            <w:tcW w:w="1273" w:type="dxa"/>
            <w:tcBorders>
              <w:top w:val="single" w:sz="4" w:space="0" w:color="auto"/>
            </w:tcBorders>
            <w:vAlign w:val="center"/>
          </w:tcPr>
          <w:p w14:paraId="7AFDBF54" w14:textId="77777777" w:rsidR="00595252" w:rsidRPr="00515545" w:rsidRDefault="00DE26FE"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January</w:t>
            </w:r>
            <w:r w:rsidR="008178CD" w:rsidRPr="00515545">
              <w:rPr>
                <w:rFonts w:cs="Times New Roman"/>
                <w:sz w:val="22"/>
                <w:szCs w:val="22"/>
              </w:rPr>
              <w:t xml:space="preserve"> </w:t>
            </w:r>
            <w:r w:rsidR="00595252" w:rsidRPr="00515545">
              <w:rPr>
                <w:rFonts w:cs="Times New Roman"/>
                <w:sz w:val="22"/>
                <w:szCs w:val="22"/>
              </w:rPr>
              <w:t>1,</w:t>
            </w:r>
          </w:p>
        </w:tc>
        <w:tc>
          <w:tcPr>
            <w:tcW w:w="236" w:type="dxa"/>
            <w:tcBorders>
              <w:top w:val="single" w:sz="4" w:space="0" w:color="auto"/>
            </w:tcBorders>
          </w:tcPr>
          <w:p w14:paraId="73A1EF00" w14:textId="77777777" w:rsidR="00595252" w:rsidRPr="00515545" w:rsidRDefault="00595252" w:rsidP="004F1E78">
            <w:pPr>
              <w:jc w:val="center"/>
              <w:rPr>
                <w:rFonts w:cs="Cordia New"/>
                <w:sz w:val="22"/>
                <w:szCs w:val="22"/>
              </w:rPr>
            </w:pPr>
          </w:p>
        </w:tc>
        <w:tc>
          <w:tcPr>
            <w:tcW w:w="1189" w:type="dxa"/>
            <w:tcBorders>
              <w:top w:val="single" w:sz="4" w:space="0" w:color="auto"/>
            </w:tcBorders>
          </w:tcPr>
          <w:p w14:paraId="265ACC03"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0451500F" w14:textId="77777777" w:rsidR="00595252" w:rsidRPr="00515545" w:rsidRDefault="00595252" w:rsidP="004F1E78">
            <w:pPr>
              <w:jc w:val="center"/>
              <w:rPr>
                <w:rFonts w:cs="Cordia New"/>
                <w:sz w:val="22"/>
                <w:szCs w:val="22"/>
              </w:rPr>
            </w:pPr>
          </w:p>
        </w:tc>
        <w:tc>
          <w:tcPr>
            <w:tcW w:w="1214" w:type="dxa"/>
            <w:tcBorders>
              <w:top w:val="single" w:sz="4" w:space="0" w:color="auto"/>
            </w:tcBorders>
          </w:tcPr>
          <w:p w14:paraId="3E78EF12"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4078520B" w14:textId="77777777" w:rsidR="00595252" w:rsidRPr="00515545" w:rsidRDefault="00595252" w:rsidP="004F1E78">
            <w:pPr>
              <w:jc w:val="center"/>
              <w:rPr>
                <w:rFonts w:cs="Cordia New"/>
                <w:sz w:val="22"/>
                <w:szCs w:val="22"/>
              </w:rPr>
            </w:pPr>
          </w:p>
        </w:tc>
        <w:tc>
          <w:tcPr>
            <w:tcW w:w="1332" w:type="dxa"/>
            <w:tcBorders>
              <w:top w:val="single" w:sz="4" w:space="0" w:color="auto"/>
            </w:tcBorders>
            <w:vAlign w:val="center"/>
          </w:tcPr>
          <w:p w14:paraId="62F034EE" w14:textId="184CF405" w:rsidR="00595252" w:rsidRPr="00515545" w:rsidRDefault="007F173F"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sz w:val="22"/>
                <w:szCs w:val="22"/>
              </w:rPr>
              <w:t>September 30</w:t>
            </w:r>
            <w:r w:rsidR="00B37B6C" w:rsidRPr="00515545">
              <w:rPr>
                <w:sz w:val="22"/>
                <w:szCs w:val="22"/>
              </w:rPr>
              <w:t>,</w:t>
            </w:r>
          </w:p>
        </w:tc>
      </w:tr>
      <w:tr w:rsidR="00595252" w:rsidRPr="00515545" w14:paraId="647FB194" w14:textId="77777777" w:rsidTr="009A4430">
        <w:tc>
          <w:tcPr>
            <w:tcW w:w="4141" w:type="dxa"/>
          </w:tcPr>
          <w:p w14:paraId="00EE1C68" w14:textId="77777777" w:rsidR="00595252" w:rsidRPr="00515545" w:rsidRDefault="00595252" w:rsidP="004F1E78">
            <w:pPr>
              <w:jc w:val="both"/>
              <w:rPr>
                <w:rFonts w:cs="Cordia New"/>
                <w:sz w:val="22"/>
                <w:szCs w:val="22"/>
              </w:rPr>
            </w:pPr>
          </w:p>
        </w:tc>
        <w:tc>
          <w:tcPr>
            <w:tcW w:w="1273" w:type="dxa"/>
            <w:tcBorders>
              <w:bottom w:val="single" w:sz="4" w:space="0" w:color="auto"/>
            </w:tcBorders>
            <w:vAlign w:val="center"/>
          </w:tcPr>
          <w:p w14:paraId="49C47435" w14:textId="3ACA8737" w:rsidR="00595252" w:rsidRPr="00515545" w:rsidRDefault="00772A94" w:rsidP="00DE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tcPr>
          <w:p w14:paraId="10AAF877" w14:textId="77777777" w:rsidR="00595252" w:rsidRPr="00515545" w:rsidRDefault="00595252" w:rsidP="004F1E78">
            <w:pPr>
              <w:jc w:val="center"/>
              <w:rPr>
                <w:rFonts w:cs="Cordia New"/>
                <w:sz w:val="22"/>
                <w:szCs w:val="22"/>
              </w:rPr>
            </w:pPr>
          </w:p>
        </w:tc>
        <w:tc>
          <w:tcPr>
            <w:tcW w:w="1189" w:type="dxa"/>
            <w:tcBorders>
              <w:bottom w:val="single" w:sz="4" w:space="0" w:color="auto"/>
            </w:tcBorders>
          </w:tcPr>
          <w:p w14:paraId="0A0A98B1" w14:textId="77777777" w:rsidR="00595252" w:rsidRPr="00515545" w:rsidRDefault="00595252" w:rsidP="004F1E78">
            <w:pPr>
              <w:jc w:val="center"/>
              <w:rPr>
                <w:rFonts w:cs="Cordia New"/>
                <w:sz w:val="22"/>
                <w:szCs w:val="22"/>
              </w:rPr>
            </w:pPr>
            <w:r w:rsidRPr="00515545">
              <w:rPr>
                <w:rFonts w:cs="Cordia New"/>
                <w:sz w:val="22"/>
                <w:szCs w:val="22"/>
              </w:rPr>
              <w:t>Increase</w:t>
            </w:r>
          </w:p>
        </w:tc>
        <w:tc>
          <w:tcPr>
            <w:tcW w:w="269" w:type="dxa"/>
          </w:tcPr>
          <w:p w14:paraId="53907F43" w14:textId="77777777" w:rsidR="00595252" w:rsidRPr="00515545" w:rsidRDefault="00595252" w:rsidP="004F1E78">
            <w:pPr>
              <w:jc w:val="center"/>
              <w:rPr>
                <w:rFonts w:cs="Cordia New"/>
                <w:sz w:val="22"/>
                <w:szCs w:val="22"/>
              </w:rPr>
            </w:pPr>
          </w:p>
        </w:tc>
        <w:tc>
          <w:tcPr>
            <w:tcW w:w="1214" w:type="dxa"/>
            <w:tcBorders>
              <w:bottom w:val="single" w:sz="4" w:space="0" w:color="auto"/>
            </w:tcBorders>
          </w:tcPr>
          <w:p w14:paraId="696F19AF" w14:textId="77777777" w:rsidR="00595252" w:rsidRPr="00515545" w:rsidRDefault="00595252" w:rsidP="004F1E78">
            <w:pPr>
              <w:jc w:val="center"/>
              <w:rPr>
                <w:rFonts w:cs="Cordia New"/>
                <w:sz w:val="22"/>
                <w:szCs w:val="22"/>
              </w:rPr>
            </w:pPr>
            <w:r w:rsidRPr="00515545">
              <w:rPr>
                <w:rFonts w:cs="Cordia New"/>
                <w:sz w:val="22"/>
                <w:szCs w:val="22"/>
              </w:rPr>
              <w:t>Decrease</w:t>
            </w:r>
          </w:p>
        </w:tc>
        <w:tc>
          <w:tcPr>
            <w:tcW w:w="269" w:type="dxa"/>
          </w:tcPr>
          <w:p w14:paraId="66394170" w14:textId="77777777" w:rsidR="00595252" w:rsidRPr="00515545" w:rsidRDefault="00595252" w:rsidP="004F1E78">
            <w:pPr>
              <w:jc w:val="center"/>
              <w:rPr>
                <w:rFonts w:cs="Cordia New"/>
                <w:sz w:val="22"/>
                <w:szCs w:val="22"/>
              </w:rPr>
            </w:pPr>
          </w:p>
        </w:tc>
        <w:tc>
          <w:tcPr>
            <w:tcW w:w="1332" w:type="dxa"/>
            <w:tcBorders>
              <w:bottom w:val="single" w:sz="4" w:space="0" w:color="auto"/>
            </w:tcBorders>
            <w:vAlign w:val="center"/>
          </w:tcPr>
          <w:p w14:paraId="3D9050FC" w14:textId="785F4172" w:rsidR="00595252" w:rsidRPr="00515545" w:rsidRDefault="00772A94"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595252" w:rsidRPr="00515545" w14:paraId="5E44EA87" w14:textId="77777777" w:rsidTr="009A4430">
        <w:tc>
          <w:tcPr>
            <w:tcW w:w="4141" w:type="dxa"/>
          </w:tcPr>
          <w:p w14:paraId="11CC7966" w14:textId="5D85F953" w:rsidR="00595252" w:rsidRPr="00515545" w:rsidRDefault="00DE26FE" w:rsidP="006E7E2A">
            <w:pPr>
              <w:ind w:left="-110"/>
              <w:jc w:val="both"/>
              <w:rPr>
                <w:rFonts w:cs="Cordia New"/>
                <w:sz w:val="22"/>
                <w:szCs w:val="22"/>
              </w:rPr>
            </w:pPr>
            <w:r w:rsidRPr="00515545">
              <w:rPr>
                <w:rFonts w:cs="Times New Roman"/>
                <w:b/>
                <w:bCs/>
                <w:spacing w:val="-2"/>
                <w:sz w:val="22"/>
                <w:szCs w:val="22"/>
              </w:rPr>
              <w:t xml:space="preserve">Short-term loans </w:t>
            </w:r>
            <w:r w:rsidR="00595252" w:rsidRPr="00515545">
              <w:rPr>
                <w:rFonts w:cs="Times New Roman"/>
                <w:b/>
                <w:bCs/>
                <w:spacing w:val="-2"/>
                <w:sz w:val="22"/>
                <w:szCs w:val="22"/>
              </w:rPr>
              <w:t>to subsidiaries</w:t>
            </w:r>
          </w:p>
        </w:tc>
        <w:tc>
          <w:tcPr>
            <w:tcW w:w="1273" w:type="dxa"/>
            <w:tcBorders>
              <w:top w:val="single" w:sz="4" w:space="0" w:color="auto"/>
            </w:tcBorders>
          </w:tcPr>
          <w:p w14:paraId="6C59F07B" w14:textId="77777777" w:rsidR="00595252" w:rsidRPr="00515545" w:rsidRDefault="00595252" w:rsidP="004F1E78">
            <w:pPr>
              <w:jc w:val="both"/>
              <w:rPr>
                <w:rFonts w:cs="Cordia New"/>
                <w:sz w:val="22"/>
                <w:szCs w:val="22"/>
              </w:rPr>
            </w:pPr>
          </w:p>
        </w:tc>
        <w:tc>
          <w:tcPr>
            <w:tcW w:w="236" w:type="dxa"/>
          </w:tcPr>
          <w:p w14:paraId="516B81E3" w14:textId="77777777" w:rsidR="00595252" w:rsidRPr="00515545" w:rsidRDefault="00595252" w:rsidP="004F1E78">
            <w:pPr>
              <w:jc w:val="both"/>
              <w:rPr>
                <w:rFonts w:cs="Cordia New"/>
                <w:sz w:val="22"/>
                <w:szCs w:val="22"/>
                <w:highlight w:val="yellow"/>
              </w:rPr>
            </w:pPr>
          </w:p>
        </w:tc>
        <w:tc>
          <w:tcPr>
            <w:tcW w:w="1189" w:type="dxa"/>
            <w:tcBorders>
              <w:top w:val="single" w:sz="4" w:space="0" w:color="auto"/>
            </w:tcBorders>
          </w:tcPr>
          <w:p w14:paraId="2462CE30" w14:textId="77777777" w:rsidR="00595252" w:rsidRPr="00515545" w:rsidRDefault="00595252" w:rsidP="004F1E78">
            <w:pPr>
              <w:jc w:val="both"/>
              <w:rPr>
                <w:rFonts w:cs="Cordia New"/>
                <w:sz w:val="22"/>
                <w:szCs w:val="22"/>
                <w:highlight w:val="yellow"/>
              </w:rPr>
            </w:pPr>
          </w:p>
        </w:tc>
        <w:tc>
          <w:tcPr>
            <w:tcW w:w="269" w:type="dxa"/>
          </w:tcPr>
          <w:p w14:paraId="7D8CD06A" w14:textId="77777777" w:rsidR="00595252" w:rsidRPr="00515545" w:rsidRDefault="00595252" w:rsidP="004F1E78">
            <w:pPr>
              <w:jc w:val="both"/>
              <w:rPr>
                <w:rFonts w:cs="Cordia New"/>
                <w:sz w:val="22"/>
                <w:szCs w:val="22"/>
                <w:highlight w:val="yellow"/>
              </w:rPr>
            </w:pPr>
          </w:p>
        </w:tc>
        <w:tc>
          <w:tcPr>
            <w:tcW w:w="1214" w:type="dxa"/>
            <w:tcBorders>
              <w:top w:val="single" w:sz="4" w:space="0" w:color="auto"/>
            </w:tcBorders>
          </w:tcPr>
          <w:p w14:paraId="1E246F91" w14:textId="77777777" w:rsidR="00595252" w:rsidRPr="00515545" w:rsidRDefault="00595252" w:rsidP="004F1E78">
            <w:pPr>
              <w:jc w:val="both"/>
              <w:rPr>
                <w:rFonts w:cs="Cordia New"/>
                <w:sz w:val="22"/>
                <w:szCs w:val="22"/>
                <w:highlight w:val="yellow"/>
              </w:rPr>
            </w:pPr>
          </w:p>
        </w:tc>
        <w:tc>
          <w:tcPr>
            <w:tcW w:w="269" w:type="dxa"/>
          </w:tcPr>
          <w:p w14:paraId="76D8C74B" w14:textId="77777777" w:rsidR="00595252" w:rsidRPr="00515545" w:rsidRDefault="00595252" w:rsidP="004F1E78">
            <w:pPr>
              <w:jc w:val="both"/>
              <w:rPr>
                <w:rFonts w:cs="Cordia New"/>
                <w:sz w:val="22"/>
                <w:szCs w:val="22"/>
                <w:highlight w:val="yellow"/>
              </w:rPr>
            </w:pPr>
          </w:p>
        </w:tc>
        <w:tc>
          <w:tcPr>
            <w:tcW w:w="1332" w:type="dxa"/>
            <w:tcBorders>
              <w:top w:val="single" w:sz="4" w:space="0" w:color="auto"/>
            </w:tcBorders>
          </w:tcPr>
          <w:p w14:paraId="75627C3B" w14:textId="77777777" w:rsidR="00595252" w:rsidRPr="00515545" w:rsidRDefault="00595252" w:rsidP="004F1E78">
            <w:pPr>
              <w:jc w:val="both"/>
              <w:rPr>
                <w:rFonts w:cs="Cordia New"/>
                <w:sz w:val="22"/>
                <w:szCs w:val="22"/>
                <w:highlight w:val="yellow"/>
              </w:rPr>
            </w:pPr>
          </w:p>
        </w:tc>
      </w:tr>
      <w:tr w:rsidR="00A50E72" w:rsidRPr="00515545" w14:paraId="6585A4CD" w14:textId="77777777" w:rsidTr="009A4430">
        <w:tc>
          <w:tcPr>
            <w:tcW w:w="4141" w:type="dxa"/>
          </w:tcPr>
          <w:p w14:paraId="14E62A11" w14:textId="77777777" w:rsidR="00A50E72" w:rsidRPr="00515545" w:rsidRDefault="00A50E72" w:rsidP="00A50E72">
            <w:pPr>
              <w:ind w:left="-110"/>
              <w:jc w:val="both"/>
              <w:rPr>
                <w:rFonts w:cs="Cordia New"/>
                <w:sz w:val="22"/>
                <w:szCs w:val="22"/>
              </w:rPr>
            </w:pPr>
            <w:r w:rsidRPr="00515545">
              <w:rPr>
                <w:rFonts w:cs="Times New Roman"/>
                <w:sz w:val="22"/>
                <w:szCs w:val="22"/>
              </w:rPr>
              <w:t>Suosdey Finance PLC.</w:t>
            </w:r>
          </w:p>
        </w:tc>
        <w:tc>
          <w:tcPr>
            <w:tcW w:w="1273" w:type="dxa"/>
            <w:vAlign w:val="bottom"/>
          </w:tcPr>
          <w:p w14:paraId="5CE88CAA" w14:textId="4055F28E"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192,829</w:t>
            </w:r>
          </w:p>
        </w:tc>
        <w:tc>
          <w:tcPr>
            <w:tcW w:w="236" w:type="dxa"/>
          </w:tcPr>
          <w:p w14:paraId="60694254" w14:textId="77777777" w:rsidR="00A50E72" w:rsidRPr="00515545" w:rsidRDefault="00A50E72" w:rsidP="00A50E72">
            <w:pPr>
              <w:jc w:val="both"/>
              <w:rPr>
                <w:rFonts w:cs="Cordia New"/>
                <w:sz w:val="22"/>
                <w:szCs w:val="22"/>
                <w:highlight w:val="yellow"/>
              </w:rPr>
            </w:pPr>
          </w:p>
        </w:tc>
        <w:tc>
          <w:tcPr>
            <w:tcW w:w="1189" w:type="dxa"/>
            <w:vAlign w:val="bottom"/>
          </w:tcPr>
          <w:p w14:paraId="412271EC" w14:textId="72830E43" w:rsidR="00A50E72" w:rsidRPr="009A4430" w:rsidRDefault="009A4430" w:rsidP="00A50E72">
            <w:pPr>
              <w:tabs>
                <w:tab w:val="clear" w:pos="454"/>
                <w:tab w:val="clear" w:pos="680"/>
                <w:tab w:val="clear" w:pos="907"/>
                <w:tab w:val="left" w:pos="0"/>
              </w:tabs>
              <w:jc w:val="center"/>
              <w:rPr>
                <w:rFonts w:cs="Times New Roman"/>
                <w:sz w:val="22"/>
                <w:szCs w:val="22"/>
              </w:rPr>
            </w:pPr>
            <w:r w:rsidRPr="009A4430">
              <w:rPr>
                <w:rFonts w:cs="Times New Roman"/>
                <w:sz w:val="22"/>
                <w:szCs w:val="22"/>
              </w:rPr>
              <w:t>-</w:t>
            </w:r>
          </w:p>
        </w:tc>
        <w:tc>
          <w:tcPr>
            <w:tcW w:w="269" w:type="dxa"/>
            <w:vAlign w:val="bottom"/>
          </w:tcPr>
          <w:p w14:paraId="617949AB" w14:textId="1359596A" w:rsidR="00A50E72" w:rsidRPr="00F92A2E" w:rsidRDefault="00A50E72" w:rsidP="00A50E72">
            <w:pPr>
              <w:tabs>
                <w:tab w:val="clear" w:pos="227"/>
                <w:tab w:val="clear" w:pos="454"/>
                <w:tab w:val="clear" w:pos="680"/>
              </w:tabs>
              <w:ind w:left="-58" w:right="-106"/>
              <w:rPr>
                <w:rFonts w:cs="Times New Roman"/>
                <w:sz w:val="22"/>
                <w:szCs w:val="22"/>
                <w:highlight w:val="yellow"/>
              </w:rPr>
            </w:pPr>
          </w:p>
        </w:tc>
        <w:tc>
          <w:tcPr>
            <w:tcW w:w="1214" w:type="dxa"/>
            <w:vAlign w:val="bottom"/>
          </w:tcPr>
          <w:p w14:paraId="050C0449" w14:textId="4C7958DB" w:rsidR="00A50E72" w:rsidRPr="00F92A2E" w:rsidRDefault="009A443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highlight w:val="yellow"/>
              </w:rPr>
            </w:pPr>
            <w:r w:rsidRPr="009A4430">
              <w:rPr>
                <w:rFonts w:cs="Times New Roman"/>
                <w:sz w:val="22"/>
                <w:szCs w:val="22"/>
              </w:rPr>
              <w:t>(9,648)</w:t>
            </w:r>
          </w:p>
        </w:tc>
        <w:tc>
          <w:tcPr>
            <w:tcW w:w="269" w:type="dxa"/>
            <w:vAlign w:val="bottom"/>
          </w:tcPr>
          <w:p w14:paraId="390D0BDC" w14:textId="65C7E5E3" w:rsidR="00A50E72" w:rsidRPr="009A4430" w:rsidRDefault="00A50E72" w:rsidP="00A50E72">
            <w:pPr>
              <w:tabs>
                <w:tab w:val="clear" w:pos="227"/>
                <w:tab w:val="clear" w:pos="454"/>
                <w:tab w:val="clear" w:pos="680"/>
              </w:tabs>
              <w:ind w:left="-58" w:right="-106"/>
              <w:rPr>
                <w:rFonts w:cs="Times New Roman"/>
                <w:sz w:val="22"/>
                <w:szCs w:val="22"/>
              </w:rPr>
            </w:pPr>
            <w:r w:rsidRPr="009A4430">
              <w:rPr>
                <w:rFonts w:cs="Times New Roman"/>
                <w:sz w:val="22"/>
                <w:szCs w:val="22"/>
                <w:cs/>
              </w:rPr>
              <w:t>*</w:t>
            </w:r>
          </w:p>
        </w:tc>
        <w:tc>
          <w:tcPr>
            <w:tcW w:w="1332" w:type="dxa"/>
            <w:vAlign w:val="bottom"/>
          </w:tcPr>
          <w:p w14:paraId="448CB842" w14:textId="556EB4E7" w:rsidR="00A50E72" w:rsidRPr="00F92A2E" w:rsidRDefault="009A4430" w:rsidP="00A50E72">
            <w:pPr>
              <w:tabs>
                <w:tab w:val="clear" w:pos="454"/>
                <w:tab w:val="clear" w:pos="680"/>
                <w:tab w:val="left" w:pos="0"/>
              </w:tabs>
              <w:ind w:right="170"/>
              <w:jc w:val="right"/>
              <w:rPr>
                <w:rFonts w:cs="Times New Roman"/>
                <w:sz w:val="22"/>
                <w:szCs w:val="22"/>
                <w:highlight w:val="yellow"/>
              </w:rPr>
            </w:pPr>
            <w:r w:rsidRPr="009A4430">
              <w:rPr>
                <w:rFonts w:cs="Times New Roman"/>
                <w:sz w:val="22"/>
                <w:szCs w:val="22"/>
              </w:rPr>
              <w:t>183,181</w:t>
            </w:r>
          </w:p>
        </w:tc>
      </w:tr>
      <w:tr w:rsidR="009A4430" w:rsidRPr="00515545" w14:paraId="6ABF52E2" w14:textId="77777777" w:rsidTr="009A4430">
        <w:tc>
          <w:tcPr>
            <w:tcW w:w="4141" w:type="dxa"/>
          </w:tcPr>
          <w:p w14:paraId="53102ABB" w14:textId="77777777" w:rsidR="009A4430" w:rsidRPr="00515545" w:rsidRDefault="009A4430" w:rsidP="009A4430">
            <w:pPr>
              <w:ind w:left="-110"/>
              <w:jc w:val="both"/>
              <w:rPr>
                <w:rFonts w:cs="Cordia New"/>
                <w:sz w:val="22"/>
                <w:szCs w:val="22"/>
              </w:rPr>
            </w:pPr>
            <w:r w:rsidRPr="00515545">
              <w:rPr>
                <w:rFonts w:cs="Times New Roman"/>
                <w:sz w:val="22"/>
                <w:szCs w:val="22"/>
              </w:rPr>
              <w:t>Chayapak Co., Ltd.</w:t>
            </w:r>
          </w:p>
        </w:tc>
        <w:tc>
          <w:tcPr>
            <w:tcW w:w="1273" w:type="dxa"/>
            <w:vAlign w:val="bottom"/>
          </w:tcPr>
          <w:p w14:paraId="2E44351B" w14:textId="3C471A43" w:rsidR="009A4430" w:rsidRPr="00515545"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12,000</w:t>
            </w:r>
          </w:p>
        </w:tc>
        <w:tc>
          <w:tcPr>
            <w:tcW w:w="236" w:type="dxa"/>
          </w:tcPr>
          <w:p w14:paraId="09B6193D" w14:textId="77777777" w:rsidR="009A4430" w:rsidRPr="00515545" w:rsidRDefault="009A4430" w:rsidP="009A4430">
            <w:pPr>
              <w:jc w:val="both"/>
              <w:rPr>
                <w:rFonts w:cs="Cordia New"/>
                <w:sz w:val="22"/>
                <w:szCs w:val="22"/>
                <w:highlight w:val="yellow"/>
              </w:rPr>
            </w:pPr>
          </w:p>
        </w:tc>
        <w:tc>
          <w:tcPr>
            <w:tcW w:w="1189" w:type="dxa"/>
            <w:vAlign w:val="bottom"/>
          </w:tcPr>
          <w:p w14:paraId="29F2F721" w14:textId="547864C8" w:rsidR="009A4430" w:rsidRPr="009A4430"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A4430">
              <w:rPr>
                <w:rFonts w:cs="Times New Roman"/>
                <w:sz w:val="22"/>
                <w:szCs w:val="22"/>
              </w:rPr>
              <w:t>4,000</w:t>
            </w:r>
          </w:p>
        </w:tc>
        <w:tc>
          <w:tcPr>
            <w:tcW w:w="269" w:type="dxa"/>
            <w:vAlign w:val="bottom"/>
          </w:tcPr>
          <w:p w14:paraId="68FF68C7" w14:textId="77777777" w:rsidR="009A4430" w:rsidRPr="00F92A2E" w:rsidRDefault="009A4430" w:rsidP="009A4430">
            <w:pPr>
              <w:tabs>
                <w:tab w:val="clear" w:pos="454"/>
                <w:tab w:val="clear" w:pos="680"/>
                <w:tab w:val="left" w:pos="0"/>
              </w:tabs>
              <w:ind w:right="170"/>
              <w:jc w:val="right"/>
              <w:rPr>
                <w:rFonts w:cs="Times New Roman"/>
                <w:sz w:val="22"/>
                <w:szCs w:val="22"/>
                <w:highlight w:val="yellow"/>
              </w:rPr>
            </w:pPr>
          </w:p>
        </w:tc>
        <w:tc>
          <w:tcPr>
            <w:tcW w:w="1214" w:type="dxa"/>
            <w:vAlign w:val="bottom"/>
          </w:tcPr>
          <w:p w14:paraId="2963988D" w14:textId="6A573B89" w:rsidR="009A4430" w:rsidRPr="00F92A2E"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highlight w:val="yellow"/>
              </w:rPr>
            </w:pPr>
            <w:r w:rsidRPr="009A4430">
              <w:rPr>
                <w:rFonts w:cs="Times New Roman"/>
                <w:sz w:val="22"/>
                <w:szCs w:val="22"/>
              </w:rPr>
              <w:t>(13,000)</w:t>
            </w:r>
          </w:p>
        </w:tc>
        <w:tc>
          <w:tcPr>
            <w:tcW w:w="269" w:type="dxa"/>
            <w:vAlign w:val="bottom"/>
          </w:tcPr>
          <w:p w14:paraId="6CE00F2B" w14:textId="77777777" w:rsidR="009A4430" w:rsidRPr="009A4430" w:rsidRDefault="009A4430" w:rsidP="009A4430">
            <w:pPr>
              <w:tabs>
                <w:tab w:val="clear" w:pos="454"/>
                <w:tab w:val="clear" w:pos="680"/>
                <w:tab w:val="left" w:pos="0"/>
              </w:tabs>
              <w:ind w:right="170"/>
              <w:jc w:val="right"/>
              <w:rPr>
                <w:rFonts w:cs="Times New Roman"/>
                <w:sz w:val="22"/>
                <w:szCs w:val="22"/>
              </w:rPr>
            </w:pPr>
          </w:p>
        </w:tc>
        <w:tc>
          <w:tcPr>
            <w:tcW w:w="1332" w:type="dxa"/>
            <w:vAlign w:val="bottom"/>
          </w:tcPr>
          <w:p w14:paraId="6AB2DC6E" w14:textId="2041BDCC" w:rsidR="009A4430" w:rsidRPr="009A4430" w:rsidRDefault="009A4430" w:rsidP="009A4430">
            <w:pPr>
              <w:tabs>
                <w:tab w:val="clear" w:pos="454"/>
                <w:tab w:val="clear" w:pos="680"/>
                <w:tab w:val="left" w:pos="0"/>
              </w:tabs>
              <w:ind w:right="170"/>
              <w:jc w:val="right"/>
              <w:rPr>
                <w:rFonts w:cs="Times New Roman"/>
                <w:sz w:val="22"/>
                <w:szCs w:val="22"/>
              </w:rPr>
            </w:pPr>
            <w:r w:rsidRPr="009A4430">
              <w:rPr>
                <w:rFonts w:cs="Times New Roman"/>
                <w:sz w:val="22"/>
                <w:szCs w:val="22"/>
              </w:rPr>
              <w:t>3,000</w:t>
            </w:r>
          </w:p>
        </w:tc>
      </w:tr>
      <w:tr w:rsidR="009A4430" w:rsidRPr="00515545" w14:paraId="257CEA93" w14:textId="77777777" w:rsidTr="009A4430">
        <w:tc>
          <w:tcPr>
            <w:tcW w:w="4141" w:type="dxa"/>
          </w:tcPr>
          <w:p w14:paraId="48DB89A8" w14:textId="77777777" w:rsidR="009A4430" w:rsidRPr="00515545" w:rsidRDefault="009A4430" w:rsidP="009A4430">
            <w:pPr>
              <w:ind w:left="-110"/>
              <w:jc w:val="both"/>
              <w:rPr>
                <w:rFonts w:cs="Cordia New"/>
                <w:sz w:val="22"/>
                <w:szCs w:val="22"/>
              </w:rPr>
            </w:pPr>
            <w:r w:rsidRPr="00515545">
              <w:rPr>
                <w:rFonts w:cs="Times New Roman"/>
                <w:sz w:val="22"/>
                <w:szCs w:val="22"/>
              </w:rPr>
              <w:t>Mingalaba Thitikorn Microfinance Co., Ltd.</w:t>
            </w:r>
          </w:p>
        </w:tc>
        <w:tc>
          <w:tcPr>
            <w:tcW w:w="1273" w:type="dxa"/>
            <w:vAlign w:val="bottom"/>
          </w:tcPr>
          <w:p w14:paraId="293CDEE7" w14:textId="0EC763AB" w:rsidR="009A4430" w:rsidRPr="00515545"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17,820</w:t>
            </w:r>
          </w:p>
        </w:tc>
        <w:tc>
          <w:tcPr>
            <w:tcW w:w="236" w:type="dxa"/>
          </w:tcPr>
          <w:p w14:paraId="1F401AD6" w14:textId="77777777" w:rsidR="009A4430" w:rsidRPr="00515545" w:rsidRDefault="009A4430" w:rsidP="009A4430">
            <w:pPr>
              <w:jc w:val="both"/>
              <w:rPr>
                <w:rFonts w:cs="Cordia New"/>
                <w:sz w:val="22"/>
                <w:szCs w:val="22"/>
                <w:highlight w:val="yellow"/>
              </w:rPr>
            </w:pPr>
          </w:p>
        </w:tc>
        <w:tc>
          <w:tcPr>
            <w:tcW w:w="1189" w:type="dxa"/>
            <w:vAlign w:val="bottom"/>
          </w:tcPr>
          <w:p w14:paraId="79525230" w14:textId="28C70C9D" w:rsidR="009A4430" w:rsidRPr="009A4430" w:rsidRDefault="009A4430" w:rsidP="009A4430">
            <w:pPr>
              <w:tabs>
                <w:tab w:val="clear" w:pos="454"/>
                <w:tab w:val="clear" w:pos="680"/>
                <w:tab w:val="clear" w:pos="907"/>
                <w:tab w:val="left" w:pos="0"/>
              </w:tabs>
              <w:jc w:val="center"/>
              <w:rPr>
                <w:rFonts w:cs="Times New Roman"/>
                <w:sz w:val="22"/>
                <w:szCs w:val="22"/>
              </w:rPr>
            </w:pPr>
            <w:r w:rsidRPr="009A4430">
              <w:rPr>
                <w:rFonts w:cs="Times New Roman"/>
                <w:sz w:val="22"/>
                <w:szCs w:val="22"/>
              </w:rPr>
              <w:t>-</w:t>
            </w:r>
          </w:p>
        </w:tc>
        <w:tc>
          <w:tcPr>
            <w:tcW w:w="269" w:type="dxa"/>
            <w:vAlign w:val="bottom"/>
          </w:tcPr>
          <w:p w14:paraId="66280275" w14:textId="77777777" w:rsidR="009A4430" w:rsidRPr="00F92A2E" w:rsidRDefault="009A4430" w:rsidP="009A4430">
            <w:pPr>
              <w:tabs>
                <w:tab w:val="clear" w:pos="454"/>
                <w:tab w:val="clear" w:pos="680"/>
                <w:tab w:val="left" w:pos="0"/>
              </w:tabs>
              <w:ind w:right="170"/>
              <w:jc w:val="right"/>
              <w:rPr>
                <w:rFonts w:cs="Times New Roman"/>
                <w:sz w:val="22"/>
                <w:szCs w:val="22"/>
                <w:highlight w:val="yellow"/>
              </w:rPr>
            </w:pPr>
          </w:p>
        </w:tc>
        <w:tc>
          <w:tcPr>
            <w:tcW w:w="1214" w:type="dxa"/>
            <w:vAlign w:val="bottom"/>
          </w:tcPr>
          <w:p w14:paraId="27F328A2" w14:textId="3A59EE55" w:rsidR="009A4430" w:rsidRPr="009A4430"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A4430">
              <w:rPr>
                <w:rFonts w:cs="Times New Roman"/>
                <w:sz w:val="22"/>
                <w:szCs w:val="22"/>
              </w:rPr>
              <w:t>(880)</w:t>
            </w:r>
          </w:p>
        </w:tc>
        <w:tc>
          <w:tcPr>
            <w:tcW w:w="269" w:type="dxa"/>
            <w:vAlign w:val="bottom"/>
          </w:tcPr>
          <w:p w14:paraId="366A986F" w14:textId="7C5724FE" w:rsidR="009A4430" w:rsidRPr="009A4430" w:rsidRDefault="009A4430" w:rsidP="009A4430">
            <w:pPr>
              <w:tabs>
                <w:tab w:val="clear" w:pos="227"/>
                <w:tab w:val="clear" w:pos="454"/>
                <w:tab w:val="clear" w:pos="680"/>
              </w:tabs>
              <w:ind w:left="-58" w:right="-106"/>
              <w:rPr>
                <w:rFonts w:cs="Times New Roman"/>
                <w:sz w:val="22"/>
                <w:szCs w:val="22"/>
              </w:rPr>
            </w:pPr>
            <w:r w:rsidRPr="009A4430">
              <w:rPr>
                <w:rFonts w:cs="Times New Roman"/>
                <w:sz w:val="22"/>
                <w:szCs w:val="22"/>
              </w:rPr>
              <w:t>*</w:t>
            </w:r>
          </w:p>
        </w:tc>
        <w:tc>
          <w:tcPr>
            <w:tcW w:w="1332" w:type="dxa"/>
            <w:vAlign w:val="bottom"/>
          </w:tcPr>
          <w:p w14:paraId="32669C0A" w14:textId="151B0644" w:rsidR="009A4430" w:rsidRPr="009A4430" w:rsidRDefault="009A4430" w:rsidP="009A4430">
            <w:pPr>
              <w:tabs>
                <w:tab w:val="clear" w:pos="454"/>
                <w:tab w:val="clear" w:pos="680"/>
                <w:tab w:val="left" w:pos="0"/>
              </w:tabs>
              <w:ind w:right="170"/>
              <w:jc w:val="right"/>
              <w:rPr>
                <w:rFonts w:cs="Times New Roman"/>
                <w:sz w:val="22"/>
                <w:szCs w:val="22"/>
              </w:rPr>
            </w:pPr>
            <w:r w:rsidRPr="009A4430">
              <w:rPr>
                <w:rFonts w:cs="Times New Roman"/>
                <w:sz w:val="22"/>
                <w:szCs w:val="22"/>
              </w:rPr>
              <w:t>16,940</w:t>
            </w:r>
          </w:p>
        </w:tc>
      </w:tr>
      <w:tr w:rsidR="009A4430" w:rsidRPr="00515545" w14:paraId="1E36635C" w14:textId="77777777" w:rsidTr="009A4430">
        <w:tc>
          <w:tcPr>
            <w:tcW w:w="4141" w:type="dxa"/>
          </w:tcPr>
          <w:p w14:paraId="443FD30F" w14:textId="77777777" w:rsidR="009A4430" w:rsidRPr="00515545" w:rsidRDefault="009A4430" w:rsidP="009A4430">
            <w:pPr>
              <w:ind w:left="-110"/>
              <w:jc w:val="both"/>
              <w:rPr>
                <w:rFonts w:cs="Times New Roman"/>
                <w:sz w:val="22"/>
                <w:szCs w:val="22"/>
              </w:rPr>
            </w:pPr>
            <w:r w:rsidRPr="00515545">
              <w:rPr>
                <w:rFonts w:cs="Times New Roman"/>
                <w:sz w:val="22"/>
                <w:szCs w:val="22"/>
              </w:rPr>
              <w:t>TK Ngern Tan Jai Co., Ltd.</w:t>
            </w:r>
          </w:p>
        </w:tc>
        <w:tc>
          <w:tcPr>
            <w:tcW w:w="1273" w:type="dxa"/>
            <w:tcBorders>
              <w:bottom w:val="single" w:sz="4" w:space="0" w:color="auto"/>
            </w:tcBorders>
            <w:vAlign w:val="bottom"/>
          </w:tcPr>
          <w:p w14:paraId="5F90AF21" w14:textId="12475D1B" w:rsidR="009A4430" w:rsidRPr="00515545"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35,000</w:t>
            </w:r>
          </w:p>
        </w:tc>
        <w:tc>
          <w:tcPr>
            <w:tcW w:w="236" w:type="dxa"/>
          </w:tcPr>
          <w:p w14:paraId="4C9B662B" w14:textId="77777777" w:rsidR="009A4430" w:rsidRPr="00515545" w:rsidRDefault="009A4430" w:rsidP="009A4430">
            <w:pPr>
              <w:jc w:val="both"/>
              <w:rPr>
                <w:rFonts w:cs="Cordia New"/>
                <w:sz w:val="22"/>
                <w:szCs w:val="22"/>
                <w:highlight w:val="yellow"/>
              </w:rPr>
            </w:pPr>
          </w:p>
        </w:tc>
        <w:tc>
          <w:tcPr>
            <w:tcW w:w="1189" w:type="dxa"/>
            <w:tcBorders>
              <w:bottom w:val="single" w:sz="4" w:space="0" w:color="auto"/>
            </w:tcBorders>
            <w:vAlign w:val="bottom"/>
          </w:tcPr>
          <w:p w14:paraId="00AB7005" w14:textId="486978EA" w:rsidR="009A4430" w:rsidRPr="009A4430"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A4430">
              <w:rPr>
                <w:rFonts w:cs="Times New Roman"/>
                <w:sz w:val="22"/>
                <w:szCs w:val="22"/>
              </w:rPr>
              <w:t>2,000</w:t>
            </w:r>
          </w:p>
        </w:tc>
        <w:tc>
          <w:tcPr>
            <w:tcW w:w="269" w:type="dxa"/>
            <w:vAlign w:val="bottom"/>
          </w:tcPr>
          <w:p w14:paraId="4BF50E9D" w14:textId="77777777" w:rsidR="009A4430" w:rsidRPr="00F92A2E" w:rsidRDefault="009A4430" w:rsidP="009A4430">
            <w:pPr>
              <w:tabs>
                <w:tab w:val="clear" w:pos="454"/>
                <w:tab w:val="clear" w:pos="680"/>
                <w:tab w:val="left" w:pos="0"/>
              </w:tabs>
              <w:ind w:right="170"/>
              <w:jc w:val="right"/>
              <w:rPr>
                <w:rFonts w:cs="Times New Roman"/>
                <w:sz w:val="22"/>
                <w:szCs w:val="22"/>
                <w:highlight w:val="yellow"/>
              </w:rPr>
            </w:pPr>
          </w:p>
        </w:tc>
        <w:tc>
          <w:tcPr>
            <w:tcW w:w="1214" w:type="dxa"/>
            <w:tcBorders>
              <w:bottom w:val="single" w:sz="4" w:space="0" w:color="auto"/>
            </w:tcBorders>
            <w:vAlign w:val="bottom"/>
          </w:tcPr>
          <w:p w14:paraId="133E699E" w14:textId="2718F99D" w:rsidR="009A4430" w:rsidRPr="009A4430"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A4430">
              <w:rPr>
                <w:rFonts w:cs="Times New Roman"/>
                <w:sz w:val="22"/>
                <w:szCs w:val="22"/>
              </w:rPr>
              <w:t>(15,000)</w:t>
            </w:r>
          </w:p>
        </w:tc>
        <w:tc>
          <w:tcPr>
            <w:tcW w:w="269" w:type="dxa"/>
            <w:vAlign w:val="bottom"/>
          </w:tcPr>
          <w:p w14:paraId="5C668366" w14:textId="77777777" w:rsidR="009A4430" w:rsidRPr="00F92A2E" w:rsidRDefault="009A4430" w:rsidP="009A4430">
            <w:pPr>
              <w:tabs>
                <w:tab w:val="clear" w:pos="227"/>
                <w:tab w:val="clear" w:pos="454"/>
                <w:tab w:val="clear" w:pos="680"/>
              </w:tabs>
              <w:ind w:left="-129" w:right="-47"/>
              <w:rPr>
                <w:rFonts w:cs="Times New Roman"/>
                <w:sz w:val="22"/>
                <w:szCs w:val="22"/>
                <w:highlight w:val="yellow"/>
                <w:cs/>
              </w:rPr>
            </w:pPr>
          </w:p>
        </w:tc>
        <w:tc>
          <w:tcPr>
            <w:tcW w:w="1332" w:type="dxa"/>
            <w:tcBorders>
              <w:bottom w:val="single" w:sz="4" w:space="0" w:color="auto"/>
            </w:tcBorders>
            <w:vAlign w:val="bottom"/>
          </w:tcPr>
          <w:p w14:paraId="63CBD850" w14:textId="48CC194C" w:rsidR="009A4430" w:rsidRPr="009A4430" w:rsidRDefault="009A4430" w:rsidP="009A4430">
            <w:pPr>
              <w:tabs>
                <w:tab w:val="clear" w:pos="454"/>
                <w:tab w:val="clear" w:pos="680"/>
                <w:tab w:val="left" w:pos="0"/>
              </w:tabs>
              <w:ind w:right="170"/>
              <w:jc w:val="right"/>
              <w:rPr>
                <w:rFonts w:cs="Times New Roman"/>
                <w:sz w:val="22"/>
                <w:szCs w:val="22"/>
              </w:rPr>
            </w:pPr>
            <w:r w:rsidRPr="009A4430">
              <w:rPr>
                <w:rFonts w:cs="Times New Roman"/>
                <w:sz w:val="22"/>
                <w:szCs w:val="22"/>
              </w:rPr>
              <w:t>22,000</w:t>
            </w:r>
          </w:p>
        </w:tc>
      </w:tr>
      <w:tr w:rsidR="009A4430" w:rsidRPr="00515545" w14:paraId="6B0E1141" w14:textId="77777777" w:rsidTr="009A4430">
        <w:tc>
          <w:tcPr>
            <w:tcW w:w="4141" w:type="dxa"/>
          </w:tcPr>
          <w:p w14:paraId="278E8249" w14:textId="77777777" w:rsidR="009A4430" w:rsidRPr="00515545" w:rsidRDefault="009A4430" w:rsidP="009A4430">
            <w:pPr>
              <w:ind w:left="-110"/>
              <w:jc w:val="both"/>
              <w:rPr>
                <w:rFonts w:cs="Cordia New"/>
                <w:sz w:val="22"/>
                <w:szCs w:val="22"/>
              </w:rPr>
            </w:pPr>
            <w:r w:rsidRPr="00515545">
              <w:rPr>
                <w:rFonts w:cs="Cordia New"/>
                <w:sz w:val="22"/>
                <w:szCs w:val="22"/>
              </w:rPr>
              <w:t>Total</w:t>
            </w:r>
          </w:p>
        </w:tc>
        <w:tc>
          <w:tcPr>
            <w:tcW w:w="1273" w:type="dxa"/>
            <w:tcBorders>
              <w:top w:val="single" w:sz="4" w:space="0" w:color="auto"/>
              <w:bottom w:val="double" w:sz="4" w:space="0" w:color="auto"/>
            </w:tcBorders>
            <w:vAlign w:val="bottom"/>
          </w:tcPr>
          <w:p w14:paraId="2128F766" w14:textId="56CBA14F" w:rsidR="009A4430" w:rsidRPr="00515545"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257,649</w:t>
            </w:r>
          </w:p>
        </w:tc>
        <w:tc>
          <w:tcPr>
            <w:tcW w:w="236" w:type="dxa"/>
          </w:tcPr>
          <w:p w14:paraId="3BA7C578" w14:textId="77777777" w:rsidR="009A4430" w:rsidRPr="00515545" w:rsidRDefault="009A4430" w:rsidP="009A4430">
            <w:pPr>
              <w:jc w:val="both"/>
              <w:rPr>
                <w:rFonts w:cs="Cordia New"/>
                <w:sz w:val="22"/>
                <w:szCs w:val="22"/>
                <w:highlight w:val="yellow"/>
              </w:rPr>
            </w:pPr>
          </w:p>
        </w:tc>
        <w:tc>
          <w:tcPr>
            <w:tcW w:w="1189" w:type="dxa"/>
            <w:tcBorders>
              <w:top w:val="single" w:sz="4" w:space="0" w:color="auto"/>
              <w:bottom w:val="double" w:sz="4" w:space="0" w:color="auto"/>
            </w:tcBorders>
            <w:vAlign w:val="bottom"/>
          </w:tcPr>
          <w:p w14:paraId="2E4F5606" w14:textId="764C91D2" w:rsidR="009A4430" w:rsidRPr="009A4430"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A4430">
              <w:rPr>
                <w:rFonts w:cs="Times New Roman"/>
                <w:sz w:val="22"/>
                <w:szCs w:val="22"/>
              </w:rPr>
              <w:t>6,000</w:t>
            </w:r>
          </w:p>
        </w:tc>
        <w:tc>
          <w:tcPr>
            <w:tcW w:w="269" w:type="dxa"/>
            <w:vAlign w:val="bottom"/>
          </w:tcPr>
          <w:p w14:paraId="34A3FE52" w14:textId="77777777" w:rsidR="009A4430" w:rsidRPr="00F92A2E" w:rsidRDefault="009A4430" w:rsidP="009A4430">
            <w:pPr>
              <w:tabs>
                <w:tab w:val="clear" w:pos="454"/>
                <w:tab w:val="clear" w:pos="680"/>
                <w:tab w:val="left" w:pos="0"/>
              </w:tabs>
              <w:ind w:right="170"/>
              <w:jc w:val="right"/>
              <w:rPr>
                <w:rFonts w:cs="Times New Roman"/>
                <w:sz w:val="22"/>
                <w:szCs w:val="22"/>
                <w:highlight w:val="yellow"/>
              </w:rPr>
            </w:pPr>
          </w:p>
        </w:tc>
        <w:tc>
          <w:tcPr>
            <w:tcW w:w="1214" w:type="dxa"/>
            <w:tcBorders>
              <w:top w:val="single" w:sz="4" w:space="0" w:color="auto"/>
              <w:bottom w:val="double" w:sz="4" w:space="0" w:color="auto"/>
            </w:tcBorders>
            <w:vAlign w:val="bottom"/>
          </w:tcPr>
          <w:p w14:paraId="126056F9" w14:textId="042CC17F" w:rsidR="009A4430" w:rsidRPr="009A4430" w:rsidRDefault="009A4430" w:rsidP="009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A4430">
              <w:rPr>
                <w:rFonts w:cs="Times New Roman"/>
                <w:sz w:val="22"/>
                <w:szCs w:val="22"/>
              </w:rPr>
              <w:t>(38,528)</w:t>
            </w:r>
          </w:p>
        </w:tc>
        <w:tc>
          <w:tcPr>
            <w:tcW w:w="269" w:type="dxa"/>
            <w:vAlign w:val="bottom"/>
          </w:tcPr>
          <w:p w14:paraId="14F5575D" w14:textId="77777777" w:rsidR="009A4430" w:rsidRPr="00F92A2E" w:rsidRDefault="009A4430" w:rsidP="009A4430">
            <w:pPr>
              <w:tabs>
                <w:tab w:val="clear" w:pos="454"/>
                <w:tab w:val="clear" w:pos="680"/>
                <w:tab w:val="left" w:pos="0"/>
              </w:tabs>
              <w:ind w:right="170"/>
              <w:jc w:val="right"/>
              <w:rPr>
                <w:rFonts w:cs="Times New Roman"/>
                <w:sz w:val="22"/>
                <w:szCs w:val="22"/>
                <w:highlight w:val="yellow"/>
              </w:rPr>
            </w:pPr>
          </w:p>
        </w:tc>
        <w:tc>
          <w:tcPr>
            <w:tcW w:w="1332" w:type="dxa"/>
            <w:tcBorders>
              <w:top w:val="single" w:sz="4" w:space="0" w:color="auto"/>
              <w:bottom w:val="double" w:sz="4" w:space="0" w:color="auto"/>
            </w:tcBorders>
            <w:vAlign w:val="bottom"/>
          </w:tcPr>
          <w:p w14:paraId="23255A83" w14:textId="58F35418" w:rsidR="009A4430" w:rsidRPr="009A4430" w:rsidRDefault="009A4430" w:rsidP="009A4430">
            <w:pPr>
              <w:tabs>
                <w:tab w:val="clear" w:pos="454"/>
                <w:tab w:val="clear" w:pos="680"/>
                <w:tab w:val="left" w:pos="0"/>
              </w:tabs>
              <w:ind w:right="170"/>
              <w:jc w:val="right"/>
              <w:rPr>
                <w:rFonts w:cs="Times New Roman"/>
                <w:sz w:val="22"/>
                <w:szCs w:val="22"/>
              </w:rPr>
            </w:pPr>
            <w:r w:rsidRPr="009A4430">
              <w:rPr>
                <w:rFonts w:cs="Times New Roman"/>
                <w:sz w:val="22"/>
                <w:szCs w:val="22"/>
              </w:rPr>
              <w:t>225,121</w:t>
            </w:r>
          </w:p>
        </w:tc>
      </w:tr>
    </w:tbl>
    <w:p w14:paraId="15B8D743" w14:textId="77777777" w:rsidR="00595252" w:rsidRPr="00515545" w:rsidRDefault="00595252" w:rsidP="002704F1">
      <w:pPr>
        <w:jc w:val="both"/>
        <w:rPr>
          <w:rFonts w:cs="Cordia New"/>
          <w:sz w:val="22"/>
          <w:szCs w:val="22"/>
        </w:rPr>
      </w:pPr>
    </w:p>
    <w:p w14:paraId="6F26E780" w14:textId="7B607EF3" w:rsidR="002704F1" w:rsidRPr="00515545" w:rsidRDefault="002704F1" w:rsidP="00D15C9C">
      <w:pPr>
        <w:jc w:val="both"/>
        <w:rPr>
          <w:rFonts w:cs="Times New Roman"/>
          <w:sz w:val="22"/>
          <w:szCs w:val="22"/>
          <w:highlight w:val="yellow"/>
        </w:rPr>
      </w:pPr>
      <w:r w:rsidRPr="00515545">
        <w:rPr>
          <w:rFonts w:cs="Times New Roman"/>
          <w:sz w:val="22"/>
          <w:szCs w:val="22"/>
        </w:rPr>
        <w:t xml:space="preserve">* </w:t>
      </w:r>
      <w:r w:rsidRPr="00515545">
        <w:rPr>
          <w:rFonts w:cs="Times New Roman"/>
          <w:sz w:val="22"/>
          <w:szCs w:val="22"/>
        </w:rPr>
        <w:tab/>
      </w:r>
      <w:r w:rsidRPr="00515545">
        <w:rPr>
          <w:rFonts w:cs="Times New Roman"/>
          <w:sz w:val="22"/>
          <w:szCs w:val="22"/>
        </w:rPr>
        <w:tab/>
      </w:r>
      <w:r w:rsidR="00D15C9C" w:rsidRPr="00515545">
        <w:rPr>
          <w:rFonts w:cs="Times New Roman"/>
          <w:sz w:val="22"/>
          <w:szCs w:val="22"/>
        </w:rPr>
        <w:t>included foreign currency difference of approximately Baht</w:t>
      </w:r>
      <w:r w:rsidR="009F0271">
        <w:rPr>
          <w:rFonts w:cs="Times New Roman"/>
          <w:sz w:val="22"/>
          <w:szCs w:val="22"/>
        </w:rPr>
        <w:t xml:space="preserve"> </w:t>
      </w:r>
      <w:r w:rsidR="00E96683">
        <w:rPr>
          <w:rFonts w:cs="Times New Roman"/>
          <w:sz w:val="22"/>
          <w:szCs w:val="22"/>
        </w:rPr>
        <w:t>10,528</w:t>
      </w:r>
      <w:r w:rsidR="009F0271">
        <w:rPr>
          <w:rFonts w:cs="Times New Roman"/>
          <w:sz w:val="22"/>
          <w:szCs w:val="22"/>
        </w:rPr>
        <w:t xml:space="preserve"> </w:t>
      </w:r>
      <w:r w:rsidR="00D15C9C" w:rsidRPr="00515545">
        <w:rPr>
          <w:rFonts w:cs="Times New Roman"/>
          <w:sz w:val="22"/>
          <w:szCs w:val="22"/>
        </w:rPr>
        <w:t>thousand</w:t>
      </w:r>
      <w:r w:rsidR="00305B4D">
        <w:rPr>
          <w:rFonts w:cs="Times New Roman"/>
          <w:sz w:val="22"/>
          <w:szCs w:val="22"/>
        </w:rPr>
        <w:t>.</w:t>
      </w:r>
    </w:p>
    <w:p w14:paraId="602ACF28" w14:textId="77777777" w:rsidR="00A50E72" w:rsidRDefault="00A50E72" w:rsidP="00A50E72">
      <w:pPr>
        <w:jc w:val="thaiDistribute"/>
        <w:rPr>
          <w:rFonts w:cs="Times New Roman"/>
          <w:sz w:val="22"/>
          <w:szCs w:val="22"/>
        </w:rPr>
      </w:pPr>
    </w:p>
    <w:p w14:paraId="103F28B2" w14:textId="046EEC8C" w:rsidR="0074700C" w:rsidRPr="00515545" w:rsidRDefault="00A50E72" w:rsidP="002704F1">
      <w:pPr>
        <w:jc w:val="thaiDistribute"/>
        <w:rPr>
          <w:rFonts w:cs="Times New Roman"/>
          <w:sz w:val="22"/>
          <w:szCs w:val="22"/>
        </w:rPr>
      </w:pPr>
      <w:r w:rsidRPr="00515545">
        <w:rPr>
          <w:rFonts w:cs="Times New Roman"/>
          <w:sz w:val="22"/>
          <w:szCs w:val="22"/>
        </w:rPr>
        <w:t xml:space="preserve">The Company has been guarantor for (1) short-term and long-term borrowings credit facilities granted by commercial banks of Suosdey Finance PLC. </w:t>
      </w:r>
      <w:r>
        <w:rPr>
          <w:rFonts w:cs="Times New Roman"/>
          <w:sz w:val="22"/>
          <w:szCs w:val="22"/>
        </w:rPr>
        <w:t>t</w:t>
      </w:r>
      <w:r w:rsidRPr="00515545">
        <w:rPr>
          <w:rFonts w:cs="Times New Roman"/>
          <w:sz w:val="22"/>
          <w:szCs w:val="22"/>
        </w:rPr>
        <w:t xml:space="preserve">otaling </w:t>
      </w:r>
      <w:r w:rsidRPr="00E96683">
        <w:rPr>
          <w:rFonts w:cs="Times New Roman"/>
          <w:sz w:val="22"/>
          <w:szCs w:val="22"/>
        </w:rPr>
        <w:t>USD</w:t>
      </w:r>
      <w:r w:rsidR="00CA2DDB" w:rsidRPr="00E96683">
        <w:rPr>
          <w:rFonts w:cs="Times New Roman"/>
          <w:sz w:val="22"/>
          <w:szCs w:val="22"/>
        </w:rPr>
        <w:t xml:space="preserve"> </w:t>
      </w:r>
      <w:r w:rsidR="001C58AA" w:rsidRPr="00E96683">
        <w:rPr>
          <w:rFonts w:cs="Times New Roman"/>
          <w:sz w:val="22"/>
          <w:szCs w:val="22"/>
        </w:rPr>
        <w:t>26.6</w:t>
      </w:r>
      <w:r w:rsidR="00CA2DDB" w:rsidRPr="00015D4B">
        <w:rPr>
          <w:rFonts w:cs="Times New Roman"/>
          <w:sz w:val="22"/>
          <w:szCs w:val="22"/>
        </w:rPr>
        <w:t xml:space="preserve"> </w:t>
      </w:r>
      <w:r w:rsidRPr="00015D4B">
        <w:rPr>
          <w:rFonts w:cs="Times New Roman"/>
          <w:sz w:val="22"/>
          <w:szCs w:val="22"/>
        </w:rPr>
        <w:t xml:space="preserve">million </w:t>
      </w:r>
      <w:r w:rsidR="00DC4D0C" w:rsidRPr="00015D4B">
        <w:rPr>
          <w:rFonts w:cs="Times New Roman"/>
          <w:sz w:val="22"/>
          <w:szCs w:val="22"/>
        </w:rPr>
        <w:t xml:space="preserve">as </w:t>
      </w:r>
      <w:r w:rsidR="00DC4D0C" w:rsidRPr="00015D4B">
        <w:rPr>
          <w:sz w:val="22"/>
          <w:szCs w:val="28"/>
        </w:rPr>
        <w:t xml:space="preserve">at </w:t>
      </w:r>
      <w:r w:rsidR="007F173F">
        <w:rPr>
          <w:sz w:val="22"/>
          <w:szCs w:val="28"/>
        </w:rPr>
        <w:t>September 30</w:t>
      </w:r>
      <w:r w:rsidR="00DC4D0C" w:rsidRPr="00015D4B">
        <w:rPr>
          <w:sz w:val="22"/>
          <w:szCs w:val="28"/>
        </w:rPr>
        <w:t>,</w:t>
      </w:r>
      <w:r w:rsidRPr="00015D4B">
        <w:rPr>
          <w:sz w:val="22"/>
          <w:szCs w:val="28"/>
        </w:rPr>
        <w:t xml:space="preserve"> 2025 and </w:t>
      </w:r>
      <w:r w:rsidRPr="00015D4B">
        <w:rPr>
          <w:rFonts w:cs="Times New Roman"/>
          <w:sz w:val="22"/>
          <w:szCs w:val="22"/>
        </w:rPr>
        <w:t xml:space="preserve">USD 34.6 million </w:t>
      </w:r>
      <w:r w:rsidR="00DC4D0C" w:rsidRPr="00015D4B">
        <w:rPr>
          <w:rFonts w:cs="Times New Roman"/>
          <w:sz w:val="22"/>
          <w:szCs w:val="22"/>
        </w:rPr>
        <w:t>as at December 31, 2024</w:t>
      </w:r>
      <w:r w:rsidR="00003227">
        <w:rPr>
          <w:rFonts w:cs="Times New Roman"/>
          <w:sz w:val="22"/>
          <w:szCs w:val="22"/>
        </w:rPr>
        <w:t xml:space="preserve">, </w:t>
      </w:r>
      <w:r w:rsidRPr="00015D4B">
        <w:rPr>
          <w:rFonts w:cs="Times New Roman"/>
          <w:sz w:val="22"/>
          <w:szCs w:val="22"/>
        </w:rPr>
        <w:t>and (2) short-term borrowings</w:t>
      </w:r>
      <w:r w:rsidRPr="00515545">
        <w:rPr>
          <w:rFonts w:cs="Times New Roman"/>
          <w:sz w:val="22"/>
          <w:szCs w:val="22"/>
        </w:rPr>
        <w:t xml:space="preserve"> credit facilities granted by commercial banks of Sabaidee Leasing Co., Ltd. totaling </w:t>
      </w:r>
      <w:r w:rsidRPr="008B0E86">
        <w:rPr>
          <w:rFonts w:cs="Times New Roman"/>
          <w:sz w:val="22"/>
          <w:szCs w:val="22"/>
        </w:rPr>
        <w:t>Kip</w:t>
      </w:r>
      <w:r w:rsidR="00CA2DDB" w:rsidRPr="008B0E86">
        <w:rPr>
          <w:rFonts w:cs="Times New Roman"/>
          <w:sz w:val="22"/>
          <w:szCs w:val="22"/>
        </w:rPr>
        <w:t xml:space="preserve"> </w:t>
      </w:r>
      <w:r w:rsidRPr="008B0E86">
        <w:rPr>
          <w:rFonts w:cs="Cordia New"/>
          <w:sz w:val="22"/>
          <w:szCs w:val="22"/>
        </w:rPr>
        <w:t>37,376</w:t>
      </w:r>
      <w:r w:rsidRPr="00E71F08">
        <w:rPr>
          <w:rFonts w:cs="Times New Roman"/>
          <w:sz w:val="22"/>
          <w:szCs w:val="22"/>
        </w:rPr>
        <w:t xml:space="preserve"> million</w:t>
      </w:r>
      <w:r>
        <w:rPr>
          <w:rFonts w:cs="Times New Roman"/>
          <w:sz w:val="22"/>
          <w:szCs w:val="22"/>
        </w:rPr>
        <w:t xml:space="preserve"> </w:t>
      </w:r>
      <w:r w:rsidR="00DC4D0C">
        <w:rPr>
          <w:rFonts w:cs="Times New Roman"/>
          <w:sz w:val="22"/>
          <w:szCs w:val="22"/>
        </w:rPr>
        <w:t xml:space="preserve">as at </w:t>
      </w:r>
      <w:r w:rsidR="007F173F">
        <w:rPr>
          <w:rFonts w:cs="Times New Roman"/>
          <w:sz w:val="22"/>
          <w:szCs w:val="22"/>
        </w:rPr>
        <w:t>September 30</w:t>
      </w:r>
      <w:r w:rsidR="00DC4D0C">
        <w:rPr>
          <w:rFonts w:cs="Times New Roman"/>
          <w:sz w:val="22"/>
          <w:szCs w:val="22"/>
        </w:rPr>
        <w:t>,</w:t>
      </w:r>
      <w:r>
        <w:rPr>
          <w:rFonts w:cs="Times New Roman"/>
          <w:sz w:val="22"/>
          <w:szCs w:val="22"/>
        </w:rPr>
        <w:t xml:space="preserve"> </w:t>
      </w:r>
      <w:r w:rsidR="00CA2DDB">
        <w:rPr>
          <w:rFonts w:cs="Times New Roman"/>
          <w:sz w:val="22"/>
          <w:szCs w:val="22"/>
        </w:rPr>
        <w:t xml:space="preserve">2025 and </w:t>
      </w:r>
      <w:r w:rsidR="00DC4D0C">
        <w:rPr>
          <w:rFonts w:cs="Times New Roman"/>
          <w:sz w:val="22"/>
          <w:szCs w:val="22"/>
        </w:rPr>
        <w:t>Decmber</w:t>
      </w:r>
      <w:r w:rsidR="00D42FD5">
        <w:rPr>
          <w:rFonts w:cs="Times New Roman"/>
          <w:sz w:val="22"/>
          <w:szCs w:val="22"/>
        </w:rPr>
        <w:t xml:space="preserve"> </w:t>
      </w:r>
      <w:r w:rsidR="00DC4D0C">
        <w:rPr>
          <w:rFonts w:cs="Times New Roman"/>
          <w:sz w:val="22"/>
          <w:szCs w:val="22"/>
        </w:rPr>
        <w:t xml:space="preserve">31, </w:t>
      </w:r>
      <w:r>
        <w:rPr>
          <w:rFonts w:cs="Times New Roman"/>
          <w:sz w:val="22"/>
          <w:szCs w:val="22"/>
        </w:rPr>
        <w:t>2024</w:t>
      </w:r>
      <w:r w:rsidRPr="00515545">
        <w:rPr>
          <w:rFonts w:cs="Times New Roman"/>
          <w:spacing w:val="-2"/>
          <w:sz w:val="22"/>
          <w:szCs w:val="22"/>
        </w:rPr>
        <w:t>.</w:t>
      </w:r>
      <w:r>
        <w:rPr>
          <w:rFonts w:cs="Times New Roman"/>
          <w:spacing w:val="-2"/>
          <w:sz w:val="22"/>
          <w:szCs w:val="22"/>
        </w:rPr>
        <w:t xml:space="preserve"> </w:t>
      </w:r>
      <w:r w:rsidRPr="00515545">
        <w:rPr>
          <w:rFonts w:cs="Times New Roman"/>
          <w:spacing w:val="-2"/>
          <w:sz w:val="22"/>
          <w:szCs w:val="22"/>
        </w:rPr>
        <w:t>There has been no intercompany charge on these guarantees.</w:t>
      </w:r>
    </w:p>
    <w:p w14:paraId="6208E72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highlight w:val="yellow"/>
        </w:rPr>
      </w:pPr>
    </w:p>
    <w:p w14:paraId="0A99206F" w14:textId="77777777" w:rsidR="00B22CA4" w:rsidRPr="003228E9" w:rsidRDefault="001B6FCE" w:rsidP="007936F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thaiDistribute"/>
        <w:rPr>
          <w:b/>
          <w:bCs/>
          <w:sz w:val="20"/>
          <w:szCs w:val="20"/>
          <w:cs/>
        </w:rPr>
      </w:pPr>
      <w:r w:rsidRPr="00515545">
        <w:rPr>
          <w:rFonts w:cs="Times New Roman"/>
          <w:b/>
          <w:bCs/>
          <w:sz w:val="22"/>
          <w:szCs w:val="22"/>
          <w:highlight w:val="yellow"/>
        </w:rPr>
        <w:br w:type="page"/>
      </w:r>
      <w:r w:rsidR="00B22CA4" w:rsidRPr="003228E9">
        <w:rPr>
          <w:rFonts w:cs="Times New Roman"/>
          <w:b/>
          <w:bCs/>
          <w:sz w:val="20"/>
          <w:szCs w:val="20"/>
        </w:rPr>
        <w:lastRenderedPageBreak/>
        <w:t>HIRE-PURCHASE CONTRACT</w:t>
      </w:r>
      <w:r w:rsidR="00DE26FE" w:rsidRPr="003228E9">
        <w:rPr>
          <w:rFonts w:cs="Times New Roman"/>
          <w:b/>
          <w:bCs/>
          <w:sz w:val="20"/>
          <w:szCs w:val="20"/>
        </w:rPr>
        <w:t xml:space="preserve"> RECEIVABLES</w:t>
      </w:r>
      <w:r w:rsidR="00B22CA4" w:rsidRPr="003228E9">
        <w:rPr>
          <w:rFonts w:cs="Times New Roman"/>
          <w:b/>
          <w:bCs/>
          <w:sz w:val="20"/>
          <w:szCs w:val="20"/>
        </w:rPr>
        <w:t>, LOAN</w:t>
      </w:r>
      <w:r w:rsidR="00DE26FE" w:rsidRPr="003228E9">
        <w:rPr>
          <w:rFonts w:cs="Times New Roman"/>
          <w:b/>
          <w:bCs/>
          <w:sz w:val="20"/>
          <w:szCs w:val="20"/>
        </w:rPr>
        <w:t xml:space="preserve"> RECEIVABLES</w:t>
      </w:r>
      <w:r w:rsidR="00B22CA4" w:rsidRPr="003228E9">
        <w:rPr>
          <w:rFonts w:cs="Times New Roman"/>
          <w:b/>
          <w:bCs/>
          <w:sz w:val="20"/>
          <w:szCs w:val="20"/>
        </w:rPr>
        <w:t xml:space="preserve">, </w:t>
      </w:r>
      <w:r w:rsidR="00525D73" w:rsidRPr="003228E9">
        <w:rPr>
          <w:rFonts w:cs="Times New Roman"/>
          <w:b/>
          <w:bCs/>
          <w:sz w:val="20"/>
          <w:szCs w:val="20"/>
        </w:rPr>
        <w:t xml:space="preserve">AND </w:t>
      </w:r>
      <w:r w:rsidR="00B22CA4" w:rsidRPr="003228E9">
        <w:rPr>
          <w:rFonts w:cs="Times New Roman"/>
          <w:b/>
          <w:bCs/>
          <w:sz w:val="20"/>
          <w:szCs w:val="20"/>
        </w:rPr>
        <w:t>NANO</w:t>
      </w:r>
      <w:r w:rsidR="00DE26FE" w:rsidRPr="003228E9">
        <w:rPr>
          <w:b/>
          <w:bCs/>
          <w:caps/>
          <w:sz w:val="20"/>
          <w:szCs w:val="20"/>
        </w:rPr>
        <w:t xml:space="preserve"> </w:t>
      </w:r>
      <w:r w:rsidR="00B22CA4" w:rsidRPr="003228E9">
        <w:rPr>
          <w:b/>
          <w:bCs/>
          <w:caps/>
          <w:sz w:val="20"/>
          <w:szCs w:val="20"/>
        </w:rPr>
        <w:t>FINANCE</w:t>
      </w:r>
      <w:r w:rsidR="00DE26FE" w:rsidRPr="003228E9">
        <w:rPr>
          <w:b/>
          <w:bCs/>
          <w:caps/>
          <w:sz w:val="20"/>
          <w:szCs w:val="20"/>
        </w:rPr>
        <w:t xml:space="preserve"> RECEIVABLES</w:t>
      </w:r>
      <w:r w:rsidR="0047562A" w:rsidRPr="003228E9">
        <w:rPr>
          <w:b/>
          <w:bCs/>
          <w:caps/>
          <w:sz w:val="20"/>
          <w:szCs w:val="20"/>
        </w:rPr>
        <w:t xml:space="preserve"> </w:t>
      </w:r>
      <w:r w:rsidR="00B22CA4" w:rsidRPr="003228E9">
        <w:rPr>
          <w:b/>
          <w:bCs/>
          <w:sz w:val="20"/>
          <w:szCs w:val="20"/>
        </w:rPr>
        <w:t>- NET</w:t>
      </w:r>
    </w:p>
    <w:p w14:paraId="2F7E0490" w14:textId="77777777" w:rsidR="00802141" w:rsidRPr="00186C64" w:rsidRDefault="00802141" w:rsidP="008129FA">
      <w:pPr>
        <w:jc w:val="both"/>
        <w:rPr>
          <w:rFonts w:cs="Cordia New"/>
          <w:sz w:val="10"/>
          <w:szCs w:val="10"/>
        </w:rPr>
      </w:pPr>
    </w:p>
    <w:p w14:paraId="1081D1AC" w14:textId="77777777" w:rsidR="00DC7067" w:rsidRPr="003228E9" w:rsidRDefault="002C1C68" w:rsidP="000B1378">
      <w:pPr>
        <w:pStyle w:val="NoSpacing"/>
        <w:rPr>
          <w:sz w:val="20"/>
          <w:szCs w:val="20"/>
          <w:u w:val="single"/>
        </w:rPr>
      </w:pPr>
      <w:r w:rsidRPr="003228E9">
        <w:rPr>
          <w:sz w:val="20"/>
          <w:szCs w:val="20"/>
          <w:u w:val="single"/>
        </w:rPr>
        <w:t>Hire-</w:t>
      </w:r>
      <w:r w:rsidR="00DE26FE" w:rsidRPr="003228E9">
        <w:rPr>
          <w:sz w:val="20"/>
          <w:szCs w:val="20"/>
          <w:u w:val="single"/>
        </w:rPr>
        <w:t>p</w:t>
      </w:r>
      <w:r w:rsidR="00DC7067" w:rsidRPr="003228E9">
        <w:rPr>
          <w:sz w:val="20"/>
          <w:szCs w:val="20"/>
          <w:u w:val="single"/>
        </w:rPr>
        <w:t xml:space="preserve">urchase </w:t>
      </w:r>
      <w:r w:rsidR="00DE26FE" w:rsidRPr="003228E9">
        <w:rPr>
          <w:sz w:val="20"/>
          <w:szCs w:val="20"/>
          <w:u w:val="single"/>
        </w:rPr>
        <w:t>c</w:t>
      </w:r>
      <w:r w:rsidR="00DC7067" w:rsidRPr="003228E9">
        <w:rPr>
          <w:sz w:val="20"/>
          <w:szCs w:val="20"/>
          <w:u w:val="single"/>
        </w:rPr>
        <w:t xml:space="preserve">ontract </w:t>
      </w:r>
      <w:r w:rsidR="00DE26FE" w:rsidRPr="003228E9">
        <w:rPr>
          <w:sz w:val="20"/>
          <w:szCs w:val="20"/>
          <w:u w:val="single"/>
        </w:rPr>
        <w:t>r</w:t>
      </w:r>
      <w:r w:rsidR="00DC7067" w:rsidRPr="003228E9">
        <w:rPr>
          <w:sz w:val="20"/>
          <w:szCs w:val="20"/>
          <w:u w:val="single"/>
        </w:rPr>
        <w:t>eceivables</w:t>
      </w:r>
    </w:p>
    <w:p w14:paraId="5F55604A" w14:textId="77777777" w:rsidR="00DC7067" w:rsidRPr="00186C64" w:rsidRDefault="00DC7067" w:rsidP="003F1627">
      <w:pPr>
        <w:spacing w:line="160" w:lineRule="atLeast"/>
        <w:jc w:val="both"/>
        <w:rPr>
          <w:rFonts w:cs="Cordia New"/>
          <w:sz w:val="10"/>
          <w:szCs w:val="10"/>
          <w:highlight w:val="yellow"/>
        </w:rPr>
      </w:pPr>
    </w:p>
    <w:tbl>
      <w:tblPr>
        <w:tblW w:w="10254" w:type="dxa"/>
        <w:tblLayout w:type="fixed"/>
        <w:tblLook w:val="04A0" w:firstRow="1" w:lastRow="0" w:firstColumn="1" w:lastColumn="0" w:noHBand="0" w:noVBand="1"/>
      </w:tblPr>
      <w:tblGrid>
        <w:gridCol w:w="2093"/>
        <w:gridCol w:w="1168"/>
        <w:gridCol w:w="236"/>
        <w:gridCol w:w="1174"/>
        <w:gridCol w:w="236"/>
        <w:gridCol w:w="1170"/>
        <w:gridCol w:w="236"/>
        <w:gridCol w:w="1161"/>
        <w:gridCol w:w="236"/>
        <w:gridCol w:w="1174"/>
        <w:gridCol w:w="236"/>
        <w:gridCol w:w="1134"/>
      </w:tblGrid>
      <w:tr w:rsidR="00F262F7" w:rsidRPr="003228E9" w14:paraId="2A828C5C" w14:textId="77777777" w:rsidTr="0048323E">
        <w:tc>
          <w:tcPr>
            <w:tcW w:w="2093" w:type="dxa"/>
          </w:tcPr>
          <w:p w14:paraId="695BE88C" w14:textId="77777777" w:rsidR="00F262F7" w:rsidRPr="003228E9" w:rsidRDefault="00F262F7" w:rsidP="0048323E">
            <w:pPr>
              <w:spacing w:line="160" w:lineRule="atLeast"/>
              <w:jc w:val="both"/>
              <w:rPr>
                <w:rFonts w:cs="Times New Roman"/>
                <w:sz w:val="20"/>
                <w:szCs w:val="20"/>
                <w:highlight w:val="yellow"/>
              </w:rPr>
            </w:pPr>
          </w:p>
        </w:tc>
        <w:tc>
          <w:tcPr>
            <w:tcW w:w="8161" w:type="dxa"/>
            <w:gridSpan w:val="11"/>
            <w:tcBorders>
              <w:bottom w:val="single" w:sz="4" w:space="0" w:color="auto"/>
            </w:tcBorders>
          </w:tcPr>
          <w:p w14:paraId="05F531C2"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Consolidated financial statements (In Thousand Baht)</w:t>
            </w:r>
          </w:p>
        </w:tc>
      </w:tr>
      <w:tr w:rsidR="00F262F7" w:rsidRPr="003228E9" w14:paraId="7D209B04" w14:textId="77777777" w:rsidTr="0048323E">
        <w:tc>
          <w:tcPr>
            <w:tcW w:w="2093" w:type="dxa"/>
          </w:tcPr>
          <w:p w14:paraId="6D4F77B1" w14:textId="77777777" w:rsidR="00F262F7" w:rsidRPr="003228E9" w:rsidRDefault="00F262F7" w:rsidP="00F262F7">
            <w:pPr>
              <w:spacing w:line="160" w:lineRule="atLeast"/>
              <w:jc w:val="both"/>
              <w:rPr>
                <w:rFonts w:cs="Times New Roman"/>
                <w:sz w:val="20"/>
                <w:szCs w:val="20"/>
                <w:highlight w:val="yellow"/>
              </w:rPr>
            </w:pPr>
          </w:p>
        </w:tc>
        <w:tc>
          <w:tcPr>
            <w:tcW w:w="3984" w:type="dxa"/>
            <w:gridSpan w:val="5"/>
            <w:tcBorders>
              <w:top w:val="single" w:sz="4" w:space="0" w:color="auto"/>
              <w:bottom w:val="single" w:sz="4" w:space="0" w:color="auto"/>
            </w:tcBorders>
          </w:tcPr>
          <w:p w14:paraId="1CAFAC13" w14:textId="6B90FEFD" w:rsidR="00F262F7" w:rsidRPr="003228E9" w:rsidRDefault="007F173F" w:rsidP="00F262F7">
            <w:pPr>
              <w:spacing w:line="160" w:lineRule="atLeast"/>
              <w:jc w:val="center"/>
              <w:rPr>
                <w:rFonts w:cs="Times New Roman"/>
                <w:sz w:val="20"/>
                <w:szCs w:val="20"/>
              </w:rPr>
            </w:pPr>
            <w:r w:rsidRPr="003228E9">
              <w:rPr>
                <w:rFonts w:cs="Times New Roman"/>
                <w:sz w:val="20"/>
                <w:szCs w:val="20"/>
              </w:rPr>
              <w:t>September 30</w:t>
            </w:r>
            <w:r w:rsidR="004650E3" w:rsidRPr="003228E9">
              <w:rPr>
                <w:rFonts w:cs="Times New Roman"/>
                <w:sz w:val="20"/>
                <w:szCs w:val="20"/>
              </w:rPr>
              <w:t>,</w:t>
            </w:r>
            <w:r w:rsidR="00F262F7" w:rsidRPr="003228E9">
              <w:rPr>
                <w:rFonts w:cs="Times New Roman"/>
                <w:sz w:val="20"/>
                <w:szCs w:val="20"/>
              </w:rPr>
              <w:t xml:space="preserve"> </w:t>
            </w:r>
            <w:r w:rsidR="00772A94" w:rsidRPr="003228E9">
              <w:rPr>
                <w:rFonts w:cs="Times New Roman"/>
                <w:sz w:val="20"/>
                <w:szCs w:val="20"/>
              </w:rPr>
              <w:t>2025</w:t>
            </w:r>
          </w:p>
        </w:tc>
        <w:tc>
          <w:tcPr>
            <w:tcW w:w="236" w:type="dxa"/>
            <w:tcBorders>
              <w:top w:val="single" w:sz="4" w:space="0" w:color="auto"/>
            </w:tcBorders>
          </w:tcPr>
          <w:p w14:paraId="1A69289A" w14:textId="77777777" w:rsidR="00F262F7" w:rsidRPr="003228E9" w:rsidRDefault="00F262F7" w:rsidP="00F262F7">
            <w:pPr>
              <w:spacing w:line="160" w:lineRule="atLeast"/>
              <w:jc w:val="center"/>
              <w:rPr>
                <w:rFonts w:cs="Times New Roman"/>
                <w:sz w:val="20"/>
                <w:szCs w:val="20"/>
              </w:rPr>
            </w:pPr>
          </w:p>
        </w:tc>
        <w:tc>
          <w:tcPr>
            <w:tcW w:w="3941" w:type="dxa"/>
            <w:gridSpan w:val="5"/>
            <w:tcBorders>
              <w:top w:val="single" w:sz="4" w:space="0" w:color="auto"/>
              <w:bottom w:val="single" w:sz="4" w:space="0" w:color="auto"/>
            </w:tcBorders>
          </w:tcPr>
          <w:p w14:paraId="4F474B4D" w14:textId="3770956F" w:rsidR="00F262F7" w:rsidRPr="003228E9" w:rsidRDefault="00F262F7" w:rsidP="00F262F7">
            <w:pPr>
              <w:spacing w:line="160" w:lineRule="atLeast"/>
              <w:jc w:val="center"/>
              <w:rPr>
                <w:rFonts w:cs="Times New Roman"/>
                <w:sz w:val="20"/>
                <w:szCs w:val="20"/>
              </w:rPr>
            </w:pPr>
            <w:r w:rsidRPr="003228E9">
              <w:rPr>
                <w:rFonts w:cs="Times New Roman"/>
                <w:sz w:val="20"/>
                <w:szCs w:val="20"/>
              </w:rPr>
              <w:t xml:space="preserve">December 31, </w:t>
            </w:r>
            <w:r w:rsidR="00772A94" w:rsidRPr="003228E9">
              <w:rPr>
                <w:rFonts w:cs="Times New Roman"/>
                <w:sz w:val="20"/>
                <w:szCs w:val="20"/>
              </w:rPr>
              <w:t>2024</w:t>
            </w:r>
          </w:p>
        </w:tc>
      </w:tr>
      <w:tr w:rsidR="00F262F7" w:rsidRPr="003228E9" w14:paraId="0F0709B2" w14:textId="77777777" w:rsidTr="0048323E">
        <w:tc>
          <w:tcPr>
            <w:tcW w:w="2093" w:type="dxa"/>
          </w:tcPr>
          <w:p w14:paraId="66E7E4AF" w14:textId="77777777" w:rsidR="00F262F7" w:rsidRPr="003228E9" w:rsidRDefault="00F262F7" w:rsidP="0048323E">
            <w:pPr>
              <w:spacing w:line="160" w:lineRule="atLeast"/>
              <w:jc w:val="both"/>
              <w:rPr>
                <w:rFonts w:cs="Times New Roman"/>
                <w:sz w:val="20"/>
                <w:szCs w:val="20"/>
              </w:rPr>
            </w:pPr>
          </w:p>
        </w:tc>
        <w:tc>
          <w:tcPr>
            <w:tcW w:w="1168" w:type="dxa"/>
            <w:tcBorders>
              <w:top w:val="single" w:sz="4" w:space="0" w:color="auto"/>
              <w:bottom w:val="single" w:sz="4" w:space="0" w:color="auto"/>
            </w:tcBorders>
          </w:tcPr>
          <w:p w14:paraId="693CEDB4"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Total</w:t>
            </w:r>
          </w:p>
        </w:tc>
        <w:tc>
          <w:tcPr>
            <w:tcW w:w="236" w:type="dxa"/>
            <w:tcBorders>
              <w:top w:val="single" w:sz="4" w:space="0" w:color="auto"/>
            </w:tcBorders>
          </w:tcPr>
          <w:p w14:paraId="61781451" w14:textId="77777777" w:rsidR="00F262F7" w:rsidRPr="003228E9"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56B03FEA"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Current</w:t>
            </w:r>
          </w:p>
        </w:tc>
        <w:tc>
          <w:tcPr>
            <w:tcW w:w="236" w:type="dxa"/>
            <w:tcBorders>
              <w:top w:val="single" w:sz="4" w:space="0" w:color="auto"/>
            </w:tcBorders>
          </w:tcPr>
          <w:p w14:paraId="4290E1B4" w14:textId="77777777" w:rsidR="00F262F7" w:rsidRPr="003228E9" w:rsidRDefault="00F262F7" w:rsidP="0048323E">
            <w:pPr>
              <w:spacing w:line="160" w:lineRule="atLeast"/>
              <w:jc w:val="center"/>
              <w:rPr>
                <w:rFonts w:cs="Times New Roman"/>
                <w:sz w:val="20"/>
                <w:szCs w:val="20"/>
              </w:rPr>
            </w:pPr>
          </w:p>
        </w:tc>
        <w:tc>
          <w:tcPr>
            <w:tcW w:w="1170" w:type="dxa"/>
            <w:tcBorders>
              <w:top w:val="single" w:sz="4" w:space="0" w:color="auto"/>
              <w:bottom w:val="single" w:sz="4" w:space="0" w:color="auto"/>
            </w:tcBorders>
          </w:tcPr>
          <w:p w14:paraId="4B2F8D3B"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Long-term</w:t>
            </w:r>
          </w:p>
        </w:tc>
        <w:tc>
          <w:tcPr>
            <w:tcW w:w="236" w:type="dxa"/>
          </w:tcPr>
          <w:p w14:paraId="7A49FE46" w14:textId="77777777" w:rsidR="00F262F7" w:rsidRPr="003228E9"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03ACCE93"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Total</w:t>
            </w:r>
          </w:p>
        </w:tc>
        <w:tc>
          <w:tcPr>
            <w:tcW w:w="236" w:type="dxa"/>
            <w:tcBorders>
              <w:top w:val="single" w:sz="4" w:space="0" w:color="auto"/>
            </w:tcBorders>
          </w:tcPr>
          <w:p w14:paraId="177D9CB8" w14:textId="77777777" w:rsidR="00F262F7" w:rsidRPr="003228E9"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48F204FA"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Current</w:t>
            </w:r>
          </w:p>
        </w:tc>
        <w:tc>
          <w:tcPr>
            <w:tcW w:w="236" w:type="dxa"/>
            <w:tcBorders>
              <w:top w:val="single" w:sz="4" w:space="0" w:color="auto"/>
            </w:tcBorders>
          </w:tcPr>
          <w:p w14:paraId="07B5C543" w14:textId="77777777" w:rsidR="00F262F7" w:rsidRPr="003228E9" w:rsidRDefault="00F262F7" w:rsidP="0048323E">
            <w:pPr>
              <w:spacing w:line="160" w:lineRule="atLeast"/>
              <w:jc w:val="center"/>
              <w:rPr>
                <w:rFonts w:cs="Times New Roman"/>
                <w:sz w:val="20"/>
                <w:szCs w:val="20"/>
              </w:rPr>
            </w:pPr>
          </w:p>
        </w:tc>
        <w:tc>
          <w:tcPr>
            <w:tcW w:w="1134" w:type="dxa"/>
            <w:tcBorders>
              <w:top w:val="single" w:sz="4" w:space="0" w:color="auto"/>
              <w:bottom w:val="single" w:sz="4" w:space="0" w:color="auto"/>
            </w:tcBorders>
          </w:tcPr>
          <w:p w14:paraId="635D5808"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Long-term</w:t>
            </w:r>
          </w:p>
        </w:tc>
      </w:tr>
      <w:tr w:rsidR="00F262F7" w:rsidRPr="003228E9" w14:paraId="39593313" w14:textId="77777777" w:rsidTr="0048323E">
        <w:tc>
          <w:tcPr>
            <w:tcW w:w="2093" w:type="dxa"/>
          </w:tcPr>
          <w:p w14:paraId="1C0B9C87" w14:textId="77777777" w:rsidR="00F262F7" w:rsidRPr="003228E9" w:rsidRDefault="00F262F7" w:rsidP="006E7E2A">
            <w:pPr>
              <w:spacing w:line="160" w:lineRule="atLeast"/>
              <w:ind w:left="-110"/>
              <w:jc w:val="both"/>
              <w:rPr>
                <w:rFonts w:cs="Times New Roman"/>
                <w:sz w:val="20"/>
                <w:szCs w:val="20"/>
              </w:rPr>
            </w:pPr>
            <w:r w:rsidRPr="003228E9">
              <w:rPr>
                <w:rFonts w:cs="Times New Roman"/>
                <w:sz w:val="20"/>
                <w:szCs w:val="20"/>
              </w:rPr>
              <w:t xml:space="preserve">Hire-purchase contract  </w:t>
            </w:r>
          </w:p>
        </w:tc>
        <w:tc>
          <w:tcPr>
            <w:tcW w:w="1168" w:type="dxa"/>
            <w:tcBorders>
              <w:top w:val="single" w:sz="4" w:space="0" w:color="auto"/>
            </w:tcBorders>
          </w:tcPr>
          <w:p w14:paraId="048096A0" w14:textId="77777777" w:rsidR="00F262F7" w:rsidRPr="003228E9" w:rsidRDefault="00F262F7" w:rsidP="0048323E">
            <w:pPr>
              <w:spacing w:line="160" w:lineRule="atLeast"/>
              <w:jc w:val="both"/>
              <w:rPr>
                <w:rFonts w:cs="Times New Roman"/>
                <w:sz w:val="20"/>
                <w:szCs w:val="20"/>
                <w:highlight w:val="yellow"/>
              </w:rPr>
            </w:pPr>
          </w:p>
        </w:tc>
        <w:tc>
          <w:tcPr>
            <w:tcW w:w="236" w:type="dxa"/>
          </w:tcPr>
          <w:p w14:paraId="541F38B6" w14:textId="77777777" w:rsidR="00F262F7" w:rsidRPr="003228E9"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4CCF8DFC" w14:textId="77777777" w:rsidR="00F262F7" w:rsidRPr="003228E9" w:rsidRDefault="00F262F7" w:rsidP="0048323E">
            <w:pPr>
              <w:spacing w:line="160" w:lineRule="atLeast"/>
              <w:jc w:val="both"/>
              <w:rPr>
                <w:rFonts w:cs="Times New Roman"/>
                <w:sz w:val="20"/>
                <w:szCs w:val="20"/>
                <w:highlight w:val="yellow"/>
              </w:rPr>
            </w:pPr>
          </w:p>
        </w:tc>
        <w:tc>
          <w:tcPr>
            <w:tcW w:w="236" w:type="dxa"/>
          </w:tcPr>
          <w:p w14:paraId="5186DDA7" w14:textId="77777777" w:rsidR="00F262F7" w:rsidRPr="003228E9" w:rsidRDefault="00F262F7" w:rsidP="0048323E">
            <w:pPr>
              <w:spacing w:line="160" w:lineRule="atLeast"/>
              <w:jc w:val="both"/>
              <w:rPr>
                <w:rFonts w:cs="Times New Roman"/>
                <w:sz w:val="20"/>
                <w:szCs w:val="20"/>
                <w:highlight w:val="yellow"/>
              </w:rPr>
            </w:pPr>
          </w:p>
        </w:tc>
        <w:tc>
          <w:tcPr>
            <w:tcW w:w="1170" w:type="dxa"/>
            <w:tcBorders>
              <w:top w:val="single" w:sz="4" w:space="0" w:color="auto"/>
            </w:tcBorders>
          </w:tcPr>
          <w:p w14:paraId="3DF23918" w14:textId="77777777" w:rsidR="00F262F7" w:rsidRPr="003228E9" w:rsidRDefault="00F262F7" w:rsidP="0048323E">
            <w:pPr>
              <w:spacing w:line="160" w:lineRule="atLeast"/>
              <w:jc w:val="both"/>
              <w:rPr>
                <w:rFonts w:cs="Times New Roman"/>
                <w:sz w:val="20"/>
                <w:szCs w:val="20"/>
                <w:highlight w:val="yellow"/>
              </w:rPr>
            </w:pPr>
          </w:p>
        </w:tc>
        <w:tc>
          <w:tcPr>
            <w:tcW w:w="236" w:type="dxa"/>
          </w:tcPr>
          <w:p w14:paraId="10851700" w14:textId="77777777" w:rsidR="00F262F7" w:rsidRPr="003228E9"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5CD02733" w14:textId="77777777" w:rsidR="00F262F7" w:rsidRPr="003228E9" w:rsidRDefault="00F262F7" w:rsidP="0048323E">
            <w:pPr>
              <w:spacing w:line="160" w:lineRule="atLeast"/>
              <w:jc w:val="both"/>
              <w:rPr>
                <w:rFonts w:cs="Times New Roman"/>
                <w:sz w:val="20"/>
                <w:szCs w:val="20"/>
              </w:rPr>
            </w:pPr>
          </w:p>
        </w:tc>
        <w:tc>
          <w:tcPr>
            <w:tcW w:w="236" w:type="dxa"/>
          </w:tcPr>
          <w:p w14:paraId="387CC551" w14:textId="77777777" w:rsidR="00F262F7" w:rsidRPr="003228E9" w:rsidRDefault="00F262F7" w:rsidP="0048323E">
            <w:pPr>
              <w:spacing w:line="160" w:lineRule="atLeast"/>
              <w:jc w:val="both"/>
              <w:rPr>
                <w:rFonts w:cs="Times New Roman"/>
                <w:sz w:val="20"/>
                <w:szCs w:val="20"/>
              </w:rPr>
            </w:pPr>
          </w:p>
        </w:tc>
        <w:tc>
          <w:tcPr>
            <w:tcW w:w="1174" w:type="dxa"/>
            <w:tcBorders>
              <w:top w:val="single" w:sz="4" w:space="0" w:color="auto"/>
            </w:tcBorders>
          </w:tcPr>
          <w:p w14:paraId="25AA7C95" w14:textId="77777777" w:rsidR="00F262F7" w:rsidRPr="003228E9" w:rsidRDefault="00F262F7" w:rsidP="0048323E">
            <w:pPr>
              <w:spacing w:line="160" w:lineRule="atLeast"/>
              <w:jc w:val="both"/>
              <w:rPr>
                <w:rFonts w:cs="Times New Roman"/>
                <w:sz w:val="20"/>
                <w:szCs w:val="20"/>
              </w:rPr>
            </w:pPr>
          </w:p>
        </w:tc>
        <w:tc>
          <w:tcPr>
            <w:tcW w:w="236" w:type="dxa"/>
          </w:tcPr>
          <w:p w14:paraId="187A36E6" w14:textId="77777777" w:rsidR="00F262F7" w:rsidRPr="003228E9" w:rsidRDefault="00F262F7" w:rsidP="0048323E">
            <w:pPr>
              <w:spacing w:line="160" w:lineRule="atLeast"/>
              <w:jc w:val="both"/>
              <w:rPr>
                <w:rFonts w:cs="Times New Roman"/>
                <w:sz w:val="20"/>
                <w:szCs w:val="20"/>
              </w:rPr>
            </w:pPr>
          </w:p>
        </w:tc>
        <w:tc>
          <w:tcPr>
            <w:tcW w:w="1134" w:type="dxa"/>
            <w:tcBorders>
              <w:top w:val="single" w:sz="4" w:space="0" w:color="auto"/>
            </w:tcBorders>
          </w:tcPr>
          <w:p w14:paraId="2398D612" w14:textId="77777777" w:rsidR="00F262F7" w:rsidRPr="003228E9" w:rsidRDefault="00F262F7" w:rsidP="0048323E">
            <w:pPr>
              <w:spacing w:line="160" w:lineRule="atLeast"/>
              <w:jc w:val="both"/>
              <w:rPr>
                <w:rFonts w:cs="Times New Roman"/>
                <w:sz w:val="20"/>
                <w:szCs w:val="20"/>
              </w:rPr>
            </w:pPr>
          </w:p>
        </w:tc>
      </w:tr>
      <w:tr w:rsidR="00A50E72" w:rsidRPr="003228E9" w14:paraId="4D4C7565" w14:textId="77777777" w:rsidTr="0048323E">
        <w:tc>
          <w:tcPr>
            <w:tcW w:w="2093" w:type="dxa"/>
          </w:tcPr>
          <w:p w14:paraId="2E094522"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3228E9">
              <w:rPr>
                <w:rFonts w:cs="Times New Roman"/>
                <w:sz w:val="20"/>
                <w:szCs w:val="20"/>
              </w:rPr>
              <w:t xml:space="preserve">   receivables</w:t>
            </w:r>
          </w:p>
        </w:tc>
        <w:tc>
          <w:tcPr>
            <w:tcW w:w="1168" w:type="dxa"/>
            <w:vAlign w:val="bottom"/>
          </w:tcPr>
          <w:p w14:paraId="34ADEC0A" w14:textId="6CF44E9D" w:rsidR="00A50E72" w:rsidRPr="003228E9" w:rsidRDefault="00451E4D" w:rsidP="00EE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3228E9">
              <w:rPr>
                <w:rFonts w:cs="Times New Roman"/>
                <w:sz w:val="20"/>
                <w:szCs w:val="20"/>
              </w:rPr>
              <w:t>2,104,106</w:t>
            </w:r>
          </w:p>
        </w:tc>
        <w:tc>
          <w:tcPr>
            <w:tcW w:w="236" w:type="dxa"/>
          </w:tcPr>
          <w:p w14:paraId="0F450870"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66616B21" w14:textId="4D34CFFE" w:rsidR="00A50E72" w:rsidRPr="003228E9" w:rsidRDefault="00451E4D"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3228E9">
              <w:rPr>
                <w:rFonts w:cs="Times New Roman"/>
                <w:sz w:val="20"/>
                <w:szCs w:val="20"/>
              </w:rPr>
              <w:t>1,209,996</w:t>
            </w:r>
          </w:p>
        </w:tc>
        <w:tc>
          <w:tcPr>
            <w:tcW w:w="236" w:type="dxa"/>
          </w:tcPr>
          <w:p w14:paraId="4257C4E7"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3C29ABAF" w14:textId="0A5B32A5" w:rsidR="00A50E72" w:rsidRPr="003228E9" w:rsidRDefault="00451E4D"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3228E9">
              <w:rPr>
                <w:rFonts w:cs="Times New Roman"/>
                <w:sz w:val="20"/>
                <w:szCs w:val="20"/>
              </w:rPr>
              <w:t>894,110</w:t>
            </w:r>
          </w:p>
        </w:tc>
        <w:tc>
          <w:tcPr>
            <w:tcW w:w="236" w:type="dxa"/>
          </w:tcPr>
          <w:p w14:paraId="25AC2348"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57D2384D" w14:textId="418CBF58"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2,656,462</w:t>
            </w:r>
          </w:p>
        </w:tc>
        <w:tc>
          <w:tcPr>
            <w:tcW w:w="236" w:type="dxa"/>
          </w:tcPr>
          <w:p w14:paraId="36C6D630"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0513BEB7" w14:textId="4F955CEC"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1,542,523</w:t>
            </w:r>
          </w:p>
        </w:tc>
        <w:tc>
          <w:tcPr>
            <w:tcW w:w="236" w:type="dxa"/>
          </w:tcPr>
          <w:p w14:paraId="61882CB3"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4027AE09" w14:textId="301AAE4A"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3228E9">
              <w:rPr>
                <w:rFonts w:cs="Times New Roman"/>
                <w:sz w:val="20"/>
                <w:szCs w:val="20"/>
              </w:rPr>
              <w:t>1,113,939</w:t>
            </w:r>
          </w:p>
        </w:tc>
      </w:tr>
      <w:tr w:rsidR="00451E4D" w:rsidRPr="003228E9" w14:paraId="7C5A1D5D" w14:textId="77777777" w:rsidTr="009B2507">
        <w:tc>
          <w:tcPr>
            <w:tcW w:w="2093" w:type="dxa"/>
          </w:tcPr>
          <w:p w14:paraId="094093A3"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3228E9">
              <w:rPr>
                <w:rFonts w:cs="Times New Roman"/>
                <w:spacing w:val="-4"/>
                <w:sz w:val="20"/>
                <w:szCs w:val="20"/>
              </w:rPr>
              <w:t>Accrued interest income</w:t>
            </w:r>
          </w:p>
        </w:tc>
        <w:tc>
          <w:tcPr>
            <w:tcW w:w="1168" w:type="dxa"/>
            <w:vAlign w:val="bottom"/>
          </w:tcPr>
          <w:p w14:paraId="0D6C95EE" w14:textId="25E993CF"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3228E9">
              <w:rPr>
                <w:rFonts w:cs="Times New Roman"/>
                <w:sz w:val="20"/>
                <w:szCs w:val="20"/>
              </w:rPr>
              <w:t>22,539</w:t>
            </w:r>
          </w:p>
        </w:tc>
        <w:tc>
          <w:tcPr>
            <w:tcW w:w="236" w:type="dxa"/>
          </w:tcPr>
          <w:p w14:paraId="19C08A67"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A8A5B13" w14:textId="0CD8308A"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3228E9">
              <w:rPr>
                <w:rFonts w:cs="Times New Roman"/>
                <w:sz w:val="20"/>
                <w:szCs w:val="20"/>
              </w:rPr>
              <w:t>22,539</w:t>
            </w:r>
          </w:p>
        </w:tc>
        <w:tc>
          <w:tcPr>
            <w:tcW w:w="236" w:type="dxa"/>
          </w:tcPr>
          <w:p w14:paraId="78D4B094"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center"/>
          </w:tcPr>
          <w:p w14:paraId="12872550" w14:textId="7378D84A"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3228E9">
              <w:rPr>
                <w:rFonts w:cs="Times New Roman"/>
                <w:sz w:val="20"/>
                <w:szCs w:val="20"/>
              </w:rPr>
              <w:t>-</w:t>
            </w:r>
          </w:p>
        </w:tc>
        <w:tc>
          <w:tcPr>
            <w:tcW w:w="236" w:type="dxa"/>
          </w:tcPr>
          <w:p w14:paraId="65AF382A"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E0A95C0" w14:textId="0A9D1D96"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29,603</w:t>
            </w:r>
          </w:p>
        </w:tc>
        <w:tc>
          <w:tcPr>
            <w:tcW w:w="236" w:type="dxa"/>
          </w:tcPr>
          <w:p w14:paraId="471FAF35"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25915088" w14:textId="4884A8A8"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29,603</w:t>
            </w:r>
          </w:p>
        </w:tc>
        <w:tc>
          <w:tcPr>
            <w:tcW w:w="236" w:type="dxa"/>
          </w:tcPr>
          <w:p w14:paraId="52CB47CC"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center"/>
          </w:tcPr>
          <w:p w14:paraId="5B8E4782" w14:textId="24471278"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3228E9">
              <w:rPr>
                <w:rFonts w:cs="Times New Roman"/>
                <w:sz w:val="20"/>
                <w:szCs w:val="20"/>
              </w:rPr>
              <w:t>-</w:t>
            </w:r>
          </w:p>
        </w:tc>
      </w:tr>
      <w:tr w:rsidR="00451E4D" w:rsidRPr="003228E9" w14:paraId="7AC3C53E" w14:textId="77777777" w:rsidTr="0048323E">
        <w:tc>
          <w:tcPr>
            <w:tcW w:w="2093" w:type="dxa"/>
          </w:tcPr>
          <w:p w14:paraId="28258281"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Less unearned income</w:t>
            </w:r>
          </w:p>
        </w:tc>
        <w:tc>
          <w:tcPr>
            <w:tcW w:w="1168" w:type="dxa"/>
            <w:tcBorders>
              <w:bottom w:val="single" w:sz="4" w:space="0" w:color="auto"/>
            </w:tcBorders>
            <w:vAlign w:val="bottom"/>
          </w:tcPr>
          <w:p w14:paraId="420C634F" w14:textId="6BE96D24"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3228E9">
              <w:rPr>
                <w:rFonts w:cs="Times New Roman"/>
                <w:sz w:val="20"/>
                <w:szCs w:val="20"/>
              </w:rPr>
              <w:t>(479,731)</w:t>
            </w:r>
          </w:p>
        </w:tc>
        <w:tc>
          <w:tcPr>
            <w:tcW w:w="236" w:type="dxa"/>
          </w:tcPr>
          <w:p w14:paraId="704A9C5F"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795DDE12" w14:textId="750CE5B3"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(330,026)</w:t>
            </w:r>
          </w:p>
        </w:tc>
        <w:tc>
          <w:tcPr>
            <w:tcW w:w="236" w:type="dxa"/>
          </w:tcPr>
          <w:p w14:paraId="211D5898"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7DDC8307" w14:textId="0AD50C53"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3228E9">
              <w:rPr>
                <w:rFonts w:cs="Times New Roman"/>
                <w:sz w:val="20"/>
                <w:szCs w:val="20"/>
              </w:rPr>
              <w:t>(149,705)</w:t>
            </w:r>
          </w:p>
        </w:tc>
        <w:tc>
          <w:tcPr>
            <w:tcW w:w="236" w:type="dxa"/>
          </w:tcPr>
          <w:p w14:paraId="0F9B8C25"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5D5C30CB" w14:textId="559C4C7A"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3228E9">
              <w:rPr>
                <w:rFonts w:cs="Times New Roman"/>
                <w:sz w:val="20"/>
                <w:szCs w:val="20"/>
              </w:rPr>
              <w:t>(606,202)</w:t>
            </w:r>
          </w:p>
        </w:tc>
        <w:tc>
          <w:tcPr>
            <w:tcW w:w="236" w:type="dxa"/>
          </w:tcPr>
          <w:p w14:paraId="34C8D548"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17AAF676" w14:textId="682EB7B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(413,228)</w:t>
            </w:r>
          </w:p>
        </w:tc>
        <w:tc>
          <w:tcPr>
            <w:tcW w:w="236" w:type="dxa"/>
          </w:tcPr>
          <w:p w14:paraId="14BDD567"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51B07D4D" w14:textId="634AC7B0"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3228E9">
              <w:rPr>
                <w:rFonts w:cs="Times New Roman"/>
                <w:sz w:val="20"/>
                <w:szCs w:val="20"/>
              </w:rPr>
              <w:t>(192,974)</w:t>
            </w:r>
          </w:p>
        </w:tc>
      </w:tr>
      <w:tr w:rsidR="00451E4D" w:rsidRPr="003228E9" w14:paraId="16137AAE" w14:textId="77777777" w:rsidTr="0048323E">
        <w:tc>
          <w:tcPr>
            <w:tcW w:w="2093" w:type="dxa"/>
          </w:tcPr>
          <w:p w14:paraId="4372C64C"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Net</w:t>
            </w:r>
          </w:p>
        </w:tc>
        <w:tc>
          <w:tcPr>
            <w:tcW w:w="1168" w:type="dxa"/>
            <w:tcBorders>
              <w:top w:val="single" w:sz="4" w:space="0" w:color="auto"/>
            </w:tcBorders>
            <w:vAlign w:val="bottom"/>
          </w:tcPr>
          <w:p w14:paraId="252E254E" w14:textId="0FD7FCC1"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3228E9">
              <w:rPr>
                <w:rFonts w:cs="Times New Roman"/>
                <w:sz w:val="20"/>
                <w:szCs w:val="20"/>
              </w:rPr>
              <w:t>1,646,914</w:t>
            </w:r>
          </w:p>
        </w:tc>
        <w:tc>
          <w:tcPr>
            <w:tcW w:w="236" w:type="dxa"/>
          </w:tcPr>
          <w:p w14:paraId="7659F70D"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tcBorders>
            <w:vAlign w:val="bottom"/>
          </w:tcPr>
          <w:p w14:paraId="7467A621" w14:textId="6C083913"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902,509</w:t>
            </w:r>
          </w:p>
        </w:tc>
        <w:tc>
          <w:tcPr>
            <w:tcW w:w="236" w:type="dxa"/>
          </w:tcPr>
          <w:p w14:paraId="475D3C4B"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tcBorders>
            <w:vAlign w:val="bottom"/>
          </w:tcPr>
          <w:p w14:paraId="5EDEF045" w14:textId="12827A40"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3228E9">
              <w:rPr>
                <w:rFonts w:cs="Times New Roman"/>
                <w:sz w:val="20"/>
                <w:szCs w:val="20"/>
              </w:rPr>
              <w:t>744,405</w:t>
            </w:r>
          </w:p>
        </w:tc>
        <w:tc>
          <w:tcPr>
            <w:tcW w:w="236" w:type="dxa"/>
          </w:tcPr>
          <w:p w14:paraId="29B47DE8"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0C4EE3E8" w14:textId="46DB8D78"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2,079,863</w:t>
            </w:r>
          </w:p>
        </w:tc>
        <w:tc>
          <w:tcPr>
            <w:tcW w:w="236" w:type="dxa"/>
          </w:tcPr>
          <w:p w14:paraId="4989FEB7"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4DFD9E9A" w14:textId="6FCF08F6"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1,158,898</w:t>
            </w:r>
          </w:p>
        </w:tc>
        <w:tc>
          <w:tcPr>
            <w:tcW w:w="236" w:type="dxa"/>
          </w:tcPr>
          <w:p w14:paraId="15BA57E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tcBorders>
            <w:vAlign w:val="bottom"/>
          </w:tcPr>
          <w:p w14:paraId="28CB3095" w14:textId="7497B36F"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3228E9">
              <w:rPr>
                <w:rFonts w:cs="Times New Roman"/>
                <w:sz w:val="20"/>
                <w:szCs w:val="20"/>
              </w:rPr>
              <w:t>920,965</w:t>
            </w:r>
          </w:p>
        </w:tc>
      </w:tr>
      <w:tr w:rsidR="00451E4D" w:rsidRPr="003228E9" w14:paraId="1F2137F1" w14:textId="77777777" w:rsidTr="0048323E">
        <w:tc>
          <w:tcPr>
            <w:tcW w:w="2093" w:type="dxa"/>
          </w:tcPr>
          <w:p w14:paraId="045621AF"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Less allowance for</w:t>
            </w:r>
          </w:p>
        </w:tc>
        <w:tc>
          <w:tcPr>
            <w:tcW w:w="1168" w:type="dxa"/>
            <w:vAlign w:val="bottom"/>
          </w:tcPr>
          <w:p w14:paraId="7756DA1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9F981F1"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53FACF72"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7F51A8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7107D69A"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54C0D42B"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4986A23"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62C857F"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550A4F9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079C8118"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1A11276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451E4D" w:rsidRPr="003228E9" w14:paraId="0680944E" w14:textId="77777777" w:rsidTr="0048323E">
        <w:tc>
          <w:tcPr>
            <w:tcW w:w="2093" w:type="dxa"/>
          </w:tcPr>
          <w:p w14:paraId="586BE1C1"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 xml:space="preserve">    impairment for  </w:t>
            </w:r>
          </w:p>
        </w:tc>
        <w:tc>
          <w:tcPr>
            <w:tcW w:w="1168" w:type="dxa"/>
            <w:vAlign w:val="bottom"/>
          </w:tcPr>
          <w:p w14:paraId="3DC094B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015DDAA"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1E58A8B"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E00AA6B"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5A96C65B"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654468B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C726EFB"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1D184AA2"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7F3EC3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73B9B8C4"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36F23FA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451E4D" w:rsidRPr="003228E9" w14:paraId="0E75A8CE" w14:textId="77777777" w:rsidTr="0048323E">
        <w:tc>
          <w:tcPr>
            <w:tcW w:w="2093" w:type="dxa"/>
          </w:tcPr>
          <w:p w14:paraId="0DC63561"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 xml:space="preserve">    expected credit loss</w:t>
            </w:r>
          </w:p>
        </w:tc>
        <w:tc>
          <w:tcPr>
            <w:tcW w:w="1168" w:type="dxa"/>
            <w:tcBorders>
              <w:bottom w:val="single" w:sz="4" w:space="0" w:color="auto"/>
            </w:tcBorders>
            <w:vAlign w:val="bottom"/>
          </w:tcPr>
          <w:p w14:paraId="07FA70D5" w14:textId="18C7CC8A"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3228E9">
              <w:rPr>
                <w:rFonts w:cs="Times New Roman"/>
                <w:sz w:val="20"/>
                <w:szCs w:val="20"/>
              </w:rPr>
              <w:t>(104,600)</w:t>
            </w:r>
          </w:p>
        </w:tc>
        <w:tc>
          <w:tcPr>
            <w:tcW w:w="236" w:type="dxa"/>
          </w:tcPr>
          <w:p w14:paraId="2DC73D6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4F8B375D" w14:textId="43FE7C8F"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(77,077)</w:t>
            </w:r>
          </w:p>
        </w:tc>
        <w:tc>
          <w:tcPr>
            <w:tcW w:w="236" w:type="dxa"/>
          </w:tcPr>
          <w:p w14:paraId="2AD7C54D"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32B8DEA2" w14:textId="14FD5D28"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3228E9">
              <w:rPr>
                <w:rFonts w:cs="Times New Roman"/>
                <w:sz w:val="20"/>
                <w:szCs w:val="20"/>
              </w:rPr>
              <w:t>(27,523)</w:t>
            </w:r>
          </w:p>
        </w:tc>
        <w:tc>
          <w:tcPr>
            <w:tcW w:w="236" w:type="dxa"/>
          </w:tcPr>
          <w:p w14:paraId="7941C783"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6B8FE48C" w14:textId="7ACBA314"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3228E9">
              <w:rPr>
                <w:rFonts w:cs="Times New Roman"/>
                <w:sz w:val="20"/>
                <w:szCs w:val="20"/>
              </w:rPr>
              <w:t>(164,361)</w:t>
            </w:r>
          </w:p>
        </w:tc>
        <w:tc>
          <w:tcPr>
            <w:tcW w:w="236" w:type="dxa"/>
          </w:tcPr>
          <w:p w14:paraId="0A3FC7B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4BDDB73C" w14:textId="713C3CE9"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(114,838)</w:t>
            </w:r>
          </w:p>
        </w:tc>
        <w:tc>
          <w:tcPr>
            <w:tcW w:w="236" w:type="dxa"/>
          </w:tcPr>
          <w:p w14:paraId="13CB470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78707CEE" w14:textId="2EF9A038"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3228E9">
              <w:rPr>
                <w:rFonts w:cs="Times New Roman"/>
                <w:sz w:val="20"/>
                <w:szCs w:val="20"/>
              </w:rPr>
              <w:t>(49,523)</w:t>
            </w:r>
          </w:p>
        </w:tc>
      </w:tr>
      <w:tr w:rsidR="00451E4D" w:rsidRPr="003228E9" w14:paraId="17B79BCA" w14:textId="77777777" w:rsidTr="0048323E">
        <w:tc>
          <w:tcPr>
            <w:tcW w:w="2093" w:type="dxa"/>
          </w:tcPr>
          <w:p w14:paraId="52D9A181"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Net</w:t>
            </w:r>
          </w:p>
        </w:tc>
        <w:tc>
          <w:tcPr>
            <w:tcW w:w="1168" w:type="dxa"/>
            <w:tcBorders>
              <w:top w:val="single" w:sz="4" w:space="0" w:color="auto"/>
              <w:bottom w:val="double" w:sz="4" w:space="0" w:color="auto"/>
            </w:tcBorders>
            <w:vAlign w:val="bottom"/>
          </w:tcPr>
          <w:p w14:paraId="0215B453" w14:textId="11695E95"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3228E9">
              <w:rPr>
                <w:rFonts w:cs="Times New Roman"/>
                <w:sz w:val="20"/>
                <w:szCs w:val="20"/>
              </w:rPr>
              <w:t>1,542,314</w:t>
            </w:r>
          </w:p>
        </w:tc>
        <w:tc>
          <w:tcPr>
            <w:tcW w:w="236" w:type="dxa"/>
          </w:tcPr>
          <w:p w14:paraId="15B37B31"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2189D2A2" w14:textId="125E47D5"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825,432</w:t>
            </w:r>
          </w:p>
        </w:tc>
        <w:tc>
          <w:tcPr>
            <w:tcW w:w="236" w:type="dxa"/>
          </w:tcPr>
          <w:p w14:paraId="3F625470"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bottom w:val="double" w:sz="4" w:space="0" w:color="auto"/>
            </w:tcBorders>
            <w:vAlign w:val="bottom"/>
          </w:tcPr>
          <w:p w14:paraId="3A4E2062" w14:textId="45F677B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716,882</w:t>
            </w:r>
          </w:p>
        </w:tc>
        <w:tc>
          <w:tcPr>
            <w:tcW w:w="236" w:type="dxa"/>
          </w:tcPr>
          <w:p w14:paraId="623D2551"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5ECD8CD6" w14:textId="39845BA3"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1,915,502</w:t>
            </w:r>
          </w:p>
        </w:tc>
        <w:tc>
          <w:tcPr>
            <w:tcW w:w="236" w:type="dxa"/>
          </w:tcPr>
          <w:p w14:paraId="0EA0C39D"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487D17A8" w14:textId="25BC4725"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1,044,060</w:t>
            </w:r>
          </w:p>
        </w:tc>
        <w:tc>
          <w:tcPr>
            <w:tcW w:w="236" w:type="dxa"/>
          </w:tcPr>
          <w:p w14:paraId="020155A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bottom w:val="double" w:sz="4" w:space="0" w:color="auto"/>
            </w:tcBorders>
            <w:vAlign w:val="bottom"/>
          </w:tcPr>
          <w:p w14:paraId="083FEEC4" w14:textId="4302227E"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3228E9">
              <w:rPr>
                <w:rFonts w:cs="Times New Roman"/>
                <w:sz w:val="20"/>
                <w:szCs w:val="20"/>
              </w:rPr>
              <w:t>871,442</w:t>
            </w:r>
          </w:p>
        </w:tc>
      </w:tr>
    </w:tbl>
    <w:p w14:paraId="79E062E5" w14:textId="77777777" w:rsidR="00F262F7" w:rsidRPr="00186C64" w:rsidRDefault="00F262F7" w:rsidP="008129FA">
      <w:pPr>
        <w:tabs>
          <w:tab w:val="left" w:pos="540"/>
        </w:tabs>
        <w:jc w:val="both"/>
        <w:rPr>
          <w:rFonts w:cs="Cordia New"/>
          <w:sz w:val="10"/>
          <w:szCs w:val="10"/>
          <w:highlight w:val="yellow"/>
        </w:rPr>
      </w:pPr>
    </w:p>
    <w:tbl>
      <w:tblPr>
        <w:tblW w:w="10250" w:type="dxa"/>
        <w:tblLayout w:type="fixed"/>
        <w:tblLook w:val="04A0" w:firstRow="1" w:lastRow="0" w:firstColumn="1" w:lastColumn="0" w:noHBand="0" w:noVBand="1"/>
      </w:tblPr>
      <w:tblGrid>
        <w:gridCol w:w="2093"/>
        <w:gridCol w:w="1161"/>
        <w:gridCol w:w="236"/>
        <w:gridCol w:w="1174"/>
        <w:gridCol w:w="236"/>
        <w:gridCol w:w="1167"/>
        <w:gridCol w:w="236"/>
        <w:gridCol w:w="1161"/>
        <w:gridCol w:w="236"/>
        <w:gridCol w:w="1174"/>
        <w:gridCol w:w="236"/>
        <w:gridCol w:w="1140"/>
      </w:tblGrid>
      <w:tr w:rsidR="00F262F7" w:rsidRPr="003228E9" w14:paraId="5E044F3E" w14:textId="77777777" w:rsidTr="0048323E">
        <w:tc>
          <w:tcPr>
            <w:tcW w:w="2093" w:type="dxa"/>
          </w:tcPr>
          <w:p w14:paraId="303EE9EF" w14:textId="77777777" w:rsidR="00F262F7" w:rsidRPr="003228E9" w:rsidRDefault="00F262F7" w:rsidP="0048323E">
            <w:pPr>
              <w:spacing w:line="160" w:lineRule="atLeast"/>
              <w:jc w:val="both"/>
              <w:rPr>
                <w:rFonts w:cs="Times New Roman"/>
                <w:sz w:val="20"/>
                <w:szCs w:val="20"/>
                <w:highlight w:val="yellow"/>
              </w:rPr>
            </w:pPr>
          </w:p>
        </w:tc>
        <w:tc>
          <w:tcPr>
            <w:tcW w:w="8157" w:type="dxa"/>
            <w:gridSpan w:val="11"/>
            <w:tcBorders>
              <w:bottom w:val="single" w:sz="4" w:space="0" w:color="auto"/>
            </w:tcBorders>
          </w:tcPr>
          <w:p w14:paraId="78A145EB" w14:textId="77777777" w:rsidR="00F262F7" w:rsidRPr="003228E9" w:rsidRDefault="00F262F7" w:rsidP="0048323E">
            <w:pPr>
              <w:spacing w:line="160" w:lineRule="atLeast"/>
              <w:jc w:val="center"/>
              <w:rPr>
                <w:rFonts w:cs="Times New Roman"/>
                <w:spacing w:val="-2"/>
                <w:sz w:val="20"/>
                <w:szCs w:val="20"/>
              </w:rPr>
            </w:pPr>
            <w:r w:rsidRPr="003228E9">
              <w:rPr>
                <w:sz w:val="20"/>
                <w:szCs w:val="20"/>
              </w:rPr>
              <w:t>Separate</w:t>
            </w:r>
            <w:r w:rsidRPr="003228E9">
              <w:rPr>
                <w:rFonts w:cs="Times New Roman"/>
                <w:sz w:val="20"/>
                <w:szCs w:val="20"/>
              </w:rPr>
              <w:t xml:space="preserve"> financial statements (In Thousand Baht)</w:t>
            </w:r>
          </w:p>
        </w:tc>
      </w:tr>
      <w:tr w:rsidR="00F262F7" w:rsidRPr="003228E9" w14:paraId="5F165BC4" w14:textId="77777777" w:rsidTr="0048323E">
        <w:tc>
          <w:tcPr>
            <w:tcW w:w="2093" w:type="dxa"/>
          </w:tcPr>
          <w:p w14:paraId="6660D590" w14:textId="77777777" w:rsidR="00F262F7" w:rsidRPr="003228E9" w:rsidRDefault="00F262F7" w:rsidP="00F262F7">
            <w:pPr>
              <w:spacing w:line="160" w:lineRule="atLeast"/>
              <w:jc w:val="both"/>
              <w:rPr>
                <w:rFonts w:cs="Times New Roman"/>
                <w:sz w:val="20"/>
                <w:szCs w:val="20"/>
                <w:highlight w:val="yellow"/>
              </w:rPr>
            </w:pPr>
          </w:p>
        </w:tc>
        <w:tc>
          <w:tcPr>
            <w:tcW w:w="3974" w:type="dxa"/>
            <w:gridSpan w:val="5"/>
            <w:tcBorders>
              <w:top w:val="single" w:sz="4" w:space="0" w:color="auto"/>
              <w:bottom w:val="single" w:sz="4" w:space="0" w:color="auto"/>
            </w:tcBorders>
          </w:tcPr>
          <w:p w14:paraId="2BEDDF90" w14:textId="089374F2" w:rsidR="00F262F7" w:rsidRPr="003228E9" w:rsidRDefault="007F173F" w:rsidP="00F262F7">
            <w:pPr>
              <w:spacing w:line="160" w:lineRule="atLeast"/>
              <w:jc w:val="center"/>
              <w:rPr>
                <w:rFonts w:cs="Times New Roman"/>
                <w:sz w:val="20"/>
                <w:szCs w:val="20"/>
              </w:rPr>
            </w:pPr>
            <w:r w:rsidRPr="003228E9">
              <w:rPr>
                <w:rFonts w:cs="Times New Roman"/>
                <w:sz w:val="20"/>
                <w:szCs w:val="20"/>
              </w:rPr>
              <w:t>September 30</w:t>
            </w:r>
            <w:r w:rsidR="00D33551" w:rsidRPr="003228E9">
              <w:rPr>
                <w:rFonts w:cs="Times New Roman"/>
                <w:sz w:val="20"/>
                <w:szCs w:val="20"/>
              </w:rPr>
              <w:t>, 2025</w:t>
            </w:r>
          </w:p>
        </w:tc>
        <w:tc>
          <w:tcPr>
            <w:tcW w:w="236" w:type="dxa"/>
            <w:tcBorders>
              <w:top w:val="single" w:sz="4" w:space="0" w:color="auto"/>
            </w:tcBorders>
          </w:tcPr>
          <w:p w14:paraId="5FA66084" w14:textId="77777777" w:rsidR="00F262F7" w:rsidRPr="003228E9" w:rsidRDefault="00F262F7" w:rsidP="00F262F7">
            <w:pPr>
              <w:spacing w:line="160" w:lineRule="atLeast"/>
              <w:jc w:val="center"/>
              <w:rPr>
                <w:rFonts w:cs="Times New Roman"/>
                <w:sz w:val="20"/>
                <w:szCs w:val="20"/>
              </w:rPr>
            </w:pPr>
          </w:p>
        </w:tc>
        <w:tc>
          <w:tcPr>
            <w:tcW w:w="3947" w:type="dxa"/>
            <w:gridSpan w:val="5"/>
            <w:tcBorders>
              <w:top w:val="single" w:sz="4" w:space="0" w:color="auto"/>
              <w:bottom w:val="single" w:sz="4" w:space="0" w:color="auto"/>
            </w:tcBorders>
          </w:tcPr>
          <w:p w14:paraId="0CD1938E" w14:textId="2294C897" w:rsidR="00F262F7" w:rsidRPr="003228E9" w:rsidRDefault="00F262F7" w:rsidP="00F262F7">
            <w:pPr>
              <w:spacing w:line="160" w:lineRule="atLeast"/>
              <w:jc w:val="center"/>
              <w:rPr>
                <w:rFonts w:cs="Times New Roman"/>
                <w:spacing w:val="-2"/>
                <w:sz w:val="20"/>
                <w:szCs w:val="20"/>
              </w:rPr>
            </w:pPr>
            <w:r w:rsidRPr="003228E9">
              <w:rPr>
                <w:rFonts w:cs="Times New Roman"/>
                <w:sz w:val="20"/>
                <w:szCs w:val="20"/>
              </w:rPr>
              <w:t xml:space="preserve">December 31, </w:t>
            </w:r>
            <w:r w:rsidR="00772A94" w:rsidRPr="003228E9">
              <w:rPr>
                <w:rFonts w:cs="Times New Roman"/>
                <w:sz w:val="20"/>
                <w:szCs w:val="20"/>
              </w:rPr>
              <w:t>2024</w:t>
            </w:r>
          </w:p>
        </w:tc>
      </w:tr>
      <w:tr w:rsidR="00F262F7" w:rsidRPr="003228E9" w14:paraId="1379576C" w14:textId="77777777" w:rsidTr="0048323E">
        <w:tc>
          <w:tcPr>
            <w:tcW w:w="2093" w:type="dxa"/>
          </w:tcPr>
          <w:p w14:paraId="77CB5C58" w14:textId="77777777" w:rsidR="00F262F7" w:rsidRPr="003228E9" w:rsidRDefault="00F262F7" w:rsidP="0048323E">
            <w:pPr>
              <w:spacing w:line="160" w:lineRule="atLeast"/>
              <w:jc w:val="both"/>
              <w:rPr>
                <w:rFonts w:cs="Times New Roman"/>
                <w:sz w:val="20"/>
                <w:szCs w:val="20"/>
              </w:rPr>
            </w:pPr>
          </w:p>
        </w:tc>
        <w:tc>
          <w:tcPr>
            <w:tcW w:w="1161" w:type="dxa"/>
            <w:tcBorders>
              <w:top w:val="single" w:sz="4" w:space="0" w:color="auto"/>
              <w:bottom w:val="single" w:sz="4" w:space="0" w:color="auto"/>
            </w:tcBorders>
          </w:tcPr>
          <w:p w14:paraId="4FA29C9F"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Total</w:t>
            </w:r>
          </w:p>
        </w:tc>
        <w:tc>
          <w:tcPr>
            <w:tcW w:w="236" w:type="dxa"/>
            <w:tcBorders>
              <w:top w:val="single" w:sz="4" w:space="0" w:color="auto"/>
            </w:tcBorders>
          </w:tcPr>
          <w:p w14:paraId="2C5F54F5" w14:textId="77777777" w:rsidR="00F262F7" w:rsidRPr="003228E9"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604B02A2"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Current</w:t>
            </w:r>
          </w:p>
        </w:tc>
        <w:tc>
          <w:tcPr>
            <w:tcW w:w="236" w:type="dxa"/>
            <w:tcBorders>
              <w:top w:val="single" w:sz="4" w:space="0" w:color="auto"/>
            </w:tcBorders>
          </w:tcPr>
          <w:p w14:paraId="38B0F391" w14:textId="77777777" w:rsidR="00F262F7" w:rsidRPr="003228E9" w:rsidRDefault="00F262F7" w:rsidP="0048323E">
            <w:pPr>
              <w:spacing w:line="160" w:lineRule="atLeast"/>
              <w:jc w:val="center"/>
              <w:rPr>
                <w:rFonts w:cs="Times New Roman"/>
                <w:sz w:val="20"/>
                <w:szCs w:val="20"/>
              </w:rPr>
            </w:pPr>
          </w:p>
        </w:tc>
        <w:tc>
          <w:tcPr>
            <w:tcW w:w="1167" w:type="dxa"/>
            <w:tcBorders>
              <w:top w:val="single" w:sz="4" w:space="0" w:color="auto"/>
              <w:bottom w:val="single" w:sz="4" w:space="0" w:color="auto"/>
            </w:tcBorders>
          </w:tcPr>
          <w:p w14:paraId="777CDF09"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Long-term</w:t>
            </w:r>
          </w:p>
        </w:tc>
        <w:tc>
          <w:tcPr>
            <w:tcW w:w="236" w:type="dxa"/>
          </w:tcPr>
          <w:p w14:paraId="0C85428D" w14:textId="77777777" w:rsidR="00F262F7" w:rsidRPr="003228E9"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6F56CC73"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Total</w:t>
            </w:r>
          </w:p>
        </w:tc>
        <w:tc>
          <w:tcPr>
            <w:tcW w:w="236" w:type="dxa"/>
            <w:tcBorders>
              <w:top w:val="single" w:sz="4" w:space="0" w:color="auto"/>
            </w:tcBorders>
          </w:tcPr>
          <w:p w14:paraId="6FEE3E94" w14:textId="77777777" w:rsidR="00F262F7" w:rsidRPr="003228E9"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21E395B3" w14:textId="77777777" w:rsidR="00F262F7" w:rsidRPr="003228E9" w:rsidRDefault="00F262F7" w:rsidP="0048323E">
            <w:pPr>
              <w:spacing w:line="160" w:lineRule="atLeast"/>
              <w:jc w:val="center"/>
              <w:rPr>
                <w:rFonts w:cs="Times New Roman"/>
                <w:sz w:val="20"/>
                <w:szCs w:val="20"/>
              </w:rPr>
            </w:pPr>
            <w:r w:rsidRPr="003228E9">
              <w:rPr>
                <w:rFonts w:cs="Times New Roman"/>
                <w:sz w:val="20"/>
                <w:szCs w:val="20"/>
              </w:rPr>
              <w:t>Current</w:t>
            </w:r>
          </w:p>
        </w:tc>
        <w:tc>
          <w:tcPr>
            <w:tcW w:w="236" w:type="dxa"/>
            <w:tcBorders>
              <w:top w:val="single" w:sz="4" w:space="0" w:color="auto"/>
            </w:tcBorders>
          </w:tcPr>
          <w:p w14:paraId="32F2B717" w14:textId="77777777" w:rsidR="00F262F7" w:rsidRPr="003228E9" w:rsidRDefault="00F262F7" w:rsidP="0048323E">
            <w:pPr>
              <w:spacing w:line="160" w:lineRule="atLeast"/>
              <w:jc w:val="center"/>
              <w:rPr>
                <w:rFonts w:cs="Times New Roman"/>
                <w:sz w:val="20"/>
                <w:szCs w:val="20"/>
              </w:rPr>
            </w:pPr>
          </w:p>
        </w:tc>
        <w:tc>
          <w:tcPr>
            <w:tcW w:w="1140" w:type="dxa"/>
            <w:tcBorders>
              <w:top w:val="single" w:sz="4" w:space="0" w:color="auto"/>
              <w:bottom w:val="single" w:sz="4" w:space="0" w:color="auto"/>
            </w:tcBorders>
          </w:tcPr>
          <w:p w14:paraId="2466B6A3" w14:textId="77777777" w:rsidR="00F262F7" w:rsidRPr="003228E9" w:rsidRDefault="00F262F7" w:rsidP="0048323E">
            <w:pPr>
              <w:spacing w:line="160" w:lineRule="atLeast"/>
              <w:jc w:val="center"/>
              <w:rPr>
                <w:rFonts w:cs="Times New Roman"/>
                <w:sz w:val="20"/>
                <w:szCs w:val="20"/>
              </w:rPr>
            </w:pPr>
            <w:r w:rsidRPr="003228E9">
              <w:rPr>
                <w:rFonts w:cs="Times New Roman"/>
                <w:spacing w:val="-2"/>
                <w:sz w:val="20"/>
                <w:szCs w:val="20"/>
              </w:rPr>
              <w:t>Long</w:t>
            </w:r>
            <w:r w:rsidRPr="003228E9">
              <w:rPr>
                <w:rFonts w:cs="Times New Roman"/>
                <w:sz w:val="20"/>
                <w:szCs w:val="20"/>
              </w:rPr>
              <w:t>-term</w:t>
            </w:r>
          </w:p>
        </w:tc>
      </w:tr>
      <w:tr w:rsidR="00F262F7" w:rsidRPr="003228E9" w14:paraId="744BDA18" w14:textId="77777777" w:rsidTr="0048323E">
        <w:tc>
          <w:tcPr>
            <w:tcW w:w="2093" w:type="dxa"/>
          </w:tcPr>
          <w:p w14:paraId="311B734C" w14:textId="77777777" w:rsidR="00F262F7" w:rsidRPr="003228E9" w:rsidRDefault="00F262F7" w:rsidP="006E7E2A">
            <w:pPr>
              <w:spacing w:line="160" w:lineRule="atLeast"/>
              <w:ind w:left="-110"/>
              <w:jc w:val="both"/>
              <w:rPr>
                <w:rFonts w:cs="Times New Roman"/>
                <w:sz w:val="20"/>
                <w:szCs w:val="20"/>
              </w:rPr>
            </w:pPr>
            <w:r w:rsidRPr="003228E9">
              <w:rPr>
                <w:rFonts w:cs="Times New Roman"/>
                <w:sz w:val="20"/>
                <w:szCs w:val="20"/>
              </w:rPr>
              <w:t xml:space="preserve">Hire-purchase contract  </w:t>
            </w:r>
          </w:p>
        </w:tc>
        <w:tc>
          <w:tcPr>
            <w:tcW w:w="1161" w:type="dxa"/>
            <w:tcBorders>
              <w:top w:val="single" w:sz="4" w:space="0" w:color="auto"/>
            </w:tcBorders>
          </w:tcPr>
          <w:p w14:paraId="0522F2C5" w14:textId="77777777" w:rsidR="00F262F7" w:rsidRPr="003228E9" w:rsidRDefault="00F262F7" w:rsidP="0048323E">
            <w:pPr>
              <w:spacing w:line="160" w:lineRule="atLeast"/>
              <w:jc w:val="both"/>
              <w:rPr>
                <w:rFonts w:cs="Times New Roman"/>
                <w:sz w:val="20"/>
                <w:szCs w:val="20"/>
                <w:highlight w:val="yellow"/>
              </w:rPr>
            </w:pPr>
          </w:p>
        </w:tc>
        <w:tc>
          <w:tcPr>
            <w:tcW w:w="236" w:type="dxa"/>
          </w:tcPr>
          <w:p w14:paraId="28C81FF9" w14:textId="77777777" w:rsidR="00F262F7" w:rsidRPr="003228E9"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207F53F9" w14:textId="77777777" w:rsidR="00F262F7" w:rsidRPr="003228E9" w:rsidRDefault="00F262F7" w:rsidP="0048323E">
            <w:pPr>
              <w:spacing w:line="160" w:lineRule="atLeast"/>
              <w:jc w:val="both"/>
              <w:rPr>
                <w:rFonts w:cs="Times New Roman"/>
                <w:sz w:val="20"/>
                <w:szCs w:val="20"/>
                <w:highlight w:val="yellow"/>
              </w:rPr>
            </w:pPr>
          </w:p>
        </w:tc>
        <w:tc>
          <w:tcPr>
            <w:tcW w:w="236" w:type="dxa"/>
          </w:tcPr>
          <w:p w14:paraId="4FC539FE" w14:textId="77777777" w:rsidR="00F262F7" w:rsidRPr="003228E9" w:rsidRDefault="00F262F7" w:rsidP="0048323E">
            <w:pPr>
              <w:spacing w:line="160" w:lineRule="atLeast"/>
              <w:jc w:val="both"/>
              <w:rPr>
                <w:rFonts w:cs="Times New Roman"/>
                <w:sz w:val="20"/>
                <w:szCs w:val="20"/>
                <w:highlight w:val="yellow"/>
              </w:rPr>
            </w:pPr>
          </w:p>
        </w:tc>
        <w:tc>
          <w:tcPr>
            <w:tcW w:w="1167" w:type="dxa"/>
            <w:tcBorders>
              <w:top w:val="single" w:sz="4" w:space="0" w:color="auto"/>
            </w:tcBorders>
          </w:tcPr>
          <w:p w14:paraId="5C4EAA80" w14:textId="77777777" w:rsidR="00F262F7" w:rsidRPr="003228E9" w:rsidRDefault="00F262F7" w:rsidP="0048323E">
            <w:pPr>
              <w:spacing w:line="160" w:lineRule="atLeast"/>
              <w:jc w:val="both"/>
              <w:rPr>
                <w:rFonts w:cs="Times New Roman"/>
                <w:sz w:val="20"/>
                <w:szCs w:val="20"/>
                <w:highlight w:val="yellow"/>
              </w:rPr>
            </w:pPr>
          </w:p>
        </w:tc>
        <w:tc>
          <w:tcPr>
            <w:tcW w:w="236" w:type="dxa"/>
          </w:tcPr>
          <w:p w14:paraId="50EFD98C" w14:textId="77777777" w:rsidR="00F262F7" w:rsidRPr="003228E9"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1C79C307" w14:textId="77777777" w:rsidR="00F262F7" w:rsidRPr="003228E9" w:rsidRDefault="00F262F7" w:rsidP="0048323E">
            <w:pPr>
              <w:spacing w:line="160" w:lineRule="atLeast"/>
              <w:jc w:val="both"/>
              <w:rPr>
                <w:rFonts w:cs="Times New Roman"/>
                <w:sz w:val="20"/>
                <w:szCs w:val="20"/>
              </w:rPr>
            </w:pPr>
          </w:p>
        </w:tc>
        <w:tc>
          <w:tcPr>
            <w:tcW w:w="236" w:type="dxa"/>
          </w:tcPr>
          <w:p w14:paraId="063B9DFE" w14:textId="77777777" w:rsidR="00F262F7" w:rsidRPr="003228E9" w:rsidRDefault="00F262F7" w:rsidP="0048323E">
            <w:pPr>
              <w:spacing w:line="160" w:lineRule="atLeast"/>
              <w:jc w:val="both"/>
              <w:rPr>
                <w:rFonts w:cs="Times New Roman"/>
                <w:sz w:val="20"/>
                <w:szCs w:val="20"/>
              </w:rPr>
            </w:pPr>
          </w:p>
        </w:tc>
        <w:tc>
          <w:tcPr>
            <w:tcW w:w="1174" w:type="dxa"/>
            <w:tcBorders>
              <w:top w:val="single" w:sz="4" w:space="0" w:color="auto"/>
            </w:tcBorders>
          </w:tcPr>
          <w:p w14:paraId="3828C076" w14:textId="77777777" w:rsidR="00F262F7" w:rsidRPr="003228E9" w:rsidRDefault="00F262F7" w:rsidP="0048323E">
            <w:pPr>
              <w:spacing w:line="160" w:lineRule="atLeast"/>
              <w:jc w:val="both"/>
              <w:rPr>
                <w:rFonts w:cs="Times New Roman"/>
                <w:sz w:val="20"/>
                <w:szCs w:val="20"/>
              </w:rPr>
            </w:pPr>
          </w:p>
        </w:tc>
        <w:tc>
          <w:tcPr>
            <w:tcW w:w="236" w:type="dxa"/>
          </w:tcPr>
          <w:p w14:paraId="0E6C48A2" w14:textId="77777777" w:rsidR="00F262F7" w:rsidRPr="003228E9" w:rsidRDefault="00F262F7" w:rsidP="0048323E">
            <w:pPr>
              <w:spacing w:line="160" w:lineRule="atLeast"/>
              <w:jc w:val="both"/>
              <w:rPr>
                <w:rFonts w:cs="Times New Roman"/>
                <w:sz w:val="20"/>
                <w:szCs w:val="20"/>
              </w:rPr>
            </w:pPr>
          </w:p>
        </w:tc>
        <w:tc>
          <w:tcPr>
            <w:tcW w:w="1140" w:type="dxa"/>
            <w:tcBorders>
              <w:top w:val="single" w:sz="4" w:space="0" w:color="auto"/>
            </w:tcBorders>
          </w:tcPr>
          <w:p w14:paraId="6B2B398E" w14:textId="77777777" w:rsidR="00F262F7" w:rsidRPr="003228E9" w:rsidRDefault="00F262F7" w:rsidP="0048323E">
            <w:pPr>
              <w:spacing w:line="160" w:lineRule="atLeast"/>
              <w:jc w:val="both"/>
              <w:rPr>
                <w:rFonts w:cs="Times New Roman"/>
                <w:sz w:val="20"/>
                <w:szCs w:val="20"/>
              </w:rPr>
            </w:pPr>
          </w:p>
        </w:tc>
      </w:tr>
      <w:tr w:rsidR="00A50E72" w:rsidRPr="003228E9" w14:paraId="58C4CA94" w14:textId="77777777" w:rsidTr="0048323E">
        <w:tc>
          <w:tcPr>
            <w:tcW w:w="2093" w:type="dxa"/>
          </w:tcPr>
          <w:p w14:paraId="1CFABEEF"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3228E9">
              <w:rPr>
                <w:rFonts w:cs="Times New Roman"/>
                <w:sz w:val="20"/>
                <w:szCs w:val="20"/>
              </w:rPr>
              <w:t xml:space="preserve">   receivables</w:t>
            </w:r>
          </w:p>
        </w:tc>
        <w:tc>
          <w:tcPr>
            <w:tcW w:w="1161" w:type="dxa"/>
            <w:vAlign w:val="bottom"/>
          </w:tcPr>
          <w:p w14:paraId="5A7BA62C" w14:textId="40B6D521" w:rsidR="00A50E72" w:rsidRPr="003228E9" w:rsidRDefault="00451E4D"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544,497</w:t>
            </w:r>
          </w:p>
        </w:tc>
        <w:tc>
          <w:tcPr>
            <w:tcW w:w="236" w:type="dxa"/>
          </w:tcPr>
          <w:p w14:paraId="54A2CD89"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04B3DBA9" w14:textId="6E63BE3B" w:rsidR="00A50E72" w:rsidRPr="003228E9" w:rsidRDefault="00451E4D"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341,247</w:t>
            </w:r>
          </w:p>
        </w:tc>
        <w:tc>
          <w:tcPr>
            <w:tcW w:w="236" w:type="dxa"/>
          </w:tcPr>
          <w:p w14:paraId="02FEA28A"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DAE27D3" w14:textId="71742F6F" w:rsidR="00A50E72" w:rsidRPr="003228E9" w:rsidRDefault="00451E4D"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203,250</w:t>
            </w:r>
          </w:p>
        </w:tc>
        <w:tc>
          <w:tcPr>
            <w:tcW w:w="236" w:type="dxa"/>
          </w:tcPr>
          <w:p w14:paraId="1D3AC37E"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26A6A4C" w14:textId="192FAADA"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1,024,090</w:t>
            </w:r>
          </w:p>
        </w:tc>
        <w:tc>
          <w:tcPr>
            <w:tcW w:w="236" w:type="dxa"/>
          </w:tcPr>
          <w:p w14:paraId="777CE848"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0DE809F8" w14:textId="54BA222B"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706,733</w:t>
            </w:r>
          </w:p>
        </w:tc>
        <w:tc>
          <w:tcPr>
            <w:tcW w:w="236" w:type="dxa"/>
          </w:tcPr>
          <w:p w14:paraId="19D333A8"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56716F39" w14:textId="03BDB593"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3228E9">
              <w:rPr>
                <w:rFonts w:cs="Times New Roman"/>
                <w:sz w:val="20"/>
                <w:szCs w:val="20"/>
              </w:rPr>
              <w:t>317,357</w:t>
            </w:r>
          </w:p>
        </w:tc>
      </w:tr>
      <w:tr w:rsidR="00A50E72" w:rsidRPr="003228E9" w14:paraId="479CAB91" w14:textId="77777777" w:rsidTr="0048323E">
        <w:tc>
          <w:tcPr>
            <w:tcW w:w="2093" w:type="dxa"/>
          </w:tcPr>
          <w:p w14:paraId="109C66B0"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3228E9">
              <w:rPr>
                <w:rFonts w:cs="Times New Roman"/>
                <w:spacing w:val="-4"/>
                <w:sz w:val="20"/>
                <w:szCs w:val="20"/>
              </w:rPr>
              <w:t>Accrued interest income</w:t>
            </w:r>
          </w:p>
        </w:tc>
        <w:tc>
          <w:tcPr>
            <w:tcW w:w="1161" w:type="dxa"/>
            <w:vAlign w:val="bottom"/>
          </w:tcPr>
          <w:p w14:paraId="5B1C1606" w14:textId="199E4499" w:rsidR="00A50E72" w:rsidRPr="003228E9" w:rsidRDefault="00451E4D"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3,075</w:t>
            </w:r>
          </w:p>
        </w:tc>
        <w:tc>
          <w:tcPr>
            <w:tcW w:w="236" w:type="dxa"/>
          </w:tcPr>
          <w:p w14:paraId="5F85C4D6"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29DD2BB9" w14:textId="5A56F73B" w:rsidR="00A50E72" w:rsidRPr="003228E9" w:rsidRDefault="00451E4D"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3,075</w:t>
            </w:r>
          </w:p>
        </w:tc>
        <w:tc>
          <w:tcPr>
            <w:tcW w:w="236" w:type="dxa"/>
          </w:tcPr>
          <w:p w14:paraId="24E313DA"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center"/>
          </w:tcPr>
          <w:p w14:paraId="367D5C27" w14:textId="4912566A" w:rsidR="00A50E72" w:rsidRPr="003228E9" w:rsidRDefault="00451E4D"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3228E9">
              <w:rPr>
                <w:rFonts w:cs="Times New Roman"/>
                <w:sz w:val="20"/>
                <w:szCs w:val="20"/>
              </w:rPr>
              <w:t>-</w:t>
            </w:r>
          </w:p>
        </w:tc>
        <w:tc>
          <w:tcPr>
            <w:tcW w:w="236" w:type="dxa"/>
          </w:tcPr>
          <w:p w14:paraId="0245025D"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2C78541F" w14:textId="1FEB75BC"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8,710</w:t>
            </w:r>
          </w:p>
        </w:tc>
        <w:tc>
          <w:tcPr>
            <w:tcW w:w="236" w:type="dxa"/>
          </w:tcPr>
          <w:p w14:paraId="1F3FF4CB"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39EDDD2" w14:textId="27108304"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8,710</w:t>
            </w:r>
          </w:p>
        </w:tc>
        <w:tc>
          <w:tcPr>
            <w:tcW w:w="236" w:type="dxa"/>
          </w:tcPr>
          <w:p w14:paraId="30B0A578" w14:textId="77777777"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center"/>
          </w:tcPr>
          <w:p w14:paraId="03C8C0E4" w14:textId="3F7F0280" w:rsidR="00A50E72" w:rsidRPr="003228E9"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3228E9">
              <w:rPr>
                <w:rFonts w:cs="Times New Roman"/>
                <w:sz w:val="20"/>
                <w:szCs w:val="20"/>
              </w:rPr>
              <w:t>-</w:t>
            </w:r>
          </w:p>
        </w:tc>
      </w:tr>
      <w:tr w:rsidR="00451E4D" w:rsidRPr="003228E9" w14:paraId="09DAFCF0" w14:textId="77777777" w:rsidTr="0048323E">
        <w:tc>
          <w:tcPr>
            <w:tcW w:w="2093" w:type="dxa"/>
          </w:tcPr>
          <w:p w14:paraId="606EB11E"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Less unearned income</w:t>
            </w:r>
          </w:p>
        </w:tc>
        <w:tc>
          <w:tcPr>
            <w:tcW w:w="1161" w:type="dxa"/>
            <w:tcBorders>
              <w:bottom w:val="single" w:sz="4" w:space="0" w:color="auto"/>
            </w:tcBorders>
            <w:vAlign w:val="bottom"/>
          </w:tcPr>
          <w:p w14:paraId="118DA4C4" w14:textId="0AF3C7ED"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(90,194)</w:t>
            </w:r>
          </w:p>
        </w:tc>
        <w:tc>
          <w:tcPr>
            <w:tcW w:w="236" w:type="dxa"/>
          </w:tcPr>
          <w:p w14:paraId="01F6B704"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70D7D6B0" w14:textId="4549892B"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(61,347)</w:t>
            </w:r>
          </w:p>
        </w:tc>
        <w:tc>
          <w:tcPr>
            <w:tcW w:w="236" w:type="dxa"/>
          </w:tcPr>
          <w:p w14:paraId="23540DA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6A9CD034" w14:textId="312007B2"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(28,847)</w:t>
            </w:r>
          </w:p>
        </w:tc>
        <w:tc>
          <w:tcPr>
            <w:tcW w:w="236" w:type="dxa"/>
          </w:tcPr>
          <w:p w14:paraId="1CEC437E"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2EE60221" w14:textId="068FBE5F"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(168,134)</w:t>
            </w:r>
          </w:p>
        </w:tc>
        <w:tc>
          <w:tcPr>
            <w:tcW w:w="236" w:type="dxa"/>
          </w:tcPr>
          <w:p w14:paraId="48EC7F2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33D71333" w14:textId="5386FC21"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(126,132)</w:t>
            </w:r>
          </w:p>
        </w:tc>
        <w:tc>
          <w:tcPr>
            <w:tcW w:w="236" w:type="dxa"/>
          </w:tcPr>
          <w:p w14:paraId="5D08540E"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238D96B2" w14:textId="7C8371F9"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3228E9">
              <w:rPr>
                <w:rFonts w:cs="Times New Roman"/>
                <w:sz w:val="20"/>
                <w:szCs w:val="20"/>
              </w:rPr>
              <w:t>(42,002)</w:t>
            </w:r>
          </w:p>
        </w:tc>
      </w:tr>
      <w:tr w:rsidR="00451E4D" w:rsidRPr="003228E9" w14:paraId="485E73D4" w14:textId="77777777" w:rsidTr="0048323E">
        <w:tc>
          <w:tcPr>
            <w:tcW w:w="2093" w:type="dxa"/>
          </w:tcPr>
          <w:p w14:paraId="3126479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Net</w:t>
            </w:r>
          </w:p>
        </w:tc>
        <w:tc>
          <w:tcPr>
            <w:tcW w:w="1161" w:type="dxa"/>
            <w:tcBorders>
              <w:top w:val="single" w:sz="4" w:space="0" w:color="auto"/>
            </w:tcBorders>
            <w:vAlign w:val="bottom"/>
          </w:tcPr>
          <w:p w14:paraId="24958C34" w14:textId="07A99D4A"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457,378</w:t>
            </w:r>
          </w:p>
        </w:tc>
        <w:tc>
          <w:tcPr>
            <w:tcW w:w="236" w:type="dxa"/>
          </w:tcPr>
          <w:p w14:paraId="183075A5"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tcBorders>
            <w:vAlign w:val="bottom"/>
          </w:tcPr>
          <w:p w14:paraId="161DEAC0" w14:textId="1103DB2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282,975</w:t>
            </w:r>
          </w:p>
        </w:tc>
        <w:tc>
          <w:tcPr>
            <w:tcW w:w="236" w:type="dxa"/>
          </w:tcPr>
          <w:p w14:paraId="14C376E2"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tcBorders>
            <w:vAlign w:val="bottom"/>
          </w:tcPr>
          <w:p w14:paraId="29B4793F" w14:textId="5BFB34A4"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174,403</w:t>
            </w:r>
          </w:p>
        </w:tc>
        <w:tc>
          <w:tcPr>
            <w:tcW w:w="236" w:type="dxa"/>
          </w:tcPr>
          <w:p w14:paraId="0B9C21C2"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7FC7C7F8" w14:textId="59B8648D"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864,666</w:t>
            </w:r>
          </w:p>
        </w:tc>
        <w:tc>
          <w:tcPr>
            <w:tcW w:w="236" w:type="dxa"/>
          </w:tcPr>
          <w:p w14:paraId="2E4F73A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39147934" w14:textId="11F6623F"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589,311</w:t>
            </w:r>
          </w:p>
        </w:tc>
        <w:tc>
          <w:tcPr>
            <w:tcW w:w="236" w:type="dxa"/>
          </w:tcPr>
          <w:p w14:paraId="617A87D2"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tcBorders>
            <w:vAlign w:val="bottom"/>
          </w:tcPr>
          <w:p w14:paraId="34B96B84" w14:textId="3423C961"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3228E9">
              <w:rPr>
                <w:rFonts w:cs="Times New Roman"/>
                <w:sz w:val="20"/>
                <w:szCs w:val="20"/>
              </w:rPr>
              <w:t>275,355</w:t>
            </w:r>
          </w:p>
        </w:tc>
      </w:tr>
      <w:tr w:rsidR="00451E4D" w:rsidRPr="003228E9" w14:paraId="6C914FF9" w14:textId="77777777" w:rsidTr="0048323E">
        <w:tc>
          <w:tcPr>
            <w:tcW w:w="2093" w:type="dxa"/>
          </w:tcPr>
          <w:p w14:paraId="6A8E73CA"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Less allowance for</w:t>
            </w:r>
          </w:p>
        </w:tc>
        <w:tc>
          <w:tcPr>
            <w:tcW w:w="1161" w:type="dxa"/>
            <w:vAlign w:val="bottom"/>
          </w:tcPr>
          <w:p w14:paraId="75FCFC2C"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563247E"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477B96AB"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B4FEDFE"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46A1B3D"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5A3D7A4"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19947863"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FDB1E37"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423234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130D7260"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05E991F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451E4D" w:rsidRPr="003228E9" w14:paraId="6752D142" w14:textId="77777777" w:rsidTr="0048323E">
        <w:tc>
          <w:tcPr>
            <w:tcW w:w="2093" w:type="dxa"/>
          </w:tcPr>
          <w:p w14:paraId="1DB5F9D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 xml:space="preserve">    impairment for  </w:t>
            </w:r>
          </w:p>
        </w:tc>
        <w:tc>
          <w:tcPr>
            <w:tcW w:w="1161" w:type="dxa"/>
            <w:vAlign w:val="bottom"/>
          </w:tcPr>
          <w:p w14:paraId="693EAD02"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48001E4"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5DD54B5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AB81555"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631737B7"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CC15F85"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17A2457"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75D11231"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0B3D3EA"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3DD5AA6C"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48F7D92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451E4D" w:rsidRPr="003228E9" w14:paraId="49BC2D52" w14:textId="77777777" w:rsidTr="0048323E">
        <w:tc>
          <w:tcPr>
            <w:tcW w:w="2093" w:type="dxa"/>
          </w:tcPr>
          <w:p w14:paraId="6F32C93C"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 xml:space="preserve">    expected credit loss</w:t>
            </w:r>
          </w:p>
        </w:tc>
        <w:tc>
          <w:tcPr>
            <w:tcW w:w="1161" w:type="dxa"/>
            <w:tcBorders>
              <w:bottom w:val="single" w:sz="4" w:space="0" w:color="auto"/>
            </w:tcBorders>
            <w:vAlign w:val="bottom"/>
          </w:tcPr>
          <w:p w14:paraId="0A5EF118" w14:textId="7383ECEB"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(37,932)</w:t>
            </w:r>
          </w:p>
        </w:tc>
        <w:tc>
          <w:tcPr>
            <w:tcW w:w="236" w:type="dxa"/>
          </w:tcPr>
          <w:p w14:paraId="7753E794"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68E80C01" w14:textId="2724D5C1"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(29,522)</w:t>
            </w:r>
          </w:p>
        </w:tc>
        <w:tc>
          <w:tcPr>
            <w:tcW w:w="236" w:type="dxa"/>
          </w:tcPr>
          <w:p w14:paraId="29216A4A"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01F77041" w14:textId="4B29139F"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(8,410)</w:t>
            </w:r>
          </w:p>
        </w:tc>
        <w:tc>
          <w:tcPr>
            <w:tcW w:w="236" w:type="dxa"/>
          </w:tcPr>
          <w:p w14:paraId="0C9A192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0EC38EBE" w14:textId="5BF15472"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(100,259)</w:t>
            </w:r>
          </w:p>
        </w:tc>
        <w:tc>
          <w:tcPr>
            <w:tcW w:w="236" w:type="dxa"/>
          </w:tcPr>
          <w:p w14:paraId="7F47C183"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7ED7BFE0" w14:textId="54417AD2"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(73,466)</w:t>
            </w:r>
          </w:p>
        </w:tc>
        <w:tc>
          <w:tcPr>
            <w:tcW w:w="236" w:type="dxa"/>
          </w:tcPr>
          <w:p w14:paraId="35E8F195"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4488A8AF" w14:textId="6F11A938"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3228E9">
              <w:rPr>
                <w:rFonts w:cs="Times New Roman"/>
                <w:sz w:val="20"/>
                <w:szCs w:val="20"/>
              </w:rPr>
              <w:t>(26,793)</w:t>
            </w:r>
          </w:p>
        </w:tc>
      </w:tr>
      <w:tr w:rsidR="00451E4D" w:rsidRPr="003228E9" w14:paraId="3C4544F6" w14:textId="77777777" w:rsidTr="0048323E">
        <w:tc>
          <w:tcPr>
            <w:tcW w:w="2093" w:type="dxa"/>
          </w:tcPr>
          <w:p w14:paraId="53238445"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Net</w:t>
            </w:r>
          </w:p>
        </w:tc>
        <w:tc>
          <w:tcPr>
            <w:tcW w:w="1161" w:type="dxa"/>
            <w:tcBorders>
              <w:top w:val="single" w:sz="4" w:space="0" w:color="auto"/>
              <w:bottom w:val="double" w:sz="4" w:space="0" w:color="auto"/>
            </w:tcBorders>
            <w:vAlign w:val="bottom"/>
          </w:tcPr>
          <w:p w14:paraId="149630F9" w14:textId="7E3518DE"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419,446</w:t>
            </w:r>
          </w:p>
        </w:tc>
        <w:tc>
          <w:tcPr>
            <w:tcW w:w="236" w:type="dxa"/>
          </w:tcPr>
          <w:p w14:paraId="60E17521"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4457676D" w14:textId="5607F176"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253,453</w:t>
            </w:r>
          </w:p>
        </w:tc>
        <w:tc>
          <w:tcPr>
            <w:tcW w:w="236" w:type="dxa"/>
          </w:tcPr>
          <w:p w14:paraId="6827A4C6"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bottom w:val="double" w:sz="4" w:space="0" w:color="auto"/>
            </w:tcBorders>
            <w:vAlign w:val="bottom"/>
          </w:tcPr>
          <w:p w14:paraId="53E93A83" w14:textId="09C71C9A"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165,993</w:t>
            </w:r>
          </w:p>
        </w:tc>
        <w:tc>
          <w:tcPr>
            <w:tcW w:w="236" w:type="dxa"/>
          </w:tcPr>
          <w:p w14:paraId="357693B9"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210DFBC6" w14:textId="1395CEDE"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764,407</w:t>
            </w:r>
          </w:p>
        </w:tc>
        <w:tc>
          <w:tcPr>
            <w:tcW w:w="236" w:type="dxa"/>
          </w:tcPr>
          <w:p w14:paraId="30808D0F"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4EB03FC8" w14:textId="752DE87F"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515,845</w:t>
            </w:r>
          </w:p>
        </w:tc>
        <w:tc>
          <w:tcPr>
            <w:tcW w:w="236" w:type="dxa"/>
          </w:tcPr>
          <w:p w14:paraId="5A8BB27F" w14:textId="77777777"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bottom w:val="double" w:sz="4" w:space="0" w:color="auto"/>
            </w:tcBorders>
            <w:vAlign w:val="bottom"/>
          </w:tcPr>
          <w:p w14:paraId="3C4B9FFB" w14:textId="7D3D45C5" w:rsidR="00451E4D" w:rsidRPr="003228E9" w:rsidRDefault="00451E4D" w:rsidP="0045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3228E9">
              <w:rPr>
                <w:rFonts w:cs="Times New Roman"/>
                <w:sz w:val="20"/>
                <w:szCs w:val="20"/>
              </w:rPr>
              <w:t>248,562</w:t>
            </w:r>
          </w:p>
        </w:tc>
      </w:tr>
    </w:tbl>
    <w:p w14:paraId="487376F8" w14:textId="77777777" w:rsidR="00F262F7" w:rsidRPr="00186C64" w:rsidRDefault="00F262F7" w:rsidP="00D03159">
      <w:pPr>
        <w:tabs>
          <w:tab w:val="left" w:pos="540"/>
        </w:tabs>
        <w:jc w:val="both"/>
        <w:rPr>
          <w:rFonts w:cs="Cordia New"/>
          <w:sz w:val="10"/>
          <w:szCs w:val="10"/>
        </w:rPr>
      </w:pPr>
    </w:p>
    <w:p w14:paraId="10A7EDA0" w14:textId="650DBC18" w:rsidR="00D03159" w:rsidRPr="003228E9" w:rsidRDefault="00D03159" w:rsidP="00C6030E">
      <w:pPr>
        <w:tabs>
          <w:tab w:val="left" w:pos="540"/>
        </w:tabs>
        <w:jc w:val="thaiDistribute"/>
        <w:rPr>
          <w:rFonts w:cs="Times New Roman"/>
          <w:sz w:val="20"/>
          <w:szCs w:val="20"/>
        </w:rPr>
      </w:pPr>
      <w:r w:rsidRPr="003228E9">
        <w:rPr>
          <w:rFonts w:cs="Times New Roman"/>
          <w:sz w:val="20"/>
          <w:szCs w:val="20"/>
        </w:rPr>
        <w:t>Hire-purchase</w:t>
      </w:r>
      <w:r w:rsidR="008134F5" w:rsidRPr="003228E9">
        <w:rPr>
          <w:rFonts w:cs="Times New Roman"/>
          <w:sz w:val="20"/>
          <w:szCs w:val="20"/>
        </w:rPr>
        <w:t xml:space="preserve"> cont</w:t>
      </w:r>
      <w:r w:rsidR="00FB34DB" w:rsidRPr="003228E9">
        <w:rPr>
          <w:rFonts w:cs="Times New Roman"/>
          <w:sz w:val="20"/>
          <w:szCs w:val="20"/>
        </w:rPr>
        <w:t xml:space="preserve">ract receivables as </w:t>
      </w:r>
      <w:r w:rsidR="003C79E5" w:rsidRPr="003228E9">
        <w:rPr>
          <w:rFonts w:cs="Times New Roman"/>
          <w:sz w:val="20"/>
          <w:szCs w:val="20"/>
        </w:rPr>
        <w:t xml:space="preserve">at </w:t>
      </w:r>
      <w:r w:rsidR="007F173F" w:rsidRPr="003228E9">
        <w:rPr>
          <w:rFonts w:cs="Times New Roman"/>
          <w:sz w:val="20"/>
          <w:szCs w:val="20"/>
        </w:rPr>
        <w:t>September 30</w:t>
      </w:r>
      <w:r w:rsidR="001A138E" w:rsidRPr="003228E9">
        <w:rPr>
          <w:rFonts w:cs="Times New Roman"/>
          <w:sz w:val="20"/>
          <w:szCs w:val="20"/>
        </w:rPr>
        <w:t>,</w:t>
      </w:r>
      <w:r w:rsidR="00F062CA" w:rsidRPr="003228E9">
        <w:rPr>
          <w:rFonts w:cs="Times New Roman"/>
          <w:sz w:val="20"/>
          <w:szCs w:val="20"/>
        </w:rPr>
        <w:t xml:space="preserve"> </w:t>
      </w:r>
      <w:r w:rsidR="00772A94" w:rsidRPr="003228E9">
        <w:rPr>
          <w:rFonts w:cs="Times New Roman"/>
          <w:sz w:val="20"/>
          <w:szCs w:val="20"/>
        </w:rPr>
        <w:t>2025</w:t>
      </w:r>
      <w:r w:rsidR="00F062CA" w:rsidRPr="003228E9">
        <w:rPr>
          <w:rFonts w:cs="Times New Roman"/>
          <w:sz w:val="20"/>
          <w:szCs w:val="20"/>
        </w:rPr>
        <w:t xml:space="preserve"> and December 31, </w:t>
      </w:r>
      <w:r w:rsidR="00772A94" w:rsidRPr="003228E9">
        <w:rPr>
          <w:rFonts w:cs="Times New Roman"/>
          <w:sz w:val="20"/>
          <w:szCs w:val="20"/>
        </w:rPr>
        <w:t>2024</w:t>
      </w:r>
      <w:r w:rsidR="006C2A27" w:rsidRPr="003228E9">
        <w:rPr>
          <w:rFonts w:cs="Times New Roman"/>
          <w:sz w:val="20"/>
          <w:szCs w:val="20"/>
          <w:cs/>
        </w:rPr>
        <w:t xml:space="preserve"> </w:t>
      </w:r>
      <w:r w:rsidRPr="003228E9">
        <w:rPr>
          <w:rFonts w:cs="Times New Roman"/>
          <w:sz w:val="20"/>
          <w:szCs w:val="20"/>
          <w:lang w:val="en-GB"/>
        </w:rPr>
        <w:t>were classified by staging</w:t>
      </w:r>
      <w:r w:rsidR="00E40232" w:rsidRPr="003228E9">
        <w:rPr>
          <w:rFonts w:cs="Times New Roman"/>
          <w:sz w:val="20"/>
          <w:szCs w:val="20"/>
          <w:lang w:val="en-GB"/>
        </w:rPr>
        <w:t xml:space="preserve"> </w:t>
      </w:r>
      <w:r w:rsidRPr="003228E9">
        <w:rPr>
          <w:rFonts w:cs="Times New Roman"/>
          <w:sz w:val="20"/>
          <w:szCs w:val="20"/>
        </w:rPr>
        <w:t>as follows:</w:t>
      </w:r>
    </w:p>
    <w:p w14:paraId="1553CB53" w14:textId="77777777" w:rsidR="009F369A" w:rsidRPr="00186C64" w:rsidRDefault="009F369A" w:rsidP="006E2A39">
      <w:pPr>
        <w:tabs>
          <w:tab w:val="clear" w:pos="227"/>
          <w:tab w:val="clear" w:pos="454"/>
        </w:tabs>
        <w:spacing w:line="240" w:lineRule="auto"/>
        <w:jc w:val="both"/>
        <w:rPr>
          <w:rFonts w:cs="Times New Roman"/>
          <w:sz w:val="10"/>
          <w:szCs w:val="10"/>
          <w:highlight w:val="yellow"/>
        </w:rPr>
      </w:pPr>
    </w:p>
    <w:tbl>
      <w:tblPr>
        <w:tblW w:w="9779" w:type="dxa"/>
        <w:tblLayout w:type="fixed"/>
        <w:tblLook w:val="01E0" w:firstRow="1" w:lastRow="1" w:firstColumn="1" w:lastColumn="1" w:noHBand="0" w:noVBand="0"/>
      </w:tblPr>
      <w:tblGrid>
        <w:gridCol w:w="3828"/>
        <w:gridCol w:w="1296"/>
        <w:gridCol w:w="263"/>
        <w:gridCol w:w="1271"/>
        <w:gridCol w:w="270"/>
        <w:gridCol w:w="1294"/>
        <w:gridCol w:w="270"/>
        <w:gridCol w:w="1287"/>
      </w:tblGrid>
      <w:tr w:rsidR="00181CB3" w:rsidRPr="003228E9" w14:paraId="49A83FB9" w14:textId="77777777" w:rsidTr="00DC46F6">
        <w:tc>
          <w:tcPr>
            <w:tcW w:w="3828" w:type="dxa"/>
            <w:vAlign w:val="bottom"/>
          </w:tcPr>
          <w:p w14:paraId="12DC24D5" w14:textId="77777777" w:rsidR="00181CB3" w:rsidRPr="003228E9"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5951" w:type="dxa"/>
            <w:gridSpan w:val="7"/>
          </w:tcPr>
          <w:p w14:paraId="227DA824" w14:textId="77777777" w:rsidR="00181CB3" w:rsidRPr="003228E9"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r w:rsidRPr="003228E9">
              <w:rPr>
                <w:rFonts w:cs="Times New Roman"/>
                <w:sz w:val="20"/>
                <w:szCs w:val="20"/>
              </w:rPr>
              <w:t>In Thousand Baht</w:t>
            </w:r>
          </w:p>
        </w:tc>
      </w:tr>
      <w:tr w:rsidR="00181CB3" w:rsidRPr="003228E9" w14:paraId="5A9B199E" w14:textId="77777777" w:rsidTr="00DC46F6">
        <w:tc>
          <w:tcPr>
            <w:tcW w:w="3828" w:type="dxa"/>
            <w:vAlign w:val="bottom"/>
          </w:tcPr>
          <w:p w14:paraId="56A18375" w14:textId="77777777" w:rsidR="00181CB3" w:rsidRPr="003228E9"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2830" w:type="dxa"/>
            <w:gridSpan w:val="3"/>
            <w:tcBorders>
              <w:top w:val="single" w:sz="4" w:space="0" w:color="auto"/>
            </w:tcBorders>
            <w:vAlign w:val="bottom"/>
          </w:tcPr>
          <w:p w14:paraId="0D3D04E3" w14:textId="77777777" w:rsidR="00181CB3" w:rsidRPr="003228E9"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r w:rsidRPr="003228E9">
              <w:rPr>
                <w:rFonts w:cs="Times New Roman"/>
                <w:sz w:val="20"/>
                <w:szCs w:val="20"/>
              </w:rPr>
              <w:t>Consolidated</w:t>
            </w:r>
          </w:p>
        </w:tc>
        <w:tc>
          <w:tcPr>
            <w:tcW w:w="270" w:type="dxa"/>
            <w:tcBorders>
              <w:top w:val="single" w:sz="4" w:space="0" w:color="auto"/>
            </w:tcBorders>
          </w:tcPr>
          <w:p w14:paraId="78F122B9" w14:textId="77777777" w:rsidR="00181CB3" w:rsidRPr="003228E9"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p>
        </w:tc>
        <w:tc>
          <w:tcPr>
            <w:tcW w:w="2851" w:type="dxa"/>
            <w:gridSpan w:val="3"/>
            <w:tcBorders>
              <w:top w:val="single" w:sz="4" w:space="0" w:color="auto"/>
            </w:tcBorders>
          </w:tcPr>
          <w:p w14:paraId="55CDFE21" w14:textId="77777777" w:rsidR="00181CB3" w:rsidRPr="003228E9"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3228E9">
              <w:rPr>
                <w:rFonts w:cs="Times New Roman"/>
                <w:sz w:val="20"/>
                <w:szCs w:val="20"/>
              </w:rPr>
              <w:t>Separate</w:t>
            </w:r>
          </w:p>
        </w:tc>
      </w:tr>
      <w:tr w:rsidR="00181CB3" w:rsidRPr="003228E9" w14:paraId="7BA65489" w14:textId="77777777" w:rsidTr="00DC46F6">
        <w:tc>
          <w:tcPr>
            <w:tcW w:w="3828" w:type="dxa"/>
            <w:vAlign w:val="bottom"/>
          </w:tcPr>
          <w:p w14:paraId="0B32B63E" w14:textId="77777777" w:rsidR="00181CB3" w:rsidRPr="003228E9"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2830" w:type="dxa"/>
            <w:gridSpan w:val="3"/>
            <w:tcBorders>
              <w:bottom w:val="single" w:sz="4" w:space="0" w:color="auto"/>
            </w:tcBorders>
            <w:vAlign w:val="bottom"/>
          </w:tcPr>
          <w:p w14:paraId="338614F5" w14:textId="77777777" w:rsidR="00181CB3" w:rsidRPr="003228E9"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3228E9">
              <w:rPr>
                <w:rFonts w:cs="Times New Roman"/>
                <w:sz w:val="20"/>
                <w:szCs w:val="20"/>
              </w:rPr>
              <w:t>financial statements</w:t>
            </w:r>
          </w:p>
        </w:tc>
        <w:tc>
          <w:tcPr>
            <w:tcW w:w="270" w:type="dxa"/>
          </w:tcPr>
          <w:p w14:paraId="39DEC9D4" w14:textId="77777777" w:rsidR="00181CB3" w:rsidRPr="003228E9"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p>
        </w:tc>
        <w:tc>
          <w:tcPr>
            <w:tcW w:w="2851" w:type="dxa"/>
            <w:gridSpan w:val="3"/>
          </w:tcPr>
          <w:p w14:paraId="32F1A727" w14:textId="77777777" w:rsidR="00181CB3" w:rsidRPr="003228E9"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3228E9">
              <w:rPr>
                <w:rFonts w:cs="Times New Roman"/>
                <w:sz w:val="20"/>
                <w:szCs w:val="20"/>
              </w:rPr>
              <w:t>financial statements</w:t>
            </w:r>
          </w:p>
        </w:tc>
      </w:tr>
      <w:tr w:rsidR="00181CB3" w:rsidRPr="003228E9" w14:paraId="304E7F75" w14:textId="77777777" w:rsidTr="00181CB3">
        <w:tc>
          <w:tcPr>
            <w:tcW w:w="3828" w:type="dxa"/>
            <w:vAlign w:val="bottom"/>
          </w:tcPr>
          <w:p w14:paraId="2A2B20DD"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0"/>
                <w:szCs w:val="20"/>
                <w:lang w:val="en-GB"/>
              </w:rPr>
            </w:pPr>
          </w:p>
        </w:tc>
        <w:tc>
          <w:tcPr>
            <w:tcW w:w="1296" w:type="dxa"/>
            <w:tcBorders>
              <w:top w:val="single" w:sz="4" w:space="0" w:color="auto"/>
            </w:tcBorders>
            <w:vAlign w:val="bottom"/>
          </w:tcPr>
          <w:p w14:paraId="539888FD" w14:textId="21F815FA" w:rsidR="00181CB3" w:rsidRPr="003228E9" w:rsidRDefault="007F173F" w:rsidP="00F9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r w:rsidRPr="003228E9">
              <w:rPr>
                <w:rFonts w:cs="Times New Roman"/>
                <w:sz w:val="20"/>
                <w:szCs w:val="20"/>
              </w:rPr>
              <w:t>September 30</w:t>
            </w:r>
            <w:r w:rsidR="00181CB3" w:rsidRPr="003228E9">
              <w:rPr>
                <w:rFonts w:cs="Times New Roman"/>
                <w:sz w:val="20"/>
                <w:szCs w:val="20"/>
              </w:rPr>
              <w:t>,</w:t>
            </w:r>
          </w:p>
        </w:tc>
        <w:tc>
          <w:tcPr>
            <w:tcW w:w="263" w:type="dxa"/>
            <w:vAlign w:val="bottom"/>
          </w:tcPr>
          <w:p w14:paraId="1DCC2F6C"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71" w:type="dxa"/>
            <w:vAlign w:val="bottom"/>
          </w:tcPr>
          <w:p w14:paraId="3D441016" w14:textId="7612E829"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r w:rsidRPr="003228E9">
              <w:rPr>
                <w:rFonts w:cs="Times New Roman"/>
                <w:sz w:val="20"/>
                <w:szCs w:val="20"/>
              </w:rPr>
              <w:t>December 31,</w:t>
            </w:r>
          </w:p>
        </w:tc>
        <w:tc>
          <w:tcPr>
            <w:tcW w:w="270" w:type="dxa"/>
            <w:vAlign w:val="bottom"/>
          </w:tcPr>
          <w:p w14:paraId="7729EB43"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94" w:type="dxa"/>
            <w:tcBorders>
              <w:top w:val="single" w:sz="4" w:space="0" w:color="auto"/>
            </w:tcBorders>
            <w:vAlign w:val="bottom"/>
          </w:tcPr>
          <w:p w14:paraId="1E33704A" w14:textId="6CC894ED" w:rsidR="00181CB3" w:rsidRPr="003228E9" w:rsidRDefault="007F173F"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r w:rsidRPr="003228E9">
              <w:rPr>
                <w:rFonts w:cs="Times New Roman"/>
                <w:sz w:val="20"/>
                <w:szCs w:val="20"/>
              </w:rPr>
              <w:t>September 30</w:t>
            </w:r>
            <w:r w:rsidR="00181CB3" w:rsidRPr="003228E9">
              <w:rPr>
                <w:rFonts w:cs="Times New Roman"/>
                <w:sz w:val="20"/>
                <w:szCs w:val="20"/>
              </w:rPr>
              <w:t>,</w:t>
            </w:r>
          </w:p>
        </w:tc>
        <w:tc>
          <w:tcPr>
            <w:tcW w:w="270" w:type="dxa"/>
            <w:tcBorders>
              <w:top w:val="single" w:sz="4" w:space="0" w:color="auto"/>
            </w:tcBorders>
            <w:vAlign w:val="bottom"/>
          </w:tcPr>
          <w:p w14:paraId="36677F9B"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87" w:type="dxa"/>
            <w:tcBorders>
              <w:top w:val="single" w:sz="4" w:space="0" w:color="auto"/>
            </w:tcBorders>
            <w:vAlign w:val="bottom"/>
          </w:tcPr>
          <w:p w14:paraId="3B97240B" w14:textId="203CCC83"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r w:rsidRPr="003228E9">
              <w:rPr>
                <w:rFonts w:cs="Times New Roman"/>
                <w:sz w:val="20"/>
                <w:szCs w:val="20"/>
              </w:rPr>
              <w:t>December 31,</w:t>
            </w:r>
          </w:p>
        </w:tc>
      </w:tr>
      <w:tr w:rsidR="00181CB3" w:rsidRPr="003228E9" w14:paraId="7F3359DA" w14:textId="77777777" w:rsidTr="00181CB3">
        <w:tc>
          <w:tcPr>
            <w:tcW w:w="3828" w:type="dxa"/>
            <w:vAlign w:val="bottom"/>
          </w:tcPr>
          <w:p w14:paraId="37061603"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0"/>
                <w:szCs w:val="20"/>
                <w:lang w:val="en-GB"/>
              </w:rPr>
            </w:pPr>
          </w:p>
        </w:tc>
        <w:tc>
          <w:tcPr>
            <w:tcW w:w="1296" w:type="dxa"/>
            <w:vAlign w:val="bottom"/>
          </w:tcPr>
          <w:p w14:paraId="7F874FDF" w14:textId="43F72A42"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0"/>
                <w:szCs w:val="20"/>
                <w:cs/>
              </w:rPr>
            </w:pPr>
            <w:r w:rsidRPr="003228E9">
              <w:rPr>
                <w:rFonts w:cs="Times New Roman"/>
                <w:sz w:val="20"/>
                <w:szCs w:val="20"/>
              </w:rPr>
              <w:t>2025</w:t>
            </w:r>
          </w:p>
        </w:tc>
        <w:tc>
          <w:tcPr>
            <w:tcW w:w="263" w:type="dxa"/>
            <w:vAlign w:val="bottom"/>
          </w:tcPr>
          <w:p w14:paraId="0510159A"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71" w:type="dxa"/>
            <w:tcBorders>
              <w:bottom w:val="single" w:sz="4" w:space="0" w:color="auto"/>
            </w:tcBorders>
            <w:vAlign w:val="bottom"/>
          </w:tcPr>
          <w:p w14:paraId="55196486" w14:textId="7E91D1FA"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0"/>
                <w:szCs w:val="20"/>
                <w:cs/>
              </w:rPr>
            </w:pPr>
            <w:r w:rsidRPr="003228E9">
              <w:rPr>
                <w:rFonts w:cs="Times New Roman"/>
                <w:sz w:val="20"/>
                <w:szCs w:val="20"/>
              </w:rPr>
              <w:t>2024</w:t>
            </w:r>
          </w:p>
        </w:tc>
        <w:tc>
          <w:tcPr>
            <w:tcW w:w="270" w:type="dxa"/>
            <w:vAlign w:val="bottom"/>
          </w:tcPr>
          <w:p w14:paraId="4A324FA2"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94" w:type="dxa"/>
            <w:vAlign w:val="bottom"/>
          </w:tcPr>
          <w:p w14:paraId="0725C35C" w14:textId="79067A9B"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cs/>
              </w:rPr>
            </w:pPr>
            <w:r w:rsidRPr="003228E9">
              <w:rPr>
                <w:rFonts w:cs="Times New Roman"/>
                <w:sz w:val="20"/>
                <w:szCs w:val="20"/>
              </w:rPr>
              <w:t xml:space="preserve"> 2025</w:t>
            </w:r>
          </w:p>
        </w:tc>
        <w:tc>
          <w:tcPr>
            <w:tcW w:w="270" w:type="dxa"/>
            <w:vAlign w:val="bottom"/>
          </w:tcPr>
          <w:p w14:paraId="4EC45B2A"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87" w:type="dxa"/>
            <w:vAlign w:val="bottom"/>
          </w:tcPr>
          <w:p w14:paraId="5DEA43AE" w14:textId="2B84AB2A"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cs/>
              </w:rPr>
            </w:pPr>
            <w:r w:rsidRPr="003228E9">
              <w:rPr>
                <w:rFonts w:cs="Times New Roman"/>
                <w:sz w:val="20"/>
                <w:szCs w:val="20"/>
              </w:rPr>
              <w:t>2024</w:t>
            </w:r>
          </w:p>
        </w:tc>
      </w:tr>
      <w:tr w:rsidR="00181CB3" w:rsidRPr="00186C64" w14:paraId="6741655A" w14:textId="77777777" w:rsidTr="00181CB3">
        <w:tc>
          <w:tcPr>
            <w:tcW w:w="3828" w:type="dxa"/>
            <w:vAlign w:val="bottom"/>
          </w:tcPr>
          <w:p w14:paraId="700AF2C2" w14:textId="77777777" w:rsidR="00181CB3" w:rsidRPr="00186C64"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rPr>
                <w:rFonts w:cs="Times New Roman"/>
                <w:sz w:val="10"/>
                <w:szCs w:val="10"/>
                <w:lang w:val="en-GB"/>
              </w:rPr>
            </w:pPr>
          </w:p>
        </w:tc>
        <w:tc>
          <w:tcPr>
            <w:tcW w:w="1296" w:type="dxa"/>
            <w:tcBorders>
              <w:top w:val="single" w:sz="4" w:space="0" w:color="auto"/>
            </w:tcBorders>
            <w:vAlign w:val="bottom"/>
          </w:tcPr>
          <w:p w14:paraId="6F0FF256" w14:textId="77777777" w:rsidR="00181CB3" w:rsidRPr="00186C64" w:rsidRDefault="00181CB3" w:rsidP="00DC46F6">
            <w:pPr>
              <w:tabs>
                <w:tab w:val="clear" w:pos="907"/>
              </w:tabs>
              <w:spacing w:line="140" w:lineRule="atLeast"/>
              <w:ind w:right="237"/>
              <w:jc w:val="right"/>
              <w:rPr>
                <w:rFonts w:cs="Times New Roman"/>
                <w:sz w:val="10"/>
                <w:szCs w:val="10"/>
                <w:highlight w:val="yellow"/>
              </w:rPr>
            </w:pPr>
          </w:p>
        </w:tc>
        <w:tc>
          <w:tcPr>
            <w:tcW w:w="263" w:type="dxa"/>
          </w:tcPr>
          <w:p w14:paraId="51D0C2CE" w14:textId="77777777" w:rsidR="00181CB3" w:rsidRPr="00186C64" w:rsidRDefault="00181CB3" w:rsidP="00DC46F6">
            <w:pPr>
              <w:tabs>
                <w:tab w:val="clear" w:pos="907"/>
              </w:tabs>
              <w:spacing w:line="140" w:lineRule="atLeast"/>
              <w:ind w:right="237"/>
              <w:jc w:val="right"/>
              <w:rPr>
                <w:rFonts w:cs="Times New Roman"/>
                <w:sz w:val="10"/>
                <w:szCs w:val="10"/>
                <w:highlight w:val="yellow"/>
              </w:rPr>
            </w:pPr>
          </w:p>
        </w:tc>
        <w:tc>
          <w:tcPr>
            <w:tcW w:w="1271" w:type="dxa"/>
            <w:tcBorders>
              <w:top w:val="single" w:sz="4" w:space="0" w:color="auto"/>
            </w:tcBorders>
            <w:vAlign w:val="bottom"/>
          </w:tcPr>
          <w:p w14:paraId="50CE3286" w14:textId="77777777" w:rsidR="00181CB3" w:rsidRPr="00186C64"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10"/>
                <w:szCs w:val="10"/>
                <w:highlight w:val="yellow"/>
              </w:rPr>
            </w:pPr>
          </w:p>
        </w:tc>
        <w:tc>
          <w:tcPr>
            <w:tcW w:w="270" w:type="dxa"/>
          </w:tcPr>
          <w:p w14:paraId="117528C8" w14:textId="77777777" w:rsidR="00181CB3" w:rsidRPr="00186C64" w:rsidRDefault="00181CB3" w:rsidP="00DC46F6">
            <w:pPr>
              <w:tabs>
                <w:tab w:val="clear" w:pos="907"/>
              </w:tabs>
              <w:spacing w:line="140" w:lineRule="atLeast"/>
              <w:ind w:right="237"/>
              <w:jc w:val="right"/>
              <w:rPr>
                <w:rFonts w:cs="Times New Roman"/>
                <w:sz w:val="10"/>
                <w:szCs w:val="10"/>
                <w:highlight w:val="yellow"/>
              </w:rPr>
            </w:pPr>
          </w:p>
        </w:tc>
        <w:tc>
          <w:tcPr>
            <w:tcW w:w="1294" w:type="dxa"/>
            <w:tcBorders>
              <w:top w:val="single" w:sz="4" w:space="0" w:color="auto"/>
            </w:tcBorders>
            <w:vAlign w:val="bottom"/>
          </w:tcPr>
          <w:p w14:paraId="56AA3BEC" w14:textId="77777777" w:rsidR="00181CB3" w:rsidRPr="00186C64"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10"/>
                <w:szCs w:val="10"/>
                <w:highlight w:val="yellow"/>
              </w:rPr>
            </w:pPr>
          </w:p>
        </w:tc>
        <w:tc>
          <w:tcPr>
            <w:tcW w:w="270" w:type="dxa"/>
          </w:tcPr>
          <w:p w14:paraId="5BC9C092" w14:textId="77777777" w:rsidR="00181CB3" w:rsidRPr="00186C64" w:rsidRDefault="00181CB3" w:rsidP="00DC46F6">
            <w:pPr>
              <w:tabs>
                <w:tab w:val="clear" w:pos="907"/>
              </w:tabs>
              <w:spacing w:line="140" w:lineRule="atLeast"/>
              <w:ind w:right="237"/>
              <w:jc w:val="right"/>
              <w:rPr>
                <w:rFonts w:cs="Times New Roman"/>
                <w:sz w:val="10"/>
                <w:szCs w:val="10"/>
                <w:highlight w:val="yellow"/>
              </w:rPr>
            </w:pPr>
          </w:p>
        </w:tc>
        <w:tc>
          <w:tcPr>
            <w:tcW w:w="1287" w:type="dxa"/>
            <w:tcBorders>
              <w:top w:val="single" w:sz="4" w:space="0" w:color="auto"/>
            </w:tcBorders>
            <w:vAlign w:val="bottom"/>
          </w:tcPr>
          <w:p w14:paraId="65ED9A32" w14:textId="77777777" w:rsidR="00181CB3" w:rsidRPr="00186C64"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10"/>
                <w:szCs w:val="10"/>
                <w:highlight w:val="yellow"/>
              </w:rPr>
            </w:pPr>
          </w:p>
        </w:tc>
      </w:tr>
      <w:tr w:rsidR="00181CB3" w:rsidRPr="003228E9" w14:paraId="6869E8E4" w14:textId="77777777" w:rsidTr="00487044">
        <w:tc>
          <w:tcPr>
            <w:tcW w:w="3828" w:type="dxa"/>
            <w:vAlign w:val="bottom"/>
          </w:tcPr>
          <w:p w14:paraId="52DA0AD5"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3228E9">
              <w:rPr>
                <w:rFonts w:cs="Times New Roman"/>
                <w:sz w:val="20"/>
                <w:szCs w:val="20"/>
                <w:lang w:val="en-GB"/>
              </w:rPr>
              <w:t>Performing receivables</w:t>
            </w:r>
          </w:p>
        </w:tc>
        <w:tc>
          <w:tcPr>
            <w:tcW w:w="1296" w:type="dxa"/>
          </w:tcPr>
          <w:p w14:paraId="11DE5EC1" w14:textId="212DF9DD" w:rsidR="00181CB3" w:rsidRPr="003228E9" w:rsidRDefault="00C3732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1,362,383</w:t>
            </w:r>
          </w:p>
        </w:tc>
        <w:tc>
          <w:tcPr>
            <w:tcW w:w="263" w:type="dxa"/>
          </w:tcPr>
          <w:p w14:paraId="1AE5CFA2" w14:textId="77777777" w:rsidR="00181CB3" w:rsidRPr="003228E9" w:rsidRDefault="00181CB3" w:rsidP="00181CB3">
            <w:pPr>
              <w:tabs>
                <w:tab w:val="clear" w:pos="907"/>
              </w:tabs>
              <w:ind w:right="237"/>
              <w:jc w:val="right"/>
              <w:rPr>
                <w:rFonts w:cs="Times New Roman"/>
                <w:sz w:val="20"/>
                <w:szCs w:val="20"/>
                <w:highlight w:val="yellow"/>
              </w:rPr>
            </w:pPr>
          </w:p>
        </w:tc>
        <w:tc>
          <w:tcPr>
            <w:tcW w:w="1271" w:type="dxa"/>
          </w:tcPr>
          <w:p w14:paraId="7D5B3232" w14:textId="2B27D081" w:rsidR="00181CB3" w:rsidRPr="003228E9" w:rsidRDefault="00181CB3" w:rsidP="0081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uto"/>
              <w:rPr>
                <w:rFonts w:cs="Times New Roman"/>
                <w:sz w:val="20"/>
                <w:szCs w:val="20"/>
              </w:rPr>
            </w:pPr>
            <w:r w:rsidRPr="003228E9">
              <w:rPr>
                <w:rFonts w:cs="Times New Roman"/>
                <w:sz w:val="20"/>
                <w:szCs w:val="20"/>
              </w:rPr>
              <w:t>1,619,339</w:t>
            </w:r>
          </w:p>
        </w:tc>
        <w:tc>
          <w:tcPr>
            <w:tcW w:w="270" w:type="dxa"/>
          </w:tcPr>
          <w:p w14:paraId="2EA198C8" w14:textId="77777777" w:rsidR="00181CB3" w:rsidRPr="003228E9" w:rsidRDefault="00181CB3" w:rsidP="00181CB3">
            <w:pPr>
              <w:tabs>
                <w:tab w:val="clear" w:pos="907"/>
              </w:tabs>
              <w:ind w:right="237"/>
              <w:jc w:val="right"/>
              <w:rPr>
                <w:rFonts w:cs="Times New Roman"/>
                <w:sz w:val="20"/>
                <w:szCs w:val="20"/>
                <w:highlight w:val="yellow"/>
              </w:rPr>
            </w:pPr>
          </w:p>
        </w:tc>
        <w:tc>
          <w:tcPr>
            <w:tcW w:w="1294" w:type="dxa"/>
            <w:vAlign w:val="bottom"/>
          </w:tcPr>
          <w:p w14:paraId="086F0ACC" w14:textId="72BF75F5" w:rsidR="00181CB3" w:rsidRPr="003228E9" w:rsidRDefault="00C3732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332,302</w:t>
            </w:r>
          </w:p>
        </w:tc>
        <w:tc>
          <w:tcPr>
            <w:tcW w:w="270" w:type="dxa"/>
          </w:tcPr>
          <w:p w14:paraId="26FDFB4B" w14:textId="77777777" w:rsidR="00181CB3" w:rsidRPr="003228E9" w:rsidRDefault="00181CB3" w:rsidP="00181CB3">
            <w:pPr>
              <w:tabs>
                <w:tab w:val="clear" w:pos="907"/>
              </w:tabs>
              <w:ind w:right="237"/>
              <w:jc w:val="right"/>
              <w:rPr>
                <w:rFonts w:cs="Times New Roman"/>
                <w:sz w:val="20"/>
                <w:szCs w:val="20"/>
                <w:highlight w:val="yellow"/>
              </w:rPr>
            </w:pPr>
          </w:p>
        </w:tc>
        <w:tc>
          <w:tcPr>
            <w:tcW w:w="1287" w:type="dxa"/>
            <w:vAlign w:val="bottom"/>
          </w:tcPr>
          <w:p w14:paraId="789E3526" w14:textId="27C4D77A"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3228E9">
              <w:rPr>
                <w:rFonts w:cs="Times New Roman"/>
                <w:sz w:val="20"/>
                <w:szCs w:val="20"/>
              </w:rPr>
              <w:t>582,560</w:t>
            </w:r>
          </w:p>
        </w:tc>
      </w:tr>
      <w:tr w:rsidR="00181CB3" w:rsidRPr="003228E9" w14:paraId="4DD05879" w14:textId="77777777" w:rsidTr="00487044">
        <w:tc>
          <w:tcPr>
            <w:tcW w:w="3828" w:type="dxa"/>
            <w:vAlign w:val="bottom"/>
          </w:tcPr>
          <w:p w14:paraId="421856DC"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lang w:val="en-GB"/>
              </w:rPr>
            </w:pPr>
            <w:r w:rsidRPr="003228E9">
              <w:rPr>
                <w:rFonts w:cs="Times New Roman"/>
                <w:sz w:val="20"/>
                <w:szCs w:val="20"/>
                <w:lang w:val="en-GB"/>
              </w:rPr>
              <w:t>Under-performing receivables</w:t>
            </w:r>
          </w:p>
        </w:tc>
        <w:tc>
          <w:tcPr>
            <w:tcW w:w="1296" w:type="dxa"/>
          </w:tcPr>
          <w:p w14:paraId="3AC8FC35" w14:textId="09FF9CE3" w:rsidR="00181CB3" w:rsidRPr="003228E9" w:rsidRDefault="00C3732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175,910</w:t>
            </w:r>
          </w:p>
        </w:tc>
        <w:tc>
          <w:tcPr>
            <w:tcW w:w="263" w:type="dxa"/>
          </w:tcPr>
          <w:p w14:paraId="4B803F44" w14:textId="77777777" w:rsidR="00181CB3" w:rsidRPr="003228E9" w:rsidRDefault="00181CB3" w:rsidP="00181CB3">
            <w:pPr>
              <w:tabs>
                <w:tab w:val="clear" w:pos="907"/>
              </w:tabs>
              <w:ind w:right="237"/>
              <w:jc w:val="right"/>
              <w:rPr>
                <w:rFonts w:cs="Times New Roman"/>
                <w:sz w:val="20"/>
                <w:szCs w:val="20"/>
                <w:highlight w:val="yellow"/>
              </w:rPr>
            </w:pPr>
          </w:p>
        </w:tc>
        <w:tc>
          <w:tcPr>
            <w:tcW w:w="1271" w:type="dxa"/>
          </w:tcPr>
          <w:p w14:paraId="1207EE85" w14:textId="2EA508EF"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cs/>
              </w:rPr>
            </w:pPr>
            <w:r w:rsidRPr="003228E9">
              <w:rPr>
                <w:rFonts w:cs="Times New Roman"/>
                <w:sz w:val="20"/>
                <w:szCs w:val="20"/>
              </w:rPr>
              <w:t>319,343</w:t>
            </w:r>
          </w:p>
        </w:tc>
        <w:tc>
          <w:tcPr>
            <w:tcW w:w="270" w:type="dxa"/>
          </w:tcPr>
          <w:p w14:paraId="55561D7C" w14:textId="77777777" w:rsidR="00181CB3" w:rsidRPr="003228E9" w:rsidRDefault="00181CB3" w:rsidP="00181CB3">
            <w:pPr>
              <w:tabs>
                <w:tab w:val="clear" w:pos="907"/>
              </w:tabs>
              <w:ind w:right="237"/>
              <w:jc w:val="right"/>
              <w:rPr>
                <w:rFonts w:cs="Times New Roman"/>
                <w:sz w:val="20"/>
                <w:szCs w:val="20"/>
                <w:highlight w:val="yellow"/>
              </w:rPr>
            </w:pPr>
          </w:p>
        </w:tc>
        <w:tc>
          <w:tcPr>
            <w:tcW w:w="1294" w:type="dxa"/>
            <w:vAlign w:val="bottom"/>
          </w:tcPr>
          <w:p w14:paraId="63B60E96" w14:textId="6706F8EA" w:rsidR="00181CB3" w:rsidRPr="003228E9" w:rsidRDefault="00C3732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94,097</w:t>
            </w:r>
          </w:p>
        </w:tc>
        <w:tc>
          <w:tcPr>
            <w:tcW w:w="270" w:type="dxa"/>
          </w:tcPr>
          <w:p w14:paraId="5A5A89F3" w14:textId="77777777" w:rsidR="00181CB3" w:rsidRPr="003228E9" w:rsidRDefault="00181CB3" w:rsidP="00181CB3">
            <w:pPr>
              <w:tabs>
                <w:tab w:val="clear" w:pos="907"/>
              </w:tabs>
              <w:ind w:right="237"/>
              <w:jc w:val="right"/>
              <w:rPr>
                <w:rFonts w:cs="Times New Roman"/>
                <w:sz w:val="20"/>
                <w:szCs w:val="20"/>
                <w:highlight w:val="yellow"/>
              </w:rPr>
            </w:pPr>
          </w:p>
        </w:tc>
        <w:tc>
          <w:tcPr>
            <w:tcW w:w="1287" w:type="dxa"/>
            <w:vAlign w:val="bottom"/>
          </w:tcPr>
          <w:p w14:paraId="5E6B19F9" w14:textId="05803011"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3228E9">
              <w:rPr>
                <w:rFonts w:cs="Times New Roman"/>
                <w:sz w:val="20"/>
                <w:szCs w:val="20"/>
              </w:rPr>
              <w:t>221,244</w:t>
            </w:r>
          </w:p>
        </w:tc>
      </w:tr>
      <w:tr w:rsidR="00181CB3" w:rsidRPr="003228E9" w14:paraId="0022BC87" w14:textId="77777777" w:rsidTr="00181CB3">
        <w:tc>
          <w:tcPr>
            <w:tcW w:w="3828" w:type="dxa"/>
            <w:vAlign w:val="bottom"/>
          </w:tcPr>
          <w:p w14:paraId="4CDEECD4"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3228E9">
              <w:rPr>
                <w:rFonts w:cs="Times New Roman"/>
                <w:sz w:val="20"/>
                <w:szCs w:val="20"/>
              </w:rPr>
              <w:t xml:space="preserve">Credit-impaired </w:t>
            </w:r>
            <w:r w:rsidRPr="003228E9">
              <w:rPr>
                <w:rFonts w:cs="Times New Roman"/>
                <w:sz w:val="20"/>
                <w:szCs w:val="20"/>
                <w:lang w:val="en-GB"/>
              </w:rPr>
              <w:t>receivables</w:t>
            </w:r>
          </w:p>
        </w:tc>
        <w:tc>
          <w:tcPr>
            <w:tcW w:w="1296" w:type="dxa"/>
            <w:tcBorders>
              <w:bottom w:val="single" w:sz="4" w:space="0" w:color="auto"/>
            </w:tcBorders>
          </w:tcPr>
          <w:p w14:paraId="1F3056D0" w14:textId="5DF8B02B" w:rsidR="00181CB3" w:rsidRPr="003228E9" w:rsidRDefault="00BE0625" w:rsidP="00BE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108,621</w:t>
            </w:r>
          </w:p>
        </w:tc>
        <w:tc>
          <w:tcPr>
            <w:tcW w:w="263" w:type="dxa"/>
          </w:tcPr>
          <w:p w14:paraId="1C7F1C37" w14:textId="77777777" w:rsidR="00181CB3" w:rsidRPr="003228E9" w:rsidRDefault="00181CB3" w:rsidP="00181CB3">
            <w:pPr>
              <w:tabs>
                <w:tab w:val="clear" w:pos="907"/>
              </w:tabs>
              <w:ind w:right="237"/>
              <w:jc w:val="right"/>
              <w:rPr>
                <w:rFonts w:cs="Times New Roman"/>
                <w:sz w:val="20"/>
                <w:szCs w:val="20"/>
                <w:highlight w:val="yellow"/>
              </w:rPr>
            </w:pPr>
          </w:p>
        </w:tc>
        <w:tc>
          <w:tcPr>
            <w:tcW w:w="1271" w:type="dxa"/>
            <w:tcBorders>
              <w:bottom w:val="single" w:sz="4" w:space="0" w:color="auto"/>
            </w:tcBorders>
          </w:tcPr>
          <w:p w14:paraId="536A3BBA" w14:textId="20103D86"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141,181</w:t>
            </w:r>
          </w:p>
        </w:tc>
        <w:tc>
          <w:tcPr>
            <w:tcW w:w="270" w:type="dxa"/>
          </w:tcPr>
          <w:p w14:paraId="2D822EEE" w14:textId="77777777" w:rsidR="00181CB3" w:rsidRPr="003228E9" w:rsidRDefault="00181CB3" w:rsidP="00181CB3">
            <w:pPr>
              <w:tabs>
                <w:tab w:val="clear" w:pos="907"/>
              </w:tabs>
              <w:ind w:right="237"/>
              <w:jc w:val="right"/>
              <w:rPr>
                <w:rFonts w:cs="Times New Roman"/>
                <w:sz w:val="20"/>
                <w:szCs w:val="20"/>
                <w:highlight w:val="yellow"/>
              </w:rPr>
            </w:pPr>
          </w:p>
        </w:tc>
        <w:tc>
          <w:tcPr>
            <w:tcW w:w="1294" w:type="dxa"/>
            <w:tcBorders>
              <w:bottom w:val="single" w:sz="4" w:space="0" w:color="auto"/>
            </w:tcBorders>
          </w:tcPr>
          <w:p w14:paraId="764F2A90" w14:textId="6607DD1D" w:rsidR="00181CB3" w:rsidRPr="003228E9" w:rsidRDefault="00C3732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30,979</w:t>
            </w:r>
          </w:p>
        </w:tc>
        <w:tc>
          <w:tcPr>
            <w:tcW w:w="270" w:type="dxa"/>
          </w:tcPr>
          <w:p w14:paraId="5620C8CD" w14:textId="77777777" w:rsidR="00181CB3" w:rsidRPr="003228E9" w:rsidRDefault="00181CB3" w:rsidP="00181CB3">
            <w:pPr>
              <w:tabs>
                <w:tab w:val="clear" w:pos="907"/>
              </w:tabs>
              <w:ind w:right="237"/>
              <w:jc w:val="right"/>
              <w:rPr>
                <w:rFonts w:cs="Times New Roman"/>
                <w:sz w:val="20"/>
                <w:szCs w:val="20"/>
                <w:highlight w:val="yellow"/>
              </w:rPr>
            </w:pPr>
          </w:p>
        </w:tc>
        <w:tc>
          <w:tcPr>
            <w:tcW w:w="1287" w:type="dxa"/>
            <w:tcBorders>
              <w:bottom w:val="single" w:sz="4" w:space="0" w:color="auto"/>
            </w:tcBorders>
          </w:tcPr>
          <w:p w14:paraId="42C44F4B" w14:textId="79AEF95C"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3228E9">
              <w:rPr>
                <w:rFonts w:cs="Times New Roman"/>
                <w:sz w:val="20"/>
                <w:szCs w:val="20"/>
              </w:rPr>
              <w:t>60,862</w:t>
            </w:r>
          </w:p>
        </w:tc>
      </w:tr>
      <w:tr w:rsidR="00181CB3" w:rsidRPr="003228E9" w14:paraId="734836FC" w14:textId="77777777" w:rsidTr="00181CB3">
        <w:tc>
          <w:tcPr>
            <w:tcW w:w="3828" w:type="dxa"/>
            <w:vAlign w:val="bottom"/>
          </w:tcPr>
          <w:p w14:paraId="4FA73712"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3228E9">
              <w:rPr>
                <w:rFonts w:cs="Times New Roman"/>
                <w:sz w:val="20"/>
                <w:szCs w:val="20"/>
              </w:rPr>
              <w:t>Total</w:t>
            </w:r>
          </w:p>
        </w:tc>
        <w:tc>
          <w:tcPr>
            <w:tcW w:w="1296" w:type="dxa"/>
            <w:tcBorders>
              <w:top w:val="single" w:sz="4" w:space="0" w:color="auto"/>
            </w:tcBorders>
          </w:tcPr>
          <w:p w14:paraId="5CF897F0" w14:textId="4A98EBA8" w:rsidR="00181CB3" w:rsidRPr="003228E9" w:rsidRDefault="00001AB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1,646,914</w:t>
            </w:r>
          </w:p>
        </w:tc>
        <w:tc>
          <w:tcPr>
            <w:tcW w:w="263" w:type="dxa"/>
          </w:tcPr>
          <w:p w14:paraId="47E9B7B7" w14:textId="77777777" w:rsidR="00181CB3" w:rsidRPr="003228E9" w:rsidRDefault="00181CB3" w:rsidP="00181CB3">
            <w:pPr>
              <w:tabs>
                <w:tab w:val="clear" w:pos="907"/>
              </w:tabs>
              <w:ind w:right="237"/>
              <w:jc w:val="right"/>
              <w:rPr>
                <w:rFonts w:cs="Times New Roman"/>
                <w:sz w:val="20"/>
                <w:szCs w:val="20"/>
                <w:highlight w:val="yellow"/>
              </w:rPr>
            </w:pPr>
          </w:p>
        </w:tc>
        <w:tc>
          <w:tcPr>
            <w:tcW w:w="1271" w:type="dxa"/>
            <w:tcBorders>
              <w:top w:val="single" w:sz="4" w:space="0" w:color="auto"/>
            </w:tcBorders>
          </w:tcPr>
          <w:p w14:paraId="6C39C60A" w14:textId="021DCA11"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2,079,863</w:t>
            </w:r>
          </w:p>
        </w:tc>
        <w:tc>
          <w:tcPr>
            <w:tcW w:w="270" w:type="dxa"/>
          </w:tcPr>
          <w:p w14:paraId="7F6F504F" w14:textId="77777777" w:rsidR="00181CB3" w:rsidRPr="003228E9" w:rsidRDefault="00181CB3" w:rsidP="00181CB3">
            <w:pPr>
              <w:tabs>
                <w:tab w:val="clear" w:pos="907"/>
              </w:tabs>
              <w:ind w:right="237"/>
              <w:jc w:val="right"/>
              <w:rPr>
                <w:rFonts w:cs="Times New Roman"/>
                <w:sz w:val="20"/>
                <w:szCs w:val="20"/>
                <w:highlight w:val="yellow"/>
              </w:rPr>
            </w:pPr>
          </w:p>
        </w:tc>
        <w:tc>
          <w:tcPr>
            <w:tcW w:w="1294" w:type="dxa"/>
            <w:tcBorders>
              <w:top w:val="single" w:sz="4" w:space="0" w:color="auto"/>
            </w:tcBorders>
          </w:tcPr>
          <w:p w14:paraId="6C68EF71" w14:textId="1784F9AD" w:rsidR="00181CB3" w:rsidRPr="003228E9" w:rsidRDefault="00C3732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457,378</w:t>
            </w:r>
          </w:p>
        </w:tc>
        <w:tc>
          <w:tcPr>
            <w:tcW w:w="270" w:type="dxa"/>
          </w:tcPr>
          <w:p w14:paraId="10B6AEED" w14:textId="77777777" w:rsidR="00181CB3" w:rsidRPr="003228E9" w:rsidRDefault="00181CB3" w:rsidP="00181CB3">
            <w:pPr>
              <w:tabs>
                <w:tab w:val="clear" w:pos="907"/>
              </w:tabs>
              <w:ind w:right="237"/>
              <w:jc w:val="right"/>
              <w:rPr>
                <w:rFonts w:cs="Times New Roman"/>
                <w:sz w:val="20"/>
                <w:szCs w:val="20"/>
                <w:highlight w:val="yellow"/>
              </w:rPr>
            </w:pPr>
          </w:p>
        </w:tc>
        <w:tc>
          <w:tcPr>
            <w:tcW w:w="1287" w:type="dxa"/>
            <w:tcBorders>
              <w:top w:val="single" w:sz="4" w:space="0" w:color="auto"/>
            </w:tcBorders>
          </w:tcPr>
          <w:p w14:paraId="4B616ABA" w14:textId="6D3FAE0B" w:rsidR="00181CB3" w:rsidRPr="003228E9" w:rsidRDefault="00181CB3" w:rsidP="0043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3228E9">
              <w:rPr>
                <w:rFonts w:cs="Times New Roman"/>
                <w:sz w:val="20"/>
                <w:szCs w:val="20"/>
              </w:rPr>
              <w:t>864,666</w:t>
            </w:r>
          </w:p>
        </w:tc>
      </w:tr>
      <w:tr w:rsidR="00181CB3" w:rsidRPr="003228E9" w14:paraId="620C0808" w14:textId="77777777" w:rsidTr="00181CB3">
        <w:tc>
          <w:tcPr>
            <w:tcW w:w="3828" w:type="dxa"/>
            <w:vAlign w:val="bottom"/>
          </w:tcPr>
          <w:p w14:paraId="34726473"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3228E9">
              <w:rPr>
                <w:rFonts w:cs="Times New Roman"/>
                <w:sz w:val="20"/>
                <w:szCs w:val="20"/>
              </w:rPr>
              <w:t>Less allowance for impairment for</w:t>
            </w:r>
          </w:p>
        </w:tc>
        <w:tc>
          <w:tcPr>
            <w:tcW w:w="1296" w:type="dxa"/>
            <w:vAlign w:val="bottom"/>
          </w:tcPr>
          <w:p w14:paraId="23844FD8" w14:textId="77777777" w:rsidR="00181CB3" w:rsidRPr="003228E9" w:rsidRDefault="00181CB3" w:rsidP="00181CB3">
            <w:pPr>
              <w:tabs>
                <w:tab w:val="clear" w:pos="907"/>
              </w:tabs>
              <w:ind w:right="170"/>
              <w:jc w:val="right"/>
              <w:rPr>
                <w:rFonts w:cs="Times New Roman"/>
                <w:sz w:val="20"/>
                <w:szCs w:val="20"/>
              </w:rPr>
            </w:pPr>
          </w:p>
        </w:tc>
        <w:tc>
          <w:tcPr>
            <w:tcW w:w="263" w:type="dxa"/>
          </w:tcPr>
          <w:p w14:paraId="25F7D08F" w14:textId="77777777" w:rsidR="00181CB3" w:rsidRPr="003228E9" w:rsidRDefault="00181CB3" w:rsidP="00181CB3">
            <w:pPr>
              <w:tabs>
                <w:tab w:val="clear" w:pos="907"/>
              </w:tabs>
              <w:ind w:right="170"/>
              <w:jc w:val="right"/>
              <w:rPr>
                <w:rFonts w:cs="Times New Roman"/>
                <w:sz w:val="20"/>
                <w:szCs w:val="20"/>
                <w:highlight w:val="yellow"/>
                <w:cs/>
              </w:rPr>
            </w:pPr>
          </w:p>
        </w:tc>
        <w:tc>
          <w:tcPr>
            <w:tcW w:w="1271" w:type="dxa"/>
            <w:vAlign w:val="bottom"/>
          </w:tcPr>
          <w:p w14:paraId="2F08D58B"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00F4F5F0" w14:textId="77777777" w:rsidR="00181CB3" w:rsidRPr="003228E9" w:rsidRDefault="00181CB3" w:rsidP="00181CB3">
            <w:pPr>
              <w:tabs>
                <w:tab w:val="clear" w:pos="907"/>
              </w:tabs>
              <w:ind w:right="170"/>
              <w:jc w:val="right"/>
              <w:rPr>
                <w:rFonts w:cs="Times New Roman"/>
                <w:sz w:val="20"/>
                <w:szCs w:val="20"/>
                <w:highlight w:val="yellow"/>
                <w:cs/>
              </w:rPr>
            </w:pPr>
          </w:p>
        </w:tc>
        <w:tc>
          <w:tcPr>
            <w:tcW w:w="1294" w:type="dxa"/>
            <w:vAlign w:val="bottom"/>
          </w:tcPr>
          <w:p w14:paraId="508BB3C1"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1A7BDC77" w14:textId="77777777" w:rsidR="00181CB3" w:rsidRPr="003228E9" w:rsidRDefault="00181CB3" w:rsidP="00181CB3">
            <w:pPr>
              <w:tabs>
                <w:tab w:val="clear" w:pos="907"/>
              </w:tabs>
              <w:ind w:right="170"/>
              <w:jc w:val="right"/>
              <w:rPr>
                <w:rFonts w:cs="Times New Roman"/>
                <w:sz w:val="20"/>
                <w:szCs w:val="20"/>
                <w:highlight w:val="yellow"/>
                <w:cs/>
              </w:rPr>
            </w:pPr>
          </w:p>
        </w:tc>
        <w:tc>
          <w:tcPr>
            <w:tcW w:w="1287" w:type="dxa"/>
            <w:vAlign w:val="bottom"/>
          </w:tcPr>
          <w:p w14:paraId="1CC58F02"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181CB3" w:rsidRPr="003228E9" w14:paraId="57E93D82" w14:textId="77777777" w:rsidTr="00181CB3">
        <w:tc>
          <w:tcPr>
            <w:tcW w:w="3828" w:type="dxa"/>
            <w:vAlign w:val="bottom"/>
          </w:tcPr>
          <w:p w14:paraId="029CFF9D"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3228E9">
              <w:rPr>
                <w:rFonts w:cs="Times New Roman"/>
                <w:sz w:val="20"/>
                <w:szCs w:val="20"/>
              </w:rPr>
              <w:t xml:space="preserve">   expected credit loss</w:t>
            </w:r>
          </w:p>
        </w:tc>
        <w:tc>
          <w:tcPr>
            <w:tcW w:w="1296" w:type="dxa"/>
          </w:tcPr>
          <w:p w14:paraId="5C06E24E" w14:textId="7FD868AA" w:rsidR="00181CB3" w:rsidRPr="003228E9" w:rsidRDefault="00001ABA" w:rsidP="0081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0"/>
                <w:szCs w:val="20"/>
              </w:rPr>
            </w:pPr>
            <w:r w:rsidRPr="003228E9">
              <w:rPr>
                <w:rFonts w:cs="Times New Roman"/>
                <w:sz w:val="20"/>
                <w:szCs w:val="20"/>
              </w:rPr>
              <w:t>(104,600)</w:t>
            </w:r>
          </w:p>
        </w:tc>
        <w:tc>
          <w:tcPr>
            <w:tcW w:w="263" w:type="dxa"/>
          </w:tcPr>
          <w:p w14:paraId="0F24B3FE" w14:textId="77777777" w:rsidR="00181CB3" w:rsidRPr="003228E9" w:rsidRDefault="00181CB3" w:rsidP="00181CB3">
            <w:pPr>
              <w:tabs>
                <w:tab w:val="clear" w:pos="907"/>
              </w:tabs>
              <w:ind w:right="170"/>
              <w:jc w:val="right"/>
              <w:rPr>
                <w:rFonts w:cs="Times New Roman"/>
                <w:sz w:val="20"/>
                <w:szCs w:val="20"/>
                <w:highlight w:val="yellow"/>
                <w:cs/>
              </w:rPr>
            </w:pPr>
          </w:p>
        </w:tc>
        <w:tc>
          <w:tcPr>
            <w:tcW w:w="1271" w:type="dxa"/>
            <w:tcBorders>
              <w:bottom w:val="single" w:sz="4" w:space="0" w:color="auto"/>
            </w:tcBorders>
          </w:tcPr>
          <w:p w14:paraId="0E19BFBD" w14:textId="11138F65"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0"/>
                <w:szCs w:val="20"/>
              </w:rPr>
            </w:pPr>
            <w:r w:rsidRPr="003228E9">
              <w:rPr>
                <w:rFonts w:cs="Times New Roman"/>
                <w:sz w:val="20"/>
                <w:szCs w:val="20"/>
              </w:rPr>
              <w:t>(164,361)</w:t>
            </w:r>
          </w:p>
        </w:tc>
        <w:tc>
          <w:tcPr>
            <w:tcW w:w="270" w:type="dxa"/>
          </w:tcPr>
          <w:p w14:paraId="0CDD6C70" w14:textId="77777777" w:rsidR="00181CB3" w:rsidRPr="003228E9" w:rsidRDefault="00181CB3" w:rsidP="00181CB3">
            <w:pPr>
              <w:tabs>
                <w:tab w:val="clear" w:pos="907"/>
                <w:tab w:val="left" w:pos="952"/>
              </w:tabs>
              <w:spacing w:line="240" w:lineRule="auto"/>
              <w:ind w:right="-87"/>
              <w:jc w:val="right"/>
              <w:rPr>
                <w:rFonts w:cs="Times New Roman"/>
                <w:sz w:val="20"/>
                <w:szCs w:val="20"/>
                <w:cs/>
              </w:rPr>
            </w:pPr>
          </w:p>
        </w:tc>
        <w:tc>
          <w:tcPr>
            <w:tcW w:w="1294" w:type="dxa"/>
            <w:tcBorders>
              <w:bottom w:val="single" w:sz="4" w:space="0" w:color="auto"/>
            </w:tcBorders>
          </w:tcPr>
          <w:p w14:paraId="2595AFB3" w14:textId="1185D7A2" w:rsidR="00181CB3" w:rsidRPr="003228E9" w:rsidRDefault="00001AB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0"/>
                <w:szCs w:val="20"/>
              </w:rPr>
            </w:pPr>
            <w:r w:rsidRPr="003228E9">
              <w:rPr>
                <w:rFonts w:cs="Times New Roman"/>
                <w:sz w:val="20"/>
                <w:szCs w:val="20"/>
              </w:rPr>
              <w:t>(37,932)</w:t>
            </w:r>
          </w:p>
        </w:tc>
        <w:tc>
          <w:tcPr>
            <w:tcW w:w="270" w:type="dxa"/>
          </w:tcPr>
          <w:p w14:paraId="7A82238A" w14:textId="77777777" w:rsidR="00181CB3" w:rsidRPr="003228E9" w:rsidRDefault="00181CB3" w:rsidP="00181CB3">
            <w:pPr>
              <w:tabs>
                <w:tab w:val="clear" w:pos="907"/>
                <w:tab w:val="left" w:pos="952"/>
              </w:tabs>
              <w:spacing w:line="240" w:lineRule="auto"/>
              <w:ind w:right="-87"/>
              <w:jc w:val="right"/>
              <w:rPr>
                <w:rFonts w:cs="Times New Roman"/>
                <w:sz w:val="20"/>
                <w:szCs w:val="20"/>
                <w:cs/>
              </w:rPr>
            </w:pPr>
          </w:p>
        </w:tc>
        <w:tc>
          <w:tcPr>
            <w:tcW w:w="1287" w:type="dxa"/>
          </w:tcPr>
          <w:p w14:paraId="6D9A6A34" w14:textId="37C58AC2"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right="-108"/>
              <w:rPr>
                <w:rFonts w:cs="Times New Roman"/>
                <w:sz w:val="20"/>
                <w:szCs w:val="20"/>
              </w:rPr>
            </w:pPr>
            <w:r w:rsidRPr="003228E9">
              <w:rPr>
                <w:rFonts w:cs="Times New Roman"/>
                <w:sz w:val="20"/>
                <w:szCs w:val="20"/>
              </w:rPr>
              <w:t>(100,259)</w:t>
            </w:r>
          </w:p>
        </w:tc>
      </w:tr>
      <w:tr w:rsidR="00181CB3" w:rsidRPr="003228E9" w14:paraId="59043F4A" w14:textId="77777777" w:rsidTr="00181CB3">
        <w:tc>
          <w:tcPr>
            <w:tcW w:w="3828" w:type="dxa"/>
            <w:vAlign w:val="bottom"/>
          </w:tcPr>
          <w:p w14:paraId="29E97E5E"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3228E9">
              <w:rPr>
                <w:rFonts w:cs="Times New Roman"/>
                <w:sz w:val="20"/>
                <w:szCs w:val="20"/>
              </w:rPr>
              <w:t>Net</w:t>
            </w:r>
          </w:p>
        </w:tc>
        <w:tc>
          <w:tcPr>
            <w:tcW w:w="1296" w:type="dxa"/>
            <w:tcBorders>
              <w:top w:val="single" w:sz="4" w:space="0" w:color="auto"/>
              <w:bottom w:val="double" w:sz="4" w:space="0" w:color="auto"/>
            </w:tcBorders>
            <w:vAlign w:val="bottom"/>
          </w:tcPr>
          <w:p w14:paraId="7DA1A354" w14:textId="6B128041" w:rsidR="00181CB3" w:rsidRPr="003228E9" w:rsidRDefault="00001AB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1,542,314</w:t>
            </w:r>
          </w:p>
        </w:tc>
        <w:tc>
          <w:tcPr>
            <w:tcW w:w="263" w:type="dxa"/>
          </w:tcPr>
          <w:p w14:paraId="3D03BCC9" w14:textId="77777777" w:rsidR="00181CB3" w:rsidRPr="003228E9" w:rsidRDefault="00181CB3" w:rsidP="00181CB3">
            <w:pPr>
              <w:tabs>
                <w:tab w:val="clear" w:pos="907"/>
              </w:tabs>
              <w:ind w:right="237"/>
              <w:jc w:val="right"/>
              <w:rPr>
                <w:rFonts w:cs="Times New Roman"/>
                <w:sz w:val="20"/>
                <w:szCs w:val="20"/>
                <w:highlight w:val="yellow"/>
              </w:rPr>
            </w:pPr>
          </w:p>
        </w:tc>
        <w:tc>
          <w:tcPr>
            <w:tcW w:w="1271" w:type="dxa"/>
            <w:tcBorders>
              <w:top w:val="single" w:sz="4" w:space="0" w:color="auto"/>
              <w:bottom w:val="double" w:sz="4" w:space="0" w:color="auto"/>
            </w:tcBorders>
            <w:vAlign w:val="bottom"/>
          </w:tcPr>
          <w:p w14:paraId="536E3AD1" w14:textId="2399BD7D"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1,915,502</w:t>
            </w:r>
          </w:p>
        </w:tc>
        <w:tc>
          <w:tcPr>
            <w:tcW w:w="270" w:type="dxa"/>
          </w:tcPr>
          <w:p w14:paraId="46D34EEC" w14:textId="77777777" w:rsidR="00181CB3" w:rsidRPr="003228E9" w:rsidRDefault="00181CB3" w:rsidP="00181CB3">
            <w:pPr>
              <w:tabs>
                <w:tab w:val="clear" w:pos="907"/>
              </w:tabs>
              <w:ind w:right="237"/>
              <w:jc w:val="right"/>
              <w:rPr>
                <w:rFonts w:cs="Times New Roman"/>
                <w:sz w:val="20"/>
                <w:szCs w:val="20"/>
                <w:highlight w:val="yellow"/>
              </w:rPr>
            </w:pPr>
          </w:p>
        </w:tc>
        <w:tc>
          <w:tcPr>
            <w:tcW w:w="1294" w:type="dxa"/>
            <w:tcBorders>
              <w:top w:val="single" w:sz="4" w:space="0" w:color="auto"/>
              <w:bottom w:val="double" w:sz="4" w:space="0" w:color="auto"/>
            </w:tcBorders>
            <w:vAlign w:val="bottom"/>
          </w:tcPr>
          <w:p w14:paraId="33879C43" w14:textId="044BAD7F" w:rsidR="00181CB3" w:rsidRPr="003228E9" w:rsidRDefault="00001AB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419,446</w:t>
            </w:r>
          </w:p>
        </w:tc>
        <w:tc>
          <w:tcPr>
            <w:tcW w:w="270" w:type="dxa"/>
          </w:tcPr>
          <w:p w14:paraId="748278B9" w14:textId="77777777" w:rsidR="00181CB3" w:rsidRPr="003228E9" w:rsidRDefault="00181CB3" w:rsidP="00181CB3">
            <w:pPr>
              <w:tabs>
                <w:tab w:val="clear" w:pos="907"/>
              </w:tabs>
              <w:ind w:right="237"/>
              <w:jc w:val="right"/>
              <w:rPr>
                <w:rFonts w:cs="Times New Roman"/>
                <w:sz w:val="20"/>
                <w:szCs w:val="20"/>
                <w:highlight w:val="yellow"/>
              </w:rPr>
            </w:pPr>
          </w:p>
        </w:tc>
        <w:tc>
          <w:tcPr>
            <w:tcW w:w="1287" w:type="dxa"/>
            <w:tcBorders>
              <w:top w:val="single" w:sz="4" w:space="0" w:color="auto"/>
              <w:bottom w:val="double" w:sz="4" w:space="0" w:color="auto"/>
            </w:tcBorders>
            <w:vAlign w:val="bottom"/>
          </w:tcPr>
          <w:p w14:paraId="4C5E4EDD" w14:textId="4582D733"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3228E9">
              <w:rPr>
                <w:rFonts w:cs="Times New Roman"/>
                <w:sz w:val="20"/>
                <w:szCs w:val="20"/>
              </w:rPr>
              <w:t>764,407</w:t>
            </w:r>
          </w:p>
        </w:tc>
      </w:tr>
      <w:tr w:rsidR="00181CB3" w:rsidRPr="00186C64" w14:paraId="0AFB542C" w14:textId="77777777" w:rsidTr="00181CB3">
        <w:tc>
          <w:tcPr>
            <w:tcW w:w="3828" w:type="dxa"/>
            <w:vAlign w:val="bottom"/>
          </w:tcPr>
          <w:p w14:paraId="12FCCCE8" w14:textId="77777777" w:rsidR="00181CB3" w:rsidRPr="00186C64"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rPr>
                <w:rFonts w:cs="Times New Roman"/>
                <w:sz w:val="10"/>
                <w:szCs w:val="10"/>
                <w:highlight w:val="yellow"/>
              </w:rPr>
            </w:pPr>
          </w:p>
        </w:tc>
        <w:tc>
          <w:tcPr>
            <w:tcW w:w="1296" w:type="dxa"/>
            <w:tcBorders>
              <w:top w:val="double" w:sz="4" w:space="0" w:color="auto"/>
            </w:tcBorders>
            <w:vAlign w:val="bottom"/>
          </w:tcPr>
          <w:p w14:paraId="074D9DA7" w14:textId="77777777" w:rsidR="00181CB3" w:rsidRPr="00186C64"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120" w:lineRule="atLeast"/>
              <w:rPr>
                <w:rFonts w:cs="Times New Roman"/>
                <w:sz w:val="10"/>
                <w:szCs w:val="10"/>
                <w:highlight w:val="yellow"/>
              </w:rPr>
            </w:pPr>
          </w:p>
        </w:tc>
        <w:tc>
          <w:tcPr>
            <w:tcW w:w="263" w:type="dxa"/>
          </w:tcPr>
          <w:p w14:paraId="47A5BA14" w14:textId="77777777" w:rsidR="00181CB3" w:rsidRPr="00186C64" w:rsidRDefault="00181CB3" w:rsidP="003F1627">
            <w:pPr>
              <w:tabs>
                <w:tab w:val="clear" w:pos="907"/>
              </w:tabs>
              <w:spacing w:line="120" w:lineRule="atLeast"/>
              <w:ind w:right="237"/>
              <w:jc w:val="right"/>
              <w:rPr>
                <w:rFonts w:cs="Times New Roman"/>
                <w:sz w:val="10"/>
                <w:szCs w:val="10"/>
                <w:highlight w:val="yellow"/>
              </w:rPr>
            </w:pPr>
          </w:p>
        </w:tc>
        <w:tc>
          <w:tcPr>
            <w:tcW w:w="1271" w:type="dxa"/>
            <w:tcBorders>
              <w:top w:val="double" w:sz="4" w:space="0" w:color="auto"/>
            </w:tcBorders>
            <w:vAlign w:val="bottom"/>
          </w:tcPr>
          <w:p w14:paraId="3BE063C3" w14:textId="77777777" w:rsidR="00181CB3" w:rsidRPr="00186C64"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20" w:lineRule="atLeast"/>
              <w:rPr>
                <w:rFonts w:cs="Times New Roman"/>
                <w:sz w:val="10"/>
                <w:szCs w:val="10"/>
              </w:rPr>
            </w:pPr>
          </w:p>
        </w:tc>
        <w:tc>
          <w:tcPr>
            <w:tcW w:w="270" w:type="dxa"/>
          </w:tcPr>
          <w:p w14:paraId="2A600928" w14:textId="77777777" w:rsidR="00181CB3" w:rsidRPr="00186C64" w:rsidRDefault="00181CB3" w:rsidP="003F1627">
            <w:pPr>
              <w:tabs>
                <w:tab w:val="clear" w:pos="907"/>
              </w:tabs>
              <w:spacing w:line="120" w:lineRule="atLeast"/>
              <w:ind w:right="237"/>
              <w:jc w:val="right"/>
              <w:rPr>
                <w:rFonts w:cs="Times New Roman"/>
                <w:sz w:val="10"/>
                <w:szCs w:val="10"/>
                <w:highlight w:val="yellow"/>
              </w:rPr>
            </w:pPr>
          </w:p>
        </w:tc>
        <w:tc>
          <w:tcPr>
            <w:tcW w:w="1294" w:type="dxa"/>
            <w:tcBorders>
              <w:top w:val="double" w:sz="4" w:space="0" w:color="auto"/>
            </w:tcBorders>
            <w:vAlign w:val="bottom"/>
          </w:tcPr>
          <w:p w14:paraId="414C0ACA" w14:textId="77777777" w:rsidR="00181CB3" w:rsidRPr="00186C64"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120" w:lineRule="atLeast"/>
              <w:rPr>
                <w:rFonts w:cs="Times New Roman"/>
                <w:sz w:val="10"/>
                <w:szCs w:val="10"/>
                <w:highlight w:val="yellow"/>
              </w:rPr>
            </w:pPr>
          </w:p>
        </w:tc>
        <w:tc>
          <w:tcPr>
            <w:tcW w:w="270" w:type="dxa"/>
          </w:tcPr>
          <w:p w14:paraId="1D46B742" w14:textId="77777777" w:rsidR="00181CB3" w:rsidRPr="00186C64" w:rsidRDefault="00181CB3" w:rsidP="003F1627">
            <w:pPr>
              <w:tabs>
                <w:tab w:val="clear" w:pos="907"/>
              </w:tabs>
              <w:spacing w:line="120" w:lineRule="atLeast"/>
              <w:ind w:right="237"/>
              <w:jc w:val="right"/>
              <w:rPr>
                <w:rFonts w:cs="Times New Roman"/>
                <w:sz w:val="10"/>
                <w:szCs w:val="10"/>
                <w:highlight w:val="yellow"/>
              </w:rPr>
            </w:pPr>
          </w:p>
        </w:tc>
        <w:tc>
          <w:tcPr>
            <w:tcW w:w="1287" w:type="dxa"/>
            <w:tcBorders>
              <w:top w:val="double" w:sz="4" w:space="0" w:color="auto"/>
            </w:tcBorders>
            <w:vAlign w:val="bottom"/>
          </w:tcPr>
          <w:p w14:paraId="3CF12A94" w14:textId="77777777" w:rsidR="00181CB3" w:rsidRPr="00186C64"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20" w:lineRule="atLeast"/>
              <w:rPr>
                <w:rFonts w:cs="Times New Roman"/>
                <w:sz w:val="10"/>
                <w:szCs w:val="10"/>
              </w:rPr>
            </w:pPr>
          </w:p>
        </w:tc>
      </w:tr>
      <w:tr w:rsidR="00181CB3" w:rsidRPr="003228E9" w14:paraId="5F80CC43" w14:textId="77777777" w:rsidTr="00181CB3">
        <w:tc>
          <w:tcPr>
            <w:tcW w:w="3828" w:type="dxa"/>
            <w:vAlign w:val="bottom"/>
          </w:tcPr>
          <w:p w14:paraId="66D8DEBE"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3228E9">
              <w:rPr>
                <w:sz w:val="20"/>
                <w:szCs w:val="20"/>
              </w:rPr>
              <w:t>Percentage</w:t>
            </w:r>
            <w:r w:rsidRPr="003228E9">
              <w:rPr>
                <w:rFonts w:cs="Times New Roman"/>
                <w:sz w:val="20"/>
                <w:szCs w:val="20"/>
              </w:rPr>
              <w:t xml:space="preserve"> of allowance for </w:t>
            </w:r>
          </w:p>
        </w:tc>
        <w:tc>
          <w:tcPr>
            <w:tcW w:w="1296" w:type="dxa"/>
            <w:vAlign w:val="bottom"/>
          </w:tcPr>
          <w:p w14:paraId="28E61929"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63" w:type="dxa"/>
          </w:tcPr>
          <w:p w14:paraId="1E5FF038" w14:textId="77777777" w:rsidR="00181CB3" w:rsidRPr="003228E9" w:rsidRDefault="00181CB3" w:rsidP="00181CB3">
            <w:pPr>
              <w:tabs>
                <w:tab w:val="clear" w:pos="907"/>
              </w:tabs>
              <w:ind w:right="237"/>
              <w:jc w:val="right"/>
              <w:rPr>
                <w:rFonts w:cs="Times New Roman"/>
                <w:sz w:val="20"/>
                <w:szCs w:val="20"/>
                <w:highlight w:val="yellow"/>
              </w:rPr>
            </w:pPr>
          </w:p>
        </w:tc>
        <w:tc>
          <w:tcPr>
            <w:tcW w:w="1271" w:type="dxa"/>
            <w:vAlign w:val="bottom"/>
          </w:tcPr>
          <w:p w14:paraId="618F6244"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54B9C74F" w14:textId="77777777" w:rsidR="00181CB3" w:rsidRPr="003228E9" w:rsidRDefault="00181CB3" w:rsidP="00181CB3">
            <w:pPr>
              <w:tabs>
                <w:tab w:val="clear" w:pos="907"/>
              </w:tabs>
              <w:ind w:right="237"/>
              <w:jc w:val="right"/>
              <w:rPr>
                <w:rFonts w:cs="Times New Roman"/>
                <w:sz w:val="20"/>
                <w:szCs w:val="20"/>
                <w:highlight w:val="yellow"/>
              </w:rPr>
            </w:pPr>
          </w:p>
        </w:tc>
        <w:tc>
          <w:tcPr>
            <w:tcW w:w="1294" w:type="dxa"/>
            <w:vAlign w:val="bottom"/>
          </w:tcPr>
          <w:p w14:paraId="761FFE28"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44664A47" w14:textId="77777777" w:rsidR="00181CB3" w:rsidRPr="003228E9" w:rsidRDefault="00181CB3" w:rsidP="00181CB3">
            <w:pPr>
              <w:tabs>
                <w:tab w:val="clear" w:pos="907"/>
              </w:tabs>
              <w:ind w:right="237"/>
              <w:jc w:val="right"/>
              <w:rPr>
                <w:rFonts w:cs="Times New Roman"/>
                <w:sz w:val="20"/>
                <w:szCs w:val="20"/>
                <w:highlight w:val="yellow"/>
              </w:rPr>
            </w:pPr>
          </w:p>
        </w:tc>
        <w:tc>
          <w:tcPr>
            <w:tcW w:w="1287" w:type="dxa"/>
            <w:vAlign w:val="bottom"/>
          </w:tcPr>
          <w:p w14:paraId="233C687A"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181CB3" w:rsidRPr="003228E9" w14:paraId="3D31D151" w14:textId="77777777" w:rsidTr="00181CB3">
        <w:tc>
          <w:tcPr>
            <w:tcW w:w="3828" w:type="dxa"/>
            <w:vAlign w:val="bottom"/>
          </w:tcPr>
          <w:p w14:paraId="6B290C2A"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sz w:val="20"/>
                <w:szCs w:val="20"/>
              </w:rPr>
            </w:pPr>
            <w:r w:rsidRPr="003228E9">
              <w:rPr>
                <w:rFonts w:cs="Times New Roman"/>
                <w:sz w:val="20"/>
                <w:szCs w:val="20"/>
              </w:rPr>
              <w:t xml:space="preserve">   impairment for expected credit loss </w:t>
            </w:r>
          </w:p>
        </w:tc>
        <w:tc>
          <w:tcPr>
            <w:tcW w:w="1296" w:type="dxa"/>
            <w:vAlign w:val="bottom"/>
          </w:tcPr>
          <w:p w14:paraId="20C4A1B1"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63" w:type="dxa"/>
          </w:tcPr>
          <w:p w14:paraId="327BD5A6" w14:textId="77777777" w:rsidR="00181CB3" w:rsidRPr="003228E9" w:rsidRDefault="00181CB3" w:rsidP="00181CB3">
            <w:pPr>
              <w:tabs>
                <w:tab w:val="clear" w:pos="907"/>
              </w:tabs>
              <w:ind w:right="237"/>
              <w:jc w:val="right"/>
              <w:rPr>
                <w:rFonts w:cs="Times New Roman"/>
                <w:sz w:val="20"/>
                <w:szCs w:val="20"/>
                <w:highlight w:val="yellow"/>
              </w:rPr>
            </w:pPr>
          </w:p>
        </w:tc>
        <w:tc>
          <w:tcPr>
            <w:tcW w:w="1271" w:type="dxa"/>
            <w:vAlign w:val="bottom"/>
          </w:tcPr>
          <w:p w14:paraId="53C00CAF"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09B36514" w14:textId="77777777" w:rsidR="00181CB3" w:rsidRPr="003228E9" w:rsidRDefault="00181CB3" w:rsidP="00181CB3">
            <w:pPr>
              <w:tabs>
                <w:tab w:val="clear" w:pos="907"/>
              </w:tabs>
              <w:ind w:right="237"/>
              <w:jc w:val="right"/>
              <w:rPr>
                <w:rFonts w:cs="Times New Roman"/>
                <w:sz w:val="20"/>
                <w:szCs w:val="20"/>
                <w:highlight w:val="yellow"/>
              </w:rPr>
            </w:pPr>
          </w:p>
        </w:tc>
        <w:tc>
          <w:tcPr>
            <w:tcW w:w="1294" w:type="dxa"/>
            <w:vAlign w:val="bottom"/>
          </w:tcPr>
          <w:p w14:paraId="42395907"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2D193431" w14:textId="77777777" w:rsidR="00181CB3" w:rsidRPr="003228E9" w:rsidRDefault="00181CB3" w:rsidP="00181CB3">
            <w:pPr>
              <w:tabs>
                <w:tab w:val="clear" w:pos="907"/>
              </w:tabs>
              <w:ind w:right="237"/>
              <w:jc w:val="right"/>
              <w:rPr>
                <w:rFonts w:cs="Times New Roman"/>
                <w:sz w:val="20"/>
                <w:szCs w:val="20"/>
                <w:highlight w:val="yellow"/>
              </w:rPr>
            </w:pPr>
          </w:p>
        </w:tc>
        <w:tc>
          <w:tcPr>
            <w:tcW w:w="1287" w:type="dxa"/>
            <w:vAlign w:val="bottom"/>
          </w:tcPr>
          <w:p w14:paraId="3AF3FCB0"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181CB3" w:rsidRPr="003228E9" w14:paraId="52E5CFCC" w14:textId="77777777" w:rsidTr="00181CB3">
        <w:tc>
          <w:tcPr>
            <w:tcW w:w="3828" w:type="dxa"/>
            <w:vAlign w:val="bottom"/>
          </w:tcPr>
          <w:p w14:paraId="3B37E10D"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3228E9">
              <w:rPr>
                <w:rFonts w:cs="Times New Roman"/>
                <w:sz w:val="20"/>
                <w:szCs w:val="20"/>
              </w:rPr>
              <w:t xml:space="preserve">   to total</w:t>
            </w:r>
            <w:r w:rsidRPr="003228E9">
              <w:rPr>
                <w:rFonts w:cs="Times New Roman"/>
                <w:spacing w:val="-2"/>
                <w:sz w:val="20"/>
                <w:szCs w:val="20"/>
              </w:rPr>
              <w:t xml:space="preserve"> hire-purchase contract</w:t>
            </w:r>
          </w:p>
        </w:tc>
        <w:tc>
          <w:tcPr>
            <w:tcW w:w="1296" w:type="dxa"/>
            <w:vAlign w:val="bottom"/>
          </w:tcPr>
          <w:p w14:paraId="69C17448"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63" w:type="dxa"/>
          </w:tcPr>
          <w:p w14:paraId="3D96CFB7" w14:textId="77777777" w:rsidR="00181CB3" w:rsidRPr="003228E9" w:rsidRDefault="00181CB3" w:rsidP="00181CB3">
            <w:pPr>
              <w:tabs>
                <w:tab w:val="clear" w:pos="907"/>
              </w:tabs>
              <w:ind w:right="237"/>
              <w:jc w:val="right"/>
              <w:rPr>
                <w:rFonts w:cs="Times New Roman"/>
                <w:sz w:val="20"/>
                <w:szCs w:val="20"/>
                <w:highlight w:val="yellow"/>
              </w:rPr>
            </w:pPr>
          </w:p>
        </w:tc>
        <w:tc>
          <w:tcPr>
            <w:tcW w:w="1271" w:type="dxa"/>
            <w:vAlign w:val="bottom"/>
          </w:tcPr>
          <w:p w14:paraId="5DAB65FD"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137471D4" w14:textId="77777777" w:rsidR="00181CB3" w:rsidRPr="003228E9" w:rsidRDefault="00181CB3" w:rsidP="00181CB3">
            <w:pPr>
              <w:tabs>
                <w:tab w:val="clear" w:pos="907"/>
              </w:tabs>
              <w:ind w:right="237"/>
              <w:jc w:val="right"/>
              <w:rPr>
                <w:rFonts w:cs="Times New Roman"/>
                <w:sz w:val="20"/>
                <w:szCs w:val="20"/>
                <w:highlight w:val="yellow"/>
              </w:rPr>
            </w:pPr>
          </w:p>
        </w:tc>
        <w:tc>
          <w:tcPr>
            <w:tcW w:w="1294" w:type="dxa"/>
            <w:vAlign w:val="bottom"/>
          </w:tcPr>
          <w:p w14:paraId="753FA076"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24FBD5E4" w14:textId="77777777" w:rsidR="00181CB3" w:rsidRPr="003228E9" w:rsidRDefault="00181CB3" w:rsidP="00181CB3">
            <w:pPr>
              <w:tabs>
                <w:tab w:val="clear" w:pos="907"/>
              </w:tabs>
              <w:ind w:right="237"/>
              <w:jc w:val="right"/>
              <w:rPr>
                <w:rFonts w:cs="Times New Roman"/>
                <w:sz w:val="20"/>
                <w:szCs w:val="20"/>
                <w:highlight w:val="yellow"/>
              </w:rPr>
            </w:pPr>
          </w:p>
        </w:tc>
        <w:tc>
          <w:tcPr>
            <w:tcW w:w="1287" w:type="dxa"/>
            <w:vAlign w:val="bottom"/>
          </w:tcPr>
          <w:p w14:paraId="6C494B97"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181CB3" w:rsidRPr="003228E9" w14:paraId="73B41C6E" w14:textId="77777777" w:rsidTr="00181CB3">
        <w:tc>
          <w:tcPr>
            <w:tcW w:w="3828" w:type="dxa"/>
            <w:vAlign w:val="bottom"/>
          </w:tcPr>
          <w:p w14:paraId="5561AD55" w14:textId="77777777"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pacing w:val="-2"/>
                <w:sz w:val="20"/>
                <w:szCs w:val="20"/>
              </w:rPr>
            </w:pPr>
            <w:r w:rsidRPr="003228E9">
              <w:rPr>
                <w:rFonts w:cs="Times New Roman"/>
                <w:sz w:val="20"/>
                <w:szCs w:val="20"/>
              </w:rPr>
              <w:t xml:space="preserve">   </w:t>
            </w:r>
            <w:r w:rsidRPr="003228E9">
              <w:rPr>
                <w:rFonts w:cs="Times New Roman"/>
                <w:spacing w:val="-2"/>
                <w:sz w:val="20"/>
                <w:szCs w:val="20"/>
              </w:rPr>
              <w:t>receivables (%)</w:t>
            </w:r>
          </w:p>
        </w:tc>
        <w:tc>
          <w:tcPr>
            <w:tcW w:w="1296" w:type="dxa"/>
            <w:tcBorders>
              <w:bottom w:val="double" w:sz="4" w:space="0" w:color="auto"/>
            </w:tcBorders>
            <w:vAlign w:val="bottom"/>
          </w:tcPr>
          <w:p w14:paraId="1F43891F" w14:textId="446C067E" w:rsidR="00181CB3" w:rsidRPr="003228E9" w:rsidRDefault="00001AB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6.35</w:t>
            </w:r>
          </w:p>
        </w:tc>
        <w:tc>
          <w:tcPr>
            <w:tcW w:w="263" w:type="dxa"/>
          </w:tcPr>
          <w:p w14:paraId="7CF02BAC" w14:textId="77777777" w:rsidR="00181CB3" w:rsidRPr="003228E9" w:rsidRDefault="00181CB3" w:rsidP="00181CB3">
            <w:pPr>
              <w:tabs>
                <w:tab w:val="clear" w:pos="907"/>
              </w:tabs>
              <w:ind w:right="237"/>
              <w:jc w:val="right"/>
              <w:rPr>
                <w:rFonts w:cs="Times New Roman"/>
                <w:sz w:val="20"/>
                <w:szCs w:val="20"/>
              </w:rPr>
            </w:pPr>
          </w:p>
        </w:tc>
        <w:tc>
          <w:tcPr>
            <w:tcW w:w="1271" w:type="dxa"/>
            <w:tcBorders>
              <w:bottom w:val="double" w:sz="4" w:space="0" w:color="auto"/>
            </w:tcBorders>
            <w:vAlign w:val="bottom"/>
          </w:tcPr>
          <w:p w14:paraId="24C85548" w14:textId="19A7748F" w:rsidR="00181CB3" w:rsidRPr="003228E9"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ind w:right="171"/>
              <w:rPr>
                <w:rFonts w:cs="Times New Roman"/>
                <w:sz w:val="20"/>
                <w:szCs w:val="20"/>
              </w:rPr>
            </w:pPr>
            <w:r w:rsidRPr="003228E9">
              <w:rPr>
                <w:rFonts w:cs="Times New Roman"/>
                <w:sz w:val="20"/>
                <w:szCs w:val="20"/>
              </w:rPr>
              <w:t>7.90</w:t>
            </w:r>
          </w:p>
        </w:tc>
        <w:tc>
          <w:tcPr>
            <w:tcW w:w="270" w:type="dxa"/>
          </w:tcPr>
          <w:p w14:paraId="347C5EEF" w14:textId="77777777" w:rsidR="00181CB3" w:rsidRPr="003228E9" w:rsidRDefault="00181CB3" w:rsidP="00181CB3">
            <w:pPr>
              <w:tabs>
                <w:tab w:val="clear" w:pos="907"/>
              </w:tabs>
              <w:ind w:right="237"/>
              <w:jc w:val="right"/>
              <w:rPr>
                <w:rFonts w:cs="Times New Roman"/>
                <w:sz w:val="20"/>
                <w:szCs w:val="20"/>
              </w:rPr>
            </w:pPr>
          </w:p>
        </w:tc>
        <w:tc>
          <w:tcPr>
            <w:tcW w:w="1294" w:type="dxa"/>
            <w:tcBorders>
              <w:bottom w:val="double" w:sz="4" w:space="0" w:color="auto"/>
            </w:tcBorders>
            <w:vAlign w:val="bottom"/>
          </w:tcPr>
          <w:p w14:paraId="2252BE02" w14:textId="471323E9" w:rsidR="00181CB3" w:rsidRPr="003228E9" w:rsidRDefault="00001ABA" w:rsidP="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3228E9">
              <w:rPr>
                <w:rFonts w:cs="Times New Roman"/>
                <w:sz w:val="20"/>
                <w:szCs w:val="20"/>
              </w:rPr>
              <w:t>8.29</w:t>
            </w:r>
          </w:p>
        </w:tc>
        <w:tc>
          <w:tcPr>
            <w:tcW w:w="270" w:type="dxa"/>
          </w:tcPr>
          <w:p w14:paraId="5B501BA1" w14:textId="77777777" w:rsidR="00181CB3" w:rsidRPr="003228E9" w:rsidRDefault="00181CB3" w:rsidP="00181CB3">
            <w:pPr>
              <w:tabs>
                <w:tab w:val="clear" w:pos="907"/>
              </w:tabs>
              <w:ind w:right="237"/>
              <w:jc w:val="right"/>
              <w:rPr>
                <w:rFonts w:cs="Times New Roman"/>
                <w:sz w:val="20"/>
                <w:szCs w:val="20"/>
              </w:rPr>
            </w:pPr>
          </w:p>
        </w:tc>
        <w:tc>
          <w:tcPr>
            <w:tcW w:w="1287" w:type="dxa"/>
            <w:tcBorders>
              <w:bottom w:val="double" w:sz="4" w:space="0" w:color="auto"/>
            </w:tcBorders>
            <w:vAlign w:val="bottom"/>
          </w:tcPr>
          <w:p w14:paraId="2B40E594" w14:textId="0F85F60B" w:rsidR="00181CB3" w:rsidRPr="003228E9" w:rsidRDefault="00181CB3" w:rsidP="002E5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0"/>
                <w:szCs w:val="20"/>
              </w:rPr>
            </w:pPr>
            <w:r w:rsidRPr="003228E9">
              <w:rPr>
                <w:rFonts w:cs="Times New Roman"/>
                <w:sz w:val="20"/>
                <w:szCs w:val="20"/>
              </w:rPr>
              <w:t>11.60</w:t>
            </w:r>
          </w:p>
        </w:tc>
      </w:tr>
    </w:tbl>
    <w:p w14:paraId="22D93D1F" w14:textId="77777777" w:rsidR="00A766B7" w:rsidRDefault="00A766B7" w:rsidP="001B6FCE">
      <w:pPr>
        <w:pStyle w:val="NoSpacing"/>
        <w:rPr>
          <w:rFonts w:cs="Times New Roman"/>
          <w:sz w:val="22"/>
          <w:szCs w:val="22"/>
          <w:u w:val="single"/>
        </w:rPr>
      </w:pPr>
    </w:p>
    <w:p w14:paraId="7091FD9A" w14:textId="2791E3B4" w:rsidR="001B6FCE" w:rsidRPr="00515545" w:rsidRDefault="001B6FCE" w:rsidP="001B6FCE">
      <w:pPr>
        <w:pStyle w:val="NoSpacing"/>
        <w:rPr>
          <w:rFonts w:cs="Times New Roman"/>
          <w:sz w:val="22"/>
          <w:szCs w:val="22"/>
          <w:u w:val="single"/>
        </w:rPr>
      </w:pPr>
      <w:r w:rsidRPr="00515545">
        <w:rPr>
          <w:rFonts w:cs="Times New Roman"/>
          <w:sz w:val="22"/>
          <w:szCs w:val="22"/>
          <w:u w:val="single"/>
        </w:rPr>
        <w:lastRenderedPageBreak/>
        <w:t>Loan receivables</w:t>
      </w:r>
    </w:p>
    <w:p w14:paraId="2BBAE8D9" w14:textId="77777777" w:rsidR="001B6FCE" w:rsidRPr="00515545" w:rsidRDefault="001B6FCE" w:rsidP="001B6FCE">
      <w:pPr>
        <w:pStyle w:val="NoSpacing"/>
        <w:rPr>
          <w:rFonts w:cs="Times New Roman"/>
          <w:sz w:val="22"/>
          <w:szCs w:val="22"/>
          <w:highlight w:val="yellow"/>
        </w:rPr>
      </w:pPr>
    </w:p>
    <w:tbl>
      <w:tblPr>
        <w:tblW w:w="10105" w:type="dxa"/>
        <w:tblLayout w:type="fixed"/>
        <w:tblLook w:val="04A0" w:firstRow="1" w:lastRow="0" w:firstColumn="1" w:lastColumn="0" w:noHBand="0" w:noVBand="1"/>
      </w:tblPr>
      <w:tblGrid>
        <w:gridCol w:w="2235"/>
        <w:gridCol w:w="1077"/>
        <w:gridCol w:w="236"/>
        <w:gridCol w:w="1077"/>
        <w:gridCol w:w="236"/>
        <w:gridCol w:w="1191"/>
        <w:gridCol w:w="236"/>
        <w:gridCol w:w="1077"/>
        <w:gridCol w:w="236"/>
        <w:gridCol w:w="1077"/>
        <w:gridCol w:w="236"/>
        <w:gridCol w:w="1191"/>
      </w:tblGrid>
      <w:tr w:rsidR="001B6FCE" w:rsidRPr="00515545" w14:paraId="63DA5CB7" w14:textId="77777777" w:rsidTr="003A0D6D">
        <w:tc>
          <w:tcPr>
            <w:tcW w:w="2235" w:type="dxa"/>
          </w:tcPr>
          <w:p w14:paraId="3C83869A" w14:textId="77777777" w:rsidR="001B6FCE" w:rsidRPr="00515545" w:rsidRDefault="001B6FCE" w:rsidP="001B6FCE">
            <w:pPr>
              <w:spacing w:line="160" w:lineRule="atLeast"/>
              <w:jc w:val="both"/>
              <w:rPr>
                <w:rFonts w:cs="Times New Roman"/>
                <w:sz w:val="22"/>
                <w:szCs w:val="22"/>
                <w:highlight w:val="yellow"/>
              </w:rPr>
            </w:pPr>
          </w:p>
        </w:tc>
        <w:tc>
          <w:tcPr>
            <w:tcW w:w="7870" w:type="dxa"/>
            <w:gridSpan w:val="11"/>
            <w:tcBorders>
              <w:bottom w:val="single" w:sz="4" w:space="0" w:color="auto"/>
            </w:tcBorders>
          </w:tcPr>
          <w:p w14:paraId="1CCF9D83" w14:textId="77777777" w:rsidR="001B6FCE" w:rsidRPr="00515545" w:rsidRDefault="001B6FCE" w:rsidP="001B6FCE">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1B6FCE" w:rsidRPr="00515545" w14:paraId="54F6D280" w14:textId="77777777" w:rsidTr="0048323E">
        <w:tc>
          <w:tcPr>
            <w:tcW w:w="2235" w:type="dxa"/>
          </w:tcPr>
          <w:p w14:paraId="4B23C62D" w14:textId="77777777" w:rsidR="001B6FCE" w:rsidRPr="00515545" w:rsidRDefault="001B6FCE" w:rsidP="001B6FCE">
            <w:pPr>
              <w:spacing w:line="160" w:lineRule="atLeast"/>
              <w:jc w:val="both"/>
              <w:rPr>
                <w:rFonts w:cs="Times New Roman"/>
                <w:sz w:val="22"/>
                <w:szCs w:val="22"/>
                <w:highlight w:val="yellow"/>
              </w:rPr>
            </w:pPr>
          </w:p>
        </w:tc>
        <w:tc>
          <w:tcPr>
            <w:tcW w:w="3817" w:type="dxa"/>
            <w:gridSpan w:val="5"/>
            <w:tcBorders>
              <w:top w:val="single" w:sz="4" w:space="0" w:color="auto"/>
              <w:bottom w:val="single" w:sz="4" w:space="0" w:color="auto"/>
            </w:tcBorders>
          </w:tcPr>
          <w:p w14:paraId="36768331" w14:textId="17560313" w:rsidR="001B6FCE" w:rsidRPr="00515545" w:rsidRDefault="007F173F" w:rsidP="001B6FCE">
            <w:pPr>
              <w:spacing w:line="160" w:lineRule="atLeast"/>
              <w:jc w:val="center"/>
              <w:rPr>
                <w:rFonts w:cs="Times New Roman"/>
                <w:sz w:val="22"/>
                <w:szCs w:val="22"/>
              </w:rPr>
            </w:pPr>
            <w:r>
              <w:rPr>
                <w:rFonts w:cs="Times New Roman"/>
                <w:sz w:val="22"/>
                <w:szCs w:val="22"/>
              </w:rPr>
              <w:t>September 30</w:t>
            </w:r>
            <w:r w:rsidR="00A05D40" w:rsidRPr="00515545">
              <w:rPr>
                <w:rFonts w:cs="Times New Roman"/>
                <w:sz w:val="22"/>
                <w:szCs w:val="22"/>
              </w:rPr>
              <w:t>,</w:t>
            </w:r>
            <w:r w:rsidR="001B6FCE" w:rsidRPr="00515545">
              <w:rPr>
                <w:rFonts w:cs="Times New Roman"/>
                <w:sz w:val="22"/>
                <w:szCs w:val="22"/>
              </w:rPr>
              <w:t xml:space="preserve"> </w:t>
            </w:r>
            <w:r w:rsidR="00772A94">
              <w:rPr>
                <w:rFonts w:cs="Times New Roman"/>
                <w:sz w:val="22"/>
                <w:szCs w:val="22"/>
              </w:rPr>
              <w:t>2025</w:t>
            </w:r>
          </w:p>
        </w:tc>
        <w:tc>
          <w:tcPr>
            <w:tcW w:w="236" w:type="dxa"/>
          </w:tcPr>
          <w:p w14:paraId="7B93B647" w14:textId="77777777" w:rsidR="001B6FCE" w:rsidRPr="00515545" w:rsidRDefault="001B6FCE" w:rsidP="001B6FCE">
            <w:pPr>
              <w:spacing w:line="160" w:lineRule="atLeast"/>
              <w:jc w:val="center"/>
              <w:rPr>
                <w:rFonts w:cs="Times New Roman"/>
                <w:sz w:val="22"/>
                <w:szCs w:val="22"/>
              </w:rPr>
            </w:pPr>
          </w:p>
        </w:tc>
        <w:tc>
          <w:tcPr>
            <w:tcW w:w="3817" w:type="dxa"/>
            <w:gridSpan w:val="5"/>
            <w:tcBorders>
              <w:top w:val="single" w:sz="4" w:space="0" w:color="auto"/>
              <w:bottom w:val="single" w:sz="4" w:space="0" w:color="auto"/>
            </w:tcBorders>
          </w:tcPr>
          <w:p w14:paraId="6CC4CCEF" w14:textId="61CD23FD" w:rsidR="001B6FCE" w:rsidRPr="00515545" w:rsidRDefault="001B6FCE" w:rsidP="001B6FCE">
            <w:pPr>
              <w:spacing w:line="160" w:lineRule="atLeast"/>
              <w:jc w:val="center"/>
              <w:rPr>
                <w:rFonts w:cs="Times New Roman"/>
                <w:sz w:val="22"/>
                <w:szCs w:val="22"/>
              </w:rPr>
            </w:pPr>
            <w:r w:rsidRPr="00515545">
              <w:rPr>
                <w:rFonts w:cs="Times New Roman"/>
                <w:sz w:val="22"/>
                <w:szCs w:val="22"/>
              </w:rPr>
              <w:t xml:space="preserve">December 31, </w:t>
            </w:r>
            <w:r w:rsidR="00772A94">
              <w:rPr>
                <w:rFonts w:cs="Times New Roman"/>
                <w:sz w:val="22"/>
                <w:szCs w:val="22"/>
              </w:rPr>
              <w:t>2024</w:t>
            </w:r>
          </w:p>
        </w:tc>
      </w:tr>
      <w:tr w:rsidR="001B6FCE" w:rsidRPr="00515545" w14:paraId="25B1A2EF" w14:textId="77777777" w:rsidTr="001B6FCE">
        <w:tc>
          <w:tcPr>
            <w:tcW w:w="2235" w:type="dxa"/>
          </w:tcPr>
          <w:p w14:paraId="1BF66513" w14:textId="77777777" w:rsidR="001B6FCE" w:rsidRPr="00515545" w:rsidRDefault="001B6FCE" w:rsidP="0048323E">
            <w:pPr>
              <w:spacing w:line="160" w:lineRule="atLeast"/>
              <w:jc w:val="both"/>
              <w:rPr>
                <w:rFonts w:cs="Times New Roman"/>
                <w:sz w:val="22"/>
                <w:szCs w:val="22"/>
              </w:rPr>
            </w:pPr>
          </w:p>
        </w:tc>
        <w:tc>
          <w:tcPr>
            <w:tcW w:w="1077" w:type="dxa"/>
            <w:tcBorders>
              <w:top w:val="single" w:sz="4" w:space="0" w:color="auto"/>
              <w:bottom w:val="single" w:sz="4" w:space="0" w:color="auto"/>
            </w:tcBorders>
          </w:tcPr>
          <w:p w14:paraId="569044F2"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77B1D6D8"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7C8C21FD"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700DB20"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66E329F9"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c>
          <w:tcPr>
            <w:tcW w:w="236" w:type="dxa"/>
          </w:tcPr>
          <w:p w14:paraId="33CE1D02"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053BB09E"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5DF35D89"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5C583D30"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0305445"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191DC23F"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r>
      <w:tr w:rsidR="001B6FCE" w:rsidRPr="00515545" w14:paraId="2EE7DA93" w14:textId="77777777" w:rsidTr="001B6FCE">
        <w:tc>
          <w:tcPr>
            <w:tcW w:w="2235" w:type="dxa"/>
          </w:tcPr>
          <w:p w14:paraId="2AC47F92"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4F5EC839"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023417CA"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23815522"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3ABCE66" w14:textId="77777777" w:rsidR="001B6FCE" w:rsidRPr="00515545" w:rsidRDefault="001B6FCE" w:rsidP="00C51331">
            <w:pPr>
              <w:spacing w:line="120" w:lineRule="atLeast"/>
              <w:jc w:val="both"/>
              <w:rPr>
                <w:rFonts w:cs="Times New Roman"/>
                <w:sz w:val="22"/>
                <w:szCs w:val="22"/>
                <w:highlight w:val="yellow"/>
              </w:rPr>
            </w:pPr>
          </w:p>
        </w:tc>
        <w:tc>
          <w:tcPr>
            <w:tcW w:w="1191" w:type="dxa"/>
            <w:tcBorders>
              <w:top w:val="single" w:sz="4" w:space="0" w:color="auto"/>
            </w:tcBorders>
          </w:tcPr>
          <w:p w14:paraId="6119EFC0"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B0F8AA4"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5E469303" w14:textId="77777777" w:rsidR="001B6FCE" w:rsidRPr="00515545" w:rsidRDefault="001B6FCE" w:rsidP="00C51331">
            <w:pPr>
              <w:spacing w:line="120" w:lineRule="atLeast"/>
              <w:jc w:val="both"/>
              <w:rPr>
                <w:rFonts w:cs="Times New Roman"/>
                <w:sz w:val="22"/>
                <w:szCs w:val="22"/>
              </w:rPr>
            </w:pPr>
          </w:p>
        </w:tc>
        <w:tc>
          <w:tcPr>
            <w:tcW w:w="236" w:type="dxa"/>
          </w:tcPr>
          <w:p w14:paraId="5482C756"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382601A3" w14:textId="77777777" w:rsidR="001B6FCE" w:rsidRPr="00515545" w:rsidRDefault="001B6FCE" w:rsidP="00C51331">
            <w:pPr>
              <w:spacing w:line="120" w:lineRule="atLeast"/>
              <w:jc w:val="both"/>
              <w:rPr>
                <w:rFonts w:cs="Times New Roman"/>
                <w:sz w:val="22"/>
                <w:szCs w:val="22"/>
              </w:rPr>
            </w:pPr>
          </w:p>
        </w:tc>
        <w:tc>
          <w:tcPr>
            <w:tcW w:w="236" w:type="dxa"/>
          </w:tcPr>
          <w:p w14:paraId="2519AA6D" w14:textId="77777777" w:rsidR="001B6FCE" w:rsidRPr="00515545" w:rsidRDefault="001B6FCE" w:rsidP="00C51331">
            <w:pPr>
              <w:spacing w:line="120" w:lineRule="atLeast"/>
              <w:jc w:val="both"/>
              <w:rPr>
                <w:rFonts w:cs="Times New Roman"/>
                <w:sz w:val="22"/>
                <w:szCs w:val="22"/>
              </w:rPr>
            </w:pPr>
          </w:p>
        </w:tc>
        <w:tc>
          <w:tcPr>
            <w:tcW w:w="1191" w:type="dxa"/>
            <w:tcBorders>
              <w:top w:val="single" w:sz="4" w:space="0" w:color="auto"/>
            </w:tcBorders>
          </w:tcPr>
          <w:p w14:paraId="64ABD3C3" w14:textId="77777777" w:rsidR="001B6FCE" w:rsidRPr="00515545" w:rsidRDefault="001B6FCE" w:rsidP="00C51331">
            <w:pPr>
              <w:spacing w:line="120" w:lineRule="atLeast"/>
              <w:jc w:val="both"/>
              <w:rPr>
                <w:rFonts w:cs="Times New Roman"/>
                <w:sz w:val="22"/>
                <w:szCs w:val="22"/>
              </w:rPr>
            </w:pPr>
          </w:p>
        </w:tc>
      </w:tr>
      <w:tr w:rsidR="0067726D" w:rsidRPr="00515545" w14:paraId="3E2AA72F" w14:textId="77777777" w:rsidTr="001B6FCE">
        <w:tc>
          <w:tcPr>
            <w:tcW w:w="2235" w:type="dxa"/>
          </w:tcPr>
          <w:p w14:paraId="0FB9011D"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r w:rsidRPr="00515545">
              <w:rPr>
                <w:rFonts w:cs="Times New Roman"/>
                <w:sz w:val="22"/>
                <w:szCs w:val="22"/>
              </w:rPr>
              <w:t>Loans receivables</w:t>
            </w:r>
          </w:p>
        </w:tc>
        <w:tc>
          <w:tcPr>
            <w:tcW w:w="1077" w:type="dxa"/>
          </w:tcPr>
          <w:p w14:paraId="476C627E" w14:textId="19FB6BDA" w:rsidR="0067726D" w:rsidRPr="00BC1AD1"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cs/>
              </w:rPr>
            </w:pPr>
            <w:r w:rsidRPr="0067726D">
              <w:rPr>
                <w:rFonts w:cstheme="minorBidi"/>
                <w:sz w:val="22"/>
                <w:szCs w:val="22"/>
              </w:rPr>
              <w:t>80,827</w:t>
            </w:r>
          </w:p>
        </w:tc>
        <w:tc>
          <w:tcPr>
            <w:tcW w:w="236" w:type="dxa"/>
          </w:tcPr>
          <w:p w14:paraId="240B5504"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61C93ABD" w14:textId="1FE671BE"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70,173</w:t>
            </w:r>
          </w:p>
        </w:tc>
        <w:tc>
          <w:tcPr>
            <w:tcW w:w="236" w:type="dxa"/>
          </w:tcPr>
          <w:p w14:paraId="7FDF5F04" w14:textId="77777777"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heme="minorBidi"/>
                <w:sz w:val="22"/>
                <w:szCs w:val="22"/>
              </w:rPr>
            </w:pPr>
          </w:p>
        </w:tc>
        <w:tc>
          <w:tcPr>
            <w:tcW w:w="1191" w:type="dxa"/>
          </w:tcPr>
          <w:p w14:paraId="374D0E0C" w14:textId="66A64D6E"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10,654</w:t>
            </w:r>
          </w:p>
        </w:tc>
        <w:tc>
          <w:tcPr>
            <w:tcW w:w="236" w:type="dxa"/>
          </w:tcPr>
          <w:p w14:paraId="2220A3EC"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93D6C19" w14:textId="019E2023"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841C9A">
              <w:rPr>
                <w:rFonts w:cs="Times New Roman"/>
                <w:sz w:val="22"/>
                <w:szCs w:val="22"/>
              </w:rPr>
              <w:t>82,887</w:t>
            </w:r>
          </w:p>
        </w:tc>
        <w:tc>
          <w:tcPr>
            <w:tcW w:w="236" w:type="dxa"/>
          </w:tcPr>
          <w:p w14:paraId="2468F358"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94C3EE6" w14:textId="2144985B"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841C9A">
              <w:rPr>
                <w:rFonts w:cs="Times New Roman"/>
                <w:sz w:val="22"/>
                <w:szCs w:val="22"/>
              </w:rPr>
              <w:t>58,432</w:t>
            </w:r>
          </w:p>
        </w:tc>
        <w:tc>
          <w:tcPr>
            <w:tcW w:w="236" w:type="dxa"/>
          </w:tcPr>
          <w:p w14:paraId="2D15E5C8"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C1CF689" w14:textId="30FE87EA"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24,455</w:t>
            </w:r>
          </w:p>
        </w:tc>
      </w:tr>
      <w:tr w:rsidR="0067726D" w:rsidRPr="00515545" w14:paraId="03B744C0" w14:textId="77777777" w:rsidTr="001B6FCE">
        <w:tc>
          <w:tcPr>
            <w:tcW w:w="2235" w:type="dxa"/>
          </w:tcPr>
          <w:p w14:paraId="7931888B" w14:textId="6CC64CDB"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r w:rsidRPr="008872FC">
              <w:rPr>
                <w:rFonts w:cs="Times New Roman"/>
                <w:sz w:val="22"/>
                <w:szCs w:val="22"/>
              </w:rPr>
              <w:t xml:space="preserve">Accrued interest </w:t>
            </w:r>
          </w:p>
        </w:tc>
        <w:tc>
          <w:tcPr>
            <w:tcW w:w="1077" w:type="dxa"/>
          </w:tcPr>
          <w:p w14:paraId="7C5023F8" w14:textId="2FD0B7CE" w:rsidR="0067726D" w:rsidRPr="008872FC"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p>
        </w:tc>
        <w:tc>
          <w:tcPr>
            <w:tcW w:w="236" w:type="dxa"/>
          </w:tcPr>
          <w:p w14:paraId="2980DB74"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4F6FBC71" w14:textId="4469F45F" w:rsidR="0067726D" w:rsidRPr="008872FC"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0C9D29F3"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045EFC2A" w14:textId="7EE32242" w:rsidR="0067726D" w:rsidRPr="008872FC"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4AFC832A"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440CD08" w14:textId="77777777" w:rsid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5067F86"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75572CCA" w14:textId="77777777" w:rsid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2C5E3DEA"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67A0FA7" w14:textId="77777777" w:rsid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67726D" w:rsidRPr="00515545" w14:paraId="560A5B8C" w14:textId="77777777" w:rsidTr="001B6FCE">
        <w:tc>
          <w:tcPr>
            <w:tcW w:w="2235" w:type="dxa"/>
          </w:tcPr>
          <w:p w14:paraId="2FDFA40B" w14:textId="6968E441" w:rsidR="0067726D" w:rsidRPr="008872FC"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jc w:val="both"/>
              <w:rPr>
                <w:rFonts w:cs="Times New Roman"/>
                <w:sz w:val="22"/>
                <w:szCs w:val="22"/>
              </w:rPr>
            </w:pPr>
            <w:r w:rsidRPr="008872FC">
              <w:rPr>
                <w:rFonts w:cs="Times New Roman"/>
                <w:sz w:val="22"/>
                <w:szCs w:val="22"/>
              </w:rPr>
              <w:t>income</w:t>
            </w:r>
          </w:p>
        </w:tc>
        <w:tc>
          <w:tcPr>
            <w:tcW w:w="1077" w:type="dxa"/>
          </w:tcPr>
          <w:p w14:paraId="31A519C1" w14:textId="04C5CE83" w:rsidR="0067726D" w:rsidRPr="008872FC"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1,790</w:t>
            </w:r>
          </w:p>
        </w:tc>
        <w:tc>
          <w:tcPr>
            <w:tcW w:w="236" w:type="dxa"/>
          </w:tcPr>
          <w:p w14:paraId="25D9E033" w14:textId="77777777"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heme="minorBidi"/>
                <w:sz w:val="22"/>
                <w:szCs w:val="22"/>
              </w:rPr>
            </w:pPr>
          </w:p>
        </w:tc>
        <w:tc>
          <w:tcPr>
            <w:tcW w:w="1077" w:type="dxa"/>
          </w:tcPr>
          <w:p w14:paraId="327ACB43" w14:textId="33901DE1"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1,790</w:t>
            </w:r>
          </w:p>
        </w:tc>
        <w:tc>
          <w:tcPr>
            <w:tcW w:w="236" w:type="dxa"/>
          </w:tcPr>
          <w:p w14:paraId="2BD48ECD"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14771090" w14:textId="5D654EC1" w:rsidR="0067726D" w:rsidRPr="008872FC"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6C31FBB"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76A52458" w14:textId="05C1B0EF" w:rsid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841C9A">
              <w:rPr>
                <w:rFonts w:cs="Times New Roman"/>
                <w:sz w:val="22"/>
                <w:szCs w:val="22"/>
              </w:rPr>
              <w:t>2,108</w:t>
            </w:r>
          </w:p>
        </w:tc>
        <w:tc>
          <w:tcPr>
            <w:tcW w:w="236" w:type="dxa"/>
          </w:tcPr>
          <w:p w14:paraId="387034E3"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43A9B81D" w14:textId="1D29D181" w:rsid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841C9A">
              <w:rPr>
                <w:rFonts w:cs="Times New Roman"/>
                <w:sz w:val="22"/>
                <w:szCs w:val="22"/>
              </w:rPr>
              <w:t>2,108</w:t>
            </w:r>
          </w:p>
        </w:tc>
        <w:tc>
          <w:tcPr>
            <w:tcW w:w="236" w:type="dxa"/>
          </w:tcPr>
          <w:p w14:paraId="61090D98"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35B70FD" w14:textId="08E65EF1" w:rsid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67726D" w:rsidRPr="00515545" w14:paraId="4CDAE96F" w14:textId="77777777" w:rsidTr="001B6FCE">
        <w:tc>
          <w:tcPr>
            <w:tcW w:w="2235" w:type="dxa"/>
          </w:tcPr>
          <w:p w14:paraId="055C7F82"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Less unearned income</w:t>
            </w:r>
          </w:p>
        </w:tc>
        <w:tc>
          <w:tcPr>
            <w:tcW w:w="1077" w:type="dxa"/>
            <w:tcBorders>
              <w:bottom w:val="single" w:sz="4" w:space="0" w:color="auto"/>
            </w:tcBorders>
          </w:tcPr>
          <w:p w14:paraId="48945200" w14:textId="6DD271AD"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(444)</w:t>
            </w:r>
          </w:p>
        </w:tc>
        <w:tc>
          <w:tcPr>
            <w:tcW w:w="236" w:type="dxa"/>
          </w:tcPr>
          <w:p w14:paraId="7D1AB78B" w14:textId="77777777"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heme="minorBidi"/>
                <w:sz w:val="22"/>
                <w:szCs w:val="22"/>
              </w:rPr>
            </w:pPr>
          </w:p>
        </w:tc>
        <w:tc>
          <w:tcPr>
            <w:tcW w:w="1077" w:type="dxa"/>
            <w:tcBorders>
              <w:bottom w:val="single" w:sz="4" w:space="0" w:color="auto"/>
            </w:tcBorders>
          </w:tcPr>
          <w:p w14:paraId="05003EC5" w14:textId="3D5FE7B1"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(416)</w:t>
            </w:r>
          </w:p>
        </w:tc>
        <w:tc>
          <w:tcPr>
            <w:tcW w:w="236" w:type="dxa"/>
          </w:tcPr>
          <w:p w14:paraId="7574B500"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1950AC00" w14:textId="2348563B"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(28)</w:t>
            </w:r>
          </w:p>
        </w:tc>
        <w:tc>
          <w:tcPr>
            <w:tcW w:w="236" w:type="dxa"/>
          </w:tcPr>
          <w:p w14:paraId="46E33E29"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16D493A6" w14:textId="2FB0F8EC"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(605)</w:t>
            </w:r>
          </w:p>
        </w:tc>
        <w:tc>
          <w:tcPr>
            <w:tcW w:w="236" w:type="dxa"/>
          </w:tcPr>
          <w:p w14:paraId="7430F83B"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15AFE0BA" w14:textId="334A3234"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(486)</w:t>
            </w:r>
          </w:p>
        </w:tc>
        <w:tc>
          <w:tcPr>
            <w:tcW w:w="236" w:type="dxa"/>
          </w:tcPr>
          <w:p w14:paraId="174D0BA0"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01C3BA9E" w14:textId="4074BEC5"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ind w:right="-108"/>
              <w:rPr>
                <w:rFonts w:cs="Times New Roman"/>
                <w:sz w:val="22"/>
                <w:szCs w:val="22"/>
              </w:rPr>
            </w:pPr>
            <w:r>
              <w:rPr>
                <w:rFonts w:cs="Times New Roman"/>
                <w:sz w:val="22"/>
                <w:szCs w:val="22"/>
              </w:rPr>
              <w:t>(119)</w:t>
            </w:r>
          </w:p>
        </w:tc>
      </w:tr>
      <w:tr w:rsidR="0067726D" w:rsidRPr="00515545" w14:paraId="4DD41B20" w14:textId="77777777" w:rsidTr="001B6FCE">
        <w:tc>
          <w:tcPr>
            <w:tcW w:w="2235" w:type="dxa"/>
          </w:tcPr>
          <w:p w14:paraId="053A1D59"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Net</w:t>
            </w:r>
          </w:p>
        </w:tc>
        <w:tc>
          <w:tcPr>
            <w:tcW w:w="1077" w:type="dxa"/>
            <w:tcBorders>
              <w:top w:val="single" w:sz="4" w:space="0" w:color="auto"/>
            </w:tcBorders>
          </w:tcPr>
          <w:p w14:paraId="21849788" w14:textId="16E58E83"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82,173</w:t>
            </w:r>
          </w:p>
        </w:tc>
        <w:tc>
          <w:tcPr>
            <w:tcW w:w="236" w:type="dxa"/>
          </w:tcPr>
          <w:p w14:paraId="76B5F8B8" w14:textId="77777777"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heme="minorBidi"/>
                <w:sz w:val="22"/>
                <w:szCs w:val="22"/>
              </w:rPr>
            </w:pPr>
          </w:p>
        </w:tc>
        <w:tc>
          <w:tcPr>
            <w:tcW w:w="1077" w:type="dxa"/>
            <w:tcBorders>
              <w:top w:val="single" w:sz="4" w:space="0" w:color="auto"/>
            </w:tcBorders>
          </w:tcPr>
          <w:p w14:paraId="3E13B383" w14:textId="7F98E990"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71,547</w:t>
            </w:r>
          </w:p>
        </w:tc>
        <w:tc>
          <w:tcPr>
            <w:tcW w:w="236" w:type="dxa"/>
          </w:tcPr>
          <w:p w14:paraId="14DA8E6C" w14:textId="77777777"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heme="minorBidi"/>
                <w:sz w:val="22"/>
                <w:szCs w:val="22"/>
              </w:rPr>
            </w:pPr>
          </w:p>
        </w:tc>
        <w:tc>
          <w:tcPr>
            <w:tcW w:w="1191" w:type="dxa"/>
            <w:tcBorders>
              <w:top w:val="single" w:sz="4" w:space="0" w:color="auto"/>
            </w:tcBorders>
          </w:tcPr>
          <w:p w14:paraId="1F9672F1" w14:textId="28453F70"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10,626</w:t>
            </w:r>
          </w:p>
        </w:tc>
        <w:tc>
          <w:tcPr>
            <w:tcW w:w="236" w:type="dxa"/>
          </w:tcPr>
          <w:p w14:paraId="69C459BF"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tcBorders>
          </w:tcPr>
          <w:p w14:paraId="2CB3D831" w14:textId="59C7692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84,390</w:t>
            </w:r>
          </w:p>
        </w:tc>
        <w:tc>
          <w:tcPr>
            <w:tcW w:w="236" w:type="dxa"/>
          </w:tcPr>
          <w:p w14:paraId="0A79A78C"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tcBorders>
          </w:tcPr>
          <w:p w14:paraId="781D4DDE" w14:textId="5219D1FC"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60,054</w:t>
            </w:r>
          </w:p>
        </w:tc>
        <w:tc>
          <w:tcPr>
            <w:tcW w:w="236" w:type="dxa"/>
          </w:tcPr>
          <w:p w14:paraId="17413DB4"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3CE8E634" w14:textId="4399A210"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24,336</w:t>
            </w:r>
          </w:p>
        </w:tc>
      </w:tr>
      <w:tr w:rsidR="0067726D" w:rsidRPr="00515545" w14:paraId="083FDC83" w14:textId="77777777" w:rsidTr="001B6FCE">
        <w:tc>
          <w:tcPr>
            <w:tcW w:w="2235" w:type="dxa"/>
          </w:tcPr>
          <w:p w14:paraId="5D218A57"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Less allowance for</w:t>
            </w:r>
          </w:p>
        </w:tc>
        <w:tc>
          <w:tcPr>
            <w:tcW w:w="1077" w:type="dxa"/>
          </w:tcPr>
          <w:p w14:paraId="6AC52523"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2EA162"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1FF1F536"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058CC78"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09A8E5BF"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2F82952C"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FA18915"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14CB23"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C1D5C2"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A32375D"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382B3FD"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67726D" w:rsidRPr="00515545" w14:paraId="6857C4D1" w14:textId="77777777" w:rsidTr="001B6FCE">
        <w:tc>
          <w:tcPr>
            <w:tcW w:w="2235" w:type="dxa"/>
          </w:tcPr>
          <w:p w14:paraId="14FB3AC6"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 xml:space="preserve">    impairment for  </w:t>
            </w:r>
          </w:p>
        </w:tc>
        <w:tc>
          <w:tcPr>
            <w:tcW w:w="1077" w:type="dxa"/>
          </w:tcPr>
          <w:p w14:paraId="050A85B7"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FB87167"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1E377E6"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E7B9994"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6BFB99B"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4402615"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C01C500"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AEF74E2"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63BA73"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FF49807"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57944F9"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67726D" w:rsidRPr="00515545" w14:paraId="50B401A8" w14:textId="77777777" w:rsidTr="001B6FCE">
        <w:tc>
          <w:tcPr>
            <w:tcW w:w="2235" w:type="dxa"/>
          </w:tcPr>
          <w:p w14:paraId="0A268741"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 xml:space="preserve">    expected credit loss</w:t>
            </w:r>
          </w:p>
        </w:tc>
        <w:tc>
          <w:tcPr>
            <w:tcW w:w="1077" w:type="dxa"/>
            <w:tcBorders>
              <w:bottom w:val="single" w:sz="4" w:space="0" w:color="auto"/>
            </w:tcBorders>
          </w:tcPr>
          <w:p w14:paraId="031F8FB9" w14:textId="3F3A4A9C"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(8,068)</w:t>
            </w:r>
          </w:p>
        </w:tc>
        <w:tc>
          <w:tcPr>
            <w:tcW w:w="236" w:type="dxa"/>
          </w:tcPr>
          <w:p w14:paraId="6CD96E24"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6C635549" w14:textId="3A4D1552"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(7,267)</w:t>
            </w:r>
          </w:p>
        </w:tc>
        <w:tc>
          <w:tcPr>
            <w:tcW w:w="236" w:type="dxa"/>
          </w:tcPr>
          <w:p w14:paraId="39CBCC2E"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5A64C186" w14:textId="3A37ABAD"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(801)</w:t>
            </w:r>
          </w:p>
        </w:tc>
        <w:tc>
          <w:tcPr>
            <w:tcW w:w="236" w:type="dxa"/>
          </w:tcPr>
          <w:p w14:paraId="66611016"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34B3171A" w14:textId="77EB20C4"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(9,634)</w:t>
            </w:r>
          </w:p>
        </w:tc>
        <w:tc>
          <w:tcPr>
            <w:tcW w:w="236" w:type="dxa"/>
          </w:tcPr>
          <w:p w14:paraId="558A04A1"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2AE07991" w14:textId="1255010F"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(6,727)</w:t>
            </w:r>
          </w:p>
        </w:tc>
        <w:tc>
          <w:tcPr>
            <w:tcW w:w="236" w:type="dxa"/>
          </w:tcPr>
          <w:p w14:paraId="00A48ACB"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36D3C6D" w14:textId="621647AE"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(2,907)</w:t>
            </w:r>
          </w:p>
        </w:tc>
      </w:tr>
      <w:tr w:rsidR="0067726D" w:rsidRPr="00515545" w14:paraId="79C533F2" w14:textId="77777777" w:rsidTr="001B6FCE">
        <w:tc>
          <w:tcPr>
            <w:tcW w:w="2235" w:type="dxa"/>
          </w:tcPr>
          <w:p w14:paraId="24B06A17"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Net</w:t>
            </w:r>
          </w:p>
        </w:tc>
        <w:tc>
          <w:tcPr>
            <w:tcW w:w="1077" w:type="dxa"/>
            <w:tcBorders>
              <w:top w:val="single" w:sz="4" w:space="0" w:color="auto"/>
              <w:bottom w:val="double" w:sz="4" w:space="0" w:color="auto"/>
            </w:tcBorders>
          </w:tcPr>
          <w:p w14:paraId="1EE2C8F4" w14:textId="04C1F13B"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74,105</w:t>
            </w:r>
          </w:p>
        </w:tc>
        <w:tc>
          <w:tcPr>
            <w:tcW w:w="236" w:type="dxa"/>
          </w:tcPr>
          <w:p w14:paraId="7D43EEE3"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bottom w:val="double" w:sz="4" w:space="0" w:color="auto"/>
            </w:tcBorders>
          </w:tcPr>
          <w:p w14:paraId="323067C9" w14:textId="1F500EB2"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64,280</w:t>
            </w:r>
          </w:p>
        </w:tc>
        <w:tc>
          <w:tcPr>
            <w:tcW w:w="236" w:type="dxa"/>
          </w:tcPr>
          <w:p w14:paraId="060A6476"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bottom w:val="double" w:sz="4" w:space="0" w:color="auto"/>
            </w:tcBorders>
          </w:tcPr>
          <w:p w14:paraId="57BCBF8F" w14:textId="5D508739" w:rsidR="0067726D" w:rsidRPr="0067726D"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67726D">
              <w:rPr>
                <w:rFonts w:cstheme="minorBidi"/>
                <w:sz w:val="22"/>
                <w:szCs w:val="22"/>
              </w:rPr>
              <w:t>9,825</w:t>
            </w:r>
          </w:p>
        </w:tc>
        <w:tc>
          <w:tcPr>
            <w:tcW w:w="236" w:type="dxa"/>
          </w:tcPr>
          <w:p w14:paraId="7F0DAFBB"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bottom w:val="double" w:sz="4" w:space="0" w:color="auto"/>
            </w:tcBorders>
          </w:tcPr>
          <w:p w14:paraId="4B1B9085" w14:textId="0BC8D700"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74,756</w:t>
            </w:r>
          </w:p>
        </w:tc>
        <w:tc>
          <w:tcPr>
            <w:tcW w:w="236" w:type="dxa"/>
          </w:tcPr>
          <w:p w14:paraId="7B841441"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150A0EEE" w14:textId="32ECC6FC"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53,327</w:t>
            </w:r>
          </w:p>
        </w:tc>
        <w:tc>
          <w:tcPr>
            <w:tcW w:w="236" w:type="dxa"/>
          </w:tcPr>
          <w:p w14:paraId="3DEB8A1E" w14:textId="77777777"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101E6995" w14:textId="409A7CED" w:rsidR="0067726D" w:rsidRPr="00515545" w:rsidRDefault="0067726D" w:rsidP="00677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21,429</w:t>
            </w:r>
          </w:p>
        </w:tc>
      </w:tr>
    </w:tbl>
    <w:p w14:paraId="4B98A1AD" w14:textId="77777777" w:rsidR="00EB750C" w:rsidRPr="00515545" w:rsidRDefault="001B6FCE" w:rsidP="001B6FCE">
      <w:pPr>
        <w:tabs>
          <w:tab w:val="clear" w:pos="227"/>
          <w:tab w:val="clear" w:pos="454"/>
        </w:tabs>
        <w:spacing w:line="240" w:lineRule="auto"/>
        <w:jc w:val="thaiDistribute"/>
        <w:rPr>
          <w:rFonts w:cs="Times New Roman"/>
          <w:sz w:val="22"/>
          <w:szCs w:val="22"/>
          <w:highlight w:val="yellow"/>
        </w:rPr>
      </w:pPr>
      <w:r w:rsidRPr="00515545">
        <w:rPr>
          <w:rFonts w:cs="Times New Roman"/>
          <w:sz w:val="22"/>
          <w:szCs w:val="22"/>
          <w:highlight w:val="yellow"/>
        </w:rPr>
        <w:t xml:space="preserve"> </w:t>
      </w:r>
    </w:p>
    <w:p w14:paraId="397F3500" w14:textId="4ECFABD5" w:rsidR="00642E2C" w:rsidRDefault="009A261C" w:rsidP="00642E2C">
      <w:pPr>
        <w:tabs>
          <w:tab w:val="left" w:pos="540"/>
        </w:tabs>
        <w:jc w:val="both"/>
        <w:rPr>
          <w:rFonts w:cs="Times New Roman"/>
          <w:sz w:val="22"/>
          <w:szCs w:val="22"/>
        </w:rPr>
      </w:pPr>
      <w:r w:rsidRPr="00515545">
        <w:rPr>
          <w:rFonts w:cs="Times New Roman"/>
          <w:sz w:val="22"/>
          <w:szCs w:val="22"/>
        </w:rPr>
        <w:t xml:space="preserve">Loan receivables as </w:t>
      </w:r>
      <w:r w:rsidR="004B3A74" w:rsidRPr="00515545">
        <w:rPr>
          <w:rFonts w:cs="Times New Roman"/>
          <w:sz w:val="22"/>
          <w:szCs w:val="22"/>
        </w:rPr>
        <w:t>at</w:t>
      </w:r>
      <w:r w:rsidR="004B3A74" w:rsidRPr="00515545">
        <w:rPr>
          <w:rFonts w:cs="Times New Roman"/>
          <w:sz w:val="22"/>
          <w:szCs w:val="22"/>
          <w:cs/>
        </w:rPr>
        <w:t xml:space="preserve"> </w:t>
      </w:r>
      <w:r w:rsidR="007F173F">
        <w:rPr>
          <w:rFonts w:cs="Times New Roman"/>
          <w:sz w:val="22"/>
          <w:szCs w:val="22"/>
        </w:rPr>
        <w:t>September 30</w:t>
      </w:r>
      <w:r w:rsidR="00364A6B">
        <w:rPr>
          <w:rFonts w:cs="Times New Roman"/>
          <w:sz w:val="22"/>
          <w:szCs w:val="22"/>
        </w:rPr>
        <w:t>,</w:t>
      </w:r>
      <w:r w:rsidR="00F062CA" w:rsidRPr="00515545">
        <w:rPr>
          <w:rFonts w:cs="Times New Roman"/>
          <w:sz w:val="22"/>
          <w:szCs w:val="22"/>
        </w:rPr>
        <w:t xml:space="preserve"> </w:t>
      </w:r>
      <w:r w:rsidR="00772A94">
        <w:rPr>
          <w:rFonts w:cs="Times New Roman"/>
          <w:sz w:val="22"/>
          <w:szCs w:val="22"/>
        </w:rPr>
        <w:t>2025</w:t>
      </w:r>
      <w:r w:rsidR="00F062CA" w:rsidRPr="00515545">
        <w:rPr>
          <w:rFonts w:cs="Times New Roman"/>
          <w:sz w:val="22"/>
          <w:szCs w:val="22"/>
        </w:rPr>
        <w:t xml:space="preserve"> and December 31, </w:t>
      </w:r>
      <w:r w:rsidR="00772A94">
        <w:rPr>
          <w:rFonts w:cs="Times New Roman"/>
          <w:sz w:val="22"/>
          <w:szCs w:val="22"/>
        </w:rPr>
        <w:t>2024</w:t>
      </w:r>
      <w:r w:rsidR="00D41921" w:rsidRPr="00515545">
        <w:rPr>
          <w:rFonts w:cs="Times New Roman"/>
          <w:sz w:val="22"/>
          <w:szCs w:val="22"/>
        </w:rPr>
        <w:t xml:space="preserve"> </w:t>
      </w:r>
      <w:r w:rsidR="000706B2" w:rsidRPr="00515545">
        <w:rPr>
          <w:rFonts w:cs="Times New Roman"/>
          <w:sz w:val="22"/>
          <w:szCs w:val="22"/>
        </w:rPr>
        <w:t>were classified by staging</w:t>
      </w:r>
      <w:r w:rsidR="00642E2C" w:rsidRPr="00515545">
        <w:rPr>
          <w:rFonts w:cs="Times New Roman"/>
          <w:sz w:val="22"/>
          <w:szCs w:val="22"/>
        </w:rPr>
        <w:t xml:space="preserve"> as follows:</w:t>
      </w:r>
    </w:p>
    <w:p w14:paraId="23F051A4" w14:textId="77777777" w:rsidR="008872FC" w:rsidRPr="00515545" w:rsidRDefault="008872FC" w:rsidP="00642E2C">
      <w:pPr>
        <w:tabs>
          <w:tab w:val="left" w:pos="540"/>
        </w:tabs>
        <w:jc w:val="both"/>
        <w:rPr>
          <w:rFonts w:cs="Times New Roman"/>
          <w:sz w:val="22"/>
          <w:szCs w:val="22"/>
        </w:rPr>
      </w:pPr>
    </w:p>
    <w:tbl>
      <w:tblPr>
        <w:tblW w:w="9531" w:type="dxa"/>
        <w:tblLayout w:type="fixed"/>
        <w:tblLook w:val="01E0" w:firstRow="1" w:lastRow="1" w:firstColumn="1" w:lastColumn="1" w:noHBand="0" w:noVBand="0"/>
      </w:tblPr>
      <w:tblGrid>
        <w:gridCol w:w="6237"/>
        <w:gridCol w:w="1451"/>
        <w:gridCol w:w="270"/>
        <w:gridCol w:w="1573"/>
      </w:tblGrid>
      <w:tr w:rsidR="008872FC" w:rsidRPr="00515545" w14:paraId="5D5B0F94" w14:textId="77777777" w:rsidTr="00195978">
        <w:tc>
          <w:tcPr>
            <w:tcW w:w="6237" w:type="dxa"/>
            <w:vAlign w:val="bottom"/>
          </w:tcPr>
          <w:p w14:paraId="4303C21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0238EFFB"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8872FC" w:rsidRPr="00515545" w14:paraId="3CAA77DB" w14:textId="77777777" w:rsidTr="00195978">
        <w:tc>
          <w:tcPr>
            <w:tcW w:w="6237" w:type="dxa"/>
            <w:vAlign w:val="bottom"/>
          </w:tcPr>
          <w:p w14:paraId="09717EBB"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2178DDE"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8872FC" w:rsidRPr="00515545" w14:paraId="6E1C1133" w14:textId="77777777" w:rsidTr="00195978">
        <w:tc>
          <w:tcPr>
            <w:tcW w:w="6237" w:type="dxa"/>
            <w:vAlign w:val="bottom"/>
          </w:tcPr>
          <w:p w14:paraId="72C4F036"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084037CA" w14:textId="6689EE06" w:rsidR="008872FC" w:rsidRPr="00515545" w:rsidRDefault="007F173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September 30</w:t>
            </w:r>
            <w:r w:rsidR="008872FC" w:rsidRPr="00515545">
              <w:rPr>
                <w:rFonts w:cs="Times New Roman"/>
                <w:sz w:val="22"/>
                <w:szCs w:val="22"/>
              </w:rPr>
              <w:t>,</w:t>
            </w:r>
          </w:p>
        </w:tc>
        <w:tc>
          <w:tcPr>
            <w:tcW w:w="270" w:type="dxa"/>
            <w:tcBorders>
              <w:top w:val="single" w:sz="4" w:space="0" w:color="auto"/>
              <w:right w:val="nil"/>
            </w:tcBorders>
            <w:vAlign w:val="center"/>
          </w:tcPr>
          <w:p w14:paraId="22A8F0B7"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46275606"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8872FC" w:rsidRPr="00515545" w14:paraId="35135417" w14:textId="77777777" w:rsidTr="00195978">
        <w:tc>
          <w:tcPr>
            <w:tcW w:w="6237" w:type="dxa"/>
            <w:vAlign w:val="bottom"/>
          </w:tcPr>
          <w:p w14:paraId="45CCB66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597D93F5"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right w:val="nil"/>
            </w:tcBorders>
            <w:vAlign w:val="center"/>
          </w:tcPr>
          <w:p w14:paraId="41A20D5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00E6E607"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8872FC" w:rsidRPr="00515545" w14:paraId="6566E93C" w14:textId="77777777" w:rsidTr="00195978">
        <w:tc>
          <w:tcPr>
            <w:tcW w:w="6237" w:type="dxa"/>
            <w:vAlign w:val="bottom"/>
          </w:tcPr>
          <w:p w14:paraId="418DBD04"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75990C71" w14:textId="77777777" w:rsidR="008872FC" w:rsidRPr="00515545" w:rsidRDefault="008872FC" w:rsidP="00195978">
            <w:pPr>
              <w:tabs>
                <w:tab w:val="clear" w:pos="907"/>
              </w:tabs>
              <w:spacing w:line="180" w:lineRule="atLeast"/>
              <w:ind w:right="237"/>
              <w:jc w:val="right"/>
              <w:rPr>
                <w:rFonts w:cs="Times New Roman"/>
                <w:sz w:val="22"/>
                <w:szCs w:val="22"/>
                <w:highlight w:val="yellow"/>
              </w:rPr>
            </w:pPr>
          </w:p>
        </w:tc>
        <w:tc>
          <w:tcPr>
            <w:tcW w:w="270" w:type="dxa"/>
          </w:tcPr>
          <w:p w14:paraId="0B7F463D" w14:textId="77777777" w:rsidR="008872FC" w:rsidRPr="00515545" w:rsidRDefault="008872FC" w:rsidP="00195978">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2CB636F4" w14:textId="77777777" w:rsidR="008872FC" w:rsidRPr="00515545" w:rsidRDefault="008872FC" w:rsidP="00195978">
            <w:pPr>
              <w:tabs>
                <w:tab w:val="clear" w:pos="907"/>
              </w:tabs>
              <w:spacing w:line="180" w:lineRule="atLeast"/>
              <w:ind w:right="237"/>
              <w:jc w:val="right"/>
              <w:rPr>
                <w:rFonts w:cs="Times New Roman"/>
                <w:sz w:val="22"/>
                <w:szCs w:val="22"/>
              </w:rPr>
            </w:pPr>
          </w:p>
        </w:tc>
      </w:tr>
      <w:tr w:rsidR="008872FC" w:rsidRPr="00515545" w14:paraId="780026E3" w14:textId="77777777" w:rsidTr="00195978">
        <w:tc>
          <w:tcPr>
            <w:tcW w:w="6237" w:type="dxa"/>
            <w:vAlign w:val="bottom"/>
          </w:tcPr>
          <w:p w14:paraId="380E7E4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1F0F880B" w14:textId="362DD892" w:rsidR="008872FC" w:rsidRPr="00515545" w:rsidRDefault="00781D99" w:rsidP="00195978">
            <w:pPr>
              <w:tabs>
                <w:tab w:val="clear" w:pos="907"/>
                <w:tab w:val="clear" w:pos="1644"/>
                <w:tab w:val="clear" w:pos="1871"/>
              </w:tabs>
              <w:ind w:right="237"/>
              <w:jc w:val="right"/>
              <w:rPr>
                <w:rFonts w:cs="Times New Roman"/>
                <w:sz w:val="22"/>
                <w:szCs w:val="22"/>
              </w:rPr>
            </w:pPr>
            <w:r w:rsidRPr="00781D99">
              <w:rPr>
                <w:rFonts w:cs="Times New Roman"/>
                <w:sz w:val="22"/>
                <w:szCs w:val="22"/>
              </w:rPr>
              <w:t>63,611</w:t>
            </w:r>
          </w:p>
        </w:tc>
        <w:tc>
          <w:tcPr>
            <w:tcW w:w="270" w:type="dxa"/>
          </w:tcPr>
          <w:p w14:paraId="31E2D973"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vAlign w:val="bottom"/>
          </w:tcPr>
          <w:p w14:paraId="66BCE73E" w14:textId="23897A5A" w:rsidR="008872FC" w:rsidRPr="00515545" w:rsidRDefault="008872FC" w:rsidP="00195978">
            <w:pPr>
              <w:tabs>
                <w:tab w:val="clear" w:pos="907"/>
              </w:tabs>
              <w:ind w:right="237"/>
              <w:jc w:val="right"/>
              <w:rPr>
                <w:rFonts w:cs="Times New Roman"/>
                <w:sz w:val="22"/>
                <w:szCs w:val="22"/>
              </w:rPr>
            </w:pPr>
            <w:r w:rsidRPr="008872FC">
              <w:rPr>
                <w:rFonts w:cs="Times New Roman"/>
                <w:sz w:val="22"/>
                <w:szCs w:val="22"/>
              </w:rPr>
              <w:t>60,925</w:t>
            </w:r>
          </w:p>
        </w:tc>
      </w:tr>
      <w:tr w:rsidR="00781D99" w:rsidRPr="00515545" w14:paraId="5C568AB9" w14:textId="77777777" w:rsidTr="00195978">
        <w:tc>
          <w:tcPr>
            <w:tcW w:w="6237" w:type="dxa"/>
            <w:vAlign w:val="bottom"/>
          </w:tcPr>
          <w:p w14:paraId="38E0CBD9" w14:textId="77777777" w:rsidR="00781D99" w:rsidRPr="00515545" w:rsidRDefault="00781D99" w:rsidP="0078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22F92790" w14:textId="581254E6" w:rsidR="00781D99" w:rsidRPr="00515545" w:rsidRDefault="00781D99" w:rsidP="00781D99">
            <w:pPr>
              <w:tabs>
                <w:tab w:val="clear" w:pos="907"/>
                <w:tab w:val="clear" w:pos="1644"/>
                <w:tab w:val="clear" w:pos="1871"/>
              </w:tabs>
              <w:ind w:right="237"/>
              <w:jc w:val="right"/>
              <w:rPr>
                <w:rFonts w:cs="Times New Roman"/>
                <w:sz w:val="22"/>
                <w:szCs w:val="22"/>
              </w:rPr>
            </w:pPr>
            <w:r w:rsidRPr="00781D99">
              <w:rPr>
                <w:rFonts w:cs="Times New Roman"/>
                <w:sz w:val="22"/>
                <w:szCs w:val="22"/>
              </w:rPr>
              <w:t>11,065</w:t>
            </w:r>
          </w:p>
        </w:tc>
        <w:tc>
          <w:tcPr>
            <w:tcW w:w="270" w:type="dxa"/>
          </w:tcPr>
          <w:p w14:paraId="4B6F9016" w14:textId="77777777" w:rsidR="00781D99" w:rsidRPr="00515545" w:rsidRDefault="00781D99" w:rsidP="00781D99">
            <w:pPr>
              <w:tabs>
                <w:tab w:val="clear" w:pos="907"/>
              </w:tabs>
              <w:ind w:right="237"/>
              <w:jc w:val="right"/>
              <w:rPr>
                <w:rFonts w:cs="Times New Roman"/>
                <w:sz w:val="22"/>
                <w:szCs w:val="22"/>
                <w:highlight w:val="yellow"/>
              </w:rPr>
            </w:pPr>
          </w:p>
        </w:tc>
        <w:tc>
          <w:tcPr>
            <w:tcW w:w="1573" w:type="dxa"/>
            <w:vAlign w:val="bottom"/>
          </w:tcPr>
          <w:p w14:paraId="11F76E7E" w14:textId="09359568" w:rsidR="00781D99" w:rsidRPr="00515545" w:rsidRDefault="00781D99" w:rsidP="00781D99">
            <w:pPr>
              <w:tabs>
                <w:tab w:val="clear" w:pos="907"/>
              </w:tabs>
              <w:ind w:right="237"/>
              <w:jc w:val="right"/>
              <w:rPr>
                <w:rFonts w:cs="Times New Roman"/>
                <w:sz w:val="22"/>
                <w:szCs w:val="22"/>
              </w:rPr>
            </w:pPr>
            <w:r w:rsidRPr="000D08DF">
              <w:rPr>
                <w:rFonts w:cs="Times New Roman"/>
                <w:sz w:val="22"/>
                <w:szCs w:val="22"/>
              </w:rPr>
              <w:t>13,673</w:t>
            </w:r>
          </w:p>
        </w:tc>
      </w:tr>
      <w:tr w:rsidR="00781D99" w:rsidRPr="00515545" w14:paraId="2EFEDED8" w14:textId="77777777" w:rsidTr="00195978">
        <w:tc>
          <w:tcPr>
            <w:tcW w:w="6237" w:type="dxa"/>
            <w:vAlign w:val="bottom"/>
          </w:tcPr>
          <w:p w14:paraId="7F14C8D3" w14:textId="77777777" w:rsidR="00781D99" w:rsidRPr="00515545" w:rsidRDefault="00781D99" w:rsidP="0078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5B693CE3" w14:textId="524FED72" w:rsidR="00781D99" w:rsidRPr="00515545" w:rsidRDefault="00781D99" w:rsidP="00781D99">
            <w:pPr>
              <w:tabs>
                <w:tab w:val="clear" w:pos="907"/>
                <w:tab w:val="clear" w:pos="1644"/>
                <w:tab w:val="clear" w:pos="1871"/>
              </w:tabs>
              <w:ind w:right="237"/>
              <w:jc w:val="right"/>
              <w:rPr>
                <w:rFonts w:cs="Times New Roman"/>
                <w:sz w:val="22"/>
                <w:szCs w:val="22"/>
              </w:rPr>
            </w:pPr>
            <w:r w:rsidRPr="00781D99">
              <w:rPr>
                <w:rFonts w:cs="Times New Roman"/>
                <w:sz w:val="22"/>
                <w:szCs w:val="22"/>
              </w:rPr>
              <w:t>7,497</w:t>
            </w:r>
          </w:p>
        </w:tc>
        <w:tc>
          <w:tcPr>
            <w:tcW w:w="270" w:type="dxa"/>
          </w:tcPr>
          <w:p w14:paraId="6F51C294" w14:textId="77777777" w:rsidR="00781D99" w:rsidRPr="00515545" w:rsidRDefault="00781D99" w:rsidP="00781D99">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2EA29A1C" w14:textId="3BC8C227" w:rsidR="00781D99" w:rsidRPr="00515545" w:rsidRDefault="00781D99" w:rsidP="00781D99">
            <w:pPr>
              <w:tabs>
                <w:tab w:val="clear" w:pos="907"/>
              </w:tabs>
              <w:ind w:right="237"/>
              <w:jc w:val="right"/>
              <w:rPr>
                <w:rFonts w:cs="Times New Roman"/>
                <w:sz w:val="22"/>
                <w:szCs w:val="22"/>
              </w:rPr>
            </w:pPr>
            <w:r w:rsidRPr="000D08DF">
              <w:rPr>
                <w:rFonts w:cs="Times New Roman"/>
                <w:sz w:val="22"/>
                <w:szCs w:val="22"/>
              </w:rPr>
              <w:t>9,792</w:t>
            </w:r>
          </w:p>
        </w:tc>
      </w:tr>
      <w:tr w:rsidR="00781D99" w:rsidRPr="00515545" w14:paraId="684710FF" w14:textId="77777777" w:rsidTr="00195978">
        <w:tc>
          <w:tcPr>
            <w:tcW w:w="6237" w:type="dxa"/>
            <w:vAlign w:val="bottom"/>
          </w:tcPr>
          <w:p w14:paraId="02B7C091" w14:textId="77777777" w:rsidR="00781D99" w:rsidRPr="00515545" w:rsidRDefault="00781D99" w:rsidP="0078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5E6321B6" w14:textId="5F550BD9" w:rsidR="00781D99" w:rsidRPr="00515545" w:rsidRDefault="00781D99" w:rsidP="00781D99">
            <w:pPr>
              <w:tabs>
                <w:tab w:val="clear" w:pos="907"/>
                <w:tab w:val="clear" w:pos="1644"/>
                <w:tab w:val="clear" w:pos="1871"/>
              </w:tabs>
              <w:ind w:right="237"/>
              <w:jc w:val="right"/>
              <w:rPr>
                <w:rFonts w:cs="Times New Roman"/>
                <w:sz w:val="22"/>
                <w:szCs w:val="22"/>
              </w:rPr>
            </w:pPr>
            <w:r w:rsidRPr="00781D99">
              <w:rPr>
                <w:rFonts w:cs="Times New Roman"/>
                <w:sz w:val="22"/>
                <w:szCs w:val="22"/>
              </w:rPr>
              <w:t>82,173</w:t>
            </w:r>
          </w:p>
        </w:tc>
        <w:tc>
          <w:tcPr>
            <w:tcW w:w="270" w:type="dxa"/>
          </w:tcPr>
          <w:p w14:paraId="1C113550" w14:textId="77777777" w:rsidR="00781D99" w:rsidRPr="00515545" w:rsidRDefault="00781D99" w:rsidP="00781D99">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5B3701A6" w14:textId="0947D2E9" w:rsidR="00781D99" w:rsidRPr="00515545" w:rsidRDefault="00781D99" w:rsidP="00781D99">
            <w:pPr>
              <w:tabs>
                <w:tab w:val="clear" w:pos="907"/>
              </w:tabs>
              <w:ind w:right="237"/>
              <w:jc w:val="right"/>
              <w:rPr>
                <w:rFonts w:cs="Times New Roman"/>
                <w:sz w:val="22"/>
                <w:szCs w:val="22"/>
              </w:rPr>
            </w:pPr>
            <w:r w:rsidRPr="000D08DF">
              <w:rPr>
                <w:rFonts w:cs="Times New Roman"/>
                <w:sz w:val="22"/>
                <w:szCs w:val="22"/>
              </w:rPr>
              <w:t>84,390</w:t>
            </w:r>
          </w:p>
        </w:tc>
      </w:tr>
      <w:tr w:rsidR="00781D99" w:rsidRPr="00515545" w14:paraId="0B901FEF" w14:textId="77777777" w:rsidTr="00095360">
        <w:trPr>
          <w:trHeight w:val="203"/>
        </w:trPr>
        <w:tc>
          <w:tcPr>
            <w:tcW w:w="6237" w:type="dxa"/>
            <w:vAlign w:val="bottom"/>
          </w:tcPr>
          <w:p w14:paraId="096402B9" w14:textId="77777777" w:rsidR="00781D99" w:rsidRPr="00515545" w:rsidRDefault="00781D99" w:rsidP="0078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5CC91EE4" w14:textId="5CB47113" w:rsidR="00781D99" w:rsidRPr="00515545" w:rsidRDefault="00781D99" w:rsidP="00781D99">
            <w:pPr>
              <w:tabs>
                <w:tab w:val="clear" w:pos="907"/>
                <w:tab w:val="clear" w:pos="1644"/>
                <w:tab w:val="clear" w:pos="1871"/>
              </w:tabs>
              <w:ind w:right="162"/>
              <w:jc w:val="right"/>
              <w:rPr>
                <w:rFonts w:cs="Times New Roman"/>
                <w:sz w:val="22"/>
                <w:szCs w:val="22"/>
              </w:rPr>
            </w:pPr>
            <w:r w:rsidRPr="00781D99">
              <w:rPr>
                <w:rFonts w:cs="Times New Roman"/>
                <w:sz w:val="22"/>
                <w:szCs w:val="22"/>
              </w:rPr>
              <w:t>(8,068)</w:t>
            </w:r>
          </w:p>
        </w:tc>
        <w:tc>
          <w:tcPr>
            <w:tcW w:w="270" w:type="dxa"/>
          </w:tcPr>
          <w:p w14:paraId="2AB2E6B3" w14:textId="77777777" w:rsidR="00781D99" w:rsidRPr="00515545" w:rsidRDefault="00781D99" w:rsidP="00781D99">
            <w:pPr>
              <w:tabs>
                <w:tab w:val="clear" w:pos="907"/>
              </w:tabs>
              <w:ind w:right="170"/>
              <w:jc w:val="right"/>
              <w:rPr>
                <w:rFonts w:cs="Times New Roman"/>
                <w:sz w:val="22"/>
                <w:szCs w:val="22"/>
                <w:highlight w:val="yellow"/>
                <w:cs/>
              </w:rPr>
            </w:pPr>
          </w:p>
        </w:tc>
        <w:tc>
          <w:tcPr>
            <w:tcW w:w="1573" w:type="dxa"/>
          </w:tcPr>
          <w:p w14:paraId="2C491AA6" w14:textId="1EE320E9" w:rsidR="00781D99" w:rsidRPr="00515545" w:rsidRDefault="00781D99" w:rsidP="00781D99">
            <w:pPr>
              <w:tabs>
                <w:tab w:val="clear" w:pos="907"/>
                <w:tab w:val="clear" w:pos="1644"/>
                <w:tab w:val="clear" w:pos="1871"/>
              </w:tabs>
              <w:ind w:right="162"/>
              <w:jc w:val="right"/>
              <w:rPr>
                <w:rFonts w:cs="Times New Roman"/>
                <w:sz w:val="22"/>
                <w:szCs w:val="22"/>
              </w:rPr>
            </w:pPr>
            <w:r w:rsidRPr="000D08DF">
              <w:rPr>
                <w:rFonts w:cs="Times New Roman"/>
                <w:sz w:val="22"/>
                <w:szCs w:val="22"/>
              </w:rPr>
              <w:t>(9,634)</w:t>
            </w:r>
          </w:p>
        </w:tc>
      </w:tr>
      <w:tr w:rsidR="00781D99" w:rsidRPr="00515545" w14:paraId="3F496582" w14:textId="77777777" w:rsidTr="00195978">
        <w:tc>
          <w:tcPr>
            <w:tcW w:w="6237" w:type="dxa"/>
            <w:vAlign w:val="bottom"/>
          </w:tcPr>
          <w:p w14:paraId="3325CE32" w14:textId="77777777" w:rsidR="00781D99" w:rsidRPr="00515545" w:rsidRDefault="00781D99" w:rsidP="0078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4C641ABF" w14:textId="1162DFAA" w:rsidR="00781D99" w:rsidRPr="00515545" w:rsidRDefault="00781D99" w:rsidP="00781D99">
            <w:pPr>
              <w:tabs>
                <w:tab w:val="clear" w:pos="907"/>
                <w:tab w:val="clear" w:pos="1644"/>
                <w:tab w:val="clear" w:pos="1871"/>
              </w:tabs>
              <w:ind w:right="237"/>
              <w:jc w:val="right"/>
              <w:rPr>
                <w:rFonts w:cs="Times New Roman"/>
                <w:sz w:val="22"/>
                <w:szCs w:val="22"/>
              </w:rPr>
            </w:pPr>
            <w:r w:rsidRPr="00781D99">
              <w:rPr>
                <w:rFonts w:cs="Times New Roman"/>
                <w:sz w:val="22"/>
                <w:szCs w:val="22"/>
              </w:rPr>
              <w:t>74,105</w:t>
            </w:r>
          </w:p>
        </w:tc>
        <w:tc>
          <w:tcPr>
            <w:tcW w:w="270" w:type="dxa"/>
          </w:tcPr>
          <w:p w14:paraId="3762EF46" w14:textId="77777777" w:rsidR="00781D99" w:rsidRPr="00515545" w:rsidRDefault="00781D99" w:rsidP="00781D99">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69821AC2" w14:textId="650AE647" w:rsidR="00781D99" w:rsidRPr="00515545" w:rsidRDefault="00781D99" w:rsidP="00781D99">
            <w:pPr>
              <w:tabs>
                <w:tab w:val="clear" w:pos="907"/>
              </w:tabs>
              <w:ind w:right="237"/>
              <w:jc w:val="right"/>
              <w:rPr>
                <w:rFonts w:cs="Times New Roman"/>
                <w:sz w:val="22"/>
                <w:szCs w:val="22"/>
              </w:rPr>
            </w:pPr>
            <w:r w:rsidRPr="000D08DF">
              <w:rPr>
                <w:rFonts w:cs="Times New Roman"/>
                <w:sz w:val="22"/>
                <w:szCs w:val="22"/>
              </w:rPr>
              <w:t>74,756</w:t>
            </w:r>
          </w:p>
        </w:tc>
      </w:tr>
    </w:tbl>
    <w:p w14:paraId="602121F5" w14:textId="77777777" w:rsidR="000706B2" w:rsidRDefault="000706B2" w:rsidP="00757C0D">
      <w:pPr>
        <w:pStyle w:val="NoSpacing"/>
        <w:spacing w:line="160" w:lineRule="atLeast"/>
        <w:jc w:val="thaiDistribute"/>
        <w:rPr>
          <w:rFonts w:cs="Times New Roman"/>
          <w:sz w:val="22"/>
          <w:szCs w:val="22"/>
        </w:rPr>
      </w:pPr>
    </w:p>
    <w:p w14:paraId="72D5B708" w14:textId="77777777" w:rsidR="002A55EE" w:rsidRPr="00515545" w:rsidRDefault="002A55EE" w:rsidP="002A55EE">
      <w:pPr>
        <w:tabs>
          <w:tab w:val="left" w:pos="540"/>
        </w:tabs>
        <w:jc w:val="both"/>
        <w:rPr>
          <w:rFonts w:cs="Times New Roman"/>
          <w:sz w:val="22"/>
          <w:szCs w:val="22"/>
        </w:rPr>
      </w:pPr>
      <w:r w:rsidRPr="00515545">
        <w:rPr>
          <w:rFonts w:cs="Times New Roman"/>
          <w:sz w:val="22"/>
          <w:szCs w:val="22"/>
        </w:rPr>
        <w:t>The abovementioned loan receivables are repayable monthly at the fixed equally amount per month. The characteristics of agreements or contracts of such receivables are relevant to and continuant with the hire-purchase contract receivables.</w:t>
      </w:r>
    </w:p>
    <w:p w14:paraId="0BDBAF03" w14:textId="77777777" w:rsidR="00AC2780" w:rsidRPr="00515545" w:rsidRDefault="00AC2780" w:rsidP="002A55EE">
      <w:pPr>
        <w:tabs>
          <w:tab w:val="left" w:pos="540"/>
        </w:tabs>
        <w:jc w:val="both"/>
        <w:rPr>
          <w:rFonts w:cs="Times New Roman"/>
          <w:sz w:val="22"/>
          <w:szCs w:val="22"/>
        </w:rPr>
      </w:pPr>
    </w:p>
    <w:p w14:paraId="678D03FA" w14:textId="77777777" w:rsidR="0047494F" w:rsidRDefault="0047494F" w:rsidP="00466731">
      <w:pPr>
        <w:pStyle w:val="NoSpacing"/>
        <w:rPr>
          <w:rFonts w:cs="Times New Roman"/>
          <w:sz w:val="22"/>
          <w:szCs w:val="22"/>
          <w:u w:val="single"/>
        </w:rPr>
      </w:pPr>
    </w:p>
    <w:p w14:paraId="1B5DE302" w14:textId="77777777" w:rsidR="0047494F" w:rsidRDefault="0047494F" w:rsidP="00466731">
      <w:pPr>
        <w:pStyle w:val="NoSpacing"/>
        <w:rPr>
          <w:rFonts w:cs="Times New Roman"/>
          <w:sz w:val="22"/>
          <w:szCs w:val="22"/>
          <w:u w:val="single"/>
        </w:rPr>
      </w:pPr>
    </w:p>
    <w:p w14:paraId="07E7EE62" w14:textId="77777777" w:rsidR="0047494F" w:rsidRDefault="0047494F" w:rsidP="00466731">
      <w:pPr>
        <w:pStyle w:val="NoSpacing"/>
        <w:rPr>
          <w:rFonts w:cs="Times New Roman"/>
          <w:sz w:val="22"/>
          <w:szCs w:val="22"/>
          <w:u w:val="single"/>
        </w:rPr>
      </w:pPr>
    </w:p>
    <w:p w14:paraId="089B4DE3" w14:textId="77777777" w:rsidR="0047494F" w:rsidRDefault="0047494F" w:rsidP="00466731">
      <w:pPr>
        <w:pStyle w:val="NoSpacing"/>
        <w:rPr>
          <w:rFonts w:cs="Times New Roman"/>
          <w:sz w:val="22"/>
          <w:szCs w:val="22"/>
          <w:u w:val="single"/>
        </w:rPr>
      </w:pPr>
    </w:p>
    <w:p w14:paraId="5B45281E" w14:textId="77777777" w:rsidR="008872FC" w:rsidRDefault="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u w:val="single"/>
        </w:rPr>
      </w:pPr>
      <w:r>
        <w:rPr>
          <w:rFonts w:cs="Times New Roman"/>
          <w:sz w:val="22"/>
          <w:szCs w:val="22"/>
          <w:u w:val="single"/>
        </w:rPr>
        <w:br w:type="page"/>
      </w:r>
    </w:p>
    <w:p w14:paraId="05D5B85F" w14:textId="205440C2" w:rsidR="00466731" w:rsidRPr="00515545" w:rsidRDefault="00466731" w:rsidP="00466731">
      <w:pPr>
        <w:pStyle w:val="NoSpacing"/>
        <w:rPr>
          <w:rFonts w:cs="Times New Roman"/>
          <w:sz w:val="22"/>
          <w:szCs w:val="22"/>
          <w:u w:val="single"/>
        </w:rPr>
      </w:pPr>
      <w:r w:rsidRPr="00515545">
        <w:rPr>
          <w:rFonts w:cs="Times New Roman"/>
          <w:sz w:val="22"/>
          <w:szCs w:val="22"/>
          <w:u w:val="single"/>
        </w:rPr>
        <w:lastRenderedPageBreak/>
        <w:t xml:space="preserve">Nano </w:t>
      </w:r>
      <w:r w:rsidR="00DE26FE" w:rsidRPr="00515545">
        <w:rPr>
          <w:rFonts w:cs="Times New Roman"/>
          <w:sz w:val="22"/>
          <w:szCs w:val="22"/>
          <w:u w:val="single"/>
        </w:rPr>
        <w:t>f</w:t>
      </w:r>
      <w:r w:rsidRPr="00515545">
        <w:rPr>
          <w:rFonts w:cs="Times New Roman"/>
          <w:sz w:val="22"/>
          <w:szCs w:val="22"/>
          <w:u w:val="single"/>
        </w:rPr>
        <w:t xml:space="preserve">inance </w:t>
      </w:r>
      <w:r w:rsidR="00DE26FE" w:rsidRPr="00515545">
        <w:rPr>
          <w:rFonts w:cs="Times New Roman"/>
          <w:sz w:val="22"/>
          <w:szCs w:val="22"/>
          <w:u w:val="single"/>
        </w:rPr>
        <w:t>r</w:t>
      </w:r>
      <w:r w:rsidRPr="00515545">
        <w:rPr>
          <w:rFonts w:cs="Times New Roman"/>
          <w:sz w:val="22"/>
          <w:szCs w:val="22"/>
          <w:u w:val="single"/>
        </w:rPr>
        <w:t>eceivables</w:t>
      </w:r>
    </w:p>
    <w:p w14:paraId="730EC36A" w14:textId="77777777" w:rsidR="003F05F2" w:rsidRPr="00515545" w:rsidRDefault="003F05F2" w:rsidP="00466731">
      <w:pPr>
        <w:pStyle w:val="NoSpacing"/>
        <w:rPr>
          <w:rFonts w:cs="Times New Roman"/>
          <w:sz w:val="22"/>
          <w:szCs w:val="22"/>
          <w:highlight w:val="yellow"/>
        </w:rPr>
      </w:pPr>
    </w:p>
    <w:tbl>
      <w:tblPr>
        <w:tblW w:w="10176" w:type="dxa"/>
        <w:tblLayout w:type="fixed"/>
        <w:tblLook w:val="04A0" w:firstRow="1" w:lastRow="0" w:firstColumn="1" w:lastColumn="0" w:noHBand="0" w:noVBand="1"/>
      </w:tblPr>
      <w:tblGrid>
        <w:gridCol w:w="2376"/>
        <w:gridCol w:w="1134"/>
        <w:gridCol w:w="236"/>
        <w:gridCol w:w="1040"/>
        <w:gridCol w:w="236"/>
        <w:gridCol w:w="1184"/>
        <w:gridCol w:w="236"/>
        <w:gridCol w:w="1062"/>
        <w:gridCol w:w="236"/>
        <w:gridCol w:w="1082"/>
        <w:gridCol w:w="236"/>
        <w:gridCol w:w="1118"/>
      </w:tblGrid>
      <w:tr w:rsidR="00E50057" w:rsidRPr="00515545" w14:paraId="0A0F8F0C" w14:textId="77777777" w:rsidTr="00005CFE">
        <w:tc>
          <w:tcPr>
            <w:tcW w:w="2376" w:type="dxa"/>
          </w:tcPr>
          <w:p w14:paraId="186BAE79" w14:textId="77777777" w:rsidR="00E50057" w:rsidRPr="00515545" w:rsidRDefault="00E50057" w:rsidP="004F1E78">
            <w:pPr>
              <w:spacing w:line="160" w:lineRule="atLeast"/>
              <w:jc w:val="both"/>
              <w:rPr>
                <w:rFonts w:cs="Times New Roman"/>
                <w:sz w:val="22"/>
                <w:szCs w:val="22"/>
                <w:highlight w:val="yellow"/>
              </w:rPr>
            </w:pPr>
          </w:p>
        </w:tc>
        <w:tc>
          <w:tcPr>
            <w:tcW w:w="7800" w:type="dxa"/>
            <w:gridSpan w:val="11"/>
            <w:tcBorders>
              <w:bottom w:val="single" w:sz="4" w:space="0" w:color="auto"/>
            </w:tcBorders>
          </w:tcPr>
          <w:p w14:paraId="7611204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E50057" w:rsidRPr="00515545" w14:paraId="19FB0107" w14:textId="77777777" w:rsidTr="00005CFE">
        <w:tc>
          <w:tcPr>
            <w:tcW w:w="2376" w:type="dxa"/>
          </w:tcPr>
          <w:p w14:paraId="11EF77A2" w14:textId="77777777" w:rsidR="00E50057" w:rsidRPr="00515545" w:rsidRDefault="00E50057" w:rsidP="004F1E78">
            <w:pPr>
              <w:spacing w:line="160" w:lineRule="atLeast"/>
              <w:jc w:val="both"/>
              <w:rPr>
                <w:rFonts w:cs="Times New Roman"/>
                <w:sz w:val="22"/>
                <w:szCs w:val="22"/>
                <w:highlight w:val="yellow"/>
              </w:rPr>
            </w:pPr>
          </w:p>
        </w:tc>
        <w:tc>
          <w:tcPr>
            <w:tcW w:w="3830" w:type="dxa"/>
            <w:gridSpan w:val="5"/>
            <w:tcBorders>
              <w:top w:val="single" w:sz="4" w:space="0" w:color="auto"/>
              <w:bottom w:val="single" w:sz="4" w:space="0" w:color="auto"/>
            </w:tcBorders>
          </w:tcPr>
          <w:p w14:paraId="2ACD4524" w14:textId="6462BA68" w:rsidR="00E50057" w:rsidRPr="00515545" w:rsidRDefault="007F173F" w:rsidP="004F1E78">
            <w:pPr>
              <w:spacing w:line="160" w:lineRule="atLeast"/>
              <w:jc w:val="center"/>
              <w:rPr>
                <w:rFonts w:cs="Times New Roman"/>
                <w:sz w:val="22"/>
                <w:szCs w:val="22"/>
              </w:rPr>
            </w:pPr>
            <w:r>
              <w:rPr>
                <w:rFonts w:cs="Times New Roman"/>
                <w:sz w:val="22"/>
                <w:szCs w:val="22"/>
              </w:rPr>
              <w:t>September 30</w:t>
            </w:r>
            <w:r w:rsidR="00A05D40" w:rsidRPr="00515545">
              <w:rPr>
                <w:rFonts w:cs="Times New Roman"/>
                <w:sz w:val="22"/>
                <w:szCs w:val="22"/>
              </w:rPr>
              <w:t>,</w:t>
            </w:r>
            <w:r w:rsidR="00E50057" w:rsidRPr="00515545">
              <w:rPr>
                <w:rFonts w:cs="Times New Roman"/>
                <w:sz w:val="22"/>
                <w:szCs w:val="22"/>
              </w:rPr>
              <w:t xml:space="preserve"> </w:t>
            </w:r>
            <w:r w:rsidR="00772A94">
              <w:rPr>
                <w:rFonts w:cs="Times New Roman"/>
                <w:sz w:val="22"/>
                <w:szCs w:val="22"/>
              </w:rPr>
              <w:t>2025</w:t>
            </w:r>
          </w:p>
        </w:tc>
        <w:tc>
          <w:tcPr>
            <w:tcW w:w="236" w:type="dxa"/>
            <w:tcBorders>
              <w:top w:val="single" w:sz="4" w:space="0" w:color="auto"/>
            </w:tcBorders>
          </w:tcPr>
          <w:p w14:paraId="1FE22DE7" w14:textId="77777777" w:rsidR="00E50057" w:rsidRPr="00515545" w:rsidRDefault="00E50057" w:rsidP="004F1E78">
            <w:pPr>
              <w:spacing w:line="160" w:lineRule="atLeast"/>
              <w:jc w:val="center"/>
              <w:rPr>
                <w:rFonts w:cs="Times New Roman"/>
                <w:sz w:val="22"/>
                <w:szCs w:val="22"/>
              </w:rPr>
            </w:pPr>
          </w:p>
        </w:tc>
        <w:tc>
          <w:tcPr>
            <w:tcW w:w="3734" w:type="dxa"/>
            <w:gridSpan w:val="5"/>
            <w:tcBorders>
              <w:top w:val="single" w:sz="4" w:space="0" w:color="auto"/>
              <w:bottom w:val="single" w:sz="4" w:space="0" w:color="auto"/>
            </w:tcBorders>
          </w:tcPr>
          <w:p w14:paraId="4307B6C2" w14:textId="5AFC613A" w:rsidR="00E50057" w:rsidRPr="00515545" w:rsidRDefault="00E50057" w:rsidP="004F1E78">
            <w:pPr>
              <w:spacing w:line="160" w:lineRule="atLeast"/>
              <w:jc w:val="center"/>
              <w:rPr>
                <w:rFonts w:cs="Times New Roman"/>
                <w:sz w:val="22"/>
                <w:szCs w:val="22"/>
              </w:rPr>
            </w:pPr>
            <w:r w:rsidRPr="00515545">
              <w:rPr>
                <w:rFonts w:cs="Times New Roman"/>
                <w:sz w:val="22"/>
                <w:szCs w:val="22"/>
              </w:rPr>
              <w:t xml:space="preserve">December 31, </w:t>
            </w:r>
            <w:r w:rsidR="00772A94">
              <w:rPr>
                <w:rFonts w:cs="Times New Roman"/>
                <w:sz w:val="22"/>
                <w:szCs w:val="22"/>
              </w:rPr>
              <w:t>2024</w:t>
            </w:r>
          </w:p>
        </w:tc>
      </w:tr>
      <w:tr w:rsidR="00E50057" w:rsidRPr="00515545" w14:paraId="712D4E8F" w14:textId="77777777" w:rsidTr="00E83574">
        <w:tc>
          <w:tcPr>
            <w:tcW w:w="2376" w:type="dxa"/>
          </w:tcPr>
          <w:p w14:paraId="4D632722" w14:textId="77777777" w:rsidR="00E50057" w:rsidRPr="00515545" w:rsidRDefault="00E50057" w:rsidP="004F1E78">
            <w:pPr>
              <w:spacing w:line="160" w:lineRule="atLeast"/>
              <w:jc w:val="both"/>
              <w:rPr>
                <w:rFonts w:cs="Times New Roman"/>
                <w:sz w:val="22"/>
                <w:szCs w:val="22"/>
                <w:highlight w:val="yellow"/>
              </w:rPr>
            </w:pPr>
          </w:p>
        </w:tc>
        <w:tc>
          <w:tcPr>
            <w:tcW w:w="1134" w:type="dxa"/>
            <w:tcBorders>
              <w:top w:val="single" w:sz="4" w:space="0" w:color="auto"/>
              <w:bottom w:val="single" w:sz="4" w:space="0" w:color="auto"/>
            </w:tcBorders>
          </w:tcPr>
          <w:p w14:paraId="6FE12907"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2BEFDE0A" w14:textId="77777777" w:rsidR="00E50057" w:rsidRPr="00515545" w:rsidRDefault="00E50057" w:rsidP="004F1E78">
            <w:pPr>
              <w:spacing w:line="160" w:lineRule="atLeast"/>
              <w:jc w:val="center"/>
              <w:rPr>
                <w:rFonts w:cs="Times New Roman"/>
                <w:sz w:val="22"/>
                <w:szCs w:val="22"/>
              </w:rPr>
            </w:pPr>
          </w:p>
        </w:tc>
        <w:tc>
          <w:tcPr>
            <w:tcW w:w="1040" w:type="dxa"/>
            <w:tcBorders>
              <w:top w:val="single" w:sz="4" w:space="0" w:color="auto"/>
              <w:bottom w:val="single" w:sz="4" w:space="0" w:color="auto"/>
            </w:tcBorders>
          </w:tcPr>
          <w:p w14:paraId="2C26001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8DD9598" w14:textId="77777777" w:rsidR="00E50057" w:rsidRPr="00515545" w:rsidRDefault="00E50057" w:rsidP="004F1E78">
            <w:pPr>
              <w:spacing w:line="160" w:lineRule="atLeast"/>
              <w:jc w:val="center"/>
              <w:rPr>
                <w:rFonts w:cs="Times New Roman"/>
                <w:sz w:val="22"/>
                <w:szCs w:val="22"/>
              </w:rPr>
            </w:pPr>
          </w:p>
        </w:tc>
        <w:tc>
          <w:tcPr>
            <w:tcW w:w="1184" w:type="dxa"/>
            <w:tcBorders>
              <w:top w:val="single" w:sz="4" w:space="0" w:color="auto"/>
              <w:bottom w:val="single" w:sz="4" w:space="0" w:color="auto"/>
            </w:tcBorders>
          </w:tcPr>
          <w:p w14:paraId="77C0C70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Long-term</w:t>
            </w:r>
          </w:p>
        </w:tc>
        <w:tc>
          <w:tcPr>
            <w:tcW w:w="236" w:type="dxa"/>
          </w:tcPr>
          <w:p w14:paraId="399F4296" w14:textId="77777777" w:rsidR="00E50057" w:rsidRPr="00515545" w:rsidRDefault="00E50057" w:rsidP="004F1E78">
            <w:pPr>
              <w:spacing w:line="160" w:lineRule="atLeast"/>
              <w:jc w:val="center"/>
              <w:rPr>
                <w:rFonts w:cs="Times New Roman"/>
                <w:sz w:val="22"/>
                <w:szCs w:val="22"/>
              </w:rPr>
            </w:pPr>
          </w:p>
        </w:tc>
        <w:tc>
          <w:tcPr>
            <w:tcW w:w="1062" w:type="dxa"/>
            <w:tcBorders>
              <w:top w:val="single" w:sz="4" w:space="0" w:color="auto"/>
              <w:bottom w:val="single" w:sz="4" w:space="0" w:color="auto"/>
            </w:tcBorders>
          </w:tcPr>
          <w:p w14:paraId="2DCA4A7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44966B47" w14:textId="77777777" w:rsidR="00E50057" w:rsidRPr="00515545" w:rsidRDefault="00E50057" w:rsidP="004F1E78">
            <w:pPr>
              <w:spacing w:line="160" w:lineRule="atLeast"/>
              <w:jc w:val="center"/>
              <w:rPr>
                <w:rFonts w:cs="Times New Roman"/>
                <w:sz w:val="22"/>
                <w:szCs w:val="22"/>
              </w:rPr>
            </w:pPr>
          </w:p>
        </w:tc>
        <w:tc>
          <w:tcPr>
            <w:tcW w:w="1082" w:type="dxa"/>
            <w:tcBorders>
              <w:top w:val="single" w:sz="4" w:space="0" w:color="auto"/>
              <w:bottom w:val="single" w:sz="4" w:space="0" w:color="auto"/>
            </w:tcBorders>
          </w:tcPr>
          <w:p w14:paraId="599E4C4C"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8E1E0B8" w14:textId="77777777" w:rsidR="00E50057" w:rsidRPr="00515545" w:rsidRDefault="00E50057" w:rsidP="004F1E78">
            <w:pPr>
              <w:spacing w:line="160" w:lineRule="atLeast"/>
              <w:jc w:val="center"/>
              <w:rPr>
                <w:rFonts w:cs="Times New Roman"/>
                <w:sz w:val="22"/>
                <w:szCs w:val="22"/>
              </w:rPr>
            </w:pPr>
          </w:p>
        </w:tc>
        <w:tc>
          <w:tcPr>
            <w:tcW w:w="1118" w:type="dxa"/>
            <w:tcBorders>
              <w:top w:val="single" w:sz="4" w:space="0" w:color="auto"/>
              <w:bottom w:val="single" w:sz="4" w:space="0" w:color="auto"/>
            </w:tcBorders>
          </w:tcPr>
          <w:p w14:paraId="7C76B5E7" w14:textId="77777777" w:rsidR="00E50057" w:rsidRPr="00515545" w:rsidRDefault="00E50057" w:rsidP="00005CFE">
            <w:pPr>
              <w:tabs>
                <w:tab w:val="clear" w:pos="907"/>
              </w:tabs>
              <w:spacing w:line="160" w:lineRule="atLeast"/>
              <w:ind w:left="-121" w:right="-108"/>
              <w:jc w:val="center"/>
              <w:rPr>
                <w:rFonts w:cs="Times New Roman"/>
                <w:sz w:val="22"/>
                <w:szCs w:val="22"/>
              </w:rPr>
            </w:pPr>
            <w:r w:rsidRPr="00515545">
              <w:rPr>
                <w:rFonts w:cs="Times New Roman"/>
                <w:sz w:val="22"/>
                <w:szCs w:val="22"/>
              </w:rPr>
              <w:t>Long-term</w:t>
            </w:r>
          </w:p>
        </w:tc>
      </w:tr>
      <w:tr w:rsidR="00E50057" w:rsidRPr="00515545" w14:paraId="4097A1B3" w14:textId="77777777" w:rsidTr="00E83574">
        <w:tc>
          <w:tcPr>
            <w:tcW w:w="2376" w:type="dxa"/>
          </w:tcPr>
          <w:p w14:paraId="722BB6A9" w14:textId="77777777" w:rsidR="00E50057" w:rsidRPr="00515545" w:rsidRDefault="00E50057" w:rsidP="004F1E78">
            <w:pPr>
              <w:spacing w:line="160" w:lineRule="atLeast"/>
              <w:jc w:val="both"/>
              <w:rPr>
                <w:rFonts w:cs="Times New Roman"/>
                <w:sz w:val="22"/>
                <w:szCs w:val="22"/>
              </w:rPr>
            </w:pPr>
          </w:p>
        </w:tc>
        <w:tc>
          <w:tcPr>
            <w:tcW w:w="1134" w:type="dxa"/>
            <w:tcBorders>
              <w:top w:val="single" w:sz="4" w:space="0" w:color="auto"/>
            </w:tcBorders>
          </w:tcPr>
          <w:p w14:paraId="120B7532"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5C9BC61F" w14:textId="77777777" w:rsidR="00E50057" w:rsidRPr="00515545" w:rsidRDefault="00E50057" w:rsidP="004F1E78">
            <w:pPr>
              <w:spacing w:line="160" w:lineRule="atLeast"/>
              <w:jc w:val="both"/>
              <w:rPr>
                <w:rFonts w:cs="Times New Roman"/>
                <w:sz w:val="22"/>
                <w:szCs w:val="22"/>
                <w:highlight w:val="yellow"/>
              </w:rPr>
            </w:pPr>
          </w:p>
        </w:tc>
        <w:tc>
          <w:tcPr>
            <w:tcW w:w="1040" w:type="dxa"/>
            <w:tcBorders>
              <w:top w:val="single" w:sz="4" w:space="0" w:color="auto"/>
            </w:tcBorders>
          </w:tcPr>
          <w:p w14:paraId="5F0C6DA0"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7AD66F35" w14:textId="77777777" w:rsidR="00E50057" w:rsidRPr="00515545" w:rsidRDefault="00E50057" w:rsidP="004F1E78">
            <w:pPr>
              <w:spacing w:line="160" w:lineRule="atLeast"/>
              <w:jc w:val="both"/>
              <w:rPr>
                <w:rFonts w:cs="Times New Roman"/>
                <w:sz w:val="22"/>
                <w:szCs w:val="22"/>
                <w:highlight w:val="yellow"/>
              </w:rPr>
            </w:pPr>
          </w:p>
        </w:tc>
        <w:tc>
          <w:tcPr>
            <w:tcW w:w="1184" w:type="dxa"/>
            <w:tcBorders>
              <w:top w:val="single" w:sz="4" w:space="0" w:color="auto"/>
            </w:tcBorders>
          </w:tcPr>
          <w:p w14:paraId="0F754D87"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222BDE88" w14:textId="77777777" w:rsidR="00E50057" w:rsidRPr="00515545" w:rsidRDefault="00E50057" w:rsidP="004F1E78">
            <w:pPr>
              <w:spacing w:line="160" w:lineRule="atLeast"/>
              <w:jc w:val="both"/>
              <w:rPr>
                <w:rFonts w:cs="Times New Roman"/>
                <w:sz w:val="22"/>
                <w:szCs w:val="22"/>
                <w:highlight w:val="yellow"/>
              </w:rPr>
            </w:pPr>
          </w:p>
        </w:tc>
        <w:tc>
          <w:tcPr>
            <w:tcW w:w="1062" w:type="dxa"/>
            <w:tcBorders>
              <w:top w:val="single" w:sz="4" w:space="0" w:color="auto"/>
            </w:tcBorders>
          </w:tcPr>
          <w:p w14:paraId="0804BA83" w14:textId="77777777" w:rsidR="00E50057" w:rsidRPr="00515545" w:rsidRDefault="00E50057" w:rsidP="004F1E78">
            <w:pPr>
              <w:spacing w:line="160" w:lineRule="atLeast"/>
              <w:jc w:val="both"/>
              <w:rPr>
                <w:rFonts w:cs="Times New Roman"/>
                <w:sz w:val="22"/>
                <w:szCs w:val="22"/>
              </w:rPr>
            </w:pPr>
          </w:p>
        </w:tc>
        <w:tc>
          <w:tcPr>
            <w:tcW w:w="236" w:type="dxa"/>
          </w:tcPr>
          <w:p w14:paraId="3873E26C" w14:textId="77777777" w:rsidR="00E50057" w:rsidRPr="00515545" w:rsidRDefault="00E50057" w:rsidP="004F1E78">
            <w:pPr>
              <w:spacing w:line="160" w:lineRule="atLeast"/>
              <w:jc w:val="both"/>
              <w:rPr>
                <w:rFonts w:cs="Times New Roman"/>
                <w:sz w:val="22"/>
                <w:szCs w:val="22"/>
              </w:rPr>
            </w:pPr>
          </w:p>
        </w:tc>
        <w:tc>
          <w:tcPr>
            <w:tcW w:w="1082" w:type="dxa"/>
            <w:tcBorders>
              <w:top w:val="single" w:sz="4" w:space="0" w:color="auto"/>
            </w:tcBorders>
          </w:tcPr>
          <w:p w14:paraId="50C210DD" w14:textId="77777777" w:rsidR="00E50057" w:rsidRPr="00515545" w:rsidRDefault="00E50057" w:rsidP="004F1E78">
            <w:pPr>
              <w:spacing w:line="160" w:lineRule="atLeast"/>
              <w:jc w:val="both"/>
              <w:rPr>
                <w:rFonts w:cs="Times New Roman"/>
                <w:sz w:val="22"/>
                <w:szCs w:val="22"/>
              </w:rPr>
            </w:pPr>
          </w:p>
        </w:tc>
        <w:tc>
          <w:tcPr>
            <w:tcW w:w="236" w:type="dxa"/>
          </w:tcPr>
          <w:p w14:paraId="400DE100" w14:textId="77777777" w:rsidR="00E50057" w:rsidRPr="00515545" w:rsidRDefault="00E50057" w:rsidP="004F1E78">
            <w:pPr>
              <w:spacing w:line="160" w:lineRule="atLeast"/>
              <w:jc w:val="both"/>
              <w:rPr>
                <w:rFonts w:cs="Times New Roman"/>
                <w:sz w:val="22"/>
                <w:szCs w:val="22"/>
              </w:rPr>
            </w:pPr>
          </w:p>
        </w:tc>
        <w:tc>
          <w:tcPr>
            <w:tcW w:w="1118" w:type="dxa"/>
            <w:tcBorders>
              <w:top w:val="single" w:sz="4" w:space="0" w:color="auto"/>
            </w:tcBorders>
          </w:tcPr>
          <w:p w14:paraId="6F7D9A5C" w14:textId="77777777" w:rsidR="00E50057" w:rsidRPr="00515545" w:rsidRDefault="00E50057" w:rsidP="00005CFE">
            <w:pPr>
              <w:spacing w:line="160" w:lineRule="atLeast"/>
              <w:jc w:val="center"/>
              <w:rPr>
                <w:rFonts w:cs="Times New Roman"/>
                <w:sz w:val="22"/>
                <w:szCs w:val="22"/>
              </w:rPr>
            </w:pPr>
          </w:p>
        </w:tc>
      </w:tr>
      <w:tr w:rsidR="00410F19" w:rsidRPr="00515545" w14:paraId="4EF12FCB" w14:textId="77777777" w:rsidTr="00E83574">
        <w:tc>
          <w:tcPr>
            <w:tcW w:w="2376" w:type="dxa"/>
          </w:tcPr>
          <w:p w14:paraId="1423279F"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515545">
              <w:rPr>
                <w:rFonts w:cs="Times New Roman"/>
                <w:sz w:val="22"/>
                <w:szCs w:val="22"/>
              </w:rPr>
              <w:t>Nano finance receivables</w:t>
            </w:r>
          </w:p>
        </w:tc>
        <w:tc>
          <w:tcPr>
            <w:tcW w:w="1134" w:type="dxa"/>
          </w:tcPr>
          <w:p w14:paraId="23B3BF34" w14:textId="1D688A24"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410F19">
              <w:rPr>
                <w:rFonts w:cs="Times New Roman"/>
                <w:sz w:val="22"/>
                <w:szCs w:val="22"/>
              </w:rPr>
              <w:t>1,400</w:t>
            </w:r>
          </w:p>
        </w:tc>
        <w:tc>
          <w:tcPr>
            <w:tcW w:w="236" w:type="dxa"/>
          </w:tcPr>
          <w:p w14:paraId="41BAE975"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3A9B16DB" w14:textId="2863306F"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sidRPr="00410F19">
              <w:rPr>
                <w:rFonts w:cs="Times New Roman"/>
                <w:sz w:val="22"/>
                <w:szCs w:val="22"/>
              </w:rPr>
              <w:t>1,388</w:t>
            </w:r>
          </w:p>
        </w:tc>
        <w:tc>
          <w:tcPr>
            <w:tcW w:w="236" w:type="dxa"/>
          </w:tcPr>
          <w:p w14:paraId="6AC891DE"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right="-108"/>
              <w:rPr>
                <w:rFonts w:cs="Times New Roman"/>
                <w:sz w:val="22"/>
                <w:szCs w:val="22"/>
              </w:rPr>
            </w:pPr>
          </w:p>
        </w:tc>
        <w:tc>
          <w:tcPr>
            <w:tcW w:w="1184" w:type="dxa"/>
          </w:tcPr>
          <w:p w14:paraId="2B90E856" w14:textId="0045D2FE"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410F19">
              <w:rPr>
                <w:rFonts w:cs="Times New Roman"/>
                <w:sz w:val="22"/>
                <w:szCs w:val="22"/>
              </w:rPr>
              <w:t>12</w:t>
            </w:r>
          </w:p>
        </w:tc>
        <w:tc>
          <w:tcPr>
            <w:tcW w:w="236" w:type="dxa"/>
          </w:tcPr>
          <w:p w14:paraId="712DFA4A"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0BE7DAED" w14:textId="09F16E54"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E23A0A">
              <w:rPr>
                <w:rFonts w:cs="Times New Roman"/>
                <w:sz w:val="22"/>
                <w:szCs w:val="22"/>
              </w:rPr>
              <w:t>4,542</w:t>
            </w:r>
          </w:p>
        </w:tc>
        <w:tc>
          <w:tcPr>
            <w:tcW w:w="236" w:type="dxa"/>
          </w:tcPr>
          <w:p w14:paraId="58C67B41"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51735F8D" w14:textId="4703E20A"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E23A0A">
              <w:rPr>
                <w:rFonts w:cs="Times New Roman"/>
                <w:sz w:val="22"/>
                <w:szCs w:val="22"/>
              </w:rPr>
              <w:t>3,963</w:t>
            </w:r>
          </w:p>
        </w:tc>
        <w:tc>
          <w:tcPr>
            <w:tcW w:w="236" w:type="dxa"/>
          </w:tcPr>
          <w:p w14:paraId="5225967D"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070B1354" w14:textId="206D9CC4"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579</w:t>
            </w:r>
          </w:p>
        </w:tc>
      </w:tr>
      <w:tr w:rsidR="00410F19" w:rsidRPr="00515545" w14:paraId="1D189864" w14:textId="77777777" w:rsidTr="00E83574">
        <w:tc>
          <w:tcPr>
            <w:tcW w:w="2376" w:type="dxa"/>
          </w:tcPr>
          <w:p w14:paraId="08472F0C" w14:textId="3F711843"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Accrued interest</w:t>
            </w:r>
          </w:p>
        </w:tc>
        <w:tc>
          <w:tcPr>
            <w:tcW w:w="1134" w:type="dxa"/>
          </w:tcPr>
          <w:p w14:paraId="2DE490AA" w14:textId="77777777" w:rsidR="00410F19" w:rsidRPr="00AB5BF1"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48E912A"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C63D611"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7D1833E5"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248BE3B6"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5AB78FD"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E4D3A68" w14:textId="77777777" w:rsidR="00410F19"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C67FF9"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61284547" w14:textId="77777777" w:rsidR="00410F19"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60F69C1E"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FD0173E" w14:textId="77777777" w:rsidR="00410F19"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r>
      <w:tr w:rsidR="00410F19" w:rsidRPr="00515545" w14:paraId="0E0F5807" w14:textId="77777777" w:rsidTr="00E83574">
        <w:tc>
          <w:tcPr>
            <w:tcW w:w="2376" w:type="dxa"/>
          </w:tcPr>
          <w:p w14:paraId="67FCA9BC" w14:textId="577BD0E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income</w:t>
            </w:r>
          </w:p>
        </w:tc>
        <w:tc>
          <w:tcPr>
            <w:tcW w:w="1134" w:type="dxa"/>
          </w:tcPr>
          <w:p w14:paraId="63086CEF" w14:textId="1BF6B012" w:rsidR="00410F19" w:rsidRPr="00AB5BF1"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410F19">
              <w:rPr>
                <w:rFonts w:cs="Times New Roman"/>
                <w:sz w:val="22"/>
                <w:szCs w:val="22"/>
              </w:rPr>
              <w:t>99</w:t>
            </w:r>
          </w:p>
        </w:tc>
        <w:tc>
          <w:tcPr>
            <w:tcW w:w="236" w:type="dxa"/>
          </w:tcPr>
          <w:p w14:paraId="5547EC48"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43406FBB" w14:textId="61CD60E1"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410F19">
              <w:rPr>
                <w:rFonts w:cs="Times New Roman"/>
                <w:sz w:val="22"/>
                <w:szCs w:val="22"/>
              </w:rPr>
              <w:t>99</w:t>
            </w:r>
          </w:p>
        </w:tc>
        <w:tc>
          <w:tcPr>
            <w:tcW w:w="236" w:type="dxa"/>
          </w:tcPr>
          <w:p w14:paraId="1A0B3027"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3A430C21" w14:textId="3941F456"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9351E2A"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45D2F25F" w14:textId="785F0F71" w:rsidR="00410F19"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E23A0A">
              <w:rPr>
                <w:rFonts w:cs="Times New Roman"/>
                <w:sz w:val="22"/>
                <w:szCs w:val="22"/>
              </w:rPr>
              <w:t>211</w:t>
            </w:r>
          </w:p>
        </w:tc>
        <w:tc>
          <w:tcPr>
            <w:tcW w:w="236" w:type="dxa"/>
          </w:tcPr>
          <w:p w14:paraId="48A8FA6E"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159C3896" w14:textId="0FC5048F" w:rsidR="00410F19"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E23A0A">
              <w:rPr>
                <w:rFonts w:cs="Times New Roman"/>
                <w:sz w:val="22"/>
                <w:szCs w:val="22"/>
              </w:rPr>
              <w:t>211</w:t>
            </w:r>
          </w:p>
        </w:tc>
        <w:tc>
          <w:tcPr>
            <w:tcW w:w="236" w:type="dxa"/>
          </w:tcPr>
          <w:p w14:paraId="2533982D"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4761CD57" w14:textId="144C931B" w:rsidR="00410F19"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410F19" w:rsidRPr="00515545" w14:paraId="0E780F40" w14:textId="77777777" w:rsidTr="00E83574">
        <w:trPr>
          <w:trHeight w:val="225"/>
        </w:trPr>
        <w:tc>
          <w:tcPr>
            <w:tcW w:w="2376" w:type="dxa"/>
          </w:tcPr>
          <w:p w14:paraId="63D9B1C8" w14:textId="45201CBB"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Pr>
                <w:rFonts w:cs="Times New Roman"/>
                <w:sz w:val="22"/>
                <w:szCs w:val="22"/>
              </w:rPr>
              <w:t>Total</w:t>
            </w:r>
          </w:p>
        </w:tc>
        <w:tc>
          <w:tcPr>
            <w:tcW w:w="1134" w:type="dxa"/>
            <w:tcBorders>
              <w:top w:val="single" w:sz="4" w:space="0" w:color="auto"/>
            </w:tcBorders>
          </w:tcPr>
          <w:p w14:paraId="31863D9E" w14:textId="0ECE47E2"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410F19">
              <w:rPr>
                <w:rFonts w:cs="Times New Roman"/>
                <w:sz w:val="22"/>
                <w:szCs w:val="22"/>
              </w:rPr>
              <w:t>1,499</w:t>
            </w:r>
          </w:p>
        </w:tc>
        <w:tc>
          <w:tcPr>
            <w:tcW w:w="236" w:type="dxa"/>
          </w:tcPr>
          <w:p w14:paraId="05F6A8D3"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tcBorders>
          </w:tcPr>
          <w:p w14:paraId="62B752A2" w14:textId="1AA871DC"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10F19">
              <w:rPr>
                <w:rFonts w:cs="Times New Roman"/>
                <w:sz w:val="22"/>
                <w:szCs w:val="22"/>
              </w:rPr>
              <w:t>1,487</w:t>
            </w:r>
          </w:p>
        </w:tc>
        <w:tc>
          <w:tcPr>
            <w:tcW w:w="236" w:type="dxa"/>
          </w:tcPr>
          <w:p w14:paraId="2DEA0298"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tcBorders>
          </w:tcPr>
          <w:p w14:paraId="057250B9" w14:textId="4B24C6B5"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410F19">
              <w:rPr>
                <w:rFonts w:cs="Times New Roman"/>
                <w:sz w:val="22"/>
                <w:szCs w:val="22"/>
              </w:rPr>
              <w:t>12</w:t>
            </w:r>
          </w:p>
        </w:tc>
        <w:tc>
          <w:tcPr>
            <w:tcW w:w="236" w:type="dxa"/>
          </w:tcPr>
          <w:p w14:paraId="0D8F71F9"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tcBorders>
          </w:tcPr>
          <w:p w14:paraId="531409BD" w14:textId="5D41E512"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4,753</w:t>
            </w:r>
          </w:p>
        </w:tc>
        <w:tc>
          <w:tcPr>
            <w:tcW w:w="236" w:type="dxa"/>
          </w:tcPr>
          <w:p w14:paraId="42C67EE9"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tcBorders>
          </w:tcPr>
          <w:p w14:paraId="53FF9606" w14:textId="43FDDCA0"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4,174</w:t>
            </w:r>
          </w:p>
        </w:tc>
        <w:tc>
          <w:tcPr>
            <w:tcW w:w="236" w:type="dxa"/>
          </w:tcPr>
          <w:p w14:paraId="0F2B34CE"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tcBorders>
          </w:tcPr>
          <w:p w14:paraId="07958766" w14:textId="7D05ADFA"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579</w:t>
            </w:r>
          </w:p>
        </w:tc>
      </w:tr>
      <w:tr w:rsidR="00410F19" w:rsidRPr="00515545" w14:paraId="419AD10D" w14:textId="77777777" w:rsidTr="00E83574">
        <w:tc>
          <w:tcPr>
            <w:tcW w:w="2376" w:type="dxa"/>
          </w:tcPr>
          <w:p w14:paraId="2EEDD0C2"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Less allowance for</w:t>
            </w:r>
          </w:p>
        </w:tc>
        <w:tc>
          <w:tcPr>
            <w:tcW w:w="1134" w:type="dxa"/>
          </w:tcPr>
          <w:p w14:paraId="746E7964"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4D33E624"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B10D3CF"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F9A9925"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58F1FE53"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6B6A6D8"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82B8D80"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9E049F4"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2C820968"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3AFA6B0"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549A617D"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410F19" w:rsidRPr="00515545" w14:paraId="1364DAB2" w14:textId="77777777" w:rsidTr="00E83574">
        <w:tc>
          <w:tcPr>
            <w:tcW w:w="2376" w:type="dxa"/>
          </w:tcPr>
          <w:p w14:paraId="6B52B4FD"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impairment for  </w:t>
            </w:r>
          </w:p>
        </w:tc>
        <w:tc>
          <w:tcPr>
            <w:tcW w:w="1134" w:type="dxa"/>
          </w:tcPr>
          <w:p w14:paraId="5EF642DF"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7053AF"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78471EE9"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B79D5A4"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6C05DE4D"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382E1520"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5AED4EDB"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CF7066B"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0BBE0F11"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554AAA3"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C22F02D"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410F19" w:rsidRPr="00515545" w14:paraId="0E4A6AFC" w14:textId="77777777" w:rsidTr="00E83574">
        <w:tc>
          <w:tcPr>
            <w:tcW w:w="2376" w:type="dxa"/>
          </w:tcPr>
          <w:p w14:paraId="1F26AB51"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expected credit loss</w:t>
            </w:r>
          </w:p>
        </w:tc>
        <w:tc>
          <w:tcPr>
            <w:tcW w:w="1134" w:type="dxa"/>
            <w:tcBorders>
              <w:bottom w:val="single" w:sz="4" w:space="0" w:color="auto"/>
            </w:tcBorders>
          </w:tcPr>
          <w:p w14:paraId="2987154C" w14:textId="3A295FDD"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410F19">
              <w:rPr>
                <w:rFonts w:cs="Times New Roman"/>
                <w:sz w:val="22"/>
                <w:szCs w:val="22"/>
              </w:rPr>
              <w:t>(421)</w:t>
            </w:r>
          </w:p>
        </w:tc>
        <w:tc>
          <w:tcPr>
            <w:tcW w:w="236" w:type="dxa"/>
          </w:tcPr>
          <w:p w14:paraId="3E48DA67"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bottom w:val="single" w:sz="4" w:space="0" w:color="auto"/>
            </w:tcBorders>
          </w:tcPr>
          <w:p w14:paraId="0BEF7A70" w14:textId="604F846A"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sidRPr="00410F19">
              <w:rPr>
                <w:rFonts w:cs="Times New Roman"/>
                <w:sz w:val="22"/>
                <w:szCs w:val="22"/>
              </w:rPr>
              <w:t>(421)</w:t>
            </w:r>
          </w:p>
        </w:tc>
        <w:tc>
          <w:tcPr>
            <w:tcW w:w="236" w:type="dxa"/>
          </w:tcPr>
          <w:p w14:paraId="7D38C611"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bottom w:val="single" w:sz="4" w:space="0" w:color="auto"/>
            </w:tcBorders>
          </w:tcPr>
          <w:p w14:paraId="061380E7" w14:textId="5BBF5088"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544C1CF"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bottom w:val="single" w:sz="4" w:space="0" w:color="auto"/>
            </w:tcBorders>
          </w:tcPr>
          <w:p w14:paraId="29CBFC44" w14:textId="5DF05770"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(560)</w:t>
            </w:r>
          </w:p>
        </w:tc>
        <w:tc>
          <w:tcPr>
            <w:tcW w:w="236" w:type="dxa"/>
          </w:tcPr>
          <w:p w14:paraId="11997CEB"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bottom w:val="single" w:sz="4" w:space="0" w:color="auto"/>
            </w:tcBorders>
          </w:tcPr>
          <w:p w14:paraId="485A1066" w14:textId="68575B32"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(525)</w:t>
            </w:r>
          </w:p>
        </w:tc>
        <w:tc>
          <w:tcPr>
            <w:tcW w:w="236" w:type="dxa"/>
          </w:tcPr>
          <w:p w14:paraId="4233E867"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bottom w:val="single" w:sz="4" w:space="0" w:color="auto"/>
            </w:tcBorders>
          </w:tcPr>
          <w:p w14:paraId="5C679EF8" w14:textId="7A528280"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(35)</w:t>
            </w:r>
          </w:p>
        </w:tc>
      </w:tr>
      <w:tr w:rsidR="00410F19" w:rsidRPr="00515545" w14:paraId="7B43C126" w14:textId="77777777" w:rsidTr="00E83574">
        <w:tc>
          <w:tcPr>
            <w:tcW w:w="2376" w:type="dxa"/>
          </w:tcPr>
          <w:p w14:paraId="57F705AF"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Net</w:t>
            </w:r>
          </w:p>
        </w:tc>
        <w:tc>
          <w:tcPr>
            <w:tcW w:w="1134" w:type="dxa"/>
            <w:tcBorders>
              <w:top w:val="single" w:sz="4" w:space="0" w:color="auto"/>
              <w:bottom w:val="double" w:sz="4" w:space="0" w:color="auto"/>
            </w:tcBorders>
          </w:tcPr>
          <w:p w14:paraId="3AA1F6FF" w14:textId="660FBBC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410F19">
              <w:rPr>
                <w:rFonts w:cs="Times New Roman"/>
                <w:sz w:val="22"/>
                <w:szCs w:val="22"/>
              </w:rPr>
              <w:t>1,078</w:t>
            </w:r>
          </w:p>
        </w:tc>
        <w:tc>
          <w:tcPr>
            <w:tcW w:w="236" w:type="dxa"/>
          </w:tcPr>
          <w:p w14:paraId="728D681B"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bottom w:val="double" w:sz="4" w:space="0" w:color="auto"/>
            </w:tcBorders>
          </w:tcPr>
          <w:p w14:paraId="35DFBAFC" w14:textId="04A3C03A"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10F19">
              <w:rPr>
                <w:rFonts w:cs="Times New Roman"/>
                <w:sz w:val="22"/>
                <w:szCs w:val="22"/>
              </w:rPr>
              <w:t>1,066</w:t>
            </w:r>
          </w:p>
        </w:tc>
        <w:tc>
          <w:tcPr>
            <w:tcW w:w="236" w:type="dxa"/>
          </w:tcPr>
          <w:p w14:paraId="63153408"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bottom w:val="double" w:sz="4" w:space="0" w:color="auto"/>
            </w:tcBorders>
          </w:tcPr>
          <w:p w14:paraId="3F79F29E" w14:textId="19121903"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410F19">
              <w:rPr>
                <w:rFonts w:cs="Times New Roman"/>
                <w:sz w:val="22"/>
                <w:szCs w:val="22"/>
              </w:rPr>
              <w:t>12</w:t>
            </w:r>
          </w:p>
        </w:tc>
        <w:tc>
          <w:tcPr>
            <w:tcW w:w="236" w:type="dxa"/>
          </w:tcPr>
          <w:p w14:paraId="445D7DD3"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bottom w:val="double" w:sz="4" w:space="0" w:color="auto"/>
            </w:tcBorders>
          </w:tcPr>
          <w:p w14:paraId="51B0ED1B" w14:textId="4A655392"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4,193</w:t>
            </w:r>
          </w:p>
        </w:tc>
        <w:tc>
          <w:tcPr>
            <w:tcW w:w="236" w:type="dxa"/>
          </w:tcPr>
          <w:p w14:paraId="0B84FC67"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bottom w:val="double" w:sz="4" w:space="0" w:color="auto"/>
            </w:tcBorders>
          </w:tcPr>
          <w:p w14:paraId="07D3BBDC" w14:textId="2C43F79C"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3,649</w:t>
            </w:r>
          </w:p>
        </w:tc>
        <w:tc>
          <w:tcPr>
            <w:tcW w:w="236" w:type="dxa"/>
          </w:tcPr>
          <w:p w14:paraId="60DAA27D" w14:textId="77777777"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bottom w:val="double" w:sz="4" w:space="0" w:color="auto"/>
            </w:tcBorders>
          </w:tcPr>
          <w:p w14:paraId="3E987EC2" w14:textId="467EE0E8" w:rsidR="00410F19" w:rsidRPr="00515545" w:rsidRDefault="00410F19" w:rsidP="0041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544</w:t>
            </w:r>
          </w:p>
        </w:tc>
      </w:tr>
    </w:tbl>
    <w:p w14:paraId="7155C57D" w14:textId="77777777" w:rsidR="00E50057" w:rsidRPr="00515545" w:rsidRDefault="00E50057" w:rsidP="00466731">
      <w:pPr>
        <w:pStyle w:val="NoSpacing"/>
        <w:jc w:val="thaiDistribute"/>
        <w:rPr>
          <w:rFonts w:cs="Times New Roman"/>
          <w:color w:val="FF0000"/>
          <w:sz w:val="22"/>
          <w:szCs w:val="22"/>
          <w:highlight w:val="yellow"/>
        </w:rPr>
      </w:pPr>
    </w:p>
    <w:p w14:paraId="028641D4" w14:textId="2A8942C0" w:rsidR="003F7605" w:rsidRPr="00515545" w:rsidRDefault="003F7605" w:rsidP="00466731">
      <w:pPr>
        <w:pStyle w:val="NoSpacing"/>
        <w:jc w:val="thaiDistribute"/>
        <w:rPr>
          <w:rFonts w:cs="Times New Roman"/>
          <w:spacing w:val="-4"/>
          <w:sz w:val="22"/>
          <w:szCs w:val="22"/>
        </w:rPr>
      </w:pPr>
      <w:r w:rsidRPr="00515545">
        <w:rPr>
          <w:rFonts w:cs="Times New Roman"/>
          <w:spacing w:val="-4"/>
          <w:sz w:val="22"/>
          <w:szCs w:val="22"/>
        </w:rPr>
        <w:t>Nan</w:t>
      </w:r>
      <w:r w:rsidR="003C560E" w:rsidRPr="00515545">
        <w:rPr>
          <w:rFonts w:cs="Times New Roman"/>
          <w:spacing w:val="-4"/>
          <w:sz w:val="22"/>
          <w:szCs w:val="22"/>
        </w:rPr>
        <w:t xml:space="preserve">o finance receivables as </w:t>
      </w:r>
      <w:r w:rsidR="00E74656" w:rsidRPr="00515545">
        <w:rPr>
          <w:rFonts w:cs="Times New Roman"/>
          <w:spacing w:val="-4"/>
          <w:sz w:val="22"/>
          <w:szCs w:val="22"/>
        </w:rPr>
        <w:t xml:space="preserve">at </w:t>
      </w:r>
      <w:r w:rsidR="007F173F">
        <w:rPr>
          <w:rFonts w:cs="Times New Roman"/>
          <w:sz w:val="22"/>
          <w:szCs w:val="22"/>
        </w:rPr>
        <w:t>September 30</w:t>
      </w:r>
      <w:r w:rsidR="00A05D40" w:rsidRPr="00515545">
        <w:rPr>
          <w:rFonts w:cs="Times New Roman"/>
          <w:sz w:val="22"/>
          <w:szCs w:val="22"/>
        </w:rPr>
        <w:t>,</w:t>
      </w:r>
      <w:r w:rsidR="00F062CA" w:rsidRPr="00515545">
        <w:rPr>
          <w:rFonts w:cs="Times New Roman"/>
          <w:spacing w:val="-4"/>
          <w:sz w:val="22"/>
          <w:szCs w:val="22"/>
        </w:rPr>
        <w:t xml:space="preserve"> </w:t>
      </w:r>
      <w:r w:rsidR="00772A94">
        <w:rPr>
          <w:rFonts w:cs="Times New Roman"/>
          <w:spacing w:val="-4"/>
          <w:sz w:val="22"/>
          <w:szCs w:val="22"/>
        </w:rPr>
        <w:t>2025</w:t>
      </w:r>
      <w:r w:rsidR="00F062CA" w:rsidRPr="00515545">
        <w:rPr>
          <w:rFonts w:cs="Times New Roman"/>
          <w:spacing w:val="-4"/>
          <w:sz w:val="22"/>
          <w:szCs w:val="22"/>
        </w:rPr>
        <w:t xml:space="preserve"> and December 31, </w:t>
      </w:r>
      <w:r w:rsidR="00772A94">
        <w:rPr>
          <w:rFonts w:cs="Times New Roman"/>
          <w:spacing w:val="-4"/>
          <w:sz w:val="22"/>
          <w:szCs w:val="22"/>
        </w:rPr>
        <w:t>2024</w:t>
      </w:r>
      <w:r w:rsidRPr="00515545">
        <w:rPr>
          <w:rFonts w:cs="Times New Roman"/>
          <w:spacing w:val="-4"/>
          <w:sz w:val="22"/>
          <w:szCs w:val="22"/>
        </w:rPr>
        <w:t xml:space="preserve"> were classified by staging</w:t>
      </w:r>
      <w:r w:rsidR="00275BF0" w:rsidRPr="00515545">
        <w:rPr>
          <w:rFonts w:cs="Times New Roman"/>
          <w:spacing w:val="-4"/>
          <w:sz w:val="22"/>
          <w:szCs w:val="22"/>
        </w:rPr>
        <w:t xml:space="preserve"> as follows:</w:t>
      </w:r>
    </w:p>
    <w:p w14:paraId="73980767" w14:textId="77777777" w:rsidR="00446762" w:rsidRPr="00515545" w:rsidRDefault="00446762"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tbl>
      <w:tblPr>
        <w:tblW w:w="9531" w:type="dxa"/>
        <w:tblLayout w:type="fixed"/>
        <w:tblLook w:val="01E0" w:firstRow="1" w:lastRow="1" w:firstColumn="1" w:lastColumn="1" w:noHBand="0" w:noVBand="0"/>
      </w:tblPr>
      <w:tblGrid>
        <w:gridCol w:w="6237"/>
        <w:gridCol w:w="1451"/>
        <w:gridCol w:w="270"/>
        <w:gridCol w:w="1573"/>
      </w:tblGrid>
      <w:tr w:rsidR="00F24E17" w:rsidRPr="00515545" w14:paraId="1F34891C" w14:textId="77777777" w:rsidTr="0048323E">
        <w:tc>
          <w:tcPr>
            <w:tcW w:w="6237" w:type="dxa"/>
            <w:vAlign w:val="bottom"/>
          </w:tcPr>
          <w:p w14:paraId="2A60ECC3"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367C66F"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F24E17" w:rsidRPr="00515545" w14:paraId="2FDF822A" w14:textId="77777777" w:rsidTr="0048323E">
        <w:tc>
          <w:tcPr>
            <w:tcW w:w="6237" w:type="dxa"/>
            <w:vAlign w:val="bottom"/>
          </w:tcPr>
          <w:p w14:paraId="3D7CC98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774BBEB1"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F24E17" w:rsidRPr="00515545" w14:paraId="1AAE8ADD" w14:textId="77777777" w:rsidTr="0048323E">
        <w:tc>
          <w:tcPr>
            <w:tcW w:w="6237" w:type="dxa"/>
            <w:vAlign w:val="bottom"/>
          </w:tcPr>
          <w:p w14:paraId="2C91547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5E61E61E" w14:textId="1E753D63" w:rsidR="00F24E17" w:rsidRPr="00515545" w:rsidRDefault="007F173F"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September 30</w:t>
            </w:r>
            <w:r w:rsidR="00A05D40" w:rsidRPr="00515545">
              <w:rPr>
                <w:rFonts w:cs="Times New Roman"/>
                <w:sz w:val="22"/>
                <w:szCs w:val="22"/>
              </w:rPr>
              <w:t>,</w:t>
            </w:r>
          </w:p>
        </w:tc>
        <w:tc>
          <w:tcPr>
            <w:tcW w:w="270" w:type="dxa"/>
            <w:tcBorders>
              <w:top w:val="single" w:sz="4" w:space="0" w:color="auto"/>
              <w:right w:val="nil"/>
            </w:tcBorders>
            <w:vAlign w:val="center"/>
          </w:tcPr>
          <w:p w14:paraId="6CC5F007"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0096224D"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F24E17" w:rsidRPr="00515545" w14:paraId="2286CD5A" w14:textId="77777777" w:rsidTr="0048323E">
        <w:tc>
          <w:tcPr>
            <w:tcW w:w="6237" w:type="dxa"/>
            <w:vAlign w:val="bottom"/>
          </w:tcPr>
          <w:p w14:paraId="3511FE2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0E50EB0A" w14:textId="5C7D2C88" w:rsidR="00F24E17"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right w:val="nil"/>
            </w:tcBorders>
            <w:vAlign w:val="center"/>
          </w:tcPr>
          <w:p w14:paraId="5155A2E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5D5860CF" w14:textId="60191F13" w:rsidR="00F24E17"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F24E17" w:rsidRPr="00515545" w14:paraId="2F80F444" w14:textId="77777777" w:rsidTr="0048323E">
        <w:tc>
          <w:tcPr>
            <w:tcW w:w="6237" w:type="dxa"/>
            <w:vAlign w:val="bottom"/>
          </w:tcPr>
          <w:p w14:paraId="2880BB9B"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6DA9EED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270" w:type="dxa"/>
          </w:tcPr>
          <w:p w14:paraId="2B3C9D8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4F73FB6A" w14:textId="77777777" w:rsidR="00F24E17" w:rsidRPr="00515545" w:rsidRDefault="00F24E17" w:rsidP="0048323E">
            <w:pPr>
              <w:tabs>
                <w:tab w:val="clear" w:pos="907"/>
              </w:tabs>
              <w:spacing w:line="180" w:lineRule="atLeast"/>
              <w:ind w:right="237"/>
              <w:jc w:val="right"/>
              <w:rPr>
                <w:rFonts w:cs="Times New Roman"/>
                <w:sz w:val="22"/>
                <w:szCs w:val="22"/>
              </w:rPr>
            </w:pPr>
          </w:p>
        </w:tc>
      </w:tr>
      <w:tr w:rsidR="00E83574" w:rsidRPr="00515545" w14:paraId="3D4A187B" w14:textId="77777777" w:rsidTr="00474E3A">
        <w:tc>
          <w:tcPr>
            <w:tcW w:w="6237" w:type="dxa"/>
            <w:vAlign w:val="bottom"/>
          </w:tcPr>
          <w:p w14:paraId="0127979E"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66F043BD" w14:textId="0E646205" w:rsidR="00E83574" w:rsidRPr="00515545" w:rsidRDefault="000E7B8A" w:rsidP="00E83574">
            <w:pPr>
              <w:tabs>
                <w:tab w:val="clear" w:pos="907"/>
                <w:tab w:val="clear" w:pos="1644"/>
                <w:tab w:val="clear" w:pos="1871"/>
              </w:tabs>
              <w:ind w:right="237"/>
              <w:jc w:val="right"/>
              <w:rPr>
                <w:rFonts w:cs="Times New Roman"/>
                <w:sz w:val="22"/>
                <w:szCs w:val="22"/>
              </w:rPr>
            </w:pPr>
            <w:r w:rsidRPr="000E7B8A">
              <w:rPr>
                <w:rFonts w:cs="Times New Roman"/>
                <w:sz w:val="22"/>
                <w:szCs w:val="22"/>
              </w:rPr>
              <w:t>711</w:t>
            </w:r>
          </w:p>
        </w:tc>
        <w:tc>
          <w:tcPr>
            <w:tcW w:w="270" w:type="dxa"/>
          </w:tcPr>
          <w:p w14:paraId="2A63A478"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vAlign w:val="bottom"/>
          </w:tcPr>
          <w:p w14:paraId="4BA969BB" w14:textId="05C46578" w:rsidR="00E83574" w:rsidRPr="00515545" w:rsidRDefault="00E83574" w:rsidP="00E83574">
            <w:pPr>
              <w:tabs>
                <w:tab w:val="clear" w:pos="907"/>
              </w:tabs>
              <w:ind w:right="237"/>
              <w:jc w:val="right"/>
              <w:rPr>
                <w:rFonts w:cs="Times New Roman"/>
                <w:sz w:val="22"/>
                <w:szCs w:val="22"/>
              </w:rPr>
            </w:pPr>
            <w:r>
              <w:rPr>
                <w:rFonts w:cs="Times New Roman"/>
                <w:sz w:val="22"/>
                <w:szCs w:val="22"/>
              </w:rPr>
              <w:t>3,510</w:t>
            </w:r>
          </w:p>
        </w:tc>
      </w:tr>
      <w:tr w:rsidR="000E7B8A" w:rsidRPr="00515545" w14:paraId="5C0684DA" w14:textId="77777777" w:rsidTr="00474E3A">
        <w:tc>
          <w:tcPr>
            <w:tcW w:w="6237" w:type="dxa"/>
            <w:vAlign w:val="bottom"/>
          </w:tcPr>
          <w:p w14:paraId="5E99EF96" w14:textId="77777777" w:rsidR="000E7B8A" w:rsidRPr="00515545" w:rsidRDefault="000E7B8A" w:rsidP="000E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52894394" w14:textId="360F66DB" w:rsidR="000E7B8A" w:rsidRPr="00515545" w:rsidRDefault="000E7B8A" w:rsidP="000E7B8A">
            <w:pPr>
              <w:tabs>
                <w:tab w:val="clear" w:pos="907"/>
                <w:tab w:val="clear" w:pos="1644"/>
                <w:tab w:val="clear" w:pos="1871"/>
              </w:tabs>
              <w:ind w:right="237"/>
              <w:jc w:val="right"/>
              <w:rPr>
                <w:rFonts w:cs="Times New Roman"/>
                <w:sz w:val="22"/>
                <w:szCs w:val="22"/>
              </w:rPr>
            </w:pPr>
            <w:r w:rsidRPr="000E7B8A">
              <w:rPr>
                <w:rFonts w:cs="Times New Roman"/>
                <w:sz w:val="22"/>
                <w:szCs w:val="22"/>
              </w:rPr>
              <w:t>289</w:t>
            </w:r>
          </w:p>
        </w:tc>
        <w:tc>
          <w:tcPr>
            <w:tcW w:w="270" w:type="dxa"/>
          </w:tcPr>
          <w:p w14:paraId="76F268CB" w14:textId="77777777" w:rsidR="000E7B8A" w:rsidRPr="00515545" w:rsidRDefault="000E7B8A" w:rsidP="000E7B8A">
            <w:pPr>
              <w:tabs>
                <w:tab w:val="clear" w:pos="907"/>
              </w:tabs>
              <w:ind w:right="237"/>
              <w:jc w:val="right"/>
              <w:rPr>
                <w:rFonts w:cs="Times New Roman"/>
                <w:sz w:val="22"/>
                <w:szCs w:val="22"/>
                <w:highlight w:val="yellow"/>
              </w:rPr>
            </w:pPr>
          </w:p>
        </w:tc>
        <w:tc>
          <w:tcPr>
            <w:tcW w:w="1573" w:type="dxa"/>
            <w:vAlign w:val="bottom"/>
          </w:tcPr>
          <w:p w14:paraId="4CAB2064" w14:textId="5A756F5B" w:rsidR="000E7B8A" w:rsidRPr="00515545" w:rsidRDefault="000E7B8A" w:rsidP="000E7B8A">
            <w:pPr>
              <w:tabs>
                <w:tab w:val="clear" w:pos="907"/>
              </w:tabs>
              <w:ind w:right="237"/>
              <w:jc w:val="right"/>
              <w:rPr>
                <w:rFonts w:cs="Times New Roman"/>
                <w:sz w:val="22"/>
                <w:szCs w:val="22"/>
              </w:rPr>
            </w:pPr>
            <w:r w:rsidRPr="00DA44E8">
              <w:rPr>
                <w:rFonts w:cs="Times New Roman"/>
                <w:sz w:val="22"/>
                <w:szCs w:val="22"/>
              </w:rPr>
              <w:t>560</w:t>
            </w:r>
          </w:p>
        </w:tc>
      </w:tr>
      <w:tr w:rsidR="000E7B8A" w:rsidRPr="00515545" w14:paraId="7A5BF4AF" w14:textId="77777777" w:rsidTr="00474E3A">
        <w:tc>
          <w:tcPr>
            <w:tcW w:w="6237" w:type="dxa"/>
            <w:vAlign w:val="bottom"/>
          </w:tcPr>
          <w:p w14:paraId="012387F3" w14:textId="77777777" w:rsidR="000E7B8A" w:rsidRPr="00515545" w:rsidRDefault="000E7B8A" w:rsidP="000E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4B232635" w14:textId="07E9BAD3" w:rsidR="000E7B8A" w:rsidRPr="00515545" w:rsidRDefault="000E7B8A" w:rsidP="000E7B8A">
            <w:pPr>
              <w:tabs>
                <w:tab w:val="clear" w:pos="907"/>
                <w:tab w:val="clear" w:pos="1644"/>
                <w:tab w:val="clear" w:pos="1871"/>
              </w:tabs>
              <w:ind w:right="237"/>
              <w:jc w:val="right"/>
              <w:rPr>
                <w:rFonts w:cs="Times New Roman"/>
                <w:sz w:val="22"/>
                <w:szCs w:val="22"/>
              </w:rPr>
            </w:pPr>
            <w:r w:rsidRPr="000E7B8A">
              <w:rPr>
                <w:rFonts w:cs="Times New Roman"/>
                <w:sz w:val="22"/>
                <w:szCs w:val="22"/>
              </w:rPr>
              <w:t>499</w:t>
            </w:r>
          </w:p>
        </w:tc>
        <w:tc>
          <w:tcPr>
            <w:tcW w:w="270" w:type="dxa"/>
          </w:tcPr>
          <w:p w14:paraId="1E7D8A30" w14:textId="77777777" w:rsidR="000E7B8A" w:rsidRPr="00515545" w:rsidRDefault="000E7B8A" w:rsidP="000E7B8A">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512B0497" w14:textId="663DC9D4" w:rsidR="000E7B8A" w:rsidRPr="00515545" w:rsidRDefault="000E7B8A" w:rsidP="000E7B8A">
            <w:pPr>
              <w:tabs>
                <w:tab w:val="clear" w:pos="907"/>
              </w:tabs>
              <w:ind w:right="237"/>
              <w:jc w:val="right"/>
              <w:rPr>
                <w:rFonts w:cs="Times New Roman"/>
                <w:sz w:val="22"/>
                <w:szCs w:val="22"/>
              </w:rPr>
            </w:pPr>
            <w:r>
              <w:rPr>
                <w:rFonts w:cs="Times New Roman"/>
                <w:sz w:val="22"/>
                <w:szCs w:val="22"/>
              </w:rPr>
              <w:t>683</w:t>
            </w:r>
          </w:p>
        </w:tc>
      </w:tr>
      <w:tr w:rsidR="000E7B8A" w:rsidRPr="00515545" w14:paraId="3D4C30B7" w14:textId="77777777" w:rsidTr="00474E3A">
        <w:tc>
          <w:tcPr>
            <w:tcW w:w="6237" w:type="dxa"/>
            <w:vAlign w:val="bottom"/>
          </w:tcPr>
          <w:p w14:paraId="34C6E9FE" w14:textId="77777777" w:rsidR="000E7B8A" w:rsidRPr="00515545" w:rsidRDefault="000E7B8A" w:rsidP="000E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4E0B7809" w14:textId="2CB0ED45" w:rsidR="000E7B8A" w:rsidRPr="00515545" w:rsidRDefault="000E7B8A" w:rsidP="00BF3338">
            <w:pPr>
              <w:tabs>
                <w:tab w:val="clear" w:pos="907"/>
                <w:tab w:val="clear" w:pos="1644"/>
                <w:tab w:val="clear" w:pos="1871"/>
                <w:tab w:val="left" w:pos="996"/>
              </w:tabs>
              <w:ind w:right="237"/>
              <w:jc w:val="right"/>
              <w:rPr>
                <w:rFonts w:cs="Times New Roman"/>
                <w:sz w:val="22"/>
                <w:szCs w:val="22"/>
              </w:rPr>
            </w:pPr>
            <w:r w:rsidRPr="000E7B8A">
              <w:rPr>
                <w:rFonts w:cs="Times New Roman"/>
                <w:sz w:val="22"/>
                <w:szCs w:val="22"/>
              </w:rPr>
              <w:t>1,499</w:t>
            </w:r>
          </w:p>
        </w:tc>
        <w:tc>
          <w:tcPr>
            <w:tcW w:w="270" w:type="dxa"/>
          </w:tcPr>
          <w:p w14:paraId="2908C50B" w14:textId="77777777" w:rsidR="000E7B8A" w:rsidRPr="00515545" w:rsidRDefault="000E7B8A" w:rsidP="000E7B8A">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507BED52" w14:textId="6B74A6B3" w:rsidR="000E7B8A" w:rsidRPr="00515545" w:rsidRDefault="000E7B8A" w:rsidP="000E7B8A">
            <w:pPr>
              <w:tabs>
                <w:tab w:val="clear" w:pos="907"/>
              </w:tabs>
              <w:ind w:right="237"/>
              <w:jc w:val="right"/>
              <w:rPr>
                <w:rFonts w:cs="Times New Roman"/>
                <w:sz w:val="22"/>
                <w:szCs w:val="22"/>
              </w:rPr>
            </w:pPr>
            <w:r>
              <w:rPr>
                <w:rFonts w:cs="Times New Roman"/>
                <w:sz w:val="22"/>
                <w:szCs w:val="22"/>
              </w:rPr>
              <w:t>4,753</w:t>
            </w:r>
          </w:p>
        </w:tc>
      </w:tr>
      <w:tr w:rsidR="000E7B8A" w:rsidRPr="00515545" w14:paraId="3860C3EF" w14:textId="77777777" w:rsidTr="0048323E">
        <w:tc>
          <w:tcPr>
            <w:tcW w:w="6237" w:type="dxa"/>
            <w:vAlign w:val="bottom"/>
          </w:tcPr>
          <w:p w14:paraId="2EF5B2B9" w14:textId="77777777" w:rsidR="000E7B8A" w:rsidRPr="00515545" w:rsidRDefault="000E7B8A" w:rsidP="000E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22D63FAC" w14:textId="1A8B47E3" w:rsidR="000E7B8A" w:rsidRPr="00515545" w:rsidRDefault="000E7B8A" w:rsidP="00BF3338">
            <w:pPr>
              <w:tabs>
                <w:tab w:val="clear" w:pos="907"/>
                <w:tab w:val="clear" w:pos="1644"/>
                <w:tab w:val="clear" w:pos="1871"/>
              </w:tabs>
              <w:ind w:right="162"/>
              <w:jc w:val="right"/>
              <w:rPr>
                <w:rFonts w:cs="Times New Roman"/>
                <w:sz w:val="22"/>
                <w:szCs w:val="22"/>
              </w:rPr>
            </w:pPr>
            <w:r w:rsidRPr="000E7B8A">
              <w:rPr>
                <w:rFonts w:cs="Times New Roman"/>
                <w:sz w:val="22"/>
                <w:szCs w:val="22"/>
              </w:rPr>
              <w:t>(421)</w:t>
            </w:r>
          </w:p>
        </w:tc>
        <w:tc>
          <w:tcPr>
            <w:tcW w:w="270" w:type="dxa"/>
          </w:tcPr>
          <w:p w14:paraId="10556282" w14:textId="77777777" w:rsidR="000E7B8A" w:rsidRPr="00515545" w:rsidRDefault="000E7B8A" w:rsidP="000E7B8A">
            <w:pPr>
              <w:tabs>
                <w:tab w:val="clear" w:pos="907"/>
              </w:tabs>
              <w:ind w:right="170"/>
              <w:jc w:val="right"/>
              <w:rPr>
                <w:rFonts w:cs="Times New Roman"/>
                <w:sz w:val="22"/>
                <w:szCs w:val="22"/>
                <w:highlight w:val="yellow"/>
                <w:cs/>
              </w:rPr>
            </w:pPr>
          </w:p>
        </w:tc>
        <w:tc>
          <w:tcPr>
            <w:tcW w:w="1573" w:type="dxa"/>
          </w:tcPr>
          <w:p w14:paraId="36B0D178" w14:textId="752C1550" w:rsidR="000E7B8A" w:rsidRPr="00515545" w:rsidRDefault="000E7B8A" w:rsidP="000E7B8A">
            <w:pPr>
              <w:tabs>
                <w:tab w:val="clear" w:pos="907"/>
                <w:tab w:val="clear" w:pos="1644"/>
                <w:tab w:val="clear" w:pos="1871"/>
              </w:tabs>
              <w:ind w:right="162"/>
              <w:jc w:val="right"/>
              <w:rPr>
                <w:rFonts w:cs="Times New Roman"/>
                <w:sz w:val="22"/>
                <w:szCs w:val="22"/>
              </w:rPr>
            </w:pPr>
            <w:r>
              <w:rPr>
                <w:rFonts w:cs="Times New Roman"/>
                <w:sz w:val="22"/>
                <w:szCs w:val="22"/>
              </w:rPr>
              <w:t>(560)</w:t>
            </w:r>
          </w:p>
        </w:tc>
      </w:tr>
      <w:tr w:rsidR="000E7B8A" w:rsidRPr="00515545" w14:paraId="0A6F1DCA" w14:textId="77777777" w:rsidTr="0048323E">
        <w:tc>
          <w:tcPr>
            <w:tcW w:w="6237" w:type="dxa"/>
            <w:vAlign w:val="bottom"/>
          </w:tcPr>
          <w:p w14:paraId="73496B68" w14:textId="77777777" w:rsidR="000E7B8A" w:rsidRPr="00515545" w:rsidRDefault="000E7B8A" w:rsidP="000E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62AA6ED6" w14:textId="6C517E71" w:rsidR="000E7B8A" w:rsidRPr="00515545" w:rsidRDefault="000E7B8A" w:rsidP="000E7B8A">
            <w:pPr>
              <w:tabs>
                <w:tab w:val="clear" w:pos="907"/>
                <w:tab w:val="clear" w:pos="1644"/>
                <w:tab w:val="clear" w:pos="1871"/>
              </w:tabs>
              <w:ind w:right="237"/>
              <w:jc w:val="right"/>
              <w:rPr>
                <w:rFonts w:cs="Times New Roman"/>
                <w:sz w:val="22"/>
                <w:szCs w:val="22"/>
              </w:rPr>
            </w:pPr>
            <w:r w:rsidRPr="000E7B8A">
              <w:rPr>
                <w:rFonts w:cs="Times New Roman"/>
                <w:sz w:val="22"/>
                <w:szCs w:val="22"/>
              </w:rPr>
              <w:t>1,078</w:t>
            </w:r>
          </w:p>
        </w:tc>
        <w:tc>
          <w:tcPr>
            <w:tcW w:w="270" w:type="dxa"/>
          </w:tcPr>
          <w:p w14:paraId="3F6B03E6" w14:textId="77777777" w:rsidR="000E7B8A" w:rsidRPr="00515545" w:rsidRDefault="000E7B8A" w:rsidP="000E7B8A">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07816793" w14:textId="373A9AAB" w:rsidR="000E7B8A" w:rsidRPr="00515545" w:rsidRDefault="000E7B8A" w:rsidP="000E7B8A">
            <w:pPr>
              <w:tabs>
                <w:tab w:val="clear" w:pos="907"/>
              </w:tabs>
              <w:ind w:right="237"/>
              <w:jc w:val="right"/>
              <w:rPr>
                <w:rFonts w:cs="Times New Roman"/>
                <w:sz w:val="22"/>
                <w:szCs w:val="22"/>
              </w:rPr>
            </w:pPr>
            <w:r>
              <w:rPr>
                <w:rFonts w:cs="Times New Roman"/>
                <w:sz w:val="22"/>
                <w:szCs w:val="22"/>
              </w:rPr>
              <w:t>4,193</w:t>
            </w:r>
          </w:p>
        </w:tc>
      </w:tr>
    </w:tbl>
    <w:p w14:paraId="2D3B65E5" w14:textId="77777777" w:rsidR="000E1D61" w:rsidRDefault="000E1D61" w:rsidP="000E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Cordia New"/>
          <w:b/>
          <w:bCs/>
          <w:caps/>
          <w:sz w:val="22"/>
          <w:szCs w:val="22"/>
        </w:rPr>
      </w:pPr>
    </w:p>
    <w:p w14:paraId="51E91009" w14:textId="2550F107" w:rsidR="0063500F" w:rsidRDefault="0063500F" w:rsidP="0063500F">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Cordia New"/>
          <w:b/>
          <w:bCs/>
          <w:caps/>
          <w:sz w:val="22"/>
          <w:szCs w:val="22"/>
        </w:rPr>
      </w:pPr>
      <w:r w:rsidRPr="0063500F">
        <w:rPr>
          <w:rFonts w:cs="Cordia New"/>
          <w:b/>
          <w:bCs/>
          <w:caps/>
          <w:sz w:val="22"/>
          <w:szCs w:val="22"/>
        </w:rPr>
        <w:t>OTHER CURRENT RECEIVABLES</w:t>
      </w:r>
    </w:p>
    <w:p w14:paraId="1C0B9FC7" w14:textId="4B96AF10" w:rsidR="0063500F" w:rsidRDefault="0063500F" w:rsidP="00635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844" w:type="dxa"/>
        <w:tblLayout w:type="fixed"/>
        <w:tblLook w:val="01E0" w:firstRow="1" w:lastRow="1" w:firstColumn="1" w:lastColumn="1" w:noHBand="0" w:noVBand="0"/>
      </w:tblPr>
      <w:tblGrid>
        <w:gridCol w:w="3763"/>
        <w:gridCol w:w="1340"/>
        <w:gridCol w:w="238"/>
        <w:gridCol w:w="1294"/>
        <w:gridCol w:w="270"/>
        <w:gridCol w:w="1314"/>
        <w:gridCol w:w="270"/>
        <w:gridCol w:w="1355"/>
      </w:tblGrid>
      <w:tr w:rsidR="0063500F" w:rsidRPr="008047CF" w14:paraId="05DAB2C7" w14:textId="77777777" w:rsidTr="00F93201">
        <w:tc>
          <w:tcPr>
            <w:tcW w:w="3763" w:type="dxa"/>
            <w:vAlign w:val="bottom"/>
          </w:tcPr>
          <w:p w14:paraId="735E322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6081" w:type="dxa"/>
            <w:gridSpan w:val="7"/>
          </w:tcPr>
          <w:p w14:paraId="7FB60B4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In Thousand Baht</w:t>
            </w:r>
          </w:p>
        </w:tc>
      </w:tr>
      <w:tr w:rsidR="0063500F" w:rsidRPr="008047CF" w14:paraId="73AE108C" w14:textId="77777777" w:rsidTr="00F93201">
        <w:tc>
          <w:tcPr>
            <w:tcW w:w="3763" w:type="dxa"/>
            <w:vAlign w:val="bottom"/>
          </w:tcPr>
          <w:p w14:paraId="3209410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72" w:type="dxa"/>
            <w:gridSpan w:val="3"/>
            <w:tcBorders>
              <w:top w:val="single" w:sz="4" w:space="0" w:color="auto"/>
            </w:tcBorders>
            <w:vAlign w:val="bottom"/>
          </w:tcPr>
          <w:p w14:paraId="280F8C7F"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Consolidated</w:t>
            </w:r>
          </w:p>
        </w:tc>
        <w:tc>
          <w:tcPr>
            <w:tcW w:w="270" w:type="dxa"/>
            <w:tcBorders>
              <w:top w:val="single" w:sz="4" w:space="0" w:color="auto"/>
            </w:tcBorders>
          </w:tcPr>
          <w:p w14:paraId="778DA266"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Borders>
              <w:top w:val="single" w:sz="4" w:space="0" w:color="auto"/>
            </w:tcBorders>
          </w:tcPr>
          <w:p w14:paraId="0F9C2116"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Separate</w:t>
            </w:r>
          </w:p>
        </w:tc>
      </w:tr>
      <w:tr w:rsidR="0063500F" w:rsidRPr="008047CF" w14:paraId="0C53E553" w14:textId="77777777" w:rsidTr="00F93201">
        <w:tc>
          <w:tcPr>
            <w:tcW w:w="3763" w:type="dxa"/>
            <w:vAlign w:val="bottom"/>
          </w:tcPr>
          <w:p w14:paraId="77BDB69A"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72" w:type="dxa"/>
            <w:gridSpan w:val="3"/>
            <w:tcBorders>
              <w:bottom w:val="single" w:sz="4" w:space="0" w:color="auto"/>
            </w:tcBorders>
            <w:vAlign w:val="bottom"/>
          </w:tcPr>
          <w:p w14:paraId="441339F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c>
          <w:tcPr>
            <w:tcW w:w="270" w:type="dxa"/>
          </w:tcPr>
          <w:p w14:paraId="30A2A01A"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Pr>
          <w:p w14:paraId="69E4DF35" w14:textId="77777777" w:rsidR="0063500F"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r>
      <w:tr w:rsidR="00B20E10" w:rsidRPr="008047CF" w14:paraId="2699D1C7" w14:textId="77777777" w:rsidTr="00F92A2E">
        <w:tc>
          <w:tcPr>
            <w:tcW w:w="3763" w:type="dxa"/>
            <w:vAlign w:val="bottom"/>
          </w:tcPr>
          <w:p w14:paraId="0991584E"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340" w:type="dxa"/>
            <w:tcBorders>
              <w:top w:val="single" w:sz="4" w:space="0" w:color="auto"/>
            </w:tcBorders>
            <w:vAlign w:val="center"/>
          </w:tcPr>
          <w:p w14:paraId="27F54FD3" w14:textId="065F2128" w:rsidR="00B20E10" w:rsidRPr="00AC2780" w:rsidRDefault="007F173F"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September 30</w:t>
            </w:r>
            <w:r w:rsidR="00B20E10" w:rsidRPr="00515545">
              <w:rPr>
                <w:rFonts w:cs="Times New Roman"/>
                <w:sz w:val="22"/>
                <w:szCs w:val="22"/>
              </w:rPr>
              <w:t>,</w:t>
            </w:r>
          </w:p>
        </w:tc>
        <w:tc>
          <w:tcPr>
            <w:tcW w:w="238" w:type="dxa"/>
            <w:vAlign w:val="bottom"/>
          </w:tcPr>
          <w:p w14:paraId="090420EE"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vAlign w:val="center"/>
          </w:tcPr>
          <w:p w14:paraId="7E7004AD" w14:textId="48E342D9" w:rsidR="00B20E10" w:rsidRP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heme="minorBidi"/>
                <w:sz w:val="22"/>
                <w:szCs w:val="22"/>
                <w:cs/>
              </w:rPr>
            </w:pPr>
            <w:r w:rsidRPr="00515545">
              <w:rPr>
                <w:rFonts w:cs="Times New Roman"/>
                <w:sz w:val="22"/>
                <w:szCs w:val="22"/>
              </w:rPr>
              <w:t>December 31,</w:t>
            </w:r>
          </w:p>
        </w:tc>
        <w:tc>
          <w:tcPr>
            <w:tcW w:w="270" w:type="dxa"/>
            <w:vAlign w:val="bottom"/>
          </w:tcPr>
          <w:p w14:paraId="2A706639"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tcBorders>
              <w:top w:val="single" w:sz="4" w:space="0" w:color="auto"/>
            </w:tcBorders>
            <w:vAlign w:val="center"/>
          </w:tcPr>
          <w:p w14:paraId="350E5879" w14:textId="128B2ED1" w:rsidR="00B20E10" w:rsidRPr="00AC2780" w:rsidRDefault="007F173F"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September 30</w:t>
            </w:r>
            <w:r w:rsidR="00B20E10" w:rsidRPr="00515545">
              <w:rPr>
                <w:rFonts w:cs="Times New Roman"/>
                <w:sz w:val="22"/>
                <w:szCs w:val="22"/>
              </w:rPr>
              <w:t>,</w:t>
            </w:r>
          </w:p>
        </w:tc>
        <w:tc>
          <w:tcPr>
            <w:tcW w:w="270" w:type="dxa"/>
            <w:tcBorders>
              <w:top w:val="single" w:sz="4" w:space="0" w:color="auto"/>
            </w:tcBorders>
            <w:vAlign w:val="bottom"/>
          </w:tcPr>
          <w:p w14:paraId="0264E38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tcBorders>
              <w:top w:val="single" w:sz="4" w:space="0" w:color="auto"/>
            </w:tcBorders>
            <w:vAlign w:val="center"/>
          </w:tcPr>
          <w:p w14:paraId="7379E6D8" w14:textId="12A5F325"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B20E10" w:rsidRPr="008047CF" w14:paraId="5F707356" w14:textId="77777777" w:rsidTr="00F92A2E">
        <w:tc>
          <w:tcPr>
            <w:tcW w:w="3763" w:type="dxa"/>
            <w:vAlign w:val="bottom"/>
          </w:tcPr>
          <w:p w14:paraId="0960F1F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340" w:type="dxa"/>
            <w:vAlign w:val="center"/>
          </w:tcPr>
          <w:p w14:paraId="672FCC20" w14:textId="6E73E7E0"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38" w:type="dxa"/>
            <w:vAlign w:val="bottom"/>
          </w:tcPr>
          <w:p w14:paraId="2FB6CC54"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bottom w:val="single" w:sz="4" w:space="0" w:color="auto"/>
            </w:tcBorders>
            <w:vAlign w:val="center"/>
          </w:tcPr>
          <w:p w14:paraId="12C99127" w14:textId="51886ACE"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c>
          <w:tcPr>
            <w:tcW w:w="270" w:type="dxa"/>
            <w:vAlign w:val="bottom"/>
          </w:tcPr>
          <w:p w14:paraId="59D24874"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vAlign w:val="center"/>
          </w:tcPr>
          <w:p w14:paraId="73326853" w14:textId="73A2BA7E"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vAlign w:val="bottom"/>
          </w:tcPr>
          <w:p w14:paraId="6FD91E5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vAlign w:val="center"/>
          </w:tcPr>
          <w:p w14:paraId="776E599A" w14:textId="036D8074"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B20E10" w:rsidRPr="00757C0D" w14:paraId="60E34007" w14:textId="77777777" w:rsidTr="00F92A2E">
        <w:tc>
          <w:tcPr>
            <w:tcW w:w="3763" w:type="dxa"/>
            <w:vAlign w:val="bottom"/>
          </w:tcPr>
          <w:p w14:paraId="761179A9" w14:textId="77777777" w:rsidR="00B20E10" w:rsidRPr="00757C0D"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cs="Times New Roman"/>
                <w:sz w:val="12"/>
                <w:szCs w:val="12"/>
                <w:lang w:val="en-GB"/>
              </w:rPr>
            </w:pPr>
          </w:p>
        </w:tc>
        <w:tc>
          <w:tcPr>
            <w:tcW w:w="1340" w:type="dxa"/>
            <w:tcBorders>
              <w:top w:val="single" w:sz="4" w:space="0" w:color="auto"/>
            </w:tcBorders>
            <w:vAlign w:val="bottom"/>
          </w:tcPr>
          <w:p w14:paraId="17753558" w14:textId="77777777" w:rsidR="00B20E10" w:rsidRPr="00757C0D" w:rsidRDefault="00B20E10" w:rsidP="00B20E10">
            <w:pPr>
              <w:tabs>
                <w:tab w:val="clear" w:pos="680"/>
                <w:tab w:val="clear" w:pos="907"/>
                <w:tab w:val="left" w:pos="905"/>
              </w:tabs>
              <w:spacing w:line="160" w:lineRule="atLeast"/>
              <w:ind w:right="237"/>
              <w:jc w:val="right"/>
              <w:rPr>
                <w:rFonts w:cs="Times New Roman"/>
                <w:sz w:val="12"/>
                <w:szCs w:val="12"/>
                <w:highlight w:val="yellow"/>
              </w:rPr>
            </w:pPr>
          </w:p>
        </w:tc>
        <w:tc>
          <w:tcPr>
            <w:tcW w:w="238" w:type="dxa"/>
          </w:tcPr>
          <w:p w14:paraId="068C28A5"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294" w:type="dxa"/>
            <w:tcBorders>
              <w:top w:val="single" w:sz="4" w:space="0" w:color="auto"/>
            </w:tcBorders>
            <w:vAlign w:val="bottom"/>
          </w:tcPr>
          <w:p w14:paraId="49FFF3D8" w14:textId="77777777" w:rsidR="00B20E10" w:rsidRPr="00757C0D" w:rsidRDefault="00B20E10" w:rsidP="00B20E10">
            <w:pPr>
              <w:tabs>
                <w:tab w:val="clear" w:pos="907"/>
              </w:tabs>
              <w:spacing w:line="160" w:lineRule="atLeast"/>
              <w:ind w:right="237"/>
              <w:jc w:val="right"/>
              <w:rPr>
                <w:rFonts w:cs="Times New Roman"/>
                <w:sz w:val="12"/>
                <w:szCs w:val="12"/>
              </w:rPr>
            </w:pPr>
          </w:p>
        </w:tc>
        <w:tc>
          <w:tcPr>
            <w:tcW w:w="270" w:type="dxa"/>
          </w:tcPr>
          <w:p w14:paraId="7B3A7E41"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314" w:type="dxa"/>
            <w:tcBorders>
              <w:top w:val="single" w:sz="4" w:space="0" w:color="auto"/>
            </w:tcBorders>
            <w:vAlign w:val="bottom"/>
          </w:tcPr>
          <w:p w14:paraId="0E0A8D2F"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270" w:type="dxa"/>
          </w:tcPr>
          <w:p w14:paraId="45D70A6F"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355" w:type="dxa"/>
            <w:tcBorders>
              <w:top w:val="single" w:sz="4" w:space="0" w:color="auto"/>
            </w:tcBorders>
            <w:vAlign w:val="bottom"/>
          </w:tcPr>
          <w:p w14:paraId="65B80D4D" w14:textId="77777777" w:rsidR="00B20E10" w:rsidRPr="00757C0D" w:rsidRDefault="00B20E10" w:rsidP="00B20E10">
            <w:pPr>
              <w:tabs>
                <w:tab w:val="clear" w:pos="907"/>
              </w:tabs>
              <w:spacing w:line="160" w:lineRule="atLeast"/>
              <w:ind w:right="237"/>
              <w:jc w:val="right"/>
              <w:rPr>
                <w:rFonts w:cs="Times New Roman"/>
                <w:sz w:val="12"/>
                <w:szCs w:val="12"/>
              </w:rPr>
            </w:pPr>
          </w:p>
        </w:tc>
      </w:tr>
      <w:tr w:rsidR="00B20E10" w:rsidRPr="00F85051" w14:paraId="54984DAE" w14:textId="77777777" w:rsidTr="00F92A2E">
        <w:tc>
          <w:tcPr>
            <w:tcW w:w="3763" w:type="dxa"/>
            <w:vAlign w:val="bottom"/>
          </w:tcPr>
          <w:p w14:paraId="091C2C74" w14:textId="77777777" w:rsidR="00B20E10" w:rsidRPr="00DC7304"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 receivables</w:t>
            </w:r>
          </w:p>
        </w:tc>
        <w:tc>
          <w:tcPr>
            <w:tcW w:w="1340" w:type="dxa"/>
            <w:vAlign w:val="bottom"/>
          </w:tcPr>
          <w:p w14:paraId="18E224CD" w14:textId="326A4715" w:rsidR="00B20E10" w:rsidRPr="00AD2899" w:rsidRDefault="00F93201" w:rsidP="00B20E10">
            <w:pPr>
              <w:tabs>
                <w:tab w:val="clear" w:pos="907"/>
              </w:tabs>
              <w:ind w:right="237"/>
              <w:jc w:val="right"/>
              <w:rPr>
                <w:rFonts w:cstheme="minorBidi"/>
                <w:sz w:val="22"/>
                <w:szCs w:val="22"/>
              </w:rPr>
            </w:pPr>
            <w:r w:rsidRPr="00F93201">
              <w:rPr>
                <w:rFonts w:cstheme="minorBidi"/>
                <w:sz w:val="22"/>
                <w:szCs w:val="22"/>
              </w:rPr>
              <w:t>10,138</w:t>
            </w:r>
          </w:p>
        </w:tc>
        <w:tc>
          <w:tcPr>
            <w:tcW w:w="238" w:type="dxa"/>
          </w:tcPr>
          <w:p w14:paraId="36AA8AF7" w14:textId="77777777" w:rsidR="00B20E10" w:rsidRPr="00515FEF" w:rsidRDefault="00B20E10" w:rsidP="00B20E10">
            <w:pPr>
              <w:tabs>
                <w:tab w:val="clear" w:pos="907"/>
              </w:tabs>
              <w:ind w:right="237"/>
              <w:jc w:val="right"/>
              <w:rPr>
                <w:rFonts w:cs="Times New Roman"/>
                <w:sz w:val="22"/>
                <w:szCs w:val="22"/>
              </w:rPr>
            </w:pPr>
          </w:p>
        </w:tc>
        <w:tc>
          <w:tcPr>
            <w:tcW w:w="1294" w:type="dxa"/>
            <w:vAlign w:val="bottom"/>
          </w:tcPr>
          <w:p w14:paraId="47A1EBF0" w14:textId="4486BDD4" w:rsidR="00B20E10" w:rsidRDefault="00B20E10" w:rsidP="00B20E10">
            <w:pPr>
              <w:tabs>
                <w:tab w:val="clear" w:pos="907"/>
              </w:tabs>
              <w:ind w:right="237"/>
              <w:jc w:val="right"/>
              <w:rPr>
                <w:rFonts w:cs="Times New Roman"/>
                <w:sz w:val="22"/>
                <w:szCs w:val="22"/>
              </w:rPr>
            </w:pPr>
            <w:r>
              <w:rPr>
                <w:rFonts w:cs="Times New Roman"/>
                <w:sz w:val="22"/>
                <w:szCs w:val="22"/>
              </w:rPr>
              <w:t>12,907</w:t>
            </w:r>
          </w:p>
        </w:tc>
        <w:tc>
          <w:tcPr>
            <w:tcW w:w="270" w:type="dxa"/>
          </w:tcPr>
          <w:p w14:paraId="29E53799" w14:textId="77777777" w:rsidR="00B20E10" w:rsidRPr="00515FEF" w:rsidRDefault="00B20E10" w:rsidP="00B20E10">
            <w:pPr>
              <w:tabs>
                <w:tab w:val="clear" w:pos="907"/>
              </w:tabs>
              <w:ind w:right="237"/>
              <w:jc w:val="right"/>
              <w:rPr>
                <w:rFonts w:cs="Times New Roman"/>
                <w:sz w:val="22"/>
                <w:szCs w:val="22"/>
              </w:rPr>
            </w:pPr>
          </w:p>
        </w:tc>
        <w:tc>
          <w:tcPr>
            <w:tcW w:w="1314" w:type="dxa"/>
            <w:vAlign w:val="bottom"/>
          </w:tcPr>
          <w:p w14:paraId="5992A127" w14:textId="76600FED" w:rsidR="00B20E10" w:rsidRPr="00F85051" w:rsidRDefault="00F93201" w:rsidP="00B20E10">
            <w:pPr>
              <w:tabs>
                <w:tab w:val="clear" w:pos="907"/>
              </w:tabs>
              <w:ind w:right="237"/>
              <w:jc w:val="right"/>
              <w:rPr>
                <w:rFonts w:cs="Times New Roman"/>
                <w:sz w:val="22"/>
                <w:szCs w:val="22"/>
              </w:rPr>
            </w:pPr>
            <w:r w:rsidRPr="00F93201">
              <w:rPr>
                <w:rFonts w:cs="Times New Roman"/>
                <w:sz w:val="22"/>
                <w:szCs w:val="22"/>
              </w:rPr>
              <w:t>3,652</w:t>
            </w:r>
          </w:p>
        </w:tc>
        <w:tc>
          <w:tcPr>
            <w:tcW w:w="270" w:type="dxa"/>
          </w:tcPr>
          <w:p w14:paraId="693D3453"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vAlign w:val="bottom"/>
          </w:tcPr>
          <w:p w14:paraId="6C0D4837" w14:textId="11BCF6BD" w:rsidR="00B20E10" w:rsidRPr="00F85051" w:rsidRDefault="00B20E10" w:rsidP="00B20E10">
            <w:pPr>
              <w:tabs>
                <w:tab w:val="clear" w:pos="907"/>
              </w:tabs>
              <w:ind w:right="237"/>
              <w:jc w:val="right"/>
              <w:rPr>
                <w:rFonts w:cs="Times New Roman"/>
                <w:sz w:val="22"/>
                <w:szCs w:val="22"/>
              </w:rPr>
            </w:pPr>
            <w:r>
              <w:rPr>
                <w:rFonts w:cs="Times New Roman"/>
                <w:sz w:val="22"/>
                <w:szCs w:val="22"/>
              </w:rPr>
              <w:t>6,075</w:t>
            </w:r>
          </w:p>
        </w:tc>
      </w:tr>
      <w:tr w:rsidR="00F93201" w:rsidRPr="00F85051" w14:paraId="1FE0727A" w14:textId="77777777" w:rsidTr="00F92A2E">
        <w:tc>
          <w:tcPr>
            <w:tcW w:w="3763" w:type="dxa"/>
            <w:vAlign w:val="bottom"/>
          </w:tcPr>
          <w:p w14:paraId="71E8F508" w14:textId="77777777" w:rsidR="00F93201" w:rsidRPr="005A4A77" w:rsidRDefault="00F93201" w:rsidP="00F9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 xml:space="preserve">Less </w:t>
            </w:r>
            <w:r w:rsidRPr="00515545">
              <w:rPr>
                <w:rFonts w:cs="Times New Roman"/>
                <w:sz w:val="22"/>
                <w:szCs w:val="22"/>
              </w:rPr>
              <w:t>allowance for impairment</w:t>
            </w:r>
            <w:r>
              <w:rPr>
                <w:rFonts w:cs="Times New Roman"/>
                <w:sz w:val="22"/>
                <w:szCs w:val="22"/>
              </w:rPr>
              <w:t xml:space="preserve"> losses</w:t>
            </w:r>
          </w:p>
        </w:tc>
        <w:tc>
          <w:tcPr>
            <w:tcW w:w="1340" w:type="dxa"/>
            <w:tcBorders>
              <w:bottom w:val="single" w:sz="4" w:space="0" w:color="auto"/>
            </w:tcBorders>
            <w:vAlign w:val="bottom"/>
          </w:tcPr>
          <w:p w14:paraId="110D3888" w14:textId="2BF5C280" w:rsidR="00F93201" w:rsidRPr="00F93201" w:rsidRDefault="00F93201" w:rsidP="00F93201">
            <w:pPr>
              <w:tabs>
                <w:tab w:val="clear" w:pos="907"/>
                <w:tab w:val="clear" w:pos="1644"/>
                <w:tab w:val="clear" w:pos="1871"/>
              </w:tabs>
              <w:ind w:right="162"/>
              <w:jc w:val="right"/>
              <w:rPr>
                <w:rFonts w:cs="Times New Roman"/>
                <w:sz w:val="22"/>
                <w:szCs w:val="22"/>
              </w:rPr>
            </w:pPr>
            <w:r w:rsidRPr="00F93201">
              <w:rPr>
                <w:rFonts w:cs="Times New Roman"/>
                <w:sz w:val="22"/>
                <w:szCs w:val="22"/>
              </w:rPr>
              <w:t>(8,651)</w:t>
            </w:r>
          </w:p>
        </w:tc>
        <w:tc>
          <w:tcPr>
            <w:tcW w:w="238" w:type="dxa"/>
          </w:tcPr>
          <w:p w14:paraId="433E805D" w14:textId="77777777" w:rsidR="00F93201" w:rsidRPr="00515FEF" w:rsidRDefault="00F93201" w:rsidP="00F93201">
            <w:pPr>
              <w:tabs>
                <w:tab w:val="clear" w:pos="907"/>
              </w:tabs>
              <w:ind w:right="237"/>
              <w:jc w:val="right"/>
              <w:rPr>
                <w:rFonts w:cs="Times New Roman"/>
                <w:sz w:val="22"/>
                <w:szCs w:val="22"/>
              </w:rPr>
            </w:pPr>
          </w:p>
        </w:tc>
        <w:tc>
          <w:tcPr>
            <w:tcW w:w="1294" w:type="dxa"/>
            <w:tcBorders>
              <w:bottom w:val="single" w:sz="4" w:space="0" w:color="auto"/>
            </w:tcBorders>
            <w:vAlign w:val="bottom"/>
          </w:tcPr>
          <w:p w14:paraId="4FCF4A26" w14:textId="002D4726" w:rsidR="00F93201" w:rsidRDefault="00F93201" w:rsidP="00F93201">
            <w:pPr>
              <w:tabs>
                <w:tab w:val="clear" w:pos="907"/>
                <w:tab w:val="clear" w:pos="1644"/>
                <w:tab w:val="clear" w:pos="1871"/>
              </w:tabs>
              <w:ind w:right="162"/>
              <w:jc w:val="right"/>
              <w:rPr>
                <w:rFonts w:cs="Times New Roman"/>
                <w:sz w:val="22"/>
                <w:szCs w:val="22"/>
              </w:rPr>
            </w:pPr>
            <w:r>
              <w:rPr>
                <w:rFonts w:cs="Times New Roman"/>
                <w:sz w:val="22"/>
                <w:szCs w:val="22"/>
              </w:rPr>
              <w:t>(8,798)</w:t>
            </w:r>
          </w:p>
        </w:tc>
        <w:tc>
          <w:tcPr>
            <w:tcW w:w="270" w:type="dxa"/>
          </w:tcPr>
          <w:p w14:paraId="5E5C6FE4" w14:textId="77777777" w:rsidR="00F93201" w:rsidRPr="00515FEF" w:rsidRDefault="00F93201" w:rsidP="00F93201">
            <w:pPr>
              <w:tabs>
                <w:tab w:val="clear" w:pos="907"/>
              </w:tabs>
              <w:ind w:right="237"/>
              <w:jc w:val="right"/>
              <w:rPr>
                <w:rFonts w:cs="Times New Roman"/>
                <w:sz w:val="22"/>
                <w:szCs w:val="22"/>
              </w:rPr>
            </w:pPr>
          </w:p>
        </w:tc>
        <w:tc>
          <w:tcPr>
            <w:tcW w:w="1314" w:type="dxa"/>
            <w:tcBorders>
              <w:bottom w:val="single" w:sz="4" w:space="0" w:color="auto"/>
            </w:tcBorders>
            <w:vAlign w:val="bottom"/>
          </w:tcPr>
          <w:p w14:paraId="1B3D60BC" w14:textId="01FD0FEE" w:rsidR="00F93201" w:rsidRDefault="00F93201" w:rsidP="00F93201">
            <w:pPr>
              <w:tabs>
                <w:tab w:val="clear" w:pos="907"/>
                <w:tab w:val="clear" w:pos="1644"/>
                <w:tab w:val="clear" w:pos="1871"/>
              </w:tabs>
              <w:ind w:right="162"/>
              <w:jc w:val="right"/>
              <w:rPr>
                <w:rFonts w:cs="Times New Roman"/>
                <w:sz w:val="22"/>
                <w:szCs w:val="22"/>
              </w:rPr>
            </w:pPr>
            <w:r w:rsidRPr="00F93201">
              <w:rPr>
                <w:rFonts w:cs="Times New Roman"/>
                <w:sz w:val="22"/>
                <w:szCs w:val="22"/>
              </w:rPr>
              <w:t>(2,612)</w:t>
            </w:r>
          </w:p>
        </w:tc>
        <w:tc>
          <w:tcPr>
            <w:tcW w:w="270" w:type="dxa"/>
          </w:tcPr>
          <w:p w14:paraId="1CB4DD26" w14:textId="77777777" w:rsidR="00F93201" w:rsidRPr="008047CF" w:rsidRDefault="00F93201" w:rsidP="00F93201">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6194ADE7" w14:textId="195261E4" w:rsidR="00F93201" w:rsidRDefault="00F93201" w:rsidP="00F93201">
            <w:pPr>
              <w:tabs>
                <w:tab w:val="clear" w:pos="907"/>
                <w:tab w:val="clear" w:pos="1644"/>
                <w:tab w:val="clear" w:pos="1871"/>
              </w:tabs>
              <w:ind w:right="162"/>
              <w:jc w:val="right"/>
              <w:rPr>
                <w:rFonts w:cs="Times New Roman"/>
                <w:sz w:val="22"/>
                <w:szCs w:val="22"/>
              </w:rPr>
            </w:pPr>
            <w:r>
              <w:rPr>
                <w:rFonts w:cs="Times New Roman"/>
                <w:sz w:val="22"/>
                <w:szCs w:val="22"/>
              </w:rPr>
              <w:t>(2,612)</w:t>
            </w:r>
          </w:p>
        </w:tc>
      </w:tr>
      <w:tr w:rsidR="00F93201" w:rsidRPr="00F85051" w14:paraId="77EA5E05" w14:textId="77777777" w:rsidTr="00F92A2E">
        <w:tc>
          <w:tcPr>
            <w:tcW w:w="3763" w:type="dxa"/>
            <w:vAlign w:val="bottom"/>
          </w:tcPr>
          <w:p w14:paraId="009479F5" w14:textId="77777777" w:rsidR="00F93201" w:rsidRDefault="00F93201" w:rsidP="00F9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Net</w:t>
            </w:r>
          </w:p>
        </w:tc>
        <w:tc>
          <w:tcPr>
            <w:tcW w:w="1340" w:type="dxa"/>
            <w:tcBorders>
              <w:top w:val="single" w:sz="4" w:space="0" w:color="auto"/>
            </w:tcBorders>
            <w:vAlign w:val="bottom"/>
          </w:tcPr>
          <w:p w14:paraId="5B1751FE" w14:textId="0E337B4D" w:rsidR="00F93201" w:rsidRPr="00F93201" w:rsidRDefault="00F93201" w:rsidP="00F93201">
            <w:pPr>
              <w:tabs>
                <w:tab w:val="clear" w:pos="907"/>
              </w:tabs>
              <w:ind w:right="237"/>
              <w:jc w:val="right"/>
              <w:rPr>
                <w:rFonts w:cstheme="minorBidi"/>
                <w:sz w:val="22"/>
                <w:szCs w:val="22"/>
              </w:rPr>
            </w:pPr>
            <w:r w:rsidRPr="00F93201">
              <w:rPr>
                <w:rFonts w:cstheme="minorBidi"/>
                <w:sz w:val="22"/>
                <w:szCs w:val="22"/>
              </w:rPr>
              <w:t>1,487</w:t>
            </w:r>
          </w:p>
        </w:tc>
        <w:tc>
          <w:tcPr>
            <w:tcW w:w="238" w:type="dxa"/>
          </w:tcPr>
          <w:p w14:paraId="28B15AA3" w14:textId="77777777" w:rsidR="00F93201" w:rsidRPr="00515FEF" w:rsidRDefault="00F93201" w:rsidP="00F93201">
            <w:pPr>
              <w:tabs>
                <w:tab w:val="clear" w:pos="907"/>
              </w:tabs>
              <w:ind w:right="237"/>
              <w:jc w:val="right"/>
              <w:rPr>
                <w:rFonts w:cs="Times New Roman"/>
                <w:sz w:val="22"/>
                <w:szCs w:val="22"/>
              </w:rPr>
            </w:pPr>
          </w:p>
        </w:tc>
        <w:tc>
          <w:tcPr>
            <w:tcW w:w="1294" w:type="dxa"/>
            <w:tcBorders>
              <w:top w:val="single" w:sz="4" w:space="0" w:color="auto"/>
            </w:tcBorders>
            <w:vAlign w:val="bottom"/>
          </w:tcPr>
          <w:p w14:paraId="36EEEA98" w14:textId="640F1F6B" w:rsidR="00F93201" w:rsidRDefault="00F93201" w:rsidP="00F93201">
            <w:pPr>
              <w:tabs>
                <w:tab w:val="clear" w:pos="907"/>
              </w:tabs>
              <w:ind w:right="237"/>
              <w:jc w:val="right"/>
              <w:rPr>
                <w:rFonts w:cs="Times New Roman"/>
                <w:sz w:val="22"/>
                <w:szCs w:val="22"/>
              </w:rPr>
            </w:pPr>
            <w:r>
              <w:rPr>
                <w:rFonts w:cs="Times New Roman"/>
                <w:sz w:val="22"/>
                <w:szCs w:val="22"/>
              </w:rPr>
              <w:t>4,109</w:t>
            </w:r>
          </w:p>
        </w:tc>
        <w:tc>
          <w:tcPr>
            <w:tcW w:w="270" w:type="dxa"/>
          </w:tcPr>
          <w:p w14:paraId="06AA98B9" w14:textId="77777777" w:rsidR="00F93201" w:rsidRPr="00515FEF" w:rsidRDefault="00F93201" w:rsidP="00F93201">
            <w:pPr>
              <w:tabs>
                <w:tab w:val="clear" w:pos="907"/>
              </w:tabs>
              <w:ind w:right="237"/>
              <w:jc w:val="right"/>
              <w:rPr>
                <w:rFonts w:cs="Times New Roman"/>
                <w:sz w:val="22"/>
                <w:szCs w:val="22"/>
              </w:rPr>
            </w:pPr>
          </w:p>
        </w:tc>
        <w:tc>
          <w:tcPr>
            <w:tcW w:w="1314" w:type="dxa"/>
            <w:tcBorders>
              <w:top w:val="single" w:sz="4" w:space="0" w:color="auto"/>
            </w:tcBorders>
            <w:vAlign w:val="bottom"/>
          </w:tcPr>
          <w:p w14:paraId="59B199F7" w14:textId="6458D894" w:rsidR="00F93201" w:rsidRDefault="00F93201" w:rsidP="00F93201">
            <w:pPr>
              <w:tabs>
                <w:tab w:val="clear" w:pos="907"/>
              </w:tabs>
              <w:ind w:right="237"/>
              <w:jc w:val="right"/>
              <w:rPr>
                <w:rFonts w:cs="Times New Roman"/>
                <w:sz w:val="22"/>
                <w:szCs w:val="22"/>
              </w:rPr>
            </w:pPr>
            <w:r w:rsidRPr="00F93201">
              <w:rPr>
                <w:rFonts w:cs="Times New Roman"/>
                <w:sz w:val="22"/>
                <w:szCs w:val="22"/>
              </w:rPr>
              <w:t>1,040</w:t>
            </w:r>
          </w:p>
        </w:tc>
        <w:tc>
          <w:tcPr>
            <w:tcW w:w="270" w:type="dxa"/>
          </w:tcPr>
          <w:p w14:paraId="0D6C91BE" w14:textId="77777777" w:rsidR="00F93201" w:rsidRPr="008047CF" w:rsidRDefault="00F93201" w:rsidP="00F93201">
            <w:pPr>
              <w:tabs>
                <w:tab w:val="clear" w:pos="907"/>
              </w:tabs>
              <w:ind w:right="237"/>
              <w:jc w:val="right"/>
              <w:rPr>
                <w:rFonts w:cs="Times New Roman"/>
                <w:sz w:val="22"/>
                <w:szCs w:val="22"/>
                <w:highlight w:val="yellow"/>
              </w:rPr>
            </w:pPr>
          </w:p>
        </w:tc>
        <w:tc>
          <w:tcPr>
            <w:tcW w:w="1355" w:type="dxa"/>
            <w:tcBorders>
              <w:top w:val="single" w:sz="4" w:space="0" w:color="auto"/>
            </w:tcBorders>
            <w:vAlign w:val="bottom"/>
          </w:tcPr>
          <w:p w14:paraId="191FE6EA" w14:textId="08822845" w:rsidR="00F93201" w:rsidRDefault="00F93201" w:rsidP="00F93201">
            <w:pPr>
              <w:tabs>
                <w:tab w:val="clear" w:pos="907"/>
              </w:tabs>
              <w:ind w:right="237"/>
              <w:jc w:val="right"/>
              <w:rPr>
                <w:rFonts w:cs="Times New Roman"/>
                <w:sz w:val="22"/>
                <w:szCs w:val="22"/>
              </w:rPr>
            </w:pPr>
            <w:r>
              <w:rPr>
                <w:rFonts w:cs="Times New Roman"/>
                <w:sz w:val="22"/>
                <w:szCs w:val="22"/>
              </w:rPr>
              <w:t>3,463</w:t>
            </w:r>
          </w:p>
        </w:tc>
      </w:tr>
      <w:tr w:rsidR="00F93201" w:rsidRPr="008047CF" w14:paraId="5FB9968E" w14:textId="77777777" w:rsidTr="00F92A2E">
        <w:tc>
          <w:tcPr>
            <w:tcW w:w="3763" w:type="dxa"/>
            <w:vAlign w:val="bottom"/>
          </w:tcPr>
          <w:p w14:paraId="7525DCCD" w14:textId="77777777" w:rsidR="00F93201" w:rsidRPr="00CA11F0" w:rsidRDefault="00F93201" w:rsidP="00F9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Prepaid expenses</w:t>
            </w:r>
          </w:p>
        </w:tc>
        <w:tc>
          <w:tcPr>
            <w:tcW w:w="1340" w:type="dxa"/>
            <w:vAlign w:val="bottom"/>
          </w:tcPr>
          <w:p w14:paraId="48948F65" w14:textId="680DE16F" w:rsidR="00F93201" w:rsidRPr="00F93201" w:rsidRDefault="00F93201" w:rsidP="00F93201">
            <w:pPr>
              <w:tabs>
                <w:tab w:val="clear" w:pos="907"/>
              </w:tabs>
              <w:ind w:right="237"/>
              <w:jc w:val="right"/>
              <w:rPr>
                <w:rFonts w:cstheme="minorBidi"/>
                <w:sz w:val="22"/>
                <w:szCs w:val="22"/>
              </w:rPr>
            </w:pPr>
            <w:r w:rsidRPr="00F93201">
              <w:rPr>
                <w:rFonts w:cstheme="minorBidi"/>
                <w:sz w:val="22"/>
                <w:szCs w:val="22"/>
              </w:rPr>
              <w:t>33,018</w:t>
            </w:r>
          </w:p>
        </w:tc>
        <w:tc>
          <w:tcPr>
            <w:tcW w:w="238" w:type="dxa"/>
          </w:tcPr>
          <w:p w14:paraId="064DF754" w14:textId="77777777" w:rsidR="00F93201" w:rsidRPr="00515FEF" w:rsidRDefault="00F93201" w:rsidP="00F93201">
            <w:pPr>
              <w:tabs>
                <w:tab w:val="clear" w:pos="907"/>
              </w:tabs>
              <w:ind w:right="237"/>
              <w:jc w:val="right"/>
              <w:rPr>
                <w:rFonts w:cs="Times New Roman"/>
                <w:sz w:val="22"/>
                <w:szCs w:val="22"/>
              </w:rPr>
            </w:pPr>
          </w:p>
        </w:tc>
        <w:tc>
          <w:tcPr>
            <w:tcW w:w="1294" w:type="dxa"/>
            <w:vAlign w:val="bottom"/>
          </w:tcPr>
          <w:p w14:paraId="7815F8A0" w14:textId="333548EE" w:rsidR="00F93201" w:rsidRPr="00795B78" w:rsidRDefault="00F93201" w:rsidP="00F93201">
            <w:pPr>
              <w:tabs>
                <w:tab w:val="clear" w:pos="907"/>
              </w:tabs>
              <w:ind w:right="237"/>
              <w:jc w:val="right"/>
              <w:rPr>
                <w:rFonts w:cstheme="minorBidi"/>
                <w:sz w:val="22"/>
                <w:szCs w:val="22"/>
              </w:rPr>
            </w:pPr>
            <w:r>
              <w:rPr>
                <w:rFonts w:cs="Times New Roman"/>
                <w:sz w:val="22"/>
                <w:szCs w:val="22"/>
              </w:rPr>
              <w:t>40,961</w:t>
            </w:r>
          </w:p>
        </w:tc>
        <w:tc>
          <w:tcPr>
            <w:tcW w:w="270" w:type="dxa"/>
          </w:tcPr>
          <w:p w14:paraId="7DF00B48" w14:textId="77777777" w:rsidR="00F93201" w:rsidRPr="00515FEF" w:rsidRDefault="00F93201" w:rsidP="00F93201">
            <w:pPr>
              <w:tabs>
                <w:tab w:val="clear" w:pos="907"/>
              </w:tabs>
              <w:ind w:right="237"/>
              <w:jc w:val="right"/>
              <w:rPr>
                <w:rFonts w:cs="Times New Roman"/>
                <w:sz w:val="22"/>
                <w:szCs w:val="22"/>
              </w:rPr>
            </w:pPr>
          </w:p>
        </w:tc>
        <w:tc>
          <w:tcPr>
            <w:tcW w:w="1314" w:type="dxa"/>
            <w:vAlign w:val="bottom"/>
          </w:tcPr>
          <w:p w14:paraId="7CEDBE6A" w14:textId="74086BB5" w:rsidR="00F93201" w:rsidRPr="00F93201" w:rsidRDefault="00F93201" w:rsidP="00F93201">
            <w:pPr>
              <w:tabs>
                <w:tab w:val="clear" w:pos="907"/>
              </w:tabs>
              <w:ind w:right="237"/>
              <w:jc w:val="right"/>
              <w:rPr>
                <w:rFonts w:cs="Times New Roman"/>
                <w:sz w:val="22"/>
                <w:szCs w:val="22"/>
              </w:rPr>
            </w:pPr>
            <w:r w:rsidRPr="00F93201">
              <w:rPr>
                <w:rFonts w:cs="Times New Roman"/>
                <w:sz w:val="22"/>
                <w:szCs w:val="22"/>
              </w:rPr>
              <w:t>11,166</w:t>
            </w:r>
          </w:p>
        </w:tc>
        <w:tc>
          <w:tcPr>
            <w:tcW w:w="270" w:type="dxa"/>
          </w:tcPr>
          <w:p w14:paraId="47AEF30D" w14:textId="77777777" w:rsidR="00F93201" w:rsidRPr="008047CF" w:rsidRDefault="00F93201" w:rsidP="00F93201">
            <w:pPr>
              <w:tabs>
                <w:tab w:val="clear" w:pos="907"/>
              </w:tabs>
              <w:ind w:right="237"/>
              <w:jc w:val="right"/>
              <w:rPr>
                <w:rFonts w:cs="Times New Roman"/>
                <w:sz w:val="22"/>
                <w:szCs w:val="22"/>
                <w:highlight w:val="yellow"/>
              </w:rPr>
            </w:pPr>
          </w:p>
        </w:tc>
        <w:tc>
          <w:tcPr>
            <w:tcW w:w="1355" w:type="dxa"/>
            <w:vAlign w:val="bottom"/>
          </w:tcPr>
          <w:p w14:paraId="1DAF0E05" w14:textId="044F9AA3" w:rsidR="00F93201" w:rsidRPr="00AC2780" w:rsidRDefault="00F93201" w:rsidP="00F93201">
            <w:pPr>
              <w:tabs>
                <w:tab w:val="clear" w:pos="907"/>
              </w:tabs>
              <w:ind w:right="237"/>
              <w:jc w:val="right"/>
              <w:rPr>
                <w:rFonts w:cs="Times New Roman"/>
                <w:sz w:val="22"/>
                <w:szCs w:val="22"/>
              </w:rPr>
            </w:pPr>
            <w:r>
              <w:rPr>
                <w:rFonts w:cs="Times New Roman"/>
                <w:sz w:val="22"/>
                <w:szCs w:val="22"/>
              </w:rPr>
              <w:t>18,685</w:t>
            </w:r>
          </w:p>
        </w:tc>
      </w:tr>
      <w:tr w:rsidR="00F93201" w:rsidRPr="008047CF" w14:paraId="67D8A69F" w14:textId="77777777" w:rsidTr="00F92A2E">
        <w:tc>
          <w:tcPr>
            <w:tcW w:w="3763" w:type="dxa"/>
            <w:vAlign w:val="bottom"/>
          </w:tcPr>
          <w:p w14:paraId="6DD19D06" w14:textId="77777777" w:rsidR="00F93201" w:rsidRPr="005727B5" w:rsidRDefault="00F93201" w:rsidP="00F9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rPr>
            </w:pPr>
            <w:r>
              <w:rPr>
                <w:rFonts w:cs="Times New Roman"/>
                <w:sz w:val="22"/>
                <w:szCs w:val="22"/>
              </w:rPr>
              <w:t>Accrued interest</w:t>
            </w:r>
            <w:r>
              <w:rPr>
                <w:rFonts w:cstheme="minorBidi" w:hint="cs"/>
                <w:sz w:val="22"/>
                <w:szCs w:val="22"/>
                <w:cs/>
              </w:rPr>
              <w:t xml:space="preserve"> </w:t>
            </w:r>
            <w:r>
              <w:rPr>
                <w:rFonts w:cstheme="minorBidi"/>
                <w:sz w:val="22"/>
                <w:szCs w:val="22"/>
              </w:rPr>
              <w:t>income</w:t>
            </w:r>
          </w:p>
        </w:tc>
        <w:tc>
          <w:tcPr>
            <w:tcW w:w="1340" w:type="dxa"/>
            <w:vAlign w:val="bottom"/>
          </w:tcPr>
          <w:p w14:paraId="1D81EE69" w14:textId="778E3C75" w:rsidR="00F93201" w:rsidRPr="00F93201" w:rsidRDefault="00F93201" w:rsidP="00F93201">
            <w:pPr>
              <w:tabs>
                <w:tab w:val="clear" w:pos="907"/>
              </w:tabs>
              <w:ind w:right="237"/>
              <w:jc w:val="right"/>
              <w:rPr>
                <w:rFonts w:cstheme="minorBidi"/>
                <w:sz w:val="22"/>
                <w:szCs w:val="22"/>
              </w:rPr>
            </w:pPr>
            <w:r w:rsidRPr="00F93201">
              <w:rPr>
                <w:rFonts w:cstheme="minorBidi"/>
                <w:sz w:val="22"/>
                <w:szCs w:val="22"/>
              </w:rPr>
              <w:t>8,477</w:t>
            </w:r>
          </w:p>
        </w:tc>
        <w:tc>
          <w:tcPr>
            <w:tcW w:w="238" w:type="dxa"/>
          </w:tcPr>
          <w:p w14:paraId="1CA3F61B" w14:textId="77777777" w:rsidR="00F93201" w:rsidRPr="00515FEF" w:rsidRDefault="00F93201" w:rsidP="00F93201">
            <w:pPr>
              <w:tabs>
                <w:tab w:val="clear" w:pos="907"/>
              </w:tabs>
              <w:ind w:right="237"/>
              <w:jc w:val="right"/>
              <w:rPr>
                <w:rFonts w:cs="Times New Roman"/>
                <w:sz w:val="22"/>
                <w:szCs w:val="22"/>
              </w:rPr>
            </w:pPr>
          </w:p>
        </w:tc>
        <w:tc>
          <w:tcPr>
            <w:tcW w:w="1294" w:type="dxa"/>
            <w:vAlign w:val="bottom"/>
          </w:tcPr>
          <w:p w14:paraId="592539FB" w14:textId="1E3B9A65" w:rsidR="00F93201" w:rsidRDefault="00F93201" w:rsidP="00F93201">
            <w:pPr>
              <w:tabs>
                <w:tab w:val="clear" w:pos="907"/>
              </w:tabs>
              <w:ind w:right="237"/>
              <w:jc w:val="right"/>
              <w:rPr>
                <w:rFonts w:cs="Times New Roman"/>
                <w:sz w:val="22"/>
                <w:szCs w:val="22"/>
              </w:rPr>
            </w:pPr>
            <w:r>
              <w:rPr>
                <w:rFonts w:cs="Times New Roman"/>
                <w:sz w:val="22"/>
                <w:szCs w:val="22"/>
              </w:rPr>
              <w:t>5,241</w:t>
            </w:r>
          </w:p>
        </w:tc>
        <w:tc>
          <w:tcPr>
            <w:tcW w:w="270" w:type="dxa"/>
          </w:tcPr>
          <w:p w14:paraId="042E39AA" w14:textId="77777777" w:rsidR="00F93201" w:rsidRPr="00515FEF" w:rsidRDefault="00F93201" w:rsidP="00F93201">
            <w:pPr>
              <w:tabs>
                <w:tab w:val="clear" w:pos="907"/>
              </w:tabs>
              <w:ind w:right="237"/>
              <w:jc w:val="right"/>
              <w:rPr>
                <w:rFonts w:cs="Times New Roman"/>
                <w:sz w:val="22"/>
                <w:szCs w:val="22"/>
              </w:rPr>
            </w:pPr>
          </w:p>
        </w:tc>
        <w:tc>
          <w:tcPr>
            <w:tcW w:w="1314" w:type="dxa"/>
            <w:vAlign w:val="bottom"/>
          </w:tcPr>
          <w:p w14:paraId="7C66DC50" w14:textId="02190448" w:rsidR="00F93201" w:rsidRPr="00F93201" w:rsidRDefault="00F93201" w:rsidP="00F93201">
            <w:pPr>
              <w:tabs>
                <w:tab w:val="clear" w:pos="907"/>
              </w:tabs>
              <w:ind w:right="237"/>
              <w:jc w:val="right"/>
              <w:rPr>
                <w:rFonts w:cs="Times New Roman"/>
                <w:sz w:val="22"/>
                <w:szCs w:val="22"/>
              </w:rPr>
            </w:pPr>
            <w:r w:rsidRPr="00F93201">
              <w:rPr>
                <w:rFonts w:cs="Times New Roman"/>
                <w:sz w:val="22"/>
                <w:szCs w:val="22"/>
              </w:rPr>
              <w:t>6,953</w:t>
            </w:r>
          </w:p>
        </w:tc>
        <w:tc>
          <w:tcPr>
            <w:tcW w:w="270" w:type="dxa"/>
          </w:tcPr>
          <w:p w14:paraId="111ED3B0" w14:textId="77777777" w:rsidR="00F93201" w:rsidRPr="008047CF" w:rsidRDefault="00F93201" w:rsidP="00F93201">
            <w:pPr>
              <w:tabs>
                <w:tab w:val="clear" w:pos="907"/>
              </w:tabs>
              <w:ind w:right="237"/>
              <w:jc w:val="right"/>
              <w:rPr>
                <w:rFonts w:cs="Times New Roman"/>
                <w:sz w:val="22"/>
                <w:szCs w:val="22"/>
                <w:highlight w:val="yellow"/>
              </w:rPr>
            </w:pPr>
          </w:p>
        </w:tc>
        <w:tc>
          <w:tcPr>
            <w:tcW w:w="1355" w:type="dxa"/>
            <w:vAlign w:val="bottom"/>
          </w:tcPr>
          <w:p w14:paraId="66ABCCB2" w14:textId="7CEC2233" w:rsidR="00F93201" w:rsidRPr="00F85051" w:rsidRDefault="00F93201" w:rsidP="00F93201">
            <w:pPr>
              <w:tabs>
                <w:tab w:val="clear" w:pos="907"/>
              </w:tabs>
              <w:ind w:right="237"/>
              <w:jc w:val="right"/>
              <w:rPr>
                <w:rFonts w:cs="Times New Roman"/>
                <w:sz w:val="22"/>
                <w:szCs w:val="22"/>
              </w:rPr>
            </w:pPr>
            <w:r>
              <w:rPr>
                <w:rFonts w:cs="Times New Roman"/>
                <w:sz w:val="22"/>
                <w:szCs w:val="22"/>
              </w:rPr>
              <w:t>3,685</w:t>
            </w:r>
          </w:p>
        </w:tc>
      </w:tr>
      <w:tr w:rsidR="00F93201" w:rsidRPr="008047CF" w14:paraId="4CE913AF" w14:textId="77777777" w:rsidTr="00F92A2E">
        <w:tc>
          <w:tcPr>
            <w:tcW w:w="3763" w:type="dxa"/>
            <w:vAlign w:val="bottom"/>
          </w:tcPr>
          <w:p w14:paraId="7D7D196B" w14:textId="77777777" w:rsidR="00F93201" w:rsidRPr="0023257F" w:rsidRDefault="00F93201" w:rsidP="00F9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rFonts w:cs="Times New Roman"/>
                <w:sz w:val="22"/>
                <w:szCs w:val="22"/>
              </w:rPr>
              <w:t xml:space="preserve">Accrued income from </w:t>
            </w:r>
            <w:r>
              <w:rPr>
                <w:sz w:val="22"/>
                <w:szCs w:val="28"/>
              </w:rPr>
              <w:t xml:space="preserve">letting of </w:t>
            </w:r>
          </w:p>
        </w:tc>
        <w:tc>
          <w:tcPr>
            <w:tcW w:w="1340" w:type="dxa"/>
            <w:vAlign w:val="bottom"/>
          </w:tcPr>
          <w:p w14:paraId="43452125" w14:textId="77777777" w:rsidR="00F93201" w:rsidRPr="00F93201" w:rsidRDefault="00F93201" w:rsidP="00F93201">
            <w:pPr>
              <w:tabs>
                <w:tab w:val="clear" w:pos="907"/>
              </w:tabs>
              <w:ind w:right="237"/>
              <w:jc w:val="right"/>
              <w:rPr>
                <w:rFonts w:cstheme="minorBidi"/>
                <w:sz w:val="22"/>
                <w:szCs w:val="22"/>
              </w:rPr>
            </w:pPr>
          </w:p>
        </w:tc>
        <w:tc>
          <w:tcPr>
            <w:tcW w:w="238" w:type="dxa"/>
          </w:tcPr>
          <w:p w14:paraId="4E156B45" w14:textId="77777777" w:rsidR="00F93201" w:rsidRPr="00515FEF" w:rsidRDefault="00F93201" w:rsidP="00F93201">
            <w:pPr>
              <w:tabs>
                <w:tab w:val="clear" w:pos="907"/>
              </w:tabs>
              <w:ind w:right="237"/>
              <w:jc w:val="right"/>
              <w:rPr>
                <w:rFonts w:cs="Times New Roman"/>
                <w:sz w:val="22"/>
                <w:szCs w:val="22"/>
              </w:rPr>
            </w:pPr>
          </w:p>
        </w:tc>
        <w:tc>
          <w:tcPr>
            <w:tcW w:w="1294" w:type="dxa"/>
            <w:vAlign w:val="bottom"/>
          </w:tcPr>
          <w:p w14:paraId="26C12650" w14:textId="77777777" w:rsidR="00F93201" w:rsidRDefault="00F93201" w:rsidP="00F93201">
            <w:pPr>
              <w:tabs>
                <w:tab w:val="clear" w:pos="907"/>
              </w:tabs>
              <w:ind w:right="237"/>
              <w:jc w:val="right"/>
              <w:rPr>
                <w:rFonts w:cs="Times New Roman"/>
                <w:sz w:val="22"/>
                <w:szCs w:val="22"/>
              </w:rPr>
            </w:pPr>
          </w:p>
        </w:tc>
        <w:tc>
          <w:tcPr>
            <w:tcW w:w="270" w:type="dxa"/>
          </w:tcPr>
          <w:p w14:paraId="5AE78249" w14:textId="77777777" w:rsidR="00F93201" w:rsidRPr="00515FEF" w:rsidRDefault="00F93201" w:rsidP="00F93201">
            <w:pPr>
              <w:tabs>
                <w:tab w:val="clear" w:pos="907"/>
              </w:tabs>
              <w:ind w:right="237"/>
              <w:jc w:val="right"/>
              <w:rPr>
                <w:rFonts w:cs="Times New Roman"/>
                <w:sz w:val="22"/>
                <w:szCs w:val="22"/>
              </w:rPr>
            </w:pPr>
          </w:p>
        </w:tc>
        <w:tc>
          <w:tcPr>
            <w:tcW w:w="1314" w:type="dxa"/>
            <w:vAlign w:val="bottom"/>
          </w:tcPr>
          <w:p w14:paraId="7E7DFF56" w14:textId="3C4EAD95" w:rsidR="00F93201" w:rsidRPr="00F85051" w:rsidRDefault="00F93201" w:rsidP="00F93201">
            <w:pPr>
              <w:tabs>
                <w:tab w:val="clear" w:pos="907"/>
              </w:tabs>
              <w:ind w:right="237"/>
              <w:jc w:val="right"/>
              <w:rPr>
                <w:rFonts w:cs="Times New Roman"/>
                <w:sz w:val="22"/>
                <w:szCs w:val="22"/>
              </w:rPr>
            </w:pPr>
          </w:p>
        </w:tc>
        <w:tc>
          <w:tcPr>
            <w:tcW w:w="270" w:type="dxa"/>
          </w:tcPr>
          <w:p w14:paraId="42B977C2" w14:textId="77777777" w:rsidR="00F93201" w:rsidRPr="008047CF" w:rsidRDefault="00F93201" w:rsidP="00F93201">
            <w:pPr>
              <w:tabs>
                <w:tab w:val="clear" w:pos="907"/>
              </w:tabs>
              <w:ind w:right="237"/>
              <w:jc w:val="right"/>
              <w:rPr>
                <w:rFonts w:cs="Times New Roman"/>
                <w:sz w:val="22"/>
                <w:szCs w:val="22"/>
                <w:highlight w:val="yellow"/>
              </w:rPr>
            </w:pPr>
          </w:p>
        </w:tc>
        <w:tc>
          <w:tcPr>
            <w:tcW w:w="1355" w:type="dxa"/>
            <w:vAlign w:val="bottom"/>
          </w:tcPr>
          <w:p w14:paraId="60342E82" w14:textId="77777777" w:rsidR="00F93201" w:rsidRPr="00F85051" w:rsidRDefault="00F93201" w:rsidP="00F93201">
            <w:pPr>
              <w:spacing w:line="160" w:lineRule="atLeast"/>
              <w:jc w:val="center"/>
              <w:rPr>
                <w:rFonts w:cs="Times New Roman"/>
                <w:sz w:val="22"/>
                <w:szCs w:val="22"/>
              </w:rPr>
            </w:pPr>
          </w:p>
        </w:tc>
      </w:tr>
      <w:tr w:rsidR="00F93201" w:rsidRPr="008047CF" w14:paraId="45B2AEA6" w14:textId="77777777" w:rsidTr="00F92A2E">
        <w:tc>
          <w:tcPr>
            <w:tcW w:w="3763" w:type="dxa"/>
            <w:vAlign w:val="bottom"/>
          </w:tcPr>
          <w:p w14:paraId="24A4EDFA" w14:textId="77777777" w:rsidR="00F93201" w:rsidRDefault="00F93201" w:rsidP="00F9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 xml:space="preserve">   motorcycles</w:t>
            </w:r>
          </w:p>
        </w:tc>
        <w:tc>
          <w:tcPr>
            <w:tcW w:w="1340" w:type="dxa"/>
            <w:vAlign w:val="bottom"/>
          </w:tcPr>
          <w:p w14:paraId="664A5BA5" w14:textId="4520F964" w:rsidR="00F93201" w:rsidRPr="00F93201" w:rsidRDefault="00F93201" w:rsidP="00F93201">
            <w:pPr>
              <w:tabs>
                <w:tab w:val="clear" w:pos="907"/>
              </w:tabs>
              <w:ind w:right="237"/>
              <w:jc w:val="right"/>
              <w:rPr>
                <w:rFonts w:cstheme="minorBidi"/>
                <w:sz w:val="22"/>
                <w:szCs w:val="22"/>
              </w:rPr>
            </w:pPr>
            <w:r w:rsidRPr="00F93201">
              <w:rPr>
                <w:rFonts w:cstheme="minorBidi"/>
                <w:sz w:val="22"/>
                <w:szCs w:val="22"/>
              </w:rPr>
              <w:t>1,370</w:t>
            </w:r>
          </w:p>
        </w:tc>
        <w:tc>
          <w:tcPr>
            <w:tcW w:w="238" w:type="dxa"/>
          </w:tcPr>
          <w:p w14:paraId="4DAAC240" w14:textId="77777777" w:rsidR="00F93201" w:rsidRPr="00515FEF" w:rsidRDefault="00F93201" w:rsidP="00F93201">
            <w:pPr>
              <w:tabs>
                <w:tab w:val="clear" w:pos="907"/>
              </w:tabs>
              <w:ind w:right="237"/>
              <w:jc w:val="right"/>
              <w:rPr>
                <w:rFonts w:cs="Times New Roman"/>
                <w:sz w:val="22"/>
                <w:szCs w:val="22"/>
              </w:rPr>
            </w:pPr>
          </w:p>
        </w:tc>
        <w:tc>
          <w:tcPr>
            <w:tcW w:w="1294" w:type="dxa"/>
            <w:vAlign w:val="bottom"/>
          </w:tcPr>
          <w:p w14:paraId="2AEAEE03" w14:textId="6F9ED68D" w:rsidR="00F93201" w:rsidRDefault="00F93201" w:rsidP="00F93201">
            <w:pPr>
              <w:tabs>
                <w:tab w:val="clear" w:pos="907"/>
              </w:tabs>
              <w:ind w:right="237"/>
              <w:jc w:val="right"/>
              <w:rPr>
                <w:rFonts w:cs="Times New Roman"/>
                <w:sz w:val="22"/>
                <w:szCs w:val="22"/>
              </w:rPr>
            </w:pPr>
            <w:r>
              <w:rPr>
                <w:rFonts w:cs="Times New Roman"/>
                <w:sz w:val="22"/>
                <w:szCs w:val="22"/>
              </w:rPr>
              <w:t>1,688</w:t>
            </w:r>
          </w:p>
        </w:tc>
        <w:tc>
          <w:tcPr>
            <w:tcW w:w="270" w:type="dxa"/>
          </w:tcPr>
          <w:p w14:paraId="11B9BDFD" w14:textId="77777777" w:rsidR="00F93201" w:rsidRPr="00515FEF" w:rsidRDefault="00F93201" w:rsidP="00F93201">
            <w:pPr>
              <w:tabs>
                <w:tab w:val="clear" w:pos="907"/>
              </w:tabs>
              <w:ind w:right="237"/>
              <w:jc w:val="right"/>
              <w:rPr>
                <w:rFonts w:cs="Times New Roman"/>
                <w:sz w:val="22"/>
                <w:szCs w:val="22"/>
              </w:rPr>
            </w:pPr>
          </w:p>
        </w:tc>
        <w:tc>
          <w:tcPr>
            <w:tcW w:w="1314" w:type="dxa"/>
            <w:vAlign w:val="bottom"/>
          </w:tcPr>
          <w:p w14:paraId="1DBA3EAC" w14:textId="72C7B441" w:rsidR="00F93201" w:rsidRPr="00F93201" w:rsidRDefault="00F93201" w:rsidP="00F93201">
            <w:pPr>
              <w:tabs>
                <w:tab w:val="clear" w:pos="907"/>
              </w:tabs>
              <w:ind w:right="237"/>
              <w:jc w:val="right"/>
              <w:rPr>
                <w:rFonts w:cs="Times New Roman"/>
                <w:sz w:val="22"/>
                <w:szCs w:val="22"/>
              </w:rPr>
            </w:pPr>
            <w:r w:rsidRPr="00F93201">
              <w:rPr>
                <w:rFonts w:cs="Times New Roman"/>
                <w:sz w:val="22"/>
                <w:szCs w:val="22"/>
              </w:rPr>
              <w:t>1,370</w:t>
            </w:r>
          </w:p>
        </w:tc>
        <w:tc>
          <w:tcPr>
            <w:tcW w:w="270" w:type="dxa"/>
          </w:tcPr>
          <w:p w14:paraId="0D0302F6" w14:textId="77777777" w:rsidR="00F93201" w:rsidRPr="008047CF" w:rsidRDefault="00F93201" w:rsidP="00F93201">
            <w:pPr>
              <w:tabs>
                <w:tab w:val="clear" w:pos="907"/>
              </w:tabs>
              <w:ind w:right="237"/>
              <w:jc w:val="right"/>
              <w:rPr>
                <w:rFonts w:cs="Times New Roman"/>
                <w:sz w:val="22"/>
                <w:szCs w:val="22"/>
                <w:highlight w:val="yellow"/>
              </w:rPr>
            </w:pPr>
          </w:p>
        </w:tc>
        <w:tc>
          <w:tcPr>
            <w:tcW w:w="1355" w:type="dxa"/>
            <w:vAlign w:val="bottom"/>
          </w:tcPr>
          <w:p w14:paraId="47954CDE" w14:textId="09E8E735" w:rsidR="00F93201" w:rsidRDefault="00F93201" w:rsidP="00F93201">
            <w:pPr>
              <w:tabs>
                <w:tab w:val="clear" w:pos="907"/>
              </w:tabs>
              <w:ind w:right="237"/>
              <w:jc w:val="right"/>
              <w:rPr>
                <w:rFonts w:cs="Times New Roman"/>
                <w:sz w:val="22"/>
                <w:szCs w:val="22"/>
              </w:rPr>
            </w:pPr>
            <w:r>
              <w:rPr>
                <w:rFonts w:cs="Times New Roman"/>
                <w:sz w:val="22"/>
                <w:szCs w:val="22"/>
              </w:rPr>
              <w:t>1,688</w:t>
            </w:r>
          </w:p>
        </w:tc>
      </w:tr>
      <w:tr w:rsidR="00F93201" w:rsidRPr="008047CF" w14:paraId="64A928C0" w14:textId="77777777" w:rsidTr="00F92A2E">
        <w:tc>
          <w:tcPr>
            <w:tcW w:w="3763" w:type="dxa"/>
            <w:vAlign w:val="bottom"/>
          </w:tcPr>
          <w:p w14:paraId="72E2F383" w14:textId="77777777" w:rsidR="00F93201" w:rsidRPr="00DC7304" w:rsidRDefault="00F93201" w:rsidP="00F9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Others</w:t>
            </w:r>
          </w:p>
        </w:tc>
        <w:tc>
          <w:tcPr>
            <w:tcW w:w="1340" w:type="dxa"/>
            <w:tcBorders>
              <w:bottom w:val="single" w:sz="4" w:space="0" w:color="auto"/>
            </w:tcBorders>
            <w:vAlign w:val="bottom"/>
          </w:tcPr>
          <w:p w14:paraId="07A4E74C" w14:textId="1D0C4374" w:rsidR="00F93201" w:rsidRPr="00F93201" w:rsidRDefault="00F93201" w:rsidP="00F93201">
            <w:pPr>
              <w:tabs>
                <w:tab w:val="clear" w:pos="907"/>
              </w:tabs>
              <w:ind w:right="237"/>
              <w:jc w:val="right"/>
              <w:rPr>
                <w:rFonts w:cstheme="minorBidi"/>
                <w:sz w:val="22"/>
                <w:szCs w:val="22"/>
              </w:rPr>
            </w:pPr>
            <w:r w:rsidRPr="00F93201">
              <w:rPr>
                <w:rFonts w:cstheme="minorBidi"/>
                <w:sz w:val="22"/>
                <w:szCs w:val="22"/>
              </w:rPr>
              <w:t>1,178</w:t>
            </w:r>
          </w:p>
        </w:tc>
        <w:tc>
          <w:tcPr>
            <w:tcW w:w="238" w:type="dxa"/>
          </w:tcPr>
          <w:p w14:paraId="5C4A0814" w14:textId="77777777" w:rsidR="00F93201" w:rsidRPr="00515FEF" w:rsidRDefault="00F93201" w:rsidP="00F93201">
            <w:pPr>
              <w:tabs>
                <w:tab w:val="clear" w:pos="907"/>
              </w:tabs>
              <w:ind w:right="237"/>
              <w:jc w:val="right"/>
              <w:rPr>
                <w:rFonts w:cs="Times New Roman"/>
                <w:sz w:val="22"/>
                <w:szCs w:val="22"/>
              </w:rPr>
            </w:pPr>
          </w:p>
        </w:tc>
        <w:tc>
          <w:tcPr>
            <w:tcW w:w="1294" w:type="dxa"/>
            <w:tcBorders>
              <w:bottom w:val="single" w:sz="4" w:space="0" w:color="auto"/>
            </w:tcBorders>
            <w:vAlign w:val="bottom"/>
          </w:tcPr>
          <w:p w14:paraId="1F24CD52" w14:textId="3B99D277" w:rsidR="00F93201" w:rsidRDefault="00F93201" w:rsidP="00F93201">
            <w:pPr>
              <w:tabs>
                <w:tab w:val="clear" w:pos="907"/>
              </w:tabs>
              <w:ind w:right="237"/>
              <w:jc w:val="right"/>
              <w:rPr>
                <w:rFonts w:cs="Times New Roman"/>
                <w:sz w:val="22"/>
                <w:szCs w:val="22"/>
              </w:rPr>
            </w:pPr>
            <w:r>
              <w:rPr>
                <w:rFonts w:cs="Times New Roman"/>
                <w:sz w:val="22"/>
                <w:szCs w:val="22"/>
              </w:rPr>
              <w:t>299</w:t>
            </w:r>
          </w:p>
        </w:tc>
        <w:tc>
          <w:tcPr>
            <w:tcW w:w="270" w:type="dxa"/>
          </w:tcPr>
          <w:p w14:paraId="61E58566" w14:textId="77777777" w:rsidR="00F93201" w:rsidRPr="00515FEF" w:rsidRDefault="00F93201" w:rsidP="00F93201">
            <w:pPr>
              <w:tabs>
                <w:tab w:val="clear" w:pos="907"/>
              </w:tabs>
              <w:ind w:right="237"/>
              <w:jc w:val="right"/>
              <w:rPr>
                <w:rFonts w:cs="Times New Roman"/>
                <w:sz w:val="22"/>
                <w:szCs w:val="22"/>
              </w:rPr>
            </w:pPr>
          </w:p>
        </w:tc>
        <w:tc>
          <w:tcPr>
            <w:tcW w:w="1314" w:type="dxa"/>
            <w:tcBorders>
              <w:bottom w:val="single" w:sz="4" w:space="0" w:color="auto"/>
            </w:tcBorders>
            <w:vAlign w:val="bottom"/>
          </w:tcPr>
          <w:p w14:paraId="3D3B8640" w14:textId="725B14ED" w:rsidR="00F93201" w:rsidRPr="00F93201" w:rsidRDefault="00F93201" w:rsidP="00F93201">
            <w:pPr>
              <w:tabs>
                <w:tab w:val="clear" w:pos="907"/>
              </w:tabs>
              <w:ind w:right="237"/>
              <w:jc w:val="right"/>
              <w:rPr>
                <w:rFonts w:cs="Times New Roman"/>
                <w:sz w:val="22"/>
                <w:szCs w:val="22"/>
              </w:rPr>
            </w:pPr>
            <w:r w:rsidRPr="00F93201">
              <w:rPr>
                <w:rFonts w:cs="Times New Roman"/>
                <w:sz w:val="22"/>
                <w:szCs w:val="22"/>
              </w:rPr>
              <w:t>926</w:t>
            </w:r>
          </w:p>
        </w:tc>
        <w:tc>
          <w:tcPr>
            <w:tcW w:w="270" w:type="dxa"/>
          </w:tcPr>
          <w:p w14:paraId="2F9A2A2E" w14:textId="77777777" w:rsidR="00F93201" w:rsidRPr="008047CF" w:rsidRDefault="00F93201" w:rsidP="00F93201">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4850F3E3" w14:textId="46FA864A" w:rsidR="00F93201" w:rsidRPr="00F85051" w:rsidRDefault="00F93201" w:rsidP="00F93201">
            <w:pPr>
              <w:tabs>
                <w:tab w:val="clear" w:pos="907"/>
              </w:tabs>
              <w:ind w:right="237"/>
              <w:jc w:val="right"/>
              <w:rPr>
                <w:rFonts w:cs="Times New Roman"/>
                <w:sz w:val="22"/>
                <w:szCs w:val="22"/>
              </w:rPr>
            </w:pPr>
            <w:r>
              <w:rPr>
                <w:rFonts w:cs="Times New Roman"/>
                <w:sz w:val="22"/>
                <w:szCs w:val="22"/>
              </w:rPr>
              <w:t>187</w:t>
            </w:r>
          </w:p>
        </w:tc>
      </w:tr>
      <w:tr w:rsidR="00F93201" w:rsidRPr="008047CF" w14:paraId="1B31AA78" w14:textId="77777777" w:rsidTr="00F92A2E">
        <w:tc>
          <w:tcPr>
            <w:tcW w:w="3763" w:type="dxa"/>
            <w:vAlign w:val="bottom"/>
          </w:tcPr>
          <w:p w14:paraId="488D2D0F" w14:textId="77777777" w:rsidR="00F93201" w:rsidRPr="00CA11F0" w:rsidRDefault="00F93201" w:rsidP="00F9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cs/>
              </w:rPr>
            </w:pPr>
            <w:r>
              <w:rPr>
                <w:rFonts w:cs="Times New Roman"/>
                <w:sz w:val="22"/>
                <w:szCs w:val="22"/>
              </w:rPr>
              <w:t>Total</w:t>
            </w:r>
          </w:p>
        </w:tc>
        <w:tc>
          <w:tcPr>
            <w:tcW w:w="1340" w:type="dxa"/>
            <w:tcBorders>
              <w:top w:val="single" w:sz="4" w:space="0" w:color="auto"/>
              <w:bottom w:val="double" w:sz="4" w:space="0" w:color="auto"/>
            </w:tcBorders>
            <w:vAlign w:val="bottom"/>
          </w:tcPr>
          <w:p w14:paraId="6B067416" w14:textId="7A846F9C" w:rsidR="00F93201" w:rsidRPr="00305212" w:rsidRDefault="00F93201" w:rsidP="00F93201">
            <w:pPr>
              <w:tabs>
                <w:tab w:val="clear" w:pos="907"/>
              </w:tabs>
              <w:ind w:right="237"/>
              <w:jc w:val="right"/>
              <w:rPr>
                <w:rFonts w:cstheme="minorBidi"/>
                <w:sz w:val="22"/>
                <w:szCs w:val="22"/>
              </w:rPr>
            </w:pPr>
            <w:r w:rsidRPr="00F93201">
              <w:rPr>
                <w:rFonts w:cstheme="minorBidi"/>
                <w:sz w:val="22"/>
                <w:szCs w:val="22"/>
              </w:rPr>
              <w:t>45,530</w:t>
            </w:r>
          </w:p>
        </w:tc>
        <w:tc>
          <w:tcPr>
            <w:tcW w:w="238" w:type="dxa"/>
          </w:tcPr>
          <w:p w14:paraId="71A04F73" w14:textId="77777777" w:rsidR="00F93201" w:rsidRPr="00515FEF" w:rsidRDefault="00F93201" w:rsidP="00F93201">
            <w:pPr>
              <w:tabs>
                <w:tab w:val="clear" w:pos="907"/>
              </w:tabs>
              <w:ind w:right="237"/>
              <w:jc w:val="right"/>
              <w:rPr>
                <w:rFonts w:cs="Times New Roman"/>
                <w:sz w:val="22"/>
                <w:szCs w:val="22"/>
              </w:rPr>
            </w:pPr>
          </w:p>
        </w:tc>
        <w:tc>
          <w:tcPr>
            <w:tcW w:w="1294" w:type="dxa"/>
            <w:tcBorders>
              <w:top w:val="single" w:sz="4" w:space="0" w:color="auto"/>
              <w:bottom w:val="double" w:sz="4" w:space="0" w:color="auto"/>
            </w:tcBorders>
            <w:vAlign w:val="bottom"/>
          </w:tcPr>
          <w:p w14:paraId="2E14D881" w14:textId="172BE0CC" w:rsidR="00F93201" w:rsidRDefault="00F93201" w:rsidP="00F93201">
            <w:pPr>
              <w:tabs>
                <w:tab w:val="clear" w:pos="907"/>
              </w:tabs>
              <w:ind w:right="237"/>
              <w:jc w:val="right"/>
              <w:rPr>
                <w:rFonts w:cs="Times New Roman"/>
                <w:sz w:val="22"/>
                <w:szCs w:val="22"/>
              </w:rPr>
            </w:pPr>
            <w:r>
              <w:rPr>
                <w:rFonts w:cstheme="minorBidi"/>
                <w:sz w:val="22"/>
                <w:szCs w:val="22"/>
              </w:rPr>
              <w:t>52,298</w:t>
            </w:r>
          </w:p>
        </w:tc>
        <w:tc>
          <w:tcPr>
            <w:tcW w:w="270" w:type="dxa"/>
          </w:tcPr>
          <w:p w14:paraId="70C28BBA" w14:textId="77777777" w:rsidR="00F93201" w:rsidRPr="00515FEF" w:rsidRDefault="00F93201" w:rsidP="00F93201">
            <w:pPr>
              <w:tabs>
                <w:tab w:val="clear" w:pos="907"/>
              </w:tabs>
              <w:ind w:right="237"/>
              <w:jc w:val="right"/>
              <w:rPr>
                <w:rFonts w:cs="Times New Roman"/>
                <w:sz w:val="22"/>
                <w:szCs w:val="22"/>
              </w:rPr>
            </w:pPr>
          </w:p>
        </w:tc>
        <w:tc>
          <w:tcPr>
            <w:tcW w:w="1314" w:type="dxa"/>
            <w:tcBorders>
              <w:top w:val="single" w:sz="4" w:space="0" w:color="auto"/>
              <w:bottom w:val="double" w:sz="4" w:space="0" w:color="auto"/>
            </w:tcBorders>
            <w:vAlign w:val="bottom"/>
          </w:tcPr>
          <w:p w14:paraId="7277479E" w14:textId="2B3EB6EB" w:rsidR="00F93201" w:rsidRPr="00F93201" w:rsidRDefault="00F93201" w:rsidP="00F93201">
            <w:pPr>
              <w:tabs>
                <w:tab w:val="clear" w:pos="907"/>
              </w:tabs>
              <w:ind w:right="237"/>
              <w:jc w:val="right"/>
              <w:rPr>
                <w:rFonts w:cs="Times New Roman"/>
                <w:sz w:val="22"/>
                <w:szCs w:val="22"/>
              </w:rPr>
            </w:pPr>
            <w:r w:rsidRPr="00F93201">
              <w:rPr>
                <w:rFonts w:cs="Times New Roman"/>
                <w:sz w:val="22"/>
                <w:szCs w:val="22"/>
              </w:rPr>
              <w:t>21,455</w:t>
            </w:r>
          </w:p>
        </w:tc>
        <w:tc>
          <w:tcPr>
            <w:tcW w:w="270" w:type="dxa"/>
          </w:tcPr>
          <w:p w14:paraId="65036BB6" w14:textId="77777777" w:rsidR="00F93201" w:rsidRPr="008047CF" w:rsidRDefault="00F93201" w:rsidP="00F93201">
            <w:pPr>
              <w:tabs>
                <w:tab w:val="clear" w:pos="907"/>
              </w:tabs>
              <w:ind w:right="237"/>
              <w:jc w:val="right"/>
              <w:rPr>
                <w:rFonts w:cs="Times New Roman"/>
                <w:sz w:val="22"/>
                <w:szCs w:val="22"/>
                <w:highlight w:val="yellow"/>
              </w:rPr>
            </w:pPr>
          </w:p>
        </w:tc>
        <w:tc>
          <w:tcPr>
            <w:tcW w:w="1355" w:type="dxa"/>
            <w:tcBorders>
              <w:top w:val="single" w:sz="4" w:space="0" w:color="auto"/>
              <w:bottom w:val="double" w:sz="4" w:space="0" w:color="auto"/>
            </w:tcBorders>
            <w:vAlign w:val="bottom"/>
          </w:tcPr>
          <w:p w14:paraId="4F4813EF" w14:textId="13FE9AE7" w:rsidR="00F93201" w:rsidRPr="00F85051" w:rsidRDefault="00F93201" w:rsidP="00F93201">
            <w:pPr>
              <w:tabs>
                <w:tab w:val="clear" w:pos="907"/>
              </w:tabs>
              <w:ind w:right="237"/>
              <w:jc w:val="right"/>
              <w:rPr>
                <w:rFonts w:cs="Times New Roman"/>
                <w:sz w:val="22"/>
                <w:szCs w:val="22"/>
              </w:rPr>
            </w:pPr>
            <w:r>
              <w:rPr>
                <w:rFonts w:cs="Times New Roman"/>
                <w:sz w:val="22"/>
                <w:szCs w:val="22"/>
              </w:rPr>
              <w:t>27,708</w:t>
            </w:r>
          </w:p>
        </w:tc>
      </w:tr>
    </w:tbl>
    <w:p w14:paraId="5EBF88FE" w14:textId="77777777" w:rsidR="0063500F" w:rsidRPr="0063500F" w:rsidRDefault="0063500F" w:rsidP="00635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p w14:paraId="750CED6D" w14:textId="77777777" w:rsidR="000E1D61" w:rsidRDefault="000E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383ABB58" w14:textId="5A010AEC" w:rsidR="00794C9A" w:rsidRPr="00515545" w:rsidRDefault="00794C9A" w:rsidP="000110A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Loans to other parties</w:t>
      </w:r>
    </w:p>
    <w:p w14:paraId="4031EB19" w14:textId="77777777" w:rsidR="00794C9A" w:rsidRPr="009A7B74" w:rsidRDefault="00794C9A" w:rsidP="009A7B74">
      <w:pPr>
        <w:tabs>
          <w:tab w:val="clear" w:pos="227"/>
          <w:tab w:val="clear" w:pos="454"/>
          <w:tab w:val="left" w:pos="142"/>
          <w:tab w:val="left" w:pos="426"/>
          <w:tab w:val="left" w:pos="709"/>
          <w:tab w:val="left" w:pos="1276"/>
        </w:tabs>
        <w:jc w:val="thaiDistribute"/>
        <w:rPr>
          <w:rFonts w:cs="Times New Roman"/>
          <w:sz w:val="22"/>
          <w:szCs w:val="22"/>
          <w:highlight w:val="yellow"/>
          <w:cs/>
        </w:rPr>
      </w:pPr>
    </w:p>
    <w:tbl>
      <w:tblPr>
        <w:tblW w:w="9531" w:type="dxa"/>
        <w:tblLayout w:type="fixed"/>
        <w:tblLook w:val="01E0" w:firstRow="1" w:lastRow="1" w:firstColumn="1" w:lastColumn="1" w:noHBand="0" w:noVBand="0"/>
      </w:tblPr>
      <w:tblGrid>
        <w:gridCol w:w="6237"/>
        <w:gridCol w:w="1451"/>
        <w:gridCol w:w="270"/>
        <w:gridCol w:w="1573"/>
      </w:tblGrid>
      <w:tr w:rsidR="00752799" w:rsidRPr="00515545" w14:paraId="0C987A8A" w14:textId="77777777" w:rsidTr="00752799">
        <w:tc>
          <w:tcPr>
            <w:tcW w:w="6237" w:type="dxa"/>
            <w:vAlign w:val="bottom"/>
          </w:tcPr>
          <w:p w14:paraId="5614E68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7ADD0868"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z w:val="22"/>
                <w:szCs w:val="22"/>
              </w:rPr>
              <w:t>In Thousand Baht</w:t>
            </w:r>
          </w:p>
        </w:tc>
      </w:tr>
      <w:tr w:rsidR="00752799" w:rsidRPr="00515545" w14:paraId="34D89216" w14:textId="77777777" w:rsidTr="00752799">
        <w:tc>
          <w:tcPr>
            <w:tcW w:w="6237" w:type="dxa"/>
            <w:vAlign w:val="bottom"/>
          </w:tcPr>
          <w:p w14:paraId="50A1C43E"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top w:val="single" w:sz="4" w:space="0" w:color="auto"/>
            </w:tcBorders>
          </w:tcPr>
          <w:p w14:paraId="68F25CA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rPr>
            </w:pPr>
            <w:r w:rsidRPr="00515545">
              <w:rPr>
                <w:rFonts w:cs="Times New Roman"/>
                <w:spacing w:val="-2"/>
                <w:sz w:val="22"/>
                <w:szCs w:val="22"/>
              </w:rPr>
              <w:t>Consolidated financial statements/</w:t>
            </w:r>
          </w:p>
        </w:tc>
      </w:tr>
      <w:tr w:rsidR="00752799" w:rsidRPr="00515545" w14:paraId="3BABD1BB" w14:textId="77777777" w:rsidTr="00752799">
        <w:tc>
          <w:tcPr>
            <w:tcW w:w="6237" w:type="dxa"/>
            <w:vAlign w:val="bottom"/>
          </w:tcPr>
          <w:p w14:paraId="73692AA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249678FA"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 financial statements</w:t>
            </w:r>
          </w:p>
        </w:tc>
      </w:tr>
      <w:tr w:rsidR="00752799" w:rsidRPr="00515545" w14:paraId="5C007C17" w14:textId="77777777" w:rsidTr="00C51331">
        <w:tc>
          <w:tcPr>
            <w:tcW w:w="6237" w:type="dxa"/>
            <w:vAlign w:val="bottom"/>
          </w:tcPr>
          <w:p w14:paraId="4999D4A4"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top w:val="single" w:sz="4" w:space="0" w:color="auto"/>
            </w:tcBorders>
            <w:vAlign w:val="center"/>
          </w:tcPr>
          <w:p w14:paraId="2D7F6C06" w14:textId="24297AB2" w:rsidR="00752799" w:rsidRPr="00515545" w:rsidRDefault="007F173F"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September 30</w:t>
            </w:r>
            <w:r w:rsidR="00752799" w:rsidRPr="00515545">
              <w:rPr>
                <w:rFonts w:cs="Times New Roman"/>
                <w:sz w:val="22"/>
                <w:szCs w:val="22"/>
              </w:rPr>
              <w:t>,</w:t>
            </w:r>
          </w:p>
        </w:tc>
        <w:tc>
          <w:tcPr>
            <w:tcW w:w="270" w:type="dxa"/>
            <w:tcBorders>
              <w:top w:val="single" w:sz="4" w:space="0" w:color="auto"/>
              <w:right w:val="nil"/>
            </w:tcBorders>
            <w:vAlign w:val="center"/>
          </w:tcPr>
          <w:p w14:paraId="0C5FF0DC"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57A7D0C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752799" w:rsidRPr="00515545" w14:paraId="1BF89F26" w14:textId="77777777" w:rsidTr="00C51331">
        <w:tc>
          <w:tcPr>
            <w:tcW w:w="6237" w:type="dxa"/>
            <w:vAlign w:val="bottom"/>
          </w:tcPr>
          <w:p w14:paraId="19A5617D"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bottom w:val="single" w:sz="4" w:space="0" w:color="auto"/>
            </w:tcBorders>
            <w:vAlign w:val="center"/>
          </w:tcPr>
          <w:p w14:paraId="7899B7CC" w14:textId="41FBAE8F" w:rsidR="00752799" w:rsidRPr="00515545" w:rsidRDefault="00772A94"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right w:val="nil"/>
            </w:tcBorders>
            <w:vAlign w:val="center"/>
          </w:tcPr>
          <w:p w14:paraId="3C2D0093"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257BDDCC" w14:textId="69F5B15E" w:rsidR="00752799" w:rsidRPr="00515545" w:rsidRDefault="00772A94"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752799" w:rsidRPr="00515545" w14:paraId="4B69E032" w14:textId="77777777" w:rsidTr="0048323E">
        <w:tc>
          <w:tcPr>
            <w:tcW w:w="6237" w:type="dxa"/>
            <w:vAlign w:val="bottom"/>
          </w:tcPr>
          <w:p w14:paraId="2BFE2596"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4FF4A87C"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270" w:type="dxa"/>
          </w:tcPr>
          <w:p w14:paraId="77F07157"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5E38FDB5" w14:textId="77777777" w:rsidR="00752799" w:rsidRPr="00515545" w:rsidRDefault="00752799" w:rsidP="00752799">
            <w:pPr>
              <w:tabs>
                <w:tab w:val="clear" w:pos="907"/>
              </w:tabs>
              <w:spacing w:line="180" w:lineRule="atLeast"/>
              <w:ind w:right="237"/>
              <w:jc w:val="right"/>
              <w:rPr>
                <w:rFonts w:cs="Times New Roman"/>
                <w:sz w:val="22"/>
                <w:szCs w:val="22"/>
              </w:rPr>
            </w:pPr>
          </w:p>
        </w:tc>
      </w:tr>
      <w:tr w:rsidR="00BD420B" w:rsidRPr="00515545" w14:paraId="7F51FEB7" w14:textId="77777777" w:rsidTr="0048323E">
        <w:tc>
          <w:tcPr>
            <w:tcW w:w="6237" w:type="dxa"/>
            <w:vAlign w:val="bottom"/>
          </w:tcPr>
          <w:p w14:paraId="37CAB708" w14:textId="77777777" w:rsidR="00BD420B" w:rsidRPr="00515545"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Long-term loans to other parties</w:t>
            </w:r>
          </w:p>
        </w:tc>
        <w:tc>
          <w:tcPr>
            <w:tcW w:w="1451" w:type="dxa"/>
          </w:tcPr>
          <w:p w14:paraId="76DC71B7" w14:textId="2EEA8568" w:rsidR="00BD420B" w:rsidRPr="00515545" w:rsidRDefault="00EB7D8C" w:rsidP="00BD420B">
            <w:pPr>
              <w:tabs>
                <w:tab w:val="clear" w:pos="907"/>
              </w:tabs>
              <w:ind w:right="237"/>
              <w:jc w:val="right"/>
              <w:rPr>
                <w:rFonts w:cs="Times New Roman"/>
                <w:sz w:val="22"/>
                <w:szCs w:val="22"/>
              </w:rPr>
            </w:pPr>
            <w:r w:rsidRPr="00EB7D8C">
              <w:rPr>
                <w:rFonts w:cs="Times New Roman"/>
                <w:sz w:val="22"/>
                <w:szCs w:val="22"/>
              </w:rPr>
              <w:t>18,615</w:t>
            </w:r>
          </w:p>
        </w:tc>
        <w:tc>
          <w:tcPr>
            <w:tcW w:w="270" w:type="dxa"/>
          </w:tcPr>
          <w:p w14:paraId="02036216" w14:textId="77777777" w:rsidR="00BD420B" w:rsidRPr="00515545" w:rsidRDefault="00BD420B" w:rsidP="00BD420B">
            <w:pPr>
              <w:tabs>
                <w:tab w:val="clear" w:pos="907"/>
              </w:tabs>
              <w:ind w:right="237"/>
              <w:jc w:val="right"/>
              <w:rPr>
                <w:rFonts w:cs="Times New Roman"/>
                <w:sz w:val="22"/>
                <w:szCs w:val="22"/>
                <w:highlight w:val="yellow"/>
              </w:rPr>
            </w:pPr>
          </w:p>
        </w:tc>
        <w:tc>
          <w:tcPr>
            <w:tcW w:w="1573" w:type="dxa"/>
          </w:tcPr>
          <w:p w14:paraId="56D688FC" w14:textId="59B737FB" w:rsidR="00BD420B" w:rsidRPr="00515545" w:rsidRDefault="00BD420B" w:rsidP="00BD420B">
            <w:pPr>
              <w:tabs>
                <w:tab w:val="clear" w:pos="907"/>
              </w:tabs>
              <w:ind w:right="237"/>
              <w:jc w:val="right"/>
              <w:rPr>
                <w:rFonts w:cs="Times New Roman"/>
                <w:sz w:val="22"/>
                <w:szCs w:val="22"/>
              </w:rPr>
            </w:pPr>
            <w:r>
              <w:rPr>
                <w:rFonts w:cs="Times New Roman"/>
                <w:sz w:val="22"/>
                <w:szCs w:val="22"/>
              </w:rPr>
              <w:t>21,443</w:t>
            </w:r>
          </w:p>
        </w:tc>
      </w:tr>
      <w:tr w:rsidR="00EB7D8C" w:rsidRPr="00515545" w14:paraId="0BE46903" w14:textId="77777777" w:rsidTr="0048323E">
        <w:tc>
          <w:tcPr>
            <w:tcW w:w="6237" w:type="dxa"/>
            <w:vAlign w:val="bottom"/>
          </w:tcPr>
          <w:p w14:paraId="07A5BB27" w14:textId="77777777" w:rsidR="00EB7D8C" w:rsidRPr="00515545" w:rsidRDefault="00EB7D8C" w:rsidP="00EB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current portion</w:t>
            </w:r>
          </w:p>
        </w:tc>
        <w:tc>
          <w:tcPr>
            <w:tcW w:w="1451" w:type="dxa"/>
          </w:tcPr>
          <w:p w14:paraId="7C0986A1" w14:textId="54E893E1" w:rsidR="00EB7D8C" w:rsidRPr="00515545" w:rsidRDefault="00EB7D8C" w:rsidP="00EB7D8C">
            <w:pPr>
              <w:tabs>
                <w:tab w:val="clear" w:pos="907"/>
                <w:tab w:val="clear" w:pos="1644"/>
                <w:tab w:val="clear" w:pos="1871"/>
              </w:tabs>
              <w:ind w:right="162"/>
              <w:jc w:val="right"/>
              <w:rPr>
                <w:rFonts w:cs="Times New Roman"/>
                <w:sz w:val="22"/>
                <w:szCs w:val="22"/>
              </w:rPr>
            </w:pPr>
            <w:r w:rsidRPr="00EB7D8C">
              <w:rPr>
                <w:rFonts w:cs="Times New Roman"/>
                <w:sz w:val="22"/>
                <w:szCs w:val="22"/>
              </w:rPr>
              <w:t>(3,156)</w:t>
            </w:r>
          </w:p>
        </w:tc>
        <w:tc>
          <w:tcPr>
            <w:tcW w:w="270" w:type="dxa"/>
          </w:tcPr>
          <w:p w14:paraId="147EC8ED" w14:textId="77777777" w:rsidR="00EB7D8C" w:rsidRPr="00515545" w:rsidRDefault="00EB7D8C" w:rsidP="00EB7D8C">
            <w:pPr>
              <w:tabs>
                <w:tab w:val="clear" w:pos="907"/>
              </w:tabs>
              <w:ind w:right="170"/>
              <w:jc w:val="right"/>
              <w:rPr>
                <w:rFonts w:cs="Times New Roman"/>
                <w:sz w:val="22"/>
                <w:szCs w:val="22"/>
                <w:highlight w:val="yellow"/>
                <w:cs/>
              </w:rPr>
            </w:pPr>
          </w:p>
        </w:tc>
        <w:tc>
          <w:tcPr>
            <w:tcW w:w="1573" w:type="dxa"/>
          </w:tcPr>
          <w:p w14:paraId="5EEED814" w14:textId="64EB85CD" w:rsidR="00EB7D8C" w:rsidRPr="00515545" w:rsidRDefault="00EB7D8C" w:rsidP="00EB7D8C">
            <w:pPr>
              <w:tabs>
                <w:tab w:val="clear" w:pos="907"/>
                <w:tab w:val="clear" w:pos="1644"/>
                <w:tab w:val="clear" w:pos="1871"/>
              </w:tabs>
              <w:ind w:right="162"/>
              <w:jc w:val="right"/>
              <w:rPr>
                <w:rFonts w:cs="Times New Roman"/>
                <w:sz w:val="22"/>
                <w:szCs w:val="22"/>
              </w:rPr>
            </w:pPr>
            <w:r>
              <w:rPr>
                <w:rFonts w:cs="Times New Roman"/>
                <w:sz w:val="22"/>
                <w:szCs w:val="22"/>
              </w:rPr>
              <w:t>(13,334)</w:t>
            </w:r>
          </w:p>
        </w:tc>
      </w:tr>
      <w:tr w:rsidR="00EB7D8C" w:rsidRPr="00515545" w14:paraId="3E123E28" w14:textId="77777777" w:rsidTr="0048323E">
        <w:tc>
          <w:tcPr>
            <w:tcW w:w="6237" w:type="dxa"/>
            <w:vAlign w:val="bottom"/>
          </w:tcPr>
          <w:p w14:paraId="549D4139" w14:textId="77777777" w:rsidR="00EB7D8C" w:rsidRPr="00515545" w:rsidRDefault="00EB7D8C" w:rsidP="00EB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2FDC1D32" w14:textId="797E0B62" w:rsidR="00EB7D8C" w:rsidRPr="00515545" w:rsidRDefault="00EB7D8C" w:rsidP="00EB7D8C">
            <w:pPr>
              <w:tabs>
                <w:tab w:val="clear" w:pos="907"/>
              </w:tabs>
              <w:ind w:right="237"/>
              <w:jc w:val="right"/>
              <w:rPr>
                <w:rFonts w:cs="Times New Roman"/>
                <w:sz w:val="22"/>
                <w:szCs w:val="22"/>
              </w:rPr>
            </w:pPr>
            <w:r w:rsidRPr="00EB7D8C">
              <w:rPr>
                <w:rFonts w:cs="Times New Roman"/>
                <w:sz w:val="22"/>
                <w:szCs w:val="22"/>
              </w:rPr>
              <w:t>15,459</w:t>
            </w:r>
          </w:p>
        </w:tc>
        <w:tc>
          <w:tcPr>
            <w:tcW w:w="270" w:type="dxa"/>
          </w:tcPr>
          <w:p w14:paraId="2A58D9D0" w14:textId="77777777" w:rsidR="00EB7D8C" w:rsidRPr="00515545" w:rsidRDefault="00EB7D8C" w:rsidP="00EB7D8C">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2DA8C174" w14:textId="3A78FFB6" w:rsidR="00EB7D8C" w:rsidRPr="00515545" w:rsidRDefault="00EB7D8C" w:rsidP="00EB7D8C">
            <w:pPr>
              <w:tabs>
                <w:tab w:val="clear" w:pos="907"/>
              </w:tabs>
              <w:ind w:right="237"/>
              <w:jc w:val="right"/>
              <w:rPr>
                <w:rFonts w:cs="Times New Roman"/>
                <w:sz w:val="22"/>
                <w:szCs w:val="22"/>
              </w:rPr>
            </w:pPr>
            <w:r>
              <w:rPr>
                <w:rFonts w:cs="Times New Roman"/>
                <w:sz w:val="22"/>
                <w:szCs w:val="22"/>
              </w:rPr>
              <w:t>8,109</w:t>
            </w:r>
          </w:p>
        </w:tc>
      </w:tr>
    </w:tbl>
    <w:p w14:paraId="5CE75527" w14:textId="77777777" w:rsidR="00C51331" w:rsidRPr="00515545" w:rsidRDefault="00C51331" w:rsidP="00C51331">
      <w:pPr>
        <w:tabs>
          <w:tab w:val="clear" w:pos="227"/>
          <w:tab w:val="clear" w:pos="454"/>
          <w:tab w:val="left" w:pos="142"/>
          <w:tab w:val="left" w:pos="426"/>
          <w:tab w:val="left" w:pos="709"/>
          <w:tab w:val="left" w:pos="1276"/>
        </w:tabs>
        <w:jc w:val="thaiDistribute"/>
        <w:rPr>
          <w:rFonts w:cs="Times New Roman"/>
          <w:sz w:val="22"/>
          <w:szCs w:val="22"/>
          <w:highlight w:val="yellow"/>
        </w:rPr>
      </w:pPr>
    </w:p>
    <w:p w14:paraId="690AE902" w14:textId="05C8C26F" w:rsidR="00E83574" w:rsidRDefault="00E83574" w:rsidP="00794C9A">
      <w:pPr>
        <w:tabs>
          <w:tab w:val="clear" w:pos="227"/>
          <w:tab w:val="clear" w:pos="454"/>
          <w:tab w:val="left" w:pos="142"/>
          <w:tab w:val="left" w:pos="426"/>
          <w:tab w:val="left" w:pos="709"/>
          <w:tab w:val="left" w:pos="1276"/>
        </w:tabs>
        <w:jc w:val="thaiDistribute"/>
        <w:rPr>
          <w:rFonts w:cs="Times New Roman"/>
          <w:sz w:val="22"/>
          <w:szCs w:val="22"/>
        </w:rPr>
      </w:pPr>
      <w:r w:rsidRPr="00515545">
        <w:rPr>
          <w:rFonts w:cs="Times New Roman"/>
          <w:sz w:val="22"/>
          <w:szCs w:val="22"/>
        </w:rPr>
        <w:t>Unsecured loan</w:t>
      </w:r>
      <w:r w:rsidRPr="00515545">
        <w:rPr>
          <w:sz w:val="22"/>
          <w:szCs w:val="22"/>
        </w:rPr>
        <w:t xml:space="preserve"> to other parties </w:t>
      </w:r>
      <w:r w:rsidRPr="00515545">
        <w:rPr>
          <w:rFonts w:cs="Cordia New"/>
          <w:sz w:val="22"/>
          <w:szCs w:val="22"/>
        </w:rPr>
        <w:t xml:space="preserve">comprised of (1) loans to </w:t>
      </w:r>
      <w:r w:rsidRPr="00515545">
        <w:rPr>
          <w:sz w:val="22"/>
          <w:szCs w:val="22"/>
        </w:rPr>
        <w:t xml:space="preserve">a </w:t>
      </w:r>
      <w:r w:rsidRPr="00515545">
        <w:rPr>
          <w:rFonts w:cs="Times New Roman"/>
          <w:sz w:val="22"/>
          <w:szCs w:val="22"/>
        </w:rPr>
        <w:t xml:space="preserve">local non-related company whose business is engaged in sales of solar-cell panel amounting to Baht </w:t>
      </w:r>
      <w:r w:rsidR="005201FD">
        <w:rPr>
          <w:rFonts w:cs="Times New Roman"/>
          <w:sz w:val="22"/>
          <w:szCs w:val="22"/>
        </w:rPr>
        <w:t>7.</w:t>
      </w:r>
      <w:r w:rsidR="00345283">
        <w:rPr>
          <w:rFonts w:cstheme="minorBidi"/>
          <w:sz w:val="22"/>
          <w:szCs w:val="22"/>
        </w:rPr>
        <w:t>8</w:t>
      </w:r>
      <w:r>
        <w:rPr>
          <w:rFonts w:cs="Times New Roman"/>
          <w:sz w:val="22"/>
          <w:szCs w:val="22"/>
        </w:rPr>
        <w:t xml:space="preserve"> </w:t>
      </w:r>
      <w:r w:rsidRPr="00515545">
        <w:rPr>
          <w:rFonts w:cs="Times New Roman"/>
          <w:sz w:val="22"/>
          <w:szCs w:val="22"/>
        </w:rPr>
        <w:t xml:space="preserve">million as at </w:t>
      </w:r>
      <w:r w:rsidR="007F173F">
        <w:rPr>
          <w:rFonts w:cs="Times New Roman"/>
          <w:sz w:val="22"/>
          <w:szCs w:val="22"/>
        </w:rPr>
        <w:t>September 30</w:t>
      </w:r>
      <w:r w:rsidRPr="00515545">
        <w:rPr>
          <w:rFonts w:cs="Times New Roman"/>
          <w:sz w:val="22"/>
          <w:szCs w:val="22"/>
        </w:rPr>
        <w:t>, 202</w:t>
      </w:r>
      <w:r w:rsidR="0047494F">
        <w:rPr>
          <w:rFonts w:cs="Times New Roman"/>
          <w:sz w:val="22"/>
          <w:szCs w:val="22"/>
        </w:rPr>
        <w:t>5</w:t>
      </w:r>
      <w:r w:rsidRPr="00515545">
        <w:rPr>
          <w:rFonts w:cs="Times New Roman"/>
          <w:sz w:val="22"/>
          <w:szCs w:val="22"/>
        </w:rPr>
        <w:t xml:space="preserve"> </w:t>
      </w:r>
      <w:r w:rsidRPr="008625AE">
        <w:rPr>
          <w:rFonts w:cs="Times New Roman"/>
          <w:sz w:val="22"/>
          <w:szCs w:val="22"/>
        </w:rPr>
        <w:t xml:space="preserve">(Baht </w:t>
      </w:r>
      <w:r w:rsidR="0047494F">
        <w:rPr>
          <w:rFonts w:cs="Times New Roman"/>
          <w:sz w:val="22"/>
          <w:szCs w:val="22"/>
        </w:rPr>
        <w:t>10.2</w:t>
      </w:r>
      <w:r>
        <w:rPr>
          <w:rFonts w:cs="Times New Roman"/>
          <w:sz w:val="22"/>
          <w:szCs w:val="22"/>
        </w:rPr>
        <w:t xml:space="preserve"> </w:t>
      </w:r>
      <w:r w:rsidRPr="008625AE">
        <w:rPr>
          <w:rFonts w:cs="Times New Roman"/>
          <w:sz w:val="22"/>
          <w:szCs w:val="22"/>
        </w:rPr>
        <w:t>million as at December 31, 202</w:t>
      </w:r>
      <w:r w:rsidR="0047494F">
        <w:rPr>
          <w:rFonts w:cs="Times New Roman"/>
          <w:sz w:val="22"/>
          <w:szCs w:val="22"/>
        </w:rPr>
        <w:t>4</w:t>
      </w:r>
      <w:r w:rsidRPr="008625AE">
        <w:rPr>
          <w:rFonts w:cs="Times New Roman"/>
          <w:sz w:val="22"/>
          <w:szCs w:val="22"/>
        </w:rPr>
        <w:t>),</w:t>
      </w:r>
      <w:r w:rsidRPr="00515545">
        <w:rPr>
          <w:rFonts w:cs="Times New Roman"/>
          <w:sz w:val="22"/>
          <w:szCs w:val="22"/>
        </w:rPr>
        <w:t xml:space="preserve"> bears interest</w:t>
      </w:r>
      <w:r>
        <w:rPr>
          <w:rFonts w:cs="Times New Roman"/>
          <w:sz w:val="22"/>
          <w:szCs w:val="22"/>
        </w:rPr>
        <w:t xml:space="preserve"> rate</w:t>
      </w:r>
      <w:r w:rsidRPr="00515545">
        <w:rPr>
          <w:rFonts w:cs="Times New Roman"/>
          <w:sz w:val="22"/>
          <w:szCs w:val="22"/>
        </w:rPr>
        <w:t xml:space="preserve"> at 10% p.a. and is repayable monthly, </w:t>
      </w:r>
      <w:r w:rsidR="00724EA3" w:rsidRPr="00515545">
        <w:rPr>
          <w:rFonts w:cs="Times New Roman"/>
          <w:sz w:val="22"/>
          <w:szCs w:val="22"/>
        </w:rPr>
        <w:t>totaling</w:t>
      </w:r>
      <w:r w:rsidRPr="00515545">
        <w:rPr>
          <w:rFonts w:cs="Times New Roman"/>
          <w:sz w:val="22"/>
          <w:szCs w:val="22"/>
        </w:rPr>
        <w:t xml:space="preserve"> 72 months, starting from March 2022 until February 2028 and (2) loans to agents amounting to </w:t>
      </w:r>
      <w:r w:rsidRPr="002A0BE2">
        <w:rPr>
          <w:rFonts w:cs="Times New Roman"/>
          <w:sz w:val="22"/>
          <w:szCs w:val="22"/>
        </w:rPr>
        <w:t xml:space="preserve">Baht </w:t>
      </w:r>
      <w:r w:rsidR="005201FD">
        <w:rPr>
          <w:rFonts w:cs="Times New Roman"/>
          <w:sz w:val="22"/>
          <w:szCs w:val="22"/>
        </w:rPr>
        <w:t>10.8</w:t>
      </w:r>
      <w:r w:rsidRPr="008625AE">
        <w:rPr>
          <w:rFonts w:cs="Times New Roman"/>
          <w:sz w:val="22"/>
          <w:szCs w:val="22"/>
        </w:rPr>
        <w:t xml:space="preserve"> million as at </w:t>
      </w:r>
      <w:r w:rsidR="007F173F">
        <w:rPr>
          <w:rFonts w:cs="Times New Roman"/>
          <w:sz w:val="22"/>
          <w:szCs w:val="22"/>
        </w:rPr>
        <w:t>September 30</w:t>
      </w:r>
      <w:r w:rsidRPr="008625AE">
        <w:rPr>
          <w:rFonts w:cs="Times New Roman"/>
          <w:sz w:val="22"/>
          <w:szCs w:val="22"/>
        </w:rPr>
        <w:t>, 202</w:t>
      </w:r>
      <w:r w:rsidR="0047494F">
        <w:rPr>
          <w:rFonts w:cs="Times New Roman"/>
          <w:sz w:val="22"/>
          <w:szCs w:val="22"/>
        </w:rPr>
        <w:t>5</w:t>
      </w:r>
      <w:r w:rsidRPr="008625AE">
        <w:rPr>
          <w:rFonts w:cs="Times New Roman"/>
          <w:sz w:val="22"/>
          <w:szCs w:val="22"/>
        </w:rPr>
        <w:t xml:space="preserve"> (Baht </w:t>
      </w:r>
      <w:r w:rsidR="0047494F">
        <w:rPr>
          <w:rFonts w:cs="Times New Roman"/>
          <w:sz w:val="22"/>
          <w:szCs w:val="22"/>
        </w:rPr>
        <w:t>11.2</w:t>
      </w:r>
      <w:r w:rsidRPr="008625AE">
        <w:rPr>
          <w:rFonts w:cs="Times New Roman"/>
          <w:sz w:val="22"/>
          <w:szCs w:val="22"/>
        </w:rPr>
        <w:t xml:space="preserve"> million as at December 31, 202</w:t>
      </w:r>
      <w:r w:rsidR="0047494F">
        <w:rPr>
          <w:rFonts w:cs="Times New Roman"/>
          <w:sz w:val="22"/>
          <w:szCs w:val="22"/>
        </w:rPr>
        <w:t>4</w:t>
      </w:r>
      <w:r w:rsidRPr="008625AE">
        <w:rPr>
          <w:rFonts w:cs="Times New Roman"/>
          <w:sz w:val="22"/>
          <w:szCs w:val="22"/>
        </w:rPr>
        <w:t>), bear interest rate at 9% p.a. and</w:t>
      </w:r>
      <w:r w:rsidRPr="00515545">
        <w:rPr>
          <w:rFonts w:cs="Times New Roman"/>
          <w:sz w:val="22"/>
          <w:szCs w:val="22"/>
        </w:rPr>
        <w:t xml:space="preserve"> mature </w:t>
      </w:r>
      <w:r>
        <w:rPr>
          <w:rFonts w:cs="Times New Roman"/>
          <w:sz w:val="22"/>
          <w:szCs w:val="22"/>
        </w:rPr>
        <w:t xml:space="preserve">within </w:t>
      </w:r>
      <w:r w:rsidRPr="00515545">
        <w:rPr>
          <w:rFonts w:cs="Times New Roman"/>
          <w:sz w:val="22"/>
          <w:szCs w:val="22"/>
        </w:rPr>
        <w:t>202</w:t>
      </w:r>
      <w:r>
        <w:rPr>
          <w:rFonts w:cs="Times New Roman"/>
          <w:sz w:val="22"/>
          <w:szCs w:val="22"/>
        </w:rPr>
        <w:t>8</w:t>
      </w:r>
      <w:r w:rsidRPr="00515545">
        <w:rPr>
          <w:rFonts w:cs="Times New Roman"/>
          <w:sz w:val="22"/>
          <w:szCs w:val="22"/>
        </w:rPr>
        <w:t>.</w:t>
      </w:r>
    </w:p>
    <w:p w14:paraId="444918DF" w14:textId="77777777" w:rsidR="00873C31" w:rsidRPr="00515545" w:rsidRDefault="00873C31"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905046C" w14:textId="1BB58180" w:rsidR="00165B68" w:rsidRPr="00B20E10" w:rsidRDefault="00165B68" w:rsidP="00165B6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caps/>
          <w:sz w:val="22"/>
          <w:szCs w:val="22"/>
        </w:rPr>
      </w:pPr>
      <w:r w:rsidRPr="007714FB">
        <w:rPr>
          <w:rFonts w:cs="Times New Roman"/>
          <w:b/>
          <w:bCs/>
          <w:sz w:val="22"/>
          <w:szCs w:val="22"/>
        </w:rPr>
        <w:t>O</w:t>
      </w:r>
      <w:r>
        <w:rPr>
          <w:rFonts w:cs="Times New Roman"/>
          <w:b/>
          <w:bCs/>
          <w:sz w:val="22"/>
          <w:szCs w:val="22"/>
        </w:rPr>
        <w:t>THER CURRENT FINANCIAL ASSETS</w:t>
      </w:r>
    </w:p>
    <w:p w14:paraId="089FB78F" w14:textId="77777777"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tbl>
      <w:tblPr>
        <w:tblW w:w="10146" w:type="dxa"/>
        <w:tblLayout w:type="fixed"/>
        <w:tblLook w:val="01E0" w:firstRow="1" w:lastRow="1" w:firstColumn="1" w:lastColumn="1" w:noHBand="0" w:noVBand="0"/>
      </w:tblPr>
      <w:tblGrid>
        <w:gridCol w:w="3544"/>
        <w:gridCol w:w="1474"/>
        <w:gridCol w:w="241"/>
        <w:gridCol w:w="1474"/>
        <w:gridCol w:w="236"/>
        <w:gridCol w:w="1474"/>
        <w:gridCol w:w="236"/>
        <w:gridCol w:w="1467"/>
      </w:tblGrid>
      <w:tr w:rsidR="000323D6" w:rsidRPr="006347F4" w14:paraId="00FC8F3A" w14:textId="77777777" w:rsidTr="000323D6">
        <w:trPr>
          <w:trHeight w:val="260"/>
        </w:trPr>
        <w:tc>
          <w:tcPr>
            <w:tcW w:w="3544" w:type="dxa"/>
            <w:vAlign w:val="bottom"/>
          </w:tcPr>
          <w:p w14:paraId="555D868B" w14:textId="77777777" w:rsidR="000323D6" w:rsidRPr="006347F4" w:rsidRDefault="000323D6" w:rsidP="00F716ED">
            <w:pPr>
              <w:pStyle w:val="1"/>
              <w:widowControl/>
              <w:ind w:right="0"/>
              <w:jc w:val="center"/>
              <w:rPr>
                <w:rFonts w:hAnsi="Times New Roman" w:cs="Times New Roman"/>
                <w:color w:val="auto"/>
                <w:sz w:val="22"/>
                <w:szCs w:val="22"/>
              </w:rPr>
            </w:pPr>
          </w:p>
        </w:tc>
        <w:tc>
          <w:tcPr>
            <w:tcW w:w="6602" w:type="dxa"/>
            <w:gridSpan w:val="7"/>
            <w:tcBorders>
              <w:bottom w:val="single" w:sz="4" w:space="0" w:color="auto"/>
            </w:tcBorders>
            <w:vAlign w:val="center"/>
          </w:tcPr>
          <w:p w14:paraId="65D03E8D" w14:textId="59F31021" w:rsidR="000323D6" w:rsidRPr="00515545" w:rsidRDefault="000323D6"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In Thousand Baht</w:t>
            </w:r>
          </w:p>
        </w:tc>
      </w:tr>
      <w:tr w:rsidR="000323D6" w:rsidRPr="006347F4" w14:paraId="0F486223" w14:textId="77777777" w:rsidTr="007948E3">
        <w:trPr>
          <w:trHeight w:val="260"/>
        </w:trPr>
        <w:tc>
          <w:tcPr>
            <w:tcW w:w="3544" w:type="dxa"/>
            <w:vAlign w:val="bottom"/>
          </w:tcPr>
          <w:p w14:paraId="682B20CC" w14:textId="77777777" w:rsidR="000323D6" w:rsidRPr="006347F4" w:rsidRDefault="000323D6" w:rsidP="00F716ED">
            <w:pPr>
              <w:pStyle w:val="1"/>
              <w:widowControl/>
              <w:ind w:right="0"/>
              <w:jc w:val="center"/>
              <w:rPr>
                <w:rFonts w:hAnsi="Times New Roman" w:cs="Times New Roman"/>
                <w:color w:val="auto"/>
                <w:sz w:val="22"/>
                <w:szCs w:val="22"/>
              </w:rPr>
            </w:pPr>
          </w:p>
        </w:tc>
        <w:tc>
          <w:tcPr>
            <w:tcW w:w="3189" w:type="dxa"/>
            <w:gridSpan w:val="3"/>
            <w:tcBorders>
              <w:top w:val="single" w:sz="4" w:space="0" w:color="auto"/>
            </w:tcBorders>
            <w:vAlign w:val="center"/>
          </w:tcPr>
          <w:p w14:paraId="247E0308" w14:textId="6921955F" w:rsidR="000323D6" w:rsidRPr="00515545" w:rsidRDefault="000323D6"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Consolidated</w:t>
            </w:r>
          </w:p>
        </w:tc>
        <w:tc>
          <w:tcPr>
            <w:tcW w:w="236" w:type="dxa"/>
            <w:tcBorders>
              <w:top w:val="single" w:sz="4" w:space="0" w:color="auto"/>
            </w:tcBorders>
            <w:vAlign w:val="bottom"/>
          </w:tcPr>
          <w:p w14:paraId="11470F5E" w14:textId="77777777" w:rsidR="000323D6" w:rsidRPr="006347F4" w:rsidRDefault="000323D6"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177" w:type="dxa"/>
            <w:gridSpan w:val="3"/>
            <w:tcBorders>
              <w:top w:val="single" w:sz="4" w:space="0" w:color="auto"/>
            </w:tcBorders>
            <w:vAlign w:val="center"/>
          </w:tcPr>
          <w:p w14:paraId="29D5EF41" w14:textId="4A3F6488" w:rsidR="000323D6" w:rsidRPr="00515545" w:rsidRDefault="000323D6"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Separate</w:t>
            </w:r>
          </w:p>
        </w:tc>
      </w:tr>
      <w:tr w:rsidR="000323D6" w:rsidRPr="006347F4" w14:paraId="05C1EDF0" w14:textId="77777777" w:rsidTr="007948E3">
        <w:trPr>
          <w:trHeight w:val="260"/>
        </w:trPr>
        <w:tc>
          <w:tcPr>
            <w:tcW w:w="3544" w:type="dxa"/>
            <w:vAlign w:val="bottom"/>
          </w:tcPr>
          <w:p w14:paraId="039EEF29" w14:textId="77777777" w:rsidR="000323D6" w:rsidRPr="006347F4" w:rsidRDefault="000323D6" w:rsidP="00F716ED">
            <w:pPr>
              <w:pStyle w:val="1"/>
              <w:widowControl/>
              <w:ind w:right="0"/>
              <w:jc w:val="center"/>
              <w:rPr>
                <w:rFonts w:hAnsi="Times New Roman" w:cs="Times New Roman"/>
                <w:color w:val="auto"/>
                <w:sz w:val="22"/>
                <w:szCs w:val="22"/>
              </w:rPr>
            </w:pPr>
          </w:p>
        </w:tc>
        <w:tc>
          <w:tcPr>
            <w:tcW w:w="3189" w:type="dxa"/>
            <w:gridSpan w:val="3"/>
            <w:tcBorders>
              <w:bottom w:val="single" w:sz="4" w:space="0" w:color="auto"/>
            </w:tcBorders>
            <w:vAlign w:val="center"/>
          </w:tcPr>
          <w:p w14:paraId="097B9722" w14:textId="1522F6BF" w:rsidR="000323D6" w:rsidRPr="00515545" w:rsidRDefault="000323D6"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c>
          <w:tcPr>
            <w:tcW w:w="236" w:type="dxa"/>
            <w:vAlign w:val="bottom"/>
          </w:tcPr>
          <w:p w14:paraId="6561A028" w14:textId="77777777" w:rsidR="000323D6" w:rsidRPr="006347F4" w:rsidRDefault="000323D6"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177" w:type="dxa"/>
            <w:gridSpan w:val="3"/>
            <w:vAlign w:val="center"/>
          </w:tcPr>
          <w:p w14:paraId="669F3BB1" w14:textId="7960C41E" w:rsidR="000323D6" w:rsidRPr="00515545" w:rsidRDefault="000323D6"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r>
      <w:tr w:rsidR="00F716ED" w:rsidRPr="006347F4" w14:paraId="6A108F52" w14:textId="77777777" w:rsidTr="007948E3">
        <w:trPr>
          <w:trHeight w:val="260"/>
        </w:trPr>
        <w:tc>
          <w:tcPr>
            <w:tcW w:w="3544" w:type="dxa"/>
            <w:vAlign w:val="bottom"/>
          </w:tcPr>
          <w:p w14:paraId="4EFD74C3" w14:textId="77777777" w:rsidR="00F716ED" w:rsidRPr="006347F4" w:rsidRDefault="00F716ED" w:rsidP="00F716ED">
            <w:pPr>
              <w:pStyle w:val="1"/>
              <w:widowControl/>
              <w:ind w:right="0"/>
              <w:jc w:val="center"/>
              <w:rPr>
                <w:rFonts w:hAnsi="Times New Roman" w:cs="Times New Roman"/>
                <w:color w:val="auto"/>
                <w:sz w:val="22"/>
                <w:szCs w:val="22"/>
              </w:rPr>
            </w:pPr>
          </w:p>
        </w:tc>
        <w:tc>
          <w:tcPr>
            <w:tcW w:w="1474" w:type="dxa"/>
            <w:tcBorders>
              <w:top w:val="single" w:sz="4" w:space="0" w:color="auto"/>
            </w:tcBorders>
            <w:vAlign w:val="center"/>
          </w:tcPr>
          <w:p w14:paraId="6C754630" w14:textId="1FD4ED34" w:rsidR="00F716ED" w:rsidRPr="000323D6" w:rsidRDefault="007F173F"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pacing w:val="-4"/>
                <w:sz w:val="22"/>
                <w:szCs w:val="22"/>
              </w:rPr>
            </w:pPr>
            <w:r w:rsidRPr="000323D6">
              <w:rPr>
                <w:rFonts w:cs="Times New Roman"/>
                <w:spacing w:val="-4"/>
                <w:sz w:val="22"/>
                <w:szCs w:val="22"/>
              </w:rPr>
              <w:t>September 30</w:t>
            </w:r>
            <w:r w:rsidR="00F716ED" w:rsidRPr="000323D6">
              <w:rPr>
                <w:rFonts w:cs="Times New Roman"/>
                <w:spacing w:val="-4"/>
                <w:sz w:val="22"/>
                <w:szCs w:val="22"/>
              </w:rPr>
              <w:t>,</w:t>
            </w:r>
          </w:p>
        </w:tc>
        <w:tc>
          <w:tcPr>
            <w:tcW w:w="241" w:type="dxa"/>
            <w:tcBorders>
              <w:top w:val="single" w:sz="4" w:space="0" w:color="auto"/>
            </w:tcBorders>
            <w:vAlign w:val="bottom"/>
          </w:tcPr>
          <w:p w14:paraId="6A12967F" w14:textId="77777777" w:rsidR="00F716ED" w:rsidRPr="006347F4" w:rsidRDefault="00F716ED" w:rsidP="00F716ED">
            <w:pPr>
              <w:tabs>
                <w:tab w:val="clear" w:pos="454"/>
                <w:tab w:val="clear" w:pos="680"/>
                <w:tab w:val="left" w:pos="0"/>
              </w:tabs>
              <w:jc w:val="center"/>
              <w:rPr>
                <w:rFonts w:cs="Times New Roman"/>
                <w:sz w:val="22"/>
                <w:szCs w:val="22"/>
              </w:rPr>
            </w:pPr>
          </w:p>
        </w:tc>
        <w:tc>
          <w:tcPr>
            <w:tcW w:w="1474" w:type="dxa"/>
            <w:tcBorders>
              <w:top w:val="single" w:sz="4" w:space="0" w:color="auto"/>
            </w:tcBorders>
            <w:vAlign w:val="center"/>
          </w:tcPr>
          <w:p w14:paraId="6624781A" w14:textId="47AE84CF"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515545">
              <w:rPr>
                <w:rFonts w:cs="Times New Roman"/>
                <w:sz w:val="22"/>
                <w:szCs w:val="22"/>
              </w:rPr>
              <w:t>December 31,</w:t>
            </w:r>
          </w:p>
        </w:tc>
        <w:tc>
          <w:tcPr>
            <w:tcW w:w="236" w:type="dxa"/>
            <w:vAlign w:val="bottom"/>
          </w:tcPr>
          <w:p w14:paraId="202061DA" w14:textId="77777777"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74" w:type="dxa"/>
            <w:tcBorders>
              <w:top w:val="single" w:sz="4" w:space="0" w:color="auto"/>
            </w:tcBorders>
            <w:vAlign w:val="center"/>
          </w:tcPr>
          <w:p w14:paraId="1556AAF6" w14:textId="0195953F" w:rsidR="00F716ED" w:rsidRPr="006347F4" w:rsidRDefault="007F173F"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0323D6">
              <w:rPr>
                <w:rFonts w:cs="Times New Roman"/>
                <w:spacing w:val="-4"/>
                <w:sz w:val="22"/>
                <w:szCs w:val="22"/>
              </w:rPr>
              <w:t>September</w:t>
            </w:r>
            <w:r>
              <w:rPr>
                <w:rFonts w:cs="Times New Roman"/>
                <w:sz w:val="22"/>
                <w:szCs w:val="22"/>
              </w:rPr>
              <w:t xml:space="preserve"> 30</w:t>
            </w:r>
            <w:r w:rsidR="00F716ED" w:rsidRPr="00515545">
              <w:rPr>
                <w:rFonts w:cs="Times New Roman"/>
                <w:sz w:val="22"/>
                <w:szCs w:val="22"/>
              </w:rPr>
              <w:t>,</w:t>
            </w:r>
          </w:p>
        </w:tc>
        <w:tc>
          <w:tcPr>
            <w:tcW w:w="236" w:type="dxa"/>
            <w:tcBorders>
              <w:top w:val="single" w:sz="4" w:space="0" w:color="auto"/>
            </w:tcBorders>
            <w:vAlign w:val="bottom"/>
          </w:tcPr>
          <w:p w14:paraId="38E94CC6" w14:textId="77777777" w:rsidR="00F716ED" w:rsidRPr="006347F4" w:rsidRDefault="00F716ED" w:rsidP="00F716ED">
            <w:pPr>
              <w:tabs>
                <w:tab w:val="clear" w:pos="454"/>
                <w:tab w:val="clear" w:pos="680"/>
                <w:tab w:val="left" w:pos="0"/>
              </w:tabs>
              <w:jc w:val="center"/>
              <w:rPr>
                <w:rFonts w:cs="Times New Roman"/>
                <w:sz w:val="22"/>
                <w:szCs w:val="22"/>
              </w:rPr>
            </w:pPr>
          </w:p>
        </w:tc>
        <w:tc>
          <w:tcPr>
            <w:tcW w:w="1467" w:type="dxa"/>
            <w:tcBorders>
              <w:top w:val="single" w:sz="4" w:space="0" w:color="auto"/>
            </w:tcBorders>
            <w:vAlign w:val="center"/>
          </w:tcPr>
          <w:p w14:paraId="6933249D" w14:textId="164792B1"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515545">
              <w:rPr>
                <w:rFonts w:cs="Times New Roman"/>
                <w:sz w:val="22"/>
                <w:szCs w:val="22"/>
              </w:rPr>
              <w:t>December 31,</w:t>
            </w:r>
          </w:p>
        </w:tc>
      </w:tr>
      <w:tr w:rsidR="00F716ED" w:rsidRPr="006347F4" w14:paraId="5E00CAF8" w14:textId="77777777" w:rsidTr="000323D6">
        <w:trPr>
          <w:trHeight w:val="260"/>
        </w:trPr>
        <w:tc>
          <w:tcPr>
            <w:tcW w:w="3544" w:type="dxa"/>
            <w:vAlign w:val="bottom"/>
          </w:tcPr>
          <w:p w14:paraId="22D850A6" w14:textId="77777777" w:rsidR="00F716ED" w:rsidRPr="006347F4" w:rsidRDefault="00F716ED" w:rsidP="00F716ED">
            <w:pPr>
              <w:pStyle w:val="1"/>
              <w:widowControl/>
              <w:ind w:right="0"/>
              <w:jc w:val="center"/>
              <w:rPr>
                <w:rFonts w:hAnsi="Times New Roman" w:cs="Times New Roman"/>
                <w:color w:val="auto"/>
                <w:sz w:val="22"/>
                <w:szCs w:val="22"/>
              </w:rPr>
            </w:pPr>
          </w:p>
        </w:tc>
        <w:tc>
          <w:tcPr>
            <w:tcW w:w="1474" w:type="dxa"/>
            <w:tcBorders>
              <w:bottom w:val="single" w:sz="4" w:space="0" w:color="auto"/>
            </w:tcBorders>
            <w:vAlign w:val="center"/>
          </w:tcPr>
          <w:p w14:paraId="5F9AAD5F" w14:textId="52D3400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41" w:type="dxa"/>
            <w:vAlign w:val="bottom"/>
          </w:tcPr>
          <w:p w14:paraId="4BF9F0C6" w14:textId="77777777" w:rsidR="00F716ED" w:rsidRPr="006347F4" w:rsidRDefault="00F716ED" w:rsidP="00F716ED">
            <w:pPr>
              <w:tabs>
                <w:tab w:val="clear" w:pos="454"/>
                <w:tab w:val="clear" w:pos="680"/>
                <w:tab w:val="left" w:pos="0"/>
              </w:tabs>
              <w:jc w:val="center"/>
              <w:rPr>
                <w:rFonts w:cs="Times New Roman"/>
                <w:sz w:val="22"/>
                <w:szCs w:val="22"/>
              </w:rPr>
            </w:pPr>
          </w:p>
        </w:tc>
        <w:tc>
          <w:tcPr>
            <w:tcW w:w="1474" w:type="dxa"/>
            <w:tcBorders>
              <w:bottom w:val="single" w:sz="4" w:space="0" w:color="auto"/>
            </w:tcBorders>
            <w:vAlign w:val="center"/>
          </w:tcPr>
          <w:p w14:paraId="4E96BEE9" w14:textId="0D4C416F"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c>
          <w:tcPr>
            <w:tcW w:w="236" w:type="dxa"/>
            <w:vAlign w:val="bottom"/>
          </w:tcPr>
          <w:p w14:paraId="0826C877" w14:textId="77777777"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74" w:type="dxa"/>
            <w:tcBorders>
              <w:bottom w:val="single" w:sz="4" w:space="0" w:color="auto"/>
            </w:tcBorders>
            <w:vAlign w:val="center"/>
          </w:tcPr>
          <w:p w14:paraId="52E52C36" w14:textId="41770096"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36" w:type="dxa"/>
            <w:vAlign w:val="bottom"/>
          </w:tcPr>
          <w:p w14:paraId="3CDDE930" w14:textId="77777777" w:rsidR="00F716ED" w:rsidRPr="006347F4" w:rsidRDefault="00F716ED" w:rsidP="00F716ED">
            <w:pPr>
              <w:tabs>
                <w:tab w:val="clear" w:pos="454"/>
                <w:tab w:val="clear" w:pos="680"/>
                <w:tab w:val="left" w:pos="0"/>
              </w:tabs>
              <w:jc w:val="center"/>
              <w:rPr>
                <w:rFonts w:cs="Times New Roman"/>
                <w:sz w:val="22"/>
                <w:szCs w:val="22"/>
              </w:rPr>
            </w:pPr>
          </w:p>
        </w:tc>
        <w:tc>
          <w:tcPr>
            <w:tcW w:w="1467" w:type="dxa"/>
            <w:tcBorders>
              <w:bottom w:val="single" w:sz="4" w:space="0" w:color="auto"/>
            </w:tcBorders>
            <w:vAlign w:val="center"/>
          </w:tcPr>
          <w:p w14:paraId="28479A8D" w14:textId="0D5E5C5A"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r>
      <w:tr w:rsidR="00F716ED" w:rsidRPr="006347F4" w14:paraId="3D4159DF" w14:textId="77777777" w:rsidTr="000323D6">
        <w:trPr>
          <w:trHeight w:val="260"/>
        </w:trPr>
        <w:tc>
          <w:tcPr>
            <w:tcW w:w="3544" w:type="dxa"/>
            <w:vAlign w:val="bottom"/>
          </w:tcPr>
          <w:p w14:paraId="18573966" w14:textId="52B4D6DD" w:rsidR="00F716ED" w:rsidRPr="00EE5C0E"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b/>
                <w:bCs/>
                <w:sz w:val="22"/>
                <w:szCs w:val="28"/>
              </w:rPr>
            </w:pPr>
            <w:r>
              <w:rPr>
                <w:b/>
                <w:bCs/>
                <w:sz w:val="22"/>
                <w:szCs w:val="28"/>
              </w:rPr>
              <w:t xml:space="preserve">Fixed deposit at financial </w:t>
            </w:r>
          </w:p>
        </w:tc>
        <w:tc>
          <w:tcPr>
            <w:tcW w:w="1474" w:type="dxa"/>
            <w:tcBorders>
              <w:top w:val="single" w:sz="4" w:space="0" w:color="auto"/>
            </w:tcBorders>
            <w:vAlign w:val="bottom"/>
          </w:tcPr>
          <w:p w14:paraId="6541B427" w14:textId="77777777" w:rsidR="00F716ED" w:rsidRPr="006347F4" w:rsidRDefault="00F716ED" w:rsidP="00F716ED">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24A91B8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74" w:type="dxa"/>
            <w:tcBorders>
              <w:top w:val="single" w:sz="4" w:space="0" w:color="auto"/>
            </w:tcBorders>
            <w:vAlign w:val="bottom"/>
          </w:tcPr>
          <w:p w14:paraId="0692D2D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9AEEA5A"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74" w:type="dxa"/>
            <w:tcBorders>
              <w:top w:val="single" w:sz="4" w:space="0" w:color="auto"/>
            </w:tcBorders>
            <w:vAlign w:val="bottom"/>
          </w:tcPr>
          <w:p w14:paraId="566168A5" w14:textId="77777777" w:rsidR="00F716ED" w:rsidRPr="006347F4" w:rsidRDefault="00F716ED" w:rsidP="00F716ED">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71F855A2"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vAlign w:val="bottom"/>
          </w:tcPr>
          <w:p w14:paraId="5EFA23EE"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0323D6" w:rsidRPr="006347F4" w14:paraId="1DC66F87" w14:textId="77777777" w:rsidTr="000323D6">
        <w:trPr>
          <w:trHeight w:val="260"/>
        </w:trPr>
        <w:tc>
          <w:tcPr>
            <w:tcW w:w="3544" w:type="dxa"/>
            <w:vAlign w:val="bottom"/>
          </w:tcPr>
          <w:p w14:paraId="190422A7" w14:textId="14CD5EBA" w:rsidR="000323D6" w:rsidRDefault="000323D6"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Pr>
                <w:b/>
                <w:bCs/>
                <w:sz w:val="22"/>
                <w:szCs w:val="28"/>
              </w:rPr>
              <w:t>institutions</w:t>
            </w:r>
          </w:p>
        </w:tc>
        <w:tc>
          <w:tcPr>
            <w:tcW w:w="1474" w:type="dxa"/>
            <w:vAlign w:val="bottom"/>
          </w:tcPr>
          <w:p w14:paraId="4EB22993" w14:textId="77777777" w:rsidR="000323D6" w:rsidRPr="006347F4" w:rsidRDefault="000323D6" w:rsidP="00F716ED">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23F1BC21" w14:textId="77777777" w:rsidR="000323D6" w:rsidRPr="006347F4" w:rsidRDefault="000323D6" w:rsidP="00F716ED">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0BCAFBA8" w14:textId="77777777" w:rsidR="000323D6" w:rsidRPr="006347F4" w:rsidRDefault="000323D6" w:rsidP="006F0C81">
            <w:pPr>
              <w:tabs>
                <w:tab w:val="clear" w:pos="227"/>
                <w:tab w:val="clear" w:pos="454"/>
                <w:tab w:val="clear" w:pos="680"/>
                <w:tab w:val="clear" w:pos="907"/>
                <w:tab w:val="left" w:pos="0"/>
              </w:tabs>
              <w:ind w:right="-108"/>
              <w:jc w:val="right"/>
              <w:rPr>
                <w:rFonts w:cs="Times New Roman"/>
                <w:sz w:val="22"/>
                <w:szCs w:val="22"/>
              </w:rPr>
            </w:pPr>
          </w:p>
        </w:tc>
        <w:tc>
          <w:tcPr>
            <w:tcW w:w="236" w:type="dxa"/>
            <w:vAlign w:val="bottom"/>
          </w:tcPr>
          <w:p w14:paraId="05252251" w14:textId="77777777" w:rsidR="000323D6" w:rsidRPr="006347F4" w:rsidRDefault="000323D6" w:rsidP="00F716ED">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7CA23F6F" w14:textId="77777777" w:rsidR="000323D6" w:rsidRPr="006347F4" w:rsidRDefault="000323D6" w:rsidP="00F716ED">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7768867F" w14:textId="77777777" w:rsidR="000323D6" w:rsidRPr="006347F4" w:rsidRDefault="000323D6" w:rsidP="00F716ED">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7FFCBC08" w14:textId="77777777" w:rsidR="000323D6" w:rsidRPr="006347F4" w:rsidRDefault="000323D6"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238AE33E" w14:textId="77777777" w:rsidTr="000323D6">
        <w:trPr>
          <w:trHeight w:val="260"/>
        </w:trPr>
        <w:tc>
          <w:tcPr>
            <w:tcW w:w="3544" w:type="dxa"/>
            <w:vAlign w:val="bottom"/>
          </w:tcPr>
          <w:p w14:paraId="0F2195E2" w14:textId="35DEFB4A" w:rsidR="00F716ED" w:rsidRPr="00F4618E"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rPr>
            </w:pPr>
            <w:r>
              <w:rPr>
                <w:rFonts w:cs="Times New Roman"/>
                <w:sz w:val="22"/>
                <w:szCs w:val="22"/>
              </w:rPr>
              <w:t>4-month</w:t>
            </w:r>
            <w:r w:rsidR="00A3286F">
              <w:rPr>
                <w:rFonts w:cs="Times New Roman"/>
                <w:sz w:val="22"/>
                <w:szCs w:val="22"/>
              </w:rPr>
              <w:t xml:space="preserve"> and</w:t>
            </w:r>
            <w:r>
              <w:rPr>
                <w:rFonts w:cs="Times New Roman"/>
                <w:sz w:val="22"/>
                <w:szCs w:val="22"/>
              </w:rPr>
              <w:t xml:space="preserve"> </w:t>
            </w:r>
            <w:r w:rsidRPr="008409CB">
              <w:rPr>
                <w:rFonts w:cs="Times New Roman"/>
                <w:sz w:val="22"/>
                <w:szCs w:val="22"/>
              </w:rPr>
              <w:t>6-month fixed deposits</w:t>
            </w:r>
          </w:p>
        </w:tc>
        <w:tc>
          <w:tcPr>
            <w:tcW w:w="1474" w:type="dxa"/>
            <w:vAlign w:val="bottom"/>
          </w:tcPr>
          <w:p w14:paraId="167FB8B9" w14:textId="77777777" w:rsidR="00F716ED" w:rsidRPr="006347F4" w:rsidRDefault="00F716ED" w:rsidP="00F716ED">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3CDE5ED5"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39E8F21D" w14:textId="77777777" w:rsidR="00F716ED" w:rsidRPr="006347F4" w:rsidRDefault="00F716ED" w:rsidP="006F0C81">
            <w:pPr>
              <w:tabs>
                <w:tab w:val="clear" w:pos="227"/>
                <w:tab w:val="clear" w:pos="454"/>
                <w:tab w:val="clear" w:pos="680"/>
                <w:tab w:val="clear" w:pos="907"/>
                <w:tab w:val="left" w:pos="0"/>
              </w:tabs>
              <w:ind w:right="-108"/>
              <w:jc w:val="right"/>
              <w:rPr>
                <w:rFonts w:cs="Times New Roman"/>
                <w:sz w:val="22"/>
                <w:szCs w:val="22"/>
              </w:rPr>
            </w:pPr>
          </w:p>
        </w:tc>
        <w:tc>
          <w:tcPr>
            <w:tcW w:w="236" w:type="dxa"/>
            <w:vAlign w:val="bottom"/>
          </w:tcPr>
          <w:p w14:paraId="389D091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7B73A1C8" w14:textId="77777777" w:rsidR="00F716ED" w:rsidRPr="006347F4" w:rsidRDefault="00F716ED" w:rsidP="00F716ED">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1E12665A"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42ED455D"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356EF7A" w14:textId="77777777" w:rsidTr="000323D6">
        <w:trPr>
          <w:trHeight w:val="260"/>
        </w:trPr>
        <w:tc>
          <w:tcPr>
            <w:tcW w:w="3544" w:type="dxa"/>
            <w:vAlign w:val="bottom"/>
          </w:tcPr>
          <w:p w14:paraId="223C8EED" w14:textId="1CD2E747" w:rsidR="00F716ED" w:rsidRPr="008409CB"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8409CB">
              <w:rPr>
                <w:rFonts w:cs="Times New Roman"/>
                <w:sz w:val="22"/>
                <w:szCs w:val="22"/>
                <w:cs/>
              </w:rPr>
              <w:t>(</w:t>
            </w:r>
            <w:r w:rsidRPr="00756F91">
              <w:rPr>
                <w:rFonts w:cs="Times New Roman"/>
                <w:sz w:val="22"/>
                <w:szCs w:val="22"/>
              </w:rPr>
              <w:t>interest</w:t>
            </w:r>
            <w:r>
              <w:rPr>
                <w:rFonts w:cstheme="minorBidi" w:hint="cs"/>
                <w:sz w:val="22"/>
                <w:szCs w:val="22"/>
                <w:cs/>
              </w:rPr>
              <w:t xml:space="preserve"> </w:t>
            </w:r>
            <w:r>
              <w:rPr>
                <w:rFonts w:cstheme="minorBidi"/>
                <w:sz w:val="22"/>
                <w:szCs w:val="22"/>
              </w:rPr>
              <w:t xml:space="preserve">rate </w:t>
            </w:r>
            <w:r w:rsidRPr="00756F91">
              <w:rPr>
                <w:rFonts w:cs="Times New Roman"/>
                <w:sz w:val="22"/>
                <w:szCs w:val="22"/>
              </w:rPr>
              <w:t xml:space="preserve">at </w:t>
            </w:r>
            <w:r w:rsidR="00627DBF">
              <w:rPr>
                <w:rFonts w:cs="Times New Roman"/>
                <w:sz w:val="22"/>
                <w:szCs w:val="22"/>
              </w:rPr>
              <w:t>0.</w:t>
            </w:r>
            <w:r w:rsidR="00E842F7">
              <w:rPr>
                <w:rFonts w:cs="Times New Roman"/>
                <w:sz w:val="22"/>
                <w:szCs w:val="22"/>
              </w:rPr>
              <w:t>9</w:t>
            </w:r>
            <w:r w:rsidR="00627DBF">
              <w:rPr>
                <w:rFonts w:cs="Times New Roman"/>
                <w:sz w:val="22"/>
                <w:szCs w:val="22"/>
              </w:rPr>
              <w:t>0</w:t>
            </w:r>
            <w:r w:rsidRPr="00505B06">
              <w:rPr>
                <w:rFonts w:cs="Times New Roman"/>
                <w:sz w:val="22"/>
                <w:szCs w:val="22"/>
              </w:rPr>
              <w:t xml:space="preserve">% - </w:t>
            </w:r>
            <w:r w:rsidR="00505B06" w:rsidRPr="00505B06">
              <w:rPr>
                <w:rFonts w:cs="Times New Roman"/>
                <w:sz w:val="22"/>
                <w:szCs w:val="22"/>
              </w:rPr>
              <w:t>4.</w:t>
            </w:r>
            <w:r w:rsidR="00505B06">
              <w:rPr>
                <w:rFonts w:cs="Times New Roman"/>
                <w:sz w:val="22"/>
                <w:szCs w:val="22"/>
              </w:rPr>
              <w:t>35</w:t>
            </w:r>
            <w:r w:rsidRPr="00756F91">
              <w:rPr>
                <w:rFonts w:cs="Times New Roman"/>
                <w:sz w:val="22"/>
                <w:szCs w:val="22"/>
              </w:rPr>
              <w:t>% p</w:t>
            </w:r>
            <w:r w:rsidRPr="008409CB">
              <w:rPr>
                <w:rFonts w:cs="Times New Roman"/>
                <w:sz w:val="22"/>
                <w:szCs w:val="22"/>
              </w:rPr>
              <w:t xml:space="preserve">.a. </w:t>
            </w:r>
          </w:p>
        </w:tc>
        <w:tc>
          <w:tcPr>
            <w:tcW w:w="1474" w:type="dxa"/>
            <w:vAlign w:val="bottom"/>
          </w:tcPr>
          <w:p w14:paraId="0843E5EE" w14:textId="77777777" w:rsidR="00F716ED" w:rsidRPr="006347F4" w:rsidRDefault="00F716ED" w:rsidP="00F716ED">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2FD8880B"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20E7EAC2"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C25E95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5576B3A2" w14:textId="77777777" w:rsidR="00F716ED" w:rsidRPr="006347F4" w:rsidRDefault="00F716ED" w:rsidP="00F716ED">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45D62AB0"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44307DCD"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3B9657B3" w14:textId="77777777" w:rsidTr="000323D6">
        <w:trPr>
          <w:trHeight w:val="260"/>
        </w:trPr>
        <w:tc>
          <w:tcPr>
            <w:tcW w:w="3544" w:type="dxa"/>
            <w:vAlign w:val="bottom"/>
          </w:tcPr>
          <w:p w14:paraId="092DD22C" w14:textId="2CD1235C"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cs/>
              </w:rPr>
            </w:pPr>
            <w:r>
              <w:rPr>
                <w:rFonts w:cs="Times New Roman"/>
                <w:sz w:val="22"/>
                <w:szCs w:val="22"/>
              </w:rPr>
              <w:t xml:space="preserve">   </w:t>
            </w:r>
            <w:r w:rsidR="000323D6">
              <w:rPr>
                <w:rFonts w:cs="Times New Roman"/>
                <w:sz w:val="22"/>
                <w:szCs w:val="22"/>
              </w:rPr>
              <w:t xml:space="preserve">at </w:t>
            </w:r>
            <w:r w:rsidR="007F173F">
              <w:rPr>
                <w:rFonts w:cs="Times New Roman"/>
                <w:sz w:val="22"/>
                <w:szCs w:val="22"/>
              </w:rPr>
              <w:t>September 30</w:t>
            </w:r>
            <w:r>
              <w:rPr>
                <w:rFonts w:cs="Times New Roman"/>
                <w:sz w:val="22"/>
                <w:szCs w:val="22"/>
              </w:rPr>
              <w:t>, 202</w:t>
            </w:r>
            <w:r w:rsidR="00F128C1">
              <w:rPr>
                <w:rFonts w:cs="Times New Roman"/>
                <w:sz w:val="22"/>
                <w:szCs w:val="22"/>
              </w:rPr>
              <w:t>5</w:t>
            </w:r>
            <w:r>
              <w:rPr>
                <w:rFonts w:cs="Times New Roman"/>
                <w:sz w:val="22"/>
                <w:szCs w:val="22"/>
              </w:rPr>
              <w:t xml:space="preserve"> a</w:t>
            </w:r>
            <w:r w:rsidRPr="006347F4">
              <w:rPr>
                <w:rFonts w:cs="Times New Roman"/>
                <w:sz w:val="22"/>
                <w:szCs w:val="22"/>
              </w:rPr>
              <w:t>nd</w:t>
            </w:r>
            <w:r w:rsidR="00B01D56">
              <w:rPr>
                <w:rFonts w:cs="Times New Roman"/>
                <w:sz w:val="22"/>
                <w:szCs w:val="22"/>
              </w:rPr>
              <w:t xml:space="preserve"> </w:t>
            </w:r>
          </w:p>
        </w:tc>
        <w:tc>
          <w:tcPr>
            <w:tcW w:w="1474" w:type="dxa"/>
          </w:tcPr>
          <w:p w14:paraId="3DE493F6"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050D2421"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42FBEB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6B412DA"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543FAA8"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BF3C11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01447DAF"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0323D6" w:rsidRPr="006347F4" w14:paraId="7536EAA0" w14:textId="77777777" w:rsidTr="00773D47">
        <w:trPr>
          <w:trHeight w:val="260"/>
        </w:trPr>
        <w:tc>
          <w:tcPr>
            <w:tcW w:w="3544" w:type="dxa"/>
            <w:vAlign w:val="bottom"/>
          </w:tcPr>
          <w:p w14:paraId="7DB3599C" w14:textId="0D2F9B4F" w:rsidR="000323D6" w:rsidRDefault="000323D6"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2.00</w:t>
            </w:r>
            <w:r w:rsidRPr="008409CB">
              <w:rPr>
                <w:rFonts w:cs="Times New Roman"/>
                <w:sz w:val="22"/>
                <w:szCs w:val="22"/>
              </w:rPr>
              <w:t>% - 2.</w:t>
            </w:r>
            <w:r>
              <w:rPr>
                <w:rFonts w:cs="Times New Roman"/>
                <w:sz w:val="22"/>
                <w:szCs w:val="22"/>
              </w:rPr>
              <w:t>15</w:t>
            </w:r>
            <w:r w:rsidRPr="008409CB">
              <w:rPr>
                <w:rFonts w:cs="Times New Roman"/>
                <w:sz w:val="22"/>
                <w:szCs w:val="22"/>
              </w:rPr>
              <w:t xml:space="preserve">% p.a. </w:t>
            </w:r>
            <w:r>
              <w:rPr>
                <w:rFonts w:cs="Times New Roman"/>
                <w:sz w:val="22"/>
                <w:szCs w:val="22"/>
              </w:rPr>
              <w:t>at December</w:t>
            </w:r>
          </w:p>
        </w:tc>
        <w:tc>
          <w:tcPr>
            <w:tcW w:w="1474" w:type="dxa"/>
          </w:tcPr>
          <w:p w14:paraId="6481B8F2" w14:textId="77777777" w:rsidR="000323D6" w:rsidRPr="009F2737" w:rsidRDefault="000323D6"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5FA0FEBE" w14:textId="77777777" w:rsidR="000323D6" w:rsidRPr="006347F4" w:rsidRDefault="000323D6"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3E59AF44" w14:textId="77777777" w:rsidR="000323D6" w:rsidRPr="006347F4" w:rsidRDefault="000323D6"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1A5A14B" w14:textId="77777777" w:rsidR="000323D6" w:rsidRPr="006347F4" w:rsidRDefault="000323D6"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A2968B4" w14:textId="77777777" w:rsidR="000323D6" w:rsidRPr="009F2737" w:rsidRDefault="000323D6"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1A28C8B" w14:textId="77777777" w:rsidR="000323D6" w:rsidRPr="006347F4" w:rsidRDefault="000323D6"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13F69175" w14:textId="77777777" w:rsidR="000323D6" w:rsidRPr="006347F4" w:rsidRDefault="000323D6"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C2EFCDF" w14:textId="77777777" w:rsidTr="00773D47">
        <w:trPr>
          <w:trHeight w:val="260"/>
        </w:trPr>
        <w:tc>
          <w:tcPr>
            <w:tcW w:w="3544" w:type="dxa"/>
            <w:vAlign w:val="bottom"/>
          </w:tcPr>
          <w:p w14:paraId="11AF3F8E" w14:textId="19B3C4F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31, 202</w:t>
            </w:r>
            <w:r w:rsidR="00F128C1">
              <w:rPr>
                <w:rFonts w:cs="Times New Roman"/>
                <w:sz w:val="22"/>
                <w:szCs w:val="22"/>
              </w:rPr>
              <w:t>4</w:t>
            </w:r>
            <w:r>
              <w:rPr>
                <w:rFonts w:cs="Times New Roman"/>
                <w:sz w:val="22"/>
                <w:szCs w:val="22"/>
              </w:rPr>
              <w:t>)</w:t>
            </w:r>
          </w:p>
        </w:tc>
        <w:tc>
          <w:tcPr>
            <w:tcW w:w="1474" w:type="dxa"/>
            <w:tcBorders>
              <w:bottom w:val="single" w:sz="4" w:space="0" w:color="auto"/>
            </w:tcBorders>
          </w:tcPr>
          <w:p w14:paraId="0B25DB25" w14:textId="2A4E940B" w:rsidR="00F716ED" w:rsidRDefault="00627DBF" w:rsidP="00F716ED">
            <w:pPr>
              <w:tabs>
                <w:tab w:val="clear" w:pos="227"/>
                <w:tab w:val="clear" w:pos="454"/>
                <w:tab w:val="clear" w:pos="680"/>
                <w:tab w:val="clear" w:pos="907"/>
                <w:tab w:val="left" w:pos="0"/>
              </w:tabs>
              <w:ind w:right="29"/>
              <w:jc w:val="right"/>
              <w:rPr>
                <w:rFonts w:cs="Times New Roman"/>
                <w:sz w:val="22"/>
                <w:szCs w:val="22"/>
              </w:rPr>
            </w:pPr>
            <w:r w:rsidRPr="00627DBF">
              <w:rPr>
                <w:rFonts w:cs="Times New Roman"/>
                <w:sz w:val="22"/>
                <w:szCs w:val="22"/>
              </w:rPr>
              <w:t>560,343</w:t>
            </w:r>
          </w:p>
        </w:tc>
        <w:tc>
          <w:tcPr>
            <w:tcW w:w="241" w:type="dxa"/>
            <w:vAlign w:val="bottom"/>
          </w:tcPr>
          <w:p w14:paraId="4654C287"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3CB795B3" w14:textId="721E977F"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1,415,000</w:t>
            </w:r>
          </w:p>
        </w:tc>
        <w:tc>
          <w:tcPr>
            <w:tcW w:w="236" w:type="dxa"/>
            <w:vAlign w:val="bottom"/>
          </w:tcPr>
          <w:p w14:paraId="69F6DA01"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3E163A5F" w14:textId="1634E549" w:rsidR="00F716ED" w:rsidRDefault="00627DBF" w:rsidP="007948E3">
            <w:pPr>
              <w:tabs>
                <w:tab w:val="clear" w:pos="227"/>
                <w:tab w:val="clear" w:pos="454"/>
                <w:tab w:val="clear" w:pos="680"/>
                <w:tab w:val="clear" w:pos="907"/>
                <w:tab w:val="left" w:pos="0"/>
              </w:tabs>
              <w:ind w:right="29"/>
              <w:jc w:val="right"/>
              <w:rPr>
                <w:rFonts w:cs="Times New Roman"/>
                <w:sz w:val="22"/>
                <w:szCs w:val="22"/>
              </w:rPr>
            </w:pPr>
            <w:r w:rsidRPr="00627DBF">
              <w:rPr>
                <w:rFonts w:cs="Times New Roman"/>
                <w:sz w:val="22"/>
                <w:szCs w:val="22"/>
              </w:rPr>
              <w:t>210,343</w:t>
            </w:r>
          </w:p>
        </w:tc>
        <w:tc>
          <w:tcPr>
            <w:tcW w:w="236" w:type="dxa"/>
            <w:vAlign w:val="bottom"/>
          </w:tcPr>
          <w:p w14:paraId="75CA1877"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single" w:sz="4" w:space="0" w:color="auto"/>
            </w:tcBorders>
          </w:tcPr>
          <w:p w14:paraId="651971C8" w14:textId="11D323C0"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740,000</w:t>
            </w:r>
          </w:p>
        </w:tc>
      </w:tr>
      <w:tr w:rsidR="00F716ED" w:rsidRPr="006347F4" w14:paraId="2EFAF80D" w14:textId="77777777" w:rsidTr="00773D47">
        <w:trPr>
          <w:trHeight w:val="260"/>
        </w:trPr>
        <w:tc>
          <w:tcPr>
            <w:tcW w:w="3544" w:type="dxa"/>
            <w:vAlign w:val="bottom"/>
          </w:tcPr>
          <w:p w14:paraId="51A7AA1D" w14:textId="7777777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474" w:type="dxa"/>
            <w:tcBorders>
              <w:top w:val="single" w:sz="4" w:space="0" w:color="auto"/>
            </w:tcBorders>
          </w:tcPr>
          <w:p w14:paraId="2835EFBB"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83AA091"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3C2EA707" w14:textId="77777777"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64CA94E7"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4ABF4832"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7417DAF"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tcPr>
          <w:p w14:paraId="167F5C0C" w14:textId="77777777" w:rsidR="00F716ED" w:rsidRPr="009F2737" w:rsidRDefault="00F716ED" w:rsidP="006F0C81">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84FBDAA" w14:textId="77777777" w:rsidTr="000323D6">
        <w:trPr>
          <w:trHeight w:val="260"/>
        </w:trPr>
        <w:tc>
          <w:tcPr>
            <w:tcW w:w="3544" w:type="dxa"/>
            <w:vAlign w:val="bottom"/>
          </w:tcPr>
          <w:p w14:paraId="6D0ACD55" w14:textId="389E3FE2" w:rsidR="00F716ED" w:rsidRPr="00EE5C0E"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cs/>
              </w:rPr>
            </w:pPr>
            <w:r>
              <w:rPr>
                <w:rFonts w:cstheme="minorBidi"/>
                <w:b/>
                <w:bCs/>
                <w:sz w:val="22"/>
                <w:szCs w:val="22"/>
              </w:rPr>
              <w:t xml:space="preserve">Investment in debt securities due </w:t>
            </w:r>
          </w:p>
        </w:tc>
        <w:tc>
          <w:tcPr>
            <w:tcW w:w="1474" w:type="dxa"/>
          </w:tcPr>
          <w:p w14:paraId="52742213"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4C4C17D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E3B138F" w14:textId="77777777"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5B6A0BDF"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0E564953"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F47AA6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1B61F70F" w14:textId="77777777" w:rsidR="00F716ED" w:rsidRPr="009F2737" w:rsidRDefault="00F716ED" w:rsidP="006F0C81">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768D750C" w14:textId="77777777" w:rsidTr="000323D6">
        <w:trPr>
          <w:trHeight w:val="260"/>
        </w:trPr>
        <w:tc>
          <w:tcPr>
            <w:tcW w:w="3544" w:type="dxa"/>
            <w:vAlign w:val="bottom"/>
          </w:tcPr>
          <w:p w14:paraId="462BD39C" w14:textId="35663218"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rPr>
            </w:pPr>
            <w:r>
              <w:rPr>
                <w:rFonts w:cstheme="minorBidi"/>
                <w:b/>
                <w:bCs/>
                <w:sz w:val="22"/>
                <w:szCs w:val="22"/>
              </w:rPr>
              <w:t xml:space="preserve">   </w:t>
            </w:r>
            <w:r w:rsidR="000323D6">
              <w:rPr>
                <w:rFonts w:cstheme="minorBidi"/>
                <w:b/>
                <w:bCs/>
                <w:sz w:val="22"/>
                <w:szCs w:val="22"/>
              </w:rPr>
              <w:t xml:space="preserve">within </w:t>
            </w:r>
            <w:r>
              <w:rPr>
                <w:rFonts w:cstheme="minorBidi"/>
                <w:b/>
                <w:bCs/>
                <w:sz w:val="22"/>
                <w:szCs w:val="22"/>
              </w:rPr>
              <w:t>one year</w:t>
            </w:r>
          </w:p>
        </w:tc>
        <w:tc>
          <w:tcPr>
            <w:tcW w:w="1474" w:type="dxa"/>
          </w:tcPr>
          <w:p w14:paraId="1A61F1FF"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A8D93D0"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46C53AC" w14:textId="77777777"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2AD2E7C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81234D3"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D816EB2"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1980A02C" w14:textId="77777777" w:rsidR="00F716ED" w:rsidRPr="009F2737" w:rsidRDefault="00F716ED" w:rsidP="006F0C81">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A5DF9E2" w14:textId="77777777" w:rsidTr="000323D6">
        <w:trPr>
          <w:trHeight w:val="260"/>
        </w:trPr>
        <w:tc>
          <w:tcPr>
            <w:tcW w:w="3544" w:type="dxa"/>
            <w:vAlign w:val="bottom"/>
          </w:tcPr>
          <w:p w14:paraId="2BD04EFD" w14:textId="7777777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eastAsia="SimSun" w:cs="Times New Roman"/>
                <w:sz w:val="22"/>
                <w:szCs w:val="22"/>
                <w:lang w:eastAsia="zh-CN"/>
              </w:rPr>
              <w:t xml:space="preserve">Debenture of </w:t>
            </w:r>
            <w:r w:rsidRPr="00081C45">
              <w:rPr>
                <w:rFonts w:eastAsia="SimSun" w:cs="Times New Roman"/>
                <w:sz w:val="22"/>
                <w:szCs w:val="22"/>
                <w:lang w:eastAsia="zh-CN"/>
              </w:rPr>
              <w:t>True</w:t>
            </w:r>
            <w:r>
              <w:rPr>
                <w:rFonts w:eastAsia="SimSun" w:cs="Times New Roman"/>
                <w:sz w:val="22"/>
                <w:szCs w:val="22"/>
                <w:lang w:eastAsia="zh-CN"/>
              </w:rPr>
              <w:t xml:space="preserve"> </w:t>
            </w:r>
            <w:r w:rsidRPr="00081C45">
              <w:rPr>
                <w:rFonts w:eastAsia="SimSun" w:cs="Times New Roman"/>
                <w:sz w:val="22"/>
                <w:szCs w:val="22"/>
                <w:lang w:eastAsia="zh-CN"/>
              </w:rPr>
              <w:t>Corporation</w:t>
            </w:r>
            <w:r>
              <w:rPr>
                <w:rFonts w:eastAsia="SimSun" w:cstheme="minorBidi" w:hint="cs"/>
                <w:sz w:val="22"/>
                <w:szCs w:val="22"/>
                <w:cs/>
                <w:lang w:eastAsia="zh-CN"/>
              </w:rPr>
              <w:t xml:space="preserve"> </w:t>
            </w:r>
            <w:r w:rsidRPr="00515545">
              <w:rPr>
                <w:rFonts w:eastAsia="SimSun" w:cs="Times New Roman"/>
                <w:sz w:val="22"/>
                <w:szCs w:val="22"/>
                <w:lang w:eastAsia="zh-CN"/>
              </w:rPr>
              <w:t>PLC.</w:t>
            </w:r>
          </w:p>
        </w:tc>
        <w:tc>
          <w:tcPr>
            <w:tcW w:w="1474" w:type="dxa"/>
          </w:tcPr>
          <w:p w14:paraId="7172FCAD"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63545E99"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36BE0733" w14:textId="77777777"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3326ED6B"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76EFD0E"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7EF0475"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278AFECE" w14:textId="77777777" w:rsidR="00F716ED" w:rsidRPr="009F2737" w:rsidRDefault="00F716ED" w:rsidP="006F0C81">
            <w:pPr>
              <w:tabs>
                <w:tab w:val="clear" w:pos="227"/>
                <w:tab w:val="clear" w:pos="454"/>
                <w:tab w:val="clear" w:pos="680"/>
                <w:tab w:val="clear" w:pos="907"/>
                <w:tab w:val="left" w:pos="0"/>
              </w:tabs>
              <w:ind w:right="35"/>
              <w:jc w:val="right"/>
              <w:rPr>
                <w:rFonts w:cs="Times New Roman"/>
                <w:sz w:val="22"/>
                <w:szCs w:val="22"/>
              </w:rPr>
            </w:pPr>
          </w:p>
        </w:tc>
      </w:tr>
      <w:tr w:rsidR="00BD420B" w:rsidRPr="006347F4" w14:paraId="65172017" w14:textId="77777777" w:rsidTr="002E6E2E">
        <w:trPr>
          <w:trHeight w:val="260"/>
        </w:trPr>
        <w:tc>
          <w:tcPr>
            <w:tcW w:w="3544" w:type="dxa"/>
            <w:vAlign w:val="bottom"/>
          </w:tcPr>
          <w:p w14:paraId="22480CCC" w14:textId="57D15874" w:rsidR="00BD420B" w:rsidRPr="003C513C"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 xml:space="preserve">interest </w:t>
            </w:r>
            <w:r>
              <w:rPr>
                <w:rFonts w:cs="Times New Roman"/>
                <w:sz w:val="22"/>
                <w:szCs w:val="22"/>
              </w:rPr>
              <w:t xml:space="preserve">rate </w:t>
            </w:r>
            <w:r w:rsidRPr="00EE5C0E">
              <w:rPr>
                <w:rFonts w:cs="Times New Roman"/>
                <w:sz w:val="22"/>
                <w:szCs w:val="22"/>
              </w:rPr>
              <w:t>at 2.85% p.a.</w:t>
            </w:r>
            <w:r w:rsidR="003C513C">
              <w:rPr>
                <w:rFonts w:cstheme="minorBidi" w:hint="cs"/>
                <w:sz w:val="22"/>
                <w:szCs w:val="22"/>
                <w:cs/>
              </w:rPr>
              <w:t xml:space="preserve"> </w:t>
            </w:r>
            <w:r w:rsidR="003C513C">
              <w:rPr>
                <w:rFonts w:cstheme="minorBidi"/>
                <w:sz w:val="22"/>
                <w:szCs w:val="22"/>
              </w:rPr>
              <w:t>and</w:t>
            </w:r>
          </w:p>
        </w:tc>
        <w:tc>
          <w:tcPr>
            <w:tcW w:w="1474" w:type="dxa"/>
          </w:tcPr>
          <w:p w14:paraId="411FC2B4" w14:textId="2950CF97" w:rsidR="00BD420B" w:rsidRPr="009F2737"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7A7D5000" w14:textId="77777777" w:rsidR="00BD420B" w:rsidRPr="006347F4"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3472FD52" w14:textId="5AB33DA5" w:rsidR="00BD420B" w:rsidRPr="009F2737" w:rsidRDefault="00BD420B" w:rsidP="006F0C81">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3A6D0D3A" w14:textId="77777777" w:rsidR="00BD420B" w:rsidRPr="006347F4"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04A14D21" w14:textId="036F2A37" w:rsidR="00BD420B" w:rsidRPr="009F2737"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B18A369" w14:textId="77777777" w:rsidR="00BD420B" w:rsidRPr="006347F4" w:rsidRDefault="00BD420B" w:rsidP="00BD420B">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3B41C45E" w14:textId="5D1B82A0" w:rsidR="00BD420B" w:rsidRPr="009F2737" w:rsidRDefault="00BD420B" w:rsidP="006F0C81">
            <w:pPr>
              <w:tabs>
                <w:tab w:val="clear" w:pos="227"/>
                <w:tab w:val="clear" w:pos="454"/>
                <w:tab w:val="clear" w:pos="680"/>
                <w:tab w:val="clear" w:pos="907"/>
                <w:tab w:val="left" w:pos="0"/>
              </w:tabs>
              <w:ind w:right="179"/>
              <w:jc w:val="right"/>
              <w:rPr>
                <w:rFonts w:cs="Times New Roman"/>
                <w:sz w:val="22"/>
                <w:szCs w:val="22"/>
              </w:rPr>
            </w:pPr>
          </w:p>
        </w:tc>
      </w:tr>
      <w:tr w:rsidR="003C513C" w:rsidRPr="006347F4" w14:paraId="6376F2E9" w14:textId="77777777" w:rsidTr="002E6E2E">
        <w:trPr>
          <w:trHeight w:val="260"/>
        </w:trPr>
        <w:tc>
          <w:tcPr>
            <w:tcW w:w="3544" w:type="dxa"/>
            <w:vAlign w:val="bottom"/>
          </w:tcPr>
          <w:p w14:paraId="6BA304BE" w14:textId="29C2CA65" w:rsidR="003C513C" w:rsidRDefault="003C513C" w:rsidP="003C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B20E10">
              <w:rPr>
                <w:rFonts w:cs="Times New Roman"/>
                <w:sz w:val="22"/>
                <w:szCs w:val="22"/>
              </w:rPr>
              <w:t>will mature on November</w:t>
            </w:r>
            <w:r>
              <w:rPr>
                <w:rFonts w:cs="Times New Roman"/>
                <w:sz w:val="22"/>
                <w:szCs w:val="22"/>
              </w:rPr>
              <w:t xml:space="preserve"> </w:t>
            </w:r>
            <w:r w:rsidRPr="00B20E10">
              <w:rPr>
                <w:rFonts w:cs="Times New Roman"/>
                <w:sz w:val="22"/>
                <w:szCs w:val="22"/>
              </w:rPr>
              <w:t>30, 2025</w:t>
            </w:r>
            <w:r>
              <w:rPr>
                <w:rFonts w:cs="Times New Roman"/>
                <w:sz w:val="22"/>
                <w:szCs w:val="22"/>
              </w:rPr>
              <w:t>)</w:t>
            </w:r>
          </w:p>
        </w:tc>
        <w:tc>
          <w:tcPr>
            <w:tcW w:w="1474" w:type="dxa"/>
          </w:tcPr>
          <w:p w14:paraId="67F9DA0B" w14:textId="178C200E" w:rsidR="003C513C" w:rsidRDefault="003C513C" w:rsidP="003C513C">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5,000</w:t>
            </w:r>
          </w:p>
        </w:tc>
        <w:tc>
          <w:tcPr>
            <w:tcW w:w="241" w:type="dxa"/>
            <w:vAlign w:val="bottom"/>
          </w:tcPr>
          <w:p w14:paraId="772EBCEC"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57129D46" w14:textId="75B66584" w:rsidR="003C513C" w:rsidRDefault="003C513C" w:rsidP="003C513C">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5,000</w:t>
            </w:r>
          </w:p>
        </w:tc>
        <w:tc>
          <w:tcPr>
            <w:tcW w:w="236" w:type="dxa"/>
            <w:vAlign w:val="bottom"/>
          </w:tcPr>
          <w:p w14:paraId="002863DF"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288C0288" w14:textId="71616E23" w:rsidR="003C513C" w:rsidRDefault="003C513C" w:rsidP="003C513C">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5,000</w:t>
            </w:r>
          </w:p>
        </w:tc>
        <w:tc>
          <w:tcPr>
            <w:tcW w:w="236" w:type="dxa"/>
            <w:vAlign w:val="bottom"/>
          </w:tcPr>
          <w:p w14:paraId="1E49EECE" w14:textId="77777777" w:rsidR="003C513C" w:rsidRPr="006347F4" w:rsidRDefault="003C513C" w:rsidP="003C513C">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155B1D12" w14:textId="41CB3837" w:rsidR="003C513C" w:rsidRDefault="003C513C" w:rsidP="003C513C">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5,000</w:t>
            </w:r>
          </w:p>
        </w:tc>
      </w:tr>
      <w:tr w:rsidR="003C513C" w:rsidRPr="006347F4" w14:paraId="3C0D07A9" w14:textId="77777777" w:rsidTr="003C513C">
        <w:trPr>
          <w:trHeight w:val="260"/>
        </w:trPr>
        <w:tc>
          <w:tcPr>
            <w:tcW w:w="3544" w:type="dxa"/>
            <w:vAlign w:val="bottom"/>
          </w:tcPr>
          <w:p w14:paraId="6F194AAA" w14:textId="0BBBA1D0" w:rsidR="003C513C" w:rsidRPr="002E6E2E" w:rsidRDefault="003C513C" w:rsidP="003C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2E6E2E">
              <w:rPr>
                <w:rFonts w:eastAsia="SimSun" w:cs="Times New Roman"/>
                <w:sz w:val="22"/>
                <w:szCs w:val="22"/>
                <w:lang w:eastAsia="zh-CN"/>
              </w:rPr>
              <w:t>Debenture of Betagro PLC.</w:t>
            </w:r>
          </w:p>
        </w:tc>
        <w:tc>
          <w:tcPr>
            <w:tcW w:w="1474" w:type="dxa"/>
          </w:tcPr>
          <w:p w14:paraId="38525345" w14:textId="77777777" w:rsidR="003C513C" w:rsidRPr="009F2737"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49514D1E"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4F084393" w14:textId="77777777" w:rsidR="003C513C" w:rsidRDefault="003C513C" w:rsidP="003C513C">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0B1549C7"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4ABC15EF" w14:textId="77777777" w:rsidR="003C513C" w:rsidRPr="009F2737"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CA245F8" w14:textId="77777777" w:rsidR="003C513C" w:rsidRPr="006347F4" w:rsidRDefault="003C513C" w:rsidP="003C513C">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68631442" w14:textId="77777777" w:rsidR="003C513C" w:rsidRDefault="003C513C" w:rsidP="003C513C">
            <w:pPr>
              <w:tabs>
                <w:tab w:val="clear" w:pos="227"/>
                <w:tab w:val="clear" w:pos="454"/>
                <w:tab w:val="clear" w:pos="680"/>
                <w:tab w:val="clear" w:pos="907"/>
                <w:tab w:val="left" w:pos="0"/>
              </w:tabs>
              <w:ind w:right="179"/>
              <w:jc w:val="right"/>
              <w:rPr>
                <w:rFonts w:cs="Times New Roman"/>
                <w:sz w:val="22"/>
                <w:szCs w:val="22"/>
              </w:rPr>
            </w:pPr>
          </w:p>
        </w:tc>
      </w:tr>
      <w:tr w:rsidR="003C513C" w:rsidRPr="006347F4" w14:paraId="70E89166" w14:textId="77777777" w:rsidTr="003C513C">
        <w:trPr>
          <w:trHeight w:val="260"/>
        </w:trPr>
        <w:tc>
          <w:tcPr>
            <w:tcW w:w="3544" w:type="dxa"/>
            <w:vAlign w:val="bottom"/>
          </w:tcPr>
          <w:p w14:paraId="2FF529C5" w14:textId="70EE4EAA" w:rsidR="003C513C" w:rsidRDefault="003C513C" w:rsidP="003C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 xml:space="preserve">interest </w:t>
            </w:r>
            <w:r>
              <w:rPr>
                <w:rFonts w:cs="Times New Roman"/>
                <w:sz w:val="22"/>
                <w:szCs w:val="22"/>
              </w:rPr>
              <w:t xml:space="preserve">rate </w:t>
            </w:r>
            <w:r w:rsidRPr="00EE5C0E">
              <w:rPr>
                <w:rFonts w:cs="Times New Roman"/>
                <w:sz w:val="22"/>
                <w:szCs w:val="22"/>
              </w:rPr>
              <w:t>at 2.</w:t>
            </w:r>
            <w:r>
              <w:rPr>
                <w:rFonts w:cs="Times New Roman"/>
                <w:sz w:val="22"/>
                <w:szCs w:val="22"/>
              </w:rPr>
              <w:t>70</w:t>
            </w:r>
            <w:r w:rsidRPr="00EE5C0E">
              <w:rPr>
                <w:rFonts w:cs="Times New Roman"/>
                <w:sz w:val="22"/>
                <w:szCs w:val="22"/>
              </w:rPr>
              <w:t>% p.a.</w:t>
            </w:r>
            <w:r>
              <w:rPr>
                <w:rFonts w:cs="Times New Roman"/>
                <w:sz w:val="22"/>
                <w:szCs w:val="22"/>
              </w:rPr>
              <w:t xml:space="preserve"> and</w:t>
            </w:r>
          </w:p>
        </w:tc>
        <w:tc>
          <w:tcPr>
            <w:tcW w:w="1474" w:type="dxa"/>
          </w:tcPr>
          <w:p w14:paraId="6B5045E7" w14:textId="675BE7DB" w:rsidR="003C513C" w:rsidRPr="009F2737"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019698DF"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0973507F" w14:textId="1AC7357E" w:rsidR="003C513C" w:rsidRDefault="003C513C" w:rsidP="003C513C">
            <w:pPr>
              <w:tabs>
                <w:tab w:val="clear" w:pos="227"/>
                <w:tab w:val="clear" w:pos="454"/>
                <w:tab w:val="clear" w:pos="680"/>
                <w:tab w:val="clear" w:pos="907"/>
                <w:tab w:val="left" w:pos="0"/>
              </w:tabs>
              <w:ind w:right="29"/>
              <w:jc w:val="center"/>
              <w:rPr>
                <w:rFonts w:cs="Times New Roman"/>
                <w:sz w:val="22"/>
                <w:szCs w:val="22"/>
              </w:rPr>
            </w:pPr>
          </w:p>
        </w:tc>
        <w:tc>
          <w:tcPr>
            <w:tcW w:w="236" w:type="dxa"/>
            <w:vAlign w:val="bottom"/>
          </w:tcPr>
          <w:p w14:paraId="27E3D56E"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A7FB244" w14:textId="3DB9C4FF" w:rsidR="003C513C" w:rsidRPr="009F2737"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FE6BFF8" w14:textId="77777777" w:rsidR="003C513C" w:rsidRPr="006347F4" w:rsidRDefault="003C513C" w:rsidP="003C513C">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125F6669" w14:textId="7993FF65" w:rsidR="003C513C" w:rsidRDefault="003C513C" w:rsidP="003C513C">
            <w:pPr>
              <w:tabs>
                <w:tab w:val="clear" w:pos="227"/>
                <w:tab w:val="clear" w:pos="454"/>
                <w:tab w:val="clear" w:pos="680"/>
                <w:tab w:val="clear" w:pos="907"/>
                <w:tab w:val="left" w:pos="0"/>
              </w:tabs>
              <w:ind w:right="29"/>
              <w:jc w:val="center"/>
              <w:rPr>
                <w:rFonts w:cs="Times New Roman"/>
                <w:sz w:val="22"/>
                <w:szCs w:val="22"/>
              </w:rPr>
            </w:pPr>
          </w:p>
        </w:tc>
      </w:tr>
      <w:tr w:rsidR="003C513C" w:rsidRPr="006347F4" w14:paraId="590151A1" w14:textId="77777777" w:rsidTr="003C513C">
        <w:trPr>
          <w:trHeight w:val="260"/>
        </w:trPr>
        <w:tc>
          <w:tcPr>
            <w:tcW w:w="3544" w:type="dxa"/>
            <w:vAlign w:val="bottom"/>
          </w:tcPr>
          <w:p w14:paraId="00335C3F" w14:textId="3F66EAE3" w:rsidR="003C513C" w:rsidRDefault="003C513C" w:rsidP="003C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B20E10">
              <w:rPr>
                <w:rFonts w:cs="Times New Roman"/>
                <w:sz w:val="22"/>
                <w:szCs w:val="22"/>
              </w:rPr>
              <w:t xml:space="preserve">will mature on </w:t>
            </w:r>
            <w:r>
              <w:rPr>
                <w:rFonts w:cs="Times New Roman"/>
                <w:sz w:val="22"/>
                <w:szCs w:val="22"/>
              </w:rPr>
              <w:t>July</w:t>
            </w:r>
            <w:r w:rsidRPr="00B20E10">
              <w:rPr>
                <w:rFonts w:cs="Times New Roman"/>
                <w:sz w:val="22"/>
                <w:szCs w:val="22"/>
              </w:rPr>
              <w:t xml:space="preserve"> </w:t>
            </w:r>
            <w:r>
              <w:rPr>
                <w:rFonts w:cs="Times New Roman"/>
                <w:sz w:val="22"/>
                <w:szCs w:val="22"/>
              </w:rPr>
              <w:t>29</w:t>
            </w:r>
            <w:r w:rsidRPr="00B20E10">
              <w:rPr>
                <w:rFonts w:cs="Times New Roman"/>
                <w:sz w:val="22"/>
                <w:szCs w:val="22"/>
              </w:rPr>
              <w:t>, 202</w:t>
            </w:r>
            <w:r>
              <w:rPr>
                <w:rFonts w:cs="Times New Roman"/>
                <w:sz w:val="22"/>
                <w:szCs w:val="22"/>
              </w:rPr>
              <w:t>6)</w:t>
            </w:r>
          </w:p>
        </w:tc>
        <w:tc>
          <w:tcPr>
            <w:tcW w:w="1474" w:type="dxa"/>
            <w:tcBorders>
              <w:bottom w:val="single" w:sz="4" w:space="0" w:color="auto"/>
            </w:tcBorders>
          </w:tcPr>
          <w:p w14:paraId="4D668400" w14:textId="3FFCF5ED" w:rsidR="003C513C" w:rsidRDefault="003C513C" w:rsidP="003C513C">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15,000</w:t>
            </w:r>
          </w:p>
        </w:tc>
        <w:tc>
          <w:tcPr>
            <w:tcW w:w="241" w:type="dxa"/>
            <w:vAlign w:val="bottom"/>
          </w:tcPr>
          <w:p w14:paraId="70E2C6CB"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46F15D52" w14:textId="667356D8" w:rsidR="003C513C" w:rsidRDefault="003C513C" w:rsidP="003C513C">
            <w:pPr>
              <w:tabs>
                <w:tab w:val="clear" w:pos="227"/>
                <w:tab w:val="clear" w:pos="454"/>
                <w:tab w:val="clear" w:pos="680"/>
                <w:tab w:val="clear" w:pos="907"/>
                <w:tab w:val="left" w:pos="0"/>
              </w:tabs>
              <w:ind w:right="29"/>
              <w:jc w:val="center"/>
              <w:rPr>
                <w:rFonts w:cs="Times New Roman"/>
                <w:sz w:val="22"/>
                <w:szCs w:val="22"/>
              </w:rPr>
            </w:pPr>
            <w:r>
              <w:rPr>
                <w:rFonts w:cs="Times New Roman"/>
                <w:sz w:val="22"/>
                <w:szCs w:val="22"/>
              </w:rPr>
              <w:t>-</w:t>
            </w:r>
          </w:p>
        </w:tc>
        <w:tc>
          <w:tcPr>
            <w:tcW w:w="236" w:type="dxa"/>
            <w:vAlign w:val="bottom"/>
          </w:tcPr>
          <w:p w14:paraId="3495EB21"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766A30BE" w14:textId="71D77CD3" w:rsidR="003C513C" w:rsidRDefault="003C513C" w:rsidP="003C513C">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15,000</w:t>
            </w:r>
          </w:p>
        </w:tc>
        <w:tc>
          <w:tcPr>
            <w:tcW w:w="236" w:type="dxa"/>
            <w:vAlign w:val="bottom"/>
          </w:tcPr>
          <w:p w14:paraId="62DCEE78" w14:textId="77777777" w:rsidR="003C513C" w:rsidRPr="006347F4" w:rsidRDefault="003C513C" w:rsidP="003C513C">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single" w:sz="4" w:space="0" w:color="auto"/>
            </w:tcBorders>
          </w:tcPr>
          <w:p w14:paraId="50B55EC3" w14:textId="72DC9B1E" w:rsidR="003C513C" w:rsidRDefault="003C513C" w:rsidP="003C513C">
            <w:pPr>
              <w:tabs>
                <w:tab w:val="clear" w:pos="227"/>
                <w:tab w:val="clear" w:pos="454"/>
                <w:tab w:val="clear" w:pos="680"/>
                <w:tab w:val="clear" w:pos="907"/>
                <w:tab w:val="left" w:pos="0"/>
              </w:tabs>
              <w:ind w:right="29"/>
              <w:jc w:val="center"/>
              <w:rPr>
                <w:rFonts w:cs="Times New Roman"/>
                <w:sz w:val="22"/>
                <w:szCs w:val="22"/>
              </w:rPr>
            </w:pPr>
            <w:r>
              <w:rPr>
                <w:rFonts w:cs="Times New Roman"/>
                <w:sz w:val="22"/>
                <w:szCs w:val="22"/>
              </w:rPr>
              <w:t>-</w:t>
            </w:r>
          </w:p>
        </w:tc>
      </w:tr>
      <w:tr w:rsidR="003C513C" w:rsidRPr="006347F4" w14:paraId="422A096A" w14:textId="77777777" w:rsidTr="00627DBF">
        <w:trPr>
          <w:trHeight w:val="260"/>
        </w:trPr>
        <w:tc>
          <w:tcPr>
            <w:tcW w:w="3544" w:type="dxa"/>
            <w:vAlign w:val="bottom"/>
          </w:tcPr>
          <w:p w14:paraId="6BAA9537" w14:textId="77777777" w:rsidR="003C513C" w:rsidRDefault="003C513C" w:rsidP="003C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474" w:type="dxa"/>
            <w:tcBorders>
              <w:top w:val="single" w:sz="4" w:space="0" w:color="auto"/>
            </w:tcBorders>
          </w:tcPr>
          <w:p w14:paraId="0A2B6269" w14:textId="2C2B829A" w:rsidR="003C513C" w:rsidRDefault="003C513C" w:rsidP="003C513C">
            <w:pPr>
              <w:tabs>
                <w:tab w:val="clear" w:pos="227"/>
                <w:tab w:val="clear" w:pos="454"/>
                <w:tab w:val="clear" w:pos="680"/>
                <w:tab w:val="clear" w:pos="907"/>
                <w:tab w:val="left" w:pos="0"/>
              </w:tabs>
              <w:ind w:right="29"/>
              <w:jc w:val="right"/>
              <w:rPr>
                <w:rFonts w:cs="Times New Roman"/>
                <w:sz w:val="22"/>
                <w:szCs w:val="22"/>
              </w:rPr>
            </w:pPr>
            <w:r w:rsidRPr="00627DBF">
              <w:rPr>
                <w:rFonts w:cs="Times New Roman"/>
                <w:sz w:val="22"/>
                <w:szCs w:val="22"/>
              </w:rPr>
              <w:t>20,000</w:t>
            </w:r>
          </w:p>
        </w:tc>
        <w:tc>
          <w:tcPr>
            <w:tcW w:w="241" w:type="dxa"/>
            <w:vAlign w:val="bottom"/>
          </w:tcPr>
          <w:p w14:paraId="3D6AFA56"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4C1284D1" w14:textId="2F1D11DC" w:rsidR="003C513C" w:rsidRDefault="003C513C" w:rsidP="003C513C">
            <w:pPr>
              <w:tabs>
                <w:tab w:val="clear" w:pos="227"/>
                <w:tab w:val="clear" w:pos="454"/>
                <w:tab w:val="clear" w:pos="680"/>
                <w:tab w:val="clear" w:pos="907"/>
                <w:tab w:val="left" w:pos="0"/>
              </w:tabs>
              <w:ind w:right="179"/>
              <w:jc w:val="right"/>
              <w:rPr>
                <w:rFonts w:cs="Times New Roman"/>
                <w:sz w:val="22"/>
                <w:szCs w:val="22"/>
              </w:rPr>
            </w:pPr>
            <w:r w:rsidRPr="00627DBF">
              <w:rPr>
                <w:rFonts w:cs="Times New Roman"/>
                <w:sz w:val="22"/>
                <w:szCs w:val="22"/>
              </w:rPr>
              <w:t>5,000</w:t>
            </w:r>
          </w:p>
        </w:tc>
        <w:tc>
          <w:tcPr>
            <w:tcW w:w="236" w:type="dxa"/>
            <w:vAlign w:val="bottom"/>
          </w:tcPr>
          <w:p w14:paraId="7D7E1C04"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6A05BA57" w14:textId="1FE921A9" w:rsidR="003C513C" w:rsidRDefault="003C513C" w:rsidP="003C513C">
            <w:pPr>
              <w:tabs>
                <w:tab w:val="clear" w:pos="227"/>
                <w:tab w:val="clear" w:pos="454"/>
                <w:tab w:val="clear" w:pos="680"/>
                <w:tab w:val="clear" w:pos="907"/>
                <w:tab w:val="left" w:pos="0"/>
              </w:tabs>
              <w:ind w:right="29"/>
              <w:jc w:val="right"/>
              <w:rPr>
                <w:rFonts w:cs="Times New Roman"/>
                <w:sz w:val="22"/>
                <w:szCs w:val="22"/>
              </w:rPr>
            </w:pPr>
            <w:r w:rsidRPr="00627DBF">
              <w:rPr>
                <w:rFonts w:cs="Times New Roman"/>
                <w:sz w:val="22"/>
                <w:szCs w:val="22"/>
              </w:rPr>
              <w:t>20,000</w:t>
            </w:r>
          </w:p>
        </w:tc>
        <w:tc>
          <w:tcPr>
            <w:tcW w:w="236" w:type="dxa"/>
            <w:vAlign w:val="bottom"/>
          </w:tcPr>
          <w:p w14:paraId="78CA833A" w14:textId="77777777" w:rsidR="003C513C" w:rsidRPr="006347F4" w:rsidRDefault="003C513C" w:rsidP="003C513C">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tcPr>
          <w:p w14:paraId="0C19504B" w14:textId="1E04C082" w:rsidR="003C513C" w:rsidRDefault="003C513C" w:rsidP="003C513C">
            <w:pPr>
              <w:tabs>
                <w:tab w:val="clear" w:pos="227"/>
                <w:tab w:val="clear" w:pos="454"/>
                <w:tab w:val="clear" w:pos="680"/>
                <w:tab w:val="clear" w:pos="907"/>
                <w:tab w:val="left" w:pos="0"/>
              </w:tabs>
              <w:ind w:right="179"/>
              <w:jc w:val="right"/>
              <w:rPr>
                <w:rFonts w:cs="Times New Roman"/>
                <w:sz w:val="22"/>
                <w:szCs w:val="22"/>
              </w:rPr>
            </w:pPr>
            <w:r w:rsidRPr="00627DBF">
              <w:rPr>
                <w:rFonts w:cs="Times New Roman"/>
                <w:sz w:val="22"/>
                <w:szCs w:val="22"/>
              </w:rPr>
              <w:t>5,000</w:t>
            </w:r>
          </w:p>
        </w:tc>
      </w:tr>
      <w:tr w:rsidR="003C513C" w:rsidRPr="006347F4" w14:paraId="4C090061" w14:textId="77777777" w:rsidTr="000323D6">
        <w:trPr>
          <w:trHeight w:val="260"/>
        </w:trPr>
        <w:tc>
          <w:tcPr>
            <w:tcW w:w="3544" w:type="dxa"/>
            <w:vAlign w:val="bottom"/>
          </w:tcPr>
          <w:p w14:paraId="4336F94F" w14:textId="77777777" w:rsidR="003C513C" w:rsidRDefault="003C513C" w:rsidP="003C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474" w:type="dxa"/>
            <w:tcBorders>
              <w:top w:val="single" w:sz="4" w:space="0" w:color="auto"/>
            </w:tcBorders>
          </w:tcPr>
          <w:p w14:paraId="2F071535" w14:textId="77777777" w:rsidR="003C513C"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DC54D00"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5527BC0F" w14:textId="77777777" w:rsidR="003C513C" w:rsidRPr="009F2737" w:rsidRDefault="003C513C" w:rsidP="003C513C">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70667B17"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268D13EC" w14:textId="77777777" w:rsidR="003C513C"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D42143D" w14:textId="77777777" w:rsidR="003C513C" w:rsidRPr="006347F4" w:rsidRDefault="003C513C" w:rsidP="003C513C">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tcPr>
          <w:p w14:paraId="3B0F10EC" w14:textId="77777777" w:rsidR="003C513C" w:rsidRPr="009F2737" w:rsidRDefault="003C513C" w:rsidP="003C513C">
            <w:pPr>
              <w:tabs>
                <w:tab w:val="clear" w:pos="227"/>
                <w:tab w:val="clear" w:pos="454"/>
                <w:tab w:val="clear" w:pos="680"/>
                <w:tab w:val="clear" w:pos="907"/>
                <w:tab w:val="left" w:pos="0"/>
              </w:tabs>
              <w:ind w:right="179"/>
              <w:jc w:val="right"/>
              <w:rPr>
                <w:rFonts w:cs="Times New Roman"/>
                <w:sz w:val="22"/>
                <w:szCs w:val="22"/>
              </w:rPr>
            </w:pPr>
          </w:p>
        </w:tc>
      </w:tr>
      <w:tr w:rsidR="003C513C" w:rsidRPr="006347F4" w14:paraId="752AA1D0" w14:textId="77777777" w:rsidTr="000323D6">
        <w:trPr>
          <w:trHeight w:val="260"/>
        </w:trPr>
        <w:tc>
          <w:tcPr>
            <w:tcW w:w="3544" w:type="dxa"/>
            <w:vAlign w:val="bottom"/>
          </w:tcPr>
          <w:p w14:paraId="1060707E" w14:textId="77777777" w:rsidR="003C513C" w:rsidRDefault="003C513C" w:rsidP="003C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Total</w:t>
            </w:r>
          </w:p>
        </w:tc>
        <w:tc>
          <w:tcPr>
            <w:tcW w:w="1474" w:type="dxa"/>
            <w:tcBorders>
              <w:bottom w:val="double" w:sz="4" w:space="0" w:color="auto"/>
            </w:tcBorders>
          </w:tcPr>
          <w:p w14:paraId="5EC850C9" w14:textId="2E830E28" w:rsidR="003C513C" w:rsidRPr="009F2737" w:rsidRDefault="003C513C" w:rsidP="003C513C">
            <w:pPr>
              <w:tabs>
                <w:tab w:val="clear" w:pos="227"/>
                <w:tab w:val="clear" w:pos="454"/>
                <w:tab w:val="clear" w:pos="680"/>
                <w:tab w:val="clear" w:pos="907"/>
                <w:tab w:val="left" w:pos="0"/>
              </w:tabs>
              <w:ind w:right="29"/>
              <w:jc w:val="right"/>
              <w:rPr>
                <w:rFonts w:cs="Times New Roman"/>
                <w:sz w:val="22"/>
                <w:szCs w:val="22"/>
              </w:rPr>
            </w:pPr>
            <w:r w:rsidRPr="00627DBF">
              <w:rPr>
                <w:rFonts w:cs="Times New Roman"/>
                <w:sz w:val="22"/>
                <w:szCs w:val="22"/>
              </w:rPr>
              <w:t>580,343</w:t>
            </w:r>
          </w:p>
        </w:tc>
        <w:tc>
          <w:tcPr>
            <w:tcW w:w="241" w:type="dxa"/>
            <w:vAlign w:val="bottom"/>
          </w:tcPr>
          <w:p w14:paraId="45D02601"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double" w:sz="4" w:space="0" w:color="auto"/>
            </w:tcBorders>
          </w:tcPr>
          <w:p w14:paraId="5D4EDF49" w14:textId="0ADA66EB" w:rsidR="003C513C" w:rsidRPr="009F2737" w:rsidRDefault="003C513C" w:rsidP="003C513C">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1,420,000</w:t>
            </w:r>
          </w:p>
        </w:tc>
        <w:tc>
          <w:tcPr>
            <w:tcW w:w="236" w:type="dxa"/>
            <w:vAlign w:val="bottom"/>
          </w:tcPr>
          <w:p w14:paraId="35D8D514" w14:textId="77777777" w:rsidR="003C513C" w:rsidRPr="006347F4" w:rsidRDefault="003C513C" w:rsidP="003C513C">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double" w:sz="4" w:space="0" w:color="auto"/>
            </w:tcBorders>
          </w:tcPr>
          <w:p w14:paraId="5A7326C6" w14:textId="76DA5981" w:rsidR="003C513C" w:rsidRPr="009F2737" w:rsidRDefault="003C513C" w:rsidP="003C513C">
            <w:pPr>
              <w:tabs>
                <w:tab w:val="clear" w:pos="227"/>
                <w:tab w:val="clear" w:pos="454"/>
                <w:tab w:val="clear" w:pos="680"/>
                <w:tab w:val="clear" w:pos="907"/>
                <w:tab w:val="left" w:pos="0"/>
              </w:tabs>
              <w:ind w:right="29"/>
              <w:jc w:val="right"/>
              <w:rPr>
                <w:rFonts w:cs="Times New Roman"/>
                <w:sz w:val="22"/>
                <w:szCs w:val="22"/>
              </w:rPr>
            </w:pPr>
            <w:r w:rsidRPr="00627DBF">
              <w:rPr>
                <w:rFonts w:cs="Times New Roman"/>
                <w:sz w:val="22"/>
                <w:szCs w:val="22"/>
              </w:rPr>
              <w:t>230,343</w:t>
            </w:r>
          </w:p>
        </w:tc>
        <w:tc>
          <w:tcPr>
            <w:tcW w:w="236" w:type="dxa"/>
            <w:vAlign w:val="bottom"/>
          </w:tcPr>
          <w:p w14:paraId="0EA350DA" w14:textId="77777777" w:rsidR="003C513C" w:rsidRPr="006347F4" w:rsidRDefault="003C513C" w:rsidP="003C513C">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double" w:sz="4" w:space="0" w:color="auto"/>
            </w:tcBorders>
          </w:tcPr>
          <w:p w14:paraId="2A616349" w14:textId="1C7DC0F8" w:rsidR="003C513C" w:rsidRPr="009F2737" w:rsidRDefault="003C513C" w:rsidP="003C513C">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745,000</w:t>
            </w:r>
          </w:p>
        </w:tc>
      </w:tr>
    </w:tbl>
    <w:p w14:paraId="6BF9AB19" w14:textId="77777777" w:rsidR="00910B31" w:rsidRDefault="00910B31" w:rsidP="0032123A">
      <w:pPr>
        <w:pStyle w:val="a3"/>
        <w:widowControl/>
        <w:spacing w:line="240" w:lineRule="atLeast"/>
        <w:ind w:right="-45"/>
        <w:jc w:val="thaiDistribute"/>
        <w:rPr>
          <w:rFonts w:hAnsi="Times New Roman" w:cs="Times New Roman"/>
          <w:b w:val="0"/>
          <w:bCs w:val="0"/>
          <w:sz w:val="22"/>
          <w:szCs w:val="22"/>
        </w:rPr>
      </w:pPr>
    </w:p>
    <w:p w14:paraId="31BD0DD3" w14:textId="77777777" w:rsidR="007D75CF" w:rsidRDefault="007D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69AAE283" w14:textId="77777777" w:rsidR="00471E21"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cs/>
        </w:rPr>
        <w:sectPr w:rsidR="00471E21" w:rsidSect="007231A8">
          <w:headerReference w:type="first" r:id="rId12"/>
          <w:footerReference w:type="first" r:id="rId13"/>
          <w:pgSz w:w="11909" w:h="16834" w:code="9"/>
          <w:pgMar w:top="1440" w:right="1151" w:bottom="805" w:left="1440" w:header="992" w:footer="340" w:gutter="0"/>
          <w:pgNumType w:start="18"/>
          <w:cols w:space="720"/>
          <w:titlePg/>
          <w:docGrid w:linePitch="408"/>
        </w:sectPr>
      </w:pPr>
    </w:p>
    <w:p w14:paraId="6425BCDD" w14:textId="70153369" w:rsidR="00C919E5" w:rsidRPr="00515545" w:rsidRDefault="00C919E5"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other non-current financial assets</w:t>
      </w:r>
    </w:p>
    <w:p w14:paraId="16CB61F3" w14:textId="77777777" w:rsidR="00FB5A7E" w:rsidRPr="00C646C3" w:rsidRDefault="00FB5A7E" w:rsidP="00FB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7053AA64" w14:textId="2F0A5C6B" w:rsidR="00412748" w:rsidRPr="00AE4478" w:rsidRDefault="00412748" w:rsidP="00412748">
      <w:pPr>
        <w:jc w:val="thaiDistribute"/>
        <w:rPr>
          <w:rFonts w:cs="Times New Roman"/>
          <w:sz w:val="22"/>
          <w:szCs w:val="22"/>
        </w:rPr>
      </w:pPr>
      <w:r w:rsidRPr="00AE4478">
        <w:rPr>
          <w:rFonts w:cs="Times New Roman"/>
          <w:sz w:val="22"/>
          <w:szCs w:val="22"/>
        </w:rPr>
        <w:t xml:space="preserve">Details of other non-current financial assets - investments in debt securities as at </w:t>
      </w:r>
      <w:r w:rsidR="007F173F">
        <w:rPr>
          <w:rFonts w:cs="Times New Roman"/>
          <w:sz w:val="22"/>
          <w:szCs w:val="22"/>
        </w:rPr>
        <w:t>September 30</w:t>
      </w:r>
      <w:r w:rsidR="00311635" w:rsidRPr="00AE4478">
        <w:rPr>
          <w:rFonts w:cs="Times New Roman"/>
          <w:sz w:val="22"/>
          <w:szCs w:val="22"/>
        </w:rPr>
        <w:t xml:space="preserve">, 2025 and </w:t>
      </w:r>
      <w:r w:rsidRPr="00AE4478">
        <w:rPr>
          <w:rFonts w:cs="Times New Roman"/>
          <w:sz w:val="22"/>
          <w:szCs w:val="22"/>
        </w:rPr>
        <w:t>December 31</w:t>
      </w:r>
      <w:r w:rsidR="00311635" w:rsidRPr="00AE4478">
        <w:rPr>
          <w:rFonts w:cs="Times New Roman"/>
          <w:sz w:val="22"/>
          <w:szCs w:val="22"/>
        </w:rPr>
        <w:t>, 2024</w:t>
      </w:r>
      <w:r w:rsidRPr="00AE4478">
        <w:rPr>
          <w:rFonts w:cs="Times New Roman"/>
          <w:sz w:val="22"/>
          <w:szCs w:val="22"/>
        </w:rPr>
        <w:t xml:space="preserve"> were as follows:</w:t>
      </w:r>
    </w:p>
    <w:p w14:paraId="54BCB2B1" w14:textId="77777777" w:rsidR="00412748" w:rsidRPr="00CE0DEB" w:rsidRDefault="00412748" w:rsidP="0041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1"/>
          <w:szCs w:val="21"/>
        </w:rPr>
      </w:pPr>
    </w:p>
    <w:tbl>
      <w:tblPr>
        <w:tblW w:w="14975" w:type="dxa"/>
        <w:tblLayout w:type="fixed"/>
        <w:tblLook w:val="04A0" w:firstRow="1" w:lastRow="0" w:firstColumn="1" w:lastColumn="0" w:noHBand="0" w:noVBand="1"/>
      </w:tblPr>
      <w:tblGrid>
        <w:gridCol w:w="3515"/>
        <w:gridCol w:w="236"/>
        <w:gridCol w:w="1757"/>
        <w:gridCol w:w="236"/>
        <w:gridCol w:w="1757"/>
        <w:gridCol w:w="236"/>
        <w:gridCol w:w="1304"/>
        <w:gridCol w:w="236"/>
        <w:gridCol w:w="1247"/>
        <w:gridCol w:w="236"/>
        <w:gridCol w:w="1247"/>
        <w:gridCol w:w="236"/>
        <w:gridCol w:w="1247"/>
        <w:gridCol w:w="238"/>
        <w:gridCol w:w="1247"/>
      </w:tblGrid>
      <w:tr w:rsidR="00CA6896" w:rsidRPr="00CA6896" w14:paraId="466813A7" w14:textId="77777777" w:rsidTr="00584196">
        <w:trPr>
          <w:tblHeader/>
        </w:trPr>
        <w:tc>
          <w:tcPr>
            <w:tcW w:w="3515" w:type="dxa"/>
          </w:tcPr>
          <w:p w14:paraId="580459A2"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39EF7EFB" w14:textId="77777777" w:rsidR="00CA6896" w:rsidRPr="00CA6896" w:rsidRDefault="00CA6896" w:rsidP="00CA6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33E748F0" w14:textId="77777777" w:rsidR="00CA6896" w:rsidRPr="00CA6896" w:rsidRDefault="00CA6896" w:rsidP="00CA6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4AE5EC4A"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1A6A933"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21B5ECF6"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B504E57"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32DA498E"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5698" w:type="dxa"/>
            <w:gridSpan w:val="7"/>
            <w:tcBorders>
              <w:bottom w:val="single" w:sz="4" w:space="0" w:color="auto"/>
            </w:tcBorders>
          </w:tcPr>
          <w:p w14:paraId="62BB4C39" w14:textId="64D3916A"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In Thousand Baht</w:t>
            </w:r>
          </w:p>
        </w:tc>
      </w:tr>
      <w:tr w:rsidR="00CA6896" w:rsidRPr="00CA6896" w14:paraId="513F3F5D" w14:textId="77777777" w:rsidTr="00584196">
        <w:trPr>
          <w:tblHeader/>
        </w:trPr>
        <w:tc>
          <w:tcPr>
            <w:tcW w:w="3515" w:type="dxa"/>
          </w:tcPr>
          <w:p w14:paraId="648AA6E8"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3632017A" w14:textId="77777777" w:rsidR="00CA6896" w:rsidRPr="00CA6896" w:rsidRDefault="00CA6896" w:rsidP="00CA6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376F6E14" w14:textId="77777777" w:rsidR="00CA6896" w:rsidRPr="00CA6896" w:rsidRDefault="00CA6896" w:rsidP="00CA6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48DEB70D"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32159FF"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5186512B"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8E4CE0B"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6CC1334A"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0" w:type="dxa"/>
            <w:gridSpan w:val="3"/>
            <w:tcBorders>
              <w:top w:val="single" w:sz="4" w:space="0" w:color="auto"/>
            </w:tcBorders>
          </w:tcPr>
          <w:p w14:paraId="57FB8B2D" w14:textId="237E6C0C"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Consolidated</w:t>
            </w:r>
          </w:p>
        </w:tc>
        <w:tc>
          <w:tcPr>
            <w:tcW w:w="236" w:type="dxa"/>
            <w:tcBorders>
              <w:top w:val="single" w:sz="4" w:space="0" w:color="auto"/>
            </w:tcBorders>
          </w:tcPr>
          <w:p w14:paraId="68171131" w14:textId="2D83A47A"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p>
        </w:tc>
        <w:tc>
          <w:tcPr>
            <w:tcW w:w="2732" w:type="dxa"/>
            <w:gridSpan w:val="3"/>
            <w:tcBorders>
              <w:top w:val="single" w:sz="4" w:space="0" w:color="auto"/>
            </w:tcBorders>
          </w:tcPr>
          <w:p w14:paraId="3D751F51" w14:textId="0CAFCF4D"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Separate</w:t>
            </w:r>
          </w:p>
        </w:tc>
      </w:tr>
      <w:tr w:rsidR="00CA6896" w:rsidRPr="00CA6896" w14:paraId="0706CBD4" w14:textId="77777777" w:rsidTr="00CA6896">
        <w:trPr>
          <w:tblHeader/>
        </w:trPr>
        <w:tc>
          <w:tcPr>
            <w:tcW w:w="3515" w:type="dxa"/>
          </w:tcPr>
          <w:p w14:paraId="21C6D705"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64339D20" w14:textId="77777777" w:rsidR="00CA6896" w:rsidRPr="00CA6896" w:rsidRDefault="00CA6896" w:rsidP="00CA6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2B1FCB50" w14:textId="77777777" w:rsidR="00CA6896" w:rsidRPr="00CA6896" w:rsidRDefault="00CA6896" w:rsidP="00CA6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7DC78B1C"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B30A336"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43F23A24"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EAD43BB"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180C2FCF" w14:textId="7777777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0" w:type="dxa"/>
            <w:gridSpan w:val="3"/>
          </w:tcPr>
          <w:p w14:paraId="13ADDA9D" w14:textId="4403C859"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financial statements</w:t>
            </w:r>
          </w:p>
        </w:tc>
        <w:tc>
          <w:tcPr>
            <w:tcW w:w="236" w:type="dxa"/>
          </w:tcPr>
          <w:p w14:paraId="0FA87308" w14:textId="2E49A65A"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p>
        </w:tc>
        <w:tc>
          <w:tcPr>
            <w:tcW w:w="2732" w:type="dxa"/>
            <w:gridSpan w:val="3"/>
          </w:tcPr>
          <w:p w14:paraId="6C25F3CC" w14:textId="70A04107" w:rsidR="00CA6896" w:rsidRPr="00CA6896" w:rsidRDefault="00CA6896"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financial statements</w:t>
            </w:r>
          </w:p>
        </w:tc>
      </w:tr>
      <w:tr w:rsidR="00CE0DEB" w:rsidRPr="00CA6896" w14:paraId="67100B71" w14:textId="278B29D4" w:rsidTr="00CA6896">
        <w:trPr>
          <w:tblHeader/>
        </w:trPr>
        <w:tc>
          <w:tcPr>
            <w:tcW w:w="3515" w:type="dxa"/>
          </w:tcPr>
          <w:p w14:paraId="55463E96"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02DBD265" w14:textId="77777777" w:rsidR="00471E21" w:rsidRPr="00CA6896"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46230E42" w14:textId="6B7BF471" w:rsidR="00471E21" w:rsidRPr="00CA6896"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r w:rsidRPr="00CA6896">
              <w:rPr>
                <w:rFonts w:eastAsia="SimSun" w:cs="Times New Roman"/>
                <w:sz w:val="20"/>
                <w:szCs w:val="20"/>
                <w:lang w:eastAsia="zh-CN"/>
              </w:rPr>
              <w:t xml:space="preserve">Date of </w:t>
            </w:r>
          </w:p>
        </w:tc>
        <w:tc>
          <w:tcPr>
            <w:tcW w:w="236" w:type="dxa"/>
          </w:tcPr>
          <w:p w14:paraId="49E6E234"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980C8C5" w14:textId="0D5D791B"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 xml:space="preserve">Maturity </w:t>
            </w:r>
          </w:p>
        </w:tc>
        <w:tc>
          <w:tcPr>
            <w:tcW w:w="236" w:type="dxa"/>
          </w:tcPr>
          <w:p w14:paraId="1CA30C47"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61ACA0C" w14:textId="55FBC392" w:rsidR="00471E21" w:rsidRPr="00CA6896" w:rsidRDefault="00471E21"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r w:rsidRPr="00CA6896">
              <w:rPr>
                <w:rFonts w:eastAsia="SimSun" w:cs="Times New Roman"/>
                <w:sz w:val="20"/>
                <w:szCs w:val="20"/>
                <w:lang w:eastAsia="zh-CN"/>
              </w:rPr>
              <w:t xml:space="preserve">Interest rate </w:t>
            </w:r>
          </w:p>
        </w:tc>
        <w:tc>
          <w:tcPr>
            <w:tcW w:w="236" w:type="dxa"/>
          </w:tcPr>
          <w:p w14:paraId="3CC6086C"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tcBorders>
          </w:tcPr>
          <w:p w14:paraId="143DFDD0" w14:textId="76887610" w:rsidR="00471E21" w:rsidRPr="00CA6896" w:rsidRDefault="007F173F"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eastAsia="SimSun" w:cs="Times New Roman"/>
                <w:sz w:val="20"/>
                <w:szCs w:val="20"/>
                <w:lang w:eastAsia="zh-CN"/>
              </w:rPr>
              <w:t>September 30</w:t>
            </w:r>
            <w:r w:rsidR="00471E21" w:rsidRPr="00CA6896">
              <w:rPr>
                <w:rFonts w:eastAsia="SimSun" w:cs="Times New Roman"/>
                <w:sz w:val="20"/>
                <w:szCs w:val="20"/>
                <w:lang w:eastAsia="zh-CN"/>
              </w:rPr>
              <w:t xml:space="preserve">, </w:t>
            </w:r>
          </w:p>
        </w:tc>
        <w:tc>
          <w:tcPr>
            <w:tcW w:w="236" w:type="dxa"/>
            <w:tcBorders>
              <w:top w:val="single" w:sz="4" w:space="0" w:color="auto"/>
            </w:tcBorders>
          </w:tcPr>
          <w:p w14:paraId="293EE197"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tcBorders>
          </w:tcPr>
          <w:p w14:paraId="6C612D34" w14:textId="568ADDB3"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eastAsia="SimSun" w:cs="Times New Roman"/>
                <w:sz w:val="20"/>
                <w:szCs w:val="20"/>
                <w:lang w:eastAsia="zh-CN"/>
              </w:rPr>
              <w:t xml:space="preserve">December 31, </w:t>
            </w:r>
          </w:p>
        </w:tc>
        <w:tc>
          <w:tcPr>
            <w:tcW w:w="236" w:type="dxa"/>
          </w:tcPr>
          <w:p w14:paraId="20D07446"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p>
        </w:tc>
        <w:tc>
          <w:tcPr>
            <w:tcW w:w="1247" w:type="dxa"/>
            <w:tcBorders>
              <w:top w:val="single" w:sz="4" w:space="0" w:color="auto"/>
            </w:tcBorders>
          </w:tcPr>
          <w:p w14:paraId="78095521" w14:textId="1242E841" w:rsidR="00471E21" w:rsidRPr="00CA6896" w:rsidRDefault="007F173F"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eastAsia="SimSun" w:cs="Times New Roman"/>
                <w:sz w:val="20"/>
                <w:szCs w:val="20"/>
                <w:lang w:eastAsia="zh-CN"/>
              </w:rPr>
              <w:t>September 30</w:t>
            </w:r>
            <w:r w:rsidR="00471E21" w:rsidRPr="00CA6896">
              <w:rPr>
                <w:rFonts w:eastAsia="SimSun" w:cs="Times New Roman"/>
                <w:sz w:val="20"/>
                <w:szCs w:val="20"/>
                <w:lang w:eastAsia="zh-CN"/>
              </w:rPr>
              <w:t xml:space="preserve">, </w:t>
            </w:r>
          </w:p>
        </w:tc>
        <w:tc>
          <w:tcPr>
            <w:tcW w:w="238" w:type="dxa"/>
            <w:tcBorders>
              <w:top w:val="single" w:sz="4" w:space="0" w:color="auto"/>
            </w:tcBorders>
          </w:tcPr>
          <w:p w14:paraId="1913B991"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p>
        </w:tc>
        <w:tc>
          <w:tcPr>
            <w:tcW w:w="1247" w:type="dxa"/>
            <w:tcBorders>
              <w:top w:val="single" w:sz="4" w:space="0" w:color="auto"/>
            </w:tcBorders>
          </w:tcPr>
          <w:p w14:paraId="24C2BCC7" w14:textId="35A3B884"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eastAsia="SimSun" w:cs="Times New Roman"/>
                <w:sz w:val="20"/>
                <w:szCs w:val="20"/>
                <w:lang w:eastAsia="zh-CN"/>
              </w:rPr>
              <w:t xml:space="preserve">December 31, </w:t>
            </w:r>
          </w:p>
        </w:tc>
      </w:tr>
      <w:tr w:rsidR="00CE0DEB" w:rsidRPr="00CA6896" w14:paraId="354F5A25" w14:textId="5DD0F49C" w:rsidTr="00CA6896">
        <w:trPr>
          <w:tblHeader/>
        </w:trPr>
        <w:tc>
          <w:tcPr>
            <w:tcW w:w="3515" w:type="dxa"/>
            <w:tcBorders>
              <w:bottom w:val="single" w:sz="4" w:space="0" w:color="auto"/>
            </w:tcBorders>
          </w:tcPr>
          <w:p w14:paraId="39B89179"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Debenture’s name</w:t>
            </w:r>
          </w:p>
        </w:tc>
        <w:tc>
          <w:tcPr>
            <w:tcW w:w="236" w:type="dxa"/>
          </w:tcPr>
          <w:p w14:paraId="78B19AA2" w14:textId="77777777" w:rsidR="00471E21" w:rsidRPr="00CA6896"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Borders>
              <w:bottom w:val="single" w:sz="4" w:space="0" w:color="auto"/>
            </w:tcBorders>
          </w:tcPr>
          <w:p w14:paraId="50862439" w14:textId="77777777" w:rsidR="00471E21" w:rsidRPr="00CA6896"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r w:rsidRPr="00CA6896">
              <w:rPr>
                <w:rFonts w:eastAsia="SimSun" w:cs="Times New Roman"/>
                <w:sz w:val="20"/>
                <w:szCs w:val="20"/>
                <w:lang w:eastAsia="zh-CN"/>
              </w:rPr>
              <w:t>issuance</w:t>
            </w:r>
          </w:p>
        </w:tc>
        <w:tc>
          <w:tcPr>
            <w:tcW w:w="236" w:type="dxa"/>
          </w:tcPr>
          <w:p w14:paraId="452883C9"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Borders>
              <w:bottom w:val="single" w:sz="4" w:space="0" w:color="auto"/>
            </w:tcBorders>
          </w:tcPr>
          <w:p w14:paraId="3E549122"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date</w:t>
            </w:r>
          </w:p>
        </w:tc>
        <w:tc>
          <w:tcPr>
            <w:tcW w:w="236" w:type="dxa"/>
          </w:tcPr>
          <w:p w14:paraId="4D509A65"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Borders>
              <w:bottom w:val="single" w:sz="4" w:space="0" w:color="auto"/>
            </w:tcBorders>
          </w:tcPr>
          <w:p w14:paraId="283FF4C0" w14:textId="77777777" w:rsidR="00471E21" w:rsidRPr="00CA6896" w:rsidRDefault="00471E21" w:rsidP="00CA68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r w:rsidRPr="00CA6896">
              <w:rPr>
                <w:rFonts w:eastAsia="SimSun" w:cs="Times New Roman"/>
                <w:sz w:val="20"/>
                <w:szCs w:val="20"/>
                <w:lang w:eastAsia="zh-CN"/>
              </w:rPr>
              <w:t>(%) per annum</w:t>
            </w:r>
            <w:r w:rsidRPr="00CA6896">
              <w:rPr>
                <w:rFonts w:eastAsia="SimSun" w:cs="Times New Roman"/>
                <w:sz w:val="20"/>
                <w:szCs w:val="20"/>
                <w:cs/>
                <w:lang w:eastAsia="zh-CN"/>
              </w:rPr>
              <w:t xml:space="preserve"> </w:t>
            </w:r>
          </w:p>
        </w:tc>
        <w:tc>
          <w:tcPr>
            <w:tcW w:w="236" w:type="dxa"/>
          </w:tcPr>
          <w:p w14:paraId="389D3E58"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036D9296" w14:textId="37501752"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2025</w:t>
            </w:r>
          </w:p>
        </w:tc>
        <w:tc>
          <w:tcPr>
            <w:tcW w:w="236" w:type="dxa"/>
          </w:tcPr>
          <w:p w14:paraId="1D9D2517"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30A4975B" w14:textId="664478EF"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2024</w:t>
            </w:r>
          </w:p>
        </w:tc>
        <w:tc>
          <w:tcPr>
            <w:tcW w:w="236" w:type="dxa"/>
          </w:tcPr>
          <w:p w14:paraId="3444E81A"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528908B5" w14:textId="64EA761E"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2025</w:t>
            </w:r>
          </w:p>
        </w:tc>
        <w:tc>
          <w:tcPr>
            <w:tcW w:w="238" w:type="dxa"/>
          </w:tcPr>
          <w:p w14:paraId="6E1FEABB"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597D061D" w14:textId="11C258C2"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2024</w:t>
            </w:r>
          </w:p>
        </w:tc>
      </w:tr>
      <w:tr w:rsidR="00CE0DEB" w:rsidRPr="00CA6896" w14:paraId="1F276512" w14:textId="2C605BE1" w:rsidTr="00CA6896">
        <w:trPr>
          <w:tblHeader/>
        </w:trPr>
        <w:tc>
          <w:tcPr>
            <w:tcW w:w="3515" w:type="dxa"/>
            <w:tcBorders>
              <w:top w:val="single" w:sz="4" w:space="0" w:color="auto"/>
            </w:tcBorders>
          </w:tcPr>
          <w:p w14:paraId="40422059"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6" w:type="dxa"/>
          </w:tcPr>
          <w:p w14:paraId="43DFC72E"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757" w:type="dxa"/>
            <w:tcBorders>
              <w:top w:val="single" w:sz="4" w:space="0" w:color="auto"/>
            </w:tcBorders>
          </w:tcPr>
          <w:p w14:paraId="7AE9092C"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5911D88A"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757" w:type="dxa"/>
            <w:tcBorders>
              <w:top w:val="single" w:sz="4" w:space="0" w:color="auto"/>
            </w:tcBorders>
          </w:tcPr>
          <w:p w14:paraId="1CAD1434"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36ECE236"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304" w:type="dxa"/>
            <w:tcBorders>
              <w:top w:val="single" w:sz="4" w:space="0" w:color="auto"/>
            </w:tcBorders>
          </w:tcPr>
          <w:p w14:paraId="38AF0ADC"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2E405A36"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247" w:type="dxa"/>
            <w:tcBorders>
              <w:top w:val="single" w:sz="4" w:space="0" w:color="auto"/>
            </w:tcBorders>
          </w:tcPr>
          <w:p w14:paraId="75D19D9C"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05985B44"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247" w:type="dxa"/>
            <w:tcBorders>
              <w:top w:val="single" w:sz="4" w:space="0" w:color="auto"/>
            </w:tcBorders>
          </w:tcPr>
          <w:p w14:paraId="40F20144"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6" w:type="dxa"/>
          </w:tcPr>
          <w:p w14:paraId="07B19C4F"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1247" w:type="dxa"/>
            <w:tcBorders>
              <w:top w:val="single" w:sz="4" w:space="0" w:color="auto"/>
            </w:tcBorders>
          </w:tcPr>
          <w:p w14:paraId="43C646CF"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8" w:type="dxa"/>
          </w:tcPr>
          <w:p w14:paraId="28975150"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1247" w:type="dxa"/>
            <w:tcBorders>
              <w:top w:val="single" w:sz="4" w:space="0" w:color="auto"/>
            </w:tcBorders>
          </w:tcPr>
          <w:p w14:paraId="501722EF"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r>
      <w:tr w:rsidR="00CE0DEB" w:rsidRPr="00CA6896" w14:paraId="75943B33" w14:textId="22A3FF7F" w:rsidTr="00CA6896">
        <w:tc>
          <w:tcPr>
            <w:tcW w:w="3515" w:type="dxa"/>
          </w:tcPr>
          <w:p w14:paraId="455D3570" w14:textId="57F8859E"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w:t>
            </w:r>
            <w:r w:rsidR="00036E17" w:rsidRPr="00CA6896">
              <w:rPr>
                <w:rFonts w:eastAsia="SimSun" w:cs="Times New Roman"/>
                <w:sz w:val="20"/>
                <w:szCs w:val="20"/>
                <w:lang w:eastAsia="zh-CN"/>
              </w:rPr>
              <w:t xml:space="preserve"> </w:t>
            </w:r>
            <w:r w:rsidRPr="00CA6896">
              <w:rPr>
                <w:rFonts w:eastAsia="SimSun" w:cs="Times New Roman"/>
                <w:sz w:val="20"/>
                <w:szCs w:val="20"/>
                <w:lang w:eastAsia="zh-CN"/>
              </w:rPr>
              <w:t>Bangchak</w:t>
            </w:r>
            <w:r w:rsidR="00036E17" w:rsidRPr="00CA6896">
              <w:rPr>
                <w:rFonts w:eastAsia="SimSun" w:cs="Times New Roman"/>
                <w:sz w:val="20"/>
                <w:szCs w:val="20"/>
                <w:lang w:eastAsia="zh-CN"/>
              </w:rPr>
              <w:t xml:space="preserve"> </w:t>
            </w:r>
            <w:r w:rsidRPr="00CA6896">
              <w:rPr>
                <w:rFonts w:eastAsia="SimSun" w:cs="Times New Roman"/>
                <w:sz w:val="20"/>
                <w:szCs w:val="20"/>
                <w:lang w:eastAsia="zh-CN"/>
              </w:rPr>
              <w:t>Corporation PLC.</w:t>
            </w:r>
          </w:p>
        </w:tc>
        <w:tc>
          <w:tcPr>
            <w:tcW w:w="236" w:type="dxa"/>
          </w:tcPr>
          <w:p w14:paraId="23D7D19F"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99182A0" w14:textId="23C6A65D"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cs/>
                <w:lang w:eastAsia="zh-CN"/>
              </w:rPr>
            </w:pPr>
            <w:r w:rsidRPr="00CA6896">
              <w:rPr>
                <w:rFonts w:eastAsia="SimSun" w:cs="Times New Roman"/>
                <w:sz w:val="20"/>
                <w:szCs w:val="20"/>
                <w:lang w:eastAsia="zh-CN"/>
              </w:rPr>
              <w:t>June 28, 2024</w:t>
            </w:r>
          </w:p>
        </w:tc>
        <w:tc>
          <w:tcPr>
            <w:tcW w:w="236" w:type="dxa"/>
          </w:tcPr>
          <w:p w14:paraId="4E4D0100"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B2C44C6" w14:textId="28161F0E"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eastAsia="SimSun" w:cs="Times New Roman"/>
                <w:sz w:val="20"/>
                <w:szCs w:val="20"/>
                <w:lang w:eastAsia="zh-CN"/>
              </w:rPr>
            </w:pPr>
            <w:r w:rsidRPr="00CA6896">
              <w:rPr>
                <w:rFonts w:eastAsia="SimSun" w:cs="Times New Roman"/>
                <w:sz w:val="20"/>
                <w:szCs w:val="20"/>
                <w:lang w:eastAsia="zh-CN"/>
              </w:rPr>
              <w:t>June 28, 2029</w:t>
            </w:r>
          </w:p>
        </w:tc>
        <w:tc>
          <w:tcPr>
            <w:tcW w:w="236" w:type="dxa"/>
          </w:tcPr>
          <w:p w14:paraId="6C574FB8"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C9A4658"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3.60</w:t>
            </w:r>
          </w:p>
        </w:tc>
        <w:tc>
          <w:tcPr>
            <w:tcW w:w="236" w:type="dxa"/>
          </w:tcPr>
          <w:p w14:paraId="75898B96"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38BCEFCE" w14:textId="77777777" w:rsidR="00471E21" w:rsidRPr="00CA6896" w:rsidRDefault="00471E21"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4348847B"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500F49EF" w14:textId="0FC32F83"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088D685B" w14:textId="77777777"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3E92DE5" w14:textId="67D3C79E"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139284EF" w14:textId="77777777"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7027706" w14:textId="429DDAA1"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CE0DEB" w:rsidRPr="00CA6896" w14:paraId="25C4141D" w14:textId="03106C83" w:rsidTr="00CA6896">
        <w:tc>
          <w:tcPr>
            <w:tcW w:w="3515" w:type="dxa"/>
          </w:tcPr>
          <w:p w14:paraId="6919A1F4" w14:textId="693CA84A"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1766FCD6"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4FE667F" w14:textId="460710A3"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cs/>
                <w:lang w:eastAsia="zh-CN"/>
              </w:rPr>
            </w:pPr>
            <w:r w:rsidRPr="00CA6896">
              <w:rPr>
                <w:rFonts w:eastAsia="SimSun" w:cs="Times New Roman"/>
                <w:sz w:val="20"/>
                <w:szCs w:val="20"/>
                <w:lang w:eastAsia="zh-CN"/>
              </w:rPr>
              <w:t>August 30, 2024</w:t>
            </w:r>
          </w:p>
        </w:tc>
        <w:tc>
          <w:tcPr>
            <w:tcW w:w="236" w:type="dxa"/>
          </w:tcPr>
          <w:p w14:paraId="0EAEFE4A"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A5E22CA" w14:textId="505C7C44"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0"/>
                <w:szCs w:val="20"/>
                <w:lang w:eastAsia="zh-CN"/>
              </w:rPr>
            </w:pPr>
            <w:r w:rsidRPr="00CA6896">
              <w:rPr>
                <w:rFonts w:eastAsia="SimSun" w:cs="Times New Roman"/>
                <w:spacing w:val="-4"/>
                <w:sz w:val="20"/>
                <w:szCs w:val="20"/>
                <w:lang w:eastAsia="zh-CN"/>
              </w:rPr>
              <w:t>February 28, 2027</w:t>
            </w:r>
          </w:p>
        </w:tc>
        <w:tc>
          <w:tcPr>
            <w:tcW w:w="236" w:type="dxa"/>
          </w:tcPr>
          <w:p w14:paraId="38698B48"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4111236"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3.45</w:t>
            </w:r>
          </w:p>
        </w:tc>
        <w:tc>
          <w:tcPr>
            <w:tcW w:w="236" w:type="dxa"/>
          </w:tcPr>
          <w:p w14:paraId="5DF47F47"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07C3A295" w14:textId="77777777" w:rsidR="00471E21" w:rsidRPr="00CA6896" w:rsidRDefault="00471E21"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c>
          <w:tcPr>
            <w:tcW w:w="236" w:type="dxa"/>
          </w:tcPr>
          <w:p w14:paraId="7740F528"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120A073B" w14:textId="4C25D3F2"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c>
          <w:tcPr>
            <w:tcW w:w="236" w:type="dxa"/>
          </w:tcPr>
          <w:p w14:paraId="281F95F0" w14:textId="77777777"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EC7E271" w14:textId="3CD93159"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c>
          <w:tcPr>
            <w:tcW w:w="238" w:type="dxa"/>
          </w:tcPr>
          <w:p w14:paraId="3546FA1E" w14:textId="77777777"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EF62E68" w14:textId="7346FB85"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r>
      <w:tr w:rsidR="00CE0DEB" w:rsidRPr="00CA6896" w14:paraId="0D6BF20C" w14:textId="56EE3792" w:rsidTr="00CA6896">
        <w:tc>
          <w:tcPr>
            <w:tcW w:w="3515" w:type="dxa"/>
          </w:tcPr>
          <w:p w14:paraId="648ECAC3" w14:textId="45DE42F0"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SCGJWD Logistics PLC.</w:t>
            </w:r>
          </w:p>
        </w:tc>
        <w:tc>
          <w:tcPr>
            <w:tcW w:w="236" w:type="dxa"/>
          </w:tcPr>
          <w:p w14:paraId="55057EF1"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0"/>
                <w:szCs w:val="20"/>
                <w:lang w:eastAsia="zh-CN"/>
              </w:rPr>
            </w:pPr>
          </w:p>
        </w:tc>
        <w:tc>
          <w:tcPr>
            <w:tcW w:w="1757" w:type="dxa"/>
          </w:tcPr>
          <w:p w14:paraId="4EE3D72A" w14:textId="3FCD2419"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0"/>
                <w:szCs w:val="20"/>
                <w:cs/>
                <w:lang w:eastAsia="zh-CN"/>
              </w:rPr>
            </w:pPr>
            <w:r w:rsidRPr="00CA6896">
              <w:rPr>
                <w:rFonts w:eastAsia="SimSun" w:cs="Times New Roman"/>
                <w:spacing w:val="-6"/>
                <w:sz w:val="20"/>
                <w:szCs w:val="20"/>
                <w:lang w:eastAsia="zh-CN"/>
              </w:rPr>
              <w:t>September 19, 2024</w:t>
            </w:r>
          </w:p>
        </w:tc>
        <w:tc>
          <w:tcPr>
            <w:tcW w:w="236" w:type="dxa"/>
          </w:tcPr>
          <w:p w14:paraId="15C24A84"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0"/>
                <w:szCs w:val="20"/>
                <w:lang w:eastAsia="zh-CN"/>
              </w:rPr>
            </w:pPr>
          </w:p>
        </w:tc>
        <w:tc>
          <w:tcPr>
            <w:tcW w:w="1757" w:type="dxa"/>
          </w:tcPr>
          <w:p w14:paraId="59B15EC7" w14:textId="23534123"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0"/>
                <w:szCs w:val="20"/>
                <w:lang w:eastAsia="zh-CN"/>
              </w:rPr>
            </w:pPr>
            <w:r w:rsidRPr="00CA6896">
              <w:rPr>
                <w:rFonts w:eastAsia="SimSun" w:cs="Times New Roman"/>
                <w:spacing w:val="-6"/>
                <w:sz w:val="20"/>
                <w:szCs w:val="20"/>
                <w:lang w:eastAsia="zh-CN"/>
              </w:rPr>
              <w:t>September 19, 2027</w:t>
            </w:r>
          </w:p>
        </w:tc>
        <w:tc>
          <w:tcPr>
            <w:tcW w:w="236" w:type="dxa"/>
          </w:tcPr>
          <w:p w14:paraId="048DD44F"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0169046"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4.04</w:t>
            </w:r>
          </w:p>
        </w:tc>
        <w:tc>
          <w:tcPr>
            <w:tcW w:w="236" w:type="dxa"/>
          </w:tcPr>
          <w:p w14:paraId="0CA9A267"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2C7FC25" w14:textId="77777777" w:rsidR="00471E21" w:rsidRPr="00CA6896" w:rsidRDefault="00471E21"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2D20F028" w14:textId="77777777" w:rsidR="00471E21" w:rsidRPr="00CA6896"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63AA0AC4" w14:textId="680B65D4"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0BD6BE33" w14:textId="77777777"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84B5C0E" w14:textId="052C1581"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0E176167" w14:textId="77777777"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2005781" w14:textId="0741B6D4" w:rsidR="00471E21" w:rsidRPr="00CA6896" w:rsidRDefault="00471E21" w:rsidP="00471E21">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CE0DEB" w:rsidRPr="00CA6896" w14:paraId="76067CC5" w14:textId="50AE442E" w:rsidTr="00CA6896">
        <w:tc>
          <w:tcPr>
            <w:tcW w:w="3515" w:type="dxa"/>
          </w:tcPr>
          <w:p w14:paraId="3A385BFE" w14:textId="3BF9A45F"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Gulf</w:t>
            </w:r>
            <w:r w:rsidR="00036E17" w:rsidRPr="00CA6896">
              <w:rPr>
                <w:rFonts w:eastAsia="SimSun" w:cs="Times New Roman"/>
                <w:spacing w:val="-8"/>
                <w:sz w:val="20"/>
                <w:szCs w:val="20"/>
                <w:lang w:eastAsia="zh-CN"/>
              </w:rPr>
              <w:t xml:space="preserve"> </w:t>
            </w:r>
            <w:r w:rsidRPr="00CA6896">
              <w:rPr>
                <w:rFonts w:eastAsia="SimSun" w:cs="Times New Roman"/>
                <w:spacing w:val="-8"/>
                <w:sz w:val="20"/>
                <w:szCs w:val="20"/>
                <w:lang w:eastAsia="zh-CN"/>
              </w:rPr>
              <w:t>Energy Development PLC.</w:t>
            </w:r>
          </w:p>
        </w:tc>
        <w:tc>
          <w:tcPr>
            <w:tcW w:w="236" w:type="dxa"/>
          </w:tcPr>
          <w:p w14:paraId="1F2E016F"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42F9B0DA" w14:textId="34A2477B"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8"/>
                <w:sz w:val="20"/>
                <w:szCs w:val="20"/>
                <w:lang w:eastAsia="zh-CN"/>
              </w:rPr>
            </w:pPr>
            <w:r w:rsidRPr="00CA6896">
              <w:rPr>
                <w:rFonts w:eastAsia="SimSun" w:cs="Times New Roman"/>
                <w:spacing w:val="-8"/>
                <w:sz w:val="20"/>
                <w:szCs w:val="20"/>
                <w:lang w:eastAsia="zh-CN"/>
              </w:rPr>
              <w:t>September 26, 2024</w:t>
            </w:r>
          </w:p>
        </w:tc>
        <w:tc>
          <w:tcPr>
            <w:tcW w:w="236" w:type="dxa"/>
          </w:tcPr>
          <w:p w14:paraId="00027783"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9AF87AC" w14:textId="000C7A02"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10"/>
                <w:sz w:val="20"/>
                <w:szCs w:val="20"/>
                <w:lang w:eastAsia="zh-CN"/>
              </w:rPr>
            </w:pPr>
            <w:r w:rsidRPr="00CA6896">
              <w:rPr>
                <w:rFonts w:eastAsia="SimSun" w:cs="Times New Roman"/>
                <w:spacing w:val="-8"/>
                <w:sz w:val="20"/>
                <w:szCs w:val="20"/>
                <w:lang w:eastAsia="zh-CN"/>
              </w:rPr>
              <w:t>September 26, 2031</w:t>
            </w:r>
          </w:p>
        </w:tc>
        <w:tc>
          <w:tcPr>
            <w:tcW w:w="236" w:type="dxa"/>
          </w:tcPr>
          <w:p w14:paraId="5DF4BC55"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0E9F168" w14:textId="370804D1"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3.53</w:t>
            </w:r>
          </w:p>
        </w:tc>
        <w:tc>
          <w:tcPr>
            <w:tcW w:w="236" w:type="dxa"/>
          </w:tcPr>
          <w:p w14:paraId="79DEE52A"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70A79E9" w14:textId="49AD8BAF" w:rsidR="00CE0DEB" w:rsidRPr="00CA6896" w:rsidRDefault="00CE0DEB"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7F3D102"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0FA63330" w14:textId="184E685C"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487A78B2" w14:textId="77777777"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D75124B" w14:textId="7F0FA8FF"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2F4B819E" w14:textId="77777777"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EB850FA" w14:textId="16D33181"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CE0DEB" w:rsidRPr="00CA6896" w14:paraId="4CB886F3" w14:textId="69D299F9" w:rsidTr="00CA6896">
        <w:tc>
          <w:tcPr>
            <w:tcW w:w="3515" w:type="dxa"/>
          </w:tcPr>
          <w:p w14:paraId="302809C8" w14:textId="70F7ECC0"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w:t>
            </w:r>
            <w:r w:rsidRPr="00CA6896">
              <w:rPr>
                <w:rFonts w:eastAsia="SimSun" w:cs="Times New Roman"/>
                <w:sz w:val="20"/>
                <w:szCs w:val="20"/>
                <w:cs/>
                <w:lang w:eastAsia="zh-CN"/>
              </w:rPr>
              <w:t xml:space="preserve"> </w:t>
            </w:r>
            <w:r w:rsidRPr="00CA6896">
              <w:rPr>
                <w:rFonts w:eastAsia="SimSun" w:cs="Times New Roman"/>
                <w:sz w:val="20"/>
                <w:szCs w:val="20"/>
                <w:lang w:eastAsia="zh-CN"/>
              </w:rPr>
              <w:t>Thai Beverage PLC.</w:t>
            </w:r>
          </w:p>
        </w:tc>
        <w:tc>
          <w:tcPr>
            <w:tcW w:w="236" w:type="dxa"/>
          </w:tcPr>
          <w:p w14:paraId="0B0BFF5F"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6509E73" w14:textId="651ED47C"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z w:val="20"/>
                <w:szCs w:val="20"/>
                <w:lang w:eastAsia="zh-CN"/>
              </w:rPr>
              <w:t>October 22, 2024</w:t>
            </w:r>
          </w:p>
        </w:tc>
        <w:tc>
          <w:tcPr>
            <w:tcW w:w="236" w:type="dxa"/>
          </w:tcPr>
          <w:p w14:paraId="3DDB91CC"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2B7507CB" w14:textId="7B8937FE"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z w:val="20"/>
                <w:szCs w:val="20"/>
                <w:lang w:eastAsia="zh-CN"/>
              </w:rPr>
              <w:t>October 22, 2029</w:t>
            </w:r>
          </w:p>
        </w:tc>
        <w:tc>
          <w:tcPr>
            <w:tcW w:w="236" w:type="dxa"/>
          </w:tcPr>
          <w:p w14:paraId="43B8B191"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F80D1B5"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3.07</w:t>
            </w:r>
          </w:p>
        </w:tc>
        <w:tc>
          <w:tcPr>
            <w:tcW w:w="236" w:type="dxa"/>
          </w:tcPr>
          <w:p w14:paraId="2BF9D1EA"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29F6CA96" w14:textId="77777777" w:rsidR="00CE0DEB" w:rsidRPr="00CA6896" w:rsidRDefault="00CE0DEB"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7BC6A864"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0F37049C" w14:textId="739C3111"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4F69E7FB" w14:textId="77777777"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CF5720F" w14:textId="3F1EE6DF"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5F25762D" w14:textId="77777777"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B337630" w14:textId="1F8BDE04"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CE0DEB" w:rsidRPr="00CA6896" w14:paraId="57976064" w14:textId="6AD092EE" w:rsidTr="00CA6896">
        <w:tc>
          <w:tcPr>
            <w:tcW w:w="3515" w:type="dxa"/>
          </w:tcPr>
          <w:p w14:paraId="12AF21A2" w14:textId="1D340D88"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2"/>
                <w:sz w:val="20"/>
                <w:szCs w:val="20"/>
                <w:cs/>
                <w:lang w:eastAsia="zh-CN"/>
              </w:rPr>
            </w:pPr>
            <w:r w:rsidRPr="00CA6896">
              <w:rPr>
                <w:rFonts w:eastAsia="SimSun" w:cs="Times New Roman"/>
                <w:spacing w:val="-2"/>
                <w:sz w:val="20"/>
                <w:szCs w:val="20"/>
                <w:lang w:eastAsia="zh-CN"/>
              </w:rPr>
              <w:t>Debenture of</w:t>
            </w:r>
            <w:r w:rsidRPr="00CA6896">
              <w:rPr>
                <w:rFonts w:eastAsia="SimSun" w:cs="Times New Roman"/>
                <w:spacing w:val="-2"/>
                <w:sz w:val="20"/>
                <w:szCs w:val="20"/>
                <w:cs/>
                <w:lang w:eastAsia="zh-CN"/>
              </w:rPr>
              <w:t xml:space="preserve"> </w:t>
            </w:r>
            <w:r w:rsidRPr="00CA6896">
              <w:rPr>
                <w:rFonts w:eastAsia="SimSun" w:cs="Times New Roman"/>
                <w:spacing w:val="-2"/>
                <w:sz w:val="20"/>
                <w:szCs w:val="20"/>
                <w:lang w:eastAsia="zh-CN"/>
              </w:rPr>
              <w:t>Advanced Info Service PLC.</w:t>
            </w:r>
          </w:p>
        </w:tc>
        <w:tc>
          <w:tcPr>
            <w:tcW w:w="236" w:type="dxa"/>
          </w:tcPr>
          <w:p w14:paraId="63AA10F3"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E5936F6" w14:textId="3731C27D"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13, 2024</w:t>
            </w:r>
          </w:p>
        </w:tc>
        <w:tc>
          <w:tcPr>
            <w:tcW w:w="236" w:type="dxa"/>
          </w:tcPr>
          <w:p w14:paraId="0F9E3870"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3E7D596" w14:textId="2A82904E"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November 13, 2028</w:t>
            </w:r>
          </w:p>
        </w:tc>
        <w:tc>
          <w:tcPr>
            <w:tcW w:w="236" w:type="dxa"/>
          </w:tcPr>
          <w:p w14:paraId="2FF9BE79"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B0CFFC7"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2.74</w:t>
            </w:r>
          </w:p>
        </w:tc>
        <w:tc>
          <w:tcPr>
            <w:tcW w:w="236" w:type="dxa"/>
          </w:tcPr>
          <w:p w14:paraId="5CBD2446"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F2566FF" w14:textId="77777777" w:rsidR="00CE0DEB" w:rsidRPr="00CA6896" w:rsidRDefault="00CE0DEB"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38ED2F1C"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E352347" w14:textId="62B7B73A"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5EA1AF6B" w14:textId="77777777"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BD3788E" w14:textId="53D11399"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7AC4D3DF" w14:textId="77777777"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C010E9D" w14:textId="16E9ADC0"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CE0DEB" w:rsidRPr="00CA6896" w14:paraId="4884BB07" w14:textId="1FBCE2C2" w:rsidTr="00CA6896">
        <w:tc>
          <w:tcPr>
            <w:tcW w:w="3515" w:type="dxa"/>
          </w:tcPr>
          <w:p w14:paraId="1AFBAAC7" w14:textId="752EBDCB"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w:t>
            </w:r>
            <w:r w:rsidRPr="00CA6896">
              <w:rPr>
                <w:rFonts w:eastAsia="SimSun" w:cs="Times New Roman"/>
                <w:sz w:val="20"/>
                <w:szCs w:val="20"/>
                <w:cs/>
                <w:lang w:eastAsia="zh-CN"/>
              </w:rPr>
              <w:t xml:space="preserve"> </w:t>
            </w:r>
            <w:r w:rsidRPr="00CA6896">
              <w:rPr>
                <w:rFonts w:eastAsia="SimSun" w:cs="Times New Roman"/>
                <w:sz w:val="20"/>
                <w:szCs w:val="20"/>
                <w:lang w:eastAsia="zh-CN"/>
              </w:rPr>
              <w:t>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43D34406"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AE568B5" w14:textId="655A660D"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2024</w:t>
            </w:r>
          </w:p>
        </w:tc>
        <w:tc>
          <w:tcPr>
            <w:tcW w:w="236" w:type="dxa"/>
          </w:tcPr>
          <w:p w14:paraId="6DEEA904"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7D6E04E" w14:textId="22602D30"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2027</w:t>
            </w:r>
          </w:p>
        </w:tc>
        <w:tc>
          <w:tcPr>
            <w:tcW w:w="236" w:type="dxa"/>
          </w:tcPr>
          <w:p w14:paraId="0968193C"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99CC0E0"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3.40</w:t>
            </w:r>
          </w:p>
        </w:tc>
        <w:tc>
          <w:tcPr>
            <w:tcW w:w="236" w:type="dxa"/>
          </w:tcPr>
          <w:p w14:paraId="0DA0466B"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8BA1FDB" w14:textId="77777777" w:rsidR="00CE0DEB" w:rsidRPr="00CA6896" w:rsidRDefault="00CE0DEB"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7764FC1B"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828990F" w14:textId="52E9A108"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2C53F2E9" w14:textId="77777777"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B9AA498" w14:textId="1DBB5813"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66A92DCA" w14:textId="77777777"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034E7EAB" w14:textId="372E82A8"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CE0DEB" w:rsidRPr="00CA6896" w14:paraId="0B1CDB68" w14:textId="6F44D158" w:rsidTr="00CA6896">
        <w:tc>
          <w:tcPr>
            <w:tcW w:w="3515" w:type="dxa"/>
          </w:tcPr>
          <w:p w14:paraId="320147AB" w14:textId="2D3213CF"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w:t>
            </w:r>
            <w:r w:rsidR="00036E17" w:rsidRPr="00CA6896">
              <w:rPr>
                <w:rFonts w:eastAsia="SimSun" w:cs="Times New Roman"/>
                <w:sz w:val="20"/>
                <w:szCs w:val="20"/>
                <w:lang w:eastAsia="zh-CN"/>
              </w:rPr>
              <w:t xml:space="preserve"> </w:t>
            </w:r>
            <w:r w:rsidRPr="00CA6896">
              <w:rPr>
                <w:rFonts w:eastAsia="SimSun" w:cs="Times New Roman"/>
                <w:sz w:val="20"/>
                <w:szCs w:val="20"/>
                <w:lang w:eastAsia="zh-CN"/>
              </w:rPr>
              <w:t>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76273AC4"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A0674A0" w14:textId="7A52ABFF"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2024</w:t>
            </w:r>
          </w:p>
        </w:tc>
        <w:tc>
          <w:tcPr>
            <w:tcW w:w="236" w:type="dxa"/>
          </w:tcPr>
          <w:p w14:paraId="44B50F0B"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10EE891" w14:textId="5A6F9815"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2029</w:t>
            </w:r>
          </w:p>
        </w:tc>
        <w:tc>
          <w:tcPr>
            <w:tcW w:w="236" w:type="dxa"/>
          </w:tcPr>
          <w:p w14:paraId="63FCFF21"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BD489F3"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3.70</w:t>
            </w:r>
          </w:p>
        </w:tc>
        <w:tc>
          <w:tcPr>
            <w:tcW w:w="236" w:type="dxa"/>
          </w:tcPr>
          <w:p w14:paraId="23BD1DE0"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292FD1C0" w14:textId="77777777" w:rsidR="00CE0DEB" w:rsidRPr="00CA6896" w:rsidRDefault="00CE0DEB"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2A8E6F25" w14:textId="77777777" w:rsidR="00CE0DEB" w:rsidRPr="00CA6896"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354AA15A" w14:textId="3819246A"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3E1FFEC0" w14:textId="77777777"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C7CE73C" w14:textId="0E5731E3"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0EBFE0AF" w14:textId="77777777"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21B6506" w14:textId="4221968D" w:rsidR="00CE0DEB" w:rsidRPr="00CA6896" w:rsidRDefault="00CE0DEB" w:rsidP="00CE0DEB">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E340CF" w:rsidRPr="00CA6896" w14:paraId="07723939" w14:textId="77777777" w:rsidTr="00CA6896">
        <w:tc>
          <w:tcPr>
            <w:tcW w:w="3515" w:type="dxa"/>
          </w:tcPr>
          <w:p w14:paraId="2681393E" w14:textId="4D741231"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6"/>
                <w:sz w:val="20"/>
                <w:szCs w:val="20"/>
                <w:lang w:eastAsia="zh-CN"/>
              </w:rPr>
            </w:pPr>
            <w:r w:rsidRPr="00CA6896">
              <w:rPr>
                <w:rFonts w:eastAsia="SimSun" w:cs="Times New Roman"/>
                <w:spacing w:val="-6"/>
                <w:sz w:val="20"/>
                <w:szCs w:val="20"/>
                <w:lang w:eastAsia="zh-CN"/>
              </w:rPr>
              <w:t>Debenture of Charoen Pokphand Foods PLC.</w:t>
            </w:r>
          </w:p>
        </w:tc>
        <w:tc>
          <w:tcPr>
            <w:tcW w:w="236" w:type="dxa"/>
          </w:tcPr>
          <w:p w14:paraId="467DD1CB"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3E64384" w14:textId="4542244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16, 2025</w:t>
            </w:r>
          </w:p>
        </w:tc>
        <w:tc>
          <w:tcPr>
            <w:tcW w:w="236" w:type="dxa"/>
          </w:tcPr>
          <w:p w14:paraId="13B918F0"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EFE7DF0" w14:textId="4949ABE6"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16, 2030</w:t>
            </w:r>
          </w:p>
        </w:tc>
        <w:tc>
          <w:tcPr>
            <w:tcW w:w="236" w:type="dxa"/>
          </w:tcPr>
          <w:p w14:paraId="4432365B"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55C168D" w14:textId="24FD6E38"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3.48</w:t>
            </w:r>
          </w:p>
        </w:tc>
        <w:tc>
          <w:tcPr>
            <w:tcW w:w="236" w:type="dxa"/>
          </w:tcPr>
          <w:p w14:paraId="48DA02BA"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EA77BCC" w14:textId="135BA22B" w:rsidR="00E340CF" w:rsidRPr="00CA6896" w:rsidRDefault="00E340CF"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2A454655"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3EA80338" w14:textId="2FF11123" w:rsidR="00E340CF" w:rsidRPr="00CA6896" w:rsidRDefault="00E340CF" w:rsidP="00E340CF">
            <w:pPr>
              <w:spacing w:line="160" w:lineRule="atLeast"/>
              <w:jc w:val="center"/>
              <w:rPr>
                <w:rFonts w:cs="Times New Roman"/>
                <w:sz w:val="20"/>
                <w:szCs w:val="20"/>
              </w:rPr>
            </w:pPr>
            <w:r w:rsidRPr="00CA6896">
              <w:rPr>
                <w:rFonts w:cs="Times New Roman"/>
                <w:sz w:val="20"/>
                <w:szCs w:val="20"/>
              </w:rPr>
              <w:t>-</w:t>
            </w:r>
          </w:p>
        </w:tc>
        <w:tc>
          <w:tcPr>
            <w:tcW w:w="236" w:type="dxa"/>
          </w:tcPr>
          <w:p w14:paraId="4E905B1A"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303D388" w14:textId="4589FED6"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14D6CF24"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0FD55D8A" w14:textId="491145F8" w:rsidR="00E340CF" w:rsidRPr="00CA6896" w:rsidRDefault="00E340CF" w:rsidP="00E340CF">
            <w:pPr>
              <w:spacing w:line="160" w:lineRule="atLeast"/>
              <w:jc w:val="center"/>
              <w:rPr>
                <w:rFonts w:cs="Times New Roman"/>
                <w:sz w:val="20"/>
                <w:szCs w:val="20"/>
              </w:rPr>
            </w:pPr>
            <w:r w:rsidRPr="00CA6896">
              <w:rPr>
                <w:rFonts w:cs="Times New Roman"/>
                <w:sz w:val="20"/>
                <w:szCs w:val="20"/>
              </w:rPr>
              <w:t>-</w:t>
            </w:r>
          </w:p>
        </w:tc>
      </w:tr>
      <w:tr w:rsidR="00E340CF" w:rsidRPr="00CA6896" w14:paraId="7F153960" w14:textId="77777777" w:rsidTr="00CA6896">
        <w:tc>
          <w:tcPr>
            <w:tcW w:w="3515" w:type="dxa"/>
          </w:tcPr>
          <w:p w14:paraId="656FB16B" w14:textId="1A62B329"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SC Assets Corporation PLC.</w:t>
            </w:r>
          </w:p>
        </w:tc>
        <w:tc>
          <w:tcPr>
            <w:tcW w:w="236" w:type="dxa"/>
          </w:tcPr>
          <w:p w14:paraId="08F648E4"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B56FF55" w14:textId="53BB74AD"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24, 2025</w:t>
            </w:r>
          </w:p>
        </w:tc>
        <w:tc>
          <w:tcPr>
            <w:tcW w:w="236" w:type="dxa"/>
          </w:tcPr>
          <w:p w14:paraId="038E5C0A"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76D9E5D" w14:textId="062ECFEF"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24, 2028</w:t>
            </w:r>
          </w:p>
        </w:tc>
        <w:tc>
          <w:tcPr>
            <w:tcW w:w="236" w:type="dxa"/>
          </w:tcPr>
          <w:p w14:paraId="13610824"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C8202F4" w14:textId="77CF3459"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4.20</w:t>
            </w:r>
          </w:p>
        </w:tc>
        <w:tc>
          <w:tcPr>
            <w:tcW w:w="236" w:type="dxa"/>
          </w:tcPr>
          <w:p w14:paraId="72B8151E"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1B0F0EDF" w14:textId="155D94B0" w:rsidR="00E340CF" w:rsidRPr="00CA6896" w:rsidRDefault="00E340CF"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2BBA34F0"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218DB04F" w14:textId="4F6495C3" w:rsidR="00E340CF" w:rsidRPr="00CA6896" w:rsidRDefault="00E340CF" w:rsidP="00E340CF">
            <w:pPr>
              <w:spacing w:line="160" w:lineRule="atLeast"/>
              <w:jc w:val="center"/>
              <w:rPr>
                <w:rFonts w:cs="Times New Roman"/>
                <w:sz w:val="20"/>
                <w:szCs w:val="20"/>
              </w:rPr>
            </w:pPr>
            <w:r w:rsidRPr="00CA6896">
              <w:rPr>
                <w:rFonts w:cs="Times New Roman"/>
                <w:sz w:val="20"/>
                <w:szCs w:val="20"/>
              </w:rPr>
              <w:t>-</w:t>
            </w:r>
          </w:p>
        </w:tc>
        <w:tc>
          <w:tcPr>
            <w:tcW w:w="236" w:type="dxa"/>
          </w:tcPr>
          <w:p w14:paraId="53B1875D"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CA2CB42" w14:textId="5A02284A"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6C5C7FF6"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3A5EA2B" w14:textId="36B60653" w:rsidR="00E340CF" w:rsidRPr="00CA6896" w:rsidRDefault="00E340CF" w:rsidP="00E340CF">
            <w:pPr>
              <w:spacing w:line="160" w:lineRule="atLeast"/>
              <w:jc w:val="center"/>
              <w:rPr>
                <w:rFonts w:cs="Times New Roman"/>
                <w:sz w:val="20"/>
                <w:szCs w:val="20"/>
              </w:rPr>
            </w:pPr>
            <w:r w:rsidRPr="00CA6896">
              <w:rPr>
                <w:rFonts w:cs="Times New Roman"/>
                <w:sz w:val="20"/>
                <w:szCs w:val="20"/>
              </w:rPr>
              <w:t>-</w:t>
            </w:r>
          </w:p>
        </w:tc>
      </w:tr>
      <w:tr w:rsidR="00E340CF" w:rsidRPr="00CA6896" w14:paraId="1F9E7FF7" w14:textId="77777777" w:rsidTr="00CA6896">
        <w:trPr>
          <w:trHeight w:val="127"/>
        </w:trPr>
        <w:tc>
          <w:tcPr>
            <w:tcW w:w="3515" w:type="dxa"/>
          </w:tcPr>
          <w:p w14:paraId="51110813" w14:textId="5DEF58F0"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Bangchak Sriracha</w:t>
            </w:r>
          </w:p>
        </w:tc>
        <w:tc>
          <w:tcPr>
            <w:tcW w:w="236" w:type="dxa"/>
          </w:tcPr>
          <w:p w14:paraId="156FA8AE"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7A6E4A3" w14:textId="3C555EB6"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589E41B7"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A4BF71A"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5F537051"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F08C565"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2E8971BC"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9DCFC0E" w14:textId="77777777" w:rsidR="00E340CF" w:rsidRPr="00CA6896" w:rsidRDefault="00E340CF" w:rsidP="00F43BE8">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5DBE9F38"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4EF0407" w14:textId="77777777" w:rsidR="00E340CF" w:rsidRPr="00CA6896" w:rsidRDefault="00E340CF" w:rsidP="00E340CF">
            <w:pPr>
              <w:spacing w:line="160" w:lineRule="atLeast"/>
              <w:jc w:val="center"/>
              <w:rPr>
                <w:rFonts w:cs="Times New Roman"/>
                <w:sz w:val="20"/>
                <w:szCs w:val="20"/>
              </w:rPr>
            </w:pPr>
          </w:p>
        </w:tc>
        <w:tc>
          <w:tcPr>
            <w:tcW w:w="236" w:type="dxa"/>
          </w:tcPr>
          <w:p w14:paraId="107A74D6"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4E0E59F"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02D5E13A"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22E2717" w14:textId="77777777" w:rsidR="00E340CF" w:rsidRPr="00CA6896" w:rsidRDefault="00E340CF" w:rsidP="00E340CF">
            <w:pPr>
              <w:spacing w:line="160" w:lineRule="atLeast"/>
              <w:jc w:val="center"/>
              <w:rPr>
                <w:rFonts w:cs="Times New Roman"/>
                <w:sz w:val="20"/>
                <w:szCs w:val="20"/>
              </w:rPr>
            </w:pPr>
          </w:p>
        </w:tc>
      </w:tr>
      <w:tr w:rsidR="00E340CF" w:rsidRPr="00CA6896" w14:paraId="2AE704AF" w14:textId="77777777" w:rsidTr="00CA6896">
        <w:tc>
          <w:tcPr>
            <w:tcW w:w="3515" w:type="dxa"/>
          </w:tcPr>
          <w:p w14:paraId="44C055B1" w14:textId="5BC4D9ED"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 xml:space="preserve">   Corporation PLC.</w:t>
            </w:r>
          </w:p>
        </w:tc>
        <w:tc>
          <w:tcPr>
            <w:tcW w:w="236" w:type="dxa"/>
          </w:tcPr>
          <w:p w14:paraId="21A444E3"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5F38D49" w14:textId="56AD63DD"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31, 2025</w:t>
            </w:r>
          </w:p>
        </w:tc>
        <w:tc>
          <w:tcPr>
            <w:tcW w:w="236" w:type="dxa"/>
          </w:tcPr>
          <w:p w14:paraId="5B7FF4AC"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6DA4B71" w14:textId="221B0A51"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31, 2030</w:t>
            </w:r>
          </w:p>
        </w:tc>
        <w:tc>
          <w:tcPr>
            <w:tcW w:w="236" w:type="dxa"/>
          </w:tcPr>
          <w:p w14:paraId="0F8D098B"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0B3C4A8" w14:textId="36F82070"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3.34</w:t>
            </w:r>
          </w:p>
        </w:tc>
        <w:tc>
          <w:tcPr>
            <w:tcW w:w="236" w:type="dxa"/>
          </w:tcPr>
          <w:p w14:paraId="7B8C2C7B"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4B936784" w14:textId="24A7979B" w:rsidR="00E340CF" w:rsidRPr="00CA6896" w:rsidRDefault="00E340CF"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70F6FE1B"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4E7F32C4" w14:textId="7CB07963" w:rsidR="00E340CF" w:rsidRPr="00CA6896" w:rsidRDefault="00E340CF" w:rsidP="00E340CF">
            <w:pPr>
              <w:spacing w:line="160" w:lineRule="atLeast"/>
              <w:jc w:val="center"/>
              <w:rPr>
                <w:rFonts w:cs="Times New Roman"/>
                <w:sz w:val="20"/>
                <w:szCs w:val="20"/>
              </w:rPr>
            </w:pPr>
            <w:r w:rsidRPr="00CA6896">
              <w:rPr>
                <w:rFonts w:cs="Times New Roman"/>
                <w:sz w:val="20"/>
                <w:szCs w:val="20"/>
              </w:rPr>
              <w:t>-</w:t>
            </w:r>
          </w:p>
        </w:tc>
        <w:tc>
          <w:tcPr>
            <w:tcW w:w="236" w:type="dxa"/>
          </w:tcPr>
          <w:p w14:paraId="00CB64D8"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5E86B91" w14:textId="0E50F77B"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10735CE4"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4BF532F" w14:textId="01EDC6DA" w:rsidR="00E340CF" w:rsidRPr="00CA6896" w:rsidRDefault="00E340CF" w:rsidP="00E340CF">
            <w:pPr>
              <w:spacing w:line="160" w:lineRule="atLeast"/>
              <w:jc w:val="center"/>
              <w:rPr>
                <w:rFonts w:cs="Times New Roman"/>
                <w:sz w:val="20"/>
                <w:szCs w:val="20"/>
              </w:rPr>
            </w:pPr>
            <w:r w:rsidRPr="00CA6896">
              <w:rPr>
                <w:rFonts w:cs="Times New Roman"/>
                <w:sz w:val="20"/>
                <w:szCs w:val="20"/>
              </w:rPr>
              <w:t>-</w:t>
            </w:r>
          </w:p>
        </w:tc>
      </w:tr>
      <w:tr w:rsidR="00E340CF" w:rsidRPr="00CA6896" w14:paraId="4BF398CC" w14:textId="77777777" w:rsidTr="00CA6896">
        <w:tc>
          <w:tcPr>
            <w:tcW w:w="3515" w:type="dxa"/>
          </w:tcPr>
          <w:p w14:paraId="52975F84" w14:textId="7194F710"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4"/>
                <w:sz w:val="20"/>
                <w:szCs w:val="20"/>
                <w:lang w:eastAsia="zh-CN"/>
              </w:rPr>
            </w:pPr>
            <w:r w:rsidRPr="00CA6896">
              <w:rPr>
                <w:rFonts w:eastAsia="SimSun" w:cs="Times New Roman"/>
                <w:spacing w:val="-4"/>
                <w:sz w:val="20"/>
                <w:szCs w:val="20"/>
                <w:lang w:eastAsia="zh-CN"/>
              </w:rPr>
              <w:t>Debenture of Sri Trang Agro-Industry PLC.</w:t>
            </w:r>
          </w:p>
        </w:tc>
        <w:tc>
          <w:tcPr>
            <w:tcW w:w="236" w:type="dxa"/>
          </w:tcPr>
          <w:p w14:paraId="143836EE"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4B9FF21F" w14:textId="432E2D2B"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5, 2025</w:t>
            </w:r>
          </w:p>
        </w:tc>
        <w:tc>
          <w:tcPr>
            <w:tcW w:w="236" w:type="dxa"/>
          </w:tcPr>
          <w:p w14:paraId="521868CD"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D795CA3" w14:textId="5724F19F"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5, 2028</w:t>
            </w:r>
          </w:p>
        </w:tc>
        <w:tc>
          <w:tcPr>
            <w:tcW w:w="236" w:type="dxa"/>
          </w:tcPr>
          <w:p w14:paraId="03E39CBB"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E00584C" w14:textId="21B47068"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3.40</w:t>
            </w:r>
          </w:p>
        </w:tc>
        <w:tc>
          <w:tcPr>
            <w:tcW w:w="236" w:type="dxa"/>
          </w:tcPr>
          <w:p w14:paraId="7E483572"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33374E73" w14:textId="7A847583" w:rsidR="00E340CF" w:rsidRPr="00CA6896" w:rsidRDefault="00E340CF"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BC96B50"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2926DE97" w14:textId="0AB2FAFF" w:rsidR="00E340CF" w:rsidRPr="00CA6896" w:rsidRDefault="00E340CF" w:rsidP="00E340CF">
            <w:pPr>
              <w:spacing w:line="160" w:lineRule="atLeast"/>
              <w:jc w:val="center"/>
              <w:rPr>
                <w:rFonts w:cs="Times New Roman"/>
                <w:sz w:val="20"/>
                <w:szCs w:val="20"/>
              </w:rPr>
            </w:pPr>
            <w:r w:rsidRPr="00CA6896">
              <w:rPr>
                <w:rFonts w:cs="Times New Roman"/>
                <w:sz w:val="20"/>
                <w:szCs w:val="20"/>
              </w:rPr>
              <w:t>-</w:t>
            </w:r>
          </w:p>
        </w:tc>
        <w:tc>
          <w:tcPr>
            <w:tcW w:w="236" w:type="dxa"/>
          </w:tcPr>
          <w:p w14:paraId="53360A84"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B3E449D" w14:textId="64A8598B"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7EDB32FE"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A40330F" w14:textId="7E43903C" w:rsidR="00E340CF" w:rsidRPr="00CA6896" w:rsidRDefault="00E340CF" w:rsidP="00E340CF">
            <w:pPr>
              <w:spacing w:line="160" w:lineRule="atLeast"/>
              <w:jc w:val="center"/>
              <w:rPr>
                <w:rFonts w:cs="Times New Roman"/>
                <w:sz w:val="20"/>
                <w:szCs w:val="20"/>
              </w:rPr>
            </w:pPr>
            <w:r w:rsidRPr="00CA6896">
              <w:rPr>
                <w:rFonts w:cs="Times New Roman"/>
                <w:sz w:val="20"/>
                <w:szCs w:val="20"/>
              </w:rPr>
              <w:t>-</w:t>
            </w:r>
          </w:p>
        </w:tc>
      </w:tr>
      <w:tr w:rsidR="00E340CF" w:rsidRPr="00CA6896" w14:paraId="57D3844F" w14:textId="77777777" w:rsidTr="00CA6896">
        <w:tc>
          <w:tcPr>
            <w:tcW w:w="3515" w:type="dxa"/>
          </w:tcPr>
          <w:p w14:paraId="35AA616D" w14:textId="0F972B06"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6468647E"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3E42412" w14:textId="41E5AA04"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11, 2025</w:t>
            </w:r>
          </w:p>
        </w:tc>
        <w:tc>
          <w:tcPr>
            <w:tcW w:w="236" w:type="dxa"/>
          </w:tcPr>
          <w:p w14:paraId="32488867"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23A5A44C" w14:textId="79E9ADBB"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11, 2028</w:t>
            </w:r>
          </w:p>
        </w:tc>
        <w:tc>
          <w:tcPr>
            <w:tcW w:w="236" w:type="dxa"/>
          </w:tcPr>
          <w:p w14:paraId="249CB906"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B72E49C" w14:textId="76EF3F0C"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3.35</w:t>
            </w:r>
          </w:p>
        </w:tc>
        <w:tc>
          <w:tcPr>
            <w:tcW w:w="236" w:type="dxa"/>
          </w:tcPr>
          <w:p w14:paraId="71B90ECF"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37A08BE" w14:textId="469D19F3" w:rsidR="00E340CF" w:rsidRPr="00CA6896" w:rsidRDefault="00E340CF"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5BAE5071" w14:textId="77777777" w:rsidR="00E340CF" w:rsidRPr="00CA6896"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4950DCB6" w14:textId="0F53CF86" w:rsidR="00E340CF" w:rsidRPr="00CA6896" w:rsidRDefault="00E340CF" w:rsidP="00E340CF">
            <w:pPr>
              <w:spacing w:line="160" w:lineRule="atLeast"/>
              <w:jc w:val="center"/>
              <w:rPr>
                <w:rFonts w:cs="Times New Roman"/>
                <w:sz w:val="20"/>
                <w:szCs w:val="20"/>
              </w:rPr>
            </w:pPr>
            <w:r w:rsidRPr="00CA6896">
              <w:rPr>
                <w:rFonts w:cs="Times New Roman"/>
                <w:sz w:val="20"/>
                <w:szCs w:val="20"/>
              </w:rPr>
              <w:t>-</w:t>
            </w:r>
          </w:p>
        </w:tc>
        <w:tc>
          <w:tcPr>
            <w:tcW w:w="236" w:type="dxa"/>
          </w:tcPr>
          <w:p w14:paraId="3E300DE8"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4924450" w14:textId="298012EC"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0A539266" w14:textId="77777777" w:rsidR="00E340CF" w:rsidRPr="00CA6896" w:rsidRDefault="00E340CF" w:rsidP="00E340CF">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32404A8" w14:textId="010157B5" w:rsidR="00E340CF" w:rsidRPr="00CA6896" w:rsidRDefault="00E340CF" w:rsidP="00E340CF">
            <w:pPr>
              <w:spacing w:line="160" w:lineRule="atLeast"/>
              <w:jc w:val="center"/>
              <w:rPr>
                <w:rFonts w:cs="Times New Roman"/>
                <w:sz w:val="20"/>
                <w:szCs w:val="20"/>
              </w:rPr>
            </w:pPr>
            <w:r w:rsidRPr="00CA6896">
              <w:rPr>
                <w:rFonts w:cs="Times New Roman"/>
                <w:sz w:val="20"/>
                <w:szCs w:val="20"/>
              </w:rPr>
              <w:t>-</w:t>
            </w:r>
          </w:p>
        </w:tc>
      </w:tr>
      <w:tr w:rsidR="00E340CF" w:rsidRPr="00CA6896" w14:paraId="3265B29B" w14:textId="77777777" w:rsidTr="00CA6896">
        <w:tc>
          <w:tcPr>
            <w:tcW w:w="3515" w:type="dxa"/>
          </w:tcPr>
          <w:p w14:paraId="5D1CC52C" w14:textId="77777777" w:rsidR="00E340CF" w:rsidRPr="00CA6896"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CPF (Thailand) PLC.</w:t>
            </w:r>
          </w:p>
        </w:tc>
        <w:tc>
          <w:tcPr>
            <w:tcW w:w="236" w:type="dxa"/>
          </w:tcPr>
          <w:p w14:paraId="33C50D64" w14:textId="77777777" w:rsidR="00E340CF" w:rsidRPr="00CA6896"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99F7817" w14:textId="77777777" w:rsidR="00E340CF" w:rsidRPr="00CA6896"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21, 2025</w:t>
            </w:r>
          </w:p>
        </w:tc>
        <w:tc>
          <w:tcPr>
            <w:tcW w:w="236" w:type="dxa"/>
          </w:tcPr>
          <w:p w14:paraId="65CEDE20" w14:textId="77777777" w:rsidR="00E340CF" w:rsidRPr="00CA6896"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C2C4E50" w14:textId="77777777" w:rsidR="00E340CF" w:rsidRPr="00CA6896"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21, 2029</w:t>
            </w:r>
          </w:p>
        </w:tc>
        <w:tc>
          <w:tcPr>
            <w:tcW w:w="236" w:type="dxa"/>
          </w:tcPr>
          <w:p w14:paraId="5AC520FD" w14:textId="77777777" w:rsidR="00E340CF" w:rsidRPr="00CA6896"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78F6027" w14:textId="77777777" w:rsidR="00E340CF" w:rsidRPr="00CA6896"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3.18</w:t>
            </w:r>
          </w:p>
        </w:tc>
        <w:tc>
          <w:tcPr>
            <w:tcW w:w="236" w:type="dxa"/>
          </w:tcPr>
          <w:p w14:paraId="326894A1" w14:textId="77777777" w:rsidR="00E340CF" w:rsidRPr="00CA6896"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11AC3DF" w14:textId="77777777" w:rsidR="00E340CF" w:rsidRPr="00CA6896" w:rsidRDefault="00E340CF"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2AD9249E" w14:textId="77777777" w:rsidR="00E340CF" w:rsidRPr="00CA6896"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675E9CBC" w14:textId="77777777" w:rsidR="00E340CF" w:rsidRPr="00CA6896" w:rsidRDefault="00E340CF" w:rsidP="00776A21">
            <w:pPr>
              <w:spacing w:line="160" w:lineRule="atLeast"/>
              <w:jc w:val="center"/>
              <w:rPr>
                <w:rFonts w:cs="Times New Roman"/>
                <w:sz w:val="20"/>
                <w:szCs w:val="20"/>
              </w:rPr>
            </w:pPr>
            <w:r w:rsidRPr="00CA6896">
              <w:rPr>
                <w:rFonts w:cs="Times New Roman"/>
                <w:sz w:val="20"/>
                <w:szCs w:val="20"/>
              </w:rPr>
              <w:t>-</w:t>
            </w:r>
          </w:p>
        </w:tc>
        <w:tc>
          <w:tcPr>
            <w:tcW w:w="236" w:type="dxa"/>
          </w:tcPr>
          <w:p w14:paraId="33AFC23F" w14:textId="77777777" w:rsidR="00E340CF" w:rsidRPr="00CA6896" w:rsidRDefault="00E340CF" w:rsidP="00776A21">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8BBBE94" w14:textId="77777777" w:rsidR="00E340CF" w:rsidRPr="00CA6896" w:rsidRDefault="00E340CF" w:rsidP="00776A21">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558B2FD9" w14:textId="77777777" w:rsidR="00E340CF" w:rsidRPr="00CA6896" w:rsidRDefault="00E340CF" w:rsidP="00776A21">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7B769E1" w14:textId="77777777" w:rsidR="00E340CF" w:rsidRPr="00CA6896" w:rsidRDefault="00E340CF" w:rsidP="00776A21">
            <w:pPr>
              <w:spacing w:line="160" w:lineRule="atLeast"/>
              <w:jc w:val="center"/>
              <w:rPr>
                <w:rFonts w:cs="Times New Roman"/>
                <w:sz w:val="20"/>
                <w:szCs w:val="20"/>
              </w:rPr>
            </w:pPr>
            <w:r w:rsidRPr="00CA6896">
              <w:rPr>
                <w:rFonts w:cs="Times New Roman"/>
                <w:sz w:val="20"/>
                <w:szCs w:val="20"/>
              </w:rPr>
              <w:t>-</w:t>
            </w:r>
          </w:p>
        </w:tc>
      </w:tr>
      <w:tr w:rsidR="00EE5FD7" w:rsidRPr="00CA6896" w14:paraId="6F85E19C" w14:textId="77777777" w:rsidTr="00CA6896">
        <w:tc>
          <w:tcPr>
            <w:tcW w:w="3515" w:type="dxa"/>
          </w:tcPr>
          <w:p w14:paraId="2F3D0C8E" w14:textId="16EF673E"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Gulf Energy Development PLC.</w:t>
            </w:r>
          </w:p>
        </w:tc>
        <w:tc>
          <w:tcPr>
            <w:tcW w:w="236" w:type="dxa"/>
          </w:tcPr>
          <w:p w14:paraId="54176DD7"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1DDAB2C" w14:textId="79587AAE"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4, 2025</w:t>
            </w:r>
          </w:p>
        </w:tc>
        <w:tc>
          <w:tcPr>
            <w:tcW w:w="236" w:type="dxa"/>
          </w:tcPr>
          <w:p w14:paraId="4FFC7733"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2375AC8E" w14:textId="52675826"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4, 2029</w:t>
            </w:r>
          </w:p>
        </w:tc>
        <w:tc>
          <w:tcPr>
            <w:tcW w:w="236" w:type="dxa"/>
          </w:tcPr>
          <w:p w14:paraId="746992EF"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136C261" w14:textId="61AD9C38"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3.00</w:t>
            </w:r>
          </w:p>
        </w:tc>
        <w:tc>
          <w:tcPr>
            <w:tcW w:w="236" w:type="dxa"/>
          </w:tcPr>
          <w:p w14:paraId="7CCBB7E9"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2E5B5A16" w14:textId="06766C6F" w:rsidR="00EE5FD7" w:rsidRPr="00CA6896" w:rsidRDefault="00EE5FD7"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c>
          <w:tcPr>
            <w:tcW w:w="236" w:type="dxa"/>
          </w:tcPr>
          <w:p w14:paraId="019BBBF6"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4E868829" w14:textId="5C946690" w:rsidR="00EE5FD7" w:rsidRPr="00CA6896" w:rsidRDefault="00EE5FD7" w:rsidP="00EE5FD7">
            <w:pPr>
              <w:spacing w:line="160" w:lineRule="atLeast"/>
              <w:jc w:val="center"/>
              <w:rPr>
                <w:rFonts w:cs="Times New Roman"/>
                <w:sz w:val="20"/>
                <w:szCs w:val="20"/>
              </w:rPr>
            </w:pPr>
            <w:r w:rsidRPr="00CA6896">
              <w:rPr>
                <w:rFonts w:cs="Times New Roman"/>
                <w:sz w:val="20"/>
                <w:szCs w:val="20"/>
              </w:rPr>
              <w:t>-</w:t>
            </w:r>
          </w:p>
        </w:tc>
        <w:tc>
          <w:tcPr>
            <w:tcW w:w="236" w:type="dxa"/>
          </w:tcPr>
          <w:p w14:paraId="1A2264CA" w14:textId="77777777" w:rsidR="00EE5FD7" w:rsidRPr="00CA6896" w:rsidRDefault="00EE5FD7" w:rsidP="00EE5FD7">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4815ACC" w14:textId="5C20EC14" w:rsidR="00EE5FD7" w:rsidRPr="00CA6896" w:rsidRDefault="00EE5FD7" w:rsidP="00EE5FD7">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61850D8A" w14:textId="77777777" w:rsidR="00EE5FD7" w:rsidRPr="00CA6896" w:rsidRDefault="00EE5FD7" w:rsidP="00EE5FD7">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8654145" w14:textId="6C281C6F" w:rsidR="00EE5FD7" w:rsidRPr="00CA6896" w:rsidRDefault="00EE5FD7" w:rsidP="00EE5FD7">
            <w:pPr>
              <w:spacing w:line="160" w:lineRule="atLeast"/>
              <w:jc w:val="center"/>
              <w:rPr>
                <w:rFonts w:cs="Times New Roman"/>
                <w:sz w:val="20"/>
                <w:szCs w:val="20"/>
              </w:rPr>
            </w:pPr>
            <w:r w:rsidRPr="00CA6896">
              <w:rPr>
                <w:rFonts w:cs="Times New Roman"/>
                <w:sz w:val="20"/>
                <w:szCs w:val="20"/>
              </w:rPr>
              <w:t>-</w:t>
            </w:r>
          </w:p>
        </w:tc>
      </w:tr>
      <w:tr w:rsidR="00EE5FD7" w:rsidRPr="00CA6896" w14:paraId="5A175BFF" w14:textId="77777777" w:rsidTr="00CA6896">
        <w:tc>
          <w:tcPr>
            <w:tcW w:w="3515" w:type="dxa"/>
          </w:tcPr>
          <w:p w14:paraId="11B74995"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IRPC PLC.</w:t>
            </w:r>
          </w:p>
        </w:tc>
        <w:tc>
          <w:tcPr>
            <w:tcW w:w="236" w:type="dxa"/>
          </w:tcPr>
          <w:p w14:paraId="3F8EA063"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DABC5D6"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25, 2025</w:t>
            </w:r>
          </w:p>
        </w:tc>
        <w:tc>
          <w:tcPr>
            <w:tcW w:w="236" w:type="dxa"/>
          </w:tcPr>
          <w:p w14:paraId="21D194B6"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042C829"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25, 2029</w:t>
            </w:r>
          </w:p>
        </w:tc>
        <w:tc>
          <w:tcPr>
            <w:tcW w:w="236" w:type="dxa"/>
          </w:tcPr>
          <w:p w14:paraId="1D058FA8"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964F3CD"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3.80</w:t>
            </w:r>
          </w:p>
        </w:tc>
        <w:tc>
          <w:tcPr>
            <w:tcW w:w="236" w:type="dxa"/>
          </w:tcPr>
          <w:p w14:paraId="30E9EA8C"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18D7C611" w14:textId="77777777" w:rsidR="00EE5FD7" w:rsidRPr="00CA6896" w:rsidRDefault="00EE5FD7"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28D63F69" w14:textId="77777777" w:rsidR="00EE5FD7" w:rsidRPr="00CA6896"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3E4B72B1" w14:textId="77777777" w:rsidR="00EE5FD7" w:rsidRPr="00CA6896" w:rsidRDefault="00EE5FD7" w:rsidP="00EE5FD7">
            <w:pPr>
              <w:spacing w:line="160" w:lineRule="atLeast"/>
              <w:jc w:val="center"/>
              <w:rPr>
                <w:rFonts w:cs="Times New Roman"/>
                <w:sz w:val="20"/>
                <w:szCs w:val="20"/>
              </w:rPr>
            </w:pPr>
            <w:r w:rsidRPr="00CA6896">
              <w:rPr>
                <w:rFonts w:cs="Times New Roman"/>
                <w:sz w:val="20"/>
                <w:szCs w:val="20"/>
              </w:rPr>
              <w:t>-</w:t>
            </w:r>
          </w:p>
        </w:tc>
        <w:tc>
          <w:tcPr>
            <w:tcW w:w="236" w:type="dxa"/>
          </w:tcPr>
          <w:p w14:paraId="6F7BB814" w14:textId="77777777" w:rsidR="00EE5FD7" w:rsidRPr="00CA6896" w:rsidRDefault="00EE5FD7" w:rsidP="00EE5FD7">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851D7EA" w14:textId="77777777" w:rsidR="00EE5FD7" w:rsidRPr="00CA6896" w:rsidRDefault="00EE5FD7" w:rsidP="00EE5FD7">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76D52790" w14:textId="77777777" w:rsidR="00EE5FD7" w:rsidRPr="00CA6896" w:rsidRDefault="00EE5FD7" w:rsidP="00EE5FD7">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A5BAD61" w14:textId="77777777" w:rsidR="00EE5FD7" w:rsidRPr="00CA6896" w:rsidRDefault="00EE5FD7" w:rsidP="00EE5FD7">
            <w:pPr>
              <w:spacing w:line="160" w:lineRule="atLeast"/>
              <w:jc w:val="center"/>
              <w:rPr>
                <w:rFonts w:cs="Times New Roman"/>
                <w:sz w:val="20"/>
                <w:szCs w:val="20"/>
              </w:rPr>
            </w:pPr>
            <w:r w:rsidRPr="00CA6896">
              <w:rPr>
                <w:rFonts w:cs="Times New Roman"/>
                <w:sz w:val="20"/>
                <w:szCs w:val="20"/>
              </w:rPr>
              <w:t>-</w:t>
            </w:r>
          </w:p>
        </w:tc>
      </w:tr>
      <w:tr w:rsidR="0056799A" w:rsidRPr="00CA6896" w14:paraId="4A419A97" w14:textId="77777777" w:rsidTr="00CA6896">
        <w:tc>
          <w:tcPr>
            <w:tcW w:w="3515" w:type="dxa"/>
          </w:tcPr>
          <w:p w14:paraId="78C60D4E" w14:textId="0118F55D"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Banpu PLC.</w:t>
            </w:r>
          </w:p>
        </w:tc>
        <w:tc>
          <w:tcPr>
            <w:tcW w:w="236" w:type="dxa"/>
          </w:tcPr>
          <w:p w14:paraId="60F96232"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A38F18D" w14:textId="2EE7AB9B"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April 30, 2025</w:t>
            </w:r>
          </w:p>
        </w:tc>
        <w:tc>
          <w:tcPr>
            <w:tcW w:w="236" w:type="dxa"/>
          </w:tcPr>
          <w:p w14:paraId="5597A2CF"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54DD151" w14:textId="2B455679"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April 30, 2030</w:t>
            </w:r>
          </w:p>
        </w:tc>
        <w:tc>
          <w:tcPr>
            <w:tcW w:w="236" w:type="dxa"/>
          </w:tcPr>
          <w:p w14:paraId="0563DC68"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30B3C4C" w14:textId="6AB9E1FF"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3.49</w:t>
            </w:r>
          </w:p>
        </w:tc>
        <w:tc>
          <w:tcPr>
            <w:tcW w:w="236" w:type="dxa"/>
          </w:tcPr>
          <w:p w14:paraId="41152A7E"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40BF96A" w14:textId="158F3489" w:rsidR="0056799A" w:rsidRPr="00CA6896" w:rsidRDefault="0056799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3A6C48F3"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7376C44" w14:textId="31DF3041"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54414C50"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8196A35" w14:textId="5A4B0833" w:rsidR="0056799A" w:rsidRPr="00CA6896" w:rsidRDefault="0056799A" w:rsidP="00CF6467">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320C6898"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11553EE" w14:textId="03F962D4"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56799A" w:rsidRPr="00CA6896" w14:paraId="624AE353" w14:textId="77777777" w:rsidTr="00CA6896">
        <w:tc>
          <w:tcPr>
            <w:tcW w:w="3515" w:type="dxa"/>
          </w:tcPr>
          <w:p w14:paraId="7A07EE33" w14:textId="7CF6DB79"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True</w:t>
            </w:r>
            <w:r w:rsidRPr="00CA6896">
              <w:rPr>
                <w:rFonts w:eastAsia="SimSun" w:cs="Times New Roman"/>
                <w:sz w:val="20"/>
                <w:szCs w:val="20"/>
                <w:lang w:eastAsia="zh-CN"/>
              </w:rPr>
              <w:t xml:space="preserv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1D4A1B68"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F0A2871" w14:textId="128BB421"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8, 2025</w:t>
            </w:r>
          </w:p>
        </w:tc>
        <w:tc>
          <w:tcPr>
            <w:tcW w:w="236" w:type="dxa"/>
          </w:tcPr>
          <w:p w14:paraId="03BE51B8"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751AB14" w14:textId="0A36314C"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8, 2028</w:t>
            </w:r>
          </w:p>
        </w:tc>
        <w:tc>
          <w:tcPr>
            <w:tcW w:w="236" w:type="dxa"/>
          </w:tcPr>
          <w:p w14:paraId="531CF0B0"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84A6249" w14:textId="783A060E"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3.00</w:t>
            </w:r>
          </w:p>
        </w:tc>
        <w:tc>
          <w:tcPr>
            <w:tcW w:w="236" w:type="dxa"/>
          </w:tcPr>
          <w:p w14:paraId="78A955E5"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351280F" w14:textId="418A2DDC" w:rsidR="0056799A" w:rsidRPr="00CA6896" w:rsidRDefault="0056799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2B7A7049"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3327A23" w14:textId="6D0E22E4"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12844D7C"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89D4D6F" w14:textId="525D7A17" w:rsidR="0056799A" w:rsidRPr="00CA6896" w:rsidRDefault="0056799A" w:rsidP="00CF6467">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45B08ECA"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162B1C7" w14:textId="70F3FE46"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56799A" w:rsidRPr="00CA6896" w14:paraId="4A0FC8EA" w14:textId="77777777" w:rsidTr="00CA6896">
        <w:tc>
          <w:tcPr>
            <w:tcW w:w="3515" w:type="dxa"/>
          </w:tcPr>
          <w:p w14:paraId="4A709A65" w14:textId="1369DB11"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Minor International PLC.</w:t>
            </w:r>
          </w:p>
        </w:tc>
        <w:tc>
          <w:tcPr>
            <w:tcW w:w="236" w:type="dxa"/>
          </w:tcPr>
          <w:p w14:paraId="5CDFE743"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4B7D5A0" w14:textId="700FB0D4"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19, 2025</w:t>
            </w:r>
          </w:p>
        </w:tc>
        <w:tc>
          <w:tcPr>
            <w:tcW w:w="236" w:type="dxa"/>
          </w:tcPr>
          <w:p w14:paraId="6B8B1E42"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314C096" w14:textId="5D2450A5"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19, 2032</w:t>
            </w:r>
          </w:p>
        </w:tc>
        <w:tc>
          <w:tcPr>
            <w:tcW w:w="236" w:type="dxa"/>
          </w:tcPr>
          <w:p w14:paraId="5E2D2903"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58B2EDC" w14:textId="64B6A313"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2.85</w:t>
            </w:r>
          </w:p>
        </w:tc>
        <w:tc>
          <w:tcPr>
            <w:tcW w:w="236" w:type="dxa"/>
          </w:tcPr>
          <w:p w14:paraId="47916E6F"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146813A" w14:textId="114B63FE" w:rsidR="0056799A" w:rsidRPr="00CA6896" w:rsidRDefault="0056799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c>
          <w:tcPr>
            <w:tcW w:w="236" w:type="dxa"/>
          </w:tcPr>
          <w:p w14:paraId="78D84CEF"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D0C55E0" w14:textId="1447C10C"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7D473F53"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15541E6" w14:textId="1FC59E90" w:rsidR="0056799A" w:rsidRPr="00CA6896" w:rsidRDefault="0056799A" w:rsidP="00CF6467">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c>
          <w:tcPr>
            <w:tcW w:w="238" w:type="dxa"/>
          </w:tcPr>
          <w:p w14:paraId="2ECDDA04"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A318D8B" w14:textId="43E68914"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0323D6" w:rsidRPr="00CA6896" w14:paraId="7486F8DC" w14:textId="77777777" w:rsidTr="00CA6896">
        <w:tc>
          <w:tcPr>
            <w:tcW w:w="3515" w:type="dxa"/>
          </w:tcPr>
          <w:p w14:paraId="3C62E2AA" w14:textId="77777777" w:rsidR="000323D6" w:rsidRPr="00CA6896" w:rsidRDefault="000323D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p>
        </w:tc>
        <w:tc>
          <w:tcPr>
            <w:tcW w:w="236" w:type="dxa"/>
          </w:tcPr>
          <w:p w14:paraId="389E5579" w14:textId="77777777" w:rsidR="000323D6" w:rsidRPr="00CA6896" w:rsidRDefault="000323D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D41C1E6" w14:textId="77777777" w:rsidR="000323D6" w:rsidRPr="00CA6896" w:rsidRDefault="000323D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4EB85E35" w14:textId="77777777" w:rsidR="000323D6" w:rsidRPr="00CA6896" w:rsidRDefault="000323D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203064D" w14:textId="77777777" w:rsidR="000323D6" w:rsidRPr="00CA6896" w:rsidRDefault="000323D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191572CB" w14:textId="77777777" w:rsidR="000323D6" w:rsidRPr="00CA6896" w:rsidRDefault="000323D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6E19FC6" w14:textId="77777777" w:rsidR="000323D6" w:rsidRPr="00CA6896" w:rsidRDefault="000323D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8BB5A73" w14:textId="77777777" w:rsidR="000323D6" w:rsidRPr="00CA6896" w:rsidRDefault="000323D6"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689E0B8" w14:textId="77777777" w:rsidR="000323D6" w:rsidRPr="00CA6896" w:rsidRDefault="000323D6" w:rsidP="00F43BE8">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327EBEE6" w14:textId="77777777" w:rsidR="000323D6" w:rsidRPr="00CA6896" w:rsidRDefault="000323D6"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36E3F0B" w14:textId="77777777" w:rsidR="000323D6" w:rsidRPr="00CA6896" w:rsidRDefault="000323D6" w:rsidP="0056799A">
            <w:pPr>
              <w:tabs>
                <w:tab w:val="clear" w:pos="907"/>
                <w:tab w:val="left" w:pos="0"/>
              </w:tabs>
              <w:spacing w:line="160" w:lineRule="atLeast"/>
              <w:ind w:right="29"/>
              <w:jc w:val="center"/>
              <w:rPr>
                <w:rFonts w:cs="Times New Roman"/>
                <w:sz w:val="20"/>
                <w:szCs w:val="20"/>
              </w:rPr>
            </w:pPr>
          </w:p>
        </w:tc>
        <w:tc>
          <w:tcPr>
            <w:tcW w:w="236" w:type="dxa"/>
          </w:tcPr>
          <w:p w14:paraId="77755964" w14:textId="77777777" w:rsidR="000323D6" w:rsidRPr="00CA6896" w:rsidRDefault="000323D6"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BF34DB5" w14:textId="77777777" w:rsidR="000323D6" w:rsidRPr="00CA6896" w:rsidRDefault="000323D6" w:rsidP="0056799A">
            <w:pPr>
              <w:tabs>
                <w:tab w:val="clear" w:pos="227"/>
                <w:tab w:val="clear" w:pos="454"/>
                <w:tab w:val="clear" w:pos="680"/>
                <w:tab w:val="clear" w:pos="907"/>
                <w:tab w:val="left" w:pos="0"/>
              </w:tabs>
              <w:ind w:right="29"/>
              <w:jc w:val="right"/>
              <w:rPr>
                <w:rFonts w:cs="Times New Roman"/>
                <w:sz w:val="20"/>
                <w:szCs w:val="20"/>
              </w:rPr>
            </w:pPr>
          </w:p>
        </w:tc>
        <w:tc>
          <w:tcPr>
            <w:tcW w:w="238" w:type="dxa"/>
          </w:tcPr>
          <w:p w14:paraId="6FF906AC" w14:textId="77777777" w:rsidR="000323D6" w:rsidRPr="00CA6896" w:rsidRDefault="000323D6"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F81E04E" w14:textId="77777777" w:rsidR="000323D6" w:rsidRPr="00CA6896" w:rsidRDefault="000323D6" w:rsidP="0056799A">
            <w:pPr>
              <w:tabs>
                <w:tab w:val="clear" w:pos="907"/>
                <w:tab w:val="left" w:pos="0"/>
              </w:tabs>
              <w:spacing w:line="160" w:lineRule="atLeast"/>
              <w:ind w:right="29"/>
              <w:jc w:val="center"/>
              <w:rPr>
                <w:rFonts w:cs="Times New Roman"/>
                <w:sz w:val="20"/>
                <w:szCs w:val="20"/>
              </w:rPr>
            </w:pPr>
          </w:p>
        </w:tc>
      </w:tr>
      <w:tr w:rsidR="0035569B" w:rsidRPr="00CA6896" w14:paraId="44B0B868" w14:textId="77777777" w:rsidTr="00CA6896">
        <w:tc>
          <w:tcPr>
            <w:tcW w:w="3515" w:type="dxa"/>
          </w:tcPr>
          <w:p w14:paraId="17B51E5A"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p>
        </w:tc>
        <w:tc>
          <w:tcPr>
            <w:tcW w:w="236" w:type="dxa"/>
          </w:tcPr>
          <w:p w14:paraId="1A5A29A8"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FFCC609"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6F45FCFE"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B077F2D"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19A6D890"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0CEBF7D"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0694FA93"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C5D9CEA" w14:textId="77777777" w:rsidR="0035569B" w:rsidRPr="00CA6896" w:rsidRDefault="0035569B" w:rsidP="00F43BE8">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4E5989BC"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C05CB22" w14:textId="77777777" w:rsidR="0035569B" w:rsidRPr="00CA6896" w:rsidRDefault="0035569B" w:rsidP="0056799A">
            <w:pPr>
              <w:tabs>
                <w:tab w:val="clear" w:pos="907"/>
                <w:tab w:val="left" w:pos="0"/>
              </w:tabs>
              <w:spacing w:line="160" w:lineRule="atLeast"/>
              <w:ind w:right="29"/>
              <w:jc w:val="center"/>
              <w:rPr>
                <w:rFonts w:cs="Times New Roman"/>
                <w:sz w:val="20"/>
                <w:szCs w:val="20"/>
              </w:rPr>
            </w:pPr>
          </w:p>
        </w:tc>
        <w:tc>
          <w:tcPr>
            <w:tcW w:w="236" w:type="dxa"/>
          </w:tcPr>
          <w:p w14:paraId="654ECF62"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B76E25B"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238" w:type="dxa"/>
          </w:tcPr>
          <w:p w14:paraId="3AD68B49"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3AA3B45" w14:textId="77777777" w:rsidR="0035569B" w:rsidRPr="00CA6896" w:rsidRDefault="0035569B" w:rsidP="0056799A">
            <w:pPr>
              <w:tabs>
                <w:tab w:val="clear" w:pos="907"/>
                <w:tab w:val="left" w:pos="0"/>
              </w:tabs>
              <w:spacing w:line="160" w:lineRule="atLeast"/>
              <w:ind w:right="29"/>
              <w:jc w:val="center"/>
              <w:rPr>
                <w:rFonts w:cs="Times New Roman"/>
                <w:sz w:val="20"/>
                <w:szCs w:val="20"/>
              </w:rPr>
            </w:pPr>
          </w:p>
        </w:tc>
      </w:tr>
      <w:tr w:rsidR="00CA6896" w:rsidRPr="00CA6896" w14:paraId="1B10F229" w14:textId="77777777" w:rsidTr="00CA6896">
        <w:tc>
          <w:tcPr>
            <w:tcW w:w="3515" w:type="dxa"/>
          </w:tcPr>
          <w:p w14:paraId="07F56C9A" w14:textId="77777777" w:rsidR="00CA6896" w:rsidRPr="00CA6896" w:rsidRDefault="00CA689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p>
        </w:tc>
        <w:tc>
          <w:tcPr>
            <w:tcW w:w="236" w:type="dxa"/>
          </w:tcPr>
          <w:p w14:paraId="6D540943" w14:textId="77777777" w:rsidR="00CA6896" w:rsidRPr="00CA6896" w:rsidRDefault="00CA689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4BF44DD2" w14:textId="77777777" w:rsidR="00CA6896" w:rsidRPr="00CA6896" w:rsidRDefault="00CA689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765A3C24" w14:textId="77777777" w:rsidR="00CA6896" w:rsidRPr="00CA6896" w:rsidRDefault="00CA689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EC21C86" w14:textId="77777777" w:rsidR="00CA6896" w:rsidRPr="00CA6896" w:rsidRDefault="00CA689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77CD2CCC" w14:textId="77777777" w:rsidR="00CA6896" w:rsidRPr="00CA6896" w:rsidRDefault="00CA689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53C9283" w14:textId="77777777" w:rsidR="00CA6896" w:rsidRPr="00CA6896" w:rsidRDefault="00CA6896"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4FCD5D91" w14:textId="77777777" w:rsidR="00CA6896" w:rsidRPr="00CA6896" w:rsidRDefault="00CA6896"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48B6370" w14:textId="77777777" w:rsidR="00CA6896" w:rsidRPr="00CA6896" w:rsidRDefault="00CA6896" w:rsidP="00F43BE8">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42727869" w14:textId="77777777" w:rsidR="00CA6896" w:rsidRPr="00CA6896" w:rsidRDefault="00CA6896"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C821AE1" w14:textId="77777777" w:rsidR="00CA6896" w:rsidRPr="00CA6896" w:rsidRDefault="00CA6896" w:rsidP="0056799A">
            <w:pPr>
              <w:tabs>
                <w:tab w:val="clear" w:pos="907"/>
                <w:tab w:val="left" w:pos="0"/>
              </w:tabs>
              <w:spacing w:line="160" w:lineRule="atLeast"/>
              <w:ind w:right="29"/>
              <w:jc w:val="center"/>
              <w:rPr>
                <w:rFonts w:cs="Times New Roman"/>
                <w:sz w:val="20"/>
                <w:szCs w:val="20"/>
              </w:rPr>
            </w:pPr>
          </w:p>
        </w:tc>
        <w:tc>
          <w:tcPr>
            <w:tcW w:w="236" w:type="dxa"/>
          </w:tcPr>
          <w:p w14:paraId="664DEF32" w14:textId="77777777" w:rsidR="00CA6896" w:rsidRPr="00CA6896" w:rsidRDefault="00CA6896"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6DE399D" w14:textId="77777777" w:rsidR="00CA6896" w:rsidRPr="00CA6896" w:rsidRDefault="00CA6896" w:rsidP="0056799A">
            <w:pPr>
              <w:tabs>
                <w:tab w:val="clear" w:pos="227"/>
                <w:tab w:val="clear" w:pos="454"/>
                <w:tab w:val="clear" w:pos="680"/>
                <w:tab w:val="clear" w:pos="907"/>
                <w:tab w:val="left" w:pos="0"/>
              </w:tabs>
              <w:ind w:right="29"/>
              <w:jc w:val="right"/>
              <w:rPr>
                <w:rFonts w:cs="Times New Roman"/>
                <w:sz w:val="20"/>
                <w:szCs w:val="20"/>
              </w:rPr>
            </w:pPr>
          </w:p>
        </w:tc>
        <w:tc>
          <w:tcPr>
            <w:tcW w:w="238" w:type="dxa"/>
          </w:tcPr>
          <w:p w14:paraId="26551DD2" w14:textId="77777777" w:rsidR="00CA6896" w:rsidRPr="00CA6896" w:rsidRDefault="00CA6896"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A65B657" w14:textId="77777777" w:rsidR="00CA6896" w:rsidRPr="00CA6896" w:rsidRDefault="00CA6896" w:rsidP="0056799A">
            <w:pPr>
              <w:tabs>
                <w:tab w:val="clear" w:pos="907"/>
                <w:tab w:val="left" w:pos="0"/>
              </w:tabs>
              <w:spacing w:line="160" w:lineRule="atLeast"/>
              <w:ind w:right="29"/>
              <w:jc w:val="center"/>
              <w:rPr>
                <w:rFonts w:cs="Times New Roman"/>
                <w:sz w:val="20"/>
                <w:szCs w:val="20"/>
              </w:rPr>
            </w:pPr>
          </w:p>
        </w:tc>
      </w:tr>
      <w:tr w:rsidR="0056799A" w:rsidRPr="00CA6896" w14:paraId="4AFCF4BA" w14:textId="77777777" w:rsidTr="00CA6896">
        <w:tc>
          <w:tcPr>
            <w:tcW w:w="3515" w:type="dxa"/>
          </w:tcPr>
          <w:p w14:paraId="4A70C9F3" w14:textId="7A4E51F0"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lastRenderedPageBreak/>
              <w:t>Debenture of SCB X PLC.</w:t>
            </w:r>
          </w:p>
        </w:tc>
        <w:tc>
          <w:tcPr>
            <w:tcW w:w="236" w:type="dxa"/>
          </w:tcPr>
          <w:p w14:paraId="64005F25"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D4EEF8C" w14:textId="71855E50"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30, 2025</w:t>
            </w:r>
          </w:p>
        </w:tc>
        <w:tc>
          <w:tcPr>
            <w:tcW w:w="236" w:type="dxa"/>
          </w:tcPr>
          <w:p w14:paraId="5848B748"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8AC34DF" w14:textId="684BAF71"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30, 2029</w:t>
            </w:r>
          </w:p>
        </w:tc>
        <w:tc>
          <w:tcPr>
            <w:tcW w:w="236" w:type="dxa"/>
          </w:tcPr>
          <w:p w14:paraId="0175488D"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B6CEE51" w14:textId="4D9AF9DA"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2.60</w:t>
            </w:r>
          </w:p>
        </w:tc>
        <w:tc>
          <w:tcPr>
            <w:tcW w:w="236" w:type="dxa"/>
          </w:tcPr>
          <w:p w14:paraId="6CFF4987"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8B4BCEA" w14:textId="04C6942B" w:rsidR="0056799A" w:rsidRPr="00CA6896" w:rsidRDefault="0056799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68C0186C"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C75E903" w14:textId="6FCDB071"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4278E2A5"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29BA384" w14:textId="40F6CCE5" w:rsidR="0056799A" w:rsidRPr="00CA6896" w:rsidRDefault="0056799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17DCD50C"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DE5FBE3" w14:textId="03746BE4"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56799A" w:rsidRPr="00CA6896" w14:paraId="311B4264" w14:textId="77777777" w:rsidTr="00CA6896">
        <w:tc>
          <w:tcPr>
            <w:tcW w:w="3515" w:type="dxa"/>
          </w:tcPr>
          <w:p w14:paraId="2D0A552A" w14:textId="71AD9713"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CK Power PLC.</w:t>
            </w:r>
          </w:p>
        </w:tc>
        <w:tc>
          <w:tcPr>
            <w:tcW w:w="236" w:type="dxa"/>
          </w:tcPr>
          <w:p w14:paraId="0071E595"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C8136E2" w14:textId="1E7EA6DF"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10, 2025</w:t>
            </w:r>
          </w:p>
        </w:tc>
        <w:tc>
          <w:tcPr>
            <w:tcW w:w="236" w:type="dxa"/>
          </w:tcPr>
          <w:p w14:paraId="742346F4"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865F598" w14:textId="073C5703"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10, 2028</w:t>
            </w:r>
          </w:p>
        </w:tc>
        <w:tc>
          <w:tcPr>
            <w:tcW w:w="236" w:type="dxa"/>
          </w:tcPr>
          <w:p w14:paraId="4A8B7626"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34076E7" w14:textId="4D6FF3E4"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cs/>
                <w:lang w:eastAsia="zh-CN"/>
              </w:rPr>
              <w:t>3.15</w:t>
            </w:r>
          </w:p>
        </w:tc>
        <w:tc>
          <w:tcPr>
            <w:tcW w:w="236" w:type="dxa"/>
          </w:tcPr>
          <w:p w14:paraId="3B1E79B9"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B308713" w14:textId="679E3C70" w:rsidR="0056799A" w:rsidRPr="00CA6896" w:rsidRDefault="0056799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2FBAA7B7"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6C0D9B8" w14:textId="3C8171F9"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4F6D3133"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B0544B3" w14:textId="4CFE3CC4" w:rsidR="0056799A" w:rsidRPr="00CA6896" w:rsidRDefault="0056799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c>
          <w:tcPr>
            <w:tcW w:w="238" w:type="dxa"/>
          </w:tcPr>
          <w:p w14:paraId="04295256"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0484F69" w14:textId="6E51ECD1"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56799A" w:rsidRPr="00CA6896" w14:paraId="1129A03D" w14:textId="77777777" w:rsidTr="0035569B">
        <w:tc>
          <w:tcPr>
            <w:tcW w:w="3515" w:type="dxa"/>
          </w:tcPr>
          <w:p w14:paraId="1F066D19" w14:textId="00ED27A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pacing w:val="-8"/>
                <w:sz w:val="20"/>
                <w:szCs w:val="20"/>
                <w:lang w:eastAsia="zh-CN"/>
              </w:rPr>
              <w:t>Debenture of B.Grimm Power PLC.</w:t>
            </w:r>
          </w:p>
        </w:tc>
        <w:tc>
          <w:tcPr>
            <w:tcW w:w="236" w:type="dxa"/>
          </w:tcPr>
          <w:p w14:paraId="54941A8B"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0CB24C1" w14:textId="426B761D"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13, 2025</w:t>
            </w:r>
          </w:p>
        </w:tc>
        <w:tc>
          <w:tcPr>
            <w:tcW w:w="236" w:type="dxa"/>
          </w:tcPr>
          <w:p w14:paraId="1C4DED49"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494D5F2" w14:textId="74EF2156"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13, 2029</w:t>
            </w:r>
          </w:p>
        </w:tc>
        <w:tc>
          <w:tcPr>
            <w:tcW w:w="236" w:type="dxa"/>
          </w:tcPr>
          <w:p w14:paraId="0CE0893F" w14:textId="77777777"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CFDF1C2" w14:textId="5AEC478B" w:rsidR="0056799A" w:rsidRPr="00CA6896"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3.30</w:t>
            </w:r>
          </w:p>
        </w:tc>
        <w:tc>
          <w:tcPr>
            <w:tcW w:w="236" w:type="dxa"/>
          </w:tcPr>
          <w:p w14:paraId="553057F9"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AABC3A6" w14:textId="28094591" w:rsidR="0056799A" w:rsidRPr="00CA6896" w:rsidRDefault="0056799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6A7D8920"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D0277F3" w14:textId="06BE8EE4"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12C091A0"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09F73C8" w14:textId="577C71AE" w:rsidR="0056799A" w:rsidRPr="00CA6896" w:rsidRDefault="0056799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45,000</w:t>
            </w:r>
          </w:p>
        </w:tc>
        <w:tc>
          <w:tcPr>
            <w:tcW w:w="238" w:type="dxa"/>
          </w:tcPr>
          <w:p w14:paraId="00296C2B" w14:textId="77777777" w:rsidR="0056799A" w:rsidRPr="00CA6896" w:rsidRDefault="0056799A"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0275D0D" w14:textId="57F6FAA5" w:rsidR="0056799A" w:rsidRPr="00CA6896" w:rsidRDefault="0056799A" w:rsidP="0056799A">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35569B" w:rsidRPr="00CA6896" w14:paraId="5D74339F" w14:textId="77777777" w:rsidTr="0035569B">
        <w:tc>
          <w:tcPr>
            <w:tcW w:w="3515" w:type="dxa"/>
          </w:tcPr>
          <w:p w14:paraId="54CB2529" w14:textId="4DF92B6A" w:rsidR="0035569B" w:rsidRPr="005F45BF"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heme="minorBidi"/>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Pr>
                <w:rFonts w:eastAsia="SimSun" w:cstheme="minorBidi"/>
                <w:spacing w:val="-8"/>
                <w:sz w:val="20"/>
                <w:szCs w:val="20"/>
                <w:lang w:eastAsia="zh-CN"/>
              </w:rPr>
              <w:t>Xayaburi Power Co., Ltd.</w:t>
            </w:r>
          </w:p>
        </w:tc>
        <w:tc>
          <w:tcPr>
            <w:tcW w:w="236" w:type="dxa"/>
          </w:tcPr>
          <w:p w14:paraId="105D69BE"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AAE5B50" w14:textId="39570D2F"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July 23, 2025</w:t>
            </w:r>
          </w:p>
        </w:tc>
        <w:tc>
          <w:tcPr>
            <w:tcW w:w="236" w:type="dxa"/>
          </w:tcPr>
          <w:p w14:paraId="3DF1FC3B"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7663A0E" w14:textId="13529B4A"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July 23, 2030</w:t>
            </w:r>
          </w:p>
        </w:tc>
        <w:tc>
          <w:tcPr>
            <w:tcW w:w="236" w:type="dxa"/>
          </w:tcPr>
          <w:p w14:paraId="77CDDDA9"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FBD8D8A" w14:textId="10184C9D"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2.80</w:t>
            </w:r>
          </w:p>
        </w:tc>
        <w:tc>
          <w:tcPr>
            <w:tcW w:w="236" w:type="dxa"/>
          </w:tcPr>
          <w:p w14:paraId="15EBA567"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C3511B9" w14:textId="2DF7517E" w:rsidR="0035569B" w:rsidRPr="00CA6896" w:rsidRDefault="00FE50FC"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6AF5AD9D"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E123DD8" w14:textId="03FE1C7A" w:rsidR="0035569B" w:rsidRPr="00CA6896" w:rsidRDefault="00FE50FC"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4CDB7131"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9924A08" w14:textId="53770645" w:rsidR="0035569B" w:rsidRPr="00CA6896" w:rsidRDefault="005F45BF"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1C2ED798"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C11AF05" w14:textId="1838614E" w:rsidR="0035569B" w:rsidRPr="00CA6896" w:rsidRDefault="005F45BF"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35569B" w:rsidRPr="00CA6896" w14:paraId="7E0BFC91" w14:textId="77777777" w:rsidTr="0035569B">
        <w:tc>
          <w:tcPr>
            <w:tcW w:w="3515" w:type="dxa"/>
          </w:tcPr>
          <w:p w14:paraId="4DB093CC" w14:textId="63E907DA"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CP Axtra PLC.</w:t>
            </w:r>
          </w:p>
        </w:tc>
        <w:tc>
          <w:tcPr>
            <w:tcW w:w="236" w:type="dxa"/>
          </w:tcPr>
          <w:p w14:paraId="0A22C504"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2ECDE00" w14:textId="3DCC6B44"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1, 2025</w:t>
            </w:r>
          </w:p>
        </w:tc>
        <w:tc>
          <w:tcPr>
            <w:tcW w:w="236" w:type="dxa"/>
          </w:tcPr>
          <w:p w14:paraId="040DA502"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A7FECB6" w14:textId="343D37C4"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September 13, 2030</w:t>
            </w:r>
          </w:p>
        </w:tc>
        <w:tc>
          <w:tcPr>
            <w:tcW w:w="236" w:type="dxa"/>
          </w:tcPr>
          <w:p w14:paraId="38A8B153"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AA78143" w14:textId="28AC1975"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2.23</w:t>
            </w:r>
          </w:p>
        </w:tc>
        <w:tc>
          <w:tcPr>
            <w:tcW w:w="236" w:type="dxa"/>
          </w:tcPr>
          <w:p w14:paraId="4716C573"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FA1AC03" w14:textId="14A493A6" w:rsidR="0035569B" w:rsidRPr="00CA6896" w:rsidRDefault="00FE50FC"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0850C3C3"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D72CD0F" w14:textId="469735A8" w:rsidR="0035569B" w:rsidRPr="00CA6896" w:rsidRDefault="00FE50FC"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58317B49"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D537A41" w14:textId="15A3139D" w:rsidR="0035569B" w:rsidRPr="00CA6896" w:rsidRDefault="005F45BF"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8" w:type="dxa"/>
          </w:tcPr>
          <w:p w14:paraId="06860E8C"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FE8B8F2" w14:textId="2C342B67" w:rsidR="0035569B" w:rsidRPr="00CA6896" w:rsidRDefault="005F45BF"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35569B" w:rsidRPr="00CA6896" w14:paraId="2DA7FF9E" w14:textId="77777777" w:rsidTr="0035569B">
        <w:tc>
          <w:tcPr>
            <w:tcW w:w="3515" w:type="dxa"/>
          </w:tcPr>
          <w:p w14:paraId="5FBBEA9F" w14:textId="59B5B982"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Charoen Pokphand Foods PLC.</w:t>
            </w:r>
          </w:p>
        </w:tc>
        <w:tc>
          <w:tcPr>
            <w:tcW w:w="236" w:type="dxa"/>
          </w:tcPr>
          <w:p w14:paraId="4724BC43"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75742C2" w14:textId="3B2A578E"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8, 2025</w:t>
            </w:r>
          </w:p>
        </w:tc>
        <w:tc>
          <w:tcPr>
            <w:tcW w:w="236" w:type="dxa"/>
          </w:tcPr>
          <w:p w14:paraId="19A90650"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463EBE1" w14:textId="306B47E0"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8, 2032</w:t>
            </w:r>
          </w:p>
        </w:tc>
        <w:tc>
          <w:tcPr>
            <w:tcW w:w="236" w:type="dxa"/>
          </w:tcPr>
          <w:p w14:paraId="085CCECA"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B75C9C3" w14:textId="751AFF72"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2.70</w:t>
            </w:r>
          </w:p>
        </w:tc>
        <w:tc>
          <w:tcPr>
            <w:tcW w:w="236" w:type="dxa"/>
          </w:tcPr>
          <w:p w14:paraId="20CA2864"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67C4332" w14:textId="6F4CAD6E" w:rsidR="0035569B" w:rsidRPr="00CA6896" w:rsidRDefault="00FE50FC"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682A97D9"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51052FF" w14:textId="31F256DB" w:rsidR="0035569B" w:rsidRPr="00CA6896" w:rsidRDefault="00FE50FC"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1E4CE172"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6719FF8" w14:textId="4191E1C2" w:rsidR="0035569B" w:rsidRPr="00CA6896" w:rsidRDefault="005F45BF"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5012A07E"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5A3F2D6" w14:textId="148EA6D9" w:rsidR="0035569B" w:rsidRPr="00CA6896" w:rsidRDefault="005F45BF"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35569B" w:rsidRPr="00CA6896" w14:paraId="2AE82A13" w14:textId="77777777" w:rsidTr="0035569B">
        <w:tc>
          <w:tcPr>
            <w:tcW w:w="3515" w:type="dxa"/>
          </w:tcPr>
          <w:p w14:paraId="50AFE050" w14:textId="48481915"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WHA Premium Growth</w:t>
            </w:r>
          </w:p>
        </w:tc>
        <w:tc>
          <w:tcPr>
            <w:tcW w:w="236" w:type="dxa"/>
          </w:tcPr>
          <w:p w14:paraId="063D38DA"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5BACA39"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19ECF468"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268EB76"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7E1DD1C0"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904A251"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21D3E91A"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9A23E98" w14:textId="77777777" w:rsidR="0035569B" w:rsidRPr="00CA6896" w:rsidRDefault="0035569B" w:rsidP="00F43BE8">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4048373E"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D7C2030" w14:textId="77777777" w:rsidR="0035569B" w:rsidRPr="00CA6896" w:rsidRDefault="0035569B" w:rsidP="0056799A">
            <w:pPr>
              <w:tabs>
                <w:tab w:val="clear" w:pos="907"/>
                <w:tab w:val="left" w:pos="0"/>
              </w:tabs>
              <w:spacing w:line="160" w:lineRule="atLeast"/>
              <w:ind w:right="29"/>
              <w:jc w:val="center"/>
              <w:rPr>
                <w:rFonts w:cs="Times New Roman"/>
                <w:sz w:val="20"/>
                <w:szCs w:val="20"/>
              </w:rPr>
            </w:pPr>
          </w:p>
        </w:tc>
        <w:tc>
          <w:tcPr>
            <w:tcW w:w="236" w:type="dxa"/>
          </w:tcPr>
          <w:p w14:paraId="0DEBA30A"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3DA62B1" w14:textId="77777777" w:rsidR="0035569B" w:rsidRPr="00CA6896" w:rsidRDefault="0035569B" w:rsidP="00F43BE8">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0C08F2A7"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E5195AF" w14:textId="77777777" w:rsidR="0035569B" w:rsidRPr="00CA6896" w:rsidRDefault="0035569B" w:rsidP="0056799A">
            <w:pPr>
              <w:tabs>
                <w:tab w:val="clear" w:pos="907"/>
                <w:tab w:val="left" w:pos="0"/>
              </w:tabs>
              <w:spacing w:line="160" w:lineRule="atLeast"/>
              <w:ind w:right="29"/>
              <w:jc w:val="center"/>
              <w:rPr>
                <w:rFonts w:cs="Times New Roman"/>
                <w:sz w:val="20"/>
                <w:szCs w:val="20"/>
              </w:rPr>
            </w:pPr>
          </w:p>
        </w:tc>
      </w:tr>
      <w:tr w:rsidR="0035569B" w:rsidRPr="00CA6896" w14:paraId="0BCA8D69" w14:textId="77777777" w:rsidTr="0035569B">
        <w:tc>
          <w:tcPr>
            <w:tcW w:w="3515" w:type="dxa"/>
          </w:tcPr>
          <w:p w14:paraId="0C2438EB" w14:textId="084CE686" w:rsidR="0035569B"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Pr>
                <w:rFonts w:eastAsia="SimSun" w:cs="Times New Roman"/>
                <w:spacing w:val="-8"/>
                <w:sz w:val="20"/>
                <w:szCs w:val="20"/>
                <w:lang w:eastAsia="zh-CN"/>
              </w:rPr>
              <w:t xml:space="preserve">   Freehold </w:t>
            </w:r>
            <w:r w:rsidR="007B7E83">
              <w:rPr>
                <w:rFonts w:eastAsia="SimSun" w:cs="Times New Roman"/>
                <w:spacing w:val="-8"/>
                <w:sz w:val="20"/>
                <w:szCs w:val="20"/>
                <w:lang w:eastAsia="zh-CN"/>
              </w:rPr>
              <w:t>a</w:t>
            </w:r>
            <w:r>
              <w:rPr>
                <w:rFonts w:eastAsia="SimSun" w:cs="Times New Roman"/>
                <w:spacing w:val="-8"/>
                <w:sz w:val="20"/>
                <w:szCs w:val="20"/>
                <w:lang w:eastAsia="zh-CN"/>
              </w:rPr>
              <w:t xml:space="preserve">nd Leasehold Real Estate </w:t>
            </w:r>
          </w:p>
        </w:tc>
        <w:tc>
          <w:tcPr>
            <w:tcW w:w="236" w:type="dxa"/>
          </w:tcPr>
          <w:p w14:paraId="64A84445"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64FEE0C"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636C1A2C"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53505B1"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1E282CDF"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64E2B20"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FD9225E"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80875BF" w14:textId="77777777" w:rsidR="0035569B" w:rsidRPr="00CA6896" w:rsidRDefault="0035569B" w:rsidP="00F43BE8">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0799F522"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85DDD89" w14:textId="77777777" w:rsidR="0035569B" w:rsidRPr="00CA6896" w:rsidRDefault="0035569B" w:rsidP="0056799A">
            <w:pPr>
              <w:tabs>
                <w:tab w:val="clear" w:pos="907"/>
                <w:tab w:val="left" w:pos="0"/>
              </w:tabs>
              <w:spacing w:line="160" w:lineRule="atLeast"/>
              <w:ind w:right="29"/>
              <w:jc w:val="center"/>
              <w:rPr>
                <w:rFonts w:cs="Times New Roman"/>
                <w:sz w:val="20"/>
                <w:szCs w:val="20"/>
              </w:rPr>
            </w:pPr>
          </w:p>
        </w:tc>
        <w:tc>
          <w:tcPr>
            <w:tcW w:w="236" w:type="dxa"/>
          </w:tcPr>
          <w:p w14:paraId="0408B5DA"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D3520F2" w14:textId="77777777" w:rsidR="0035569B" w:rsidRPr="00CA6896" w:rsidRDefault="0035569B" w:rsidP="00F43BE8">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5A3DB8F5"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CED6F11" w14:textId="77777777" w:rsidR="0035569B" w:rsidRPr="00CA6896" w:rsidRDefault="0035569B" w:rsidP="0056799A">
            <w:pPr>
              <w:tabs>
                <w:tab w:val="clear" w:pos="907"/>
                <w:tab w:val="left" w:pos="0"/>
              </w:tabs>
              <w:spacing w:line="160" w:lineRule="atLeast"/>
              <w:ind w:right="29"/>
              <w:jc w:val="center"/>
              <w:rPr>
                <w:rFonts w:cs="Times New Roman"/>
                <w:sz w:val="20"/>
                <w:szCs w:val="20"/>
              </w:rPr>
            </w:pPr>
          </w:p>
        </w:tc>
      </w:tr>
      <w:tr w:rsidR="005F45BF" w:rsidRPr="00CA6896" w14:paraId="40DDEE00" w14:textId="77777777" w:rsidTr="0035569B">
        <w:tc>
          <w:tcPr>
            <w:tcW w:w="3515" w:type="dxa"/>
          </w:tcPr>
          <w:p w14:paraId="1A93C507" w14:textId="4F40326D" w:rsidR="005F45BF"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Pr>
                <w:rFonts w:eastAsia="SimSun" w:cs="Times New Roman"/>
                <w:spacing w:val="-8"/>
                <w:sz w:val="20"/>
                <w:szCs w:val="20"/>
                <w:lang w:eastAsia="zh-CN"/>
              </w:rPr>
              <w:t xml:space="preserve">   Investment Trust</w:t>
            </w:r>
          </w:p>
        </w:tc>
        <w:tc>
          <w:tcPr>
            <w:tcW w:w="236" w:type="dxa"/>
          </w:tcPr>
          <w:p w14:paraId="31FA52F8" w14:textId="77777777" w:rsidR="005F45BF"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B4DC6A0" w14:textId="66C4799A" w:rsidR="005F45BF"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28, 2025</w:t>
            </w:r>
          </w:p>
        </w:tc>
        <w:tc>
          <w:tcPr>
            <w:tcW w:w="236" w:type="dxa"/>
          </w:tcPr>
          <w:p w14:paraId="21C9D81C" w14:textId="77777777" w:rsidR="005F45BF"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7745C4C" w14:textId="62021E6C" w:rsidR="005F45BF"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28, 2030</w:t>
            </w:r>
          </w:p>
        </w:tc>
        <w:tc>
          <w:tcPr>
            <w:tcW w:w="236" w:type="dxa"/>
          </w:tcPr>
          <w:p w14:paraId="2605BD4E" w14:textId="77777777" w:rsidR="005F45BF"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53C302E" w14:textId="2EA7685B" w:rsidR="005F45BF"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2.65</w:t>
            </w:r>
          </w:p>
        </w:tc>
        <w:tc>
          <w:tcPr>
            <w:tcW w:w="236" w:type="dxa"/>
          </w:tcPr>
          <w:p w14:paraId="31111C32" w14:textId="77777777" w:rsidR="005F45BF" w:rsidRPr="00CA6896" w:rsidRDefault="005F45BF"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8736894" w14:textId="4B33666B" w:rsidR="005F45BF" w:rsidRPr="00CA6896" w:rsidRDefault="00FE50FC"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7E7FDB5D" w14:textId="77777777" w:rsidR="005F45BF" w:rsidRPr="00CA6896" w:rsidRDefault="005F45BF"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A0F8AAE" w14:textId="38FAEDD2" w:rsidR="005F45BF" w:rsidRPr="00CA6896" w:rsidRDefault="00FE50FC"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1147ED7C" w14:textId="77777777" w:rsidR="005F45BF" w:rsidRPr="00CA6896" w:rsidRDefault="005F45BF"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F6E7156" w14:textId="3F1363A5" w:rsidR="005F45BF" w:rsidRPr="00CA6896" w:rsidRDefault="005F45BF"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1AFEA811" w14:textId="77777777" w:rsidR="005F45BF" w:rsidRPr="00CA6896" w:rsidRDefault="005F45BF"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6825404" w14:textId="65E2871B" w:rsidR="005F45BF" w:rsidRPr="00CA6896" w:rsidRDefault="005F45BF"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5F45BF" w:rsidRPr="00CA6896" w14:paraId="26B25491" w14:textId="77777777" w:rsidTr="0035569B">
        <w:tc>
          <w:tcPr>
            <w:tcW w:w="3515" w:type="dxa"/>
          </w:tcPr>
          <w:p w14:paraId="4E45F050" w14:textId="648F1AB6" w:rsidR="005F45BF"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Thai Beverage PLC.</w:t>
            </w:r>
          </w:p>
        </w:tc>
        <w:tc>
          <w:tcPr>
            <w:tcW w:w="236" w:type="dxa"/>
          </w:tcPr>
          <w:p w14:paraId="6C21179C" w14:textId="77777777" w:rsidR="005F45BF"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4C93A0C0" w14:textId="585A806E" w:rsidR="005F45BF"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29, 2025</w:t>
            </w:r>
          </w:p>
        </w:tc>
        <w:tc>
          <w:tcPr>
            <w:tcW w:w="236" w:type="dxa"/>
          </w:tcPr>
          <w:p w14:paraId="568AC0F0" w14:textId="77777777" w:rsidR="005F45BF"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24189334" w14:textId="38200747" w:rsidR="005F45BF"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29, 2030</w:t>
            </w:r>
          </w:p>
        </w:tc>
        <w:tc>
          <w:tcPr>
            <w:tcW w:w="236" w:type="dxa"/>
          </w:tcPr>
          <w:p w14:paraId="5DD3E776" w14:textId="77777777" w:rsidR="005F45BF" w:rsidRPr="00CA6896"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5639533" w14:textId="3E619B3E" w:rsidR="005F45BF" w:rsidRDefault="005F45B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1.90</w:t>
            </w:r>
          </w:p>
        </w:tc>
        <w:tc>
          <w:tcPr>
            <w:tcW w:w="236" w:type="dxa"/>
          </w:tcPr>
          <w:p w14:paraId="785F9E9D" w14:textId="77777777" w:rsidR="005F45BF" w:rsidRPr="00CA6896" w:rsidRDefault="005F45BF"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754EC1E" w14:textId="550846CB" w:rsidR="005F45BF" w:rsidRPr="00CA6896" w:rsidRDefault="00FE50FC"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5FF2F0C5" w14:textId="77777777" w:rsidR="005F45BF" w:rsidRPr="00CA6896" w:rsidRDefault="005F45BF"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60BA66A" w14:textId="0D82581A" w:rsidR="005F45BF" w:rsidRPr="00CA6896" w:rsidRDefault="00FE50FC"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07FBD2C1" w14:textId="77777777" w:rsidR="005F45BF" w:rsidRPr="00CA6896" w:rsidRDefault="005F45BF"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2D0E9F6" w14:textId="5055FAC3" w:rsidR="005F45BF" w:rsidRDefault="003249AF"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03AC76E2" w14:textId="77777777" w:rsidR="005F45BF" w:rsidRPr="00CA6896" w:rsidRDefault="005F45BF"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A5980E4" w14:textId="0D81F9F6" w:rsidR="005F45BF" w:rsidRDefault="003249AF"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35569B" w:rsidRPr="00CA6896" w14:paraId="3BAF3A7E" w14:textId="77777777" w:rsidTr="0035569B">
        <w:tc>
          <w:tcPr>
            <w:tcW w:w="3515" w:type="dxa"/>
          </w:tcPr>
          <w:p w14:paraId="4B6DE781" w14:textId="47641216" w:rsidR="0035569B" w:rsidRPr="00CA6896" w:rsidRDefault="003249A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PTT PLC.</w:t>
            </w:r>
          </w:p>
        </w:tc>
        <w:tc>
          <w:tcPr>
            <w:tcW w:w="236" w:type="dxa"/>
          </w:tcPr>
          <w:p w14:paraId="52571D99"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3175956" w14:textId="3C81360C" w:rsidR="0035569B" w:rsidRPr="00CA6896" w:rsidRDefault="003249A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September 12, 2025</w:t>
            </w:r>
          </w:p>
        </w:tc>
        <w:tc>
          <w:tcPr>
            <w:tcW w:w="236" w:type="dxa"/>
          </w:tcPr>
          <w:p w14:paraId="61CB2184"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8D1A6BC" w14:textId="44E4255D" w:rsidR="0035569B" w:rsidRPr="00CA6896" w:rsidRDefault="003249A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September 12, 2032</w:t>
            </w:r>
          </w:p>
        </w:tc>
        <w:tc>
          <w:tcPr>
            <w:tcW w:w="236" w:type="dxa"/>
          </w:tcPr>
          <w:p w14:paraId="2DF655B6" w14:textId="77777777" w:rsidR="0035569B" w:rsidRPr="00CA6896" w:rsidRDefault="0035569B"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E42F1AB" w14:textId="4CDFE36A" w:rsidR="0035569B" w:rsidRPr="00CA6896" w:rsidRDefault="003249AF"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2.50</w:t>
            </w:r>
          </w:p>
        </w:tc>
        <w:tc>
          <w:tcPr>
            <w:tcW w:w="236" w:type="dxa"/>
          </w:tcPr>
          <w:p w14:paraId="493E230F"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6FD3CC8A" w14:textId="6799F155" w:rsidR="0035569B" w:rsidRPr="00CA6896" w:rsidRDefault="00FE50FC"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2B5ABF06"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535F0A71" w14:textId="5C7A8382" w:rsidR="0035569B" w:rsidRPr="00CA6896" w:rsidRDefault="00FE50FC"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002072E9"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77E510A9" w14:textId="4CBCB6D2" w:rsidR="0035569B" w:rsidRPr="00CA6896" w:rsidRDefault="003249AF"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29BD1032" w14:textId="77777777" w:rsidR="0035569B" w:rsidRPr="00CA6896" w:rsidRDefault="0035569B" w:rsidP="0056799A">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55230622" w14:textId="7EBE82DB" w:rsidR="0035569B" w:rsidRPr="00CA6896" w:rsidRDefault="003249AF" w:rsidP="0056799A">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3A086A" w:rsidRPr="00CA6896" w14:paraId="5350FEE3" w14:textId="1FFF9403" w:rsidTr="00CA6896">
        <w:tc>
          <w:tcPr>
            <w:tcW w:w="3515" w:type="dxa"/>
          </w:tcPr>
          <w:p w14:paraId="6D19D2DC" w14:textId="33D65DF4"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left="-110"/>
              <w:jc w:val="both"/>
              <w:rPr>
                <w:rFonts w:eastAsia="SimSun" w:cs="Times New Roman"/>
                <w:sz w:val="20"/>
                <w:szCs w:val="20"/>
                <w:cs/>
                <w:lang w:eastAsia="zh-CN"/>
              </w:rPr>
            </w:pPr>
          </w:p>
        </w:tc>
        <w:tc>
          <w:tcPr>
            <w:tcW w:w="236" w:type="dxa"/>
          </w:tcPr>
          <w:p w14:paraId="12BB36F7" w14:textId="77777777"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757" w:type="dxa"/>
          </w:tcPr>
          <w:p w14:paraId="33384AB8" w14:textId="75074B08"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236" w:type="dxa"/>
          </w:tcPr>
          <w:p w14:paraId="11973609" w14:textId="77777777"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757" w:type="dxa"/>
          </w:tcPr>
          <w:p w14:paraId="7100ABCB" w14:textId="0921E97E"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236" w:type="dxa"/>
          </w:tcPr>
          <w:p w14:paraId="41CB7140" w14:textId="77777777"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304" w:type="dxa"/>
          </w:tcPr>
          <w:p w14:paraId="34C46A4F"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236" w:type="dxa"/>
          </w:tcPr>
          <w:p w14:paraId="6E2F2C2B"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22BE54CD" w14:textId="77777777" w:rsidR="003A086A" w:rsidRPr="00CA6896" w:rsidRDefault="003A086A" w:rsidP="00F43BE8">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7AC7F497"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63FF46EE"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236" w:type="dxa"/>
          </w:tcPr>
          <w:p w14:paraId="2ADE023F"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2208E57C" w14:textId="77777777" w:rsidR="003A086A" w:rsidRPr="00CA6896" w:rsidRDefault="003A086A" w:rsidP="00F43BE8">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4A587B2C"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3F7A1882"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r>
      <w:tr w:rsidR="003A086A" w:rsidRPr="00CA6896" w14:paraId="1DBAF8CE" w14:textId="4A0AFEAE" w:rsidTr="00CA6896">
        <w:tc>
          <w:tcPr>
            <w:tcW w:w="3515" w:type="dxa"/>
          </w:tcPr>
          <w:p w14:paraId="654F2FEA" w14:textId="77777777"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0"/>
                <w:szCs w:val="20"/>
                <w:lang w:eastAsia="zh-CN"/>
              </w:rPr>
            </w:pPr>
            <w:r w:rsidRPr="00CA6896">
              <w:rPr>
                <w:rFonts w:eastAsia="SimSun" w:cs="Times New Roman"/>
                <w:sz w:val="20"/>
                <w:szCs w:val="20"/>
                <w:lang w:eastAsia="zh-CN"/>
              </w:rPr>
              <w:t>Total</w:t>
            </w:r>
          </w:p>
        </w:tc>
        <w:tc>
          <w:tcPr>
            <w:tcW w:w="236" w:type="dxa"/>
          </w:tcPr>
          <w:p w14:paraId="29EE21F7" w14:textId="77777777"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F99C12C" w14:textId="77777777"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3894708E" w14:textId="77777777"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1AEBA93" w14:textId="77777777"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17385BB7" w14:textId="77777777" w:rsidR="003A086A" w:rsidRPr="00CA6896"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8234BCD"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236" w:type="dxa"/>
          </w:tcPr>
          <w:p w14:paraId="2D1FECE3"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3CCF8C25" w14:textId="5A50B92C" w:rsidR="003A086A" w:rsidRPr="00CA6896" w:rsidRDefault="003249AF"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820</w:t>
            </w:r>
            <w:r w:rsidR="003A086A" w:rsidRPr="00CA6896">
              <w:rPr>
                <w:rFonts w:cs="Times New Roman"/>
                <w:sz w:val="20"/>
                <w:szCs w:val="20"/>
              </w:rPr>
              <w:t>,000</w:t>
            </w:r>
          </w:p>
        </w:tc>
        <w:tc>
          <w:tcPr>
            <w:tcW w:w="236" w:type="dxa"/>
          </w:tcPr>
          <w:p w14:paraId="01402C74"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15F61CC9" w14:textId="387D3277" w:rsidR="003A086A" w:rsidRPr="00CA6896" w:rsidRDefault="003A086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cs/>
              </w:rPr>
              <w:t>105</w:t>
            </w:r>
            <w:r w:rsidRPr="00CA6896">
              <w:rPr>
                <w:rFonts w:cs="Times New Roman"/>
                <w:sz w:val="20"/>
                <w:szCs w:val="20"/>
              </w:rPr>
              <w:t>,000</w:t>
            </w:r>
          </w:p>
        </w:tc>
        <w:tc>
          <w:tcPr>
            <w:tcW w:w="236" w:type="dxa"/>
          </w:tcPr>
          <w:p w14:paraId="22D92FAE"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0106F138" w14:textId="1BE6D26E" w:rsidR="003A086A" w:rsidRPr="00CA6896" w:rsidRDefault="005F45BF" w:rsidP="00F43BE8">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740</w:t>
            </w:r>
            <w:r w:rsidR="003A086A" w:rsidRPr="00CA6896">
              <w:rPr>
                <w:rFonts w:cs="Times New Roman"/>
                <w:sz w:val="20"/>
                <w:szCs w:val="20"/>
              </w:rPr>
              <w:t>,000</w:t>
            </w:r>
          </w:p>
        </w:tc>
        <w:tc>
          <w:tcPr>
            <w:tcW w:w="238" w:type="dxa"/>
          </w:tcPr>
          <w:p w14:paraId="02609E01" w14:textId="77777777" w:rsidR="003A086A" w:rsidRPr="00CA6896" w:rsidRDefault="003A086A" w:rsidP="003A086A">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4F9A49BB" w14:textId="01DC4E8F" w:rsidR="003A086A" w:rsidRPr="00CA6896" w:rsidRDefault="003A086A" w:rsidP="00F43BE8">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cs/>
              </w:rPr>
              <w:t>105</w:t>
            </w:r>
            <w:r w:rsidRPr="00CA6896">
              <w:rPr>
                <w:rFonts w:cs="Times New Roman"/>
                <w:sz w:val="20"/>
                <w:szCs w:val="20"/>
              </w:rPr>
              <w:t>,000</w:t>
            </w:r>
          </w:p>
        </w:tc>
      </w:tr>
    </w:tbl>
    <w:p w14:paraId="3AB25059" w14:textId="77777777" w:rsidR="00471E21" w:rsidRDefault="00471E21" w:rsidP="007B4714">
      <w:pPr>
        <w:jc w:val="thaiDistribute"/>
        <w:rPr>
          <w:sz w:val="22"/>
          <w:szCs w:val="22"/>
          <w:cs/>
        </w:rPr>
        <w:sectPr w:rsidR="00471E21" w:rsidSect="007231A8">
          <w:headerReference w:type="first" r:id="rId14"/>
          <w:pgSz w:w="16834" w:h="11909" w:orient="landscape" w:code="9"/>
          <w:pgMar w:top="1440" w:right="1440" w:bottom="1151" w:left="1418" w:header="992" w:footer="340" w:gutter="0"/>
          <w:pgNumType w:start="25"/>
          <w:cols w:space="720"/>
          <w:titlePg/>
          <w:docGrid w:linePitch="408"/>
        </w:sectPr>
      </w:pPr>
    </w:p>
    <w:p w14:paraId="05009BA8" w14:textId="79E61C30" w:rsidR="00D05033" w:rsidRPr="00515545" w:rsidRDefault="00D05033"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PROPERTY FOR LEASE</w:t>
      </w:r>
    </w:p>
    <w:p w14:paraId="036026D2" w14:textId="77777777" w:rsidR="00D05033" w:rsidRPr="00515545"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highlight w:val="yellow"/>
        </w:rPr>
      </w:pPr>
    </w:p>
    <w:tbl>
      <w:tblPr>
        <w:tblW w:w="9953" w:type="dxa"/>
        <w:tblLayout w:type="fixed"/>
        <w:tblLook w:val="04A0" w:firstRow="1" w:lastRow="0" w:firstColumn="1" w:lastColumn="0" w:noHBand="0" w:noVBand="1"/>
      </w:tblPr>
      <w:tblGrid>
        <w:gridCol w:w="4077"/>
        <w:gridCol w:w="1222"/>
        <w:gridCol w:w="236"/>
        <w:gridCol w:w="1452"/>
        <w:gridCol w:w="236"/>
        <w:gridCol w:w="1313"/>
        <w:gridCol w:w="236"/>
        <w:gridCol w:w="1181"/>
      </w:tblGrid>
      <w:tr w:rsidR="00D05033" w:rsidRPr="00515545" w14:paraId="4DBD619E" w14:textId="77777777" w:rsidTr="00D05033">
        <w:tc>
          <w:tcPr>
            <w:tcW w:w="4077" w:type="dxa"/>
          </w:tcPr>
          <w:p w14:paraId="1ABDEEE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876" w:type="dxa"/>
            <w:gridSpan w:val="7"/>
          </w:tcPr>
          <w:p w14:paraId="0382D8A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In Thousand Baht</w:t>
            </w:r>
          </w:p>
        </w:tc>
      </w:tr>
      <w:tr w:rsidR="00D05033" w:rsidRPr="00515545" w14:paraId="35CF6A22" w14:textId="77777777">
        <w:tc>
          <w:tcPr>
            <w:tcW w:w="4077" w:type="dxa"/>
          </w:tcPr>
          <w:p w14:paraId="7556CF0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vAlign w:val="bottom"/>
          </w:tcPr>
          <w:p w14:paraId="1E51173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Borders>
              <w:top w:val="single" w:sz="4" w:space="0" w:color="auto"/>
            </w:tcBorders>
            <w:vAlign w:val="bottom"/>
          </w:tcPr>
          <w:p w14:paraId="27F43A2D"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vAlign w:val="bottom"/>
          </w:tcPr>
          <w:p w14:paraId="5F6895B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Building</w:t>
            </w:r>
          </w:p>
        </w:tc>
        <w:tc>
          <w:tcPr>
            <w:tcW w:w="236" w:type="dxa"/>
            <w:tcBorders>
              <w:top w:val="single" w:sz="4" w:space="0" w:color="auto"/>
            </w:tcBorders>
          </w:tcPr>
          <w:p w14:paraId="4A45086A"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top w:val="single" w:sz="4" w:space="0" w:color="auto"/>
            </w:tcBorders>
          </w:tcPr>
          <w:p w14:paraId="5560B069"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795C872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6DBAE42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4BB38E8" w14:textId="77777777">
        <w:tc>
          <w:tcPr>
            <w:tcW w:w="4077" w:type="dxa"/>
          </w:tcPr>
          <w:p w14:paraId="71277C94"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vAlign w:val="bottom"/>
          </w:tcPr>
          <w:p w14:paraId="12E33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p>
        </w:tc>
        <w:tc>
          <w:tcPr>
            <w:tcW w:w="236" w:type="dxa"/>
            <w:vAlign w:val="bottom"/>
          </w:tcPr>
          <w:p w14:paraId="32F44840"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bottom"/>
          </w:tcPr>
          <w:p w14:paraId="60849F0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and building</w:t>
            </w:r>
          </w:p>
        </w:tc>
        <w:tc>
          <w:tcPr>
            <w:tcW w:w="236" w:type="dxa"/>
          </w:tcPr>
          <w:p w14:paraId="5AD4EEC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Pr>
          <w:p w14:paraId="35DA68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16DFF11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283001A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E778FAC" w14:textId="77777777">
        <w:tc>
          <w:tcPr>
            <w:tcW w:w="4077" w:type="dxa"/>
          </w:tcPr>
          <w:p w14:paraId="2D82F7B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vAlign w:val="bottom"/>
          </w:tcPr>
          <w:p w14:paraId="14653238"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sz w:val="22"/>
                <w:szCs w:val="22"/>
              </w:rPr>
              <w:t xml:space="preserve">Land </w:t>
            </w:r>
          </w:p>
        </w:tc>
        <w:tc>
          <w:tcPr>
            <w:tcW w:w="236" w:type="dxa"/>
            <w:vAlign w:val="bottom"/>
          </w:tcPr>
          <w:p w14:paraId="09445DE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vAlign w:val="bottom"/>
          </w:tcPr>
          <w:p w14:paraId="1ED3D67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improvement</w:t>
            </w:r>
          </w:p>
        </w:tc>
        <w:tc>
          <w:tcPr>
            <w:tcW w:w="236" w:type="dxa"/>
          </w:tcPr>
          <w:p w14:paraId="3FD761C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bottom w:val="single" w:sz="4" w:space="0" w:color="auto"/>
            </w:tcBorders>
          </w:tcPr>
          <w:p w14:paraId="44CE10BD"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Vehicles</w:t>
            </w:r>
          </w:p>
        </w:tc>
        <w:tc>
          <w:tcPr>
            <w:tcW w:w="236" w:type="dxa"/>
          </w:tcPr>
          <w:p w14:paraId="30650485"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2E6B1E5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Total</w:t>
            </w:r>
          </w:p>
        </w:tc>
      </w:tr>
      <w:tr w:rsidR="00D05033" w:rsidRPr="00515545" w14:paraId="0EA48ECD" w14:textId="77777777">
        <w:tc>
          <w:tcPr>
            <w:tcW w:w="4077" w:type="dxa"/>
          </w:tcPr>
          <w:p w14:paraId="2BCFAFCC" w14:textId="77777777" w:rsidR="00D05033" w:rsidRPr="00515545" w:rsidRDefault="00D05033"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u w:val="single"/>
              </w:rPr>
            </w:pPr>
            <w:r w:rsidRPr="00515545">
              <w:rPr>
                <w:rFonts w:cs="Times New Roman"/>
                <w:sz w:val="22"/>
                <w:szCs w:val="22"/>
                <w:u w:val="single"/>
              </w:rPr>
              <w:t>Consolidated financial statements</w:t>
            </w:r>
          </w:p>
        </w:tc>
        <w:tc>
          <w:tcPr>
            <w:tcW w:w="1222" w:type="dxa"/>
            <w:vAlign w:val="center"/>
          </w:tcPr>
          <w:p w14:paraId="5997F7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605AE7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1304014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BB1AA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09ED9D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BB8160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0328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4764CD" w:rsidRPr="00515545" w14:paraId="00C9A818" w14:textId="77777777">
        <w:tc>
          <w:tcPr>
            <w:tcW w:w="4077" w:type="dxa"/>
          </w:tcPr>
          <w:p w14:paraId="5A0710DC" w14:textId="1E6D3BD0" w:rsidR="004764CD" w:rsidRPr="00515545" w:rsidRDefault="004764C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Net book value at January 1, </w:t>
            </w:r>
            <w:r w:rsidR="00772A94">
              <w:rPr>
                <w:rFonts w:cs="Times New Roman"/>
                <w:sz w:val="22"/>
                <w:szCs w:val="22"/>
              </w:rPr>
              <w:t>2025</w:t>
            </w:r>
          </w:p>
        </w:tc>
        <w:tc>
          <w:tcPr>
            <w:tcW w:w="1222" w:type="dxa"/>
            <w:vAlign w:val="center"/>
          </w:tcPr>
          <w:p w14:paraId="5C1E9F36" w14:textId="2851AC44"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1DCECBE9"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17175B3" w14:textId="486B950D"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3,292</w:t>
            </w:r>
          </w:p>
        </w:tc>
        <w:tc>
          <w:tcPr>
            <w:tcW w:w="236" w:type="dxa"/>
          </w:tcPr>
          <w:p w14:paraId="18BD1584"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8EF395A" w14:textId="58FDA06E"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230,177</w:t>
            </w:r>
          </w:p>
        </w:tc>
        <w:tc>
          <w:tcPr>
            <w:tcW w:w="236" w:type="dxa"/>
          </w:tcPr>
          <w:p w14:paraId="7C7807B6"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3CCBF0A" w14:textId="07289293"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246,269</w:t>
            </w:r>
          </w:p>
        </w:tc>
      </w:tr>
      <w:tr w:rsidR="009865B1" w:rsidRPr="00515545" w14:paraId="3357CA14" w14:textId="77777777" w:rsidTr="00474E3A">
        <w:tc>
          <w:tcPr>
            <w:tcW w:w="4077" w:type="dxa"/>
          </w:tcPr>
          <w:p w14:paraId="534262CE"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 xml:space="preserve">Additions </w:t>
            </w:r>
          </w:p>
        </w:tc>
        <w:tc>
          <w:tcPr>
            <w:tcW w:w="1222" w:type="dxa"/>
          </w:tcPr>
          <w:p w14:paraId="34D55A9F"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8024646"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0A4ED455" w14:textId="3E2152D1"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C7E59">
              <w:rPr>
                <w:rFonts w:cs="Times New Roman"/>
                <w:sz w:val="22"/>
                <w:szCs w:val="22"/>
              </w:rPr>
              <w:t>-</w:t>
            </w:r>
          </w:p>
        </w:tc>
        <w:tc>
          <w:tcPr>
            <w:tcW w:w="236" w:type="dxa"/>
          </w:tcPr>
          <w:p w14:paraId="0D347FBF"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313" w:type="dxa"/>
            <w:vAlign w:val="center"/>
          </w:tcPr>
          <w:p w14:paraId="32158513" w14:textId="2D83AD55"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21,898</w:t>
            </w:r>
          </w:p>
        </w:tc>
        <w:tc>
          <w:tcPr>
            <w:tcW w:w="236" w:type="dxa"/>
          </w:tcPr>
          <w:p w14:paraId="7E9EF6B3"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181" w:type="dxa"/>
            <w:vAlign w:val="center"/>
          </w:tcPr>
          <w:p w14:paraId="336B3833" w14:textId="224D3DC8"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21,898</w:t>
            </w:r>
          </w:p>
        </w:tc>
      </w:tr>
      <w:tr w:rsidR="009865B1" w:rsidRPr="00515545" w14:paraId="25E8CCE6" w14:textId="77777777" w:rsidTr="00474E3A">
        <w:tc>
          <w:tcPr>
            <w:tcW w:w="4077" w:type="dxa"/>
          </w:tcPr>
          <w:p w14:paraId="31B68797" w14:textId="6F65EC48"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C73ED9">
              <w:rPr>
                <w:rFonts w:cs="Times New Roman"/>
                <w:sz w:val="22"/>
                <w:szCs w:val="22"/>
              </w:rPr>
              <w:t>Transfers from “Asset foreclosed”</w:t>
            </w:r>
          </w:p>
        </w:tc>
        <w:tc>
          <w:tcPr>
            <w:tcW w:w="1222" w:type="dxa"/>
          </w:tcPr>
          <w:p w14:paraId="427C7FDA" w14:textId="5B5497E1"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D41996C"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18A7AC2A" w14:textId="1F73007B"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C7E59">
              <w:rPr>
                <w:rFonts w:cs="Times New Roman"/>
                <w:sz w:val="22"/>
                <w:szCs w:val="22"/>
              </w:rPr>
              <w:t>-</w:t>
            </w:r>
          </w:p>
        </w:tc>
        <w:tc>
          <w:tcPr>
            <w:tcW w:w="236" w:type="dxa"/>
          </w:tcPr>
          <w:p w14:paraId="73847842"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313" w:type="dxa"/>
            <w:vAlign w:val="center"/>
          </w:tcPr>
          <w:p w14:paraId="3C06743D" w14:textId="61C001B8"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10,617</w:t>
            </w:r>
          </w:p>
        </w:tc>
        <w:tc>
          <w:tcPr>
            <w:tcW w:w="236" w:type="dxa"/>
          </w:tcPr>
          <w:p w14:paraId="5EA6102A"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181" w:type="dxa"/>
            <w:vAlign w:val="center"/>
          </w:tcPr>
          <w:p w14:paraId="23C70A74" w14:textId="0847D762"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10,617</w:t>
            </w:r>
          </w:p>
        </w:tc>
      </w:tr>
      <w:tr w:rsidR="009865B1" w:rsidRPr="00515545" w14:paraId="62F7B9EB" w14:textId="77777777" w:rsidTr="001F3E0A">
        <w:tc>
          <w:tcPr>
            <w:tcW w:w="4077" w:type="dxa"/>
          </w:tcPr>
          <w:p w14:paraId="49F03B08"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0156C9D"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0F47A2E"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6E002AEC" w14:textId="19E63F62"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C7E59">
              <w:rPr>
                <w:rFonts w:cs="Times New Roman"/>
                <w:sz w:val="22"/>
                <w:szCs w:val="22"/>
              </w:rPr>
              <w:t>-</w:t>
            </w:r>
          </w:p>
        </w:tc>
        <w:tc>
          <w:tcPr>
            <w:tcW w:w="236" w:type="dxa"/>
          </w:tcPr>
          <w:p w14:paraId="177B9573"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313" w:type="dxa"/>
            <w:vAlign w:val="center"/>
          </w:tcPr>
          <w:p w14:paraId="7B211E09" w14:textId="5EB23385"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(10,731)</w:t>
            </w:r>
          </w:p>
        </w:tc>
        <w:tc>
          <w:tcPr>
            <w:tcW w:w="236" w:type="dxa"/>
          </w:tcPr>
          <w:p w14:paraId="408A477D"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181" w:type="dxa"/>
            <w:vAlign w:val="center"/>
          </w:tcPr>
          <w:p w14:paraId="13E568F2" w14:textId="471E8725"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(10,731)</w:t>
            </w:r>
          </w:p>
        </w:tc>
      </w:tr>
      <w:tr w:rsidR="009865B1" w:rsidRPr="00515545" w14:paraId="6958D9CC" w14:textId="77777777" w:rsidTr="00C73ED9">
        <w:tc>
          <w:tcPr>
            <w:tcW w:w="4077" w:type="dxa"/>
          </w:tcPr>
          <w:p w14:paraId="54A45A71"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 for the period</w:t>
            </w:r>
          </w:p>
        </w:tc>
        <w:tc>
          <w:tcPr>
            <w:tcW w:w="1222" w:type="dxa"/>
          </w:tcPr>
          <w:p w14:paraId="402E745F"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13339C0"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353B6167" w14:textId="7F06DBBA"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(302)</w:t>
            </w:r>
          </w:p>
        </w:tc>
        <w:tc>
          <w:tcPr>
            <w:tcW w:w="236" w:type="dxa"/>
          </w:tcPr>
          <w:p w14:paraId="4214806A"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278F2DBD" w14:textId="73CC04CE"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(34,278)</w:t>
            </w:r>
          </w:p>
        </w:tc>
        <w:tc>
          <w:tcPr>
            <w:tcW w:w="236" w:type="dxa"/>
          </w:tcPr>
          <w:p w14:paraId="3ADA6D39"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89CFB12" w14:textId="29C73140"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(34,</w:t>
            </w:r>
            <w:r w:rsidR="00284F79">
              <w:rPr>
                <w:rFonts w:cs="Times New Roman"/>
                <w:sz w:val="22"/>
                <w:szCs w:val="22"/>
              </w:rPr>
              <w:t>580</w:t>
            </w:r>
            <w:r w:rsidRPr="009865B1">
              <w:rPr>
                <w:rFonts w:cs="Times New Roman"/>
                <w:sz w:val="22"/>
                <w:szCs w:val="22"/>
              </w:rPr>
              <w:t>)</w:t>
            </w:r>
          </w:p>
        </w:tc>
      </w:tr>
      <w:tr w:rsidR="009865B1" w:rsidRPr="00515545" w14:paraId="26078487" w14:textId="77777777" w:rsidTr="00C73ED9">
        <w:tc>
          <w:tcPr>
            <w:tcW w:w="4077" w:type="dxa"/>
          </w:tcPr>
          <w:p w14:paraId="38FD169B" w14:textId="1D1119AD"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C73ED9">
              <w:rPr>
                <w:rFonts w:cs="Times New Roman"/>
                <w:sz w:val="22"/>
                <w:szCs w:val="22"/>
              </w:rPr>
              <w:t>Allowance for impairment losses</w:t>
            </w:r>
          </w:p>
        </w:tc>
        <w:tc>
          <w:tcPr>
            <w:tcW w:w="1222" w:type="dxa"/>
          </w:tcPr>
          <w:p w14:paraId="6059160B"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54AF86C0"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6CD15D06" w14:textId="77777777" w:rsidR="009865B1" w:rsidRPr="00C73ED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36EA90E3"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FC528E8" w14:textId="77777777" w:rsidR="009865B1" w:rsidRPr="00C73ED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29BF4152"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2939B5FD" w14:textId="77777777" w:rsidR="009865B1" w:rsidRPr="00C73ED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9865B1" w:rsidRPr="00515545" w14:paraId="3C5FA19B" w14:textId="77777777" w:rsidTr="00C73ED9">
        <w:tc>
          <w:tcPr>
            <w:tcW w:w="4077" w:type="dxa"/>
          </w:tcPr>
          <w:p w14:paraId="43B01FCB" w14:textId="77DB93D1"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Pr>
                <w:rFonts w:cs="Times New Roman"/>
                <w:sz w:val="22"/>
                <w:szCs w:val="22"/>
              </w:rPr>
              <w:t xml:space="preserve">   </w:t>
            </w:r>
            <w:r w:rsidRPr="00515545">
              <w:rPr>
                <w:rFonts w:cs="Times New Roman"/>
                <w:sz w:val="22"/>
                <w:szCs w:val="22"/>
              </w:rPr>
              <w:t>for the period</w:t>
            </w:r>
          </w:p>
        </w:tc>
        <w:tc>
          <w:tcPr>
            <w:tcW w:w="1222" w:type="dxa"/>
            <w:tcBorders>
              <w:bottom w:val="single" w:sz="4" w:space="0" w:color="auto"/>
            </w:tcBorders>
          </w:tcPr>
          <w:p w14:paraId="56C08A62" w14:textId="3BC2496E"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389B110"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bottom w:val="single" w:sz="4" w:space="0" w:color="auto"/>
            </w:tcBorders>
          </w:tcPr>
          <w:p w14:paraId="445A7606" w14:textId="6C84201A"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C7E59">
              <w:rPr>
                <w:rFonts w:cs="Times New Roman"/>
                <w:sz w:val="22"/>
                <w:szCs w:val="22"/>
              </w:rPr>
              <w:t>-</w:t>
            </w:r>
          </w:p>
        </w:tc>
        <w:tc>
          <w:tcPr>
            <w:tcW w:w="236" w:type="dxa"/>
          </w:tcPr>
          <w:p w14:paraId="5D6E9B65"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85"/>
                <w:tab w:val="left" w:pos="6660"/>
              </w:tabs>
              <w:spacing w:line="260" w:lineRule="atLeast"/>
              <w:rPr>
                <w:rFonts w:cs="Times New Roman"/>
                <w:sz w:val="22"/>
                <w:szCs w:val="22"/>
              </w:rPr>
            </w:pPr>
          </w:p>
        </w:tc>
        <w:tc>
          <w:tcPr>
            <w:tcW w:w="1313" w:type="dxa"/>
            <w:tcBorders>
              <w:bottom w:val="single" w:sz="4" w:space="0" w:color="auto"/>
            </w:tcBorders>
          </w:tcPr>
          <w:p w14:paraId="774C5C03" w14:textId="2B8F1BC9"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(75,383)</w:t>
            </w:r>
          </w:p>
        </w:tc>
        <w:tc>
          <w:tcPr>
            <w:tcW w:w="236" w:type="dxa"/>
          </w:tcPr>
          <w:p w14:paraId="4772D5A0"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85"/>
                <w:tab w:val="left" w:pos="6660"/>
              </w:tabs>
              <w:spacing w:line="260" w:lineRule="atLeast"/>
              <w:rPr>
                <w:rFonts w:cs="Times New Roman"/>
                <w:sz w:val="22"/>
                <w:szCs w:val="22"/>
              </w:rPr>
            </w:pPr>
          </w:p>
        </w:tc>
        <w:tc>
          <w:tcPr>
            <w:tcW w:w="1181" w:type="dxa"/>
            <w:tcBorders>
              <w:bottom w:val="single" w:sz="4" w:space="0" w:color="auto"/>
            </w:tcBorders>
          </w:tcPr>
          <w:p w14:paraId="1B7A42C1" w14:textId="440E5B59"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(75,383)</w:t>
            </w:r>
          </w:p>
        </w:tc>
      </w:tr>
      <w:tr w:rsidR="009865B1" w:rsidRPr="00515545" w14:paraId="61D58B6C" w14:textId="77777777" w:rsidTr="00E04A89">
        <w:tc>
          <w:tcPr>
            <w:tcW w:w="4077" w:type="dxa"/>
          </w:tcPr>
          <w:p w14:paraId="10A85568" w14:textId="1EC70B40"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b/>
                <w:bCs/>
                <w:sz w:val="22"/>
                <w:szCs w:val="22"/>
              </w:rPr>
            </w:pPr>
            <w:r w:rsidRPr="00515545">
              <w:rPr>
                <w:rFonts w:cs="Times New Roman"/>
                <w:b/>
                <w:bCs/>
                <w:sz w:val="22"/>
                <w:szCs w:val="22"/>
              </w:rPr>
              <w:t xml:space="preserve">Net book value at </w:t>
            </w:r>
            <w:r>
              <w:rPr>
                <w:rFonts w:cs="Times New Roman"/>
                <w:b/>
                <w:bCs/>
                <w:sz w:val="22"/>
                <w:szCs w:val="22"/>
              </w:rPr>
              <w:t>September 30</w:t>
            </w:r>
            <w:r w:rsidRPr="00515545">
              <w:rPr>
                <w:rFonts w:cs="Times New Roman"/>
                <w:b/>
                <w:bCs/>
                <w:sz w:val="22"/>
                <w:szCs w:val="22"/>
              </w:rPr>
              <w:t xml:space="preserve">, </w:t>
            </w:r>
            <w:r>
              <w:rPr>
                <w:rFonts w:cs="Times New Roman"/>
                <w:b/>
                <w:bCs/>
                <w:sz w:val="22"/>
                <w:szCs w:val="22"/>
              </w:rPr>
              <w:t>2025</w:t>
            </w:r>
          </w:p>
        </w:tc>
        <w:tc>
          <w:tcPr>
            <w:tcW w:w="1222" w:type="dxa"/>
            <w:tcBorders>
              <w:top w:val="single" w:sz="4" w:space="0" w:color="auto"/>
              <w:bottom w:val="double" w:sz="4" w:space="0" w:color="auto"/>
            </w:tcBorders>
            <w:vAlign w:val="center"/>
          </w:tcPr>
          <w:p w14:paraId="24E138A5" w14:textId="3FAE219E"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73ED9">
              <w:rPr>
                <w:rFonts w:cs="Times New Roman"/>
                <w:sz w:val="22"/>
                <w:szCs w:val="22"/>
              </w:rPr>
              <w:t>12,800</w:t>
            </w:r>
          </w:p>
        </w:tc>
        <w:tc>
          <w:tcPr>
            <w:tcW w:w="236" w:type="dxa"/>
          </w:tcPr>
          <w:p w14:paraId="6F46DED1"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top w:val="single" w:sz="4" w:space="0" w:color="auto"/>
              <w:bottom w:val="double" w:sz="4" w:space="0" w:color="auto"/>
            </w:tcBorders>
          </w:tcPr>
          <w:p w14:paraId="0CDEDFB4" w14:textId="03DCC3F4"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2,990</w:t>
            </w:r>
          </w:p>
        </w:tc>
        <w:tc>
          <w:tcPr>
            <w:tcW w:w="236" w:type="dxa"/>
          </w:tcPr>
          <w:p w14:paraId="5D38C5E5"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single" w:sz="4" w:space="0" w:color="auto"/>
              <w:bottom w:val="double" w:sz="4" w:space="0" w:color="auto"/>
            </w:tcBorders>
            <w:vAlign w:val="center"/>
          </w:tcPr>
          <w:p w14:paraId="660CC34C" w14:textId="52A5B7C0"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142,300</w:t>
            </w:r>
          </w:p>
        </w:tc>
        <w:tc>
          <w:tcPr>
            <w:tcW w:w="236" w:type="dxa"/>
          </w:tcPr>
          <w:p w14:paraId="12AD2409"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vAlign w:val="center"/>
          </w:tcPr>
          <w:p w14:paraId="174C368D" w14:textId="3F5CFFF1"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158,090</w:t>
            </w:r>
          </w:p>
        </w:tc>
      </w:tr>
      <w:tr w:rsidR="009865B1" w:rsidRPr="00515545" w14:paraId="36CB22AB" w14:textId="77777777" w:rsidTr="003C6124">
        <w:tc>
          <w:tcPr>
            <w:tcW w:w="4077" w:type="dxa"/>
          </w:tcPr>
          <w:p w14:paraId="5852A405"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0"/>
              <w:jc w:val="both"/>
              <w:rPr>
                <w:rFonts w:cs="Times New Roman"/>
                <w:b/>
                <w:bCs/>
                <w:sz w:val="22"/>
                <w:szCs w:val="22"/>
                <w:highlight w:val="yellow"/>
              </w:rPr>
            </w:pPr>
          </w:p>
        </w:tc>
        <w:tc>
          <w:tcPr>
            <w:tcW w:w="1222" w:type="dxa"/>
            <w:tcBorders>
              <w:top w:val="double" w:sz="4" w:space="0" w:color="auto"/>
            </w:tcBorders>
            <w:vAlign w:val="center"/>
          </w:tcPr>
          <w:p w14:paraId="756B4255"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2EDCB403"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452" w:type="dxa"/>
            <w:tcBorders>
              <w:top w:val="double" w:sz="4" w:space="0" w:color="auto"/>
            </w:tcBorders>
          </w:tcPr>
          <w:p w14:paraId="63F297C0"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6CB49795"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313" w:type="dxa"/>
            <w:tcBorders>
              <w:top w:val="double" w:sz="4" w:space="0" w:color="auto"/>
            </w:tcBorders>
          </w:tcPr>
          <w:p w14:paraId="6728327A"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0C255C33"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181" w:type="dxa"/>
            <w:tcBorders>
              <w:top w:val="double" w:sz="4" w:space="0" w:color="auto"/>
            </w:tcBorders>
          </w:tcPr>
          <w:p w14:paraId="104EB6E5"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r>
      <w:tr w:rsidR="009865B1" w:rsidRPr="00515545" w14:paraId="1C7CCA2D" w14:textId="77777777">
        <w:tc>
          <w:tcPr>
            <w:tcW w:w="4077" w:type="dxa"/>
          </w:tcPr>
          <w:p w14:paraId="29FDCBCB"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rPr>
            </w:pPr>
            <w:r w:rsidRPr="00515545">
              <w:rPr>
                <w:rFonts w:cs="Times New Roman"/>
                <w:sz w:val="22"/>
                <w:szCs w:val="22"/>
                <w:u w:val="single"/>
              </w:rPr>
              <w:t>Separate financial statements</w:t>
            </w:r>
          </w:p>
        </w:tc>
        <w:tc>
          <w:tcPr>
            <w:tcW w:w="1222" w:type="dxa"/>
            <w:vAlign w:val="center"/>
          </w:tcPr>
          <w:p w14:paraId="08800424"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22B80F1"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49FE694E"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1AA150"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8AB5AF2"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CCCA6F"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B7ED9F9"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9865B1" w:rsidRPr="00515545" w14:paraId="445818FE" w14:textId="77777777">
        <w:tc>
          <w:tcPr>
            <w:tcW w:w="4077" w:type="dxa"/>
          </w:tcPr>
          <w:p w14:paraId="7A64D3F8" w14:textId="3326FB20"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Net book value at January 1, </w:t>
            </w:r>
            <w:r>
              <w:rPr>
                <w:rFonts w:cs="Times New Roman"/>
                <w:sz w:val="22"/>
                <w:szCs w:val="22"/>
              </w:rPr>
              <w:t>2025</w:t>
            </w:r>
          </w:p>
        </w:tc>
        <w:tc>
          <w:tcPr>
            <w:tcW w:w="1222" w:type="dxa"/>
            <w:vAlign w:val="center"/>
          </w:tcPr>
          <w:p w14:paraId="0924D712"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655B7852"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123D722"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700D1B2"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55798928" w14:textId="2ED2F0DB"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230,177</w:t>
            </w:r>
          </w:p>
        </w:tc>
        <w:tc>
          <w:tcPr>
            <w:tcW w:w="236" w:type="dxa"/>
          </w:tcPr>
          <w:p w14:paraId="328FB3A0"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DEAD0C6" w14:textId="339CECBB"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230,177</w:t>
            </w:r>
          </w:p>
        </w:tc>
      </w:tr>
      <w:tr w:rsidR="009865B1" w:rsidRPr="00515545" w14:paraId="52D28296" w14:textId="77777777" w:rsidTr="00474E3A">
        <w:tc>
          <w:tcPr>
            <w:tcW w:w="4077" w:type="dxa"/>
          </w:tcPr>
          <w:p w14:paraId="02C392AE"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Additions </w:t>
            </w:r>
          </w:p>
        </w:tc>
        <w:tc>
          <w:tcPr>
            <w:tcW w:w="1222" w:type="dxa"/>
            <w:vAlign w:val="center"/>
          </w:tcPr>
          <w:p w14:paraId="23DEDEDA"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818092B"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D249B67"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06A7DA8"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20637B90" w14:textId="00253CB5"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18,039</w:t>
            </w:r>
          </w:p>
        </w:tc>
        <w:tc>
          <w:tcPr>
            <w:tcW w:w="236" w:type="dxa"/>
          </w:tcPr>
          <w:p w14:paraId="2387FB83"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vAlign w:val="center"/>
          </w:tcPr>
          <w:p w14:paraId="32C88CE9" w14:textId="011495D0"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18,039</w:t>
            </w:r>
          </w:p>
        </w:tc>
      </w:tr>
      <w:tr w:rsidR="009865B1" w:rsidRPr="00515545" w14:paraId="352ACFCC" w14:textId="77777777" w:rsidTr="00474E3A">
        <w:tc>
          <w:tcPr>
            <w:tcW w:w="4077" w:type="dxa"/>
          </w:tcPr>
          <w:p w14:paraId="68FB63FE" w14:textId="1879F53C"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C73ED9">
              <w:rPr>
                <w:rFonts w:cs="Times New Roman"/>
                <w:sz w:val="22"/>
                <w:szCs w:val="22"/>
              </w:rPr>
              <w:t>Transfers from “Asset foreclosed”</w:t>
            </w:r>
          </w:p>
        </w:tc>
        <w:tc>
          <w:tcPr>
            <w:tcW w:w="1222" w:type="dxa"/>
            <w:vAlign w:val="center"/>
          </w:tcPr>
          <w:p w14:paraId="0F37FF50" w14:textId="78FEC2EA"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24A5316"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8626795" w14:textId="670FDC85"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622C8AE1"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61D8CC14" w14:textId="074E69C9"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10,617</w:t>
            </w:r>
          </w:p>
        </w:tc>
        <w:tc>
          <w:tcPr>
            <w:tcW w:w="236" w:type="dxa"/>
          </w:tcPr>
          <w:p w14:paraId="5519FC26"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vAlign w:val="center"/>
          </w:tcPr>
          <w:p w14:paraId="60EB1252" w14:textId="0DC3F1BB"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10,617</w:t>
            </w:r>
          </w:p>
        </w:tc>
      </w:tr>
      <w:tr w:rsidR="009865B1" w:rsidRPr="00515545" w14:paraId="2C6BCE95" w14:textId="77777777" w:rsidTr="00474E3A">
        <w:tc>
          <w:tcPr>
            <w:tcW w:w="4077" w:type="dxa"/>
          </w:tcPr>
          <w:p w14:paraId="70E89A51"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6750FDC"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3EE3D44"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15B14B72"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4DA82410"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467C56E0" w14:textId="34324D95"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(10,731)</w:t>
            </w:r>
          </w:p>
        </w:tc>
        <w:tc>
          <w:tcPr>
            <w:tcW w:w="236" w:type="dxa"/>
          </w:tcPr>
          <w:p w14:paraId="2B1D99C8"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vAlign w:val="center"/>
          </w:tcPr>
          <w:p w14:paraId="29A14F4C" w14:textId="311D4A02"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(10,731)</w:t>
            </w:r>
          </w:p>
        </w:tc>
      </w:tr>
      <w:tr w:rsidR="009865B1" w:rsidRPr="00515545" w14:paraId="6BB2FE04" w14:textId="77777777">
        <w:tc>
          <w:tcPr>
            <w:tcW w:w="4077" w:type="dxa"/>
          </w:tcPr>
          <w:p w14:paraId="3EE0F7E8"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w:t>
            </w:r>
            <w:r w:rsidRPr="00515545">
              <w:rPr>
                <w:rFonts w:cs="Times New Roman"/>
                <w:b/>
                <w:bCs/>
                <w:sz w:val="22"/>
                <w:szCs w:val="22"/>
              </w:rPr>
              <w:t xml:space="preserve"> </w:t>
            </w:r>
            <w:r w:rsidRPr="00515545">
              <w:rPr>
                <w:rFonts w:cs="Times New Roman"/>
                <w:sz w:val="22"/>
                <w:szCs w:val="22"/>
              </w:rPr>
              <w:t>for the period</w:t>
            </w:r>
          </w:p>
        </w:tc>
        <w:tc>
          <w:tcPr>
            <w:tcW w:w="1222" w:type="dxa"/>
            <w:vAlign w:val="center"/>
          </w:tcPr>
          <w:p w14:paraId="57934796"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sidRPr="00515545">
              <w:rPr>
                <w:rFonts w:cs="Times New Roman"/>
                <w:sz w:val="22"/>
                <w:szCs w:val="22"/>
              </w:rPr>
              <w:t>-</w:t>
            </w:r>
          </w:p>
        </w:tc>
        <w:tc>
          <w:tcPr>
            <w:tcW w:w="236" w:type="dxa"/>
          </w:tcPr>
          <w:p w14:paraId="482E2A32"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E159ECD"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E79E1C3"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4D6ADA9" w14:textId="7372DC3F"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(33,766)</w:t>
            </w:r>
          </w:p>
        </w:tc>
        <w:tc>
          <w:tcPr>
            <w:tcW w:w="236" w:type="dxa"/>
          </w:tcPr>
          <w:p w14:paraId="6AD11298"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71C34821" w14:textId="4BAD011C"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(33,766)</w:t>
            </w:r>
          </w:p>
        </w:tc>
      </w:tr>
      <w:tr w:rsidR="009865B1" w:rsidRPr="00515545" w14:paraId="62601935" w14:textId="77777777">
        <w:tc>
          <w:tcPr>
            <w:tcW w:w="4077" w:type="dxa"/>
          </w:tcPr>
          <w:p w14:paraId="4F48C100" w14:textId="21895D24"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C73ED9">
              <w:rPr>
                <w:rFonts w:cs="Times New Roman"/>
                <w:sz w:val="22"/>
                <w:szCs w:val="22"/>
              </w:rPr>
              <w:t>Allowance for impairment losses</w:t>
            </w:r>
          </w:p>
        </w:tc>
        <w:tc>
          <w:tcPr>
            <w:tcW w:w="1222" w:type="dxa"/>
            <w:vAlign w:val="center"/>
          </w:tcPr>
          <w:p w14:paraId="3520F292"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4C068F26"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32AE82EA"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6BE12A3D"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381E6131" w14:textId="77777777" w:rsidR="009865B1" w:rsidRPr="00C73ED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00837889"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EB3CA2E" w14:textId="77777777" w:rsidR="009865B1" w:rsidRPr="00C73ED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9865B1" w:rsidRPr="00515545" w14:paraId="78F7EAC6" w14:textId="77777777">
        <w:tc>
          <w:tcPr>
            <w:tcW w:w="4077" w:type="dxa"/>
          </w:tcPr>
          <w:p w14:paraId="623BED13" w14:textId="671BE105"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Pr>
                <w:rFonts w:cs="Times New Roman"/>
                <w:sz w:val="22"/>
                <w:szCs w:val="22"/>
              </w:rPr>
              <w:t xml:space="preserve">   </w:t>
            </w:r>
            <w:r w:rsidRPr="00515545">
              <w:rPr>
                <w:rFonts w:cs="Times New Roman"/>
                <w:sz w:val="22"/>
                <w:szCs w:val="22"/>
              </w:rPr>
              <w:t>for the period</w:t>
            </w:r>
          </w:p>
        </w:tc>
        <w:tc>
          <w:tcPr>
            <w:tcW w:w="1222" w:type="dxa"/>
            <w:vAlign w:val="center"/>
          </w:tcPr>
          <w:p w14:paraId="3002DFAC" w14:textId="0DA8E34F"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94BA74B"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665DD1F8" w14:textId="4C71555C"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84CFC53"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C78BED6" w14:textId="578D3A51"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(75,383)</w:t>
            </w:r>
          </w:p>
        </w:tc>
        <w:tc>
          <w:tcPr>
            <w:tcW w:w="236" w:type="dxa"/>
          </w:tcPr>
          <w:p w14:paraId="3F3E0AE8"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A35472A" w14:textId="4710713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(75,383)</w:t>
            </w:r>
          </w:p>
        </w:tc>
      </w:tr>
      <w:tr w:rsidR="009865B1" w:rsidRPr="00515545" w14:paraId="02927692" w14:textId="77777777" w:rsidTr="00474E3A">
        <w:tc>
          <w:tcPr>
            <w:tcW w:w="4077" w:type="dxa"/>
          </w:tcPr>
          <w:p w14:paraId="4CC7CC2C" w14:textId="136AB8D5"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b/>
                <w:bCs/>
                <w:sz w:val="22"/>
                <w:szCs w:val="22"/>
              </w:rPr>
            </w:pPr>
            <w:r w:rsidRPr="00515545">
              <w:rPr>
                <w:rFonts w:cs="Times New Roman"/>
                <w:b/>
                <w:bCs/>
                <w:sz w:val="22"/>
                <w:szCs w:val="22"/>
              </w:rPr>
              <w:t xml:space="preserve">Net book value at </w:t>
            </w:r>
            <w:r>
              <w:rPr>
                <w:rFonts w:cs="Times New Roman"/>
                <w:b/>
                <w:bCs/>
                <w:sz w:val="22"/>
                <w:szCs w:val="22"/>
              </w:rPr>
              <w:t>September 30</w:t>
            </w:r>
            <w:r w:rsidRPr="00515545">
              <w:rPr>
                <w:rFonts w:cs="Times New Roman"/>
                <w:b/>
                <w:bCs/>
                <w:sz w:val="22"/>
                <w:szCs w:val="22"/>
              </w:rPr>
              <w:t xml:space="preserve">, </w:t>
            </w:r>
            <w:r>
              <w:rPr>
                <w:rFonts w:cs="Times New Roman"/>
                <w:b/>
                <w:bCs/>
                <w:sz w:val="22"/>
                <w:szCs w:val="22"/>
              </w:rPr>
              <w:t>2025</w:t>
            </w:r>
          </w:p>
        </w:tc>
        <w:tc>
          <w:tcPr>
            <w:tcW w:w="1222" w:type="dxa"/>
            <w:tcBorders>
              <w:top w:val="single" w:sz="4" w:space="0" w:color="auto"/>
              <w:bottom w:val="double" w:sz="4" w:space="0" w:color="auto"/>
            </w:tcBorders>
            <w:vAlign w:val="center"/>
          </w:tcPr>
          <w:p w14:paraId="27F0A368"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5B98414"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bottom w:val="double" w:sz="4" w:space="0" w:color="auto"/>
            </w:tcBorders>
            <w:vAlign w:val="center"/>
          </w:tcPr>
          <w:p w14:paraId="490CCF0D"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B70131F" w14:textId="77777777"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Borders>
              <w:top w:val="single" w:sz="4" w:space="0" w:color="auto"/>
              <w:bottom w:val="double" w:sz="4" w:space="0" w:color="auto"/>
            </w:tcBorders>
            <w:vAlign w:val="center"/>
          </w:tcPr>
          <w:p w14:paraId="659A473A" w14:textId="14B60442"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65B1">
              <w:rPr>
                <w:rFonts w:cs="Times New Roman"/>
                <w:sz w:val="22"/>
                <w:szCs w:val="22"/>
              </w:rPr>
              <w:t>138,953</w:t>
            </w:r>
          </w:p>
        </w:tc>
        <w:tc>
          <w:tcPr>
            <w:tcW w:w="236" w:type="dxa"/>
          </w:tcPr>
          <w:p w14:paraId="6AAB7A66" w14:textId="77777777" w:rsidR="009865B1" w:rsidRPr="001C7E59"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vAlign w:val="center"/>
          </w:tcPr>
          <w:p w14:paraId="4F837E56" w14:textId="7DEDCDF2" w:rsidR="009865B1" w:rsidRPr="00515545" w:rsidRDefault="009865B1" w:rsidP="0098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65B1">
              <w:rPr>
                <w:rFonts w:cs="Times New Roman"/>
                <w:sz w:val="22"/>
                <w:szCs w:val="22"/>
              </w:rPr>
              <w:t>138,953</w:t>
            </w:r>
          </w:p>
        </w:tc>
      </w:tr>
    </w:tbl>
    <w:p w14:paraId="47DB83E6" w14:textId="77777777" w:rsidR="00D05033" w:rsidRPr="00515545" w:rsidRDefault="00D05033" w:rsidP="00D05033">
      <w:pPr>
        <w:pStyle w:val="a3"/>
        <w:widowControl/>
        <w:spacing w:line="240" w:lineRule="atLeast"/>
        <w:ind w:right="-45"/>
        <w:jc w:val="thaiDistribute"/>
        <w:rPr>
          <w:rFonts w:hAnsi="Times New Roman" w:cs="Times New Roman"/>
          <w:b w:val="0"/>
          <w:bCs w:val="0"/>
          <w:sz w:val="22"/>
          <w:szCs w:val="22"/>
          <w:highlight w:val="yellow"/>
        </w:rPr>
      </w:pPr>
    </w:p>
    <w:p w14:paraId="4B5FE5A0" w14:textId="617F50DD" w:rsidR="00D05033"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r w:rsidRPr="00515545">
        <w:rPr>
          <w:rFonts w:cs="Times New Roman"/>
          <w:sz w:val="22"/>
          <w:szCs w:val="22"/>
        </w:rPr>
        <w:t>Lease payments to be received</w:t>
      </w:r>
      <w:r w:rsidRPr="00515545">
        <w:rPr>
          <w:rFonts w:cs="Cordia New" w:hint="cs"/>
          <w:sz w:val="22"/>
          <w:szCs w:val="22"/>
          <w:cs/>
        </w:rPr>
        <w:t xml:space="preserve"> </w:t>
      </w:r>
      <w:r w:rsidRPr="00515545">
        <w:rPr>
          <w:rFonts w:cs="Cordia New"/>
          <w:sz w:val="22"/>
          <w:szCs w:val="22"/>
        </w:rPr>
        <w:t>f</w:t>
      </w:r>
      <w:r w:rsidR="003300D7" w:rsidRPr="00515545">
        <w:rPr>
          <w:rFonts w:cs="Cordia New"/>
          <w:sz w:val="22"/>
          <w:szCs w:val="22"/>
        </w:rPr>
        <w:t>rom</w:t>
      </w:r>
      <w:r w:rsidRPr="00515545">
        <w:rPr>
          <w:rFonts w:cs="Times New Roman"/>
          <w:sz w:val="22"/>
          <w:szCs w:val="22"/>
        </w:rPr>
        <w:t xml:space="preserve"> </w:t>
      </w:r>
      <w:r w:rsidR="003300D7" w:rsidRPr="00515545">
        <w:rPr>
          <w:rFonts w:cs="Times New Roman"/>
          <w:sz w:val="22"/>
          <w:szCs w:val="22"/>
        </w:rPr>
        <w:t>property</w:t>
      </w:r>
      <w:r w:rsidRPr="00515545">
        <w:rPr>
          <w:rFonts w:cs="Times New Roman"/>
          <w:sz w:val="22"/>
          <w:szCs w:val="22"/>
        </w:rPr>
        <w:t xml:space="preserve"> for lease are as follows:</w:t>
      </w:r>
    </w:p>
    <w:p w14:paraId="3353F303" w14:textId="77777777" w:rsidR="00942264" w:rsidRPr="00515545" w:rsidRDefault="00942264"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bl>
      <w:tblPr>
        <w:tblW w:w="10031" w:type="dxa"/>
        <w:tblLayout w:type="fixed"/>
        <w:tblLook w:val="01E0" w:firstRow="1" w:lastRow="1" w:firstColumn="1" w:lastColumn="1" w:noHBand="0" w:noVBand="0"/>
      </w:tblPr>
      <w:tblGrid>
        <w:gridCol w:w="4076"/>
        <w:gridCol w:w="1276"/>
        <w:gridCol w:w="283"/>
        <w:gridCol w:w="1276"/>
        <w:gridCol w:w="284"/>
        <w:gridCol w:w="1276"/>
        <w:gridCol w:w="283"/>
        <w:gridCol w:w="1277"/>
      </w:tblGrid>
      <w:tr w:rsidR="00942264" w:rsidRPr="00515545" w14:paraId="0898CB6D" w14:textId="77777777" w:rsidTr="00D65125">
        <w:tc>
          <w:tcPr>
            <w:tcW w:w="4076" w:type="dxa"/>
            <w:vAlign w:val="bottom"/>
          </w:tcPr>
          <w:p w14:paraId="4A136648"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55" w:type="dxa"/>
            <w:gridSpan w:val="7"/>
            <w:tcBorders>
              <w:bottom w:val="single" w:sz="4" w:space="0" w:color="auto"/>
            </w:tcBorders>
          </w:tcPr>
          <w:p w14:paraId="6547A52E"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942264" w:rsidRPr="00515545" w14:paraId="47113FBC" w14:textId="77777777" w:rsidTr="00D65125">
        <w:tblPrEx>
          <w:tblLook w:val="04A0" w:firstRow="1" w:lastRow="0" w:firstColumn="1" w:lastColumn="0" w:noHBand="0" w:noVBand="1"/>
        </w:tblPrEx>
        <w:trPr>
          <w:trHeight w:val="175"/>
        </w:trPr>
        <w:tc>
          <w:tcPr>
            <w:tcW w:w="4076" w:type="dxa"/>
            <w:vAlign w:val="bottom"/>
          </w:tcPr>
          <w:p w14:paraId="68C0D5C8" w14:textId="77777777" w:rsidR="00942264" w:rsidRPr="00515545" w:rsidRDefault="00942264" w:rsidP="003173A0">
            <w:pPr>
              <w:tabs>
                <w:tab w:val="left" w:pos="162"/>
              </w:tabs>
              <w:ind w:right="-108"/>
              <w:rPr>
                <w:rFonts w:cs="Times New Roman"/>
                <w:sz w:val="22"/>
                <w:szCs w:val="22"/>
              </w:rPr>
            </w:pPr>
          </w:p>
        </w:tc>
        <w:tc>
          <w:tcPr>
            <w:tcW w:w="2835" w:type="dxa"/>
            <w:gridSpan w:val="3"/>
            <w:tcBorders>
              <w:top w:val="single" w:sz="4" w:space="0" w:color="auto"/>
            </w:tcBorders>
            <w:vAlign w:val="center"/>
          </w:tcPr>
          <w:p w14:paraId="48D65AE8"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626A5CC8"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25765114"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942264" w:rsidRPr="00515545" w14:paraId="4F3B78F4" w14:textId="77777777" w:rsidTr="00D65125">
        <w:tblPrEx>
          <w:tblLook w:val="04A0" w:firstRow="1" w:lastRow="0" w:firstColumn="1" w:lastColumn="0" w:noHBand="0" w:noVBand="1"/>
        </w:tblPrEx>
        <w:trPr>
          <w:trHeight w:val="175"/>
        </w:trPr>
        <w:tc>
          <w:tcPr>
            <w:tcW w:w="4076" w:type="dxa"/>
            <w:vAlign w:val="bottom"/>
          </w:tcPr>
          <w:p w14:paraId="7BC6F678" w14:textId="77777777" w:rsidR="00942264" w:rsidRPr="00515545" w:rsidRDefault="00942264" w:rsidP="003173A0">
            <w:pPr>
              <w:tabs>
                <w:tab w:val="left" w:pos="162"/>
              </w:tabs>
              <w:ind w:right="-108"/>
              <w:rPr>
                <w:rFonts w:cs="Times New Roman"/>
                <w:sz w:val="22"/>
                <w:szCs w:val="22"/>
              </w:rPr>
            </w:pPr>
          </w:p>
        </w:tc>
        <w:tc>
          <w:tcPr>
            <w:tcW w:w="2835" w:type="dxa"/>
            <w:gridSpan w:val="3"/>
            <w:tcBorders>
              <w:bottom w:val="single" w:sz="4" w:space="0" w:color="auto"/>
            </w:tcBorders>
            <w:vAlign w:val="center"/>
          </w:tcPr>
          <w:p w14:paraId="1AEA5E5F"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2C3310E5"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3E1BE560"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942264" w:rsidRPr="00515545" w14:paraId="79FAEF9E" w14:textId="77777777" w:rsidTr="00D65125">
        <w:tblPrEx>
          <w:tblLook w:val="04A0" w:firstRow="1" w:lastRow="0" w:firstColumn="1" w:lastColumn="0" w:noHBand="0" w:noVBand="1"/>
        </w:tblPrEx>
        <w:trPr>
          <w:trHeight w:val="175"/>
        </w:trPr>
        <w:tc>
          <w:tcPr>
            <w:tcW w:w="4076" w:type="dxa"/>
            <w:vAlign w:val="bottom"/>
          </w:tcPr>
          <w:p w14:paraId="379C03C1" w14:textId="77777777" w:rsidR="00942264" w:rsidRPr="00515545" w:rsidRDefault="00942264" w:rsidP="003173A0">
            <w:pPr>
              <w:tabs>
                <w:tab w:val="left" w:pos="162"/>
              </w:tabs>
              <w:ind w:right="-108"/>
              <w:rPr>
                <w:rFonts w:cs="Times New Roman"/>
                <w:sz w:val="22"/>
                <w:szCs w:val="22"/>
              </w:rPr>
            </w:pPr>
          </w:p>
        </w:tc>
        <w:tc>
          <w:tcPr>
            <w:tcW w:w="1276" w:type="dxa"/>
            <w:vAlign w:val="center"/>
          </w:tcPr>
          <w:p w14:paraId="7748D827" w14:textId="6B42B82D" w:rsidR="00942264" w:rsidRPr="00515545" w:rsidRDefault="007F173F"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5A4F4E" w:rsidRPr="00515545">
              <w:rPr>
                <w:rFonts w:cs="Times New Roman"/>
                <w:sz w:val="22"/>
                <w:szCs w:val="22"/>
              </w:rPr>
              <w:t>,</w:t>
            </w:r>
          </w:p>
        </w:tc>
        <w:tc>
          <w:tcPr>
            <w:tcW w:w="283" w:type="dxa"/>
            <w:vAlign w:val="center"/>
          </w:tcPr>
          <w:p w14:paraId="40995697"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vAlign w:val="center"/>
          </w:tcPr>
          <w:p w14:paraId="559BB399"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84" w:type="dxa"/>
            <w:vAlign w:val="center"/>
          </w:tcPr>
          <w:p w14:paraId="5145DF21"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vAlign w:val="center"/>
          </w:tcPr>
          <w:p w14:paraId="008DDA12" w14:textId="1DAEA289" w:rsidR="00942264" w:rsidRPr="00515545" w:rsidRDefault="007F173F"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5A4F4E" w:rsidRPr="00515545">
              <w:rPr>
                <w:rFonts w:cs="Times New Roman"/>
                <w:sz w:val="22"/>
                <w:szCs w:val="22"/>
              </w:rPr>
              <w:t>,</w:t>
            </w:r>
          </w:p>
        </w:tc>
        <w:tc>
          <w:tcPr>
            <w:tcW w:w="283" w:type="dxa"/>
            <w:vAlign w:val="center"/>
          </w:tcPr>
          <w:p w14:paraId="5CF3994A"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vAlign w:val="center"/>
          </w:tcPr>
          <w:p w14:paraId="084C80EE"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942264" w:rsidRPr="00515545" w14:paraId="4A16C425" w14:textId="77777777" w:rsidTr="00D65125">
        <w:tblPrEx>
          <w:tblLook w:val="04A0" w:firstRow="1" w:lastRow="0" w:firstColumn="1" w:lastColumn="0" w:noHBand="0" w:noVBand="1"/>
        </w:tblPrEx>
        <w:trPr>
          <w:trHeight w:val="175"/>
        </w:trPr>
        <w:tc>
          <w:tcPr>
            <w:tcW w:w="4076" w:type="dxa"/>
            <w:vAlign w:val="bottom"/>
          </w:tcPr>
          <w:p w14:paraId="2AC77357" w14:textId="77777777" w:rsidR="00942264" w:rsidRPr="00515545" w:rsidRDefault="00942264" w:rsidP="003173A0">
            <w:pPr>
              <w:tabs>
                <w:tab w:val="left" w:pos="162"/>
              </w:tabs>
              <w:ind w:right="-108"/>
              <w:rPr>
                <w:rFonts w:cs="Times New Roman"/>
                <w:sz w:val="22"/>
                <w:szCs w:val="22"/>
              </w:rPr>
            </w:pPr>
          </w:p>
        </w:tc>
        <w:tc>
          <w:tcPr>
            <w:tcW w:w="1276" w:type="dxa"/>
            <w:tcBorders>
              <w:bottom w:val="single" w:sz="4" w:space="0" w:color="auto"/>
            </w:tcBorders>
            <w:vAlign w:val="center"/>
          </w:tcPr>
          <w:p w14:paraId="40A09CA8"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6CA6C0E1"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54426E80"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84" w:type="dxa"/>
            <w:vAlign w:val="center"/>
          </w:tcPr>
          <w:p w14:paraId="1395FA98"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7BBB67BE"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5F87CBA6"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779C813C"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942264" w:rsidRPr="007E6C20" w14:paraId="0E2A7246" w14:textId="77777777" w:rsidTr="00D65125">
        <w:tblPrEx>
          <w:tblLook w:val="04A0" w:firstRow="1" w:lastRow="0" w:firstColumn="1" w:lastColumn="0" w:noHBand="0" w:noVBand="1"/>
        </w:tblPrEx>
        <w:tc>
          <w:tcPr>
            <w:tcW w:w="4076" w:type="dxa"/>
            <w:vAlign w:val="bottom"/>
          </w:tcPr>
          <w:p w14:paraId="666FA844" w14:textId="77777777" w:rsidR="00942264" w:rsidRPr="007E6C20" w:rsidRDefault="00942264" w:rsidP="003173A0">
            <w:pPr>
              <w:tabs>
                <w:tab w:val="left" w:pos="162"/>
              </w:tabs>
              <w:spacing w:line="180" w:lineRule="atLeast"/>
              <w:ind w:right="-108"/>
              <w:rPr>
                <w:rFonts w:cs="Times New Roman"/>
                <w:sz w:val="16"/>
                <w:szCs w:val="16"/>
              </w:rPr>
            </w:pPr>
          </w:p>
        </w:tc>
        <w:tc>
          <w:tcPr>
            <w:tcW w:w="1276" w:type="dxa"/>
          </w:tcPr>
          <w:p w14:paraId="649716F6"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16"/>
                <w:szCs w:val="16"/>
                <w:highlight w:val="yellow"/>
              </w:rPr>
            </w:pPr>
          </w:p>
        </w:tc>
        <w:tc>
          <w:tcPr>
            <w:tcW w:w="283" w:type="dxa"/>
          </w:tcPr>
          <w:p w14:paraId="1358C88A"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16"/>
                <w:szCs w:val="16"/>
                <w:highlight w:val="yellow"/>
              </w:rPr>
            </w:pPr>
          </w:p>
        </w:tc>
        <w:tc>
          <w:tcPr>
            <w:tcW w:w="1276" w:type="dxa"/>
          </w:tcPr>
          <w:p w14:paraId="5012228F"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c>
          <w:tcPr>
            <w:tcW w:w="284" w:type="dxa"/>
          </w:tcPr>
          <w:p w14:paraId="62C4AC47"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16"/>
                <w:szCs w:val="16"/>
                <w:highlight w:val="yellow"/>
              </w:rPr>
            </w:pPr>
          </w:p>
        </w:tc>
        <w:tc>
          <w:tcPr>
            <w:tcW w:w="1276" w:type="dxa"/>
          </w:tcPr>
          <w:p w14:paraId="2E1201F3"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c>
          <w:tcPr>
            <w:tcW w:w="283" w:type="dxa"/>
          </w:tcPr>
          <w:p w14:paraId="03E19F2C" w14:textId="77777777" w:rsidR="00942264" w:rsidRPr="007E6C20" w:rsidRDefault="00942264" w:rsidP="003173A0">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16"/>
                <w:szCs w:val="16"/>
                <w:highlight w:val="yellow"/>
              </w:rPr>
            </w:pPr>
          </w:p>
        </w:tc>
        <w:tc>
          <w:tcPr>
            <w:tcW w:w="1277" w:type="dxa"/>
          </w:tcPr>
          <w:p w14:paraId="01A410F0"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r>
      <w:tr w:rsidR="005A4F4E" w:rsidRPr="00515545" w14:paraId="5E08C2AE" w14:textId="77777777" w:rsidTr="00D65125">
        <w:tblPrEx>
          <w:tblLook w:val="04A0" w:firstRow="1" w:lastRow="0" w:firstColumn="1" w:lastColumn="0" w:noHBand="0" w:noVBand="1"/>
        </w:tblPrEx>
        <w:tc>
          <w:tcPr>
            <w:tcW w:w="4076" w:type="dxa"/>
          </w:tcPr>
          <w:p w14:paraId="0D6EABEB" w14:textId="77777777" w:rsidR="005A4F4E" w:rsidRPr="00515545" w:rsidRDefault="005A4F4E" w:rsidP="005A4F4E">
            <w:pPr>
              <w:tabs>
                <w:tab w:val="left" w:pos="162"/>
              </w:tabs>
              <w:ind w:left="-110" w:right="-108"/>
              <w:rPr>
                <w:rFonts w:cs="Times New Roman"/>
                <w:sz w:val="22"/>
                <w:szCs w:val="22"/>
              </w:rPr>
            </w:pPr>
            <w:r w:rsidRPr="00515545">
              <w:rPr>
                <w:sz w:val="22"/>
                <w:szCs w:val="22"/>
              </w:rPr>
              <w:t>Within 1 year</w:t>
            </w:r>
          </w:p>
        </w:tc>
        <w:tc>
          <w:tcPr>
            <w:tcW w:w="1276" w:type="dxa"/>
          </w:tcPr>
          <w:p w14:paraId="69C61618" w14:textId="542F7928" w:rsidR="005A4F4E" w:rsidRPr="00515545" w:rsidRDefault="000C058B"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C058B">
              <w:rPr>
                <w:rFonts w:cs="Times New Roman"/>
                <w:sz w:val="22"/>
                <w:szCs w:val="22"/>
              </w:rPr>
              <w:t>3</w:t>
            </w:r>
            <w:r w:rsidR="00F96AA5">
              <w:rPr>
                <w:rFonts w:cs="Times New Roman"/>
                <w:sz w:val="22"/>
                <w:szCs w:val="22"/>
              </w:rPr>
              <w:t>9,887</w:t>
            </w:r>
          </w:p>
        </w:tc>
        <w:tc>
          <w:tcPr>
            <w:tcW w:w="283" w:type="dxa"/>
          </w:tcPr>
          <w:p w14:paraId="6F4A965B"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B771E57" w14:textId="77777777" w:rsidR="005A4F4E" w:rsidRPr="00515545" w:rsidRDefault="005A4F4E"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B370D">
              <w:rPr>
                <w:rFonts w:cs="Times New Roman"/>
                <w:sz w:val="22"/>
                <w:szCs w:val="22"/>
              </w:rPr>
              <w:t>62,045</w:t>
            </w:r>
          </w:p>
        </w:tc>
        <w:tc>
          <w:tcPr>
            <w:tcW w:w="284" w:type="dxa"/>
          </w:tcPr>
          <w:p w14:paraId="43D3BE0E"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D2EFFBF" w14:textId="02479B18" w:rsidR="005A4F4E" w:rsidRPr="00515545" w:rsidRDefault="00F96AA5"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39,017</w:t>
            </w:r>
          </w:p>
        </w:tc>
        <w:tc>
          <w:tcPr>
            <w:tcW w:w="283" w:type="dxa"/>
          </w:tcPr>
          <w:p w14:paraId="7F1601FF" w14:textId="77777777" w:rsidR="005A4F4E" w:rsidRPr="00515545" w:rsidRDefault="005A4F4E" w:rsidP="005A4F4E">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0A579C03" w14:textId="77777777" w:rsidR="005A4F4E" w:rsidRPr="00515545" w:rsidRDefault="005A4F4E"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B370D">
              <w:rPr>
                <w:rFonts w:cs="Times New Roman"/>
                <w:sz w:val="22"/>
                <w:szCs w:val="22"/>
              </w:rPr>
              <w:t>62,045</w:t>
            </w:r>
          </w:p>
        </w:tc>
      </w:tr>
      <w:tr w:rsidR="005A4F4E" w:rsidRPr="00515545" w14:paraId="6568E8B0" w14:textId="77777777" w:rsidTr="00D65125">
        <w:tblPrEx>
          <w:tblLook w:val="04A0" w:firstRow="1" w:lastRow="0" w:firstColumn="1" w:lastColumn="0" w:noHBand="0" w:noVBand="1"/>
        </w:tblPrEx>
        <w:tc>
          <w:tcPr>
            <w:tcW w:w="4076" w:type="dxa"/>
          </w:tcPr>
          <w:p w14:paraId="112171C5" w14:textId="77777777" w:rsidR="005A4F4E" w:rsidRPr="00515545" w:rsidRDefault="005A4F4E" w:rsidP="005A4F4E">
            <w:pPr>
              <w:tabs>
                <w:tab w:val="left" w:pos="162"/>
              </w:tabs>
              <w:ind w:left="-110" w:right="-108"/>
              <w:rPr>
                <w:rFonts w:cs="Times New Roman"/>
                <w:sz w:val="22"/>
                <w:szCs w:val="22"/>
              </w:rPr>
            </w:pPr>
            <w:r w:rsidRPr="00515545">
              <w:rPr>
                <w:sz w:val="22"/>
                <w:szCs w:val="22"/>
              </w:rPr>
              <w:t>After 1 year but not over</w:t>
            </w:r>
            <w:r w:rsidRPr="00515545">
              <w:rPr>
                <w:rFonts w:cs="Times New Roman"/>
                <w:sz w:val="22"/>
                <w:szCs w:val="22"/>
              </w:rPr>
              <w:t xml:space="preserve"> 2 years</w:t>
            </w:r>
          </w:p>
        </w:tc>
        <w:tc>
          <w:tcPr>
            <w:tcW w:w="1276" w:type="dxa"/>
            <w:tcBorders>
              <w:bottom w:val="single" w:sz="4" w:space="0" w:color="auto"/>
            </w:tcBorders>
          </w:tcPr>
          <w:p w14:paraId="4B163CE7" w14:textId="06C5B583" w:rsidR="005A4F4E" w:rsidRPr="00515545" w:rsidRDefault="00F96AA5"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5,855</w:t>
            </w:r>
          </w:p>
        </w:tc>
        <w:tc>
          <w:tcPr>
            <w:tcW w:w="283" w:type="dxa"/>
          </w:tcPr>
          <w:p w14:paraId="2F2B3572"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27AE33DA"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8,120</w:t>
            </w:r>
          </w:p>
        </w:tc>
        <w:tc>
          <w:tcPr>
            <w:tcW w:w="284" w:type="dxa"/>
          </w:tcPr>
          <w:p w14:paraId="6107F913"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09EB47AA" w14:textId="5FF82D1B" w:rsidR="005A4F4E" w:rsidRPr="00515545" w:rsidRDefault="00F96AA5"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4,175</w:t>
            </w:r>
          </w:p>
        </w:tc>
        <w:tc>
          <w:tcPr>
            <w:tcW w:w="283" w:type="dxa"/>
          </w:tcPr>
          <w:p w14:paraId="2228FE9B"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single" w:sz="4" w:space="0" w:color="auto"/>
            </w:tcBorders>
          </w:tcPr>
          <w:p w14:paraId="19BC3C7B"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8,120</w:t>
            </w:r>
          </w:p>
        </w:tc>
      </w:tr>
      <w:tr w:rsidR="005A4F4E" w:rsidRPr="00515545" w14:paraId="7EDDF531" w14:textId="77777777" w:rsidTr="00D65125">
        <w:tblPrEx>
          <w:tblLook w:val="04A0" w:firstRow="1" w:lastRow="0" w:firstColumn="1" w:lastColumn="0" w:noHBand="0" w:noVBand="1"/>
        </w:tblPrEx>
        <w:tc>
          <w:tcPr>
            <w:tcW w:w="4076" w:type="dxa"/>
          </w:tcPr>
          <w:p w14:paraId="04B39603" w14:textId="77777777" w:rsidR="005A4F4E" w:rsidRPr="00515545" w:rsidRDefault="005A4F4E" w:rsidP="005A4F4E">
            <w:pPr>
              <w:tabs>
                <w:tab w:val="left" w:pos="162"/>
              </w:tabs>
              <w:ind w:left="-110" w:right="-108"/>
              <w:rPr>
                <w:sz w:val="22"/>
                <w:szCs w:val="22"/>
              </w:rPr>
            </w:pPr>
            <w:r>
              <w:rPr>
                <w:sz w:val="22"/>
                <w:szCs w:val="22"/>
              </w:rPr>
              <w:t>Total</w:t>
            </w:r>
          </w:p>
        </w:tc>
        <w:tc>
          <w:tcPr>
            <w:tcW w:w="1276" w:type="dxa"/>
            <w:tcBorders>
              <w:bottom w:val="double" w:sz="4" w:space="0" w:color="auto"/>
            </w:tcBorders>
          </w:tcPr>
          <w:p w14:paraId="788E9E0B" w14:textId="21E820FF" w:rsidR="005A4F4E" w:rsidRPr="00515545" w:rsidRDefault="00F96AA5"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45,742</w:t>
            </w:r>
          </w:p>
        </w:tc>
        <w:tc>
          <w:tcPr>
            <w:tcW w:w="283" w:type="dxa"/>
          </w:tcPr>
          <w:p w14:paraId="12520B9A"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7093D34E"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D7753">
              <w:rPr>
                <w:rFonts w:cs="Times New Roman"/>
                <w:sz w:val="22"/>
                <w:szCs w:val="22"/>
              </w:rPr>
              <w:t>70,165</w:t>
            </w:r>
          </w:p>
        </w:tc>
        <w:tc>
          <w:tcPr>
            <w:tcW w:w="284" w:type="dxa"/>
          </w:tcPr>
          <w:p w14:paraId="721E58A9"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113C3905" w14:textId="1B705E43" w:rsidR="005A4F4E" w:rsidRPr="00515545" w:rsidRDefault="00F96AA5"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43,192</w:t>
            </w:r>
          </w:p>
        </w:tc>
        <w:tc>
          <w:tcPr>
            <w:tcW w:w="283" w:type="dxa"/>
          </w:tcPr>
          <w:p w14:paraId="4E641E67"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double" w:sz="4" w:space="0" w:color="auto"/>
            </w:tcBorders>
          </w:tcPr>
          <w:p w14:paraId="71EF27FC"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D7753">
              <w:rPr>
                <w:rFonts w:cs="Times New Roman"/>
                <w:sz w:val="22"/>
                <w:szCs w:val="22"/>
              </w:rPr>
              <w:t>70,165</w:t>
            </w:r>
          </w:p>
        </w:tc>
      </w:tr>
    </w:tbl>
    <w:p w14:paraId="38F8F827" w14:textId="77777777" w:rsidR="00D05033"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36AA9B45" w14:textId="77777777" w:rsidR="00942264" w:rsidRDefault="00942264"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1C5CC09B" w14:textId="77777777" w:rsidR="00BB370D" w:rsidRDefault="00BB370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102D6D48" w14:textId="77777777" w:rsidR="00BB370D" w:rsidRPr="00515545" w:rsidRDefault="00BB370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2CDAFB40" w14:textId="77777777" w:rsidR="009F691D" w:rsidRPr="00515545" w:rsidRDefault="009F691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highlight w:val="yellow"/>
        </w:rPr>
      </w:pPr>
    </w:p>
    <w:p w14:paraId="155C8DAF" w14:textId="77777777" w:rsidR="00E340CF" w:rsidRDefault="00E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67E58962" w14:textId="368E8A4D"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b/>
          <w:bCs/>
          <w:caps/>
          <w:sz w:val="22"/>
          <w:szCs w:val="22"/>
        </w:rPr>
        <w:lastRenderedPageBreak/>
        <w:t>DEFERRED TAX ASSETS - NET</w:t>
      </w:r>
    </w:p>
    <w:p w14:paraId="6BD46B36"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F21E510" w14:textId="77777777" w:rsidR="00D3679A" w:rsidRPr="00515545" w:rsidRDefault="00D3679A" w:rsidP="00D367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Details of deferred tax assets </w:t>
      </w:r>
      <w:r w:rsidRPr="00515545">
        <w:rPr>
          <w:sz w:val="22"/>
          <w:szCs w:val="22"/>
        </w:rPr>
        <w:t>(liabilities) are as follows</w:t>
      </w:r>
      <w:r w:rsidRPr="00515545">
        <w:rPr>
          <w:rFonts w:cs="Times New Roman"/>
          <w:sz w:val="22"/>
          <w:szCs w:val="22"/>
        </w:rPr>
        <w:t>:</w:t>
      </w:r>
    </w:p>
    <w:p w14:paraId="625D66C2" w14:textId="77777777" w:rsidR="00D3679A" w:rsidRPr="00515545" w:rsidRDefault="00D3679A"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720"/>
        <w:jc w:val="thaiDistribute"/>
        <w:rPr>
          <w:caps/>
          <w:sz w:val="22"/>
          <w:szCs w:val="22"/>
        </w:rPr>
      </w:pPr>
    </w:p>
    <w:tbl>
      <w:tblPr>
        <w:tblW w:w="9924" w:type="dxa"/>
        <w:tblLayout w:type="fixed"/>
        <w:tblLook w:val="04A0" w:firstRow="1" w:lastRow="0" w:firstColumn="1" w:lastColumn="0" w:noHBand="0" w:noVBand="1"/>
      </w:tblPr>
      <w:tblGrid>
        <w:gridCol w:w="4111"/>
        <w:gridCol w:w="1276"/>
        <w:gridCol w:w="236"/>
        <w:gridCol w:w="1276"/>
        <w:gridCol w:w="236"/>
        <w:gridCol w:w="1276"/>
        <w:gridCol w:w="236"/>
        <w:gridCol w:w="1277"/>
      </w:tblGrid>
      <w:tr w:rsidR="007F173F" w:rsidRPr="00515545" w14:paraId="679AE35D" w14:textId="77777777" w:rsidTr="007F173F">
        <w:trPr>
          <w:trHeight w:val="175"/>
        </w:trPr>
        <w:tc>
          <w:tcPr>
            <w:tcW w:w="4111" w:type="dxa"/>
            <w:vAlign w:val="bottom"/>
          </w:tcPr>
          <w:p w14:paraId="5B56D423" w14:textId="77777777" w:rsidR="007F173F" w:rsidRPr="00515545" w:rsidRDefault="007F173F" w:rsidP="0048323E">
            <w:pPr>
              <w:tabs>
                <w:tab w:val="left" w:pos="162"/>
              </w:tabs>
              <w:ind w:right="-108"/>
              <w:rPr>
                <w:rFonts w:cs="Times New Roman"/>
                <w:sz w:val="22"/>
                <w:szCs w:val="22"/>
              </w:rPr>
            </w:pPr>
          </w:p>
        </w:tc>
        <w:tc>
          <w:tcPr>
            <w:tcW w:w="5813" w:type="dxa"/>
            <w:gridSpan w:val="7"/>
            <w:vAlign w:val="center"/>
          </w:tcPr>
          <w:p w14:paraId="4BF7418F" w14:textId="45E9CBE4" w:rsidR="007F173F" w:rsidRPr="00515545" w:rsidRDefault="007F173F"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F1FAA">
              <w:rPr>
                <w:sz w:val="22"/>
                <w:szCs w:val="22"/>
              </w:rPr>
              <w:t>In Thousand Baht</w:t>
            </w:r>
          </w:p>
        </w:tc>
      </w:tr>
      <w:tr w:rsidR="007F173F" w:rsidRPr="00515545" w14:paraId="068F2B57" w14:textId="77777777" w:rsidTr="007F173F">
        <w:trPr>
          <w:trHeight w:val="175"/>
        </w:trPr>
        <w:tc>
          <w:tcPr>
            <w:tcW w:w="4111" w:type="dxa"/>
            <w:vAlign w:val="bottom"/>
          </w:tcPr>
          <w:p w14:paraId="56A03BD6" w14:textId="77777777" w:rsidR="007F173F" w:rsidRPr="00515545" w:rsidRDefault="007F173F" w:rsidP="007F173F">
            <w:pPr>
              <w:tabs>
                <w:tab w:val="left" w:pos="162"/>
              </w:tabs>
              <w:ind w:right="-108"/>
              <w:rPr>
                <w:rFonts w:cs="Times New Roman"/>
                <w:sz w:val="22"/>
                <w:szCs w:val="22"/>
              </w:rPr>
            </w:pPr>
          </w:p>
        </w:tc>
        <w:tc>
          <w:tcPr>
            <w:tcW w:w="2788" w:type="dxa"/>
            <w:gridSpan w:val="3"/>
            <w:tcBorders>
              <w:top w:val="single" w:sz="4" w:space="0" w:color="auto"/>
            </w:tcBorders>
            <w:vAlign w:val="bottom"/>
          </w:tcPr>
          <w:p w14:paraId="6DA51469" w14:textId="01E6AE8C" w:rsidR="007F173F" w:rsidRPr="00515545" w:rsidRDefault="007F173F" w:rsidP="007F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E752A">
              <w:rPr>
                <w:rFonts w:cs="Times New Roman"/>
                <w:sz w:val="22"/>
                <w:szCs w:val="22"/>
                <w:cs/>
              </w:rPr>
              <w:t>Consolidated</w:t>
            </w:r>
          </w:p>
        </w:tc>
        <w:tc>
          <w:tcPr>
            <w:tcW w:w="236" w:type="dxa"/>
            <w:tcBorders>
              <w:top w:val="single" w:sz="4" w:space="0" w:color="auto"/>
            </w:tcBorders>
            <w:vAlign w:val="center"/>
          </w:tcPr>
          <w:p w14:paraId="710CE479" w14:textId="77777777" w:rsidR="007F173F" w:rsidRPr="00515545" w:rsidRDefault="007F173F" w:rsidP="007F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2789" w:type="dxa"/>
            <w:gridSpan w:val="3"/>
            <w:tcBorders>
              <w:top w:val="single" w:sz="4" w:space="0" w:color="auto"/>
            </w:tcBorders>
            <w:vAlign w:val="bottom"/>
          </w:tcPr>
          <w:p w14:paraId="4C7383AC" w14:textId="51DB69A4" w:rsidR="007F173F" w:rsidRPr="00515545" w:rsidRDefault="007F173F" w:rsidP="007F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cs/>
              </w:rPr>
              <w:t>Separate</w:t>
            </w:r>
          </w:p>
        </w:tc>
      </w:tr>
      <w:tr w:rsidR="007F173F" w:rsidRPr="00515545" w14:paraId="36E63505" w14:textId="77777777" w:rsidTr="007F173F">
        <w:trPr>
          <w:trHeight w:val="175"/>
        </w:trPr>
        <w:tc>
          <w:tcPr>
            <w:tcW w:w="4111" w:type="dxa"/>
            <w:vAlign w:val="bottom"/>
          </w:tcPr>
          <w:p w14:paraId="53A6AF48" w14:textId="77777777" w:rsidR="007F173F" w:rsidRPr="00515545" w:rsidRDefault="007F173F" w:rsidP="007F173F">
            <w:pPr>
              <w:tabs>
                <w:tab w:val="left" w:pos="162"/>
              </w:tabs>
              <w:ind w:right="-108"/>
              <w:rPr>
                <w:rFonts w:cs="Times New Roman"/>
                <w:sz w:val="22"/>
                <w:szCs w:val="22"/>
              </w:rPr>
            </w:pPr>
          </w:p>
        </w:tc>
        <w:tc>
          <w:tcPr>
            <w:tcW w:w="2788" w:type="dxa"/>
            <w:gridSpan w:val="3"/>
            <w:vAlign w:val="bottom"/>
          </w:tcPr>
          <w:p w14:paraId="1D1927F8" w14:textId="09C2E769" w:rsidR="007F173F" w:rsidRPr="00515545" w:rsidRDefault="007F173F" w:rsidP="007F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E752A">
              <w:rPr>
                <w:rFonts w:cs="Times New Roman"/>
                <w:sz w:val="22"/>
                <w:szCs w:val="22"/>
                <w:cs/>
              </w:rPr>
              <w:t>financial statements</w:t>
            </w:r>
          </w:p>
        </w:tc>
        <w:tc>
          <w:tcPr>
            <w:tcW w:w="236" w:type="dxa"/>
            <w:vAlign w:val="center"/>
          </w:tcPr>
          <w:p w14:paraId="691F11EF" w14:textId="77777777" w:rsidR="007F173F" w:rsidRPr="00515545" w:rsidRDefault="007F173F" w:rsidP="007F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2789" w:type="dxa"/>
            <w:gridSpan w:val="3"/>
            <w:vAlign w:val="bottom"/>
          </w:tcPr>
          <w:p w14:paraId="27139FCD" w14:textId="69709171" w:rsidR="007F173F" w:rsidRPr="00515545" w:rsidRDefault="007F173F" w:rsidP="007F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E752A">
              <w:rPr>
                <w:rFonts w:cs="Times New Roman"/>
                <w:sz w:val="22"/>
                <w:szCs w:val="22"/>
                <w:cs/>
              </w:rPr>
              <w:t>financial statements</w:t>
            </w:r>
          </w:p>
        </w:tc>
      </w:tr>
      <w:tr w:rsidR="00D3679A" w:rsidRPr="00515545" w14:paraId="0DDC820A" w14:textId="77777777" w:rsidTr="007F173F">
        <w:trPr>
          <w:trHeight w:val="175"/>
        </w:trPr>
        <w:tc>
          <w:tcPr>
            <w:tcW w:w="4111" w:type="dxa"/>
            <w:vAlign w:val="bottom"/>
          </w:tcPr>
          <w:p w14:paraId="0E09CEF5" w14:textId="77777777" w:rsidR="00D3679A" w:rsidRPr="00515545" w:rsidRDefault="00D3679A" w:rsidP="0048323E">
            <w:pPr>
              <w:tabs>
                <w:tab w:val="left" w:pos="162"/>
              </w:tabs>
              <w:ind w:right="-108"/>
              <w:rPr>
                <w:rFonts w:cs="Times New Roman"/>
                <w:sz w:val="22"/>
                <w:szCs w:val="22"/>
              </w:rPr>
            </w:pPr>
          </w:p>
        </w:tc>
        <w:tc>
          <w:tcPr>
            <w:tcW w:w="1276" w:type="dxa"/>
            <w:tcBorders>
              <w:top w:val="single" w:sz="4" w:space="0" w:color="auto"/>
            </w:tcBorders>
            <w:vAlign w:val="center"/>
          </w:tcPr>
          <w:p w14:paraId="295549B3" w14:textId="0028D1F9" w:rsidR="00D3679A" w:rsidRPr="00515545" w:rsidRDefault="007F173F"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732D25" w:rsidRPr="00515545">
              <w:rPr>
                <w:rFonts w:cs="Times New Roman"/>
                <w:sz w:val="22"/>
                <w:szCs w:val="22"/>
              </w:rPr>
              <w:t>,</w:t>
            </w:r>
          </w:p>
        </w:tc>
        <w:tc>
          <w:tcPr>
            <w:tcW w:w="236" w:type="dxa"/>
            <w:tcBorders>
              <w:top w:val="single" w:sz="4" w:space="0" w:color="auto"/>
            </w:tcBorders>
            <w:vAlign w:val="center"/>
          </w:tcPr>
          <w:p w14:paraId="47F91073"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top w:val="single" w:sz="4" w:space="0" w:color="auto"/>
            </w:tcBorders>
            <w:vAlign w:val="center"/>
          </w:tcPr>
          <w:p w14:paraId="38F8DD00"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36" w:type="dxa"/>
            <w:vAlign w:val="center"/>
          </w:tcPr>
          <w:p w14:paraId="3E431EF1"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top w:val="single" w:sz="4" w:space="0" w:color="auto"/>
            </w:tcBorders>
            <w:vAlign w:val="center"/>
          </w:tcPr>
          <w:p w14:paraId="3006EA81" w14:textId="1C547969" w:rsidR="00D3679A" w:rsidRPr="00515545" w:rsidRDefault="007F173F"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732D25" w:rsidRPr="00515545">
              <w:rPr>
                <w:rFonts w:cs="Times New Roman"/>
                <w:sz w:val="22"/>
                <w:szCs w:val="22"/>
              </w:rPr>
              <w:t>,</w:t>
            </w:r>
          </w:p>
        </w:tc>
        <w:tc>
          <w:tcPr>
            <w:tcW w:w="236" w:type="dxa"/>
            <w:tcBorders>
              <w:top w:val="single" w:sz="4" w:space="0" w:color="auto"/>
            </w:tcBorders>
            <w:vAlign w:val="center"/>
          </w:tcPr>
          <w:p w14:paraId="145F205F"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top w:val="single" w:sz="4" w:space="0" w:color="auto"/>
            </w:tcBorders>
            <w:vAlign w:val="center"/>
          </w:tcPr>
          <w:p w14:paraId="20699742"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D3679A" w:rsidRPr="00515545" w14:paraId="15E1DA9C" w14:textId="77777777" w:rsidTr="007F173F">
        <w:trPr>
          <w:trHeight w:val="175"/>
        </w:trPr>
        <w:tc>
          <w:tcPr>
            <w:tcW w:w="4111" w:type="dxa"/>
            <w:vAlign w:val="bottom"/>
          </w:tcPr>
          <w:p w14:paraId="5F7582E9" w14:textId="77777777" w:rsidR="00D3679A" w:rsidRPr="00515545" w:rsidRDefault="00D3679A" w:rsidP="0048323E">
            <w:pPr>
              <w:tabs>
                <w:tab w:val="left" w:pos="162"/>
              </w:tabs>
              <w:ind w:right="-108"/>
              <w:rPr>
                <w:rFonts w:cs="Times New Roman"/>
                <w:sz w:val="22"/>
                <w:szCs w:val="22"/>
              </w:rPr>
            </w:pPr>
          </w:p>
        </w:tc>
        <w:tc>
          <w:tcPr>
            <w:tcW w:w="1276" w:type="dxa"/>
            <w:tcBorders>
              <w:bottom w:val="single" w:sz="4" w:space="0" w:color="auto"/>
            </w:tcBorders>
            <w:vAlign w:val="center"/>
          </w:tcPr>
          <w:p w14:paraId="3A2C1736" w14:textId="14C05565"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4883420A"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6E896826" w14:textId="32692201"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36" w:type="dxa"/>
            <w:vAlign w:val="center"/>
          </w:tcPr>
          <w:p w14:paraId="286D76F0"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0A7895DB" w14:textId="4A5042F3"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4F199CAB"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249C291C" w14:textId="6A00D643"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D3679A" w:rsidRPr="00515545" w14:paraId="6B33F8FE" w14:textId="77777777" w:rsidTr="007F173F">
        <w:tc>
          <w:tcPr>
            <w:tcW w:w="4111" w:type="dxa"/>
            <w:vAlign w:val="bottom"/>
          </w:tcPr>
          <w:p w14:paraId="148C586F" w14:textId="77777777" w:rsidR="00D3679A" w:rsidRPr="00515545" w:rsidRDefault="00D3679A" w:rsidP="00821613">
            <w:pPr>
              <w:tabs>
                <w:tab w:val="left" w:pos="162"/>
              </w:tabs>
              <w:spacing w:line="40" w:lineRule="atLeast"/>
              <w:ind w:right="-108"/>
              <w:rPr>
                <w:rFonts w:cs="Times New Roman"/>
                <w:sz w:val="22"/>
                <w:szCs w:val="22"/>
              </w:rPr>
            </w:pPr>
          </w:p>
        </w:tc>
        <w:tc>
          <w:tcPr>
            <w:tcW w:w="1276" w:type="dxa"/>
          </w:tcPr>
          <w:p w14:paraId="672951E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22"/>
                <w:szCs w:val="22"/>
                <w:highlight w:val="yellow"/>
              </w:rPr>
            </w:pPr>
          </w:p>
        </w:tc>
        <w:tc>
          <w:tcPr>
            <w:tcW w:w="236" w:type="dxa"/>
          </w:tcPr>
          <w:p w14:paraId="37389C08"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tcPr>
          <w:p w14:paraId="11C6BBD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36" w:type="dxa"/>
          </w:tcPr>
          <w:p w14:paraId="102023C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tcPr>
          <w:p w14:paraId="3C08935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36" w:type="dxa"/>
          </w:tcPr>
          <w:p w14:paraId="3009E7A5" w14:textId="77777777" w:rsidR="00D3679A" w:rsidRPr="00515545" w:rsidRDefault="00D3679A" w:rsidP="00821613">
            <w:pPr>
              <w:tabs>
                <w:tab w:val="clear" w:pos="3742"/>
                <w:tab w:val="clear" w:pos="4451"/>
                <w:tab w:val="clear" w:pos="4678"/>
                <w:tab w:val="clear" w:pos="5387"/>
                <w:tab w:val="clear" w:pos="5613"/>
                <w:tab w:val="clear" w:pos="6322"/>
                <w:tab w:val="clear" w:pos="6549"/>
                <w:tab w:val="decimal" w:pos="972"/>
                <w:tab w:val="decimal" w:pos="1026"/>
              </w:tabs>
              <w:spacing w:line="40" w:lineRule="atLeast"/>
              <w:ind w:left="-108"/>
              <w:rPr>
                <w:rFonts w:cs="Times New Roman"/>
                <w:sz w:val="22"/>
                <w:szCs w:val="22"/>
                <w:highlight w:val="yellow"/>
              </w:rPr>
            </w:pPr>
          </w:p>
        </w:tc>
        <w:tc>
          <w:tcPr>
            <w:tcW w:w="1277" w:type="dxa"/>
          </w:tcPr>
          <w:p w14:paraId="070879C4"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r>
      <w:tr w:rsidR="00D3679A" w:rsidRPr="00515545" w14:paraId="61E6314D" w14:textId="77777777" w:rsidTr="007F173F">
        <w:tc>
          <w:tcPr>
            <w:tcW w:w="4111" w:type="dxa"/>
            <w:vAlign w:val="bottom"/>
          </w:tcPr>
          <w:p w14:paraId="43E4093B" w14:textId="77777777" w:rsidR="00D3679A" w:rsidRPr="00515545" w:rsidRDefault="00D3679A" w:rsidP="008376DF">
            <w:pPr>
              <w:tabs>
                <w:tab w:val="left" w:pos="162"/>
              </w:tabs>
              <w:ind w:left="-110" w:right="-108"/>
              <w:rPr>
                <w:rFonts w:cs="Times New Roman"/>
                <w:sz w:val="22"/>
                <w:szCs w:val="22"/>
              </w:rPr>
            </w:pPr>
            <w:r w:rsidRPr="00515545">
              <w:rPr>
                <w:sz w:val="22"/>
                <w:szCs w:val="22"/>
                <w:u w:val="single"/>
              </w:rPr>
              <w:t>Deferred tax assets</w:t>
            </w:r>
          </w:p>
        </w:tc>
        <w:tc>
          <w:tcPr>
            <w:tcW w:w="1276" w:type="dxa"/>
            <w:vAlign w:val="bottom"/>
          </w:tcPr>
          <w:p w14:paraId="1E42F81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tcPr>
          <w:p w14:paraId="0A33AA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7B0D853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36" w:type="dxa"/>
          </w:tcPr>
          <w:p w14:paraId="50BC3FD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0E9B8B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tcPr>
          <w:p w14:paraId="015FA191"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4CC5F8C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D3679A" w:rsidRPr="00515545" w14:paraId="3D9A873D" w14:textId="77777777" w:rsidTr="007F173F">
        <w:tc>
          <w:tcPr>
            <w:tcW w:w="4111" w:type="dxa"/>
            <w:vAlign w:val="bottom"/>
          </w:tcPr>
          <w:p w14:paraId="56FE4D0F" w14:textId="77777777" w:rsidR="00D3679A" w:rsidRPr="00515545" w:rsidRDefault="00D3679A" w:rsidP="008376DF">
            <w:pPr>
              <w:tabs>
                <w:tab w:val="left" w:pos="162"/>
              </w:tabs>
              <w:ind w:left="-110" w:right="-108"/>
              <w:rPr>
                <w:rFonts w:cs="Times New Roman"/>
                <w:sz w:val="22"/>
                <w:szCs w:val="22"/>
              </w:rPr>
            </w:pPr>
            <w:r w:rsidRPr="00515545">
              <w:rPr>
                <w:rFonts w:cs="Times New Roman"/>
                <w:sz w:val="22"/>
                <w:szCs w:val="22"/>
              </w:rPr>
              <w:t xml:space="preserve">Allowance for impairment for expected   </w:t>
            </w:r>
          </w:p>
        </w:tc>
        <w:tc>
          <w:tcPr>
            <w:tcW w:w="1276" w:type="dxa"/>
            <w:vAlign w:val="bottom"/>
          </w:tcPr>
          <w:p w14:paraId="74DF1C7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tcPr>
          <w:p w14:paraId="2E5460F8"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7618CC41"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36" w:type="dxa"/>
          </w:tcPr>
          <w:p w14:paraId="3060C25D"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B0D413B"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tcPr>
          <w:p w14:paraId="168C26F0"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19BE89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1861F2" w:rsidRPr="00515545" w14:paraId="3B1F7236" w14:textId="77777777" w:rsidTr="007F173F">
        <w:tc>
          <w:tcPr>
            <w:tcW w:w="4111" w:type="dxa"/>
            <w:vAlign w:val="bottom"/>
          </w:tcPr>
          <w:p w14:paraId="6C42F883"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 xml:space="preserve">   credit loss</w:t>
            </w:r>
          </w:p>
        </w:tc>
        <w:tc>
          <w:tcPr>
            <w:tcW w:w="1276" w:type="dxa"/>
          </w:tcPr>
          <w:p w14:paraId="6044B31F" w14:textId="70BFC96B" w:rsidR="001861F2" w:rsidRPr="00515545" w:rsidRDefault="00964618"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24,485</w:t>
            </w:r>
          </w:p>
        </w:tc>
        <w:tc>
          <w:tcPr>
            <w:tcW w:w="236" w:type="dxa"/>
            <w:vAlign w:val="bottom"/>
          </w:tcPr>
          <w:p w14:paraId="46989E14"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7F53BBB" w14:textId="6A0160E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36,910</w:t>
            </w:r>
          </w:p>
        </w:tc>
        <w:tc>
          <w:tcPr>
            <w:tcW w:w="236" w:type="dxa"/>
            <w:vAlign w:val="bottom"/>
          </w:tcPr>
          <w:p w14:paraId="4601664D"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EBE6AFE" w14:textId="038C79C8" w:rsidR="001861F2" w:rsidRPr="00515545" w:rsidRDefault="00964618"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8,479</w:t>
            </w:r>
          </w:p>
        </w:tc>
        <w:tc>
          <w:tcPr>
            <w:tcW w:w="236" w:type="dxa"/>
            <w:vAlign w:val="bottom"/>
          </w:tcPr>
          <w:p w14:paraId="2A1B7601"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7A8AD522" w14:textId="61897B1B"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20,944</w:t>
            </w:r>
          </w:p>
        </w:tc>
      </w:tr>
      <w:tr w:rsidR="001861F2" w:rsidRPr="00515545" w14:paraId="1C7E7E18" w14:textId="77777777" w:rsidTr="007F173F">
        <w:tc>
          <w:tcPr>
            <w:tcW w:w="4111" w:type="dxa"/>
            <w:vAlign w:val="bottom"/>
          </w:tcPr>
          <w:p w14:paraId="406D5B02"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Allowance for diminution in value of</w:t>
            </w:r>
          </w:p>
        </w:tc>
        <w:tc>
          <w:tcPr>
            <w:tcW w:w="1276" w:type="dxa"/>
          </w:tcPr>
          <w:p w14:paraId="3E4929F4"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36" w:type="dxa"/>
            <w:vAlign w:val="bottom"/>
          </w:tcPr>
          <w:p w14:paraId="17DB4165"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51688BAB"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32C30001"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7DE3FAE1" w14:textId="42DF03EB"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2E1C85BF"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1743BB8B"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964618" w:rsidRPr="00515545" w14:paraId="48D275B3" w14:textId="77777777" w:rsidTr="007F173F">
        <w:tc>
          <w:tcPr>
            <w:tcW w:w="4111" w:type="dxa"/>
            <w:vAlign w:val="bottom"/>
          </w:tcPr>
          <w:p w14:paraId="3BB813D8" w14:textId="77777777" w:rsidR="00964618" w:rsidRPr="00515545" w:rsidRDefault="00964618" w:rsidP="00964618">
            <w:pPr>
              <w:tabs>
                <w:tab w:val="left" w:pos="162"/>
              </w:tabs>
              <w:ind w:left="-110" w:right="-108"/>
              <w:rPr>
                <w:rFonts w:cs="Times New Roman"/>
                <w:sz w:val="22"/>
                <w:szCs w:val="22"/>
              </w:rPr>
            </w:pPr>
            <w:r w:rsidRPr="00515545">
              <w:rPr>
                <w:rFonts w:cs="Times New Roman"/>
                <w:sz w:val="22"/>
                <w:szCs w:val="22"/>
              </w:rPr>
              <w:t xml:space="preserve">   asset foreclosed </w:t>
            </w:r>
          </w:p>
        </w:tc>
        <w:tc>
          <w:tcPr>
            <w:tcW w:w="1276" w:type="dxa"/>
          </w:tcPr>
          <w:p w14:paraId="1FDE16FE" w14:textId="4C795B02"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651</w:t>
            </w:r>
          </w:p>
        </w:tc>
        <w:tc>
          <w:tcPr>
            <w:tcW w:w="236" w:type="dxa"/>
            <w:vAlign w:val="bottom"/>
          </w:tcPr>
          <w:p w14:paraId="2624D9BA"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EC18B09" w14:textId="51EF66AB"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1,500</w:t>
            </w:r>
          </w:p>
        </w:tc>
        <w:tc>
          <w:tcPr>
            <w:tcW w:w="236" w:type="dxa"/>
            <w:vAlign w:val="bottom"/>
          </w:tcPr>
          <w:p w14:paraId="11FFC9A4"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CE74550" w14:textId="70089FDC"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457</w:t>
            </w:r>
          </w:p>
        </w:tc>
        <w:tc>
          <w:tcPr>
            <w:tcW w:w="236" w:type="dxa"/>
            <w:vAlign w:val="bottom"/>
          </w:tcPr>
          <w:p w14:paraId="6F5AD265" w14:textId="77777777" w:rsidR="00964618" w:rsidRPr="00515545" w:rsidRDefault="00964618" w:rsidP="0096461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0A465FB6" w14:textId="7244A86D"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1,254</w:t>
            </w:r>
          </w:p>
        </w:tc>
      </w:tr>
      <w:tr w:rsidR="00964618" w:rsidRPr="00515545" w14:paraId="22757B92" w14:textId="77777777" w:rsidTr="007F173F">
        <w:tc>
          <w:tcPr>
            <w:tcW w:w="4111" w:type="dxa"/>
            <w:vAlign w:val="bottom"/>
          </w:tcPr>
          <w:p w14:paraId="0470DC8F" w14:textId="03DD9628" w:rsidR="00964618" w:rsidRPr="00515545" w:rsidRDefault="00964618" w:rsidP="00964618">
            <w:pPr>
              <w:tabs>
                <w:tab w:val="left" w:pos="162"/>
              </w:tabs>
              <w:ind w:left="-110" w:right="-108"/>
              <w:rPr>
                <w:rFonts w:cs="Times New Roman"/>
                <w:sz w:val="22"/>
                <w:szCs w:val="22"/>
              </w:rPr>
            </w:pPr>
            <w:r w:rsidRPr="00515545">
              <w:rPr>
                <w:rFonts w:cs="Times New Roman"/>
                <w:sz w:val="22"/>
                <w:szCs w:val="22"/>
              </w:rPr>
              <w:t xml:space="preserve">Allowance for impairment </w:t>
            </w:r>
            <w:r>
              <w:rPr>
                <w:rFonts w:cs="Times New Roman"/>
                <w:sz w:val="22"/>
                <w:szCs w:val="22"/>
              </w:rPr>
              <w:t>losses</w:t>
            </w:r>
          </w:p>
        </w:tc>
        <w:tc>
          <w:tcPr>
            <w:tcW w:w="1276" w:type="dxa"/>
            <w:vAlign w:val="bottom"/>
          </w:tcPr>
          <w:p w14:paraId="78CA1943" w14:textId="1B60DB5D" w:rsidR="00964618" w:rsidRPr="00515545" w:rsidRDefault="00D85424"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D85424">
              <w:rPr>
                <w:rFonts w:cs="Times New Roman"/>
                <w:sz w:val="22"/>
                <w:szCs w:val="22"/>
              </w:rPr>
              <w:t>29,266</w:t>
            </w:r>
          </w:p>
        </w:tc>
        <w:tc>
          <w:tcPr>
            <w:tcW w:w="236" w:type="dxa"/>
            <w:vAlign w:val="bottom"/>
          </w:tcPr>
          <w:p w14:paraId="7C380BD5"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0D2AEB2F" w14:textId="68428569"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14,189</w:t>
            </w:r>
          </w:p>
        </w:tc>
        <w:tc>
          <w:tcPr>
            <w:tcW w:w="236" w:type="dxa"/>
            <w:vAlign w:val="bottom"/>
          </w:tcPr>
          <w:p w14:paraId="428D26D7"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C17EBDC" w14:textId="47DFA5B9" w:rsidR="00964618" w:rsidRPr="00515545" w:rsidRDefault="00D85424"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D85424">
              <w:rPr>
                <w:rFonts w:cs="Times New Roman"/>
                <w:sz w:val="22"/>
                <w:szCs w:val="22"/>
              </w:rPr>
              <w:t>29,266</w:t>
            </w:r>
          </w:p>
        </w:tc>
        <w:tc>
          <w:tcPr>
            <w:tcW w:w="236" w:type="dxa"/>
            <w:vAlign w:val="bottom"/>
          </w:tcPr>
          <w:p w14:paraId="7CC02405" w14:textId="77777777" w:rsidR="00964618" w:rsidRPr="00515545" w:rsidRDefault="00964618" w:rsidP="0096461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7232D07F" w14:textId="4EFE53D5"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14,189</w:t>
            </w:r>
          </w:p>
        </w:tc>
      </w:tr>
      <w:tr w:rsidR="00964618" w:rsidRPr="00515545" w14:paraId="4A74394D" w14:textId="77777777" w:rsidTr="007F173F">
        <w:tc>
          <w:tcPr>
            <w:tcW w:w="4111" w:type="dxa"/>
            <w:vAlign w:val="bottom"/>
          </w:tcPr>
          <w:p w14:paraId="10124504" w14:textId="77777777" w:rsidR="00964618" w:rsidRPr="00515545" w:rsidRDefault="00964618" w:rsidP="00964618">
            <w:pPr>
              <w:tabs>
                <w:tab w:val="left" w:pos="162"/>
              </w:tabs>
              <w:ind w:left="-110" w:right="-108"/>
              <w:rPr>
                <w:rFonts w:cs="Times New Roman"/>
                <w:sz w:val="22"/>
                <w:szCs w:val="22"/>
              </w:rPr>
            </w:pPr>
            <w:r w:rsidRPr="00515545">
              <w:rPr>
                <w:rFonts w:cs="Times New Roman"/>
                <w:sz w:val="22"/>
                <w:szCs w:val="22"/>
              </w:rPr>
              <w:t>Lease liabilities</w:t>
            </w:r>
          </w:p>
        </w:tc>
        <w:tc>
          <w:tcPr>
            <w:tcW w:w="1276" w:type="dxa"/>
          </w:tcPr>
          <w:p w14:paraId="27EE6E0A" w14:textId="6AA031DF"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3,569</w:t>
            </w:r>
          </w:p>
        </w:tc>
        <w:tc>
          <w:tcPr>
            <w:tcW w:w="236" w:type="dxa"/>
            <w:vAlign w:val="bottom"/>
          </w:tcPr>
          <w:p w14:paraId="01004955"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309F13D" w14:textId="5B04FE6F"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6,492</w:t>
            </w:r>
          </w:p>
        </w:tc>
        <w:tc>
          <w:tcPr>
            <w:tcW w:w="236" w:type="dxa"/>
            <w:vAlign w:val="bottom"/>
          </w:tcPr>
          <w:p w14:paraId="2F785CD9"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78EABD6" w14:textId="3F80B19E"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3,569</w:t>
            </w:r>
          </w:p>
        </w:tc>
        <w:tc>
          <w:tcPr>
            <w:tcW w:w="236" w:type="dxa"/>
            <w:vAlign w:val="bottom"/>
          </w:tcPr>
          <w:p w14:paraId="7763085E" w14:textId="77777777" w:rsidR="00964618" w:rsidRPr="00515545" w:rsidRDefault="00964618" w:rsidP="0096461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2D44FB94" w14:textId="0DE30480"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6,492</w:t>
            </w:r>
          </w:p>
        </w:tc>
      </w:tr>
      <w:tr w:rsidR="00964618" w:rsidRPr="00515545" w14:paraId="641AC779" w14:textId="77777777" w:rsidTr="007F173F">
        <w:tc>
          <w:tcPr>
            <w:tcW w:w="4111" w:type="dxa"/>
            <w:vAlign w:val="bottom"/>
          </w:tcPr>
          <w:p w14:paraId="67C72553" w14:textId="77777777" w:rsidR="00964618" w:rsidRPr="00515545" w:rsidRDefault="00964618" w:rsidP="00964618">
            <w:pPr>
              <w:tabs>
                <w:tab w:val="left" w:pos="162"/>
              </w:tabs>
              <w:ind w:left="-110" w:right="-108"/>
              <w:rPr>
                <w:rFonts w:cs="Times New Roman"/>
                <w:sz w:val="22"/>
                <w:szCs w:val="22"/>
              </w:rPr>
            </w:pPr>
            <w:r w:rsidRPr="00515545">
              <w:rPr>
                <w:rFonts w:cs="Times New Roman"/>
                <w:sz w:val="22"/>
                <w:szCs w:val="22"/>
              </w:rPr>
              <w:t>Provisions for employee benefits</w:t>
            </w:r>
          </w:p>
        </w:tc>
        <w:tc>
          <w:tcPr>
            <w:tcW w:w="1276" w:type="dxa"/>
          </w:tcPr>
          <w:p w14:paraId="5DEFBFA3" w14:textId="7DC6D10D"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6,255</w:t>
            </w:r>
          </w:p>
        </w:tc>
        <w:tc>
          <w:tcPr>
            <w:tcW w:w="236" w:type="dxa"/>
            <w:vAlign w:val="bottom"/>
          </w:tcPr>
          <w:p w14:paraId="5197ABED"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42AB8986" w14:textId="69A1DABD"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8,938</w:t>
            </w:r>
          </w:p>
        </w:tc>
        <w:tc>
          <w:tcPr>
            <w:tcW w:w="236" w:type="dxa"/>
            <w:vAlign w:val="bottom"/>
          </w:tcPr>
          <w:p w14:paraId="49C7BF22"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EFC52F2" w14:textId="7CA5791C"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5,505</w:t>
            </w:r>
          </w:p>
        </w:tc>
        <w:tc>
          <w:tcPr>
            <w:tcW w:w="236" w:type="dxa"/>
            <w:vAlign w:val="bottom"/>
          </w:tcPr>
          <w:p w14:paraId="0106CE5B" w14:textId="77777777" w:rsidR="00964618" w:rsidRPr="00515545" w:rsidRDefault="00964618" w:rsidP="0096461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7D2734A0" w14:textId="5930481D"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8,076</w:t>
            </w:r>
          </w:p>
        </w:tc>
      </w:tr>
      <w:tr w:rsidR="00964618" w:rsidRPr="00515545" w14:paraId="6907E3DD" w14:textId="77777777" w:rsidTr="007F173F">
        <w:tc>
          <w:tcPr>
            <w:tcW w:w="4111" w:type="dxa"/>
            <w:vAlign w:val="bottom"/>
          </w:tcPr>
          <w:p w14:paraId="7263612B" w14:textId="77777777" w:rsidR="00964618" w:rsidRPr="00515545" w:rsidRDefault="00964618" w:rsidP="00964618">
            <w:pPr>
              <w:tabs>
                <w:tab w:val="left" w:pos="162"/>
              </w:tabs>
              <w:ind w:left="-110" w:right="-108"/>
              <w:rPr>
                <w:rFonts w:cs="Times New Roman"/>
                <w:sz w:val="22"/>
                <w:szCs w:val="22"/>
              </w:rPr>
            </w:pPr>
            <w:r w:rsidRPr="00515545">
              <w:rPr>
                <w:rFonts w:cs="Times New Roman"/>
                <w:sz w:val="22"/>
                <w:szCs w:val="22"/>
              </w:rPr>
              <w:t>Tax loss</w:t>
            </w:r>
          </w:p>
        </w:tc>
        <w:tc>
          <w:tcPr>
            <w:tcW w:w="1276" w:type="dxa"/>
            <w:tcBorders>
              <w:bottom w:val="single" w:sz="4" w:space="0" w:color="auto"/>
            </w:tcBorders>
          </w:tcPr>
          <w:p w14:paraId="6993A442" w14:textId="4F4ED103"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6,983</w:t>
            </w:r>
          </w:p>
        </w:tc>
        <w:tc>
          <w:tcPr>
            <w:tcW w:w="236" w:type="dxa"/>
            <w:vAlign w:val="bottom"/>
          </w:tcPr>
          <w:p w14:paraId="601158B5"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148504B4" w14:textId="01516C84"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6,983</w:t>
            </w:r>
          </w:p>
        </w:tc>
        <w:tc>
          <w:tcPr>
            <w:tcW w:w="236" w:type="dxa"/>
            <w:vAlign w:val="bottom"/>
          </w:tcPr>
          <w:p w14:paraId="4E1224E9"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291EEF57" w14:textId="732431B6"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6,983</w:t>
            </w:r>
          </w:p>
        </w:tc>
        <w:tc>
          <w:tcPr>
            <w:tcW w:w="236" w:type="dxa"/>
            <w:vAlign w:val="bottom"/>
          </w:tcPr>
          <w:p w14:paraId="22D09747" w14:textId="77777777" w:rsidR="00964618" w:rsidRPr="00515545" w:rsidRDefault="00964618" w:rsidP="0096461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bottom w:val="single" w:sz="4" w:space="0" w:color="auto"/>
            </w:tcBorders>
          </w:tcPr>
          <w:p w14:paraId="37483AE3" w14:textId="2C4B616B"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6,983</w:t>
            </w:r>
          </w:p>
        </w:tc>
      </w:tr>
      <w:tr w:rsidR="00964618" w:rsidRPr="00515545" w14:paraId="1C7B66FB" w14:textId="77777777" w:rsidTr="007F173F">
        <w:tc>
          <w:tcPr>
            <w:tcW w:w="4111" w:type="dxa"/>
            <w:vAlign w:val="bottom"/>
          </w:tcPr>
          <w:p w14:paraId="6EBD8779" w14:textId="77777777" w:rsidR="00964618" w:rsidRPr="00515545" w:rsidRDefault="00964618" w:rsidP="00964618">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bottom w:val="single" w:sz="4" w:space="0" w:color="auto"/>
            </w:tcBorders>
          </w:tcPr>
          <w:p w14:paraId="78032643" w14:textId="5A6EA132" w:rsidR="00964618" w:rsidRPr="00515545" w:rsidRDefault="00D85424"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D85424">
              <w:rPr>
                <w:rFonts w:cs="Times New Roman"/>
                <w:sz w:val="22"/>
                <w:szCs w:val="22"/>
              </w:rPr>
              <w:t>71,209</w:t>
            </w:r>
          </w:p>
        </w:tc>
        <w:tc>
          <w:tcPr>
            <w:tcW w:w="236" w:type="dxa"/>
          </w:tcPr>
          <w:p w14:paraId="2BDFDB8A"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45F61912" w14:textId="2BBCADFD"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75,012</w:t>
            </w:r>
          </w:p>
        </w:tc>
        <w:tc>
          <w:tcPr>
            <w:tcW w:w="236" w:type="dxa"/>
          </w:tcPr>
          <w:p w14:paraId="0D2C9C83"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037D0052" w14:textId="710E607F" w:rsidR="00964618" w:rsidRPr="00515545" w:rsidRDefault="00D85424"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D85424">
              <w:rPr>
                <w:rFonts w:cs="Times New Roman"/>
                <w:sz w:val="22"/>
                <w:szCs w:val="22"/>
              </w:rPr>
              <w:t>54,259</w:t>
            </w:r>
          </w:p>
        </w:tc>
        <w:tc>
          <w:tcPr>
            <w:tcW w:w="236" w:type="dxa"/>
          </w:tcPr>
          <w:p w14:paraId="6D81FC23" w14:textId="77777777" w:rsidR="00964618" w:rsidRPr="00515545" w:rsidRDefault="00964618" w:rsidP="0096461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top w:val="single" w:sz="4" w:space="0" w:color="auto"/>
              <w:bottom w:val="single" w:sz="4" w:space="0" w:color="auto"/>
            </w:tcBorders>
          </w:tcPr>
          <w:p w14:paraId="2EB2CD51" w14:textId="62E51A63"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57,938</w:t>
            </w:r>
          </w:p>
        </w:tc>
      </w:tr>
      <w:tr w:rsidR="00964618" w:rsidRPr="00515545" w14:paraId="3D6482F8" w14:textId="77777777" w:rsidTr="007F173F">
        <w:tc>
          <w:tcPr>
            <w:tcW w:w="4111" w:type="dxa"/>
            <w:vAlign w:val="bottom"/>
          </w:tcPr>
          <w:p w14:paraId="452A7AC2" w14:textId="77777777" w:rsidR="00964618" w:rsidRPr="00515545" w:rsidRDefault="00964618" w:rsidP="00964618">
            <w:pPr>
              <w:tabs>
                <w:tab w:val="left" w:pos="162"/>
              </w:tabs>
              <w:spacing w:line="160" w:lineRule="atLeast"/>
              <w:ind w:left="-110" w:right="-108"/>
              <w:rPr>
                <w:rFonts w:cs="Times New Roman"/>
                <w:sz w:val="22"/>
                <w:szCs w:val="22"/>
              </w:rPr>
            </w:pPr>
          </w:p>
        </w:tc>
        <w:tc>
          <w:tcPr>
            <w:tcW w:w="1276" w:type="dxa"/>
            <w:tcBorders>
              <w:top w:val="single" w:sz="4" w:space="0" w:color="auto"/>
            </w:tcBorders>
            <w:vAlign w:val="bottom"/>
          </w:tcPr>
          <w:p w14:paraId="09B43A93"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cs/>
              </w:rPr>
            </w:pPr>
          </w:p>
        </w:tc>
        <w:tc>
          <w:tcPr>
            <w:tcW w:w="236" w:type="dxa"/>
            <w:vAlign w:val="bottom"/>
          </w:tcPr>
          <w:p w14:paraId="6237C190"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vAlign w:val="bottom"/>
          </w:tcPr>
          <w:p w14:paraId="100998F1"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36" w:type="dxa"/>
            <w:vAlign w:val="bottom"/>
          </w:tcPr>
          <w:p w14:paraId="5B3D110B"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vAlign w:val="bottom"/>
          </w:tcPr>
          <w:p w14:paraId="50C3B560"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highlight w:val="yellow"/>
              </w:rPr>
            </w:pPr>
          </w:p>
        </w:tc>
        <w:tc>
          <w:tcPr>
            <w:tcW w:w="236" w:type="dxa"/>
            <w:vAlign w:val="bottom"/>
          </w:tcPr>
          <w:p w14:paraId="7F1210AB" w14:textId="77777777" w:rsidR="00964618" w:rsidRPr="00515545" w:rsidRDefault="00964618" w:rsidP="00964618">
            <w:pPr>
              <w:tabs>
                <w:tab w:val="clear" w:pos="227"/>
                <w:tab w:val="clear" w:pos="3742"/>
                <w:tab w:val="clear" w:pos="4451"/>
                <w:tab w:val="clear" w:pos="4678"/>
                <w:tab w:val="clear" w:pos="5387"/>
                <w:tab w:val="clear" w:pos="5613"/>
                <w:tab w:val="clear" w:pos="6322"/>
                <w:tab w:val="clear" w:pos="6549"/>
                <w:tab w:val="left" w:pos="70"/>
                <w:tab w:val="decimal" w:pos="972"/>
                <w:tab w:val="decimal" w:pos="1026"/>
              </w:tabs>
              <w:spacing w:line="160" w:lineRule="atLeast"/>
              <w:ind w:left="-108"/>
              <w:rPr>
                <w:rFonts w:cs="Times New Roman"/>
                <w:sz w:val="22"/>
                <w:szCs w:val="22"/>
                <w:highlight w:val="yellow"/>
              </w:rPr>
            </w:pPr>
          </w:p>
        </w:tc>
        <w:tc>
          <w:tcPr>
            <w:tcW w:w="1277" w:type="dxa"/>
            <w:tcBorders>
              <w:top w:val="single" w:sz="4" w:space="0" w:color="auto"/>
            </w:tcBorders>
            <w:vAlign w:val="bottom"/>
          </w:tcPr>
          <w:p w14:paraId="7316666E"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964618" w:rsidRPr="00515545" w14:paraId="4609C720" w14:textId="77777777" w:rsidTr="007F173F">
        <w:tc>
          <w:tcPr>
            <w:tcW w:w="4111" w:type="dxa"/>
            <w:vAlign w:val="bottom"/>
          </w:tcPr>
          <w:p w14:paraId="54014B6B" w14:textId="77777777" w:rsidR="00964618" w:rsidRPr="00515545" w:rsidRDefault="00964618" w:rsidP="00964618">
            <w:pPr>
              <w:tabs>
                <w:tab w:val="left" w:pos="162"/>
              </w:tabs>
              <w:ind w:left="-110" w:right="-108"/>
              <w:rPr>
                <w:rFonts w:cs="Times New Roman"/>
                <w:sz w:val="22"/>
                <w:szCs w:val="22"/>
              </w:rPr>
            </w:pPr>
            <w:r w:rsidRPr="00515545">
              <w:rPr>
                <w:sz w:val="22"/>
                <w:szCs w:val="22"/>
                <w:u w:val="single"/>
              </w:rPr>
              <w:t>Deferred tax liabilities</w:t>
            </w:r>
          </w:p>
        </w:tc>
        <w:tc>
          <w:tcPr>
            <w:tcW w:w="1276" w:type="dxa"/>
            <w:vAlign w:val="bottom"/>
          </w:tcPr>
          <w:p w14:paraId="50B73437"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36" w:type="dxa"/>
            <w:vAlign w:val="bottom"/>
          </w:tcPr>
          <w:p w14:paraId="1F5B14D9"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043B8DC5"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7BBA763C"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3B56DA6D"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vAlign w:val="bottom"/>
          </w:tcPr>
          <w:p w14:paraId="0E06608A" w14:textId="77777777" w:rsidR="00964618" w:rsidRPr="00515545" w:rsidRDefault="00964618" w:rsidP="0096461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25B258EA"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964618" w:rsidRPr="00515545" w14:paraId="6BBA96C4" w14:textId="77777777" w:rsidTr="007F173F">
        <w:tc>
          <w:tcPr>
            <w:tcW w:w="4111" w:type="dxa"/>
            <w:vAlign w:val="bottom"/>
          </w:tcPr>
          <w:p w14:paraId="0028E05C" w14:textId="77777777" w:rsidR="00964618" w:rsidRPr="00515545" w:rsidRDefault="00964618" w:rsidP="00964618">
            <w:pPr>
              <w:tabs>
                <w:tab w:val="left" w:pos="162"/>
              </w:tabs>
              <w:ind w:left="-110" w:right="-108"/>
              <w:rPr>
                <w:rFonts w:cs="Times New Roman"/>
                <w:sz w:val="22"/>
                <w:szCs w:val="22"/>
              </w:rPr>
            </w:pPr>
            <w:r w:rsidRPr="00515545">
              <w:rPr>
                <w:rFonts w:cs="Times New Roman"/>
                <w:sz w:val="22"/>
                <w:szCs w:val="22"/>
              </w:rPr>
              <w:t>Prepaid expense</w:t>
            </w:r>
          </w:p>
        </w:tc>
        <w:tc>
          <w:tcPr>
            <w:tcW w:w="1276" w:type="dxa"/>
          </w:tcPr>
          <w:p w14:paraId="3B33D2B5" w14:textId="55588D95"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(5,627)</w:t>
            </w:r>
          </w:p>
        </w:tc>
        <w:tc>
          <w:tcPr>
            <w:tcW w:w="236" w:type="dxa"/>
            <w:vAlign w:val="bottom"/>
          </w:tcPr>
          <w:p w14:paraId="4E2746D1"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53D498B7" w14:textId="006B98EF"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(7,262)</w:t>
            </w:r>
          </w:p>
        </w:tc>
        <w:tc>
          <w:tcPr>
            <w:tcW w:w="236" w:type="dxa"/>
            <w:vAlign w:val="bottom"/>
          </w:tcPr>
          <w:p w14:paraId="1DF387B0"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2A9314C" w14:textId="3441B46F"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(1,871)</w:t>
            </w:r>
          </w:p>
        </w:tc>
        <w:tc>
          <w:tcPr>
            <w:tcW w:w="236" w:type="dxa"/>
            <w:vAlign w:val="bottom"/>
          </w:tcPr>
          <w:p w14:paraId="4FD4F997"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Pr>
          <w:p w14:paraId="3877EC8C" w14:textId="0A3243FA"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(3,316)</w:t>
            </w:r>
          </w:p>
        </w:tc>
      </w:tr>
      <w:tr w:rsidR="00964618" w:rsidRPr="00515545" w14:paraId="3BE31B1F" w14:textId="77777777" w:rsidTr="007F173F">
        <w:tc>
          <w:tcPr>
            <w:tcW w:w="4111" w:type="dxa"/>
            <w:vAlign w:val="bottom"/>
          </w:tcPr>
          <w:p w14:paraId="7036CA39" w14:textId="77777777" w:rsidR="00964618" w:rsidRPr="00515545" w:rsidRDefault="00964618" w:rsidP="00964618">
            <w:pPr>
              <w:tabs>
                <w:tab w:val="left" w:pos="162"/>
              </w:tabs>
              <w:ind w:left="-110" w:right="-108"/>
              <w:rPr>
                <w:rFonts w:cs="Times New Roman"/>
                <w:sz w:val="22"/>
                <w:szCs w:val="22"/>
              </w:rPr>
            </w:pPr>
            <w:r w:rsidRPr="00515545">
              <w:rPr>
                <w:rFonts w:cs="Times New Roman"/>
                <w:sz w:val="22"/>
                <w:szCs w:val="22"/>
              </w:rPr>
              <w:t>Right-of-use assets</w:t>
            </w:r>
          </w:p>
        </w:tc>
        <w:tc>
          <w:tcPr>
            <w:tcW w:w="1276" w:type="dxa"/>
            <w:tcBorders>
              <w:bottom w:val="single" w:sz="4" w:space="0" w:color="auto"/>
            </w:tcBorders>
          </w:tcPr>
          <w:p w14:paraId="00F8D1A4" w14:textId="413C7714"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(6,024)</w:t>
            </w:r>
          </w:p>
        </w:tc>
        <w:tc>
          <w:tcPr>
            <w:tcW w:w="236" w:type="dxa"/>
            <w:vAlign w:val="bottom"/>
          </w:tcPr>
          <w:p w14:paraId="648F2777"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62E9E47C" w14:textId="3AD6B585"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(8,669)</w:t>
            </w:r>
          </w:p>
        </w:tc>
        <w:tc>
          <w:tcPr>
            <w:tcW w:w="236" w:type="dxa"/>
            <w:vAlign w:val="bottom"/>
          </w:tcPr>
          <w:p w14:paraId="41EF4FB3"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14D15A06" w14:textId="57B3DAFE"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(6,024)</w:t>
            </w:r>
          </w:p>
        </w:tc>
        <w:tc>
          <w:tcPr>
            <w:tcW w:w="236" w:type="dxa"/>
            <w:vAlign w:val="bottom"/>
          </w:tcPr>
          <w:p w14:paraId="3E776368"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single" w:sz="4" w:space="0" w:color="auto"/>
            </w:tcBorders>
          </w:tcPr>
          <w:p w14:paraId="052D74B6" w14:textId="45667289"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(8,669)</w:t>
            </w:r>
          </w:p>
        </w:tc>
      </w:tr>
      <w:tr w:rsidR="00964618" w:rsidRPr="00515545" w14:paraId="75C8AC34" w14:textId="77777777" w:rsidTr="007F173F">
        <w:tc>
          <w:tcPr>
            <w:tcW w:w="4111" w:type="dxa"/>
            <w:vAlign w:val="bottom"/>
          </w:tcPr>
          <w:p w14:paraId="12944629" w14:textId="77777777" w:rsidR="00964618" w:rsidRPr="00515545" w:rsidRDefault="00964618" w:rsidP="00964618">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bottom w:val="single" w:sz="4" w:space="0" w:color="auto"/>
            </w:tcBorders>
          </w:tcPr>
          <w:p w14:paraId="5D545AD3" w14:textId="47B10DF6"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(11,651)</w:t>
            </w:r>
          </w:p>
        </w:tc>
        <w:tc>
          <w:tcPr>
            <w:tcW w:w="236" w:type="dxa"/>
            <w:vAlign w:val="bottom"/>
          </w:tcPr>
          <w:p w14:paraId="082D38E2"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49EBDC9D" w14:textId="59FE8359"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(15,931)</w:t>
            </w:r>
          </w:p>
        </w:tc>
        <w:tc>
          <w:tcPr>
            <w:tcW w:w="236" w:type="dxa"/>
          </w:tcPr>
          <w:p w14:paraId="787B5ACF"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2F57A6FE" w14:textId="29E525DB"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64618">
              <w:rPr>
                <w:rFonts w:cs="Times New Roman"/>
                <w:sz w:val="22"/>
                <w:szCs w:val="22"/>
              </w:rPr>
              <w:t>(7,895)</w:t>
            </w:r>
          </w:p>
        </w:tc>
        <w:tc>
          <w:tcPr>
            <w:tcW w:w="236" w:type="dxa"/>
          </w:tcPr>
          <w:p w14:paraId="50AE3869"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top w:val="single" w:sz="4" w:space="0" w:color="auto"/>
              <w:bottom w:val="single" w:sz="4" w:space="0" w:color="auto"/>
            </w:tcBorders>
          </w:tcPr>
          <w:p w14:paraId="46B701B1" w14:textId="0644CBC3"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(11,985)</w:t>
            </w:r>
          </w:p>
        </w:tc>
      </w:tr>
      <w:tr w:rsidR="00964618" w:rsidRPr="00515545" w14:paraId="49BE11A0" w14:textId="77777777" w:rsidTr="007F173F">
        <w:tc>
          <w:tcPr>
            <w:tcW w:w="4111" w:type="dxa"/>
            <w:vAlign w:val="bottom"/>
          </w:tcPr>
          <w:p w14:paraId="2E833CFB" w14:textId="77777777" w:rsidR="00964618" w:rsidRPr="00515545" w:rsidRDefault="00964618" w:rsidP="00964618">
            <w:pPr>
              <w:tabs>
                <w:tab w:val="left" w:pos="162"/>
              </w:tabs>
              <w:spacing w:line="160" w:lineRule="atLeast"/>
              <w:ind w:left="-110" w:right="-108"/>
              <w:rPr>
                <w:rFonts w:cs="Times New Roman"/>
                <w:sz w:val="22"/>
                <w:szCs w:val="22"/>
              </w:rPr>
            </w:pPr>
          </w:p>
        </w:tc>
        <w:tc>
          <w:tcPr>
            <w:tcW w:w="1276" w:type="dxa"/>
            <w:tcBorders>
              <w:top w:val="single" w:sz="4" w:space="0" w:color="auto"/>
            </w:tcBorders>
          </w:tcPr>
          <w:p w14:paraId="7BC726D9"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222A3F7B"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tcPr>
          <w:p w14:paraId="49D213D8"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cs/>
              </w:rPr>
            </w:pPr>
          </w:p>
        </w:tc>
        <w:tc>
          <w:tcPr>
            <w:tcW w:w="236" w:type="dxa"/>
            <w:vAlign w:val="bottom"/>
          </w:tcPr>
          <w:p w14:paraId="1B502E39"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tcPr>
          <w:p w14:paraId="6E09F1A2"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0E87C525"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77" w:type="dxa"/>
            <w:tcBorders>
              <w:top w:val="single" w:sz="4" w:space="0" w:color="auto"/>
            </w:tcBorders>
          </w:tcPr>
          <w:p w14:paraId="09A2E87F"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964618" w:rsidRPr="00515545" w14:paraId="135A5BFB" w14:textId="77777777" w:rsidTr="007F173F">
        <w:tc>
          <w:tcPr>
            <w:tcW w:w="4111" w:type="dxa"/>
            <w:vAlign w:val="bottom"/>
          </w:tcPr>
          <w:p w14:paraId="1BB6F787" w14:textId="77777777" w:rsidR="00964618" w:rsidRPr="00515545" w:rsidRDefault="00964618" w:rsidP="00964618">
            <w:pPr>
              <w:tabs>
                <w:tab w:val="left" w:pos="162"/>
              </w:tabs>
              <w:ind w:left="-110" w:right="-108"/>
              <w:rPr>
                <w:rFonts w:cs="Times New Roman"/>
                <w:sz w:val="22"/>
                <w:szCs w:val="22"/>
              </w:rPr>
            </w:pPr>
            <w:r w:rsidRPr="00515545">
              <w:rPr>
                <w:rFonts w:cs="Times New Roman"/>
                <w:sz w:val="22"/>
                <w:szCs w:val="22"/>
              </w:rPr>
              <w:t>Deferred tax assets - net</w:t>
            </w:r>
          </w:p>
        </w:tc>
        <w:tc>
          <w:tcPr>
            <w:tcW w:w="1276" w:type="dxa"/>
            <w:tcBorders>
              <w:bottom w:val="double" w:sz="4" w:space="0" w:color="auto"/>
            </w:tcBorders>
          </w:tcPr>
          <w:p w14:paraId="5542A5B2" w14:textId="45E4D39D" w:rsidR="00964618" w:rsidRPr="00515545" w:rsidRDefault="00D85424"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D85424">
              <w:rPr>
                <w:rFonts w:cs="Times New Roman"/>
                <w:sz w:val="22"/>
                <w:szCs w:val="22"/>
              </w:rPr>
              <w:t>59,558</w:t>
            </w:r>
          </w:p>
        </w:tc>
        <w:tc>
          <w:tcPr>
            <w:tcW w:w="236" w:type="dxa"/>
            <w:vAlign w:val="bottom"/>
          </w:tcPr>
          <w:p w14:paraId="78DB8B95"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1986BEE1" w14:textId="1401DABB"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cs/>
              </w:rPr>
            </w:pPr>
            <w:r>
              <w:rPr>
                <w:rFonts w:cs="Times New Roman"/>
                <w:sz w:val="22"/>
                <w:szCs w:val="22"/>
              </w:rPr>
              <w:t>59,081</w:t>
            </w:r>
          </w:p>
        </w:tc>
        <w:tc>
          <w:tcPr>
            <w:tcW w:w="236" w:type="dxa"/>
            <w:vAlign w:val="bottom"/>
          </w:tcPr>
          <w:p w14:paraId="61557901"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27100F34" w14:textId="5F1375E3" w:rsidR="00964618" w:rsidRPr="00515545" w:rsidRDefault="00D85424"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D85424">
              <w:rPr>
                <w:rFonts w:cs="Times New Roman"/>
                <w:sz w:val="22"/>
                <w:szCs w:val="22"/>
              </w:rPr>
              <w:t>46,364</w:t>
            </w:r>
          </w:p>
        </w:tc>
        <w:tc>
          <w:tcPr>
            <w:tcW w:w="236" w:type="dxa"/>
            <w:vAlign w:val="bottom"/>
          </w:tcPr>
          <w:p w14:paraId="2E2410B0" w14:textId="77777777"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double" w:sz="4" w:space="0" w:color="auto"/>
            </w:tcBorders>
          </w:tcPr>
          <w:p w14:paraId="38A0FEC3" w14:textId="1849B116" w:rsidR="00964618" w:rsidRPr="00515545" w:rsidRDefault="00964618" w:rsidP="0096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45,953</w:t>
            </w:r>
          </w:p>
        </w:tc>
      </w:tr>
    </w:tbl>
    <w:p w14:paraId="0C875732" w14:textId="77777777" w:rsidR="00D3679A"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6963971" w14:textId="77777777" w:rsidR="001548EB" w:rsidRPr="008A6FE2" w:rsidRDefault="001548EB" w:rsidP="001548E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8A6FE2">
        <w:rPr>
          <w:b/>
          <w:bCs/>
          <w:caps/>
          <w:sz w:val="22"/>
          <w:szCs w:val="22"/>
        </w:rPr>
        <w:t>Trade and other current payables</w:t>
      </w:r>
    </w:p>
    <w:p w14:paraId="2BCBCAEE"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9924" w:type="dxa"/>
        <w:tblLayout w:type="fixed"/>
        <w:tblLook w:val="04A0" w:firstRow="1" w:lastRow="0" w:firstColumn="1" w:lastColumn="0" w:noHBand="0" w:noVBand="1"/>
      </w:tblPr>
      <w:tblGrid>
        <w:gridCol w:w="4111"/>
        <w:gridCol w:w="1276"/>
        <w:gridCol w:w="236"/>
        <w:gridCol w:w="1276"/>
        <w:gridCol w:w="236"/>
        <w:gridCol w:w="1276"/>
        <w:gridCol w:w="236"/>
        <w:gridCol w:w="1277"/>
      </w:tblGrid>
      <w:tr w:rsidR="00C1428D" w:rsidRPr="00515545" w14:paraId="598D74C2" w14:textId="77777777" w:rsidTr="007F2546">
        <w:trPr>
          <w:trHeight w:val="175"/>
        </w:trPr>
        <w:tc>
          <w:tcPr>
            <w:tcW w:w="4111" w:type="dxa"/>
            <w:vAlign w:val="bottom"/>
          </w:tcPr>
          <w:p w14:paraId="4FF2C091" w14:textId="77777777" w:rsidR="00C1428D" w:rsidRPr="00515545" w:rsidRDefault="00C1428D" w:rsidP="007F2546">
            <w:pPr>
              <w:tabs>
                <w:tab w:val="left" w:pos="162"/>
              </w:tabs>
              <w:ind w:right="-108"/>
              <w:rPr>
                <w:rFonts w:cs="Times New Roman"/>
                <w:sz w:val="22"/>
                <w:szCs w:val="22"/>
              </w:rPr>
            </w:pPr>
          </w:p>
        </w:tc>
        <w:tc>
          <w:tcPr>
            <w:tcW w:w="5813" w:type="dxa"/>
            <w:gridSpan w:val="7"/>
            <w:vAlign w:val="center"/>
          </w:tcPr>
          <w:p w14:paraId="2ED26C32"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F1FAA">
              <w:rPr>
                <w:sz w:val="22"/>
                <w:szCs w:val="22"/>
              </w:rPr>
              <w:t>In Thousand Baht</w:t>
            </w:r>
          </w:p>
        </w:tc>
      </w:tr>
      <w:tr w:rsidR="00C1428D" w:rsidRPr="00515545" w14:paraId="293C99D1" w14:textId="77777777" w:rsidTr="007F2546">
        <w:trPr>
          <w:trHeight w:val="175"/>
        </w:trPr>
        <w:tc>
          <w:tcPr>
            <w:tcW w:w="4111" w:type="dxa"/>
            <w:vAlign w:val="bottom"/>
          </w:tcPr>
          <w:p w14:paraId="22C511F7" w14:textId="77777777" w:rsidR="00C1428D" w:rsidRPr="00515545" w:rsidRDefault="00C1428D" w:rsidP="007F2546">
            <w:pPr>
              <w:tabs>
                <w:tab w:val="left" w:pos="162"/>
              </w:tabs>
              <w:ind w:right="-108"/>
              <w:rPr>
                <w:rFonts w:cs="Times New Roman"/>
                <w:sz w:val="22"/>
                <w:szCs w:val="22"/>
              </w:rPr>
            </w:pPr>
          </w:p>
        </w:tc>
        <w:tc>
          <w:tcPr>
            <w:tcW w:w="2788" w:type="dxa"/>
            <w:gridSpan w:val="3"/>
            <w:tcBorders>
              <w:top w:val="single" w:sz="4" w:space="0" w:color="auto"/>
            </w:tcBorders>
            <w:vAlign w:val="bottom"/>
          </w:tcPr>
          <w:p w14:paraId="7D4F0240"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E752A">
              <w:rPr>
                <w:rFonts w:cs="Times New Roman"/>
                <w:sz w:val="22"/>
                <w:szCs w:val="22"/>
                <w:cs/>
              </w:rPr>
              <w:t>Consolidated</w:t>
            </w:r>
          </w:p>
        </w:tc>
        <w:tc>
          <w:tcPr>
            <w:tcW w:w="236" w:type="dxa"/>
            <w:tcBorders>
              <w:top w:val="single" w:sz="4" w:space="0" w:color="auto"/>
            </w:tcBorders>
            <w:vAlign w:val="center"/>
          </w:tcPr>
          <w:p w14:paraId="5B164311"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2789" w:type="dxa"/>
            <w:gridSpan w:val="3"/>
            <w:tcBorders>
              <w:top w:val="single" w:sz="4" w:space="0" w:color="auto"/>
            </w:tcBorders>
            <w:vAlign w:val="bottom"/>
          </w:tcPr>
          <w:p w14:paraId="0017B9B9"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cs/>
              </w:rPr>
              <w:t>Separate</w:t>
            </w:r>
          </w:p>
        </w:tc>
      </w:tr>
      <w:tr w:rsidR="00C1428D" w:rsidRPr="00515545" w14:paraId="0B7BBBBF" w14:textId="77777777" w:rsidTr="007F2546">
        <w:trPr>
          <w:trHeight w:val="175"/>
        </w:trPr>
        <w:tc>
          <w:tcPr>
            <w:tcW w:w="4111" w:type="dxa"/>
            <w:vAlign w:val="bottom"/>
          </w:tcPr>
          <w:p w14:paraId="14E5B5D4" w14:textId="77777777" w:rsidR="00C1428D" w:rsidRPr="00515545" w:rsidRDefault="00C1428D" w:rsidP="007F2546">
            <w:pPr>
              <w:tabs>
                <w:tab w:val="left" w:pos="162"/>
              </w:tabs>
              <w:ind w:right="-108"/>
              <w:rPr>
                <w:rFonts w:cs="Times New Roman"/>
                <w:sz w:val="22"/>
                <w:szCs w:val="22"/>
              </w:rPr>
            </w:pPr>
          </w:p>
        </w:tc>
        <w:tc>
          <w:tcPr>
            <w:tcW w:w="2788" w:type="dxa"/>
            <w:gridSpan w:val="3"/>
            <w:vAlign w:val="bottom"/>
          </w:tcPr>
          <w:p w14:paraId="4B7D5165"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E752A">
              <w:rPr>
                <w:rFonts w:cs="Times New Roman"/>
                <w:sz w:val="22"/>
                <w:szCs w:val="22"/>
                <w:cs/>
              </w:rPr>
              <w:t>financial statements</w:t>
            </w:r>
          </w:p>
        </w:tc>
        <w:tc>
          <w:tcPr>
            <w:tcW w:w="236" w:type="dxa"/>
            <w:vAlign w:val="center"/>
          </w:tcPr>
          <w:p w14:paraId="21A85F31"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2789" w:type="dxa"/>
            <w:gridSpan w:val="3"/>
            <w:vAlign w:val="bottom"/>
          </w:tcPr>
          <w:p w14:paraId="5358A9ED"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E752A">
              <w:rPr>
                <w:rFonts w:cs="Times New Roman"/>
                <w:sz w:val="22"/>
                <w:szCs w:val="22"/>
                <w:cs/>
              </w:rPr>
              <w:t>financial statements</w:t>
            </w:r>
          </w:p>
        </w:tc>
      </w:tr>
      <w:tr w:rsidR="00C1428D" w:rsidRPr="00515545" w14:paraId="5DCF2D97" w14:textId="77777777" w:rsidTr="007F2546">
        <w:trPr>
          <w:trHeight w:val="175"/>
        </w:trPr>
        <w:tc>
          <w:tcPr>
            <w:tcW w:w="4111" w:type="dxa"/>
            <w:vAlign w:val="bottom"/>
          </w:tcPr>
          <w:p w14:paraId="24DE4F47" w14:textId="77777777" w:rsidR="00C1428D" w:rsidRPr="00515545" w:rsidRDefault="00C1428D" w:rsidP="007F2546">
            <w:pPr>
              <w:tabs>
                <w:tab w:val="left" w:pos="162"/>
              </w:tabs>
              <w:ind w:right="-108"/>
              <w:rPr>
                <w:rFonts w:cs="Times New Roman"/>
                <w:sz w:val="22"/>
                <w:szCs w:val="22"/>
              </w:rPr>
            </w:pPr>
          </w:p>
        </w:tc>
        <w:tc>
          <w:tcPr>
            <w:tcW w:w="1276" w:type="dxa"/>
            <w:tcBorders>
              <w:top w:val="single" w:sz="4" w:space="0" w:color="auto"/>
            </w:tcBorders>
            <w:vAlign w:val="center"/>
          </w:tcPr>
          <w:p w14:paraId="7F9415CE"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Pr="00515545">
              <w:rPr>
                <w:rFonts w:cs="Times New Roman"/>
                <w:sz w:val="22"/>
                <w:szCs w:val="22"/>
              </w:rPr>
              <w:t>,</w:t>
            </w:r>
          </w:p>
        </w:tc>
        <w:tc>
          <w:tcPr>
            <w:tcW w:w="236" w:type="dxa"/>
            <w:tcBorders>
              <w:top w:val="single" w:sz="4" w:space="0" w:color="auto"/>
            </w:tcBorders>
            <w:vAlign w:val="center"/>
          </w:tcPr>
          <w:p w14:paraId="6F1576D2"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top w:val="single" w:sz="4" w:space="0" w:color="auto"/>
            </w:tcBorders>
            <w:vAlign w:val="center"/>
          </w:tcPr>
          <w:p w14:paraId="257C4137"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36" w:type="dxa"/>
            <w:vAlign w:val="center"/>
          </w:tcPr>
          <w:p w14:paraId="2ADE9640"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top w:val="single" w:sz="4" w:space="0" w:color="auto"/>
            </w:tcBorders>
            <w:vAlign w:val="center"/>
          </w:tcPr>
          <w:p w14:paraId="3836E2BA"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Pr="00515545">
              <w:rPr>
                <w:rFonts w:cs="Times New Roman"/>
                <w:sz w:val="22"/>
                <w:szCs w:val="22"/>
              </w:rPr>
              <w:t>,</w:t>
            </w:r>
          </w:p>
        </w:tc>
        <w:tc>
          <w:tcPr>
            <w:tcW w:w="236" w:type="dxa"/>
            <w:tcBorders>
              <w:top w:val="single" w:sz="4" w:space="0" w:color="auto"/>
            </w:tcBorders>
            <w:vAlign w:val="center"/>
          </w:tcPr>
          <w:p w14:paraId="2CA4CC5E"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top w:val="single" w:sz="4" w:space="0" w:color="auto"/>
            </w:tcBorders>
            <w:vAlign w:val="center"/>
          </w:tcPr>
          <w:p w14:paraId="494100F9"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C1428D" w:rsidRPr="00515545" w14:paraId="556D7203" w14:textId="77777777" w:rsidTr="007F2546">
        <w:trPr>
          <w:trHeight w:val="175"/>
        </w:trPr>
        <w:tc>
          <w:tcPr>
            <w:tcW w:w="4111" w:type="dxa"/>
            <w:vAlign w:val="bottom"/>
          </w:tcPr>
          <w:p w14:paraId="7014F197" w14:textId="77777777" w:rsidR="00C1428D" w:rsidRPr="00515545" w:rsidRDefault="00C1428D" w:rsidP="007F2546">
            <w:pPr>
              <w:tabs>
                <w:tab w:val="left" w:pos="162"/>
              </w:tabs>
              <w:ind w:right="-108"/>
              <w:rPr>
                <w:rFonts w:cs="Times New Roman"/>
                <w:sz w:val="22"/>
                <w:szCs w:val="22"/>
              </w:rPr>
            </w:pPr>
          </w:p>
        </w:tc>
        <w:tc>
          <w:tcPr>
            <w:tcW w:w="1276" w:type="dxa"/>
            <w:tcBorders>
              <w:bottom w:val="single" w:sz="4" w:space="0" w:color="auto"/>
            </w:tcBorders>
            <w:vAlign w:val="center"/>
          </w:tcPr>
          <w:p w14:paraId="6E8511BB"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02063816"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43A24EED"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36" w:type="dxa"/>
            <w:vAlign w:val="center"/>
          </w:tcPr>
          <w:p w14:paraId="44BAB703"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4A0BC18F"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400D7220"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5EE01408"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C1428D" w:rsidRPr="00515545" w14:paraId="0C1BCD06" w14:textId="77777777" w:rsidTr="007F2546">
        <w:tc>
          <w:tcPr>
            <w:tcW w:w="4111" w:type="dxa"/>
            <w:vAlign w:val="bottom"/>
          </w:tcPr>
          <w:p w14:paraId="62BBC7A3" w14:textId="77777777" w:rsidR="00C1428D" w:rsidRPr="00515545" w:rsidRDefault="00C1428D" w:rsidP="007F2546">
            <w:pPr>
              <w:tabs>
                <w:tab w:val="left" w:pos="162"/>
              </w:tabs>
              <w:spacing w:line="40" w:lineRule="atLeast"/>
              <w:ind w:right="-108"/>
              <w:rPr>
                <w:rFonts w:cs="Times New Roman"/>
                <w:sz w:val="22"/>
                <w:szCs w:val="22"/>
              </w:rPr>
            </w:pPr>
          </w:p>
        </w:tc>
        <w:tc>
          <w:tcPr>
            <w:tcW w:w="1276" w:type="dxa"/>
          </w:tcPr>
          <w:p w14:paraId="58E69D4B"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22"/>
                <w:szCs w:val="22"/>
                <w:highlight w:val="yellow"/>
              </w:rPr>
            </w:pPr>
          </w:p>
        </w:tc>
        <w:tc>
          <w:tcPr>
            <w:tcW w:w="236" w:type="dxa"/>
          </w:tcPr>
          <w:p w14:paraId="222D215C"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tcPr>
          <w:p w14:paraId="38659B77"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36" w:type="dxa"/>
          </w:tcPr>
          <w:p w14:paraId="2D0A044A"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tcPr>
          <w:p w14:paraId="74535F79"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36" w:type="dxa"/>
          </w:tcPr>
          <w:p w14:paraId="3D82A7EF" w14:textId="77777777" w:rsidR="00C1428D" w:rsidRPr="00515545" w:rsidRDefault="00C1428D" w:rsidP="007F2546">
            <w:pPr>
              <w:tabs>
                <w:tab w:val="clear" w:pos="3742"/>
                <w:tab w:val="clear" w:pos="4451"/>
                <w:tab w:val="clear" w:pos="4678"/>
                <w:tab w:val="clear" w:pos="5387"/>
                <w:tab w:val="clear" w:pos="5613"/>
                <w:tab w:val="clear" w:pos="6322"/>
                <w:tab w:val="clear" w:pos="6549"/>
                <w:tab w:val="decimal" w:pos="972"/>
                <w:tab w:val="decimal" w:pos="1026"/>
              </w:tabs>
              <w:spacing w:line="40" w:lineRule="atLeast"/>
              <w:ind w:left="-108"/>
              <w:rPr>
                <w:rFonts w:cs="Times New Roman"/>
                <w:sz w:val="22"/>
                <w:szCs w:val="22"/>
                <w:highlight w:val="yellow"/>
              </w:rPr>
            </w:pPr>
          </w:p>
        </w:tc>
        <w:tc>
          <w:tcPr>
            <w:tcW w:w="1277" w:type="dxa"/>
          </w:tcPr>
          <w:p w14:paraId="587142C8" w14:textId="77777777" w:rsidR="00C1428D" w:rsidRPr="00515545" w:rsidRDefault="00C1428D" w:rsidP="007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r>
      <w:tr w:rsidR="00C1428D" w:rsidRPr="00515545" w14:paraId="4C3A70EC" w14:textId="77777777" w:rsidTr="00C1428D">
        <w:tc>
          <w:tcPr>
            <w:tcW w:w="4111" w:type="dxa"/>
            <w:vAlign w:val="bottom"/>
          </w:tcPr>
          <w:p w14:paraId="219514E8" w14:textId="7F984C22" w:rsidR="00C1428D" w:rsidRPr="00515545" w:rsidRDefault="00C1428D" w:rsidP="00C1428D">
            <w:pPr>
              <w:tabs>
                <w:tab w:val="left" w:pos="162"/>
              </w:tabs>
              <w:ind w:left="-110" w:right="-108"/>
              <w:rPr>
                <w:rFonts w:cs="Times New Roman"/>
                <w:sz w:val="22"/>
                <w:szCs w:val="22"/>
              </w:rPr>
            </w:pPr>
            <w:r>
              <w:rPr>
                <w:rFonts w:cs="Times New Roman"/>
                <w:sz w:val="22"/>
                <w:szCs w:val="22"/>
              </w:rPr>
              <w:t>Trade payables</w:t>
            </w:r>
          </w:p>
        </w:tc>
        <w:tc>
          <w:tcPr>
            <w:tcW w:w="1276" w:type="dxa"/>
            <w:tcBorders>
              <w:bottom w:val="single" w:sz="4" w:space="0" w:color="auto"/>
            </w:tcBorders>
            <w:vAlign w:val="bottom"/>
          </w:tcPr>
          <w:p w14:paraId="6F4FC4D2" w14:textId="358FE316" w:rsidR="00C1428D" w:rsidRPr="007E738B" w:rsidRDefault="007E738B"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E738B">
              <w:rPr>
                <w:rFonts w:cs="Times New Roman"/>
                <w:sz w:val="22"/>
                <w:szCs w:val="22"/>
              </w:rPr>
              <w:t>24</w:t>
            </w:r>
          </w:p>
        </w:tc>
        <w:tc>
          <w:tcPr>
            <w:tcW w:w="236" w:type="dxa"/>
          </w:tcPr>
          <w:p w14:paraId="623EA380" w14:textId="77777777"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vAlign w:val="bottom"/>
          </w:tcPr>
          <w:p w14:paraId="18133F0B" w14:textId="2ADCB61B"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r>
              <w:rPr>
                <w:rFonts w:cs="Times New Roman"/>
                <w:sz w:val="22"/>
                <w:szCs w:val="22"/>
              </w:rPr>
              <w:t>6,715</w:t>
            </w:r>
          </w:p>
        </w:tc>
        <w:tc>
          <w:tcPr>
            <w:tcW w:w="236" w:type="dxa"/>
          </w:tcPr>
          <w:p w14:paraId="35663ECC" w14:textId="77777777"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2E83DB9F" w14:textId="2360A6FD" w:rsidR="00C1428D"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7E738B">
              <w:rPr>
                <w:rFonts w:cs="Times New Roman"/>
                <w:sz w:val="22"/>
                <w:szCs w:val="22"/>
              </w:rPr>
              <w:t>-</w:t>
            </w:r>
          </w:p>
        </w:tc>
        <w:tc>
          <w:tcPr>
            <w:tcW w:w="236" w:type="dxa"/>
          </w:tcPr>
          <w:p w14:paraId="138D2F7E" w14:textId="77777777" w:rsidR="00C1428D" w:rsidRPr="00515545" w:rsidRDefault="00C1428D" w:rsidP="00C1428D">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bottom w:val="single" w:sz="4" w:space="0" w:color="auto"/>
            </w:tcBorders>
            <w:vAlign w:val="bottom"/>
          </w:tcPr>
          <w:p w14:paraId="2A63A840" w14:textId="443786BB" w:rsidR="00C1428D" w:rsidRPr="00515545" w:rsidRDefault="00C1428D" w:rsidP="00C7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r>
              <w:rPr>
                <w:rFonts w:cs="Times New Roman"/>
                <w:sz w:val="22"/>
                <w:szCs w:val="22"/>
              </w:rPr>
              <w:t>407</w:t>
            </w:r>
          </w:p>
        </w:tc>
      </w:tr>
      <w:tr w:rsidR="00C1428D" w:rsidRPr="00515545" w14:paraId="0B7C9BB3" w14:textId="77777777" w:rsidTr="00C1428D">
        <w:tc>
          <w:tcPr>
            <w:tcW w:w="4111" w:type="dxa"/>
            <w:vAlign w:val="bottom"/>
          </w:tcPr>
          <w:p w14:paraId="790AE71F" w14:textId="497AA7D0" w:rsidR="00C1428D" w:rsidRPr="00515545" w:rsidRDefault="00C1428D" w:rsidP="00C1428D">
            <w:pPr>
              <w:tabs>
                <w:tab w:val="left" w:pos="162"/>
              </w:tabs>
              <w:ind w:left="-110" w:right="-108"/>
              <w:rPr>
                <w:rFonts w:cs="Times New Roman"/>
                <w:sz w:val="22"/>
                <w:szCs w:val="22"/>
              </w:rPr>
            </w:pPr>
          </w:p>
        </w:tc>
        <w:tc>
          <w:tcPr>
            <w:tcW w:w="1276" w:type="dxa"/>
            <w:tcBorders>
              <w:top w:val="single" w:sz="4" w:space="0" w:color="auto"/>
            </w:tcBorders>
            <w:vAlign w:val="bottom"/>
          </w:tcPr>
          <w:p w14:paraId="325184DA" w14:textId="77777777" w:rsidR="00C1428D" w:rsidRPr="007E738B"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36" w:type="dxa"/>
          </w:tcPr>
          <w:p w14:paraId="7C626AF2" w14:textId="77777777"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tcBorders>
            <w:vAlign w:val="bottom"/>
          </w:tcPr>
          <w:p w14:paraId="66ADB841" w14:textId="77777777"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36" w:type="dxa"/>
          </w:tcPr>
          <w:p w14:paraId="318276A6" w14:textId="77777777"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tcBorders>
          </w:tcPr>
          <w:p w14:paraId="750E7A65" w14:textId="77777777" w:rsidR="00C1428D" w:rsidRPr="007E738B"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36" w:type="dxa"/>
          </w:tcPr>
          <w:p w14:paraId="477A6875" w14:textId="77777777" w:rsidR="00C1428D" w:rsidRPr="00515545" w:rsidRDefault="00C1428D" w:rsidP="00C1428D">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top w:val="single" w:sz="4" w:space="0" w:color="auto"/>
            </w:tcBorders>
            <w:vAlign w:val="bottom"/>
          </w:tcPr>
          <w:p w14:paraId="3E061C68" w14:textId="77777777"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C1428D" w:rsidRPr="00515545" w14:paraId="6EFA40F8" w14:textId="77777777" w:rsidTr="00DA25B5">
        <w:tc>
          <w:tcPr>
            <w:tcW w:w="4111" w:type="dxa"/>
            <w:vAlign w:val="bottom"/>
          </w:tcPr>
          <w:p w14:paraId="466DD44E" w14:textId="10ADA69F" w:rsidR="00C1428D" w:rsidRPr="00515545" w:rsidRDefault="00C1428D" w:rsidP="00C1428D">
            <w:pPr>
              <w:tabs>
                <w:tab w:val="left" w:pos="162"/>
              </w:tabs>
              <w:ind w:left="-110" w:right="-108"/>
              <w:rPr>
                <w:rFonts w:cs="Times New Roman"/>
                <w:sz w:val="22"/>
                <w:szCs w:val="22"/>
              </w:rPr>
            </w:pPr>
            <w:r w:rsidRPr="00A6661B">
              <w:rPr>
                <w:rFonts w:cs="Times New Roman"/>
                <w:sz w:val="22"/>
                <w:szCs w:val="22"/>
              </w:rPr>
              <w:t xml:space="preserve">Other </w:t>
            </w:r>
            <w:r>
              <w:rPr>
                <w:sz w:val="22"/>
                <w:szCs w:val="28"/>
              </w:rPr>
              <w:t xml:space="preserve">current </w:t>
            </w:r>
            <w:r w:rsidRPr="00A6661B">
              <w:rPr>
                <w:rFonts w:cs="Times New Roman"/>
                <w:sz w:val="22"/>
                <w:szCs w:val="22"/>
              </w:rPr>
              <w:t>payables</w:t>
            </w:r>
          </w:p>
        </w:tc>
        <w:tc>
          <w:tcPr>
            <w:tcW w:w="1276" w:type="dxa"/>
          </w:tcPr>
          <w:p w14:paraId="7E76899A" w14:textId="77777777" w:rsidR="00C1428D" w:rsidRPr="007E738B"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2489CDE9" w14:textId="77777777"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55AD2BF3" w14:textId="59763358"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6F7BEDFA" w14:textId="77777777"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06594D2" w14:textId="77777777" w:rsidR="00C1428D" w:rsidRPr="007E738B"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540AFFA6" w14:textId="77777777" w:rsidR="00C1428D" w:rsidRPr="00515545" w:rsidRDefault="00C1428D" w:rsidP="00C1428D">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44FE6876" w14:textId="0184A9E4" w:rsidR="00C1428D" w:rsidRPr="00515545" w:rsidRDefault="00C1428D" w:rsidP="00C1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7E738B" w:rsidRPr="00515545" w14:paraId="607C794B" w14:textId="77777777" w:rsidTr="00637E7A">
        <w:tc>
          <w:tcPr>
            <w:tcW w:w="4111" w:type="dxa"/>
            <w:vAlign w:val="bottom"/>
          </w:tcPr>
          <w:p w14:paraId="119B5C96" w14:textId="70DDD562" w:rsidR="007E738B" w:rsidRPr="00515545" w:rsidRDefault="007E738B" w:rsidP="007E738B">
            <w:pPr>
              <w:tabs>
                <w:tab w:val="left" w:pos="162"/>
              </w:tabs>
              <w:ind w:left="-110" w:right="-108"/>
              <w:rPr>
                <w:rFonts w:cs="Times New Roman"/>
                <w:sz w:val="22"/>
                <w:szCs w:val="22"/>
              </w:rPr>
            </w:pPr>
            <w:r>
              <w:rPr>
                <w:rFonts w:cs="Times New Roman"/>
                <w:sz w:val="22"/>
                <w:szCs w:val="22"/>
              </w:rPr>
              <w:t xml:space="preserve">Other payables to related parties </w:t>
            </w:r>
            <w:r>
              <w:rPr>
                <w:rFonts w:cstheme="minorBidi"/>
                <w:sz w:val="22"/>
                <w:szCs w:val="22"/>
              </w:rPr>
              <w:t>(Note 3)</w:t>
            </w:r>
          </w:p>
        </w:tc>
        <w:tc>
          <w:tcPr>
            <w:tcW w:w="1276" w:type="dxa"/>
            <w:vAlign w:val="bottom"/>
          </w:tcPr>
          <w:p w14:paraId="103BAEF3" w14:textId="69237E3A"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E738B">
              <w:rPr>
                <w:rFonts w:cs="Times New Roman"/>
                <w:sz w:val="22"/>
                <w:szCs w:val="22"/>
              </w:rPr>
              <w:t>458</w:t>
            </w:r>
          </w:p>
        </w:tc>
        <w:tc>
          <w:tcPr>
            <w:tcW w:w="236" w:type="dxa"/>
            <w:vAlign w:val="bottom"/>
          </w:tcPr>
          <w:p w14:paraId="5CB36C8E"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6A5859FA" w14:textId="7042EE4A"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1,683</w:t>
            </w:r>
          </w:p>
        </w:tc>
        <w:tc>
          <w:tcPr>
            <w:tcW w:w="236" w:type="dxa"/>
            <w:vAlign w:val="bottom"/>
          </w:tcPr>
          <w:p w14:paraId="5A80B638"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6DB597D" w14:textId="22E4745B"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E738B">
              <w:rPr>
                <w:rFonts w:cs="Times New Roman"/>
                <w:sz w:val="22"/>
                <w:szCs w:val="22"/>
              </w:rPr>
              <w:t>1,364</w:t>
            </w:r>
          </w:p>
        </w:tc>
        <w:tc>
          <w:tcPr>
            <w:tcW w:w="236" w:type="dxa"/>
            <w:vAlign w:val="bottom"/>
          </w:tcPr>
          <w:p w14:paraId="7804CD66" w14:textId="77777777" w:rsidR="007E738B" w:rsidRPr="00515545" w:rsidRDefault="007E738B" w:rsidP="007E738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6B48BCB6" w14:textId="213895B8"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788</w:t>
            </w:r>
          </w:p>
        </w:tc>
      </w:tr>
      <w:tr w:rsidR="007E738B" w:rsidRPr="00515545" w14:paraId="264950EE" w14:textId="77777777" w:rsidTr="00A61C8F">
        <w:tc>
          <w:tcPr>
            <w:tcW w:w="4111" w:type="dxa"/>
            <w:vAlign w:val="bottom"/>
          </w:tcPr>
          <w:p w14:paraId="224610BC" w14:textId="09501694" w:rsidR="007E738B" w:rsidRPr="00515545" w:rsidRDefault="007E738B" w:rsidP="007E738B">
            <w:pPr>
              <w:tabs>
                <w:tab w:val="left" w:pos="162"/>
              </w:tabs>
              <w:ind w:left="-110" w:right="-108"/>
              <w:rPr>
                <w:rFonts w:cs="Times New Roman"/>
                <w:sz w:val="22"/>
                <w:szCs w:val="22"/>
              </w:rPr>
            </w:pPr>
            <w:r>
              <w:rPr>
                <w:rFonts w:cs="Times New Roman"/>
                <w:sz w:val="22"/>
                <w:szCs w:val="22"/>
              </w:rPr>
              <w:t>Other payables and accrued expenses</w:t>
            </w:r>
          </w:p>
        </w:tc>
        <w:tc>
          <w:tcPr>
            <w:tcW w:w="1276" w:type="dxa"/>
            <w:vAlign w:val="center"/>
          </w:tcPr>
          <w:p w14:paraId="74FCB1A5" w14:textId="11AE5D5A"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E738B">
              <w:rPr>
                <w:rFonts w:cs="Times New Roman"/>
                <w:sz w:val="22"/>
                <w:szCs w:val="22"/>
              </w:rPr>
              <w:t>35,760</w:t>
            </w:r>
          </w:p>
        </w:tc>
        <w:tc>
          <w:tcPr>
            <w:tcW w:w="236" w:type="dxa"/>
            <w:vAlign w:val="bottom"/>
          </w:tcPr>
          <w:p w14:paraId="1D37ED5F"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059A14AE" w14:textId="52BC8DD5"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52,663</w:t>
            </w:r>
          </w:p>
        </w:tc>
        <w:tc>
          <w:tcPr>
            <w:tcW w:w="236" w:type="dxa"/>
            <w:vAlign w:val="bottom"/>
          </w:tcPr>
          <w:p w14:paraId="03180F69"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4D13EB76" w14:textId="526C41C7"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E738B">
              <w:rPr>
                <w:rFonts w:cs="Times New Roman"/>
                <w:sz w:val="22"/>
                <w:szCs w:val="22"/>
              </w:rPr>
              <w:t>12,953</w:t>
            </w:r>
          </w:p>
        </w:tc>
        <w:tc>
          <w:tcPr>
            <w:tcW w:w="236" w:type="dxa"/>
            <w:vAlign w:val="bottom"/>
          </w:tcPr>
          <w:p w14:paraId="103CF02E" w14:textId="77777777" w:rsidR="007E738B" w:rsidRPr="00515545" w:rsidRDefault="007E738B" w:rsidP="007E738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0CD6C4D1" w14:textId="12D468E5"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19,525</w:t>
            </w:r>
          </w:p>
        </w:tc>
      </w:tr>
      <w:tr w:rsidR="007E738B" w:rsidRPr="00515545" w14:paraId="3BCA413D" w14:textId="77777777" w:rsidTr="00A61C8F">
        <w:tc>
          <w:tcPr>
            <w:tcW w:w="4111" w:type="dxa"/>
            <w:vAlign w:val="bottom"/>
          </w:tcPr>
          <w:p w14:paraId="408019E7" w14:textId="607ED68C" w:rsidR="007E738B" w:rsidRPr="00515545" w:rsidRDefault="007E738B" w:rsidP="007E738B">
            <w:pPr>
              <w:tabs>
                <w:tab w:val="left" w:pos="162"/>
              </w:tabs>
              <w:ind w:left="-110" w:right="-108"/>
              <w:rPr>
                <w:rFonts w:cs="Times New Roman"/>
                <w:sz w:val="22"/>
                <w:szCs w:val="22"/>
              </w:rPr>
            </w:pPr>
            <w:r>
              <w:rPr>
                <w:rFonts w:cs="Times New Roman"/>
                <w:sz w:val="22"/>
                <w:szCs w:val="22"/>
              </w:rPr>
              <w:t>Deposit for vehicle registration and insurance</w:t>
            </w:r>
          </w:p>
        </w:tc>
        <w:tc>
          <w:tcPr>
            <w:tcW w:w="1276" w:type="dxa"/>
            <w:vAlign w:val="center"/>
          </w:tcPr>
          <w:p w14:paraId="0D6E8711" w14:textId="693FF6D9"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E738B">
              <w:rPr>
                <w:rFonts w:cs="Times New Roman"/>
                <w:sz w:val="22"/>
                <w:szCs w:val="22"/>
              </w:rPr>
              <w:t>27,693</w:t>
            </w:r>
          </w:p>
        </w:tc>
        <w:tc>
          <w:tcPr>
            <w:tcW w:w="236" w:type="dxa"/>
            <w:vAlign w:val="bottom"/>
          </w:tcPr>
          <w:p w14:paraId="644049FA"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1162DB82" w14:textId="269A1573"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26,582</w:t>
            </w:r>
          </w:p>
        </w:tc>
        <w:tc>
          <w:tcPr>
            <w:tcW w:w="236" w:type="dxa"/>
            <w:vAlign w:val="bottom"/>
          </w:tcPr>
          <w:p w14:paraId="188BBBFB"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43B75709" w14:textId="1E245905"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E738B">
              <w:rPr>
                <w:rFonts w:cs="Times New Roman"/>
                <w:sz w:val="22"/>
                <w:szCs w:val="22"/>
              </w:rPr>
              <w:t>24,679</w:t>
            </w:r>
          </w:p>
        </w:tc>
        <w:tc>
          <w:tcPr>
            <w:tcW w:w="236" w:type="dxa"/>
            <w:vAlign w:val="bottom"/>
          </w:tcPr>
          <w:p w14:paraId="6B92DFB7" w14:textId="77777777" w:rsidR="007E738B" w:rsidRPr="00515545" w:rsidRDefault="007E738B" w:rsidP="007E738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7C9D5B73" w14:textId="79C8E3BE"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23,749</w:t>
            </w:r>
          </w:p>
        </w:tc>
      </w:tr>
      <w:tr w:rsidR="007E738B" w:rsidRPr="00515545" w14:paraId="0E4C250E" w14:textId="77777777" w:rsidTr="00A61C8F">
        <w:tc>
          <w:tcPr>
            <w:tcW w:w="4111" w:type="dxa"/>
            <w:vAlign w:val="bottom"/>
          </w:tcPr>
          <w:p w14:paraId="65B28D7B" w14:textId="7CF9AE32" w:rsidR="007E738B" w:rsidRPr="00515545" w:rsidRDefault="007E738B" w:rsidP="007E738B">
            <w:pPr>
              <w:tabs>
                <w:tab w:val="left" w:pos="162"/>
              </w:tabs>
              <w:ind w:left="-110" w:right="-108"/>
              <w:rPr>
                <w:rFonts w:cs="Times New Roman"/>
                <w:sz w:val="22"/>
                <w:szCs w:val="22"/>
              </w:rPr>
            </w:pPr>
            <w:r>
              <w:rPr>
                <w:rFonts w:cs="Times New Roman"/>
                <w:sz w:val="22"/>
                <w:szCs w:val="22"/>
              </w:rPr>
              <w:t xml:space="preserve">Deposit for equipment </w:t>
            </w:r>
          </w:p>
        </w:tc>
        <w:tc>
          <w:tcPr>
            <w:tcW w:w="1276" w:type="dxa"/>
            <w:vAlign w:val="center"/>
          </w:tcPr>
          <w:p w14:paraId="0DEA8B6B" w14:textId="55EDC2AA"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E738B">
              <w:rPr>
                <w:rFonts w:cs="Times New Roman"/>
                <w:sz w:val="22"/>
                <w:szCs w:val="22"/>
              </w:rPr>
              <w:t>6,727</w:t>
            </w:r>
          </w:p>
        </w:tc>
        <w:tc>
          <w:tcPr>
            <w:tcW w:w="236" w:type="dxa"/>
            <w:vAlign w:val="bottom"/>
          </w:tcPr>
          <w:p w14:paraId="79F33247"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01DCC6A8" w14:textId="003593EE"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20,662</w:t>
            </w:r>
          </w:p>
        </w:tc>
        <w:tc>
          <w:tcPr>
            <w:tcW w:w="236" w:type="dxa"/>
            <w:vAlign w:val="bottom"/>
          </w:tcPr>
          <w:p w14:paraId="0DBDCE10"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center"/>
          </w:tcPr>
          <w:p w14:paraId="4596E3AD" w14:textId="7377D39A"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E738B">
              <w:rPr>
                <w:rFonts w:cs="Times New Roman"/>
                <w:sz w:val="22"/>
                <w:szCs w:val="22"/>
              </w:rPr>
              <w:t>3,123</w:t>
            </w:r>
          </w:p>
        </w:tc>
        <w:tc>
          <w:tcPr>
            <w:tcW w:w="236" w:type="dxa"/>
            <w:vAlign w:val="bottom"/>
          </w:tcPr>
          <w:p w14:paraId="48A9469A" w14:textId="77777777" w:rsidR="007E738B" w:rsidRPr="00515545" w:rsidRDefault="007E738B" w:rsidP="007E738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21066B39" w14:textId="2AD5E5F6"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17,658</w:t>
            </w:r>
          </w:p>
        </w:tc>
      </w:tr>
      <w:tr w:rsidR="007E738B" w:rsidRPr="00515545" w14:paraId="07954568" w14:textId="77777777" w:rsidTr="00A61C8F">
        <w:tc>
          <w:tcPr>
            <w:tcW w:w="4111" w:type="dxa"/>
            <w:vAlign w:val="bottom"/>
          </w:tcPr>
          <w:p w14:paraId="1A36382B" w14:textId="119C9F3D" w:rsidR="007E738B" w:rsidRPr="00515545" w:rsidRDefault="007E738B" w:rsidP="007E738B">
            <w:pPr>
              <w:tabs>
                <w:tab w:val="left" w:pos="162"/>
              </w:tabs>
              <w:ind w:left="-110" w:right="-108"/>
              <w:rPr>
                <w:rFonts w:cs="Times New Roman"/>
                <w:sz w:val="22"/>
                <w:szCs w:val="22"/>
              </w:rPr>
            </w:pPr>
            <w:r>
              <w:rPr>
                <w:rFonts w:cs="Times New Roman"/>
                <w:sz w:val="22"/>
                <w:szCs w:val="22"/>
              </w:rPr>
              <w:t>Advance from customers</w:t>
            </w:r>
          </w:p>
        </w:tc>
        <w:tc>
          <w:tcPr>
            <w:tcW w:w="1276" w:type="dxa"/>
            <w:vAlign w:val="center"/>
          </w:tcPr>
          <w:p w14:paraId="2D15984C" w14:textId="1D51D9D0"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E738B">
              <w:rPr>
                <w:rFonts w:cs="Times New Roman"/>
                <w:sz w:val="22"/>
                <w:szCs w:val="22"/>
              </w:rPr>
              <w:t>3,114</w:t>
            </w:r>
          </w:p>
        </w:tc>
        <w:tc>
          <w:tcPr>
            <w:tcW w:w="236" w:type="dxa"/>
            <w:vAlign w:val="bottom"/>
          </w:tcPr>
          <w:p w14:paraId="30806ACF"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498E60D0" w14:textId="2278B8F3"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4,069</w:t>
            </w:r>
          </w:p>
        </w:tc>
        <w:tc>
          <w:tcPr>
            <w:tcW w:w="236" w:type="dxa"/>
            <w:vAlign w:val="bottom"/>
          </w:tcPr>
          <w:p w14:paraId="7624EEB1"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center"/>
          </w:tcPr>
          <w:p w14:paraId="01E5E20F" w14:textId="56FDC363"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E738B">
              <w:rPr>
                <w:rFonts w:cs="Times New Roman"/>
                <w:sz w:val="22"/>
                <w:szCs w:val="22"/>
              </w:rPr>
              <w:t>3,114</w:t>
            </w:r>
          </w:p>
        </w:tc>
        <w:tc>
          <w:tcPr>
            <w:tcW w:w="236" w:type="dxa"/>
            <w:vAlign w:val="bottom"/>
          </w:tcPr>
          <w:p w14:paraId="6B1E0056" w14:textId="77777777" w:rsidR="007E738B" w:rsidRPr="00515545" w:rsidRDefault="007E738B" w:rsidP="007E738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78FFC77F" w14:textId="6AE3E49B"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4,069</w:t>
            </w:r>
          </w:p>
        </w:tc>
      </w:tr>
      <w:tr w:rsidR="007E738B" w:rsidRPr="00515545" w14:paraId="6C0B2BD2" w14:textId="77777777" w:rsidTr="00A61C8F">
        <w:tc>
          <w:tcPr>
            <w:tcW w:w="4111" w:type="dxa"/>
            <w:vAlign w:val="bottom"/>
          </w:tcPr>
          <w:p w14:paraId="7AC8B14C" w14:textId="4095B05E" w:rsidR="007E738B" w:rsidRPr="00515545" w:rsidRDefault="007E738B" w:rsidP="007E738B">
            <w:pPr>
              <w:tabs>
                <w:tab w:val="left" w:pos="162"/>
              </w:tabs>
              <w:ind w:left="-110" w:right="-108"/>
              <w:rPr>
                <w:rFonts w:cs="Times New Roman"/>
                <w:sz w:val="22"/>
                <w:szCs w:val="22"/>
              </w:rPr>
            </w:pPr>
            <w:r>
              <w:rPr>
                <w:rFonts w:cs="Times New Roman"/>
                <w:sz w:val="22"/>
                <w:szCs w:val="22"/>
              </w:rPr>
              <w:t>Others</w:t>
            </w:r>
          </w:p>
        </w:tc>
        <w:tc>
          <w:tcPr>
            <w:tcW w:w="1276" w:type="dxa"/>
            <w:tcBorders>
              <w:bottom w:val="single" w:sz="4" w:space="0" w:color="auto"/>
            </w:tcBorders>
            <w:vAlign w:val="bottom"/>
          </w:tcPr>
          <w:p w14:paraId="0046A307" w14:textId="681DC32C"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E738B">
              <w:rPr>
                <w:rFonts w:cs="Times New Roman"/>
                <w:sz w:val="22"/>
                <w:szCs w:val="22"/>
              </w:rPr>
              <w:t>51,398</w:t>
            </w:r>
          </w:p>
        </w:tc>
        <w:tc>
          <w:tcPr>
            <w:tcW w:w="236" w:type="dxa"/>
            <w:vAlign w:val="bottom"/>
          </w:tcPr>
          <w:p w14:paraId="30E9051B"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vAlign w:val="bottom"/>
          </w:tcPr>
          <w:p w14:paraId="7675B42C" w14:textId="0C5C118E"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57,597</w:t>
            </w:r>
          </w:p>
        </w:tc>
        <w:tc>
          <w:tcPr>
            <w:tcW w:w="236" w:type="dxa"/>
            <w:vAlign w:val="bottom"/>
          </w:tcPr>
          <w:p w14:paraId="1C8E02A2"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vAlign w:val="bottom"/>
          </w:tcPr>
          <w:p w14:paraId="0F07C411" w14:textId="603DA453"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E738B">
              <w:rPr>
                <w:rFonts w:cs="Times New Roman"/>
                <w:sz w:val="22"/>
                <w:szCs w:val="22"/>
              </w:rPr>
              <w:t>42,261</w:t>
            </w:r>
          </w:p>
        </w:tc>
        <w:tc>
          <w:tcPr>
            <w:tcW w:w="236" w:type="dxa"/>
            <w:vAlign w:val="bottom"/>
          </w:tcPr>
          <w:p w14:paraId="37F97108" w14:textId="77777777" w:rsidR="007E738B" w:rsidRPr="00515545" w:rsidRDefault="007E738B" w:rsidP="007E738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bottom w:val="single" w:sz="4" w:space="0" w:color="auto"/>
            </w:tcBorders>
            <w:vAlign w:val="bottom"/>
          </w:tcPr>
          <w:p w14:paraId="777203DD" w14:textId="43C61122"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44,235</w:t>
            </w:r>
          </w:p>
        </w:tc>
      </w:tr>
      <w:tr w:rsidR="007E738B" w:rsidRPr="00515545" w14:paraId="186CB245" w14:textId="77777777" w:rsidTr="00A61C8F">
        <w:tc>
          <w:tcPr>
            <w:tcW w:w="4111" w:type="dxa"/>
            <w:vAlign w:val="bottom"/>
          </w:tcPr>
          <w:p w14:paraId="04945A69" w14:textId="483710BA" w:rsidR="007E738B" w:rsidRPr="00515545" w:rsidRDefault="007E738B" w:rsidP="007E738B">
            <w:pPr>
              <w:tabs>
                <w:tab w:val="left" w:pos="162"/>
              </w:tabs>
              <w:ind w:left="-110" w:right="-108"/>
              <w:rPr>
                <w:rFonts w:cs="Times New Roman"/>
                <w:sz w:val="22"/>
                <w:szCs w:val="22"/>
              </w:rPr>
            </w:pPr>
          </w:p>
        </w:tc>
        <w:tc>
          <w:tcPr>
            <w:tcW w:w="1276" w:type="dxa"/>
            <w:tcBorders>
              <w:top w:val="single" w:sz="4" w:space="0" w:color="auto"/>
              <w:bottom w:val="single" w:sz="4" w:space="0" w:color="auto"/>
            </w:tcBorders>
            <w:vAlign w:val="bottom"/>
          </w:tcPr>
          <w:p w14:paraId="4A5D2764" w14:textId="58D55B2E"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E738B">
              <w:rPr>
                <w:rFonts w:cs="Times New Roman"/>
                <w:sz w:val="22"/>
                <w:szCs w:val="22"/>
              </w:rPr>
              <w:t>125,150</w:t>
            </w:r>
          </w:p>
        </w:tc>
        <w:tc>
          <w:tcPr>
            <w:tcW w:w="236" w:type="dxa"/>
            <w:vAlign w:val="bottom"/>
          </w:tcPr>
          <w:p w14:paraId="72BCF879"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vAlign w:val="bottom"/>
          </w:tcPr>
          <w:p w14:paraId="56952F4B" w14:textId="431A3D31"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163,256</w:t>
            </w:r>
          </w:p>
        </w:tc>
        <w:tc>
          <w:tcPr>
            <w:tcW w:w="236" w:type="dxa"/>
            <w:vAlign w:val="bottom"/>
          </w:tcPr>
          <w:p w14:paraId="34443B78"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vAlign w:val="bottom"/>
          </w:tcPr>
          <w:p w14:paraId="38AA41A9" w14:textId="37D5EB8E"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E738B">
              <w:rPr>
                <w:rFonts w:cs="Times New Roman"/>
                <w:sz w:val="22"/>
                <w:szCs w:val="22"/>
              </w:rPr>
              <w:t>87,494</w:t>
            </w:r>
          </w:p>
        </w:tc>
        <w:tc>
          <w:tcPr>
            <w:tcW w:w="236" w:type="dxa"/>
            <w:vAlign w:val="bottom"/>
          </w:tcPr>
          <w:p w14:paraId="76A5CCC7" w14:textId="77777777" w:rsidR="007E738B" w:rsidRPr="00515545" w:rsidRDefault="007E738B" w:rsidP="007E738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top w:val="single" w:sz="4" w:space="0" w:color="auto"/>
              <w:bottom w:val="single" w:sz="4" w:space="0" w:color="auto"/>
            </w:tcBorders>
            <w:vAlign w:val="bottom"/>
          </w:tcPr>
          <w:p w14:paraId="51ADED12" w14:textId="208C24E3"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110,024</w:t>
            </w:r>
          </w:p>
        </w:tc>
      </w:tr>
      <w:tr w:rsidR="007E738B" w:rsidRPr="00515545" w14:paraId="603B78B3" w14:textId="77777777" w:rsidTr="00C1428D">
        <w:tc>
          <w:tcPr>
            <w:tcW w:w="4111" w:type="dxa"/>
            <w:vAlign w:val="bottom"/>
          </w:tcPr>
          <w:p w14:paraId="1CFFB5AB" w14:textId="2FDA46C9" w:rsidR="007E738B" w:rsidRPr="00515545" w:rsidRDefault="007E738B" w:rsidP="007E738B">
            <w:pPr>
              <w:tabs>
                <w:tab w:val="left" w:pos="162"/>
              </w:tabs>
              <w:ind w:left="-110" w:right="-108"/>
              <w:rPr>
                <w:rFonts w:cs="Times New Roman"/>
                <w:sz w:val="22"/>
                <w:szCs w:val="22"/>
              </w:rPr>
            </w:pPr>
          </w:p>
        </w:tc>
        <w:tc>
          <w:tcPr>
            <w:tcW w:w="1276" w:type="dxa"/>
            <w:tcBorders>
              <w:top w:val="single" w:sz="4" w:space="0" w:color="auto"/>
            </w:tcBorders>
          </w:tcPr>
          <w:p w14:paraId="18E9283B" w14:textId="77777777"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43B9215F"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tcBorders>
            <w:vAlign w:val="bottom"/>
          </w:tcPr>
          <w:p w14:paraId="30420D5C" w14:textId="4DD99948"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71073FB6"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tcBorders>
          </w:tcPr>
          <w:p w14:paraId="3E241949" w14:textId="77777777"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09EADC37" w14:textId="77777777" w:rsidR="007E738B" w:rsidRPr="00515545" w:rsidRDefault="007E738B" w:rsidP="007E738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top w:val="single" w:sz="4" w:space="0" w:color="auto"/>
            </w:tcBorders>
            <w:vAlign w:val="bottom"/>
          </w:tcPr>
          <w:p w14:paraId="120EE387" w14:textId="038985AB"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7E738B" w:rsidRPr="00515545" w14:paraId="68A95852" w14:textId="77777777" w:rsidTr="00C1428D">
        <w:tc>
          <w:tcPr>
            <w:tcW w:w="4111" w:type="dxa"/>
            <w:vAlign w:val="bottom"/>
          </w:tcPr>
          <w:p w14:paraId="64924FE1" w14:textId="499BCB62" w:rsidR="007E738B" w:rsidRPr="00515545" w:rsidRDefault="007E738B" w:rsidP="007E738B">
            <w:pPr>
              <w:tabs>
                <w:tab w:val="left" w:pos="162"/>
              </w:tabs>
              <w:ind w:left="-110" w:right="-108"/>
              <w:rPr>
                <w:rFonts w:cs="Times New Roman"/>
                <w:sz w:val="22"/>
                <w:szCs w:val="22"/>
              </w:rPr>
            </w:pPr>
            <w:r>
              <w:rPr>
                <w:rFonts w:cs="Times New Roman"/>
                <w:sz w:val="22"/>
                <w:szCs w:val="22"/>
              </w:rPr>
              <w:t>Total</w:t>
            </w:r>
          </w:p>
        </w:tc>
        <w:tc>
          <w:tcPr>
            <w:tcW w:w="1276" w:type="dxa"/>
            <w:tcBorders>
              <w:bottom w:val="double" w:sz="4" w:space="0" w:color="auto"/>
            </w:tcBorders>
          </w:tcPr>
          <w:p w14:paraId="5C0F574F" w14:textId="67840F8B"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E738B">
              <w:rPr>
                <w:rFonts w:cs="Times New Roman"/>
                <w:sz w:val="22"/>
                <w:szCs w:val="22"/>
              </w:rPr>
              <w:t>125,174</w:t>
            </w:r>
          </w:p>
        </w:tc>
        <w:tc>
          <w:tcPr>
            <w:tcW w:w="236" w:type="dxa"/>
          </w:tcPr>
          <w:p w14:paraId="5395531B"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vAlign w:val="bottom"/>
          </w:tcPr>
          <w:p w14:paraId="22A211BF" w14:textId="60AA5B03"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169,971</w:t>
            </w:r>
          </w:p>
        </w:tc>
        <w:tc>
          <w:tcPr>
            <w:tcW w:w="236" w:type="dxa"/>
          </w:tcPr>
          <w:p w14:paraId="3E8F852F" w14:textId="77777777"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22F529C7" w14:textId="2A4B2E7A" w:rsidR="007E738B" w:rsidRPr="007E738B"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E738B">
              <w:rPr>
                <w:rFonts w:cs="Times New Roman"/>
                <w:sz w:val="22"/>
                <w:szCs w:val="22"/>
              </w:rPr>
              <w:t>87,494</w:t>
            </w:r>
          </w:p>
        </w:tc>
        <w:tc>
          <w:tcPr>
            <w:tcW w:w="236" w:type="dxa"/>
          </w:tcPr>
          <w:p w14:paraId="325078A2" w14:textId="77777777" w:rsidR="007E738B" w:rsidRPr="00515545" w:rsidRDefault="007E738B" w:rsidP="007E738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bottom w:val="double" w:sz="4" w:space="0" w:color="auto"/>
            </w:tcBorders>
            <w:vAlign w:val="bottom"/>
          </w:tcPr>
          <w:p w14:paraId="5430A150" w14:textId="3B6FE2A5" w:rsidR="007E738B" w:rsidRPr="00515545" w:rsidRDefault="007E738B" w:rsidP="007E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110,431</w:t>
            </w:r>
          </w:p>
        </w:tc>
      </w:tr>
    </w:tbl>
    <w:p w14:paraId="0BEA0E0D" w14:textId="77777777" w:rsidR="001548EB" w:rsidRDefault="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3F28D6AE" w14:textId="2F813C10" w:rsidR="00794C9A" w:rsidRPr="00515545" w:rsidRDefault="00DC41C0"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5545">
        <w:rPr>
          <w:b/>
          <w:bCs/>
          <w:caps/>
          <w:sz w:val="22"/>
          <w:szCs w:val="22"/>
        </w:rPr>
        <w:lastRenderedPageBreak/>
        <w:t xml:space="preserve">PROVISIONS FOR </w:t>
      </w:r>
      <w:r w:rsidR="00794C9A" w:rsidRPr="00515545">
        <w:rPr>
          <w:b/>
          <w:bCs/>
          <w:caps/>
          <w:sz w:val="22"/>
          <w:szCs w:val="22"/>
        </w:rPr>
        <w:t>EMPLOY</w:t>
      </w:r>
      <w:r w:rsidRPr="00515545">
        <w:rPr>
          <w:b/>
          <w:bCs/>
          <w:caps/>
          <w:sz w:val="22"/>
          <w:szCs w:val="22"/>
        </w:rPr>
        <w:t>EE</w:t>
      </w:r>
      <w:r w:rsidR="00794C9A" w:rsidRPr="00515545">
        <w:rPr>
          <w:b/>
          <w:bCs/>
          <w:caps/>
          <w:sz w:val="22"/>
          <w:szCs w:val="22"/>
        </w:rPr>
        <w:t xml:space="preserve"> BENEFITS</w:t>
      </w:r>
    </w:p>
    <w:p w14:paraId="1CC0AFEC"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729BAFD" w14:textId="1135433D"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Movements of </w:t>
      </w:r>
      <w:r w:rsidR="00DC41C0" w:rsidRPr="00515545">
        <w:rPr>
          <w:rFonts w:cs="Times New Roman"/>
          <w:sz w:val="22"/>
          <w:szCs w:val="22"/>
        </w:rPr>
        <w:t>provisions for employee</w:t>
      </w:r>
      <w:r w:rsidR="00872706" w:rsidRPr="00515545">
        <w:rPr>
          <w:rFonts w:cs="Times New Roman"/>
          <w:sz w:val="22"/>
          <w:szCs w:val="22"/>
        </w:rPr>
        <w:t xml:space="preserve"> benefits for the</w:t>
      </w:r>
      <w:r w:rsidR="00977DCA" w:rsidRPr="00515545">
        <w:rPr>
          <w:rFonts w:cs="Cordia New" w:hint="cs"/>
          <w:sz w:val="22"/>
          <w:szCs w:val="22"/>
          <w:cs/>
        </w:rPr>
        <w:t xml:space="preserve"> </w:t>
      </w:r>
      <w:r w:rsidR="007F173F">
        <w:rPr>
          <w:rFonts w:cstheme="minorBidi"/>
          <w:sz w:val="22"/>
          <w:szCs w:val="22"/>
        </w:rPr>
        <w:t>nine</w:t>
      </w:r>
      <w:r w:rsidR="00042087">
        <w:rPr>
          <w:rFonts w:cs="Times New Roman"/>
          <w:sz w:val="22"/>
          <w:szCs w:val="22"/>
        </w:rPr>
        <w:t>-month</w:t>
      </w:r>
      <w:r w:rsidR="00977DCA" w:rsidRPr="00515545">
        <w:rPr>
          <w:rFonts w:cs="Times New Roman"/>
          <w:sz w:val="22"/>
          <w:szCs w:val="22"/>
        </w:rPr>
        <w:t xml:space="preserve"> period</w:t>
      </w:r>
      <w:r w:rsidR="00851471" w:rsidRPr="00515545">
        <w:rPr>
          <w:rFonts w:cs="Times New Roman"/>
          <w:sz w:val="22"/>
          <w:szCs w:val="22"/>
        </w:rPr>
        <w:t xml:space="preserve"> </w:t>
      </w:r>
      <w:r w:rsidR="00977DCA" w:rsidRPr="00515545">
        <w:rPr>
          <w:rFonts w:cs="Times New Roman"/>
          <w:sz w:val="22"/>
          <w:szCs w:val="22"/>
        </w:rPr>
        <w:t xml:space="preserve">ended </w:t>
      </w:r>
      <w:r w:rsidR="007F173F">
        <w:rPr>
          <w:rFonts w:cs="Times New Roman"/>
          <w:sz w:val="22"/>
          <w:szCs w:val="22"/>
        </w:rPr>
        <w:t>September 30</w:t>
      </w:r>
      <w:r w:rsidR="00977DCA" w:rsidRPr="00515545">
        <w:rPr>
          <w:rFonts w:cs="Times New Roman"/>
          <w:sz w:val="22"/>
          <w:szCs w:val="22"/>
        </w:rPr>
        <w:t xml:space="preserve">, </w:t>
      </w:r>
      <w:r w:rsidR="00772A94">
        <w:rPr>
          <w:rFonts w:cs="Times New Roman"/>
          <w:sz w:val="22"/>
          <w:szCs w:val="22"/>
        </w:rPr>
        <w:t>2025</w:t>
      </w:r>
      <w:r w:rsidRPr="00515545">
        <w:rPr>
          <w:rFonts w:cs="Times New Roman"/>
          <w:sz w:val="22"/>
          <w:szCs w:val="22"/>
        </w:rPr>
        <w:t xml:space="preserve"> are as follows:</w:t>
      </w:r>
    </w:p>
    <w:p w14:paraId="06F755FA" w14:textId="77777777"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highlight w:val="yellow"/>
        </w:rPr>
      </w:pPr>
    </w:p>
    <w:tbl>
      <w:tblPr>
        <w:tblW w:w="9356" w:type="dxa"/>
        <w:tblLayout w:type="fixed"/>
        <w:tblLook w:val="04A0" w:firstRow="1" w:lastRow="0" w:firstColumn="1" w:lastColumn="0" w:noHBand="0" w:noVBand="1"/>
      </w:tblPr>
      <w:tblGrid>
        <w:gridCol w:w="5387"/>
        <w:gridCol w:w="1843"/>
        <w:gridCol w:w="270"/>
        <w:gridCol w:w="1856"/>
      </w:tblGrid>
      <w:tr w:rsidR="00DC41C0" w:rsidRPr="00515545" w14:paraId="6B24D8F5" w14:textId="77777777" w:rsidTr="005D0395">
        <w:tc>
          <w:tcPr>
            <w:tcW w:w="5387" w:type="dxa"/>
            <w:vAlign w:val="bottom"/>
          </w:tcPr>
          <w:p w14:paraId="59AA1808" w14:textId="77777777" w:rsidR="00DC41C0" w:rsidRPr="00515545" w:rsidRDefault="00DC41C0" w:rsidP="00F47EDD">
            <w:pPr>
              <w:pStyle w:val="BodyText2"/>
              <w:ind w:left="-108"/>
              <w:rPr>
                <w:rFonts w:cs="Times New Roman"/>
                <w:sz w:val="22"/>
                <w:szCs w:val="22"/>
                <w:cs/>
                <w:lang w:eastAsia="en-US"/>
              </w:rPr>
            </w:pPr>
          </w:p>
        </w:tc>
        <w:tc>
          <w:tcPr>
            <w:tcW w:w="3969" w:type="dxa"/>
            <w:gridSpan w:val="3"/>
            <w:tcBorders>
              <w:bottom w:val="single" w:sz="4" w:space="0" w:color="auto"/>
            </w:tcBorders>
            <w:vAlign w:val="center"/>
          </w:tcPr>
          <w:p w14:paraId="6D68DE4B" w14:textId="77777777" w:rsidR="00DC41C0" w:rsidRPr="00515545" w:rsidRDefault="00DC41C0" w:rsidP="00DC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r w:rsidRPr="00515545">
              <w:rPr>
                <w:rFonts w:cs="Times New Roman"/>
                <w:sz w:val="22"/>
                <w:szCs w:val="22"/>
              </w:rPr>
              <w:t>In Thousand Baht</w:t>
            </w:r>
          </w:p>
        </w:tc>
      </w:tr>
      <w:tr w:rsidR="00DC41C0" w:rsidRPr="00515545" w14:paraId="50FBF508" w14:textId="77777777" w:rsidTr="005D0395">
        <w:tc>
          <w:tcPr>
            <w:tcW w:w="5387" w:type="dxa"/>
            <w:vAlign w:val="bottom"/>
          </w:tcPr>
          <w:p w14:paraId="7FA416A0" w14:textId="77777777" w:rsidR="00DC41C0" w:rsidRPr="00515545" w:rsidRDefault="00DC41C0" w:rsidP="00F47EDD">
            <w:pPr>
              <w:pStyle w:val="BodyText2"/>
              <w:ind w:left="-108"/>
              <w:rPr>
                <w:rFonts w:cs="Times New Roman"/>
                <w:sz w:val="22"/>
                <w:szCs w:val="22"/>
                <w:cs/>
                <w:lang w:eastAsia="en-US"/>
              </w:rPr>
            </w:pPr>
          </w:p>
        </w:tc>
        <w:tc>
          <w:tcPr>
            <w:tcW w:w="1843" w:type="dxa"/>
            <w:tcBorders>
              <w:top w:val="single" w:sz="4" w:space="0" w:color="auto"/>
            </w:tcBorders>
            <w:vAlign w:val="center"/>
          </w:tcPr>
          <w:p w14:paraId="5505006B"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Consolidated</w:t>
            </w:r>
          </w:p>
        </w:tc>
        <w:tc>
          <w:tcPr>
            <w:tcW w:w="270" w:type="dxa"/>
            <w:tcBorders>
              <w:top w:val="single" w:sz="4" w:space="0" w:color="auto"/>
            </w:tcBorders>
            <w:vAlign w:val="center"/>
          </w:tcPr>
          <w:p w14:paraId="3BEDF24C"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tcBorders>
              <w:top w:val="single" w:sz="4" w:space="0" w:color="auto"/>
            </w:tcBorders>
            <w:vAlign w:val="center"/>
          </w:tcPr>
          <w:p w14:paraId="327516E4"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Separate</w:t>
            </w:r>
          </w:p>
        </w:tc>
      </w:tr>
      <w:tr w:rsidR="00DC41C0" w:rsidRPr="00515545" w14:paraId="196CDA3C" w14:textId="77777777" w:rsidTr="005D0395">
        <w:tc>
          <w:tcPr>
            <w:tcW w:w="5387" w:type="dxa"/>
            <w:vAlign w:val="bottom"/>
          </w:tcPr>
          <w:p w14:paraId="6CF40354" w14:textId="77777777" w:rsidR="00DC41C0" w:rsidRPr="00515545" w:rsidRDefault="00DC41C0" w:rsidP="00F47EDD">
            <w:pPr>
              <w:pStyle w:val="BodyText2"/>
              <w:ind w:left="-108"/>
              <w:rPr>
                <w:rFonts w:cs="Times New Roman"/>
                <w:sz w:val="22"/>
                <w:szCs w:val="22"/>
                <w:cs/>
                <w:lang w:eastAsia="en-US"/>
              </w:rPr>
            </w:pPr>
          </w:p>
        </w:tc>
        <w:tc>
          <w:tcPr>
            <w:tcW w:w="1843" w:type="dxa"/>
            <w:vAlign w:val="center"/>
          </w:tcPr>
          <w:p w14:paraId="68309C08"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c>
          <w:tcPr>
            <w:tcW w:w="270" w:type="dxa"/>
            <w:vAlign w:val="center"/>
          </w:tcPr>
          <w:p w14:paraId="2BDEDC1D"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vAlign w:val="center"/>
          </w:tcPr>
          <w:p w14:paraId="1FAF0C05"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r>
      <w:tr w:rsidR="00DC41C0" w:rsidRPr="00515545" w14:paraId="77E583AB" w14:textId="77777777" w:rsidTr="005D0395">
        <w:tc>
          <w:tcPr>
            <w:tcW w:w="5387" w:type="dxa"/>
          </w:tcPr>
          <w:p w14:paraId="7FFCEF08" w14:textId="77777777" w:rsidR="00DC41C0" w:rsidRPr="00515545" w:rsidRDefault="00DC41C0" w:rsidP="00EC622E">
            <w:pPr>
              <w:pStyle w:val="BodyText2"/>
              <w:widowControl w:val="0"/>
              <w:overflowPunct w:val="0"/>
              <w:autoSpaceDE w:val="0"/>
              <w:autoSpaceDN w:val="0"/>
              <w:adjustRightInd w:val="0"/>
              <w:spacing w:line="120" w:lineRule="atLeast"/>
              <w:ind w:left="-108"/>
              <w:textAlignment w:val="baseline"/>
              <w:rPr>
                <w:rFonts w:cs="Times New Roman"/>
                <w:sz w:val="22"/>
                <w:szCs w:val="22"/>
                <w:lang w:val="en-US" w:eastAsia="en-US"/>
              </w:rPr>
            </w:pPr>
          </w:p>
        </w:tc>
        <w:tc>
          <w:tcPr>
            <w:tcW w:w="1843" w:type="dxa"/>
            <w:tcBorders>
              <w:top w:val="single" w:sz="4" w:space="0" w:color="auto"/>
            </w:tcBorders>
            <w:vAlign w:val="bottom"/>
          </w:tcPr>
          <w:p w14:paraId="256B11CD" w14:textId="77777777" w:rsidR="00DC41C0" w:rsidRPr="00515545" w:rsidRDefault="00DC41C0" w:rsidP="00EC622E">
            <w:pPr>
              <w:pStyle w:val="BodyText2"/>
              <w:spacing w:line="120" w:lineRule="atLeast"/>
              <w:ind w:right="39"/>
              <w:jc w:val="right"/>
              <w:rPr>
                <w:rFonts w:cs="Times New Roman"/>
                <w:sz w:val="22"/>
                <w:szCs w:val="22"/>
                <w:lang w:val="en-US"/>
              </w:rPr>
            </w:pPr>
          </w:p>
        </w:tc>
        <w:tc>
          <w:tcPr>
            <w:tcW w:w="270" w:type="dxa"/>
          </w:tcPr>
          <w:p w14:paraId="17969DBF" w14:textId="77777777" w:rsidR="00DC41C0" w:rsidRPr="00515545" w:rsidRDefault="00DC41C0" w:rsidP="00EC622E">
            <w:pPr>
              <w:pStyle w:val="BodyText2"/>
              <w:spacing w:line="120" w:lineRule="atLeast"/>
              <w:ind w:right="39"/>
              <w:jc w:val="right"/>
              <w:rPr>
                <w:rFonts w:cs="Times New Roman"/>
                <w:sz w:val="22"/>
                <w:szCs w:val="22"/>
                <w:lang w:val="en-US" w:eastAsia="en-US"/>
              </w:rPr>
            </w:pPr>
          </w:p>
        </w:tc>
        <w:tc>
          <w:tcPr>
            <w:tcW w:w="1856" w:type="dxa"/>
            <w:tcBorders>
              <w:top w:val="single" w:sz="4" w:space="0" w:color="auto"/>
            </w:tcBorders>
          </w:tcPr>
          <w:p w14:paraId="082E6BAD" w14:textId="77777777" w:rsidR="00DC41C0" w:rsidRPr="00515545" w:rsidRDefault="00DC41C0" w:rsidP="00EC622E">
            <w:pPr>
              <w:pStyle w:val="BodyText2"/>
              <w:spacing w:line="120" w:lineRule="atLeast"/>
              <w:ind w:right="39"/>
              <w:jc w:val="right"/>
              <w:rPr>
                <w:rFonts w:cs="Times New Roman"/>
                <w:sz w:val="22"/>
                <w:szCs w:val="22"/>
                <w:lang w:val="en-US"/>
              </w:rPr>
            </w:pPr>
          </w:p>
        </w:tc>
      </w:tr>
      <w:tr w:rsidR="00AB10AE" w:rsidRPr="00515545" w14:paraId="6AE9086B" w14:textId="77777777" w:rsidTr="005D0395">
        <w:tc>
          <w:tcPr>
            <w:tcW w:w="5387" w:type="dxa"/>
          </w:tcPr>
          <w:p w14:paraId="3AF91D53" w14:textId="2A19B32F" w:rsidR="00AB10AE" w:rsidRPr="00C66223"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C66223">
              <w:rPr>
                <w:rFonts w:cs="Times New Roman"/>
                <w:sz w:val="22"/>
                <w:szCs w:val="22"/>
                <w:lang w:val="en-US" w:eastAsia="en-US"/>
              </w:rPr>
              <w:t xml:space="preserve">At January 1, </w:t>
            </w:r>
            <w:r w:rsidR="00772A94" w:rsidRPr="00C66223">
              <w:rPr>
                <w:rFonts w:cs="Times New Roman"/>
                <w:sz w:val="22"/>
                <w:szCs w:val="22"/>
                <w:lang w:val="en-US" w:eastAsia="en-US"/>
              </w:rPr>
              <w:t>2025</w:t>
            </w:r>
          </w:p>
        </w:tc>
        <w:tc>
          <w:tcPr>
            <w:tcW w:w="1843" w:type="dxa"/>
          </w:tcPr>
          <w:p w14:paraId="01E6C9B4" w14:textId="6207C697" w:rsidR="00AB10AE" w:rsidRPr="00515545" w:rsidRDefault="00EB1ED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44,692</w:t>
            </w:r>
          </w:p>
        </w:tc>
        <w:tc>
          <w:tcPr>
            <w:tcW w:w="270" w:type="dxa"/>
          </w:tcPr>
          <w:p w14:paraId="0DD4BBFC" w14:textId="77777777" w:rsidR="00AB10AE" w:rsidRPr="00515545" w:rsidRDefault="00AB10AE" w:rsidP="00AB10AE">
            <w:pPr>
              <w:tabs>
                <w:tab w:val="clear" w:pos="454"/>
                <w:tab w:val="clear" w:pos="680"/>
                <w:tab w:val="left" w:pos="0"/>
                <w:tab w:val="left" w:pos="392"/>
              </w:tabs>
              <w:spacing w:line="180" w:lineRule="atLeast"/>
              <w:ind w:right="39"/>
              <w:jc w:val="right"/>
              <w:rPr>
                <w:rFonts w:cs="Times New Roman"/>
                <w:sz w:val="22"/>
                <w:szCs w:val="22"/>
              </w:rPr>
            </w:pPr>
          </w:p>
        </w:tc>
        <w:tc>
          <w:tcPr>
            <w:tcW w:w="1856" w:type="dxa"/>
          </w:tcPr>
          <w:p w14:paraId="353C71DD" w14:textId="5656211B" w:rsidR="00AB10AE" w:rsidRPr="00515545" w:rsidRDefault="001861F2"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40,378</w:t>
            </w:r>
          </w:p>
        </w:tc>
      </w:tr>
      <w:tr w:rsidR="00AB10AE" w:rsidRPr="00515545" w14:paraId="0AC553EC" w14:textId="77777777" w:rsidTr="005D0395">
        <w:tc>
          <w:tcPr>
            <w:tcW w:w="5387" w:type="dxa"/>
          </w:tcPr>
          <w:p w14:paraId="08F4E89C"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43" w:type="dxa"/>
            <w:tcBorders>
              <w:top w:val="single" w:sz="4" w:space="0" w:color="auto"/>
            </w:tcBorders>
          </w:tcPr>
          <w:p w14:paraId="368C6657" w14:textId="77777777" w:rsidR="00AB10AE" w:rsidRPr="00515545" w:rsidRDefault="00AB10AE" w:rsidP="00AB10AE">
            <w:pPr>
              <w:pStyle w:val="BodyText2"/>
              <w:widowControl w:val="0"/>
              <w:overflowPunct w:val="0"/>
              <w:autoSpaceDE w:val="0"/>
              <w:autoSpaceDN w:val="0"/>
              <w:adjustRightInd w:val="0"/>
              <w:spacing w:line="120" w:lineRule="atLeast"/>
              <w:ind w:left="-108" w:right="316"/>
              <w:textAlignment w:val="baseline"/>
              <w:rPr>
                <w:rFonts w:cs="Times New Roman"/>
                <w:sz w:val="22"/>
                <w:szCs w:val="22"/>
                <w:highlight w:val="yellow"/>
                <w:lang w:val="en-US" w:eastAsia="en-US"/>
              </w:rPr>
            </w:pPr>
          </w:p>
        </w:tc>
        <w:tc>
          <w:tcPr>
            <w:tcW w:w="270" w:type="dxa"/>
          </w:tcPr>
          <w:p w14:paraId="433EDDE3"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56" w:type="dxa"/>
            <w:tcBorders>
              <w:top w:val="single" w:sz="4" w:space="0" w:color="auto"/>
            </w:tcBorders>
          </w:tcPr>
          <w:p w14:paraId="5DD335D7"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highlight w:val="yellow"/>
              </w:rPr>
            </w:pPr>
          </w:p>
        </w:tc>
      </w:tr>
      <w:tr w:rsidR="00056B1B" w:rsidRPr="00515545" w14:paraId="3EA0DCD4" w14:textId="77777777" w:rsidTr="005D0395">
        <w:tc>
          <w:tcPr>
            <w:tcW w:w="5387" w:type="dxa"/>
          </w:tcPr>
          <w:p w14:paraId="4F313DE7" w14:textId="77777777" w:rsidR="00056B1B" w:rsidRPr="00515545" w:rsidRDefault="00056B1B" w:rsidP="00056B1B">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eastAsia="en-US"/>
              </w:rPr>
              <w:t>Current service cost</w:t>
            </w:r>
          </w:p>
        </w:tc>
        <w:tc>
          <w:tcPr>
            <w:tcW w:w="1843" w:type="dxa"/>
          </w:tcPr>
          <w:p w14:paraId="2F20B776" w14:textId="31BDBBEB"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56B1B">
              <w:rPr>
                <w:rFonts w:cs="Times New Roman"/>
                <w:sz w:val="22"/>
                <w:szCs w:val="22"/>
              </w:rPr>
              <w:t>1,408</w:t>
            </w:r>
          </w:p>
        </w:tc>
        <w:tc>
          <w:tcPr>
            <w:tcW w:w="270" w:type="dxa"/>
          </w:tcPr>
          <w:p w14:paraId="152AFCF7" w14:textId="77777777" w:rsidR="00056B1B" w:rsidRPr="00515545" w:rsidRDefault="00056B1B" w:rsidP="00056B1B">
            <w:pPr>
              <w:tabs>
                <w:tab w:val="clear" w:pos="454"/>
                <w:tab w:val="clear" w:pos="680"/>
                <w:tab w:val="left" w:pos="0"/>
                <w:tab w:val="left" w:pos="392"/>
              </w:tabs>
              <w:ind w:right="39"/>
              <w:jc w:val="right"/>
              <w:rPr>
                <w:rFonts w:cs="Times New Roman"/>
                <w:sz w:val="22"/>
                <w:szCs w:val="22"/>
              </w:rPr>
            </w:pPr>
          </w:p>
        </w:tc>
        <w:tc>
          <w:tcPr>
            <w:tcW w:w="1856" w:type="dxa"/>
          </w:tcPr>
          <w:p w14:paraId="2D375411" w14:textId="5CA31BFF"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56B1B">
              <w:rPr>
                <w:rFonts w:cs="Times New Roman"/>
                <w:sz w:val="22"/>
                <w:szCs w:val="22"/>
              </w:rPr>
              <w:t>1,263</w:t>
            </w:r>
          </w:p>
        </w:tc>
      </w:tr>
      <w:tr w:rsidR="00056B1B" w:rsidRPr="00515545" w14:paraId="50998B2C" w14:textId="77777777" w:rsidTr="005D0395">
        <w:tc>
          <w:tcPr>
            <w:tcW w:w="5387" w:type="dxa"/>
          </w:tcPr>
          <w:p w14:paraId="3C4483E3" w14:textId="77777777" w:rsidR="00056B1B" w:rsidRPr="00515545" w:rsidRDefault="00056B1B" w:rsidP="00056B1B">
            <w:pPr>
              <w:pStyle w:val="BodyText2"/>
              <w:widowControl w:val="0"/>
              <w:overflowPunct w:val="0"/>
              <w:autoSpaceDE w:val="0"/>
              <w:autoSpaceDN w:val="0"/>
              <w:adjustRightInd w:val="0"/>
              <w:ind w:left="-108"/>
              <w:textAlignment w:val="baseline"/>
              <w:rPr>
                <w:rFonts w:cs="Times New Roman"/>
                <w:sz w:val="22"/>
                <w:szCs w:val="22"/>
                <w:cs/>
                <w:lang w:val="en-US" w:eastAsia="en-US"/>
              </w:rPr>
            </w:pPr>
            <w:r w:rsidRPr="00515545">
              <w:rPr>
                <w:rFonts w:cs="Times New Roman"/>
                <w:sz w:val="22"/>
                <w:szCs w:val="22"/>
                <w:lang w:val="en-US" w:eastAsia="en-US"/>
              </w:rPr>
              <w:t>Interest cost</w:t>
            </w:r>
          </w:p>
        </w:tc>
        <w:tc>
          <w:tcPr>
            <w:tcW w:w="1843" w:type="dxa"/>
            <w:tcBorders>
              <w:bottom w:val="single" w:sz="4" w:space="0" w:color="auto"/>
            </w:tcBorders>
          </w:tcPr>
          <w:p w14:paraId="2B847142" w14:textId="56DEF558"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56B1B">
              <w:rPr>
                <w:rFonts w:cs="Times New Roman"/>
                <w:sz w:val="22"/>
                <w:szCs w:val="22"/>
              </w:rPr>
              <w:t>540</w:t>
            </w:r>
          </w:p>
        </w:tc>
        <w:tc>
          <w:tcPr>
            <w:tcW w:w="270" w:type="dxa"/>
          </w:tcPr>
          <w:p w14:paraId="12F9C9FF" w14:textId="77777777" w:rsidR="00056B1B" w:rsidRPr="00515545" w:rsidRDefault="00056B1B" w:rsidP="00056B1B">
            <w:pPr>
              <w:tabs>
                <w:tab w:val="clear" w:pos="454"/>
                <w:tab w:val="clear" w:pos="680"/>
                <w:tab w:val="left" w:pos="0"/>
                <w:tab w:val="left" w:pos="392"/>
              </w:tabs>
              <w:ind w:right="39"/>
              <w:jc w:val="right"/>
              <w:rPr>
                <w:rFonts w:cs="Times New Roman"/>
                <w:sz w:val="22"/>
                <w:szCs w:val="22"/>
              </w:rPr>
            </w:pPr>
          </w:p>
        </w:tc>
        <w:tc>
          <w:tcPr>
            <w:tcW w:w="1856" w:type="dxa"/>
            <w:tcBorders>
              <w:bottom w:val="single" w:sz="4" w:space="0" w:color="auto"/>
            </w:tcBorders>
          </w:tcPr>
          <w:p w14:paraId="13C6E706" w14:textId="7875E4A5"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56B1B">
              <w:rPr>
                <w:rFonts w:cs="Times New Roman"/>
                <w:sz w:val="22"/>
                <w:szCs w:val="22"/>
              </w:rPr>
              <w:t>486</w:t>
            </w:r>
          </w:p>
        </w:tc>
      </w:tr>
      <w:tr w:rsidR="00056B1B" w:rsidRPr="00515545" w14:paraId="25D7E166" w14:textId="77777777" w:rsidTr="005D0395">
        <w:tc>
          <w:tcPr>
            <w:tcW w:w="5387" w:type="dxa"/>
          </w:tcPr>
          <w:p w14:paraId="2D7D0774" w14:textId="77777777" w:rsidR="00056B1B" w:rsidRPr="00515545" w:rsidRDefault="00056B1B" w:rsidP="00056B1B">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rPr>
              <w:t>Expense recognized in profit or loss</w:t>
            </w:r>
          </w:p>
        </w:tc>
        <w:tc>
          <w:tcPr>
            <w:tcW w:w="1843" w:type="dxa"/>
            <w:tcBorders>
              <w:top w:val="single" w:sz="4" w:space="0" w:color="auto"/>
            </w:tcBorders>
          </w:tcPr>
          <w:p w14:paraId="3093B945" w14:textId="42771C0B"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56B1B">
              <w:rPr>
                <w:rFonts w:cs="Times New Roman"/>
                <w:sz w:val="22"/>
                <w:szCs w:val="22"/>
              </w:rPr>
              <w:t>1,948</w:t>
            </w:r>
          </w:p>
        </w:tc>
        <w:tc>
          <w:tcPr>
            <w:tcW w:w="270" w:type="dxa"/>
          </w:tcPr>
          <w:p w14:paraId="2E375486" w14:textId="77777777" w:rsidR="00056B1B" w:rsidRPr="00515545" w:rsidRDefault="00056B1B" w:rsidP="00056B1B">
            <w:pPr>
              <w:tabs>
                <w:tab w:val="clear" w:pos="454"/>
                <w:tab w:val="clear" w:pos="680"/>
                <w:tab w:val="left" w:pos="0"/>
                <w:tab w:val="left" w:pos="392"/>
              </w:tabs>
              <w:ind w:right="39"/>
              <w:jc w:val="right"/>
              <w:rPr>
                <w:rFonts w:cs="Times New Roman"/>
                <w:sz w:val="22"/>
                <w:szCs w:val="22"/>
              </w:rPr>
            </w:pPr>
          </w:p>
        </w:tc>
        <w:tc>
          <w:tcPr>
            <w:tcW w:w="1856" w:type="dxa"/>
            <w:tcBorders>
              <w:top w:val="single" w:sz="4" w:space="0" w:color="auto"/>
            </w:tcBorders>
          </w:tcPr>
          <w:p w14:paraId="1BB264F6" w14:textId="5DD17411"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56B1B">
              <w:rPr>
                <w:rFonts w:cs="Times New Roman"/>
                <w:sz w:val="22"/>
                <w:szCs w:val="22"/>
              </w:rPr>
              <w:t>1,749</w:t>
            </w:r>
          </w:p>
        </w:tc>
      </w:tr>
      <w:tr w:rsidR="00056B1B" w:rsidRPr="00515545" w14:paraId="52B96B47" w14:textId="77777777" w:rsidTr="005D0395">
        <w:trPr>
          <w:trHeight w:hRule="exact" w:val="170"/>
        </w:trPr>
        <w:tc>
          <w:tcPr>
            <w:tcW w:w="5387" w:type="dxa"/>
          </w:tcPr>
          <w:p w14:paraId="65EECA16" w14:textId="77777777" w:rsidR="00056B1B" w:rsidRPr="00515545" w:rsidRDefault="00056B1B" w:rsidP="00056B1B">
            <w:pPr>
              <w:pStyle w:val="BodyText2"/>
              <w:widowControl w:val="0"/>
              <w:overflowPunct w:val="0"/>
              <w:autoSpaceDE w:val="0"/>
              <w:autoSpaceDN w:val="0"/>
              <w:adjustRightInd w:val="0"/>
              <w:spacing w:line="120" w:lineRule="atLeast"/>
              <w:ind w:left="-108"/>
              <w:textAlignment w:val="baseline"/>
              <w:rPr>
                <w:rFonts w:cs="Times New Roman"/>
                <w:sz w:val="22"/>
                <w:szCs w:val="22"/>
                <w:lang w:val="en-US"/>
              </w:rPr>
            </w:pPr>
          </w:p>
        </w:tc>
        <w:tc>
          <w:tcPr>
            <w:tcW w:w="1843" w:type="dxa"/>
          </w:tcPr>
          <w:p w14:paraId="14CBAB80" w14:textId="77777777"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c>
          <w:tcPr>
            <w:tcW w:w="270" w:type="dxa"/>
          </w:tcPr>
          <w:p w14:paraId="647F0A7D" w14:textId="77777777" w:rsidR="00056B1B" w:rsidRPr="00515545" w:rsidRDefault="00056B1B" w:rsidP="00056B1B">
            <w:pPr>
              <w:tabs>
                <w:tab w:val="clear" w:pos="454"/>
                <w:tab w:val="clear" w:pos="680"/>
                <w:tab w:val="left" w:pos="0"/>
                <w:tab w:val="left" w:pos="392"/>
              </w:tabs>
              <w:ind w:right="39"/>
              <w:jc w:val="right"/>
              <w:rPr>
                <w:rFonts w:cs="Times New Roman"/>
                <w:sz w:val="22"/>
                <w:szCs w:val="22"/>
              </w:rPr>
            </w:pPr>
          </w:p>
        </w:tc>
        <w:tc>
          <w:tcPr>
            <w:tcW w:w="1856" w:type="dxa"/>
          </w:tcPr>
          <w:p w14:paraId="78C25811" w14:textId="77777777"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056B1B" w:rsidRPr="00515545" w14:paraId="0D6F3127" w14:textId="77777777" w:rsidTr="005D0395">
        <w:tc>
          <w:tcPr>
            <w:tcW w:w="5387" w:type="dxa"/>
          </w:tcPr>
          <w:p w14:paraId="2E555A3C" w14:textId="77777777" w:rsidR="00056B1B" w:rsidRPr="00515545" w:rsidRDefault="00056B1B" w:rsidP="00056B1B">
            <w:pPr>
              <w:pStyle w:val="BodyText2"/>
              <w:widowControl w:val="0"/>
              <w:overflowPunct w:val="0"/>
              <w:autoSpaceDE w:val="0"/>
              <w:autoSpaceDN w:val="0"/>
              <w:adjustRightInd w:val="0"/>
              <w:ind w:left="-108"/>
              <w:textAlignment w:val="baseline"/>
              <w:rPr>
                <w:rFonts w:cs="Cordia New"/>
                <w:sz w:val="22"/>
                <w:szCs w:val="22"/>
                <w:lang w:val="en-US" w:eastAsia="en-US"/>
              </w:rPr>
            </w:pPr>
            <w:r w:rsidRPr="00515545">
              <w:rPr>
                <w:rFonts w:cs="Times New Roman"/>
                <w:sz w:val="22"/>
                <w:szCs w:val="22"/>
                <w:lang w:val="en-US" w:eastAsia="en-US"/>
              </w:rPr>
              <w:t>Employee benefits paid</w:t>
            </w:r>
          </w:p>
        </w:tc>
        <w:tc>
          <w:tcPr>
            <w:tcW w:w="1843" w:type="dxa"/>
            <w:tcBorders>
              <w:bottom w:val="single" w:sz="4" w:space="0" w:color="auto"/>
            </w:tcBorders>
          </w:tcPr>
          <w:p w14:paraId="1B7388AA" w14:textId="5377EC9C"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56B1B">
              <w:rPr>
                <w:rFonts w:cs="Times New Roman"/>
                <w:sz w:val="22"/>
                <w:szCs w:val="22"/>
              </w:rPr>
              <w:t>(15,364)</w:t>
            </w:r>
          </w:p>
        </w:tc>
        <w:tc>
          <w:tcPr>
            <w:tcW w:w="270" w:type="dxa"/>
          </w:tcPr>
          <w:p w14:paraId="3A4EA592" w14:textId="77777777" w:rsidR="00056B1B" w:rsidRPr="00515545" w:rsidRDefault="00056B1B" w:rsidP="00056B1B">
            <w:pPr>
              <w:tabs>
                <w:tab w:val="clear" w:pos="454"/>
                <w:tab w:val="clear" w:pos="680"/>
                <w:tab w:val="left" w:pos="0"/>
                <w:tab w:val="left" w:pos="392"/>
              </w:tabs>
              <w:ind w:right="-28"/>
              <w:jc w:val="right"/>
              <w:rPr>
                <w:rFonts w:cs="Times New Roman"/>
                <w:sz w:val="22"/>
                <w:szCs w:val="22"/>
              </w:rPr>
            </w:pPr>
          </w:p>
        </w:tc>
        <w:tc>
          <w:tcPr>
            <w:tcW w:w="1856" w:type="dxa"/>
            <w:tcBorders>
              <w:bottom w:val="single" w:sz="4" w:space="0" w:color="auto"/>
            </w:tcBorders>
          </w:tcPr>
          <w:p w14:paraId="76329446" w14:textId="475EA032"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56B1B">
              <w:rPr>
                <w:rFonts w:cs="Times New Roman"/>
                <w:sz w:val="22"/>
                <w:szCs w:val="22"/>
              </w:rPr>
              <w:t>(14,604)</w:t>
            </w:r>
          </w:p>
        </w:tc>
      </w:tr>
      <w:tr w:rsidR="00056B1B" w:rsidRPr="00515545" w14:paraId="6AF6DBB6" w14:textId="77777777" w:rsidTr="005D0395">
        <w:trPr>
          <w:trHeight w:hRule="exact" w:val="170"/>
        </w:trPr>
        <w:tc>
          <w:tcPr>
            <w:tcW w:w="5387" w:type="dxa"/>
          </w:tcPr>
          <w:p w14:paraId="7DBD520C" w14:textId="77777777" w:rsidR="00056B1B" w:rsidRPr="00515545" w:rsidRDefault="00056B1B" w:rsidP="00056B1B">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p>
        </w:tc>
        <w:tc>
          <w:tcPr>
            <w:tcW w:w="1843" w:type="dxa"/>
          </w:tcPr>
          <w:p w14:paraId="63018EFE" w14:textId="77777777"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c>
          <w:tcPr>
            <w:tcW w:w="270" w:type="dxa"/>
          </w:tcPr>
          <w:p w14:paraId="4DD79132" w14:textId="77777777" w:rsidR="00056B1B" w:rsidRPr="00515545" w:rsidRDefault="00056B1B" w:rsidP="00056B1B">
            <w:pPr>
              <w:tabs>
                <w:tab w:val="clear" w:pos="454"/>
                <w:tab w:val="clear" w:pos="680"/>
                <w:tab w:val="left" w:pos="0"/>
                <w:tab w:val="left" w:pos="392"/>
              </w:tabs>
              <w:ind w:right="-28"/>
              <w:jc w:val="right"/>
              <w:rPr>
                <w:rFonts w:cs="Times New Roman"/>
                <w:sz w:val="22"/>
                <w:szCs w:val="22"/>
              </w:rPr>
            </w:pPr>
          </w:p>
        </w:tc>
        <w:tc>
          <w:tcPr>
            <w:tcW w:w="1856" w:type="dxa"/>
          </w:tcPr>
          <w:p w14:paraId="61EA0CB8" w14:textId="77777777"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056B1B" w:rsidRPr="00515545" w14:paraId="4A9CA541" w14:textId="77777777" w:rsidTr="005D0395">
        <w:tc>
          <w:tcPr>
            <w:tcW w:w="5387" w:type="dxa"/>
          </w:tcPr>
          <w:p w14:paraId="1B57D266" w14:textId="6DA50CA7" w:rsidR="00056B1B" w:rsidRPr="00B44532" w:rsidRDefault="00056B1B" w:rsidP="00056B1B">
            <w:pPr>
              <w:pStyle w:val="BodyText2"/>
              <w:widowControl w:val="0"/>
              <w:overflowPunct w:val="0"/>
              <w:autoSpaceDE w:val="0"/>
              <w:autoSpaceDN w:val="0"/>
              <w:adjustRightInd w:val="0"/>
              <w:ind w:left="-108"/>
              <w:textAlignment w:val="baseline"/>
              <w:rPr>
                <w:rFonts w:cs="Times New Roman"/>
                <w:b/>
                <w:bCs/>
                <w:sz w:val="22"/>
                <w:szCs w:val="22"/>
                <w:highlight w:val="yellow"/>
                <w:lang w:val="en-US" w:eastAsia="en-US"/>
              </w:rPr>
            </w:pPr>
            <w:r w:rsidRPr="00B44532">
              <w:rPr>
                <w:rFonts w:cs="Times New Roman"/>
                <w:b/>
                <w:bCs/>
                <w:sz w:val="22"/>
                <w:szCs w:val="22"/>
                <w:lang w:val="en-US" w:eastAsia="en-US"/>
              </w:rPr>
              <w:t>At September 30, 2025</w:t>
            </w:r>
          </w:p>
        </w:tc>
        <w:tc>
          <w:tcPr>
            <w:tcW w:w="1843" w:type="dxa"/>
            <w:tcBorders>
              <w:bottom w:val="double" w:sz="4" w:space="0" w:color="auto"/>
            </w:tcBorders>
          </w:tcPr>
          <w:p w14:paraId="132F6182" w14:textId="3ABCEC06"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56B1B">
              <w:rPr>
                <w:rFonts w:cs="Times New Roman"/>
                <w:sz w:val="22"/>
                <w:szCs w:val="22"/>
              </w:rPr>
              <w:t>31,276</w:t>
            </w:r>
          </w:p>
        </w:tc>
        <w:tc>
          <w:tcPr>
            <w:tcW w:w="270" w:type="dxa"/>
          </w:tcPr>
          <w:p w14:paraId="1BBC7286" w14:textId="77777777" w:rsidR="00056B1B" w:rsidRPr="00515545" w:rsidRDefault="00056B1B" w:rsidP="00056B1B">
            <w:pPr>
              <w:pStyle w:val="BodyText2"/>
              <w:ind w:right="39"/>
              <w:jc w:val="right"/>
              <w:rPr>
                <w:rFonts w:cs="Times New Roman"/>
                <w:sz w:val="22"/>
                <w:szCs w:val="22"/>
                <w:lang w:val="en-US" w:eastAsia="en-US"/>
              </w:rPr>
            </w:pPr>
          </w:p>
        </w:tc>
        <w:tc>
          <w:tcPr>
            <w:tcW w:w="1856" w:type="dxa"/>
            <w:tcBorders>
              <w:bottom w:val="double" w:sz="4" w:space="0" w:color="auto"/>
            </w:tcBorders>
          </w:tcPr>
          <w:p w14:paraId="27823E4C" w14:textId="143466D9" w:rsidR="00056B1B" w:rsidRPr="00515545" w:rsidRDefault="00056B1B" w:rsidP="0005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56B1B">
              <w:rPr>
                <w:rFonts w:cs="Times New Roman"/>
                <w:sz w:val="22"/>
                <w:szCs w:val="22"/>
              </w:rPr>
              <w:t>27,523</w:t>
            </w:r>
          </w:p>
        </w:tc>
      </w:tr>
    </w:tbl>
    <w:p w14:paraId="29404465" w14:textId="41C50939" w:rsidR="00E340CF" w:rsidRDefault="00E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479CB0A3" w14:textId="2F27E9C7"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OTHER INCOME</w:t>
      </w:r>
    </w:p>
    <w:p w14:paraId="61312991"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549" w:type="dxa"/>
        <w:tblLayout w:type="fixed"/>
        <w:tblLook w:val="01E0" w:firstRow="1" w:lastRow="1" w:firstColumn="1" w:lastColumn="1" w:noHBand="0" w:noVBand="0"/>
      </w:tblPr>
      <w:tblGrid>
        <w:gridCol w:w="3794"/>
        <w:gridCol w:w="1247"/>
        <w:gridCol w:w="255"/>
        <w:gridCol w:w="1248"/>
        <w:gridCol w:w="255"/>
        <w:gridCol w:w="1247"/>
        <w:gridCol w:w="255"/>
        <w:gridCol w:w="1248"/>
      </w:tblGrid>
      <w:tr w:rsidR="00977DCA" w:rsidRPr="00515545" w14:paraId="6607DA60" w14:textId="77777777" w:rsidTr="002E716C">
        <w:trPr>
          <w:trHeight w:val="260"/>
        </w:trPr>
        <w:tc>
          <w:tcPr>
            <w:tcW w:w="3794" w:type="dxa"/>
            <w:vAlign w:val="bottom"/>
          </w:tcPr>
          <w:p w14:paraId="36147D0A"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755" w:type="dxa"/>
            <w:gridSpan w:val="7"/>
            <w:tcBorders>
              <w:bottom w:val="single" w:sz="4" w:space="0" w:color="auto"/>
            </w:tcBorders>
            <w:vAlign w:val="bottom"/>
          </w:tcPr>
          <w:p w14:paraId="4B0DA88C"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In Thousand Baht</w:t>
            </w:r>
          </w:p>
        </w:tc>
      </w:tr>
      <w:tr w:rsidR="00977DCA" w:rsidRPr="00515545" w14:paraId="48FEA09F" w14:textId="77777777" w:rsidTr="002E716C">
        <w:trPr>
          <w:trHeight w:val="260"/>
        </w:trPr>
        <w:tc>
          <w:tcPr>
            <w:tcW w:w="3794" w:type="dxa"/>
            <w:vAlign w:val="bottom"/>
          </w:tcPr>
          <w:p w14:paraId="565174B5"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top w:val="single" w:sz="4" w:space="0" w:color="auto"/>
            </w:tcBorders>
            <w:vAlign w:val="bottom"/>
          </w:tcPr>
          <w:p w14:paraId="0DF729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Consolidated</w:t>
            </w:r>
          </w:p>
        </w:tc>
        <w:tc>
          <w:tcPr>
            <w:tcW w:w="255" w:type="dxa"/>
            <w:tcBorders>
              <w:top w:val="single" w:sz="4" w:space="0" w:color="auto"/>
            </w:tcBorders>
            <w:vAlign w:val="bottom"/>
          </w:tcPr>
          <w:p w14:paraId="5E0BAC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top w:val="single" w:sz="4" w:space="0" w:color="auto"/>
            </w:tcBorders>
            <w:vAlign w:val="bottom"/>
          </w:tcPr>
          <w:p w14:paraId="00F16D66"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sz w:val="22"/>
                <w:szCs w:val="22"/>
              </w:rPr>
              <w:t>Separate</w:t>
            </w:r>
          </w:p>
        </w:tc>
      </w:tr>
      <w:tr w:rsidR="00977DCA" w:rsidRPr="00515545" w14:paraId="4193B4DE" w14:textId="77777777" w:rsidTr="002E716C">
        <w:trPr>
          <w:trHeight w:val="260"/>
        </w:trPr>
        <w:tc>
          <w:tcPr>
            <w:tcW w:w="3794" w:type="dxa"/>
            <w:vAlign w:val="bottom"/>
          </w:tcPr>
          <w:p w14:paraId="6B64C0F0"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bottom w:val="single" w:sz="4" w:space="0" w:color="auto"/>
            </w:tcBorders>
            <w:vAlign w:val="bottom"/>
          </w:tcPr>
          <w:p w14:paraId="134A9FF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c>
          <w:tcPr>
            <w:tcW w:w="255" w:type="dxa"/>
            <w:vAlign w:val="bottom"/>
          </w:tcPr>
          <w:p w14:paraId="30E691A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bottom w:val="single" w:sz="4" w:space="0" w:color="auto"/>
            </w:tcBorders>
            <w:vAlign w:val="bottom"/>
          </w:tcPr>
          <w:p w14:paraId="186DA65B"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r>
      <w:tr w:rsidR="00977DCA" w:rsidRPr="00515545" w14:paraId="5FBBE306" w14:textId="77777777" w:rsidTr="002E716C">
        <w:trPr>
          <w:trHeight w:val="260"/>
        </w:trPr>
        <w:tc>
          <w:tcPr>
            <w:tcW w:w="3794" w:type="dxa"/>
            <w:vAlign w:val="bottom"/>
          </w:tcPr>
          <w:p w14:paraId="5A8E913F"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247" w:type="dxa"/>
            <w:tcBorders>
              <w:bottom w:val="single" w:sz="4" w:space="0" w:color="auto"/>
            </w:tcBorders>
            <w:vAlign w:val="bottom"/>
          </w:tcPr>
          <w:p w14:paraId="2A670D9B" w14:textId="59A18BA1"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55" w:type="dxa"/>
            <w:vAlign w:val="bottom"/>
          </w:tcPr>
          <w:p w14:paraId="4E81C67A"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63A827FC" w14:textId="6071705D"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c>
          <w:tcPr>
            <w:tcW w:w="255" w:type="dxa"/>
            <w:vAlign w:val="bottom"/>
          </w:tcPr>
          <w:p w14:paraId="4512DD7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7" w:type="dxa"/>
            <w:tcBorders>
              <w:bottom w:val="single" w:sz="4" w:space="0" w:color="auto"/>
            </w:tcBorders>
            <w:vAlign w:val="bottom"/>
          </w:tcPr>
          <w:p w14:paraId="7FC60B4B" w14:textId="51B9A7E8"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55" w:type="dxa"/>
            <w:vAlign w:val="bottom"/>
          </w:tcPr>
          <w:p w14:paraId="6BAC34E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487586A9" w14:textId="7B256ADD"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r>
      <w:tr w:rsidR="00977DCA" w:rsidRPr="00515545" w14:paraId="3CE3126A" w14:textId="77777777" w:rsidTr="002E716C">
        <w:trPr>
          <w:trHeight w:val="143"/>
        </w:trPr>
        <w:tc>
          <w:tcPr>
            <w:tcW w:w="3794" w:type="dxa"/>
            <w:vAlign w:val="bottom"/>
          </w:tcPr>
          <w:p w14:paraId="46015105" w14:textId="77777777" w:rsidR="00977DCA" w:rsidRPr="00515545" w:rsidRDefault="00977DCA" w:rsidP="00977DCA">
            <w:pPr>
              <w:tabs>
                <w:tab w:val="clear" w:pos="907"/>
                <w:tab w:val="left" w:pos="900"/>
                <w:tab w:val="left" w:pos="1440"/>
                <w:tab w:val="left" w:pos="2160"/>
              </w:tabs>
              <w:spacing w:line="180" w:lineRule="atLeast"/>
              <w:ind w:right="-43"/>
              <w:rPr>
                <w:rFonts w:cs="Times New Roman"/>
                <w:sz w:val="22"/>
                <w:szCs w:val="22"/>
              </w:rPr>
            </w:pPr>
          </w:p>
        </w:tc>
        <w:tc>
          <w:tcPr>
            <w:tcW w:w="1247" w:type="dxa"/>
            <w:vAlign w:val="bottom"/>
          </w:tcPr>
          <w:p w14:paraId="3B8DFF9D"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5193F8DC"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34BEED0F"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1B9929D3"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7" w:type="dxa"/>
            <w:vAlign w:val="bottom"/>
          </w:tcPr>
          <w:p w14:paraId="5DE6412B"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655EED54"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05C3A023"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r>
      <w:tr w:rsidR="00977DCA" w:rsidRPr="00515545" w14:paraId="7D39B406" w14:textId="77777777" w:rsidTr="002E716C">
        <w:trPr>
          <w:trHeight w:val="260"/>
        </w:trPr>
        <w:tc>
          <w:tcPr>
            <w:tcW w:w="3794" w:type="dxa"/>
          </w:tcPr>
          <w:p w14:paraId="6E465315" w14:textId="7D1647A4" w:rsidR="00977DCA" w:rsidRPr="00515545" w:rsidRDefault="00977DC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u w:val="single"/>
              </w:rPr>
            </w:pPr>
            <w:r w:rsidRPr="00515545">
              <w:rPr>
                <w:rFonts w:cs="Times New Roman"/>
                <w:sz w:val="22"/>
                <w:szCs w:val="22"/>
                <w:u w:val="single"/>
              </w:rPr>
              <w:t xml:space="preserve">Three-month periods ended </w:t>
            </w:r>
            <w:r w:rsidR="007F173F">
              <w:rPr>
                <w:rFonts w:cs="Times New Roman"/>
                <w:sz w:val="22"/>
                <w:szCs w:val="22"/>
                <w:u w:val="single"/>
              </w:rPr>
              <w:t>September 30</w:t>
            </w:r>
          </w:p>
        </w:tc>
        <w:tc>
          <w:tcPr>
            <w:tcW w:w="1247" w:type="dxa"/>
            <w:vAlign w:val="bottom"/>
          </w:tcPr>
          <w:p w14:paraId="1AEE4005"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411ACF2A"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3C8A65CF"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24709117"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0D7ADF7F"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3DDCD132"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B523EA2"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r>
      <w:tr w:rsidR="00441000" w:rsidRPr="00515545" w14:paraId="1472BD78" w14:textId="77777777" w:rsidTr="002E716C">
        <w:trPr>
          <w:trHeight w:val="260"/>
        </w:trPr>
        <w:tc>
          <w:tcPr>
            <w:tcW w:w="3794" w:type="dxa"/>
            <w:vAlign w:val="bottom"/>
          </w:tcPr>
          <w:p w14:paraId="29BC4EF4" w14:textId="77777777" w:rsidR="00441000" w:rsidRPr="00515545" w:rsidRDefault="00441000" w:rsidP="00441000">
            <w:pPr>
              <w:tabs>
                <w:tab w:val="clear" w:pos="907"/>
                <w:tab w:val="left" w:pos="900"/>
                <w:tab w:val="left" w:pos="1440"/>
                <w:tab w:val="left" w:pos="2160"/>
              </w:tabs>
              <w:ind w:left="-110" w:right="-43"/>
              <w:rPr>
                <w:rFonts w:cs="Times New Roman"/>
                <w:sz w:val="22"/>
                <w:szCs w:val="22"/>
                <w:cs/>
              </w:rPr>
            </w:pPr>
            <w:r w:rsidRPr="00515545">
              <w:rPr>
                <w:rFonts w:cs="Times New Roman"/>
                <w:sz w:val="22"/>
                <w:szCs w:val="22"/>
              </w:rPr>
              <w:t>Bad debt recovery</w:t>
            </w:r>
          </w:p>
        </w:tc>
        <w:tc>
          <w:tcPr>
            <w:tcW w:w="1247" w:type="dxa"/>
            <w:vAlign w:val="bottom"/>
          </w:tcPr>
          <w:p w14:paraId="382DBB63" w14:textId="28F33179"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34,651</w:t>
            </w:r>
          </w:p>
        </w:tc>
        <w:tc>
          <w:tcPr>
            <w:tcW w:w="255" w:type="dxa"/>
            <w:vAlign w:val="bottom"/>
          </w:tcPr>
          <w:p w14:paraId="4D7A8926"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70EC5BE1" w14:textId="2ECA36B8" w:rsidR="00441000" w:rsidRPr="003F1627" w:rsidRDefault="00441000" w:rsidP="00441000">
            <w:pPr>
              <w:tabs>
                <w:tab w:val="clear" w:pos="680"/>
                <w:tab w:val="clear" w:pos="907"/>
                <w:tab w:val="left" w:pos="1440"/>
                <w:tab w:val="left" w:pos="2160"/>
              </w:tabs>
              <w:ind w:right="170"/>
              <w:jc w:val="right"/>
              <w:rPr>
                <w:rFonts w:cstheme="minorBidi"/>
                <w:sz w:val="22"/>
                <w:szCs w:val="22"/>
                <w:cs/>
              </w:rPr>
            </w:pPr>
            <w:r>
              <w:rPr>
                <w:rFonts w:cs="Times New Roman"/>
                <w:sz w:val="22"/>
                <w:szCs w:val="22"/>
              </w:rPr>
              <w:t>51,922</w:t>
            </w:r>
          </w:p>
        </w:tc>
        <w:tc>
          <w:tcPr>
            <w:tcW w:w="255" w:type="dxa"/>
            <w:vAlign w:val="bottom"/>
          </w:tcPr>
          <w:p w14:paraId="368DC837"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7846BB05" w14:textId="7D5F9FE7"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23,730</w:t>
            </w:r>
          </w:p>
        </w:tc>
        <w:tc>
          <w:tcPr>
            <w:tcW w:w="255" w:type="dxa"/>
            <w:vAlign w:val="bottom"/>
          </w:tcPr>
          <w:p w14:paraId="4C81B53D"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2712B9E8" w14:textId="471F48AA" w:rsidR="00441000" w:rsidRPr="00515545" w:rsidRDefault="00441000" w:rsidP="00441000">
            <w:pPr>
              <w:tabs>
                <w:tab w:val="clear" w:pos="680"/>
                <w:tab w:val="clear" w:pos="907"/>
                <w:tab w:val="left" w:pos="1440"/>
                <w:tab w:val="left" w:pos="2160"/>
              </w:tabs>
              <w:ind w:right="170"/>
              <w:jc w:val="right"/>
              <w:rPr>
                <w:rFonts w:cs="Times New Roman"/>
                <w:sz w:val="22"/>
                <w:szCs w:val="22"/>
              </w:rPr>
            </w:pPr>
            <w:r>
              <w:rPr>
                <w:rFonts w:cs="Times New Roman"/>
                <w:sz w:val="22"/>
                <w:szCs w:val="22"/>
              </w:rPr>
              <w:t>32,182</w:t>
            </w:r>
          </w:p>
        </w:tc>
      </w:tr>
      <w:tr w:rsidR="00441000" w:rsidRPr="00515545" w14:paraId="2CFCFD6C" w14:textId="77777777" w:rsidTr="002E716C">
        <w:trPr>
          <w:trHeight w:val="260"/>
        </w:trPr>
        <w:tc>
          <w:tcPr>
            <w:tcW w:w="3794" w:type="dxa"/>
            <w:vAlign w:val="bottom"/>
          </w:tcPr>
          <w:p w14:paraId="10DB6350" w14:textId="77777777" w:rsidR="00441000" w:rsidRPr="00515545" w:rsidRDefault="00441000" w:rsidP="00441000">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income</w:t>
            </w:r>
          </w:p>
        </w:tc>
        <w:tc>
          <w:tcPr>
            <w:tcW w:w="1247" w:type="dxa"/>
            <w:vAlign w:val="bottom"/>
          </w:tcPr>
          <w:p w14:paraId="4B7DA8D0" w14:textId="3550D0E0"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4,976</w:t>
            </w:r>
          </w:p>
        </w:tc>
        <w:tc>
          <w:tcPr>
            <w:tcW w:w="255" w:type="dxa"/>
            <w:vAlign w:val="bottom"/>
          </w:tcPr>
          <w:p w14:paraId="2EC2089C"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64D1025D" w14:textId="16337275" w:rsidR="00441000" w:rsidRPr="00515545" w:rsidRDefault="00441000" w:rsidP="00441000">
            <w:pPr>
              <w:tabs>
                <w:tab w:val="clear" w:pos="680"/>
                <w:tab w:val="clear" w:pos="907"/>
                <w:tab w:val="left" w:pos="1440"/>
                <w:tab w:val="left" w:pos="2160"/>
              </w:tabs>
              <w:ind w:right="170"/>
              <w:jc w:val="right"/>
              <w:rPr>
                <w:rFonts w:cs="Times New Roman"/>
                <w:sz w:val="22"/>
                <w:szCs w:val="22"/>
              </w:rPr>
            </w:pPr>
            <w:r>
              <w:rPr>
                <w:rFonts w:cs="Times New Roman"/>
                <w:sz w:val="22"/>
                <w:szCs w:val="22"/>
              </w:rPr>
              <w:t>9,151</w:t>
            </w:r>
          </w:p>
        </w:tc>
        <w:tc>
          <w:tcPr>
            <w:tcW w:w="255" w:type="dxa"/>
            <w:vAlign w:val="bottom"/>
          </w:tcPr>
          <w:p w14:paraId="4154A4BE"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6740E9A2" w14:textId="01538D02"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3,506</w:t>
            </w:r>
          </w:p>
        </w:tc>
        <w:tc>
          <w:tcPr>
            <w:tcW w:w="255" w:type="dxa"/>
            <w:vAlign w:val="bottom"/>
          </w:tcPr>
          <w:p w14:paraId="404FD92C"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24B4759" w14:textId="6D191657" w:rsidR="00441000" w:rsidRPr="00515545" w:rsidRDefault="00441000" w:rsidP="00441000">
            <w:pPr>
              <w:tabs>
                <w:tab w:val="clear" w:pos="680"/>
                <w:tab w:val="clear" w:pos="907"/>
                <w:tab w:val="left" w:pos="1440"/>
                <w:tab w:val="left" w:pos="2160"/>
              </w:tabs>
              <w:ind w:right="170"/>
              <w:jc w:val="right"/>
              <w:rPr>
                <w:rFonts w:cs="Times New Roman"/>
                <w:sz w:val="22"/>
                <w:szCs w:val="22"/>
              </w:rPr>
            </w:pPr>
            <w:r>
              <w:rPr>
                <w:rFonts w:cs="Times New Roman"/>
                <w:sz w:val="22"/>
                <w:szCs w:val="22"/>
              </w:rPr>
              <w:t>8,636</w:t>
            </w:r>
          </w:p>
        </w:tc>
      </w:tr>
      <w:tr w:rsidR="00441000" w:rsidRPr="00515545" w14:paraId="730E9951" w14:textId="77777777" w:rsidTr="002E716C">
        <w:trPr>
          <w:trHeight w:val="260"/>
        </w:trPr>
        <w:tc>
          <w:tcPr>
            <w:tcW w:w="3794" w:type="dxa"/>
            <w:vAlign w:val="bottom"/>
          </w:tcPr>
          <w:p w14:paraId="0092D4C8" w14:textId="77777777" w:rsidR="00441000" w:rsidRPr="00515545" w:rsidRDefault="00441000" w:rsidP="00441000">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vAlign w:val="bottom"/>
          </w:tcPr>
          <w:p w14:paraId="1BF9A725" w14:textId="7869E1F6"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12,889</w:t>
            </w:r>
          </w:p>
        </w:tc>
        <w:tc>
          <w:tcPr>
            <w:tcW w:w="255" w:type="dxa"/>
            <w:vAlign w:val="bottom"/>
          </w:tcPr>
          <w:p w14:paraId="538DE98B"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8" w:type="dxa"/>
            <w:vAlign w:val="bottom"/>
          </w:tcPr>
          <w:p w14:paraId="06455A32" w14:textId="767AF4D9"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11,007</w:t>
            </w:r>
          </w:p>
        </w:tc>
        <w:tc>
          <w:tcPr>
            <w:tcW w:w="255" w:type="dxa"/>
            <w:vAlign w:val="bottom"/>
          </w:tcPr>
          <w:p w14:paraId="2DA1E01F"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7" w:type="dxa"/>
            <w:vAlign w:val="bottom"/>
          </w:tcPr>
          <w:p w14:paraId="361FC254" w14:textId="7D5531B5"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152</w:t>
            </w:r>
          </w:p>
        </w:tc>
        <w:tc>
          <w:tcPr>
            <w:tcW w:w="255" w:type="dxa"/>
            <w:vAlign w:val="bottom"/>
          </w:tcPr>
          <w:p w14:paraId="7B6EEBC6"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8" w:type="dxa"/>
            <w:vAlign w:val="bottom"/>
          </w:tcPr>
          <w:p w14:paraId="69581445" w14:textId="14119AE2"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1,553</w:t>
            </w:r>
          </w:p>
        </w:tc>
      </w:tr>
      <w:tr w:rsidR="00441000" w:rsidRPr="00515545" w14:paraId="71A1DED1" w14:textId="77777777" w:rsidTr="002E716C">
        <w:trPr>
          <w:trHeight w:val="260"/>
        </w:trPr>
        <w:tc>
          <w:tcPr>
            <w:tcW w:w="3794" w:type="dxa"/>
            <w:vAlign w:val="bottom"/>
          </w:tcPr>
          <w:p w14:paraId="121CBB1B" w14:textId="77777777" w:rsidR="00441000" w:rsidRPr="00515545" w:rsidRDefault="00441000" w:rsidP="00441000">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vAlign w:val="bottom"/>
          </w:tcPr>
          <w:p w14:paraId="7342A5E4" w14:textId="110E8A3D"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3,990</w:t>
            </w:r>
          </w:p>
        </w:tc>
        <w:tc>
          <w:tcPr>
            <w:tcW w:w="255" w:type="dxa"/>
            <w:vAlign w:val="bottom"/>
          </w:tcPr>
          <w:p w14:paraId="5EE306AD"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683F596" w14:textId="026F8B00"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6,255</w:t>
            </w:r>
          </w:p>
        </w:tc>
        <w:tc>
          <w:tcPr>
            <w:tcW w:w="255" w:type="dxa"/>
            <w:vAlign w:val="bottom"/>
          </w:tcPr>
          <w:p w14:paraId="4F71540F"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49B291C0" w14:textId="4860DE7F"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3,192</w:t>
            </w:r>
          </w:p>
        </w:tc>
        <w:tc>
          <w:tcPr>
            <w:tcW w:w="255" w:type="dxa"/>
            <w:vAlign w:val="bottom"/>
          </w:tcPr>
          <w:p w14:paraId="628E4578"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070BFAD1" w14:textId="482E1341"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5,720</w:t>
            </w:r>
          </w:p>
        </w:tc>
      </w:tr>
      <w:tr w:rsidR="00441000" w:rsidRPr="00515545" w14:paraId="170CD3DA" w14:textId="77777777" w:rsidTr="002E716C">
        <w:trPr>
          <w:trHeight w:val="260"/>
        </w:trPr>
        <w:tc>
          <w:tcPr>
            <w:tcW w:w="3794" w:type="dxa"/>
            <w:vAlign w:val="bottom"/>
          </w:tcPr>
          <w:p w14:paraId="69EDEF49" w14:textId="77777777" w:rsidR="00441000" w:rsidRPr="00515545" w:rsidRDefault="00441000" w:rsidP="00441000">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vAlign w:val="bottom"/>
          </w:tcPr>
          <w:p w14:paraId="6801AAFE" w14:textId="75DA00FA"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3,010</w:t>
            </w:r>
          </w:p>
        </w:tc>
        <w:tc>
          <w:tcPr>
            <w:tcW w:w="255" w:type="dxa"/>
            <w:vAlign w:val="bottom"/>
          </w:tcPr>
          <w:p w14:paraId="2309CC8F"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8" w:type="dxa"/>
            <w:vAlign w:val="bottom"/>
          </w:tcPr>
          <w:p w14:paraId="49F94E35" w14:textId="2AA5888F"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4,469</w:t>
            </w:r>
          </w:p>
        </w:tc>
        <w:tc>
          <w:tcPr>
            <w:tcW w:w="255" w:type="dxa"/>
            <w:vAlign w:val="bottom"/>
          </w:tcPr>
          <w:p w14:paraId="7C3A334C"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7" w:type="dxa"/>
            <w:vAlign w:val="bottom"/>
          </w:tcPr>
          <w:p w14:paraId="5FCEE7F6" w14:textId="4744892D"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1,162</w:t>
            </w:r>
          </w:p>
        </w:tc>
        <w:tc>
          <w:tcPr>
            <w:tcW w:w="255" w:type="dxa"/>
            <w:vAlign w:val="bottom"/>
          </w:tcPr>
          <w:p w14:paraId="1FA5C43A"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8" w:type="dxa"/>
            <w:vAlign w:val="bottom"/>
          </w:tcPr>
          <w:p w14:paraId="3565A236" w14:textId="36047001"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2,145</w:t>
            </w:r>
          </w:p>
        </w:tc>
      </w:tr>
      <w:tr w:rsidR="00441000" w:rsidRPr="00515545" w14:paraId="1B1B9A21" w14:textId="77777777" w:rsidTr="002E716C">
        <w:trPr>
          <w:trHeight w:val="260"/>
        </w:trPr>
        <w:tc>
          <w:tcPr>
            <w:tcW w:w="3794" w:type="dxa"/>
            <w:vAlign w:val="bottom"/>
          </w:tcPr>
          <w:p w14:paraId="62280AB1" w14:textId="77777777" w:rsidR="00441000" w:rsidRPr="00515545" w:rsidRDefault="00441000" w:rsidP="00441000">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vAlign w:val="bottom"/>
          </w:tcPr>
          <w:p w14:paraId="352F007E" w14:textId="47646736"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1,179</w:t>
            </w:r>
          </w:p>
        </w:tc>
        <w:tc>
          <w:tcPr>
            <w:tcW w:w="255" w:type="dxa"/>
            <w:vAlign w:val="bottom"/>
          </w:tcPr>
          <w:p w14:paraId="6732B398"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8" w:type="dxa"/>
            <w:vAlign w:val="bottom"/>
          </w:tcPr>
          <w:p w14:paraId="1F20B58C" w14:textId="6349AD81"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2,302</w:t>
            </w:r>
          </w:p>
        </w:tc>
        <w:tc>
          <w:tcPr>
            <w:tcW w:w="255" w:type="dxa"/>
            <w:vAlign w:val="bottom"/>
          </w:tcPr>
          <w:p w14:paraId="44E181D8"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7" w:type="dxa"/>
            <w:vAlign w:val="bottom"/>
          </w:tcPr>
          <w:p w14:paraId="1A3F07F9" w14:textId="2B4F516D"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1,160</w:t>
            </w:r>
          </w:p>
        </w:tc>
        <w:tc>
          <w:tcPr>
            <w:tcW w:w="255" w:type="dxa"/>
            <w:vAlign w:val="bottom"/>
          </w:tcPr>
          <w:p w14:paraId="7F21A063"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8" w:type="dxa"/>
            <w:vAlign w:val="bottom"/>
          </w:tcPr>
          <w:p w14:paraId="4812FA5D" w14:textId="2AAB65A4"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2,284</w:t>
            </w:r>
          </w:p>
        </w:tc>
      </w:tr>
      <w:tr w:rsidR="00441000" w:rsidRPr="00515545" w14:paraId="6CE4E350" w14:textId="77777777" w:rsidTr="002E716C">
        <w:trPr>
          <w:trHeight w:val="260"/>
        </w:trPr>
        <w:tc>
          <w:tcPr>
            <w:tcW w:w="3794" w:type="dxa"/>
            <w:vAlign w:val="bottom"/>
          </w:tcPr>
          <w:p w14:paraId="0CF49D63" w14:textId="77777777" w:rsidR="00441000" w:rsidRPr="00515545" w:rsidRDefault="00441000" w:rsidP="00441000">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vAlign w:val="bottom"/>
          </w:tcPr>
          <w:p w14:paraId="1F4697B0" w14:textId="7E8ED9AD" w:rsidR="00441000" w:rsidRPr="00515545" w:rsidRDefault="00441000" w:rsidP="00441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55" w:type="dxa"/>
            <w:vAlign w:val="bottom"/>
          </w:tcPr>
          <w:p w14:paraId="723601AB"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8" w:type="dxa"/>
            <w:vAlign w:val="bottom"/>
          </w:tcPr>
          <w:p w14:paraId="1CEAE8F2" w14:textId="0C670552" w:rsidR="00441000" w:rsidRPr="00515545" w:rsidRDefault="00441000" w:rsidP="00441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55" w:type="dxa"/>
            <w:vAlign w:val="bottom"/>
          </w:tcPr>
          <w:p w14:paraId="7AF74E13"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7" w:type="dxa"/>
            <w:vAlign w:val="bottom"/>
          </w:tcPr>
          <w:p w14:paraId="7C7B17A6" w14:textId="1CF3806A"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8,195</w:t>
            </w:r>
          </w:p>
        </w:tc>
        <w:tc>
          <w:tcPr>
            <w:tcW w:w="255" w:type="dxa"/>
            <w:vAlign w:val="bottom"/>
          </w:tcPr>
          <w:p w14:paraId="1947391D" w14:textId="77777777" w:rsidR="00441000" w:rsidRPr="00515545" w:rsidRDefault="00441000" w:rsidP="00441000">
            <w:pPr>
              <w:tabs>
                <w:tab w:val="clear" w:pos="680"/>
                <w:tab w:val="clear" w:pos="907"/>
              </w:tabs>
              <w:ind w:right="170"/>
              <w:jc w:val="right"/>
              <w:rPr>
                <w:rFonts w:cs="Times New Roman"/>
                <w:color w:val="FF0000"/>
                <w:sz w:val="22"/>
                <w:szCs w:val="22"/>
              </w:rPr>
            </w:pPr>
          </w:p>
        </w:tc>
        <w:tc>
          <w:tcPr>
            <w:tcW w:w="1248" w:type="dxa"/>
            <w:vAlign w:val="bottom"/>
          </w:tcPr>
          <w:p w14:paraId="5C66C01C" w14:textId="2EF0DC84"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8,320</w:t>
            </w:r>
          </w:p>
        </w:tc>
      </w:tr>
      <w:tr w:rsidR="00441000" w:rsidRPr="00515545" w14:paraId="73F1FD2A" w14:textId="77777777" w:rsidTr="0001085F">
        <w:trPr>
          <w:trHeight w:val="260"/>
        </w:trPr>
        <w:tc>
          <w:tcPr>
            <w:tcW w:w="3794" w:type="dxa"/>
            <w:vAlign w:val="bottom"/>
          </w:tcPr>
          <w:p w14:paraId="23F1588B" w14:textId="77777777" w:rsidR="00441000" w:rsidRPr="00515545" w:rsidRDefault="00441000" w:rsidP="00441000">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7CDE964C" w14:textId="3D299927"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4,492</w:t>
            </w:r>
          </w:p>
        </w:tc>
        <w:tc>
          <w:tcPr>
            <w:tcW w:w="255" w:type="dxa"/>
            <w:vAlign w:val="bottom"/>
          </w:tcPr>
          <w:p w14:paraId="0238DE98"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5AC01FCB" w14:textId="694877C3"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11,042</w:t>
            </w:r>
          </w:p>
        </w:tc>
        <w:tc>
          <w:tcPr>
            <w:tcW w:w="255" w:type="dxa"/>
            <w:vAlign w:val="bottom"/>
          </w:tcPr>
          <w:p w14:paraId="17909FE5"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single" w:sz="4" w:space="0" w:color="auto"/>
            </w:tcBorders>
            <w:vAlign w:val="bottom"/>
          </w:tcPr>
          <w:p w14:paraId="2252C2F3" w14:textId="449236BA" w:rsidR="00441000" w:rsidRPr="00515545" w:rsidRDefault="00441000" w:rsidP="00441000">
            <w:pPr>
              <w:tabs>
                <w:tab w:val="clear" w:pos="680"/>
                <w:tab w:val="clear" w:pos="907"/>
                <w:tab w:val="left" w:pos="1440"/>
                <w:tab w:val="left" w:pos="2160"/>
              </w:tabs>
              <w:ind w:right="170"/>
              <w:jc w:val="right"/>
              <w:rPr>
                <w:rFonts w:cs="Times New Roman"/>
                <w:sz w:val="22"/>
                <w:szCs w:val="22"/>
              </w:rPr>
            </w:pPr>
            <w:r w:rsidRPr="00441000">
              <w:rPr>
                <w:rFonts w:cs="Times New Roman"/>
                <w:sz w:val="22"/>
                <w:szCs w:val="22"/>
              </w:rPr>
              <w:t>2,737</w:t>
            </w:r>
          </w:p>
        </w:tc>
        <w:tc>
          <w:tcPr>
            <w:tcW w:w="255" w:type="dxa"/>
            <w:vAlign w:val="bottom"/>
          </w:tcPr>
          <w:p w14:paraId="5C0DA4F0"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127D8207" w14:textId="2D122468" w:rsidR="00441000" w:rsidRPr="00515545" w:rsidRDefault="00441000" w:rsidP="00441000">
            <w:pPr>
              <w:tabs>
                <w:tab w:val="clear" w:pos="680"/>
                <w:tab w:val="clear" w:pos="907"/>
              </w:tabs>
              <w:ind w:right="170"/>
              <w:jc w:val="right"/>
              <w:rPr>
                <w:rFonts w:cs="Times New Roman"/>
                <w:sz w:val="22"/>
                <w:szCs w:val="22"/>
              </w:rPr>
            </w:pPr>
            <w:r>
              <w:rPr>
                <w:rFonts w:cs="Times New Roman"/>
                <w:sz w:val="22"/>
                <w:szCs w:val="22"/>
              </w:rPr>
              <w:t>4,899</w:t>
            </w:r>
          </w:p>
        </w:tc>
      </w:tr>
      <w:tr w:rsidR="00441000" w:rsidRPr="00515545" w14:paraId="30F27E8C" w14:textId="77777777" w:rsidTr="0001085F">
        <w:trPr>
          <w:trHeight w:val="260"/>
        </w:trPr>
        <w:tc>
          <w:tcPr>
            <w:tcW w:w="3794" w:type="dxa"/>
            <w:vAlign w:val="bottom"/>
          </w:tcPr>
          <w:p w14:paraId="258A1E0F" w14:textId="77777777" w:rsidR="00441000" w:rsidRPr="00515545" w:rsidRDefault="00441000" w:rsidP="00441000">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3EAFEB35" w14:textId="7FE535EB" w:rsidR="00441000" w:rsidRPr="00515545" w:rsidRDefault="00441000" w:rsidP="00441000">
            <w:pPr>
              <w:tabs>
                <w:tab w:val="clear" w:pos="680"/>
                <w:tab w:val="clear" w:pos="907"/>
                <w:tab w:val="left" w:pos="1440"/>
                <w:tab w:val="left" w:pos="2160"/>
              </w:tabs>
              <w:ind w:right="170"/>
              <w:jc w:val="right"/>
              <w:rPr>
                <w:rFonts w:cs="Times New Roman"/>
                <w:sz w:val="22"/>
                <w:szCs w:val="22"/>
                <w:cs/>
              </w:rPr>
            </w:pPr>
            <w:r w:rsidRPr="00441000">
              <w:rPr>
                <w:rFonts w:cs="Times New Roman"/>
                <w:sz w:val="22"/>
                <w:szCs w:val="22"/>
              </w:rPr>
              <w:t>65,187</w:t>
            </w:r>
          </w:p>
        </w:tc>
        <w:tc>
          <w:tcPr>
            <w:tcW w:w="255" w:type="dxa"/>
            <w:vAlign w:val="bottom"/>
          </w:tcPr>
          <w:p w14:paraId="7DDF2E36"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5FCC546" w14:textId="2C0B7CF4" w:rsidR="00441000" w:rsidRPr="00515545" w:rsidRDefault="00441000" w:rsidP="00441000">
            <w:pPr>
              <w:tabs>
                <w:tab w:val="clear" w:pos="680"/>
                <w:tab w:val="clear" w:pos="907"/>
              </w:tabs>
              <w:ind w:right="170"/>
              <w:jc w:val="right"/>
              <w:rPr>
                <w:rFonts w:cs="Times New Roman"/>
                <w:sz w:val="22"/>
                <w:szCs w:val="22"/>
                <w:cs/>
              </w:rPr>
            </w:pPr>
            <w:r>
              <w:rPr>
                <w:rFonts w:cs="Times New Roman"/>
                <w:sz w:val="22"/>
                <w:szCs w:val="22"/>
              </w:rPr>
              <w:t>96,148</w:t>
            </w:r>
          </w:p>
        </w:tc>
        <w:tc>
          <w:tcPr>
            <w:tcW w:w="255" w:type="dxa"/>
            <w:vAlign w:val="bottom"/>
          </w:tcPr>
          <w:p w14:paraId="7D2911C7"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2B9BE92B" w14:textId="384A5DB4" w:rsidR="00441000" w:rsidRPr="00515545" w:rsidRDefault="00441000" w:rsidP="00441000">
            <w:pPr>
              <w:tabs>
                <w:tab w:val="clear" w:pos="680"/>
                <w:tab w:val="clear" w:pos="907"/>
                <w:tab w:val="left" w:pos="1440"/>
                <w:tab w:val="left" w:pos="2160"/>
              </w:tabs>
              <w:ind w:right="170"/>
              <w:jc w:val="right"/>
              <w:rPr>
                <w:rFonts w:cs="Times New Roman"/>
                <w:sz w:val="22"/>
                <w:szCs w:val="22"/>
                <w:cs/>
              </w:rPr>
            </w:pPr>
            <w:r w:rsidRPr="00441000">
              <w:rPr>
                <w:rFonts w:cs="Times New Roman"/>
                <w:sz w:val="22"/>
                <w:szCs w:val="22"/>
              </w:rPr>
              <w:t>43,834</w:t>
            </w:r>
          </w:p>
        </w:tc>
        <w:tc>
          <w:tcPr>
            <w:tcW w:w="255" w:type="dxa"/>
            <w:vAlign w:val="bottom"/>
          </w:tcPr>
          <w:p w14:paraId="174CE36D"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BBD870A" w14:textId="63317771" w:rsidR="00441000" w:rsidRPr="00515545" w:rsidRDefault="00441000" w:rsidP="00441000">
            <w:pPr>
              <w:tabs>
                <w:tab w:val="clear" w:pos="680"/>
                <w:tab w:val="clear" w:pos="907"/>
              </w:tabs>
              <w:ind w:right="170"/>
              <w:jc w:val="right"/>
              <w:rPr>
                <w:rFonts w:cs="Times New Roman"/>
                <w:sz w:val="22"/>
                <w:szCs w:val="22"/>
                <w:cs/>
              </w:rPr>
            </w:pPr>
            <w:r>
              <w:rPr>
                <w:rFonts w:cs="Times New Roman"/>
                <w:sz w:val="22"/>
                <w:szCs w:val="22"/>
              </w:rPr>
              <w:t>65,739</w:t>
            </w:r>
          </w:p>
        </w:tc>
      </w:tr>
      <w:tr w:rsidR="00441000" w:rsidRPr="00515545" w14:paraId="019415F0" w14:textId="77777777" w:rsidTr="0001085F">
        <w:trPr>
          <w:trHeight w:val="260"/>
        </w:trPr>
        <w:tc>
          <w:tcPr>
            <w:tcW w:w="3794" w:type="dxa"/>
            <w:vAlign w:val="bottom"/>
          </w:tcPr>
          <w:p w14:paraId="46DF727D" w14:textId="77777777" w:rsidR="00441000" w:rsidRPr="00515545" w:rsidRDefault="00441000" w:rsidP="00441000">
            <w:pPr>
              <w:tabs>
                <w:tab w:val="clear" w:pos="907"/>
                <w:tab w:val="left" w:pos="900"/>
                <w:tab w:val="left" w:pos="1440"/>
                <w:tab w:val="left" w:pos="2160"/>
              </w:tabs>
              <w:ind w:left="-110" w:right="-43"/>
              <w:rPr>
                <w:rFonts w:cs="Times New Roman"/>
                <w:sz w:val="22"/>
                <w:szCs w:val="22"/>
              </w:rPr>
            </w:pPr>
          </w:p>
        </w:tc>
        <w:tc>
          <w:tcPr>
            <w:tcW w:w="1247" w:type="dxa"/>
            <w:tcBorders>
              <w:top w:val="double" w:sz="4" w:space="0" w:color="auto"/>
            </w:tcBorders>
            <w:vAlign w:val="bottom"/>
          </w:tcPr>
          <w:p w14:paraId="05380420" w14:textId="77777777" w:rsidR="00441000" w:rsidRPr="00515545" w:rsidRDefault="00441000" w:rsidP="00441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p>
        </w:tc>
        <w:tc>
          <w:tcPr>
            <w:tcW w:w="255" w:type="dxa"/>
            <w:vAlign w:val="bottom"/>
          </w:tcPr>
          <w:p w14:paraId="5102E384"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double" w:sz="4" w:space="0" w:color="auto"/>
            </w:tcBorders>
            <w:vAlign w:val="bottom"/>
          </w:tcPr>
          <w:p w14:paraId="76DF1904" w14:textId="77777777" w:rsidR="00441000" w:rsidRPr="00515545" w:rsidRDefault="00441000" w:rsidP="00441000">
            <w:pPr>
              <w:tabs>
                <w:tab w:val="clear" w:pos="680"/>
                <w:tab w:val="clear" w:pos="907"/>
              </w:tabs>
              <w:ind w:right="170"/>
              <w:jc w:val="right"/>
              <w:rPr>
                <w:rFonts w:cs="Times New Roman"/>
                <w:sz w:val="22"/>
                <w:szCs w:val="22"/>
              </w:rPr>
            </w:pPr>
          </w:p>
        </w:tc>
        <w:tc>
          <w:tcPr>
            <w:tcW w:w="255" w:type="dxa"/>
            <w:vAlign w:val="bottom"/>
          </w:tcPr>
          <w:p w14:paraId="67CF9507"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double" w:sz="4" w:space="0" w:color="auto"/>
            </w:tcBorders>
            <w:vAlign w:val="bottom"/>
          </w:tcPr>
          <w:p w14:paraId="21952102" w14:textId="77777777" w:rsidR="00441000" w:rsidRPr="00515545" w:rsidRDefault="00441000" w:rsidP="00441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p>
        </w:tc>
        <w:tc>
          <w:tcPr>
            <w:tcW w:w="255" w:type="dxa"/>
            <w:vAlign w:val="bottom"/>
          </w:tcPr>
          <w:p w14:paraId="7120200B"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double" w:sz="4" w:space="0" w:color="auto"/>
            </w:tcBorders>
            <w:vAlign w:val="bottom"/>
          </w:tcPr>
          <w:p w14:paraId="787A296C" w14:textId="77777777" w:rsidR="00441000" w:rsidRPr="00515545" w:rsidRDefault="00441000" w:rsidP="00441000">
            <w:pPr>
              <w:tabs>
                <w:tab w:val="clear" w:pos="680"/>
                <w:tab w:val="clear" w:pos="907"/>
              </w:tabs>
              <w:ind w:right="170"/>
              <w:jc w:val="right"/>
              <w:rPr>
                <w:rFonts w:cs="Times New Roman"/>
                <w:sz w:val="22"/>
                <w:szCs w:val="22"/>
              </w:rPr>
            </w:pPr>
          </w:p>
        </w:tc>
      </w:tr>
      <w:tr w:rsidR="00441000" w:rsidRPr="00515545" w14:paraId="23724AD1" w14:textId="77777777" w:rsidTr="00D22479">
        <w:trPr>
          <w:trHeight w:val="260"/>
        </w:trPr>
        <w:tc>
          <w:tcPr>
            <w:tcW w:w="3794" w:type="dxa"/>
          </w:tcPr>
          <w:p w14:paraId="291A5BD9" w14:textId="58D6CC62" w:rsidR="00441000" w:rsidRPr="00515545" w:rsidRDefault="00441000" w:rsidP="00441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rPr>
            </w:pPr>
            <w:r>
              <w:rPr>
                <w:rFonts w:cs="Times New Roman"/>
                <w:sz w:val="22"/>
                <w:szCs w:val="22"/>
                <w:u w:val="single"/>
              </w:rPr>
              <w:t>Nine-month periods</w:t>
            </w:r>
            <w:r w:rsidRPr="00515545">
              <w:rPr>
                <w:rFonts w:cs="Times New Roman"/>
                <w:sz w:val="22"/>
                <w:szCs w:val="22"/>
                <w:u w:val="single"/>
              </w:rPr>
              <w:t xml:space="preserve"> ended </w:t>
            </w:r>
            <w:r>
              <w:rPr>
                <w:rFonts w:cs="Times New Roman"/>
                <w:sz w:val="22"/>
                <w:szCs w:val="22"/>
                <w:u w:val="single"/>
              </w:rPr>
              <w:t>September 30</w:t>
            </w:r>
          </w:p>
        </w:tc>
        <w:tc>
          <w:tcPr>
            <w:tcW w:w="1247" w:type="dxa"/>
            <w:vAlign w:val="bottom"/>
          </w:tcPr>
          <w:p w14:paraId="73426E7E" w14:textId="77777777" w:rsidR="00441000" w:rsidRPr="00515545" w:rsidRDefault="00441000" w:rsidP="00441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p>
        </w:tc>
        <w:tc>
          <w:tcPr>
            <w:tcW w:w="255" w:type="dxa"/>
            <w:vAlign w:val="bottom"/>
          </w:tcPr>
          <w:p w14:paraId="5695DB3C"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E086DFA" w14:textId="77777777" w:rsidR="00441000" w:rsidRPr="00515545" w:rsidRDefault="00441000" w:rsidP="00441000">
            <w:pPr>
              <w:tabs>
                <w:tab w:val="clear" w:pos="680"/>
                <w:tab w:val="clear" w:pos="907"/>
              </w:tabs>
              <w:ind w:right="170"/>
              <w:jc w:val="right"/>
              <w:rPr>
                <w:rFonts w:cs="Times New Roman"/>
                <w:sz w:val="22"/>
                <w:szCs w:val="22"/>
              </w:rPr>
            </w:pPr>
          </w:p>
        </w:tc>
        <w:tc>
          <w:tcPr>
            <w:tcW w:w="255" w:type="dxa"/>
            <w:vAlign w:val="bottom"/>
          </w:tcPr>
          <w:p w14:paraId="34700037"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47C50324" w14:textId="77777777" w:rsidR="00441000" w:rsidRPr="00515545" w:rsidRDefault="00441000" w:rsidP="00441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p>
        </w:tc>
        <w:tc>
          <w:tcPr>
            <w:tcW w:w="255" w:type="dxa"/>
            <w:vAlign w:val="bottom"/>
          </w:tcPr>
          <w:p w14:paraId="6C1648A7" w14:textId="77777777" w:rsidR="00441000" w:rsidRPr="00515545" w:rsidRDefault="00441000" w:rsidP="00441000">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2DEE20EF" w14:textId="77777777" w:rsidR="00441000" w:rsidRPr="00515545" w:rsidRDefault="00441000" w:rsidP="00441000">
            <w:pPr>
              <w:tabs>
                <w:tab w:val="clear" w:pos="680"/>
                <w:tab w:val="clear" w:pos="907"/>
              </w:tabs>
              <w:ind w:right="170"/>
              <w:jc w:val="right"/>
              <w:rPr>
                <w:rFonts w:cs="Times New Roman"/>
                <w:sz w:val="22"/>
                <w:szCs w:val="22"/>
              </w:rPr>
            </w:pPr>
          </w:p>
        </w:tc>
      </w:tr>
      <w:tr w:rsidR="00C60C93" w:rsidRPr="00515545" w14:paraId="734255B1" w14:textId="77777777" w:rsidTr="0001085F">
        <w:trPr>
          <w:trHeight w:val="260"/>
        </w:trPr>
        <w:tc>
          <w:tcPr>
            <w:tcW w:w="3794" w:type="dxa"/>
            <w:vAlign w:val="bottom"/>
          </w:tcPr>
          <w:p w14:paraId="72ACED2B" w14:textId="504EFA57" w:rsidR="00C60C93" w:rsidRPr="00515545" w:rsidRDefault="00C60C93" w:rsidP="00C60C93">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Bad debt recovery</w:t>
            </w:r>
          </w:p>
        </w:tc>
        <w:tc>
          <w:tcPr>
            <w:tcW w:w="1247" w:type="dxa"/>
            <w:vAlign w:val="bottom"/>
          </w:tcPr>
          <w:p w14:paraId="6F138221" w14:textId="510786F5"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114,571</w:t>
            </w:r>
          </w:p>
        </w:tc>
        <w:tc>
          <w:tcPr>
            <w:tcW w:w="255" w:type="dxa"/>
            <w:vAlign w:val="bottom"/>
          </w:tcPr>
          <w:p w14:paraId="5A742166"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3432382C" w14:textId="3A26AA85"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141,938</w:t>
            </w:r>
          </w:p>
        </w:tc>
        <w:tc>
          <w:tcPr>
            <w:tcW w:w="255" w:type="dxa"/>
            <w:vAlign w:val="bottom"/>
          </w:tcPr>
          <w:p w14:paraId="05A1BBF7"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28B4AD40" w14:textId="15E014C1"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78,749</w:t>
            </w:r>
          </w:p>
        </w:tc>
        <w:tc>
          <w:tcPr>
            <w:tcW w:w="255" w:type="dxa"/>
            <w:vAlign w:val="bottom"/>
          </w:tcPr>
          <w:p w14:paraId="366744C5"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32C60F36" w14:textId="5EF321E8"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89,615</w:t>
            </w:r>
          </w:p>
        </w:tc>
      </w:tr>
      <w:tr w:rsidR="00C60C93" w:rsidRPr="00515545" w14:paraId="49E12D12" w14:textId="77777777" w:rsidTr="0001085F">
        <w:trPr>
          <w:trHeight w:val="260"/>
        </w:trPr>
        <w:tc>
          <w:tcPr>
            <w:tcW w:w="3794" w:type="dxa"/>
            <w:vAlign w:val="bottom"/>
          </w:tcPr>
          <w:p w14:paraId="52DE67A7" w14:textId="00E6B898" w:rsidR="00C60C93" w:rsidRPr="00515545" w:rsidRDefault="00C60C93" w:rsidP="00C60C93">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income</w:t>
            </w:r>
          </w:p>
        </w:tc>
        <w:tc>
          <w:tcPr>
            <w:tcW w:w="1247" w:type="dxa"/>
            <w:vAlign w:val="bottom"/>
          </w:tcPr>
          <w:p w14:paraId="393B515A" w14:textId="086B78A1"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14,005</w:t>
            </w:r>
          </w:p>
        </w:tc>
        <w:tc>
          <w:tcPr>
            <w:tcW w:w="255" w:type="dxa"/>
            <w:vAlign w:val="bottom"/>
          </w:tcPr>
          <w:p w14:paraId="33ACC1D0"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0594136B" w14:textId="3068AC81"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20,237</w:t>
            </w:r>
          </w:p>
        </w:tc>
        <w:tc>
          <w:tcPr>
            <w:tcW w:w="255" w:type="dxa"/>
            <w:vAlign w:val="bottom"/>
          </w:tcPr>
          <w:p w14:paraId="1CB9B4F5"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1B5FE09D" w14:textId="414D3E5E"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10,881</w:t>
            </w:r>
          </w:p>
        </w:tc>
        <w:tc>
          <w:tcPr>
            <w:tcW w:w="255" w:type="dxa"/>
            <w:vAlign w:val="bottom"/>
          </w:tcPr>
          <w:p w14:paraId="4838B70F"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2D393FD" w14:textId="596D31D9"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18,566</w:t>
            </w:r>
          </w:p>
        </w:tc>
      </w:tr>
      <w:tr w:rsidR="00C60C93" w:rsidRPr="00515545" w14:paraId="7052D708" w14:textId="77777777" w:rsidTr="0001085F">
        <w:trPr>
          <w:trHeight w:val="260"/>
        </w:trPr>
        <w:tc>
          <w:tcPr>
            <w:tcW w:w="3794" w:type="dxa"/>
            <w:vAlign w:val="bottom"/>
          </w:tcPr>
          <w:p w14:paraId="5E8AF569" w14:textId="2E4462A8" w:rsidR="00C60C93" w:rsidRPr="00515545" w:rsidRDefault="00C60C93" w:rsidP="00C60C93">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vAlign w:val="bottom"/>
          </w:tcPr>
          <w:p w14:paraId="13F5B03D" w14:textId="1DFF6DEA"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56,740</w:t>
            </w:r>
          </w:p>
        </w:tc>
        <w:tc>
          <w:tcPr>
            <w:tcW w:w="255" w:type="dxa"/>
            <w:vAlign w:val="bottom"/>
          </w:tcPr>
          <w:p w14:paraId="5376C7A3"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0ED589E4" w14:textId="4D1E2A3F"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47,821</w:t>
            </w:r>
          </w:p>
        </w:tc>
        <w:tc>
          <w:tcPr>
            <w:tcW w:w="255" w:type="dxa"/>
            <w:vAlign w:val="bottom"/>
          </w:tcPr>
          <w:p w14:paraId="3117A2DB"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72CF79C8" w14:textId="4B5E75EA"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1,584</w:t>
            </w:r>
          </w:p>
        </w:tc>
        <w:tc>
          <w:tcPr>
            <w:tcW w:w="255" w:type="dxa"/>
            <w:vAlign w:val="bottom"/>
          </w:tcPr>
          <w:p w14:paraId="1C7FDFC6"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70B87AFB" w14:textId="6ADCF6FF"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16,417</w:t>
            </w:r>
          </w:p>
        </w:tc>
      </w:tr>
      <w:tr w:rsidR="00C60C93" w:rsidRPr="00515545" w14:paraId="1FA0B966" w14:textId="77777777" w:rsidTr="0001085F">
        <w:trPr>
          <w:trHeight w:val="260"/>
        </w:trPr>
        <w:tc>
          <w:tcPr>
            <w:tcW w:w="3794" w:type="dxa"/>
            <w:vAlign w:val="bottom"/>
          </w:tcPr>
          <w:p w14:paraId="351044D2" w14:textId="10898CCB" w:rsidR="00C60C93" w:rsidRPr="00515545" w:rsidRDefault="00C60C93" w:rsidP="00C60C93">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vAlign w:val="bottom"/>
          </w:tcPr>
          <w:p w14:paraId="4C2CE9F4" w14:textId="6B28710A"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13,800</w:t>
            </w:r>
          </w:p>
        </w:tc>
        <w:tc>
          <w:tcPr>
            <w:tcW w:w="255" w:type="dxa"/>
            <w:vAlign w:val="bottom"/>
          </w:tcPr>
          <w:p w14:paraId="72182249"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22E832E6" w14:textId="39FC821C"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20,141</w:t>
            </w:r>
          </w:p>
        </w:tc>
        <w:tc>
          <w:tcPr>
            <w:tcW w:w="255" w:type="dxa"/>
            <w:vAlign w:val="bottom"/>
          </w:tcPr>
          <w:p w14:paraId="40F55614"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1EF423C5" w14:textId="01DE5CB7"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11,648</w:t>
            </w:r>
          </w:p>
        </w:tc>
        <w:tc>
          <w:tcPr>
            <w:tcW w:w="255" w:type="dxa"/>
            <w:vAlign w:val="bottom"/>
          </w:tcPr>
          <w:p w14:paraId="170D02A1"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692A8798" w14:textId="65B09BE3"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18,749</w:t>
            </w:r>
          </w:p>
        </w:tc>
      </w:tr>
      <w:tr w:rsidR="00C60C93" w:rsidRPr="00515545" w14:paraId="36892CC7" w14:textId="77777777" w:rsidTr="0001085F">
        <w:trPr>
          <w:trHeight w:val="260"/>
        </w:trPr>
        <w:tc>
          <w:tcPr>
            <w:tcW w:w="3794" w:type="dxa"/>
            <w:vAlign w:val="bottom"/>
          </w:tcPr>
          <w:p w14:paraId="73F53619" w14:textId="07EB0AD9" w:rsidR="00C60C93" w:rsidRPr="00515545" w:rsidRDefault="00C60C93" w:rsidP="00C60C93">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vAlign w:val="bottom"/>
          </w:tcPr>
          <w:p w14:paraId="21295831" w14:textId="09856DF8"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9,959</w:t>
            </w:r>
          </w:p>
        </w:tc>
        <w:tc>
          <w:tcPr>
            <w:tcW w:w="255" w:type="dxa"/>
            <w:vAlign w:val="bottom"/>
          </w:tcPr>
          <w:p w14:paraId="4A29140F"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24F36F7F" w14:textId="43593300"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13,813</w:t>
            </w:r>
          </w:p>
        </w:tc>
        <w:tc>
          <w:tcPr>
            <w:tcW w:w="255" w:type="dxa"/>
            <w:vAlign w:val="bottom"/>
          </w:tcPr>
          <w:p w14:paraId="2A093221"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3DD4F168" w14:textId="4A978FA1"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4,356</w:t>
            </w:r>
          </w:p>
        </w:tc>
        <w:tc>
          <w:tcPr>
            <w:tcW w:w="255" w:type="dxa"/>
            <w:vAlign w:val="bottom"/>
          </w:tcPr>
          <w:p w14:paraId="2D3DFF52"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3E78ACC7" w14:textId="1D6524CF"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7,037</w:t>
            </w:r>
          </w:p>
        </w:tc>
      </w:tr>
      <w:tr w:rsidR="00C60C93" w:rsidRPr="00515545" w14:paraId="531CA2C1" w14:textId="77777777" w:rsidTr="0001085F">
        <w:trPr>
          <w:trHeight w:val="260"/>
        </w:trPr>
        <w:tc>
          <w:tcPr>
            <w:tcW w:w="3794" w:type="dxa"/>
            <w:vAlign w:val="bottom"/>
          </w:tcPr>
          <w:p w14:paraId="4787AA01" w14:textId="5F0BE06A" w:rsidR="00C60C93" w:rsidRPr="00515545" w:rsidRDefault="00C60C93" w:rsidP="00C60C93">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vAlign w:val="bottom"/>
          </w:tcPr>
          <w:p w14:paraId="3A91CECA" w14:textId="5ED874C5"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4,415</w:t>
            </w:r>
          </w:p>
        </w:tc>
        <w:tc>
          <w:tcPr>
            <w:tcW w:w="255" w:type="dxa"/>
            <w:vAlign w:val="bottom"/>
          </w:tcPr>
          <w:p w14:paraId="06B700D7"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35A7E956" w14:textId="4C41DD89"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7,562</w:t>
            </w:r>
          </w:p>
        </w:tc>
        <w:tc>
          <w:tcPr>
            <w:tcW w:w="255" w:type="dxa"/>
            <w:vAlign w:val="bottom"/>
          </w:tcPr>
          <w:p w14:paraId="05AF48AF"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30841D25" w14:textId="336DE158"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4,359</w:t>
            </w:r>
          </w:p>
        </w:tc>
        <w:tc>
          <w:tcPr>
            <w:tcW w:w="255" w:type="dxa"/>
            <w:vAlign w:val="bottom"/>
          </w:tcPr>
          <w:p w14:paraId="575ED76D"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6C7B5945" w14:textId="4B900B1B"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7,512</w:t>
            </w:r>
          </w:p>
        </w:tc>
      </w:tr>
      <w:tr w:rsidR="00C60C93" w:rsidRPr="00515545" w14:paraId="461DF423" w14:textId="77777777" w:rsidTr="00995E5B">
        <w:trPr>
          <w:trHeight w:val="260"/>
        </w:trPr>
        <w:tc>
          <w:tcPr>
            <w:tcW w:w="3794" w:type="dxa"/>
            <w:vAlign w:val="bottom"/>
          </w:tcPr>
          <w:p w14:paraId="0C9C952B" w14:textId="65AD1FD4" w:rsidR="00C60C93" w:rsidRPr="00515545" w:rsidRDefault="00C60C93" w:rsidP="00C60C93">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vAlign w:val="bottom"/>
          </w:tcPr>
          <w:p w14:paraId="6E1337EF" w14:textId="17195C66" w:rsidR="00C60C93" w:rsidRPr="00515545" w:rsidRDefault="00C60C93" w:rsidP="00C60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cs/>
              </w:rPr>
            </w:pPr>
            <w:r>
              <w:rPr>
                <w:rFonts w:cs="Times New Roman"/>
                <w:sz w:val="22"/>
                <w:szCs w:val="22"/>
              </w:rPr>
              <w:t>-</w:t>
            </w:r>
          </w:p>
        </w:tc>
        <w:tc>
          <w:tcPr>
            <w:tcW w:w="255" w:type="dxa"/>
            <w:vAlign w:val="bottom"/>
          </w:tcPr>
          <w:p w14:paraId="7255B732"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5D61DE3E" w14:textId="7006E099" w:rsidR="00C60C93" w:rsidRPr="00515545" w:rsidRDefault="00C60C93" w:rsidP="00C60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55" w:type="dxa"/>
            <w:vAlign w:val="bottom"/>
          </w:tcPr>
          <w:p w14:paraId="0E97CBB7"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706EE120" w14:textId="196AACE3"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25,107</w:t>
            </w:r>
          </w:p>
        </w:tc>
        <w:tc>
          <w:tcPr>
            <w:tcW w:w="255" w:type="dxa"/>
            <w:vAlign w:val="bottom"/>
          </w:tcPr>
          <w:p w14:paraId="68BF8AEC"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17417B25" w14:textId="750C4B1C"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26,924</w:t>
            </w:r>
          </w:p>
        </w:tc>
      </w:tr>
      <w:tr w:rsidR="00C60C93" w:rsidRPr="00515545" w14:paraId="4C9B53E1" w14:textId="77777777" w:rsidTr="00995E5B">
        <w:trPr>
          <w:trHeight w:val="260"/>
        </w:trPr>
        <w:tc>
          <w:tcPr>
            <w:tcW w:w="3794" w:type="dxa"/>
            <w:vAlign w:val="bottom"/>
          </w:tcPr>
          <w:p w14:paraId="062BB750" w14:textId="3DAAFDF4" w:rsidR="00C60C93" w:rsidRPr="00515545" w:rsidRDefault="00C60C93" w:rsidP="00C60C93">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56242E4F" w14:textId="517046A3"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26,483</w:t>
            </w:r>
          </w:p>
        </w:tc>
        <w:tc>
          <w:tcPr>
            <w:tcW w:w="255" w:type="dxa"/>
            <w:vAlign w:val="bottom"/>
          </w:tcPr>
          <w:p w14:paraId="45117A05"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4A82EC2E" w14:textId="73AA77E4"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33,154</w:t>
            </w:r>
          </w:p>
        </w:tc>
        <w:tc>
          <w:tcPr>
            <w:tcW w:w="255" w:type="dxa"/>
            <w:vAlign w:val="bottom"/>
          </w:tcPr>
          <w:p w14:paraId="1BAB7CCD"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single" w:sz="4" w:space="0" w:color="auto"/>
            </w:tcBorders>
            <w:vAlign w:val="bottom"/>
          </w:tcPr>
          <w:p w14:paraId="1CDF8104" w14:textId="2C77319F"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20,960</w:t>
            </w:r>
          </w:p>
        </w:tc>
        <w:tc>
          <w:tcPr>
            <w:tcW w:w="255" w:type="dxa"/>
            <w:vAlign w:val="bottom"/>
          </w:tcPr>
          <w:p w14:paraId="4565474D"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596D2E70" w14:textId="6CEF2D8D"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12,310</w:t>
            </w:r>
          </w:p>
        </w:tc>
      </w:tr>
      <w:tr w:rsidR="00C60C93" w:rsidRPr="00515545" w14:paraId="20BB274D" w14:textId="77777777" w:rsidTr="00995E5B">
        <w:trPr>
          <w:trHeight w:val="260"/>
        </w:trPr>
        <w:tc>
          <w:tcPr>
            <w:tcW w:w="3794" w:type="dxa"/>
            <w:vAlign w:val="bottom"/>
          </w:tcPr>
          <w:p w14:paraId="2600F0B2" w14:textId="63DD4FBB" w:rsidR="00C60C93" w:rsidRPr="00515545" w:rsidRDefault="00C60C93" w:rsidP="00C60C93">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0D1EA3ED" w14:textId="5B52B9D9"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239,973</w:t>
            </w:r>
          </w:p>
        </w:tc>
        <w:tc>
          <w:tcPr>
            <w:tcW w:w="255" w:type="dxa"/>
            <w:vAlign w:val="bottom"/>
          </w:tcPr>
          <w:p w14:paraId="6B83649B"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2AB78047" w14:textId="2EB367D8"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284,666</w:t>
            </w:r>
          </w:p>
        </w:tc>
        <w:tc>
          <w:tcPr>
            <w:tcW w:w="255" w:type="dxa"/>
            <w:vAlign w:val="bottom"/>
          </w:tcPr>
          <w:p w14:paraId="5CC0E1E8"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6EA7715F" w14:textId="73B75A3B" w:rsidR="00C60C93" w:rsidRPr="00515545" w:rsidRDefault="00C60C93" w:rsidP="00C60C93">
            <w:pPr>
              <w:tabs>
                <w:tab w:val="clear" w:pos="680"/>
                <w:tab w:val="clear" w:pos="907"/>
              </w:tabs>
              <w:ind w:right="170"/>
              <w:jc w:val="right"/>
              <w:rPr>
                <w:rFonts w:cs="Times New Roman"/>
                <w:sz w:val="22"/>
                <w:szCs w:val="22"/>
                <w:cs/>
              </w:rPr>
            </w:pPr>
            <w:r w:rsidRPr="00C60C93">
              <w:rPr>
                <w:rFonts w:cs="Times New Roman"/>
                <w:sz w:val="22"/>
                <w:szCs w:val="22"/>
              </w:rPr>
              <w:t>157,644</w:t>
            </w:r>
          </w:p>
        </w:tc>
        <w:tc>
          <w:tcPr>
            <w:tcW w:w="255" w:type="dxa"/>
            <w:vAlign w:val="bottom"/>
          </w:tcPr>
          <w:p w14:paraId="28B53F87" w14:textId="77777777" w:rsidR="00C60C93" w:rsidRPr="00515545" w:rsidRDefault="00C60C93" w:rsidP="00C60C93">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4C52D4D1" w14:textId="26417072" w:rsidR="00C60C93" w:rsidRPr="00515545" w:rsidRDefault="00C60C93" w:rsidP="00C60C93">
            <w:pPr>
              <w:tabs>
                <w:tab w:val="clear" w:pos="680"/>
                <w:tab w:val="clear" w:pos="907"/>
              </w:tabs>
              <w:ind w:right="170"/>
              <w:jc w:val="right"/>
              <w:rPr>
                <w:rFonts w:cs="Times New Roman"/>
                <w:sz w:val="22"/>
                <w:szCs w:val="22"/>
              </w:rPr>
            </w:pPr>
            <w:r>
              <w:rPr>
                <w:rFonts w:cs="Times New Roman"/>
                <w:sz w:val="22"/>
                <w:szCs w:val="22"/>
              </w:rPr>
              <w:t>197,130</w:t>
            </w:r>
          </w:p>
        </w:tc>
      </w:tr>
    </w:tbl>
    <w:p w14:paraId="55005EF0" w14:textId="77777777" w:rsidR="00910B31" w:rsidRPr="00515545" w:rsidRDefault="00910B31" w:rsidP="0032123A">
      <w:pPr>
        <w:pStyle w:val="a3"/>
        <w:widowControl/>
        <w:spacing w:line="240" w:lineRule="atLeast"/>
        <w:ind w:right="-45"/>
        <w:jc w:val="thaiDistribute"/>
        <w:rPr>
          <w:rFonts w:hAnsi="Times New Roman" w:cs="Cordia New"/>
          <w:b w:val="0"/>
          <w:bCs w:val="0"/>
          <w:sz w:val="22"/>
          <w:szCs w:val="22"/>
          <w:highlight w:val="yellow"/>
        </w:rPr>
      </w:pPr>
    </w:p>
    <w:p w14:paraId="72B61EE8" w14:textId="77777777" w:rsidR="00354170" w:rsidRDefault="0035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27AB4D0F" w14:textId="3D38C94B" w:rsidR="001335C7" w:rsidRPr="00115BAD" w:rsidRDefault="001335C7" w:rsidP="001335C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1"/>
          <w:szCs w:val="21"/>
        </w:rPr>
      </w:pPr>
      <w:r w:rsidRPr="00115BAD">
        <w:rPr>
          <w:b/>
          <w:bCs/>
          <w:caps/>
          <w:sz w:val="21"/>
          <w:szCs w:val="21"/>
        </w:rPr>
        <w:lastRenderedPageBreak/>
        <w:t>TAX</w:t>
      </w:r>
      <w:r w:rsidR="00874474" w:rsidRPr="00115BAD">
        <w:rPr>
          <w:b/>
          <w:bCs/>
          <w:caps/>
          <w:sz w:val="21"/>
          <w:szCs w:val="21"/>
        </w:rPr>
        <w:t xml:space="preserve"> </w:t>
      </w:r>
      <w:r w:rsidR="001F2265" w:rsidRPr="00115BAD">
        <w:rPr>
          <w:b/>
          <w:bCs/>
          <w:caps/>
          <w:sz w:val="21"/>
          <w:szCs w:val="21"/>
        </w:rPr>
        <w:t>EXPENSE</w:t>
      </w:r>
      <w:r w:rsidR="003D6716">
        <w:rPr>
          <w:rFonts w:hint="cs"/>
          <w:b/>
          <w:bCs/>
          <w:caps/>
          <w:sz w:val="21"/>
          <w:szCs w:val="21"/>
          <w:cs/>
        </w:rPr>
        <w:t xml:space="preserve"> </w:t>
      </w:r>
      <w:r w:rsidR="003D6716">
        <w:rPr>
          <w:b/>
          <w:bCs/>
          <w:caps/>
          <w:sz w:val="21"/>
          <w:szCs w:val="21"/>
        </w:rPr>
        <w:t>(INCOME)</w:t>
      </w:r>
    </w:p>
    <w:p w14:paraId="71B81163" w14:textId="77777777" w:rsidR="001335C7" w:rsidRPr="00115BAD" w:rsidRDefault="001335C7" w:rsidP="001335C7">
      <w:pPr>
        <w:pStyle w:val="a3"/>
        <w:widowControl/>
        <w:spacing w:line="240" w:lineRule="atLeast"/>
        <w:ind w:right="-45"/>
        <w:jc w:val="thaiDistribute"/>
        <w:rPr>
          <w:rFonts w:hAnsi="Times New Roman" w:cs="Cordia New"/>
          <w:b w:val="0"/>
          <w:bCs w:val="0"/>
          <w:sz w:val="21"/>
          <w:szCs w:val="21"/>
        </w:rPr>
      </w:pPr>
    </w:p>
    <w:p w14:paraId="3D7FF41B" w14:textId="733AFEDD" w:rsidR="00BF7FC5" w:rsidRPr="00115BAD" w:rsidRDefault="00654F12" w:rsidP="001335C7">
      <w:pPr>
        <w:pStyle w:val="a3"/>
        <w:widowControl/>
        <w:spacing w:line="240" w:lineRule="atLeast"/>
        <w:ind w:right="-45"/>
        <w:jc w:val="thaiDistribute"/>
        <w:rPr>
          <w:rFonts w:cs="Cordia New"/>
          <w:b w:val="0"/>
          <w:bCs w:val="0"/>
          <w:sz w:val="21"/>
          <w:szCs w:val="21"/>
        </w:rPr>
      </w:pPr>
      <w:r w:rsidRPr="00115BAD">
        <w:rPr>
          <w:rFonts w:hAnsi="Times New Roman" w:cs="Times New Roman"/>
          <w:b w:val="0"/>
          <w:bCs w:val="0"/>
          <w:spacing w:val="-4"/>
          <w:sz w:val="21"/>
          <w:szCs w:val="21"/>
        </w:rPr>
        <w:t>Corporate income tax rate announced in Thailand, Cambodia and Lao PDR is the same rate, i.e. 20% (tax rate</w:t>
      </w:r>
      <w:r w:rsidRPr="00115BAD">
        <w:rPr>
          <w:rFonts w:cs="Times New Roman"/>
          <w:b w:val="0"/>
          <w:bCs w:val="0"/>
          <w:sz w:val="21"/>
          <w:szCs w:val="21"/>
        </w:rPr>
        <w:t xml:space="preserve"> for SME in Thailand, net profit not over </w:t>
      </w:r>
      <w:r w:rsidRPr="00115BAD">
        <w:rPr>
          <w:rFonts w:cs="Angsana New"/>
          <w:b w:val="0"/>
          <w:bCs w:val="0"/>
          <w:sz w:val="21"/>
          <w:szCs w:val="21"/>
        </w:rPr>
        <w:t xml:space="preserve">Baht </w:t>
      </w:r>
      <w:r w:rsidRPr="00115BAD">
        <w:rPr>
          <w:rFonts w:cs="Times New Roman"/>
          <w:b w:val="0"/>
          <w:bCs w:val="0"/>
          <w:sz w:val="21"/>
          <w:szCs w:val="21"/>
        </w:rPr>
        <w:t>3 million, is 15%)</w:t>
      </w:r>
      <w:r w:rsidR="00A53C2E" w:rsidRPr="00115BAD">
        <w:rPr>
          <w:rFonts w:cs="Times New Roman"/>
          <w:b w:val="0"/>
          <w:bCs w:val="0"/>
          <w:sz w:val="21"/>
          <w:szCs w:val="21"/>
        </w:rPr>
        <w:t>.</w:t>
      </w:r>
    </w:p>
    <w:p w14:paraId="70C4946F" w14:textId="77777777" w:rsidR="00BF7FC5" w:rsidRPr="00115BAD" w:rsidRDefault="00BF7FC5" w:rsidP="001335C7">
      <w:pPr>
        <w:pStyle w:val="a3"/>
        <w:widowControl/>
        <w:spacing w:line="240" w:lineRule="atLeast"/>
        <w:ind w:right="-45"/>
        <w:jc w:val="thaiDistribute"/>
        <w:rPr>
          <w:rFonts w:hAnsi="Times New Roman" w:cs="Cordia New"/>
          <w:b w:val="0"/>
          <w:bCs w:val="0"/>
          <w:sz w:val="21"/>
          <w:szCs w:val="21"/>
        </w:rPr>
      </w:pPr>
    </w:p>
    <w:p w14:paraId="407F645B" w14:textId="05F7FBFA" w:rsidR="001335C7" w:rsidRPr="00115BAD" w:rsidRDefault="001F2265" w:rsidP="00F47EDD">
      <w:pPr>
        <w:tabs>
          <w:tab w:val="clear" w:pos="227"/>
          <w:tab w:val="clear" w:pos="454"/>
          <w:tab w:val="left" w:pos="-5103"/>
          <w:tab w:val="left" w:pos="567"/>
          <w:tab w:val="left" w:pos="709"/>
          <w:tab w:val="left" w:pos="1276"/>
        </w:tabs>
        <w:jc w:val="thaiDistribute"/>
        <w:rPr>
          <w:rFonts w:cs="Times New Roman"/>
          <w:sz w:val="21"/>
          <w:szCs w:val="21"/>
        </w:rPr>
      </w:pPr>
      <w:r w:rsidRPr="00115BAD">
        <w:rPr>
          <w:rFonts w:cs="Times New Roman"/>
          <w:sz w:val="21"/>
          <w:szCs w:val="21"/>
        </w:rPr>
        <w:t>T</w:t>
      </w:r>
      <w:r w:rsidR="001335C7" w:rsidRPr="00115BAD">
        <w:rPr>
          <w:rFonts w:cs="Times New Roman"/>
          <w:sz w:val="21"/>
          <w:szCs w:val="21"/>
        </w:rPr>
        <w:t xml:space="preserve">ax </w:t>
      </w:r>
      <w:r w:rsidRPr="00115BAD">
        <w:rPr>
          <w:rFonts w:cs="Times New Roman"/>
          <w:sz w:val="21"/>
          <w:szCs w:val="21"/>
        </w:rPr>
        <w:t>expense</w:t>
      </w:r>
      <w:r w:rsidR="00E5685D" w:rsidRPr="00115BAD">
        <w:rPr>
          <w:rFonts w:cs="Times New Roman"/>
          <w:sz w:val="21"/>
          <w:szCs w:val="21"/>
        </w:rPr>
        <w:t xml:space="preserve"> </w:t>
      </w:r>
      <w:r w:rsidR="00E5685D" w:rsidRPr="00115BAD">
        <w:rPr>
          <w:rFonts w:cstheme="minorBidi"/>
          <w:sz w:val="21"/>
          <w:szCs w:val="21"/>
        </w:rPr>
        <w:t>(income)</w:t>
      </w:r>
      <w:r w:rsidRPr="00115BAD">
        <w:rPr>
          <w:rFonts w:cs="Times New Roman"/>
          <w:sz w:val="21"/>
          <w:szCs w:val="21"/>
        </w:rPr>
        <w:t xml:space="preserve"> </w:t>
      </w:r>
      <w:r w:rsidR="00863D81" w:rsidRPr="00115BAD">
        <w:rPr>
          <w:rFonts w:cs="Times New Roman"/>
          <w:sz w:val="21"/>
          <w:szCs w:val="21"/>
        </w:rPr>
        <w:t>for the three-month</w:t>
      </w:r>
      <w:r w:rsidR="007253A1" w:rsidRPr="00115BAD">
        <w:rPr>
          <w:rFonts w:cs="Times New Roman"/>
          <w:sz w:val="21"/>
          <w:szCs w:val="21"/>
        </w:rPr>
        <w:t xml:space="preserve"> and </w:t>
      </w:r>
      <w:r w:rsidR="004E180D">
        <w:rPr>
          <w:rFonts w:cs="Times New Roman"/>
          <w:sz w:val="21"/>
          <w:szCs w:val="21"/>
        </w:rPr>
        <w:t>n</w:t>
      </w:r>
      <w:r w:rsidR="007F173F">
        <w:rPr>
          <w:rFonts w:cs="Times New Roman"/>
          <w:sz w:val="21"/>
          <w:szCs w:val="21"/>
        </w:rPr>
        <w:t>ine-month periods</w:t>
      </w:r>
      <w:r w:rsidR="00863D81" w:rsidRPr="00115BAD">
        <w:rPr>
          <w:rFonts w:cs="Times New Roman"/>
          <w:sz w:val="21"/>
          <w:szCs w:val="21"/>
        </w:rPr>
        <w:t xml:space="preserve"> ended </w:t>
      </w:r>
      <w:r w:rsidR="007F173F">
        <w:rPr>
          <w:rFonts w:cs="Times New Roman"/>
          <w:sz w:val="21"/>
          <w:szCs w:val="21"/>
        </w:rPr>
        <w:t>September 30</w:t>
      </w:r>
      <w:r w:rsidR="00FA1561" w:rsidRPr="00115BAD">
        <w:rPr>
          <w:rFonts w:cs="Times New Roman"/>
          <w:sz w:val="21"/>
          <w:szCs w:val="21"/>
        </w:rPr>
        <w:t xml:space="preserve">, </w:t>
      </w:r>
      <w:r w:rsidR="00772A94" w:rsidRPr="00115BAD">
        <w:rPr>
          <w:rFonts w:cs="Times New Roman"/>
          <w:sz w:val="21"/>
          <w:szCs w:val="21"/>
        </w:rPr>
        <w:t>2025</w:t>
      </w:r>
      <w:r w:rsidR="00FA1561" w:rsidRPr="00115BAD">
        <w:rPr>
          <w:rFonts w:cs="Times New Roman"/>
          <w:sz w:val="21"/>
          <w:szCs w:val="21"/>
        </w:rPr>
        <w:t xml:space="preserve"> and </w:t>
      </w:r>
      <w:r w:rsidR="00772A94" w:rsidRPr="00115BAD">
        <w:rPr>
          <w:rFonts w:cs="Times New Roman"/>
          <w:sz w:val="21"/>
          <w:szCs w:val="21"/>
        </w:rPr>
        <w:t>2024</w:t>
      </w:r>
      <w:r w:rsidR="001335C7" w:rsidRPr="00115BAD">
        <w:rPr>
          <w:rFonts w:cs="Times New Roman"/>
          <w:sz w:val="21"/>
          <w:szCs w:val="21"/>
        </w:rPr>
        <w:t xml:space="preserve"> </w:t>
      </w:r>
      <w:r w:rsidRPr="00115BAD">
        <w:rPr>
          <w:rFonts w:cs="Times New Roman"/>
          <w:sz w:val="21"/>
          <w:szCs w:val="21"/>
        </w:rPr>
        <w:t>are as follows:</w:t>
      </w:r>
    </w:p>
    <w:p w14:paraId="7239BE9D" w14:textId="77777777" w:rsidR="00DC77DF" w:rsidRPr="00115BAD" w:rsidRDefault="00DC77DF" w:rsidP="001335C7">
      <w:pPr>
        <w:tabs>
          <w:tab w:val="clear" w:pos="227"/>
          <w:tab w:val="clear" w:pos="454"/>
          <w:tab w:val="left" w:pos="-5103"/>
          <w:tab w:val="left" w:pos="567"/>
          <w:tab w:val="left" w:pos="709"/>
          <w:tab w:val="left" w:pos="1276"/>
        </w:tabs>
        <w:jc w:val="both"/>
        <w:rPr>
          <w:rFonts w:cs="Times New Roman"/>
          <w:sz w:val="21"/>
          <w:szCs w:val="21"/>
          <w:highlight w:val="yellow"/>
        </w:rPr>
      </w:pPr>
    </w:p>
    <w:tbl>
      <w:tblPr>
        <w:tblW w:w="9889" w:type="dxa"/>
        <w:tblLayout w:type="fixed"/>
        <w:tblLook w:val="01E0" w:firstRow="1" w:lastRow="1" w:firstColumn="1" w:lastColumn="1" w:noHBand="0" w:noVBand="0"/>
      </w:tblPr>
      <w:tblGrid>
        <w:gridCol w:w="4503"/>
        <w:gridCol w:w="1105"/>
        <w:gridCol w:w="270"/>
        <w:gridCol w:w="1170"/>
        <w:gridCol w:w="270"/>
        <w:gridCol w:w="1125"/>
        <w:gridCol w:w="270"/>
        <w:gridCol w:w="1176"/>
      </w:tblGrid>
      <w:tr w:rsidR="00863D81" w:rsidRPr="00115BAD" w14:paraId="422228C3" w14:textId="77777777">
        <w:trPr>
          <w:trHeight w:val="60"/>
        </w:trPr>
        <w:tc>
          <w:tcPr>
            <w:tcW w:w="4503" w:type="dxa"/>
            <w:vAlign w:val="bottom"/>
          </w:tcPr>
          <w:p w14:paraId="5B63DEA9" w14:textId="77777777" w:rsidR="00863D81" w:rsidRPr="00115BAD" w:rsidRDefault="00863D81">
            <w:pPr>
              <w:tabs>
                <w:tab w:val="clear" w:pos="907"/>
                <w:tab w:val="left" w:pos="900"/>
                <w:tab w:val="left" w:pos="1440"/>
                <w:tab w:val="left" w:pos="2160"/>
              </w:tabs>
              <w:ind w:right="-43"/>
              <w:rPr>
                <w:rFonts w:cs="Times New Roman"/>
                <w:sz w:val="21"/>
                <w:szCs w:val="21"/>
                <w:u w:val="single"/>
              </w:rPr>
            </w:pPr>
          </w:p>
        </w:tc>
        <w:tc>
          <w:tcPr>
            <w:tcW w:w="5386" w:type="dxa"/>
            <w:gridSpan w:val="7"/>
            <w:tcBorders>
              <w:bottom w:val="single" w:sz="4" w:space="0" w:color="auto"/>
            </w:tcBorders>
            <w:vAlign w:val="bottom"/>
          </w:tcPr>
          <w:p w14:paraId="2161DB2E" w14:textId="2D773A51" w:rsidR="00863D81" w:rsidRPr="00115BAD" w:rsidRDefault="0077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 xml:space="preserve">Three-month periods </w:t>
            </w:r>
            <w:r w:rsidR="00863D81" w:rsidRPr="00115BAD">
              <w:rPr>
                <w:rFonts w:cs="Times New Roman"/>
                <w:sz w:val="21"/>
                <w:szCs w:val="21"/>
              </w:rPr>
              <w:t>(In Thousand Baht)</w:t>
            </w:r>
          </w:p>
        </w:tc>
      </w:tr>
      <w:tr w:rsidR="00863D81" w:rsidRPr="00115BAD" w14:paraId="6EC4F97A" w14:textId="77777777">
        <w:trPr>
          <w:trHeight w:val="50"/>
        </w:trPr>
        <w:tc>
          <w:tcPr>
            <w:tcW w:w="4503" w:type="dxa"/>
            <w:vAlign w:val="bottom"/>
          </w:tcPr>
          <w:p w14:paraId="33828B65" w14:textId="77777777" w:rsidR="00863D81" w:rsidRPr="00115BAD" w:rsidRDefault="00863D81">
            <w:pPr>
              <w:tabs>
                <w:tab w:val="clear" w:pos="907"/>
                <w:tab w:val="left" w:pos="900"/>
                <w:tab w:val="left" w:pos="1440"/>
                <w:tab w:val="left" w:pos="2160"/>
              </w:tabs>
              <w:ind w:right="-43"/>
              <w:rPr>
                <w:rFonts w:cs="Times New Roman"/>
                <w:sz w:val="21"/>
                <w:szCs w:val="21"/>
                <w:u w:val="single"/>
              </w:rPr>
            </w:pPr>
          </w:p>
        </w:tc>
        <w:tc>
          <w:tcPr>
            <w:tcW w:w="2545" w:type="dxa"/>
            <w:gridSpan w:val="3"/>
            <w:tcBorders>
              <w:top w:val="single" w:sz="4" w:space="0" w:color="auto"/>
            </w:tcBorders>
            <w:vAlign w:val="bottom"/>
          </w:tcPr>
          <w:p w14:paraId="322A7144" w14:textId="77777777" w:rsidR="00863D81" w:rsidRPr="00115BAD"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Consolidated</w:t>
            </w:r>
          </w:p>
        </w:tc>
        <w:tc>
          <w:tcPr>
            <w:tcW w:w="270" w:type="dxa"/>
            <w:tcBorders>
              <w:top w:val="single" w:sz="4" w:space="0" w:color="auto"/>
            </w:tcBorders>
            <w:vAlign w:val="bottom"/>
          </w:tcPr>
          <w:p w14:paraId="214813CC" w14:textId="77777777" w:rsidR="00863D81" w:rsidRPr="00115BAD" w:rsidRDefault="00863D81">
            <w:pPr>
              <w:tabs>
                <w:tab w:val="clear" w:pos="907"/>
                <w:tab w:val="left" w:pos="900"/>
                <w:tab w:val="left" w:pos="1440"/>
                <w:tab w:val="left" w:pos="2160"/>
              </w:tabs>
              <w:ind w:right="-43"/>
              <w:jc w:val="center"/>
              <w:rPr>
                <w:rFonts w:cs="Times New Roman"/>
                <w:sz w:val="21"/>
                <w:szCs w:val="21"/>
                <w:u w:val="single"/>
              </w:rPr>
            </w:pPr>
          </w:p>
        </w:tc>
        <w:tc>
          <w:tcPr>
            <w:tcW w:w="2571" w:type="dxa"/>
            <w:gridSpan w:val="3"/>
            <w:tcBorders>
              <w:top w:val="single" w:sz="4" w:space="0" w:color="auto"/>
            </w:tcBorders>
            <w:vAlign w:val="bottom"/>
          </w:tcPr>
          <w:p w14:paraId="652C47A2" w14:textId="77777777" w:rsidR="00863D81" w:rsidRPr="00115BAD"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Separate</w:t>
            </w:r>
          </w:p>
        </w:tc>
      </w:tr>
      <w:tr w:rsidR="00863D81" w:rsidRPr="00115BAD" w14:paraId="3A26DB0F" w14:textId="77777777">
        <w:trPr>
          <w:trHeight w:val="50"/>
        </w:trPr>
        <w:tc>
          <w:tcPr>
            <w:tcW w:w="4503" w:type="dxa"/>
            <w:vAlign w:val="bottom"/>
          </w:tcPr>
          <w:p w14:paraId="15A39F2E" w14:textId="77777777" w:rsidR="00863D81" w:rsidRPr="00115BAD" w:rsidRDefault="00863D81">
            <w:pPr>
              <w:tabs>
                <w:tab w:val="clear" w:pos="907"/>
                <w:tab w:val="left" w:pos="900"/>
                <w:tab w:val="left" w:pos="1440"/>
                <w:tab w:val="left" w:pos="2160"/>
              </w:tabs>
              <w:ind w:right="-43"/>
              <w:rPr>
                <w:rFonts w:cs="Times New Roman"/>
                <w:sz w:val="21"/>
                <w:szCs w:val="21"/>
                <w:u w:val="single"/>
              </w:rPr>
            </w:pPr>
          </w:p>
        </w:tc>
        <w:tc>
          <w:tcPr>
            <w:tcW w:w="2545" w:type="dxa"/>
            <w:gridSpan w:val="3"/>
            <w:tcBorders>
              <w:bottom w:val="single" w:sz="4" w:space="0" w:color="auto"/>
            </w:tcBorders>
            <w:vAlign w:val="bottom"/>
          </w:tcPr>
          <w:p w14:paraId="411E63E1" w14:textId="77777777" w:rsidR="00863D81" w:rsidRPr="00115BAD"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financial statements</w:t>
            </w:r>
          </w:p>
        </w:tc>
        <w:tc>
          <w:tcPr>
            <w:tcW w:w="270" w:type="dxa"/>
            <w:vAlign w:val="bottom"/>
          </w:tcPr>
          <w:p w14:paraId="45EA831C" w14:textId="77777777" w:rsidR="00863D81" w:rsidRPr="00115BAD" w:rsidRDefault="00863D81">
            <w:pPr>
              <w:tabs>
                <w:tab w:val="clear" w:pos="907"/>
                <w:tab w:val="left" w:pos="900"/>
                <w:tab w:val="left" w:pos="1440"/>
                <w:tab w:val="left" w:pos="2160"/>
              </w:tabs>
              <w:ind w:right="-43"/>
              <w:jc w:val="center"/>
              <w:rPr>
                <w:rFonts w:cs="Times New Roman"/>
                <w:sz w:val="21"/>
                <w:szCs w:val="21"/>
                <w:u w:val="single"/>
              </w:rPr>
            </w:pPr>
          </w:p>
        </w:tc>
        <w:tc>
          <w:tcPr>
            <w:tcW w:w="2571" w:type="dxa"/>
            <w:gridSpan w:val="3"/>
            <w:tcBorders>
              <w:bottom w:val="single" w:sz="4" w:space="0" w:color="auto"/>
            </w:tcBorders>
            <w:vAlign w:val="bottom"/>
          </w:tcPr>
          <w:p w14:paraId="50B490E1" w14:textId="77777777" w:rsidR="00863D81" w:rsidRPr="00115BAD"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financial statements</w:t>
            </w:r>
          </w:p>
        </w:tc>
      </w:tr>
      <w:tr w:rsidR="00863D81" w:rsidRPr="00115BAD" w14:paraId="43DD5CE4" w14:textId="77777777">
        <w:trPr>
          <w:trHeight w:val="50"/>
        </w:trPr>
        <w:tc>
          <w:tcPr>
            <w:tcW w:w="4503" w:type="dxa"/>
            <w:vAlign w:val="bottom"/>
          </w:tcPr>
          <w:p w14:paraId="7FAEA7AF" w14:textId="77777777" w:rsidR="00863D81" w:rsidRPr="00115BAD" w:rsidRDefault="00863D81" w:rsidP="00863D81">
            <w:pPr>
              <w:tabs>
                <w:tab w:val="clear" w:pos="907"/>
                <w:tab w:val="left" w:pos="900"/>
                <w:tab w:val="left" w:pos="1440"/>
                <w:tab w:val="left" w:pos="2160"/>
              </w:tabs>
              <w:ind w:right="-43"/>
              <w:rPr>
                <w:rFonts w:cs="Times New Roman"/>
                <w:sz w:val="21"/>
                <w:szCs w:val="21"/>
                <w:cs/>
              </w:rPr>
            </w:pPr>
          </w:p>
        </w:tc>
        <w:tc>
          <w:tcPr>
            <w:tcW w:w="1105" w:type="dxa"/>
            <w:tcBorders>
              <w:bottom w:val="single" w:sz="4" w:space="0" w:color="auto"/>
            </w:tcBorders>
            <w:vAlign w:val="bottom"/>
          </w:tcPr>
          <w:p w14:paraId="6A63F196" w14:textId="705A868F" w:rsidR="00863D81" w:rsidRPr="00115BAD"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2025</w:t>
            </w:r>
          </w:p>
        </w:tc>
        <w:tc>
          <w:tcPr>
            <w:tcW w:w="270" w:type="dxa"/>
          </w:tcPr>
          <w:p w14:paraId="17380201" w14:textId="77777777" w:rsidR="00863D81" w:rsidRPr="00115BAD"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p>
        </w:tc>
        <w:tc>
          <w:tcPr>
            <w:tcW w:w="1170" w:type="dxa"/>
            <w:tcBorders>
              <w:bottom w:val="single" w:sz="4" w:space="0" w:color="auto"/>
            </w:tcBorders>
            <w:vAlign w:val="bottom"/>
          </w:tcPr>
          <w:p w14:paraId="5AB1932A" w14:textId="305FF138" w:rsidR="00863D81" w:rsidRPr="00115BAD"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1"/>
                <w:szCs w:val="21"/>
              </w:rPr>
            </w:pPr>
            <w:r w:rsidRPr="00115BAD">
              <w:rPr>
                <w:rFonts w:cs="Times New Roman"/>
                <w:sz w:val="21"/>
                <w:szCs w:val="21"/>
              </w:rPr>
              <w:t>2024</w:t>
            </w:r>
          </w:p>
        </w:tc>
        <w:tc>
          <w:tcPr>
            <w:tcW w:w="270" w:type="dxa"/>
            <w:vAlign w:val="bottom"/>
          </w:tcPr>
          <w:p w14:paraId="696791F0" w14:textId="77777777" w:rsidR="00863D81" w:rsidRPr="00115BAD"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p>
        </w:tc>
        <w:tc>
          <w:tcPr>
            <w:tcW w:w="1125" w:type="dxa"/>
            <w:tcBorders>
              <w:bottom w:val="single" w:sz="4" w:space="0" w:color="auto"/>
            </w:tcBorders>
            <w:vAlign w:val="bottom"/>
          </w:tcPr>
          <w:p w14:paraId="4556A2AB" w14:textId="16043749" w:rsidR="00863D81" w:rsidRPr="00115BAD"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2025</w:t>
            </w:r>
          </w:p>
        </w:tc>
        <w:tc>
          <w:tcPr>
            <w:tcW w:w="270" w:type="dxa"/>
          </w:tcPr>
          <w:p w14:paraId="27AB44FA" w14:textId="77777777" w:rsidR="00863D81" w:rsidRPr="00115BAD"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p>
        </w:tc>
        <w:tc>
          <w:tcPr>
            <w:tcW w:w="1176" w:type="dxa"/>
            <w:tcBorders>
              <w:bottom w:val="single" w:sz="4" w:space="0" w:color="auto"/>
            </w:tcBorders>
            <w:vAlign w:val="bottom"/>
          </w:tcPr>
          <w:p w14:paraId="7081EFE7" w14:textId="3712C953" w:rsidR="00863D81" w:rsidRPr="00115BAD"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1"/>
                <w:szCs w:val="21"/>
              </w:rPr>
            </w:pPr>
            <w:r w:rsidRPr="00115BAD">
              <w:rPr>
                <w:rFonts w:cs="Times New Roman"/>
                <w:sz w:val="21"/>
                <w:szCs w:val="21"/>
              </w:rPr>
              <w:t>2024</w:t>
            </w:r>
          </w:p>
        </w:tc>
      </w:tr>
      <w:tr w:rsidR="00863D81" w:rsidRPr="00115BAD" w14:paraId="2D893640" w14:textId="77777777">
        <w:trPr>
          <w:trHeight w:val="50"/>
        </w:trPr>
        <w:tc>
          <w:tcPr>
            <w:tcW w:w="4503" w:type="dxa"/>
            <w:vAlign w:val="bottom"/>
          </w:tcPr>
          <w:p w14:paraId="1E4166EE"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1105" w:type="dxa"/>
            <w:vAlign w:val="bottom"/>
          </w:tcPr>
          <w:p w14:paraId="4E16729B"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4E377C59"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1170" w:type="dxa"/>
            <w:vAlign w:val="bottom"/>
          </w:tcPr>
          <w:p w14:paraId="41AA4C95"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3D48B956"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1125" w:type="dxa"/>
            <w:vAlign w:val="bottom"/>
          </w:tcPr>
          <w:p w14:paraId="29FADD7A"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180F64DE"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1176" w:type="dxa"/>
            <w:vAlign w:val="bottom"/>
          </w:tcPr>
          <w:p w14:paraId="219D606F"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r>
      <w:tr w:rsidR="00515D81" w:rsidRPr="00115BAD" w14:paraId="4CD6F06E" w14:textId="77777777">
        <w:trPr>
          <w:trHeight w:val="50"/>
        </w:trPr>
        <w:tc>
          <w:tcPr>
            <w:tcW w:w="4503" w:type="dxa"/>
            <w:vAlign w:val="bottom"/>
          </w:tcPr>
          <w:p w14:paraId="03F30A5F" w14:textId="77777777" w:rsidR="00515D81" w:rsidRPr="00115BAD" w:rsidRDefault="00515D81" w:rsidP="00515D8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Current tax</w:t>
            </w:r>
          </w:p>
        </w:tc>
        <w:tc>
          <w:tcPr>
            <w:tcW w:w="1105" w:type="dxa"/>
          </w:tcPr>
          <w:p w14:paraId="1DE19F2D" w14:textId="48CF1554" w:rsidR="00515D81" w:rsidRPr="008A2961" w:rsidRDefault="007B7CC0"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Pr>
                <w:rFonts w:cs="Times New Roman"/>
                <w:sz w:val="21"/>
                <w:szCs w:val="21"/>
              </w:rPr>
              <w:t>8,97</w:t>
            </w:r>
            <w:r w:rsidR="00D20C19">
              <w:rPr>
                <w:rFonts w:cs="Times New Roman"/>
                <w:sz w:val="21"/>
                <w:szCs w:val="21"/>
              </w:rPr>
              <w:t>5</w:t>
            </w:r>
          </w:p>
        </w:tc>
        <w:tc>
          <w:tcPr>
            <w:tcW w:w="270" w:type="dxa"/>
            <w:vAlign w:val="bottom"/>
          </w:tcPr>
          <w:p w14:paraId="73A451D1" w14:textId="77777777" w:rsidR="00515D81" w:rsidRPr="008A2961" w:rsidRDefault="00515D81" w:rsidP="00515D81">
            <w:pPr>
              <w:tabs>
                <w:tab w:val="clear" w:pos="907"/>
              </w:tabs>
              <w:ind w:right="57"/>
              <w:jc w:val="right"/>
              <w:rPr>
                <w:rFonts w:cs="Times New Roman"/>
                <w:sz w:val="21"/>
                <w:szCs w:val="21"/>
              </w:rPr>
            </w:pPr>
          </w:p>
        </w:tc>
        <w:tc>
          <w:tcPr>
            <w:tcW w:w="1170" w:type="dxa"/>
          </w:tcPr>
          <w:p w14:paraId="01E3C247" w14:textId="3A76184F"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Cordia New"/>
                <w:sz w:val="21"/>
                <w:szCs w:val="21"/>
              </w:rPr>
              <w:t>1,783</w:t>
            </w:r>
          </w:p>
        </w:tc>
        <w:tc>
          <w:tcPr>
            <w:tcW w:w="270" w:type="dxa"/>
            <w:vAlign w:val="bottom"/>
          </w:tcPr>
          <w:p w14:paraId="19A0E14E" w14:textId="77777777" w:rsidR="00515D81" w:rsidRPr="008A2961" w:rsidRDefault="00515D81" w:rsidP="00515D81">
            <w:pPr>
              <w:tabs>
                <w:tab w:val="clear" w:pos="907"/>
              </w:tabs>
              <w:ind w:right="57"/>
              <w:jc w:val="right"/>
              <w:rPr>
                <w:rFonts w:cs="Times New Roman"/>
                <w:sz w:val="21"/>
                <w:szCs w:val="21"/>
              </w:rPr>
            </w:pPr>
          </w:p>
        </w:tc>
        <w:tc>
          <w:tcPr>
            <w:tcW w:w="1125" w:type="dxa"/>
            <w:vAlign w:val="bottom"/>
          </w:tcPr>
          <w:p w14:paraId="4BF03A10" w14:textId="4633ED61" w:rsidR="00515D81" w:rsidRPr="008A2961" w:rsidRDefault="00ED4690"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8A2961">
              <w:rPr>
                <w:rFonts w:cs="Times New Roman"/>
                <w:sz w:val="21"/>
                <w:szCs w:val="21"/>
              </w:rPr>
              <w:t>-</w:t>
            </w:r>
          </w:p>
        </w:tc>
        <w:tc>
          <w:tcPr>
            <w:tcW w:w="270" w:type="dxa"/>
            <w:vAlign w:val="bottom"/>
          </w:tcPr>
          <w:p w14:paraId="59F068A7" w14:textId="77777777" w:rsidR="00515D81" w:rsidRPr="008A2961" w:rsidRDefault="00515D81" w:rsidP="00515D81">
            <w:pPr>
              <w:tabs>
                <w:tab w:val="clear" w:pos="907"/>
              </w:tabs>
              <w:ind w:right="57"/>
              <w:jc w:val="right"/>
              <w:rPr>
                <w:rFonts w:cs="Times New Roman"/>
                <w:sz w:val="21"/>
                <w:szCs w:val="21"/>
              </w:rPr>
            </w:pPr>
          </w:p>
        </w:tc>
        <w:tc>
          <w:tcPr>
            <w:tcW w:w="1176" w:type="dxa"/>
            <w:vAlign w:val="bottom"/>
          </w:tcPr>
          <w:p w14:paraId="76EBBDA2" w14:textId="028A4885"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8A2961">
              <w:rPr>
                <w:rFonts w:cs="Times New Roman"/>
                <w:sz w:val="21"/>
                <w:szCs w:val="21"/>
              </w:rPr>
              <w:t>-</w:t>
            </w:r>
          </w:p>
        </w:tc>
      </w:tr>
      <w:tr w:rsidR="00515D81" w:rsidRPr="00115BAD" w14:paraId="1A6F47AB" w14:textId="77777777">
        <w:trPr>
          <w:trHeight w:val="50"/>
        </w:trPr>
        <w:tc>
          <w:tcPr>
            <w:tcW w:w="4503" w:type="dxa"/>
          </w:tcPr>
          <w:p w14:paraId="4B192175" w14:textId="77777777" w:rsidR="00515D81" w:rsidRPr="00115BAD" w:rsidRDefault="00515D81" w:rsidP="00515D8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Deferred income tax</w:t>
            </w:r>
          </w:p>
        </w:tc>
        <w:tc>
          <w:tcPr>
            <w:tcW w:w="1105" w:type="dxa"/>
          </w:tcPr>
          <w:p w14:paraId="1E25518F"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18B69C70" w14:textId="77777777" w:rsidR="00515D81" w:rsidRPr="008A2961" w:rsidRDefault="00515D81" w:rsidP="00515D81">
            <w:pPr>
              <w:tabs>
                <w:tab w:val="clear" w:pos="907"/>
              </w:tabs>
              <w:ind w:right="57"/>
              <w:jc w:val="right"/>
              <w:rPr>
                <w:rFonts w:cs="Times New Roman"/>
                <w:sz w:val="21"/>
                <w:szCs w:val="21"/>
              </w:rPr>
            </w:pPr>
          </w:p>
        </w:tc>
        <w:tc>
          <w:tcPr>
            <w:tcW w:w="1170" w:type="dxa"/>
          </w:tcPr>
          <w:p w14:paraId="309C4516"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76133302" w14:textId="77777777" w:rsidR="00515D81" w:rsidRPr="008A2961" w:rsidRDefault="00515D81" w:rsidP="00515D81">
            <w:pPr>
              <w:tabs>
                <w:tab w:val="clear" w:pos="907"/>
              </w:tabs>
              <w:ind w:right="57"/>
              <w:jc w:val="right"/>
              <w:rPr>
                <w:rFonts w:cs="Times New Roman"/>
                <w:sz w:val="21"/>
                <w:szCs w:val="21"/>
              </w:rPr>
            </w:pPr>
          </w:p>
        </w:tc>
        <w:tc>
          <w:tcPr>
            <w:tcW w:w="1125" w:type="dxa"/>
          </w:tcPr>
          <w:p w14:paraId="5998C1A5"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5449C2C3" w14:textId="77777777" w:rsidR="00515D81" w:rsidRPr="008A2961" w:rsidRDefault="00515D81" w:rsidP="00515D81">
            <w:pPr>
              <w:tabs>
                <w:tab w:val="clear" w:pos="907"/>
              </w:tabs>
              <w:ind w:right="57"/>
              <w:jc w:val="right"/>
              <w:rPr>
                <w:rFonts w:cs="Times New Roman"/>
                <w:sz w:val="21"/>
                <w:szCs w:val="21"/>
              </w:rPr>
            </w:pPr>
          </w:p>
        </w:tc>
        <w:tc>
          <w:tcPr>
            <w:tcW w:w="1176" w:type="dxa"/>
          </w:tcPr>
          <w:p w14:paraId="2CC19B4B"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r>
      <w:tr w:rsidR="00515D81" w:rsidRPr="00115BAD" w14:paraId="35FBF47A" w14:textId="77777777">
        <w:trPr>
          <w:trHeight w:val="60"/>
        </w:trPr>
        <w:tc>
          <w:tcPr>
            <w:tcW w:w="4503" w:type="dxa"/>
          </w:tcPr>
          <w:p w14:paraId="3A1D202C" w14:textId="77777777" w:rsidR="00515D81" w:rsidRPr="00115BAD" w:rsidRDefault="00515D81" w:rsidP="00515D8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 xml:space="preserve">   Movements in temporary differences</w:t>
            </w:r>
          </w:p>
        </w:tc>
        <w:tc>
          <w:tcPr>
            <w:tcW w:w="1105" w:type="dxa"/>
          </w:tcPr>
          <w:p w14:paraId="0A68028B" w14:textId="72A33B22"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w:t>
            </w:r>
            <w:r w:rsidR="007B7CC0">
              <w:rPr>
                <w:rFonts w:cs="Times New Roman"/>
                <w:sz w:val="21"/>
                <w:szCs w:val="21"/>
              </w:rPr>
              <w:t>6,45</w:t>
            </w:r>
            <w:r w:rsidR="00D20C19">
              <w:rPr>
                <w:rFonts w:cs="Times New Roman"/>
                <w:sz w:val="21"/>
                <w:szCs w:val="21"/>
              </w:rPr>
              <w:t>5</w:t>
            </w:r>
            <w:r w:rsidRPr="008A2961">
              <w:rPr>
                <w:rFonts w:cs="Times New Roman"/>
                <w:sz w:val="21"/>
                <w:szCs w:val="21"/>
              </w:rPr>
              <w:t>)</w:t>
            </w:r>
          </w:p>
        </w:tc>
        <w:tc>
          <w:tcPr>
            <w:tcW w:w="270" w:type="dxa"/>
            <w:vAlign w:val="bottom"/>
          </w:tcPr>
          <w:p w14:paraId="533637B5" w14:textId="77777777" w:rsidR="00515D81" w:rsidRPr="008A2961" w:rsidRDefault="00515D81" w:rsidP="00515D81">
            <w:pPr>
              <w:tabs>
                <w:tab w:val="clear" w:pos="907"/>
              </w:tabs>
              <w:ind w:right="170"/>
              <w:jc w:val="right"/>
              <w:rPr>
                <w:rFonts w:cs="Times New Roman"/>
                <w:sz w:val="21"/>
                <w:szCs w:val="21"/>
              </w:rPr>
            </w:pPr>
          </w:p>
        </w:tc>
        <w:tc>
          <w:tcPr>
            <w:tcW w:w="1170" w:type="dxa"/>
          </w:tcPr>
          <w:p w14:paraId="6203F0D8" w14:textId="5F8F6FF4"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9,968</w:t>
            </w:r>
          </w:p>
        </w:tc>
        <w:tc>
          <w:tcPr>
            <w:tcW w:w="270" w:type="dxa"/>
            <w:vAlign w:val="bottom"/>
          </w:tcPr>
          <w:p w14:paraId="4C3B835B" w14:textId="77777777" w:rsidR="00515D81" w:rsidRPr="008A2961" w:rsidRDefault="00515D81" w:rsidP="00515D81">
            <w:pPr>
              <w:tabs>
                <w:tab w:val="clear" w:pos="907"/>
              </w:tabs>
              <w:ind w:right="170"/>
              <w:jc w:val="right"/>
              <w:rPr>
                <w:rFonts w:cs="Times New Roman"/>
                <w:sz w:val="21"/>
                <w:szCs w:val="21"/>
              </w:rPr>
            </w:pPr>
          </w:p>
        </w:tc>
        <w:tc>
          <w:tcPr>
            <w:tcW w:w="1125" w:type="dxa"/>
          </w:tcPr>
          <w:p w14:paraId="222B21B0" w14:textId="66B1E639"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(5,578)</w:t>
            </w:r>
          </w:p>
        </w:tc>
        <w:tc>
          <w:tcPr>
            <w:tcW w:w="270" w:type="dxa"/>
            <w:vAlign w:val="bottom"/>
          </w:tcPr>
          <w:p w14:paraId="6BB8186E" w14:textId="77777777" w:rsidR="00515D81" w:rsidRPr="008A2961" w:rsidRDefault="00515D81" w:rsidP="00515D81">
            <w:pPr>
              <w:tabs>
                <w:tab w:val="clear" w:pos="907"/>
              </w:tabs>
              <w:ind w:right="170"/>
              <w:jc w:val="right"/>
              <w:rPr>
                <w:rFonts w:cs="Times New Roman"/>
                <w:sz w:val="21"/>
                <w:szCs w:val="21"/>
              </w:rPr>
            </w:pPr>
          </w:p>
        </w:tc>
        <w:tc>
          <w:tcPr>
            <w:tcW w:w="1176" w:type="dxa"/>
          </w:tcPr>
          <w:p w14:paraId="108E1658" w14:textId="379A085F"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6,030</w:t>
            </w:r>
          </w:p>
        </w:tc>
      </w:tr>
      <w:tr w:rsidR="00515D81" w:rsidRPr="00115BAD" w14:paraId="5371FA2B" w14:textId="77777777">
        <w:trPr>
          <w:trHeight w:val="60"/>
        </w:trPr>
        <w:tc>
          <w:tcPr>
            <w:tcW w:w="4503" w:type="dxa"/>
          </w:tcPr>
          <w:p w14:paraId="1DDEC33D" w14:textId="77777777" w:rsidR="00515D81" w:rsidRPr="00115BAD" w:rsidRDefault="00515D81" w:rsidP="00515D8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Total</w:t>
            </w:r>
          </w:p>
        </w:tc>
        <w:tc>
          <w:tcPr>
            <w:tcW w:w="1105" w:type="dxa"/>
            <w:tcBorders>
              <w:top w:val="single" w:sz="4" w:space="0" w:color="auto"/>
              <w:bottom w:val="double" w:sz="4" w:space="0" w:color="auto"/>
            </w:tcBorders>
          </w:tcPr>
          <w:p w14:paraId="05F4C99D" w14:textId="1CE5ECA7"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2,520</w:t>
            </w:r>
          </w:p>
        </w:tc>
        <w:tc>
          <w:tcPr>
            <w:tcW w:w="270" w:type="dxa"/>
            <w:vAlign w:val="bottom"/>
          </w:tcPr>
          <w:p w14:paraId="1AE74655" w14:textId="77777777" w:rsidR="00515D81" w:rsidRPr="008A2961" w:rsidRDefault="00515D81" w:rsidP="00515D81">
            <w:pPr>
              <w:tabs>
                <w:tab w:val="clear" w:pos="907"/>
              </w:tabs>
              <w:ind w:right="170"/>
              <w:jc w:val="right"/>
              <w:rPr>
                <w:rFonts w:cs="Times New Roman"/>
                <w:sz w:val="21"/>
                <w:szCs w:val="21"/>
              </w:rPr>
            </w:pPr>
          </w:p>
        </w:tc>
        <w:tc>
          <w:tcPr>
            <w:tcW w:w="1170" w:type="dxa"/>
            <w:tcBorders>
              <w:top w:val="single" w:sz="4" w:space="0" w:color="auto"/>
              <w:bottom w:val="double" w:sz="4" w:space="0" w:color="auto"/>
            </w:tcBorders>
          </w:tcPr>
          <w:p w14:paraId="3581EA7E" w14:textId="1CC6DB01"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11,751</w:t>
            </w:r>
          </w:p>
        </w:tc>
        <w:tc>
          <w:tcPr>
            <w:tcW w:w="270" w:type="dxa"/>
            <w:vAlign w:val="bottom"/>
          </w:tcPr>
          <w:p w14:paraId="540DC5C7" w14:textId="77777777" w:rsidR="00515D81" w:rsidRPr="008A2961" w:rsidRDefault="00515D81" w:rsidP="00515D81">
            <w:pPr>
              <w:tabs>
                <w:tab w:val="clear" w:pos="907"/>
              </w:tabs>
              <w:ind w:right="170"/>
              <w:jc w:val="right"/>
              <w:rPr>
                <w:rFonts w:cs="Times New Roman"/>
                <w:sz w:val="21"/>
                <w:szCs w:val="21"/>
              </w:rPr>
            </w:pPr>
          </w:p>
        </w:tc>
        <w:tc>
          <w:tcPr>
            <w:tcW w:w="1125" w:type="dxa"/>
            <w:tcBorders>
              <w:top w:val="single" w:sz="4" w:space="0" w:color="auto"/>
              <w:bottom w:val="double" w:sz="4" w:space="0" w:color="auto"/>
            </w:tcBorders>
          </w:tcPr>
          <w:p w14:paraId="2F69539D" w14:textId="5C0515C7"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(5,578)</w:t>
            </w:r>
          </w:p>
        </w:tc>
        <w:tc>
          <w:tcPr>
            <w:tcW w:w="270" w:type="dxa"/>
            <w:vAlign w:val="bottom"/>
          </w:tcPr>
          <w:p w14:paraId="76B96C39" w14:textId="77777777" w:rsidR="00515D81" w:rsidRPr="008A2961" w:rsidRDefault="00515D81" w:rsidP="00515D81">
            <w:pPr>
              <w:tabs>
                <w:tab w:val="clear" w:pos="907"/>
              </w:tabs>
              <w:ind w:right="170"/>
              <w:jc w:val="right"/>
              <w:rPr>
                <w:rFonts w:cs="Times New Roman"/>
                <w:sz w:val="21"/>
                <w:szCs w:val="21"/>
              </w:rPr>
            </w:pPr>
          </w:p>
        </w:tc>
        <w:tc>
          <w:tcPr>
            <w:tcW w:w="1176" w:type="dxa"/>
            <w:tcBorders>
              <w:top w:val="single" w:sz="4" w:space="0" w:color="auto"/>
              <w:bottom w:val="double" w:sz="4" w:space="0" w:color="auto"/>
            </w:tcBorders>
          </w:tcPr>
          <w:p w14:paraId="4279BDC5" w14:textId="4399522B"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6,030</w:t>
            </w:r>
          </w:p>
        </w:tc>
      </w:tr>
      <w:tr w:rsidR="00515D81" w:rsidRPr="00115BAD" w14:paraId="67ECF2F1" w14:textId="77777777">
        <w:trPr>
          <w:trHeight w:val="60"/>
        </w:trPr>
        <w:tc>
          <w:tcPr>
            <w:tcW w:w="4503" w:type="dxa"/>
            <w:vAlign w:val="bottom"/>
          </w:tcPr>
          <w:p w14:paraId="56972806" w14:textId="77777777" w:rsidR="00515D81" w:rsidRPr="00115BAD" w:rsidRDefault="00515D81" w:rsidP="00515D81">
            <w:pPr>
              <w:tabs>
                <w:tab w:val="clear" w:pos="907"/>
                <w:tab w:val="clear" w:pos="5387"/>
                <w:tab w:val="left" w:pos="900"/>
                <w:tab w:val="left" w:pos="1440"/>
                <w:tab w:val="left" w:pos="2160"/>
                <w:tab w:val="left" w:pos="5328"/>
              </w:tabs>
              <w:spacing w:line="200" w:lineRule="atLeast"/>
              <w:ind w:left="-110" w:right="-43"/>
              <w:rPr>
                <w:rFonts w:cs="Times New Roman"/>
                <w:sz w:val="21"/>
                <w:szCs w:val="21"/>
              </w:rPr>
            </w:pPr>
          </w:p>
        </w:tc>
        <w:tc>
          <w:tcPr>
            <w:tcW w:w="1105" w:type="dxa"/>
            <w:tcBorders>
              <w:top w:val="double" w:sz="4" w:space="0" w:color="auto"/>
            </w:tcBorders>
            <w:vAlign w:val="bottom"/>
          </w:tcPr>
          <w:p w14:paraId="7FE7574D"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690D1F1B" w14:textId="77777777" w:rsidR="00515D81" w:rsidRPr="008A2961" w:rsidRDefault="00515D81" w:rsidP="00515D81">
            <w:pPr>
              <w:tabs>
                <w:tab w:val="clear" w:pos="907"/>
              </w:tabs>
              <w:spacing w:line="200" w:lineRule="atLeast"/>
              <w:ind w:right="170"/>
              <w:jc w:val="right"/>
              <w:rPr>
                <w:rFonts w:cs="Times New Roman"/>
                <w:sz w:val="21"/>
                <w:szCs w:val="21"/>
              </w:rPr>
            </w:pPr>
          </w:p>
        </w:tc>
        <w:tc>
          <w:tcPr>
            <w:tcW w:w="1170" w:type="dxa"/>
            <w:tcBorders>
              <w:top w:val="double" w:sz="4" w:space="0" w:color="auto"/>
            </w:tcBorders>
            <w:vAlign w:val="bottom"/>
          </w:tcPr>
          <w:p w14:paraId="376F2BA5"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3EEA34CE" w14:textId="77777777" w:rsidR="00515D81" w:rsidRPr="008A2961" w:rsidRDefault="00515D81" w:rsidP="00515D81">
            <w:pPr>
              <w:tabs>
                <w:tab w:val="clear" w:pos="907"/>
              </w:tabs>
              <w:spacing w:line="200" w:lineRule="atLeast"/>
              <w:ind w:right="170"/>
              <w:jc w:val="right"/>
              <w:rPr>
                <w:rFonts w:cs="Times New Roman"/>
                <w:sz w:val="21"/>
                <w:szCs w:val="21"/>
              </w:rPr>
            </w:pPr>
          </w:p>
        </w:tc>
        <w:tc>
          <w:tcPr>
            <w:tcW w:w="1125" w:type="dxa"/>
            <w:tcBorders>
              <w:top w:val="double" w:sz="4" w:space="0" w:color="auto"/>
            </w:tcBorders>
            <w:vAlign w:val="bottom"/>
          </w:tcPr>
          <w:p w14:paraId="39F890D6"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0FD93EF5" w14:textId="77777777" w:rsidR="00515D81" w:rsidRPr="008A2961" w:rsidRDefault="00515D81" w:rsidP="00515D81">
            <w:pPr>
              <w:tabs>
                <w:tab w:val="clear" w:pos="907"/>
              </w:tabs>
              <w:spacing w:line="200" w:lineRule="atLeast"/>
              <w:ind w:right="170"/>
              <w:jc w:val="right"/>
              <w:rPr>
                <w:rFonts w:cs="Times New Roman"/>
                <w:sz w:val="21"/>
                <w:szCs w:val="21"/>
              </w:rPr>
            </w:pPr>
          </w:p>
        </w:tc>
        <w:tc>
          <w:tcPr>
            <w:tcW w:w="1176" w:type="dxa"/>
            <w:tcBorders>
              <w:top w:val="double" w:sz="4" w:space="0" w:color="auto"/>
            </w:tcBorders>
            <w:vAlign w:val="bottom"/>
          </w:tcPr>
          <w:p w14:paraId="1C50EEFC"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r>
      <w:tr w:rsidR="00515D81" w:rsidRPr="00115BAD" w14:paraId="741FBA29" w14:textId="77777777">
        <w:trPr>
          <w:trHeight w:val="60"/>
        </w:trPr>
        <w:tc>
          <w:tcPr>
            <w:tcW w:w="4503" w:type="dxa"/>
            <w:vAlign w:val="bottom"/>
          </w:tcPr>
          <w:p w14:paraId="0830E6A3" w14:textId="77777777" w:rsidR="00515D81" w:rsidRPr="00115BAD" w:rsidRDefault="00515D81" w:rsidP="00515D81">
            <w:pPr>
              <w:tabs>
                <w:tab w:val="clear" w:pos="907"/>
                <w:tab w:val="clear" w:pos="5387"/>
                <w:tab w:val="left" w:pos="900"/>
                <w:tab w:val="left" w:pos="1440"/>
                <w:tab w:val="left" w:pos="2160"/>
                <w:tab w:val="left" w:pos="5328"/>
              </w:tabs>
              <w:ind w:left="-110" w:right="-43"/>
              <w:rPr>
                <w:rFonts w:cs="Times New Roman"/>
                <w:sz w:val="21"/>
                <w:szCs w:val="21"/>
                <w:cs/>
              </w:rPr>
            </w:pPr>
            <w:r w:rsidRPr="00115BAD">
              <w:rPr>
                <w:rFonts w:cs="Times New Roman"/>
                <w:sz w:val="21"/>
                <w:szCs w:val="21"/>
                <w:u w:val="single"/>
              </w:rPr>
              <w:t>Reconciliation of effective tax rate</w:t>
            </w:r>
          </w:p>
        </w:tc>
        <w:tc>
          <w:tcPr>
            <w:tcW w:w="1105" w:type="dxa"/>
            <w:vAlign w:val="bottom"/>
          </w:tcPr>
          <w:p w14:paraId="570CC1F2"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1F794CBD" w14:textId="77777777" w:rsidR="00515D81" w:rsidRPr="008A2961" w:rsidRDefault="00515D81" w:rsidP="00515D81">
            <w:pPr>
              <w:tabs>
                <w:tab w:val="clear" w:pos="907"/>
              </w:tabs>
              <w:ind w:right="170"/>
              <w:jc w:val="right"/>
              <w:rPr>
                <w:rFonts w:cs="Times New Roman"/>
                <w:sz w:val="21"/>
                <w:szCs w:val="21"/>
              </w:rPr>
            </w:pPr>
          </w:p>
        </w:tc>
        <w:tc>
          <w:tcPr>
            <w:tcW w:w="1170" w:type="dxa"/>
            <w:vAlign w:val="bottom"/>
          </w:tcPr>
          <w:p w14:paraId="0B81B0C0"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0966712C" w14:textId="77777777" w:rsidR="00515D81" w:rsidRPr="008A2961" w:rsidRDefault="00515D81" w:rsidP="00515D81">
            <w:pPr>
              <w:tabs>
                <w:tab w:val="clear" w:pos="907"/>
              </w:tabs>
              <w:ind w:right="170"/>
              <w:jc w:val="right"/>
              <w:rPr>
                <w:rFonts w:cs="Times New Roman"/>
                <w:sz w:val="21"/>
                <w:szCs w:val="21"/>
              </w:rPr>
            </w:pPr>
          </w:p>
        </w:tc>
        <w:tc>
          <w:tcPr>
            <w:tcW w:w="1125" w:type="dxa"/>
            <w:vAlign w:val="bottom"/>
          </w:tcPr>
          <w:p w14:paraId="3A105A09"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205AD5D3" w14:textId="77777777" w:rsidR="00515D81" w:rsidRPr="008A2961" w:rsidRDefault="00515D81" w:rsidP="00515D81">
            <w:pPr>
              <w:tabs>
                <w:tab w:val="clear" w:pos="907"/>
              </w:tabs>
              <w:ind w:right="170"/>
              <w:jc w:val="right"/>
              <w:rPr>
                <w:rFonts w:cs="Times New Roman"/>
                <w:sz w:val="21"/>
                <w:szCs w:val="21"/>
              </w:rPr>
            </w:pPr>
          </w:p>
        </w:tc>
        <w:tc>
          <w:tcPr>
            <w:tcW w:w="1176" w:type="dxa"/>
            <w:vAlign w:val="bottom"/>
          </w:tcPr>
          <w:p w14:paraId="57C9CF3A"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r>
      <w:tr w:rsidR="00515D81" w:rsidRPr="00115BAD" w14:paraId="7EE7A5B5" w14:textId="77777777">
        <w:trPr>
          <w:trHeight w:val="60"/>
        </w:trPr>
        <w:tc>
          <w:tcPr>
            <w:tcW w:w="4503" w:type="dxa"/>
            <w:vAlign w:val="bottom"/>
          </w:tcPr>
          <w:p w14:paraId="0035ABC9" w14:textId="77777777" w:rsidR="00515D81" w:rsidRPr="00115BAD" w:rsidRDefault="00515D81" w:rsidP="00515D81">
            <w:pPr>
              <w:tabs>
                <w:tab w:val="clear" w:pos="907"/>
                <w:tab w:val="left" w:pos="900"/>
                <w:tab w:val="left" w:pos="1440"/>
                <w:tab w:val="left" w:pos="2160"/>
              </w:tabs>
              <w:ind w:left="-110" w:right="-43"/>
              <w:rPr>
                <w:rFonts w:cs="Times New Roman"/>
                <w:sz w:val="21"/>
                <w:szCs w:val="21"/>
              </w:rPr>
            </w:pPr>
            <w:r w:rsidRPr="00115BAD">
              <w:rPr>
                <w:rFonts w:cs="Times New Roman"/>
                <w:sz w:val="21"/>
                <w:szCs w:val="21"/>
              </w:rPr>
              <w:t>Profit (loss) before income tax</w:t>
            </w:r>
          </w:p>
        </w:tc>
        <w:tc>
          <w:tcPr>
            <w:tcW w:w="1105" w:type="dxa"/>
            <w:tcBorders>
              <w:bottom w:val="double" w:sz="4" w:space="0" w:color="auto"/>
            </w:tcBorders>
          </w:tcPr>
          <w:p w14:paraId="260BFF49" w14:textId="7F309836"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11,106</w:t>
            </w:r>
          </w:p>
        </w:tc>
        <w:tc>
          <w:tcPr>
            <w:tcW w:w="270" w:type="dxa"/>
            <w:vAlign w:val="bottom"/>
          </w:tcPr>
          <w:p w14:paraId="354D4F04" w14:textId="77777777" w:rsidR="00515D81" w:rsidRPr="008A2961" w:rsidRDefault="00515D81" w:rsidP="00515D81">
            <w:pPr>
              <w:tabs>
                <w:tab w:val="clear" w:pos="907"/>
              </w:tabs>
              <w:ind w:right="170"/>
              <w:jc w:val="right"/>
              <w:rPr>
                <w:rFonts w:cs="Times New Roman"/>
                <w:sz w:val="21"/>
                <w:szCs w:val="21"/>
              </w:rPr>
            </w:pPr>
          </w:p>
        </w:tc>
        <w:tc>
          <w:tcPr>
            <w:tcW w:w="1170" w:type="dxa"/>
            <w:tcBorders>
              <w:bottom w:val="double" w:sz="4" w:space="0" w:color="auto"/>
            </w:tcBorders>
          </w:tcPr>
          <w:p w14:paraId="71DD16DB" w14:textId="13CC766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7,624</w:t>
            </w:r>
          </w:p>
        </w:tc>
        <w:tc>
          <w:tcPr>
            <w:tcW w:w="270" w:type="dxa"/>
            <w:vAlign w:val="bottom"/>
          </w:tcPr>
          <w:p w14:paraId="49C2B78F" w14:textId="77777777" w:rsidR="00515D81" w:rsidRPr="008A2961" w:rsidRDefault="00515D81" w:rsidP="00515D81">
            <w:pPr>
              <w:tabs>
                <w:tab w:val="clear" w:pos="907"/>
              </w:tabs>
              <w:ind w:right="170"/>
              <w:jc w:val="right"/>
              <w:rPr>
                <w:rFonts w:cs="Times New Roman"/>
                <w:sz w:val="21"/>
                <w:szCs w:val="21"/>
              </w:rPr>
            </w:pPr>
          </w:p>
        </w:tc>
        <w:tc>
          <w:tcPr>
            <w:tcW w:w="1125" w:type="dxa"/>
            <w:tcBorders>
              <w:bottom w:val="double" w:sz="4" w:space="0" w:color="auto"/>
            </w:tcBorders>
          </w:tcPr>
          <w:p w14:paraId="4E08C749" w14:textId="5CCF04F9"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(34,357)</w:t>
            </w:r>
          </w:p>
        </w:tc>
        <w:tc>
          <w:tcPr>
            <w:tcW w:w="270" w:type="dxa"/>
            <w:vAlign w:val="bottom"/>
          </w:tcPr>
          <w:p w14:paraId="41D2094C" w14:textId="77777777" w:rsidR="00515D81" w:rsidRPr="008A2961" w:rsidRDefault="00515D81" w:rsidP="00515D81">
            <w:pPr>
              <w:tabs>
                <w:tab w:val="clear" w:pos="907"/>
              </w:tabs>
              <w:ind w:right="170"/>
              <w:jc w:val="right"/>
              <w:rPr>
                <w:rFonts w:cs="Times New Roman"/>
                <w:sz w:val="21"/>
                <w:szCs w:val="21"/>
              </w:rPr>
            </w:pPr>
          </w:p>
        </w:tc>
        <w:tc>
          <w:tcPr>
            <w:tcW w:w="1176" w:type="dxa"/>
            <w:tcBorders>
              <w:bottom w:val="double" w:sz="4" w:space="0" w:color="auto"/>
            </w:tcBorders>
          </w:tcPr>
          <w:p w14:paraId="31BB70EB" w14:textId="438AC54D"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(27,538)</w:t>
            </w:r>
          </w:p>
        </w:tc>
      </w:tr>
      <w:tr w:rsidR="00515D81" w:rsidRPr="00115BAD" w14:paraId="65681DDC" w14:textId="77777777" w:rsidTr="00520E8C">
        <w:trPr>
          <w:trHeight w:val="60"/>
        </w:trPr>
        <w:tc>
          <w:tcPr>
            <w:tcW w:w="4503" w:type="dxa"/>
            <w:vAlign w:val="bottom"/>
          </w:tcPr>
          <w:p w14:paraId="17CD15C1" w14:textId="77777777" w:rsidR="00515D81" w:rsidRPr="00115BAD" w:rsidRDefault="00515D81" w:rsidP="00515D81">
            <w:pPr>
              <w:tabs>
                <w:tab w:val="clear" w:pos="5387"/>
                <w:tab w:val="left" w:pos="1440"/>
                <w:tab w:val="left" w:pos="2160"/>
                <w:tab w:val="left" w:pos="5328"/>
              </w:tabs>
              <w:spacing w:line="200" w:lineRule="atLeast"/>
              <w:ind w:left="-110" w:right="-43"/>
              <w:rPr>
                <w:rFonts w:cs="Times New Roman"/>
                <w:sz w:val="21"/>
                <w:szCs w:val="21"/>
              </w:rPr>
            </w:pPr>
          </w:p>
        </w:tc>
        <w:tc>
          <w:tcPr>
            <w:tcW w:w="1105" w:type="dxa"/>
            <w:tcBorders>
              <w:top w:val="double" w:sz="4" w:space="0" w:color="auto"/>
            </w:tcBorders>
          </w:tcPr>
          <w:p w14:paraId="31C8507A"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6CC4171C" w14:textId="77777777" w:rsidR="00515D81" w:rsidRPr="008A2961" w:rsidRDefault="00515D81" w:rsidP="00515D81">
            <w:pPr>
              <w:tabs>
                <w:tab w:val="clear" w:pos="5387"/>
                <w:tab w:val="left" w:pos="1440"/>
                <w:tab w:val="left" w:pos="2160"/>
                <w:tab w:val="left" w:pos="5328"/>
              </w:tabs>
              <w:spacing w:line="200" w:lineRule="atLeast"/>
              <w:ind w:right="-43"/>
              <w:rPr>
                <w:rFonts w:cs="Times New Roman"/>
                <w:sz w:val="21"/>
                <w:szCs w:val="21"/>
              </w:rPr>
            </w:pPr>
          </w:p>
        </w:tc>
        <w:tc>
          <w:tcPr>
            <w:tcW w:w="1170" w:type="dxa"/>
            <w:tcBorders>
              <w:top w:val="double" w:sz="4" w:space="0" w:color="auto"/>
            </w:tcBorders>
            <w:vAlign w:val="bottom"/>
          </w:tcPr>
          <w:p w14:paraId="39B76F41"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jc w:val="thaiDistribute"/>
              <w:rPr>
                <w:rFonts w:cs="Times New Roman"/>
                <w:sz w:val="21"/>
                <w:szCs w:val="21"/>
              </w:rPr>
            </w:pPr>
          </w:p>
        </w:tc>
        <w:tc>
          <w:tcPr>
            <w:tcW w:w="270" w:type="dxa"/>
            <w:vAlign w:val="bottom"/>
          </w:tcPr>
          <w:p w14:paraId="4D33E19C" w14:textId="77777777" w:rsidR="00515D81" w:rsidRPr="008A2961" w:rsidRDefault="00515D81" w:rsidP="00515D81">
            <w:pPr>
              <w:tabs>
                <w:tab w:val="clear" w:pos="5387"/>
                <w:tab w:val="left" w:pos="1440"/>
                <w:tab w:val="left" w:pos="2160"/>
                <w:tab w:val="left" w:pos="5328"/>
              </w:tabs>
              <w:spacing w:line="200" w:lineRule="atLeast"/>
              <w:ind w:right="-43"/>
              <w:rPr>
                <w:rFonts w:cs="Times New Roman"/>
                <w:sz w:val="21"/>
                <w:szCs w:val="21"/>
              </w:rPr>
            </w:pPr>
          </w:p>
        </w:tc>
        <w:tc>
          <w:tcPr>
            <w:tcW w:w="1125" w:type="dxa"/>
            <w:tcBorders>
              <w:top w:val="double" w:sz="4" w:space="0" w:color="auto"/>
            </w:tcBorders>
          </w:tcPr>
          <w:p w14:paraId="5A630512"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23C676DB" w14:textId="77777777" w:rsidR="00515D81" w:rsidRPr="008A2961" w:rsidRDefault="00515D81" w:rsidP="00515D81">
            <w:pPr>
              <w:tabs>
                <w:tab w:val="clear" w:pos="5387"/>
                <w:tab w:val="left" w:pos="1440"/>
                <w:tab w:val="left" w:pos="2160"/>
                <w:tab w:val="left" w:pos="5328"/>
              </w:tabs>
              <w:spacing w:line="200" w:lineRule="atLeast"/>
              <w:ind w:right="-43"/>
              <w:rPr>
                <w:rFonts w:cs="Times New Roman"/>
                <w:sz w:val="21"/>
                <w:szCs w:val="21"/>
              </w:rPr>
            </w:pPr>
          </w:p>
        </w:tc>
        <w:tc>
          <w:tcPr>
            <w:tcW w:w="1176" w:type="dxa"/>
            <w:tcBorders>
              <w:top w:val="double" w:sz="4" w:space="0" w:color="auto"/>
            </w:tcBorders>
            <w:vAlign w:val="bottom"/>
          </w:tcPr>
          <w:p w14:paraId="0FCA77F1"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r>
      <w:tr w:rsidR="00515D81" w:rsidRPr="00115BAD" w14:paraId="67F5753D" w14:textId="77777777">
        <w:trPr>
          <w:trHeight w:val="60"/>
        </w:trPr>
        <w:tc>
          <w:tcPr>
            <w:tcW w:w="4503" w:type="dxa"/>
            <w:vAlign w:val="bottom"/>
          </w:tcPr>
          <w:p w14:paraId="664E5B6F"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Income tax using the corporate tax rate</w:t>
            </w:r>
          </w:p>
        </w:tc>
        <w:tc>
          <w:tcPr>
            <w:tcW w:w="1105" w:type="dxa"/>
          </w:tcPr>
          <w:p w14:paraId="67169B58" w14:textId="79D77E6B"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2,155</w:t>
            </w:r>
          </w:p>
        </w:tc>
        <w:tc>
          <w:tcPr>
            <w:tcW w:w="270" w:type="dxa"/>
            <w:vAlign w:val="bottom"/>
          </w:tcPr>
          <w:p w14:paraId="69527FFE" w14:textId="77777777" w:rsidR="00515D81" w:rsidRPr="008A2961" w:rsidRDefault="00515D81" w:rsidP="00515D81">
            <w:pPr>
              <w:tabs>
                <w:tab w:val="clear" w:pos="907"/>
              </w:tabs>
              <w:ind w:right="170"/>
              <w:jc w:val="right"/>
              <w:rPr>
                <w:rFonts w:cs="Times New Roman"/>
                <w:sz w:val="21"/>
                <w:szCs w:val="21"/>
              </w:rPr>
            </w:pPr>
          </w:p>
        </w:tc>
        <w:tc>
          <w:tcPr>
            <w:tcW w:w="1170" w:type="dxa"/>
          </w:tcPr>
          <w:p w14:paraId="1D052B3C" w14:textId="25E71A5F"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1,510</w:t>
            </w:r>
          </w:p>
        </w:tc>
        <w:tc>
          <w:tcPr>
            <w:tcW w:w="270" w:type="dxa"/>
            <w:vAlign w:val="bottom"/>
          </w:tcPr>
          <w:p w14:paraId="6A586F37" w14:textId="77777777" w:rsidR="00515D81" w:rsidRPr="008A2961" w:rsidRDefault="00515D81" w:rsidP="00515D81">
            <w:pPr>
              <w:tabs>
                <w:tab w:val="clear" w:pos="907"/>
              </w:tabs>
              <w:ind w:right="170"/>
              <w:jc w:val="right"/>
              <w:rPr>
                <w:rFonts w:cs="Times New Roman"/>
                <w:sz w:val="21"/>
                <w:szCs w:val="21"/>
              </w:rPr>
            </w:pPr>
          </w:p>
        </w:tc>
        <w:tc>
          <w:tcPr>
            <w:tcW w:w="1125" w:type="dxa"/>
          </w:tcPr>
          <w:p w14:paraId="5DAF89B0" w14:textId="13390F24"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(6,871)</w:t>
            </w:r>
          </w:p>
        </w:tc>
        <w:tc>
          <w:tcPr>
            <w:tcW w:w="270" w:type="dxa"/>
            <w:vAlign w:val="bottom"/>
          </w:tcPr>
          <w:p w14:paraId="324216AE" w14:textId="77777777" w:rsidR="00515D81" w:rsidRPr="008A2961" w:rsidRDefault="00515D81" w:rsidP="00515D81">
            <w:pPr>
              <w:tabs>
                <w:tab w:val="clear" w:pos="907"/>
              </w:tabs>
              <w:ind w:right="170"/>
              <w:jc w:val="right"/>
              <w:rPr>
                <w:rFonts w:cs="Times New Roman"/>
                <w:sz w:val="21"/>
                <w:szCs w:val="21"/>
              </w:rPr>
            </w:pPr>
          </w:p>
        </w:tc>
        <w:tc>
          <w:tcPr>
            <w:tcW w:w="1176" w:type="dxa"/>
          </w:tcPr>
          <w:p w14:paraId="2C6CE0B6" w14:textId="3DBFFCAE"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(5,507)</w:t>
            </w:r>
          </w:p>
        </w:tc>
      </w:tr>
      <w:tr w:rsidR="00515D81" w:rsidRPr="00115BAD" w14:paraId="0F4FED15" w14:textId="77777777">
        <w:trPr>
          <w:trHeight w:val="60"/>
        </w:trPr>
        <w:tc>
          <w:tcPr>
            <w:tcW w:w="4503" w:type="dxa"/>
            <w:vAlign w:val="bottom"/>
          </w:tcPr>
          <w:p w14:paraId="3F939D86"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Effects from additional deductible expenses - net</w:t>
            </w:r>
          </w:p>
        </w:tc>
        <w:tc>
          <w:tcPr>
            <w:tcW w:w="1105" w:type="dxa"/>
            <w:vAlign w:val="bottom"/>
          </w:tcPr>
          <w:p w14:paraId="1D0EE444" w14:textId="42E98410"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1"/>
                <w:szCs w:val="21"/>
              </w:rPr>
            </w:pPr>
          </w:p>
        </w:tc>
        <w:tc>
          <w:tcPr>
            <w:tcW w:w="270" w:type="dxa"/>
            <w:vAlign w:val="bottom"/>
          </w:tcPr>
          <w:p w14:paraId="5F57BC39" w14:textId="77777777" w:rsidR="00515D81" w:rsidRPr="008A2961" w:rsidRDefault="00515D81" w:rsidP="00515D81">
            <w:pPr>
              <w:tabs>
                <w:tab w:val="clear" w:pos="907"/>
              </w:tabs>
              <w:ind w:right="170"/>
              <w:jc w:val="right"/>
              <w:rPr>
                <w:rFonts w:cs="Times New Roman"/>
                <w:sz w:val="21"/>
                <w:szCs w:val="21"/>
              </w:rPr>
            </w:pPr>
          </w:p>
        </w:tc>
        <w:tc>
          <w:tcPr>
            <w:tcW w:w="1170" w:type="dxa"/>
            <w:vAlign w:val="bottom"/>
          </w:tcPr>
          <w:p w14:paraId="43DCC766"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07DA7517" w14:textId="77777777" w:rsidR="00515D81" w:rsidRPr="008A2961" w:rsidRDefault="00515D81" w:rsidP="00515D81">
            <w:pPr>
              <w:tabs>
                <w:tab w:val="clear" w:pos="907"/>
              </w:tabs>
              <w:ind w:right="170"/>
              <w:jc w:val="right"/>
              <w:rPr>
                <w:rFonts w:cs="Times New Roman"/>
                <w:sz w:val="21"/>
                <w:szCs w:val="21"/>
              </w:rPr>
            </w:pPr>
          </w:p>
        </w:tc>
        <w:tc>
          <w:tcPr>
            <w:tcW w:w="1125" w:type="dxa"/>
            <w:vAlign w:val="bottom"/>
          </w:tcPr>
          <w:p w14:paraId="62CAAF72"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1"/>
                <w:szCs w:val="21"/>
              </w:rPr>
            </w:pPr>
          </w:p>
        </w:tc>
        <w:tc>
          <w:tcPr>
            <w:tcW w:w="270" w:type="dxa"/>
            <w:vAlign w:val="bottom"/>
          </w:tcPr>
          <w:p w14:paraId="14B99C2E" w14:textId="77777777" w:rsidR="00515D81" w:rsidRPr="008A2961" w:rsidRDefault="00515D81" w:rsidP="00515D81">
            <w:pPr>
              <w:tabs>
                <w:tab w:val="clear" w:pos="907"/>
              </w:tabs>
              <w:ind w:right="170"/>
              <w:jc w:val="right"/>
              <w:rPr>
                <w:rFonts w:cs="Times New Roman"/>
                <w:sz w:val="21"/>
                <w:szCs w:val="21"/>
              </w:rPr>
            </w:pPr>
          </w:p>
        </w:tc>
        <w:tc>
          <w:tcPr>
            <w:tcW w:w="1176" w:type="dxa"/>
            <w:vAlign w:val="bottom"/>
          </w:tcPr>
          <w:p w14:paraId="2FA95C8A"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r>
      <w:tr w:rsidR="00515D81" w:rsidRPr="00115BAD" w14:paraId="2579D186" w14:textId="77777777" w:rsidTr="00C26971">
        <w:trPr>
          <w:trHeight w:val="54"/>
        </w:trPr>
        <w:tc>
          <w:tcPr>
            <w:tcW w:w="4503" w:type="dxa"/>
            <w:vAlign w:val="bottom"/>
          </w:tcPr>
          <w:p w14:paraId="0846F508"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 xml:space="preserve">   from non-deductible expenses</w:t>
            </w:r>
          </w:p>
        </w:tc>
        <w:tc>
          <w:tcPr>
            <w:tcW w:w="1105" w:type="dxa"/>
          </w:tcPr>
          <w:p w14:paraId="2532E270" w14:textId="02D2BC86" w:rsidR="00515D81" w:rsidRPr="008A2961" w:rsidRDefault="00B874B5"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1,0</w:t>
            </w:r>
            <w:r w:rsidR="00FA31C7" w:rsidRPr="008A2961">
              <w:rPr>
                <w:rFonts w:cs="Times New Roman"/>
                <w:sz w:val="21"/>
                <w:szCs w:val="21"/>
              </w:rPr>
              <w:t>34</w:t>
            </w:r>
          </w:p>
        </w:tc>
        <w:tc>
          <w:tcPr>
            <w:tcW w:w="270" w:type="dxa"/>
            <w:vAlign w:val="bottom"/>
          </w:tcPr>
          <w:p w14:paraId="2C25B4CF" w14:textId="77777777" w:rsidR="00515D81" w:rsidRPr="008A2961" w:rsidRDefault="00515D81" w:rsidP="00515D81">
            <w:pPr>
              <w:tabs>
                <w:tab w:val="clear" w:pos="907"/>
              </w:tabs>
              <w:ind w:right="170"/>
              <w:jc w:val="right"/>
              <w:rPr>
                <w:rFonts w:cs="Times New Roman"/>
                <w:sz w:val="21"/>
                <w:szCs w:val="21"/>
              </w:rPr>
            </w:pPr>
          </w:p>
        </w:tc>
        <w:tc>
          <w:tcPr>
            <w:tcW w:w="1170" w:type="dxa"/>
          </w:tcPr>
          <w:p w14:paraId="3D964609" w14:textId="2DEB76E5"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(4,301)</w:t>
            </w:r>
          </w:p>
        </w:tc>
        <w:tc>
          <w:tcPr>
            <w:tcW w:w="270" w:type="dxa"/>
            <w:vAlign w:val="bottom"/>
          </w:tcPr>
          <w:p w14:paraId="4909A322" w14:textId="77777777" w:rsidR="00515D81" w:rsidRPr="008A2961" w:rsidRDefault="00515D81" w:rsidP="00515D81">
            <w:pPr>
              <w:tabs>
                <w:tab w:val="clear" w:pos="907"/>
              </w:tabs>
              <w:ind w:right="170"/>
              <w:jc w:val="right"/>
              <w:rPr>
                <w:rFonts w:cs="Times New Roman"/>
                <w:sz w:val="21"/>
                <w:szCs w:val="21"/>
              </w:rPr>
            </w:pPr>
          </w:p>
        </w:tc>
        <w:tc>
          <w:tcPr>
            <w:tcW w:w="1125" w:type="dxa"/>
          </w:tcPr>
          <w:p w14:paraId="11C41D5B" w14:textId="0AAB86AC" w:rsidR="00515D81" w:rsidRPr="008A2961" w:rsidRDefault="00B874B5"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1,1</w:t>
            </w:r>
            <w:r w:rsidR="00FA31C7" w:rsidRPr="008A2961">
              <w:rPr>
                <w:rFonts w:cs="Times New Roman"/>
                <w:sz w:val="21"/>
                <w:szCs w:val="21"/>
              </w:rPr>
              <w:t>7</w:t>
            </w:r>
            <w:r w:rsidR="008A2961">
              <w:rPr>
                <w:rFonts w:cs="Times New Roman"/>
                <w:sz w:val="21"/>
                <w:szCs w:val="21"/>
              </w:rPr>
              <w:t>8</w:t>
            </w:r>
          </w:p>
        </w:tc>
        <w:tc>
          <w:tcPr>
            <w:tcW w:w="270" w:type="dxa"/>
            <w:vAlign w:val="bottom"/>
          </w:tcPr>
          <w:p w14:paraId="2BA6E2E8" w14:textId="77777777" w:rsidR="00515D81" w:rsidRPr="008A2961" w:rsidRDefault="00515D81" w:rsidP="00515D81">
            <w:pPr>
              <w:tabs>
                <w:tab w:val="clear" w:pos="907"/>
              </w:tabs>
              <w:ind w:right="170"/>
              <w:jc w:val="right"/>
              <w:rPr>
                <w:rFonts w:cs="Times New Roman"/>
                <w:sz w:val="21"/>
                <w:szCs w:val="21"/>
              </w:rPr>
            </w:pPr>
          </w:p>
        </w:tc>
        <w:tc>
          <w:tcPr>
            <w:tcW w:w="1176" w:type="dxa"/>
          </w:tcPr>
          <w:p w14:paraId="3C5BB69F" w14:textId="094D73A9"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17</w:t>
            </w:r>
          </w:p>
        </w:tc>
      </w:tr>
      <w:tr w:rsidR="00515D81" w:rsidRPr="00115BAD" w14:paraId="1CB898A2" w14:textId="77777777" w:rsidTr="00520E8C">
        <w:trPr>
          <w:trHeight w:val="60"/>
        </w:trPr>
        <w:tc>
          <w:tcPr>
            <w:tcW w:w="4503" w:type="dxa"/>
            <w:vAlign w:val="bottom"/>
          </w:tcPr>
          <w:p w14:paraId="4D67BA66"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Tax loss which deferred tax asset has not yet</w:t>
            </w:r>
          </w:p>
        </w:tc>
        <w:tc>
          <w:tcPr>
            <w:tcW w:w="1105" w:type="dxa"/>
          </w:tcPr>
          <w:p w14:paraId="1F66C827" w14:textId="557A1AD6"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451945A0" w14:textId="77777777" w:rsidR="00515D81" w:rsidRPr="008A2961" w:rsidRDefault="00515D81" w:rsidP="00515D81">
            <w:pPr>
              <w:tabs>
                <w:tab w:val="clear" w:pos="907"/>
              </w:tabs>
              <w:ind w:right="170"/>
              <w:jc w:val="right"/>
              <w:rPr>
                <w:rFonts w:cs="Times New Roman"/>
                <w:sz w:val="21"/>
                <w:szCs w:val="21"/>
              </w:rPr>
            </w:pPr>
          </w:p>
        </w:tc>
        <w:tc>
          <w:tcPr>
            <w:tcW w:w="1170" w:type="dxa"/>
          </w:tcPr>
          <w:p w14:paraId="7590F392"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p>
        </w:tc>
        <w:tc>
          <w:tcPr>
            <w:tcW w:w="270" w:type="dxa"/>
            <w:vAlign w:val="bottom"/>
          </w:tcPr>
          <w:p w14:paraId="54DD302F" w14:textId="77777777" w:rsidR="00515D81" w:rsidRPr="008A2961" w:rsidRDefault="00515D81" w:rsidP="00515D81">
            <w:pPr>
              <w:tabs>
                <w:tab w:val="clear" w:pos="907"/>
              </w:tabs>
              <w:ind w:right="170"/>
              <w:jc w:val="right"/>
              <w:rPr>
                <w:rFonts w:cs="Times New Roman"/>
                <w:sz w:val="21"/>
                <w:szCs w:val="21"/>
              </w:rPr>
            </w:pPr>
          </w:p>
        </w:tc>
        <w:tc>
          <w:tcPr>
            <w:tcW w:w="1125" w:type="dxa"/>
          </w:tcPr>
          <w:p w14:paraId="448E5690"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239BA3D6" w14:textId="77777777" w:rsidR="00515D81" w:rsidRPr="008A2961" w:rsidRDefault="00515D81" w:rsidP="00515D81">
            <w:pPr>
              <w:tabs>
                <w:tab w:val="clear" w:pos="907"/>
              </w:tabs>
              <w:ind w:right="170"/>
              <w:jc w:val="right"/>
              <w:rPr>
                <w:rFonts w:cs="Times New Roman"/>
                <w:sz w:val="21"/>
                <w:szCs w:val="21"/>
              </w:rPr>
            </w:pPr>
          </w:p>
        </w:tc>
        <w:tc>
          <w:tcPr>
            <w:tcW w:w="1176" w:type="dxa"/>
            <w:vAlign w:val="bottom"/>
          </w:tcPr>
          <w:p w14:paraId="24E91432"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r>
      <w:tr w:rsidR="00515D81" w:rsidRPr="00115BAD" w14:paraId="710B27C5" w14:textId="77777777" w:rsidTr="00FE3975">
        <w:trPr>
          <w:trHeight w:val="60"/>
        </w:trPr>
        <w:tc>
          <w:tcPr>
            <w:tcW w:w="4503" w:type="dxa"/>
            <w:vAlign w:val="bottom"/>
          </w:tcPr>
          <w:p w14:paraId="70C449DA"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 xml:space="preserve">   been recognized</w:t>
            </w:r>
          </w:p>
        </w:tc>
        <w:tc>
          <w:tcPr>
            <w:tcW w:w="1105" w:type="dxa"/>
          </w:tcPr>
          <w:p w14:paraId="35522995" w14:textId="1C01BC46" w:rsidR="00515D81" w:rsidRPr="008A2961" w:rsidRDefault="00FA31C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30</w:t>
            </w:r>
          </w:p>
        </w:tc>
        <w:tc>
          <w:tcPr>
            <w:tcW w:w="270" w:type="dxa"/>
            <w:vAlign w:val="bottom"/>
          </w:tcPr>
          <w:p w14:paraId="2C11F67F" w14:textId="77777777" w:rsidR="00515D81" w:rsidRPr="008A2961" w:rsidRDefault="00515D81" w:rsidP="00515D81">
            <w:pPr>
              <w:tabs>
                <w:tab w:val="clear" w:pos="907"/>
              </w:tabs>
              <w:ind w:right="170"/>
              <w:jc w:val="right"/>
              <w:rPr>
                <w:rFonts w:cs="Times New Roman"/>
                <w:sz w:val="21"/>
                <w:szCs w:val="21"/>
              </w:rPr>
            </w:pPr>
          </w:p>
        </w:tc>
        <w:tc>
          <w:tcPr>
            <w:tcW w:w="1170" w:type="dxa"/>
          </w:tcPr>
          <w:p w14:paraId="482A36E9" w14:textId="3D3CF480"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14,542</w:t>
            </w:r>
          </w:p>
        </w:tc>
        <w:tc>
          <w:tcPr>
            <w:tcW w:w="270" w:type="dxa"/>
            <w:vAlign w:val="bottom"/>
          </w:tcPr>
          <w:p w14:paraId="16895B25" w14:textId="77777777" w:rsidR="00515D81" w:rsidRPr="008A2961" w:rsidRDefault="00515D81" w:rsidP="00515D81">
            <w:pPr>
              <w:tabs>
                <w:tab w:val="clear" w:pos="907"/>
              </w:tabs>
              <w:ind w:right="170"/>
              <w:jc w:val="right"/>
              <w:rPr>
                <w:rFonts w:cs="Times New Roman"/>
                <w:sz w:val="21"/>
                <w:szCs w:val="21"/>
              </w:rPr>
            </w:pPr>
          </w:p>
        </w:tc>
        <w:tc>
          <w:tcPr>
            <w:tcW w:w="1125" w:type="dxa"/>
          </w:tcPr>
          <w:p w14:paraId="2E7A4D65" w14:textId="110BD1D8" w:rsidR="00515D81" w:rsidRPr="008A2961" w:rsidRDefault="00B874B5"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w:t>
            </w:r>
            <w:r w:rsidR="00FA31C7" w:rsidRPr="008A2961">
              <w:rPr>
                <w:rFonts w:cs="Times New Roman"/>
                <w:sz w:val="21"/>
                <w:szCs w:val="21"/>
              </w:rPr>
              <w:t>15</w:t>
            </w:r>
          </w:p>
        </w:tc>
        <w:tc>
          <w:tcPr>
            <w:tcW w:w="270" w:type="dxa"/>
            <w:vAlign w:val="bottom"/>
          </w:tcPr>
          <w:p w14:paraId="24F7E2F3" w14:textId="77777777" w:rsidR="00515D81" w:rsidRPr="008A2961" w:rsidRDefault="00515D81" w:rsidP="00515D81">
            <w:pPr>
              <w:tabs>
                <w:tab w:val="clear" w:pos="907"/>
              </w:tabs>
              <w:ind w:right="170"/>
              <w:jc w:val="right"/>
              <w:rPr>
                <w:rFonts w:cs="Times New Roman"/>
                <w:sz w:val="21"/>
                <w:szCs w:val="21"/>
              </w:rPr>
            </w:pPr>
          </w:p>
        </w:tc>
        <w:tc>
          <w:tcPr>
            <w:tcW w:w="1176" w:type="dxa"/>
            <w:vAlign w:val="bottom"/>
          </w:tcPr>
          <w:p w14:paraId="54CA5426" w14:textId="7B5AC2B4"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11,520</w:t>
            </w:r>
          </w:p>
        </w:tc>
      </w:tr>
      <w:tr w:rsidR="0000092E" w:rsidRPr="00115BAD" w14:paraId="6C4E88B8" w14:textId="77777777" w:rsidTr="00FE3975">
        <w:trPr>
          <w:trHeight w:val="60"/>
        </w:trPr>
        <w:tc>
          <w:tcPr>
            <w:tcW w:w="4503" w:type="dxa"/>
            <w:vAlign w:val="bottom"/>
          </w:tcPr>
          <w:p w14:paraId="5A801C30" w14:textId="4CAC2597" w:rsidR="0000092E" w:rsidRPr="00115BAD" w:rsidRDefault="0000092E" w:rsidP="0000092E">
            <w:pPr>
              <w:tabs>
                <w:tab w:val="left" w:pos="1440"/>
                <w:tab w:val="left" w:pos="2160"/>
              </w:tabs>
              <w:ind w:left="-110" w:right="-43"/>
              <w:rPr>
                <w:rFonts w:cs="Times New Roman"/>
                <w:sz w:val="21"/>
                <w:szCs w:val="21"/>
              </w:rPr>
            </w:pPr>
            <w:r w:rsidRPr="00115BAD">
              <w:rPr>
                <w:rFonts w:cs="Times New Roman"/>
                <w:sz w:val="21"/>
                <w:szCs w:val="21"/>
              </w:rPr>
              <w:t>Effects from benefit of tax loss carry forward</w:t>
            </w:r>
          </w:p>
        </w:tc>
        <w:tc>
          <w:tcPr>
            <w:tcW w:w="1105" w:type="dxa"/>
          </w:tcPr>
          <w:p w14:paraId="7FC63EC4" w14:textId="5BE14A71" w:rsidR="0000092E" w:rsidRPr="008A2961" w:rsidRDefault="00B874B5"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(699)</w:t>
            </w:r>
          </w:p>
        </w:tc>
        <w:tc>
          <w:tcPr>
            <w:tcW w:w="270" w:type="dxa"/>
            <w:vAlign w:val="bottom"/>
          </w:tcPr>
          <w:p w14:paraId="7362E388" w14:textId="77777777" w:rsidR="0000092E" w:rsidRPr="008A2961" w:rsidRDefault="0000092E" w:rsidP="0000092E">
            <w:pPr>
              <w:tabs>
                <w:tab w:val="clear" w:pos="907"/>
              </w:tabs>
              <w:ind w:right="170"/>
              <w:jc w:val="right"/>
              <w:rPr>
                <w:rFonts w:cs="Times New Roman"/>
                <w:sz w:val="21"/>
                <w:szCs w:val="21"/>
              </w:rPr>
            </w:pPr>
          </w:p>
        </w:tc>
        <w:tc>
          <w:tcPr>
            <w:tcW w:w="1170" w:type="dxa"/>
          </w:tcPr>
          <w:p w14:paraId="33BFBBD6" w14:textId="2CAEFA38" w:rsidR="0000092E" w:rsidRPr="008A2961" w:rsidRDefault="00515D81"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8A2961">
              <w:rPr>
                <w:rFonts w:cs="Times New Roman"/>
                <w:sz w:val="21"/>
                <w:szCs w:val="21"/>
              </w:rPr>
              <w:t>-</w:t>
            </w:r>
          </w:p>
        </w:tc>
        <w:tc>
          <w:tcPr>
            <w:tcW w:w="270" w:type="dxa"/>
            <w:vAlign w:val="bottom"/>
          </w:tcPr>
          <w:p w14:paraId="5D95DC14" w14:textId="77777777" w:rsidR="0000092E" w:rsidRPr="008A2961" w:rsidRDefault="0000092E" w:rsidP="0000092E">
            <w:pPr>
              <w:tabs>
                <w:tab w:val="clear" w:pos="907"/>
              </w:tabs>
              <w:ind w:right="170"/>
              <w:jc w:val="right"/>
              <w:rPr>
                <w:rFonts w:cs="Times New Roman"/>
                <w:sz w:val="21"/>
                <w:szCs w:val="21"/>
              </w:rPr>
            </w:pPr>
          </w:p>
        </w:tc>
        <w:tc>
          <w:tcPr>
            <w:tcW w:w="1125" w:type="dxa"/>
          </w:tcPr>
          <w:p w14:paraId="5928D537" w14:textId="6CF1A93D" w:rsidR="0000092E" w:rsidRPr="008A2961" w:rsidRDefault="00B874B5"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8A2961">
              <w:rPr>
                <w:rFonts w:cs="Times New Roman"/>
                <w:sz w:val="21"/>
                <w:szCs w:val="21"/>
              </w:rPr>
              <w:t>-</w:t>
            </w:r>
          </w:p>
        </w:tc>
        <w:tc>
          <w:tcPr>
            <w:tcW w:w="270" w:type="dxa"/>
            <w:vAlign w:val="bottom"/>
          </w:tcPr>
          <w:p w14:paraId="0E8872AE" w14:textId="77777777" w:rsidR="0000092E" w:rsidRPr="008A2961" w:rsidRDefault="0000092E" w:rsidP="0000092E">
            <w:pPr>
              <w:tabs>
                <w:tab w:val="clear" w:pos="907"/>
              </w:tabs>
              <w:ind w:right="170"/>
              <w:jc w:val="right"/>
              <w:rPr>
                <w:rFonts w:cs="Times New Roman"/>
                <w:sz w:val="21"/>
                <w:szCs w:val="21"/>
              </w:rPr>
            </w:pPr>
          </w:p>
        </w:tc>
        <w:tc>
          <w:tcPr>
            <w:tcW w:w="1176" w:type="dxa"/>
            <w:vAlign w:val="bottom"/>
          </w:tcPr>
          <w:p w14:paraId="23A42C91" w14:textId="4FC1F103" w:rsidR="0000092E" w:rsidRPr="008A2961" w:rsidRDefault="00515D81"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8A2961">
              <w:rPr>
                <w:rFonts w:cs="Times New Roman"/>
                <w:sz w:val="21"/>
                <w:szCs w:val="21"/>
              </w:rPr>
              <w:t>-</w:t>
            </w:r>
          </w:p>
        </w:tc>
      </w:tr>
      <w:tr w:rsidR="0000092E" w:rsidRPr="00115BAD" w14:paraId="43C53E00" w14:textId="77777777">
        <w:trPr>
          <w:trHeight w:val="50"/>
        </w:trPr>
        <w:tc>
          <w:tcPr>
            <w:tcW w:w="4503" w:type="dxa"/>
            <w:vAlign w:val="bottom"/>
          </w:tcPr>
          <w:p w14:paraId="149B62C5" w14:textId="77777777" w:rsidR="0000092E" w:rsidRPr="00115BAD" w:rsidRDefault="0000092E" w:rsidP="0000092E">
            <w:pPr>
              <w:tabs>
                <w:tab w:val="clear" w:pos="907"/>
                <w:tab w:val="left" w:pos="900"/>
                <w:tab w:val="left" w:pos="1440"/>
                <w:tab w:val="left" w:pos="2160"/>
              </w:tabs>
              <w:ind w:left="-110" w:right="-43"/>
              <w:rPr>
                <w:rFonts w:cs="Times New Roman"/>
                <w:sz w:val="21"/>
                <w:szCs w:val="21"/>
              </w:rPr>
            </w:pPr>
            <w:r w:rsidRPr="00115BAD">
              <w:rPr>
                <w:rFonts w:cs="Times New Roman"/>
                <w:sz w:val="21"/>
                <w:szCs w:val="21"/>
              </w:rPr>
              <w:t>Total</w:t>
            </w:r>
          </w:p>
        </w:tc>
        <w:tc>
          <w:tcPr>
            <w:tcW w:w="1105" w:type="dxa"/>
            <w:tcBorders>
              <w:top w:val="single" w:sz="4" w:space="0" w:color="auto"/>
              <w:bottom w:val="double" w:sz="4" w:space="0" w:color="auto"/>
            </w:tcBorders>
          </w:tcPr>
          <w:p w14:paraId="2828D06C" w14:textId="0B3D76D4" w:rsidR="0000092E" w:rsidRPr="008A2961" w:rsidRDefault="008A2961"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2,520</w:t>
            </w:r>
          </w:p>
        </w:tc>
        <w:tc>
          <w:tcPr>
            <w:tcW w:w="270" w:type="dxa"/>
            <w:vAlign w:val="bottom"/>
          </w:tcPr>
          <w:p w14:paraId="40D08332" w14:textId="77777777" w:rsidR="0000092E" w:rsidRPr="008A2961" w:rsidRDefault="0000092E" w:rsidP="0000092E">
            <w:pPr>
              <w:tabs>
                <w:tab w:val="clear" w:pos="907"/>
                <w:tab w:val="left" w:pos="1440"/>
                <w:tab w:val="left" w:pos="2160"/>
              </w:tabs>
              <w:ind w:right="170"/>
              <w:jc w:val="right"/>
              <w:rPr>
                <w:rFonts w:cs="Times New Roman"/>
                <w:sz w:val="21"/>
                <w:szCs w:val="21"/>
              </w:rPr>
            </w:pPr>
          </w:p>
        </w:tc>
        <w:tc>
          <w:tcPr>
            <w:tcW w:w="1170" w:type="dxa"/>
            <w:tcBorders>
              <w:top w:val="single" w:sz="4" w:space="0" w:color="auto"/>
              <w:bottom w:val="double" w:sz="4" w:space="0" w:color="auto"/>
            </w:tcBorders>
          </w:tcPr>
          <w:p w14:paraId="1A45E557" w14:textId="1311CB3F" w:rsidR="0000092E" w:rsidRPr="008A2961" w:rsidRDefault="00515D81"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11,751</w:t>
            </w:r>
          </w:p>
        </w:tc>
        <w:tc>
          <w:tcPr>
            <w:tcW w:w="270" w:type="dxa"/>
            <w:vAlign w:val="bottom"/>
          </w:tcPr>
          <w:p w14:paraId="067BFBB9" w14:textId="77777777" w:rsidR="0000092E" w:rsidRPr="008A2961" w:rsidRDefault="0000092E" w:rsidP="0000092E">
            <w:pPr>
              <w:tabs>
                <w:tab w:val="clear" w:pos="907"/>
                <w:tab w:val="left" w:pos="1440"/>
                <w:tab w:val="left" w:pos="2160"/>
              </w:tabs>
              <w:ind w:right="170"/>
              <w:jc w:val="right"/>
              <w:rPr>
                <w:rFonts w:cs="Times New Roman"/>
                <w:sz w:val="21"/>
                <w:szCs w:val="21"/>
              </w:rPr>
            </w:pPr>
          </w:p>
        </w:tc>
        <w:tc>
          <w:tcPr>
            <w:tcW w:w="1125" w:type="dxa"/>
            <w:tcBorders>
              <w:top w:val="single" w:sz="4" w:space="0" w:color="auto"/>
              <w:bottom w:val="double" w:sz="4" w:space="0" w:color="auto"/>
            </w:tcBorders>
          </w:tcPr>
          <w:p w14:paraId="5D7495C3" w14:textId="18E9D57A" w:rsidR="0000092E" w:rsidRPr="008A2961" w:rsidRDefault="008A2961"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(5,578)</w:t>
            </w:r>
          </w:p>
        </w:tc>
        <w:tc>
          <w:tcPr>
            <w:tcW w:w="270" w:type="dxa"/>
            <w:vAlign w:val="bottom"/>
          </w:tcPr>
          <w:p w14:paraId="5CA24476" w14:textId="77777777" w:rsidR="0000092E" w:rsidRPr="008A2961" w:rsidRDefault="0000092E" w:rsidP="0000092E">
            <w:pPr>
              <w:tabs>
                <w:tab w:val="clear" w:pos="907"/>
                <w:tab w:val="left" w:pos="1440"/>
                <w:tab w:val="left" w:pos="2160"/>
              </w:tabs>
              <w:ind w:right="170"/>
              <w:jc w:val="right"/>
              <w:rPr>
                <w:rFonts w:cs="Times New Roman"/>
                <w:sz w:val="21"/>
                <w:szCs w:val="21"/>
              </w:rPr>
            </w:pPr>
          </w:p>
        </w:tc>
        <w:tc>
          <w:tcPr>
            <w:tcW w:w="1176" w:type="dxa"/>
            <w:tcBorders>
              <w:top w:val="single" w:sz="4" w:space="0" w:color="auto"/>
              <w:bottom w:val="double" w:sz="4" w:space="0" w:color="auto"/>
            </w:tcBorders>
          </w:tcPr>
          <w:p w14:paraId="58294EEA" w14:textId="2BF5AF99" w:rsidR="0000092E" w:rsidRPr="008A2961" w:rsidRDefault="00515D81"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6,030</w:t>
            </w:r>
          </w:p>
        </w:tc>
      </w:tr>
    </w:tbl>
    <w:p w14:paraId="2A2A1ECC" w14:textId="77777777" w:rsidR="00E340CF" w:rsidRPr="00115BAD" w:rsidRDefault="00E340CF" w:rsidP="0084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caps/>
          <w:sz w:val="21"/>
          <w:szCs w:val="21"/>
        </w:rPr>
      </w:pPr>
    </w:p>
    <w:tbl>
      <w:tblPr>
        <w:tblW w:w="9889" w:type="dxa"/>
        <w:tblLayout w:type="fixed"/>
        <w:tblLook w:val="01E0" w:firstRow="1" w:lastRow="1" w:firstColumn="1" w:lastColumn="1" w:noHBand="0" w:noVBand="0"/>
      </w:tblPr>
      <w:tblGrid>
        <w:gridCol w:w="4503"/>
        <w:gridCol w:w="1105"/>
        <w:gridCol w:w="270"/>
        <w:gridCol w:w="1170"/>
        <w:gridCol w:w="270"/>
        <w:gridCol w:w="1125"/>
        <w:gridCol w:w="270"/>
        <w:gridCol w:w="1176"/>
      </w:tblGrid>
      <w:tr w:rsidR="00E81751" w:rsidRPr="00115BAD" w14:paraId="7020BF49" w14:textId="77777777" w:rsidTr="00097A0A">
        <w:trPr>
          <w:trHeight w:val="60"/>
        </w:trPr>
        <w:tc>
          <w:tcPr>
            <w:tcW w:w="4503" w:type="dxa"/>
            <w:vAlign w:val="bottom"/>
          </w:tcPr>
          <w:p w14:paraId="7788B364" w14:textId="77777777" w:rsidR="00E81751" w:rsidRPr="00115BAD" w:rsidRDefault="00E81751" w:rsidP="00097A0A">
            <w:pPr>
              <w:tabs>
                <w:tab w:val="clear" w:pos="907"/>
                <w:tab w:val="left" w:pos="900"/>
                <w:tab w:val="left" w:pos="1440"/>
                <w:tab w:val="left" w:pos="2160"/>
              </w:tabs>
              <w:ind w:right="-43"/>
              <w:rPr>
                <w:rFonts w:cs="Times New Roman"/>
                <w:sz w:val="21"/>
                <w:szCs w:val="21"/>
                <w:u w:val="single"/>
              </w:rPr>
            </w:pPr>
          </w:p>
        </w:tc>
        <w:tc>
          <w:tcPr>
            <w:tcW w:w="5386" w:type="dxa"/>
            <w:gridSpan w:val="7"/>
            <w:tcBorders>
              <w:bottom w:val="single" w:sz="4" w:space="0" w:color="auto"/>
            </w:tcBorders>
            <w:vAlign w:val="bottom"/>
          </w:tcPr>
          <w:p w14:paraId="525709D3" w14:textId="38B6215A" w:rsidR="00E81751" w:rsidRPr="00115BAD" w:rsidRDefault="007F173F"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Pr>
                <w:rFonts w:cs="Times New Roman"/>
                <w:sz w:val="21"/>
                <w:szCs w:val="21"/>
              </w:rPr>
              <w:t>Nine-month periods</w:t>
            </w:r>
            <w:r w:rsidR="00E81751" w:rsidRPr="00115BAD">
              <w:rPr>
                <w:rFonts w:cs="Times New Roman"/>
                <w:sz w:val="21"/>
                <w:szCs w:val="21"/>
              </w:rPr>
              <w:t xml:space="preserve"> (In Thousand Baht)</w:t>
            </w:r>
          </w:p>
        </w:tc>
      </w:tr>
      <w:tr w:rsidR="00E81751" w:rsidRPr="00115BAD" w14:paraId="50A6D0D0" w14:textId="77777777" w:rsidTr="00097A0A">
        <w:trPr>
          <w:trHeight w:val="50"/>
        </w:trPr>
        <w:tc>
          <w:tcPr>
            <w:tcW w:w="4503" w:type="dxa"/>
            <w:vAlign w:val="bottom"/>
          </w:tcPr>
          <w:p w14:paraId="33575958" w14:textId="77777777" w:rsidR="00E81751" w:rsidRPr="00115BAD" w:rsidRDefault="00E81751" w:rsidP="00097A0A">
            <w:pPr>
              <w:tabs>
                <w:tab w:val="clear" w:pos="907"/>
                <w:tab w:val="left" w:pos="900"/>
                <w:tab w:val="left" w:pos="1440"/>
                <w:tab w:val="left" w:pos="2160"/>
              </w:tabs>
              <w:ind w:right="-43"/>
              <w:rPr>
                <w:rFonts w:cs="Times New Roman"/>
                <w:sz w:val="21"/>
                <w:szCs w:val="21"/>
                <w:u w:val="single"/>
              </w:rPr>
            </w:pPr>
          </w:p>
        </w:tc>
        <w:tc>
          <w:tcPr>
            <w:tcW w:w="2545" w:type="dxa"/>
            <w:gridSpan w:val="3"/>
            <w:tcBorders>
              <w:top w:val="single" w:sz="4" w:space="0" w:color="auto"/>
            </w:tcBorders>
            <w:vAlign w:val="bottom"/>
          </w:tcPr>
          <w:p w14:paraId="390B4854"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Consolidated</w:t>
            </w:r>
          </w:p>
        </w:tc>
        <w:tc>
          <w:tcPr>
            <w:tcW w:w="270" w:type="dxa"/>
            <w:tcBorders>
              <w:top w:val="single" w:sz="4" w:space="0" w:color="auto"/>
            </w:tcBorders>
            <w:vAlign w:val="bottom"/>
          </w:tcPr>
          <w:p w14:paraId="00E2A3AC" w14:textId="77777777" w:rsidR="00E81751" w:rsidRPr="00115BAD" w:rsidRDefault="00E81751" w:rsidP="00097A0A">
            <w:pPr>
              <w:tabs>
                <w:tab w:val="clear" w:pos="907"/>
                <w:tab w:val="left" w:pos="900"/>
                <w:tab w:val="left" w:pos="1440"/>
                <w:tab w:val="left" w:pos="2160"/>
              </w:tabs>
              <w:ind w:right="-43"/>
              <w:jc w:val="center"/>
              <w:rPr>
                <w:rFonts w:cs="Times New Roman"/>
                <w:sz w:val="21"/>
                <w:szCs w:val="21"/>
                <w:u w:val="single"/>
              </w:rPr>
            </w:pPr>
          </w:p>
        </w:tc>
        <w:tc>
          <w:tcPr>
            <w:tcW w:w="2571" w:type="dxa"/>
            <w:gridSpan w:val="3"/>
            <w:tcBorders>
              <w:top w:val="single" w:sz="4" w:space="0" w:color="auto"/>
            </w:tcBorders>
            <w:vAlign w:val="bottom"/>
          </w:tcPr>
          <w:p w14:paraId="11ADB935"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Separate</w:t>
            </w:r>
          </w:p>
        </w:tc>
      </w:tr>
      <w:tr w:rsidR="00E81751" w:rsidRPr="00115BAD" w14:paraId="1B610C81" w14:textId="77777777" w:rsidTr="00097A0A">
        <w:trPr>
          <w:trHeight w:val="50"/>
        </w:trPr>
        <w:tc>
          <w:tcPr>
            <w:tcW w:w="4503" w:type="dxa"/>
            <w:vAlign w:val="bottom"/>
          </w:tcPr>
          <w:p w14:paraId="2AA5A780" w14:textId="77777777" w:rsidR="00E81751" w:rsidRPr="00115BAD" w:rsidRDefault="00E81751" w:rsidP="00097A0A">
            <w:pPr>
              <w:tabs>
                <w:tab w:val="clear" w:pos="907"/>
                <w:tab w:val="left" w:pos="900"/>
                <w:tab w:val="left" w:pos="1440"/>
                <w:tab w:val="left" w:pos="2160"/>
              </w:tabs>
              <w:ind w:right="-43"/>
              <w:rPr>
                <w:rFonts w:cs="Times New Roman"/>
                <w:sz w:val="21"/>
                <w:szCs w:val="21"/>
                <w:u w:val="single"/>
              </w:rPr>
            </w:pPr>
          </w:p>
        </w:tc>
        <w:tc>
          <w:tcPr>
            <w:tcW w:w="2545" w:type="dxa"/>
            <w:gridSpan w:val="3"/>
            <w:tcBorders>
              <w:bottom w:val="single" w:sz="4" w:space="0" w:color="auto"/>
            </w:tcBorders>
            <w:vAlign w:val="bottom"/>
          </w:tcPr>
          <w:p w14:paraId="301792E5"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financial statements</w:t>
            </w:r>
          </w:p>
        </w:tc>
        <w:tc>
          <w:tcPr>
            <w:tcW w:w="270" w:type="dxa"/>
            <w:vAlign w:val="bottom"/>
          </w:tcPr>
          <w:p w14:paraId="136B3A47" w14:textId="77777777" w:rsidR="00E81751" w:rsidRPr="00115BAD" w:rsidRDefault="00E81751" w:rsidP="00097A0A">
            <w:pPr>
              <w:tabs>
                <w:tab w:val="clear" w:pos="907"/>
                <w:tab w:val="left" w:pos="900"/>
                <w:tab w:val="left" w:pos="1440"/>
                <w:tab w:val="left" w:pos="2160"/>
              </w:tabs>
              <w:ind w:right="-43"/>
              <w:jc w:val="center"/>
              <w:rPr>
                <w:rFonts w:cs="Times New Roman"/>
                <w:sz w:val="21"/>
                <w:szCs w:val="21"/>
                <w:u w:val="single"/>
              </w:rPr>
            </w:pPr>
          </w:p>
        </w:tc>
        <w:tc>
          <w:tcPr>
            <w:tcW w:w="2571" w:type="dxa"/>
            <w:gridSpan w:val="3"/>
            <w:tcBorders>
              <w:bottom w:val="single" w:sz="4" w:space="0" w:color="auto"/>
            </w:tcBorders>
            <w:vAlign w:val="bottom"/>
          </w:tcPr>
          <w:p w14:paraId="13A77C87"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financial statements</w:t>
            </w:r>
          </w:p>
        </w:tc>
      </w:tr>
      <w:tr w:rsidR="00E81751" w:rsidRPr="00115BAD" w14:paraId="7ED311DE" w14:textId="77777777" w:rsidTr="00097A0A">
        <w:trPr>
          <w:trHeight w:val="50"/>
        </w:trPr>
        <w:tc>
          <w:tcPr>
            <w:tcW w:w="4503" w:type="dxa"/>
            <w:vAlign w:val="bottom"/>
          </w:tcPr>
          <w:p w14:paraId="752972F2" w14:textId="77777777" w:rsidR="00E81751" w:rsidRPr="00115BAD" w:rsidRDefault="00E81751" w:rsidP="00097A0A">
            <w:pPr>
              <w:tabs>
                <w:tab w:val="clear" w:pos="907"/>
                <w:tab w:val="left" w:pos="900"/>
                <w:tab w:val="left" w:pos="1440"/>
                <w:tab w:val="left" w:pos="2160"/>
              </w:tabs>
              <w:ind w:right="-43"/>
              <w:rPr>
                <w:rFonts w:cs="Times New Roman"/>
                <w:sz w:val="21"/>
                <w:szCs w:val="21"/>
                <w:cs/>
              </w:rPr>
            </w:pPr>
          </w:p>
        </w:tc>
        <w:tc>
          <w:tcPr>
            <w:tcW w:w="1105" w:type="dxa"/>
            <w:tcBorders>
              <w:bottom w:val="single" w:sz="4" w:space="0" w:color="auto"/>
            </w:tcBorders>
            <w:vAlign w:val="bottom"/>
          </w:tcPr>
          <w:p w14:paraId="522BB60F"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2025</w:t>
            </w:r>
          </w:p>
        </w:tc>
        <w:tc>
          <w:tcPr>
            <w:tcW w:w="270" w:type="dxa"/>
          </w:tcPr>
          <w:p w14:paraId="71F438EF"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p>
        </w:tc>
        <w:tc>
          <w:tcPr>
            <w:tcW w:w="1170" w:type="dxa"/>
            <w:tcBorders>
              <w:bottom w:val="single" w:sz="4" w:space="0" w:color="auto"/>
            </w:tcBorders>
            <w:vAlign w:val="bottom"/>
          </w:tcPr>
          <w:p w14:paraId="413920B6"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1"/>
                <w:szCs w:val="21"/>
              </w:rPr>
            </w:pPr>
            <w:r w:rsidRPr="00115BAD">
              <w:rPr>
                <w:rFonts w:cs="Times New Roman"/>
                <w:sz w:val="21"/>
                <w:szCs w:val="21"/>
              </w:rPr>
              <w:t>2024</w:t>
            </w:r>
          </w:p>
        </w:tc>
        <w:tc>
          <w:tcPr>
            <w:tcW w:w="270" w:type="dxa"/>
            <w:vAlign w:val="bottom"/>
          </w:tcPr>
          <w:p w14:paraId="47A8B192"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p>
        </w:tc>
        <w:tc>
          <w:tcPr>
            <w:tcW w:w="1125" w:type="dxa"/>
            <w:tcBorders>
              <w:bottom w:val="single" w:sz="4" w:space="0" w:color="auto"/>
            </w:tcBorders>
            <w:vAlign w:val="bottom"/>
          </w:tcPr>
          <w:p w14:paraId="2DB10482"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2025</w:t>
            </w:r>
          </w:p>
        </w:tc>
        <w:tc>
          <w:tcPr>
            <w:tcW w:w="270" w:type="dxa"/>
          </w:tcPr>
          <w:p w14:paraId="7B06BA3A"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p>
        </w:tc>
        <w:tc>
          <w:tcPr>
            <w:tcW w:w="1176" w:type="dxa"/>
            <w:tcBorders>
              <w:bottom w:val="single" w:sz="4" w:space="0" w:color="auto"/>
            </w:tcBorders>
            <w:vAlign w:val="bottom"/>
          </w:tcPr>
          <w:p w14:paraId="4C233C74"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1"/>
                <w:szCs w:val="21"/>
              </w:rPr>
            </w:pPr>
            <w:r w:rsidRPr="00115BAD">
              <w:rPr>
                <w:rFonts w:cs="Times New Roman"/>
                <w:sz w:val="21"/>
                <w:szCs w:val="21"/>
              </w:rPr>
              <w:t>2024</w:t>
            </w:r>
          </w:p>
        </w:tc>
      </w:tr>
      <w:tr w:rsidR="00E81751" w:rsidRPr="00115BAD" w14:paraId="4D6C8A05" w14:textId="77777777" w:rsidTr="00097A0A">
        <w:trPr>
          <w:trHeight w:val="50"/>
        </w:trPr>
        <w:tc>
          <w:tcPr>
            <w:tcW w:w="4503" w:type="dxa"/>
            <w:vAlign w:val="bottom"/>
          </w:tcPr>
          <w:p w14:paraId="026168CA"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1105" w:type="dxa"/>
            <w:vAlign w:val="bottom"/>
          </w:tcPr>
          <w:p w14:paraId="6DFDB9AA"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39C89603"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1170" w:type="dxa"/>
            <w:vAlign w:val="bottom"/>
          </w:tcPr>
          <w:p w14:paraId="5F2FC72E"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46F92499"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1125" w:type="dxa"/>
            <w:vAlign w:val="bottom"/>
          </w:tcPr>
          <w:p w14:paraId="5EFDE935"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4DE8781C"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1176" w:type="dxa"/>
            <w:vAlign w:val="bottom"/>
          </w:tcPr>
          <w:p w14:paraId="6A54AC8D"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r>
      <w:tr w:rsidR="00515D81" w:rsidRPr="00115BAD" w14:paraId="4FFB5C0B" w14:textId="77777777" w:rsidTr="00097A0A">
        <w:trPr>
          <w:trHeight w:val="50"/>
        </w:trPr>
        <w:tc>
          <w:tcPr>
            <w:tcW w:w="4503" w:type="dxa"/>
            <w:vAlign w:val="bottom"/>
          </w:tcPr>
          <w:p w14:paraId="57F7B1C4" w14:textId="77777777" w:rsidR="00515D81" w:rsidRPr="00115BAD" w:rsidRDefault="00515D81" w:rsidP="00515D8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Current tax</w:t>
            </w:r>
          </w:p>
        </w:tc>
        <w:tc>
          <w:tcPr>
            <w:tcW w:w="1105" w:type="dxa"/>
          </w:tcPr>
          <w:p w14:paraId="546B7EC6" w14:textId="272BA4B8" w:rsidR="00515D81" w:rsidRPr="008A2961" w:rsidRDefault="00D84E1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21</w:t>
            </w:r>
            <w:r w:rsidR="007B7CC0">
              <w:rPr>
                <w:rFonts w:cs="Times New Roman"/>
                <w:sz w:val="21"/>
                <w:szCs w:val="21"/>
              </w:rPr>
              <w:t>,30</w:t>
            </w:r>
            <w:r w:rsidR="00D20C19">
              <w:rPr>
                <w:rFonts w:cs="Times New Roman"/>
                <w:sz w:val="21"/>
                <w:szCs w:val="21"/>
              </w:rPr>
              <w:t>1</w:t>
            </w:r>
          </w:p>
        </w:tc>
        <w:tc>
          <w:tcPr>
            <w:tcW w:w="270" w:type="dxa"/>
            <w:vAlign w:val="bottom"/>
          </w:tcPr>
          <w:p w14:paraId="3AEB5237" w14:textId="77777777" w:rsidR="00515D81" w:rsidRPr="008A2961" w:rsidRDefault="00515D81" w:rsidP="00515D81">
            <w:pPr>
              <w:tabs>
                <w:tab w:val="clear" w:pos="907"/>
              </w:tabs>
              <w:ind w:right="57"/>
              <w:jc w:val="right"/>
              <w:rPr>
                <w:rFonts w:cs="Times New Roman"/>
                <w:sz w:val="21"/>
                <w:szCs w:val="21"/>
              </w:rPr>
            </w:pPr>
          </w:p>
        </w:tc>
        <w:tc>
          <w:tcPr>
            <w:tcW w:w="1170" w:type="dxa"/>
          </w:tcPr>
          <w:p w14:paraId="70BDCB1D" w14:textId="43955686"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10,856</w:t>
            </w:r>
          </w:p>
        </w:tc>
        <w:tc>
          <w:tcPr>
            <w:tcW w:w="270" w:type="dxa"/>
            <w:vAlign w:val="bottom"/>
          </w:tcPr>
          <w:p w14:paraId="3C260E26" w14:textId="77777777" w:rsidR="00515D81" w:rsidRPr="008A2961" w:rsidRDefault="00515D81" w:rsidP="00515D81">
            <w:pPr>
              <w:tabs>
                <w:tab w:val="clear" w:pos="907"/>
              </w:tabs>
              <w:ind w:right="57"/>
              <w:jc w:val="right"/>
              <w:rPr>
                <w:rFonts w:cs="Times New Roman"/>
                <w:sz w:val="21"/>
                <w:szCs w:val="21"/>
              </w:rPr>
            </w:pPr>
          </w:p>
        </w:tc>
        <w:tc>
          <w:tcPr>
            <w:tcW w:w="1125" w:type="dxa"/>
            <w:vAlign w:val="bottom"/>
          </w:tcPr>
          <w:p w14:paraId="1AF98FF7" w14:textId="00613CDC" w:rsidR="00515D81" w:rsidRPr="008A2961" w:rsidRDefault="0030050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heme="minorBidi"/>
                <w:sz w:val="21"/>
                <w:szCs w:val="21"/>
              </w:rPr>
            </w:pPr>
            <w:r w:rsidRPr="008A2961">
              <w:rPr>
                <w:rFonts w:cstheme="minorBidi"/>
                <w:sz w:val="21"/>
                <w:szCs w:val="21"/>
              </w:rPr>
              <w:t>-</w:t>
            </w:r>
          </w:p>
        </w:tc>
        <w:tc>
          <w:tcPr>
            <w:tcW w:w="270" w:type="dxa"/>
            <w:vAlign w:val="bottom"/>
          </w:tcPr>
          <w:p w14:paraId="7314A722" w14:textId="77777777" w:rsidR="00515D81" w:rsidRPr="008A2961" w:rsidRDefault="00515D81" w:rsidP="00515D81">
            <w:pPr>
              <w:tabs>
                <w:tab w:val="clear" w:pos="907"/>
              </w:tabs>
              <w:ind w:right="57"/>
              <w:jc w:val="right"/>
              <w:rPr>
                <w:rFonts w:cs="Times New Roman"/>
                <w:sz w:val="21"/>
                <w:szCs w:val="21"/>
              </w:rPr>
            </w:pPr>
          </w:p>
        </w:tc>
        <w:tc>
          <w:tcPr>
            <w:tcW w:w="1176" w:type="dxa"/>
            <w:vAlign w:val="bottom"/>
          </w:tcPr>
          <w:p w14:paraId="7A5CAA3A" w14:textId="020AC71B"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8A2961">
              <w:rPr>
                <w:rFonts w:cs="Times New Roman"/>
                <w:sz w:val="21"/>
                <w:szCs w:val="21"/>
              </w:rPr>
              <w:t>-</w:t>
            </w:r>
          </w:p>
        </w:tc>
      </w:tr>
      <w:tr w:rsidR="00515D81" w:rsidRPr="00115BAD" w14:paraId="330C786D" w14:textId="77777777" w:rsidTr="006B53A7">
        <w:trPr>
          <w:trHeight w:val="60"/>
        </w:trPr>
        <w:tc>
          <w:tcPr>
            <w:tcW w:w="4503" w:type="dxa"/>
          </w:tcPr>
          <w:p w14:paraId="7906FE44" w14:textId="77777777" w:rsidR="00515D81" w:rsidRPr="00115BAD" w:rsidRDefault="00515D81" w:rsidP="00515D81">
            <w:pPr>
              <w:tabs>
                <w:tab w:val="left" w:pos="1440"/>
                <w:tab w:val="left" w:pos="2160"/>
              </w:tabs>
              <w:ind w:left="-110" w:right="-648"/>
              <w:rPr>
                <w:rFonts w:cs="Times New Roman"/>
                <w:sz w:val="21"/>
                <w:szCs w:val="21"/>
              </w:rPr>
            </w:pPr>
            <w:r w:rsidRPr="00115BAD">
              <w:rPr>
                <w:rFonts w:cs="Times New Roman"/>
                <w:sz w:val="21"/>
                <w:szCs w:val="21"/>
              </w:rPr>
              <w:t>Income tax adjustments of previous period</w:t>
            </w:r>
          </w:p>
        </w:tc>
        <w:tc>
          <w:tcPr>
            <w:tcW w:w="1105" w:type="dxa"/>
          </w:tcPr>
          <w:p w14:paraId="1C55629A" w14:textId="27590D93" w:rsidR="00515D81" w:rsidRPr="008A2961" w:rsidRDefault="00D84E1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914</w:t>
            </w:r>
          </w:p>
        </w:tc>
        <w:tc>
          <w:tcPr>
            <w:tcW w:w="270" w:type="dxa"/>
            <w:vAlign w:val="bottom"/>
          </w:tcPr>
          <w:p w14:paraId="12B47701" w14:textId="77777777" w:rsidR="00515D81" w:rsidRPr="008A2961" w:rsidRDefault="00515D81" w:rsidP="00515D81">
            <w:pPr>
              <w:tabs>
                <w:tab w:val="clear" w:pos="907"/>
              </w:tabs>
              <w:ind w:right="170"/>
              <w:jc w:val="right"/>
              <w:rPr>
                <w:rFonts w:cs="Times New Roman"/>
                <w:sz w:val="21"/>
                <w:szCs w:val="21"/>
              </w:rPr>
            </w:pPr>
          </w:p>
        </w:tc>
        <w:tc>
          <w:tcPr>
            <w:tcW w:w="1170" w:type="dxa"/>
          </w:tcPr>
          <w:p w14:paraId="304618A9" w14:textId="53253E20"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(34,164)</w:t>
            </w:r>
          </w:p>
        </w:tc>
        <w:tc>
          <w:tcPr>
            <w:tcW w:w="270" w:type="dxa"/>
            <w:vAlign w:val="bottom"/>
          </w:tcPr>
          <w:p w14:paraId="0C2CE72F" w14:textId="77777777" w:rsidR="00515D81" w:rsidRPr="008A2961" w:rsidRDefault="00515D81" w:rsidP="00515D81">
            <w:pPr>
              <w:tabs>
                <w:tab w:val="clear" w:pos="907"/>
              </w:tabs>
              <w:ind w:right="170"/>
              <w:jc w:val="right"/>
              <w:rPr>
                <w:rFonts w:cs="Times New Roman"/>
                <w:sz w:val="21"/>
                <w:szCs w:val="21"/>
              </w:rPr>
            </w:pPr>
          </w:p>
        </w:tc>
        <w:tc>
          <w:tcPr>
            <w:tcW w:w="1125" w:type="dxa"/>
            <w:vAlign w:val="bottom"/>
          </w:tcPr>
          <w:p w14:paraId="31ADBD1C" w14:textId="2D686AF6" w:rsidR="00515D81" w:rsidRPr="008A2961" w:rsidRDefault="0030050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8A2961">
              <w:rPr>
                <w:rFonts w:cs="Times New Roman"/>
                <w:sz w:val="21"/>
                <w:szCs w:val="21"/>
              </w:rPr>
              <w:t>-</w:t>
            </w:r>
          </w:p>
        </w:tc>
        <w:tc>
          <w:tcPr>
            <w:tcW w:w="270" w:type="dxa"/>
            <w:vAlign w:val="bottom"/>
          </w:tcPr>
          <w:p w14:paraId="713C9623" w14:textId="77777777" w:rsidR="00515D81" w:rsidRPr="008A2961" w:rsidRDefault="00515D81" w:rsidP="00515D81">
            <w:pPr>
              <w:tabs>
                <w:tab w:val="clear" w:pos="907"/>
              </w:tabs>
              <w:ind w:right="170"/>
              <w:jc w:val="right"/>
              <w:rPr>
                <w:rFonts w:cs="Times New Roman"/>
                <w:sz w:val="21"/>
                <w:szCs w:val="21"/>
              </w:rPr>
            </w:pPr>
          </w:p>
        </w:tc>
        <w:tc>
          <w:tcPr>
            <w:tcW w:w="1176" w:type="dxa"/>
          </w:tcPr>
          <w:p w14:paraId="3C58BB0B" w14:textId="728503EA"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1,896</w:t>
            </w:r>
          </w:p>
        </w:tc>
      </w:tr>
      <w:tr w:rsidR="00515D81" w:rsidRPr="00115BAD" w14:paraId="1F8F0643" w14:textId="77777777" w:rsidTr="00097A0A">
        <w:trPr>
          <w:trHeight w:val="50"/>
        </w:trPr>
        <w:tc>
          <w:tcPr>
            <w:tcW w:w="4503" w:type="dxa"/>
          </w:tcPr>
          <w:p w14:paraId="0074C8DD" w14:textId="77777777" w:rsidR="00515D81" w:rsidRPr="00115BAD" w:rsidRDefault="00515D81" w:rsidP="00515D8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Deferred income tax</w:t>
            </w:r>
          </w:p>
        </w:tc>
        <w:tc>
          <w:tcPr>
            <w:tcW w:w="1105" w:type="dxa"/>
          </w:tcPr>
          <w:p w14:paraId="1B4A82E8"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148CAFBD" w14:textId="77777777" w:rsidR="00515D81" w:rsidRPr="008A2961" w:rsidRDefault="00515D81" w:rsidP="00515D81">
            <w:pPr>
              <w:tabs>
                <w:tab w:val="clear" w:pos="907"/>
              </w:tabs>
              <w:ind w:right="57"/>
              <w:jc w:val="right"/>
              <w:rPr>
                <w:rFonts w:cs="Times New Roman"/>
                <w:sz w:val="21"/>
                <w:szCs w:val="21"/>
              </w:rPr>
            </w:pPr>
          </w:p>
        </w:tc>
        <w:tc>
          <w:tcPr>
            <w:tcW w:w="1170" w:type="dxa"/>
          </w:tcPr>
          <w:p w14:paraId="743EA024"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c>
          <w:tcPr>
            <w:tcW w:w="270" w:type="dxa"/>
            <w:vAlign w:val="bottom"/>
          </w:tcPr>
          <w:p w14:paraId="2192694C" w14:textId="77777777" w:rsidR="00515D81" w:rsidRPr="008A2961" w:rsidRDefault="00515D81" w:rsidP="00515D81">
            <w:pPr>
              <w:tabs>
                <w:tab w:val="clear" w:pos="907"/>
              </w:tabs>
              <w:ind w:right="57"/>
              <w:jc w:val="right"/>
              <w:rPr>
                <w:rFonts w:cs="Times New Roman"/>
                <w:sz w:val="21"/>
                <w:szCs w:val="21"/>
              </w:rPr>
            </w:pPr>
          </w:p>
        </w:tc>
        <w:tc>
          <w:tcPr>
            <w:tcW w:w="1125" w:type="dxa"/>
          </w:tcPr>
          <w:p w14:paraId="08DE4D2C"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53434C2D" w14:textId="77777777" w:rsidR="00515D81" w:rsidRPr="008A2961" w:rsidRDefault="00515D81" w:rsidP="00515D81">
            <w:pPr>
              <w:tabs>
                <w:tab w:val="clear" w:pos="907"/>
              </w:tabs>
              <w:ind w:right="57"/>
              <w:jc w:val="right"/>
              <w:rPr>
                <w:rFonts w:cs="Times New Roman"/>
                <w:sz w:val="21"/>
                <w:szCs w:val="21"/>
              </w:rPr>
            </w:pPr>
          </w:p>
        </w:tc>
        <w:tc>
          <w:tcPr>
            <w:tcW w:w="1176" w:type="dxa"/>
          </w:tcPr>
          <w:p w14:paraId="57CE4738"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515D81" w:rsidRPr="00115BAD" w14:paraId="4D3571F4" w14:textId="77777777" w:rsidTr="00097A0A">
        <w:trPr>
          <w:trHeight w:val="60"/>
        </w:trPr>
        <w:tc>
          <w:tcPr>
            <w:tcW w:w="4503" w:type="dxa"/>
          </w:tcPr>
          <w:p w14:paraId="4CF006CA" w14:textId="77777777" w:rsidR="00515D81" w:rsidRPr="00115BAD" w:rsidRDefault="00515D81" w:rsidP="00515D8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 xml:space="preserve">   Movements in temporary differences</w:t>
            </w:r>
          </w:p>
        </w:tc>
        <w:tc>
          <w:tcPr>
            <w:tcW w:w="1105" w:type="dxa"/>
          </w:tcPr>
          <w:p w14:paraId="2F41540B" w14:textId="4DF10E59"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w:t>
            </w:r>
            <w:r w:rsidR="007B7CC0">
              <w:rPr>
                <w:rFonts w:cs="Times New Roman"/>
                <w:sz w:val="21"/>
                <w:szCs w:val="21"/>
              </w:rPr>
              <w:t>47</w:t>
            </w:r>
            <w:r w:rsidR="00D20C19">
              <w:rPr>
                <w:rFonts w:cs="Times New Roman"/>
                <w:sz w:val="21"/>
                <w:szCs w:val="21"/>
              </w:rPr>
              <w:t>7</w:t>
            </w:r>
            <w:r w:rsidRPr="008A2961">
              <w:rPr>
                <w:rFonts w:cs="Times New Roman"/>
                <w:sz w:val="21"/>
                <w:szCs w:val="21"/>
              </w:rPr>
              <w:t>)</w:t>
            </w:r>
          </w:p>
        </w:tc>
        <w:tc>
          <w:tcPr>
            <w:tcW w:w="270" w:type="dxa"/>
            <w:vAlign w:val="bottom"/>
          </w:tcPr>
          <w:p w14:paraId="7841E99B" w14:textId="77777777" w:rsidR="00515D81" w:rsidRPr="008A2961" w:rsidRDefault="00515D81" w:rsidP="00515D81">
            <w:pPr>
              <w:tabs>
                <w:tab w:val="clear" w:pos="907"/>
              </w:tabs>
              <w:ind w:right="170"/>
              <w:jc w:val="right"/>
              <w:rPr>
                <w:rFonts w:cs="Times New Roman"/>
                <w:sz w:val="21"/>
                <w:szCs w:val="21"/>
              </w:rPr>
            </w:pPr>
          </w:p>
        </w:tc>
        <w:tc>
          <w:tcPr>
            <w:tcW w:w="1170" w:type="dxa"/>
          </w:tcPr>
          <w:p w14:paraId="13ABE7AE" w14:textId="56CD3D98"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23,846</w:t>
            </w:r>
          </w:p>
        </w:tc>
        <w:tc>
          <w:tcPr>
            <w:tcW w:w="270" w:type="dxa"/>
            <w:vAlign w:val="bottom"/>
          </w:tcPr>
          <w:p w14:paraId="44E3C82A" w14:textId="77777777" w:rsidR="00515D81" w:rsidRPr="008A2961" w:rsidRDefault="00515D81" w:rsidP="00515D81">
            <w:pPr>
              <w:tabs>
                <w:tab w:val="clear" w:pos="907"/>
              </w:tabs>
              <w:ind w:right="170"/>
              <w:jc w:val="right"/>
              <w:rPr>
                <w:rFonts w:cs="Times New Roman"/>
                <w:sz w:val="21"/>
                <w:szCs w:val="21"/>
              </w:rPr>
            </w:pPr>
          </w:p>
        </w:tc>
        <w:tc>
          <w:tcPr>
            <w:tcW w:w="1125" w:type="dxa"/>
          </w:tcPr>
          <w:p w14:paraId="7182D7CF" w14:textId="7BC88A56"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(411)</w:t>
            </w:r>
          </w:p>
        </w:tc>
        <w:tc>
          <w:tcPr>
            <w:tcW w:w="270" w:type="dxa"/>
            <w:vAlign w:val="bottom"/>
          </w:tcPr>
          <w:p w14:paraId="439E1743" w14:textId="77777777" w:rsidR="00515D81" w:rsidRPr="008A2961" w:rsidRDefault="00515D81" w:rsidP="00515D81">
            <w:pPr>
              <w:tabs>
                <w:tab w:val="clear" w:pos="907"/>
              </w:tabs>
              <w:ind w:right="170"/>
              <w:jc w:val="right"/>
              <w:rPr>
                <w:rFonts w:cs="Times New Roman"/>
                <w:sz w:val="21"/>
                <w:szCs w:val="21"/>
              </w:rPr>
            </w:pPr>
          </w:p>
        </w:tc>
        <w:tc>
          <w:tcPr>
            <w:tcW w:w="1176" w:type="dxa"/>
          </w:tcPr>
          <w:p w14:paraId="22EF30F2" w14:textId="73F40F2F"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25,708</w:t>
            </w:r>
          </w:p>
        </w:tc>
      </w:tr>
      <w:tr w:rsidR="00515D81" w:rsidRPr="00115BAD" w14:paraId="16F0CF8A" w14:textId="77777777" w:rsidTr="00097A0A">
        <w:trPr>
          <w:trHeight w:val="60"/>
        </w:trPr>
        <w:tc>
          <w:tcPr>
            <w:tcW w:w="4503" w:type="dxa"/>
          </w:tcPr>
          <w:p w14:paraId="166186C5" w14:textId="77777777" w:rsidR="00515D81" w:rsidRPr="00115BAD" w:rsidRDefault="00515D81" w:rsidP="00515D8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Total</w:t>
            </w:r>
          </w:p>
        </w:tc>
        <w:tc>
          <w:tcPr>
            <w:tcW w:w="1105" w:type="dxa"/>
            <w:tcBorders>
              <w:top w:val="single" w:sz="4" w:space="0" w:color="auto"/>
              <w:bottom w:val="double" w:sz="4" w:space="0" w:color="auto"/>
            </w:tcBorders>
          </w:tcPr>
          <w:p w14:paraId="367BE0F9" w14:textId="362DB20D" w:rsidR="00515D81" w:rsidRPr="008A2961" w:rsidRDefault="008A2961" w:rsidP="008A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21,738</w:t>
            </w:r>
          </w:p>
        </w:tc>
        <w:tc>
          <w:tcPr>
            <w:tcW w:w="270" w:type="dxa"/>
            <w:vAlign w:val="bottom"/>
          </w:tcPr>
          <w:p w14:paraId="49728D25" w14:textId="77777777" w:rsidR="00515D81" w:rsidRPr="008A2961" w:rsidRDefault="00515D81" w:rsidP="00515D81">
            <w:pPr>
              <w:tabs>
                <w:tab w:val="clear" w:pos="907"/>
              </w:tabs>
              <w:ind w:right="170"/>
              <w:jc w:val="right"/>
              <w:rPr>
                <w:rFonts w:cs="Times New Roman"/>
                <w:sz w:val="21"/>
                <w:szCs w:val="21"/>
              </w:rPr>
            </w:pPr>
          </w:p>
        </w:tc>
        <w:tc>
          <w:tcPr>
            <w:tcW w:w="1170" w:type="dxa"/>
            <w:tcBorders>
              <w:top w:val="single" w:sz="4" w:space="0" w:color="auto"/>
              <w:bottom w:val="double" w:sz="4" w:space="0" w:color="auto"/>
            </w:tcBorders>
          </w:tcPr>
          <w:p w14:paraId="4A9D925E" w14:textId="1AC0E69C"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538</w:t>
            </w:r>
          </w:p>
        </w:tc>
        <w:tc>
          <w:tcPr>
            <w:tcW w:w="270" w:type="dxa"/>
            <w:vAlign w:val="bottom"/>
          </w:tcPr>
          <w:p w14:paraId="1A04F665" w14:textId="77777777" w:rsidR="00515D81" w:rsidRPr="008A2961" w:rsidRDefault="00515D81" w:rsidP="00515D81">
            <w:pPr>
              <w:tabs>
                <w:tab w:val="clear" w:pos="907"/>
              </w:tabs>
              <w:ind w:right="170"/>
              <w:jc w:val="right"/>
              <w:rPr>
                <w:rFonts w:cs="Times New Roman"/>
                <w:sz w:val="21"/>
                <w:szCs w:val="21"/>
              </w:rPr>
            </w:pPr>
          </w:p>
        </w:tc>
        <w:tc>
          <w:tcPr>
            <w:tcW w:w="1125" w:type="dxa"/>
            <w:tcBorders>
              <w:top w:val="single" w:sz="4" w:space="0" w:color="auto"/>
              <w:bottom w:val="double" w:sz="4" w:space="0" w:color="auto"/>
            </w:tcBorders>
          </w:tcPr>
          <w:p w14:paraId="4B6D36CA" w14:textId="7224967B"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(411)</w:t>
            </w:r>
          </w:p>
        </w:tc>
        <w:tc>
          <w:tcPr>
            <w:tcW w:w="270" w:type="dxa"/>
            <w:vAlign w:val="bottom"/>
          </w:tcPr>
          <w:p w14:paraId="37DBC2C4" w14:textId="77777777" w:rsidR="00515D81" w:rsidRPr="008A2961" w:rsidRDefault="00515D81" w:rsidP="00515D81">
            <w:pPr>
              <w:tabs>
                <w:tab w:val="clear" w:pos="907"/>
              </w:tabs>
              <w:ind w:right="170"/>
              <w:jc w:val="right"/>
              <w:rPr>
                <w:rFonts w:cs="Times New Roman"/>
                <w:sz w:val="21"/>
                <w:szCs w:val="21"/>
              </w:rPr>
            </w:pPr>
          </w:p>
        </w:tc>
        <w:tc>
          <w:tcPr>
            <w:tcW w:w="1176" w:type="dxa"/>
            <w:tcBorders>
              <w:top w:val="single" w:sz="4" w:space="0" w:color="auto"/>
              <w:bottom w:val="double" w:sz="4" w:space="0" w:color="auto"/>
            </w:tcBorders>
          </w:tcPr>
          <w:p w14:paraId="04CBBBD0" w14:textId="74F7737C"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27,604</w:t>
            </w:r>
          </w:p>
        </w:tc>
      </w:tr>
      <w:tr w:rsidR="00515D81" w:rsidRPr="00115BAD" w14:paraId="4F1000B7" w14:textId="77777777" w:rsidTr="00097A0A">
        <w:trPr>
          <w:trHeight w:val="60"/>
        </w:trPr>
        <w:tc>
          <w:tcPr>
            <w:tcW w:w="4503" w:type="dxa"/>
            <w:vAlign w:val="bottom"/>
          </w:tcPr>
          <w:p w14:paraId="2F56A4B8" w14:textId="77777777" w:rsidR="00515D81" w:rsidRPr="00115BAD" w:rsidRDefault="00515D81" w:rsidP="00515D81">
            <w:pPr>
              <w:tabs>
                <w:tab w:val="clear" w:pos="907"/>
                <w:tab w:val="clear" w:pos="5387"/>
                <w:tab w:val="left" w:pos="900"/>
                <w:tab w:val="left" w:pos="1440"/>
                <w:tab w:val="left" w:pos="2160"/>
                <w:tab w:val="left" w:pos="5328"/>
              </w:tabs>
              <w:spacing w:line="200" w:lineRule="atLeast"/>
              <w:ind w:left="-110" w:right="-43"/>
              <w:rPr>
                <w:rFonts w:cs="Times New Roman"/>
                <w:sz w:val="21"/>
                <w:szCs w:val="21"/>
              </w:rPr>
            </w:pPr>
          </w:p>
        </w:tc>
        <w:tc>
          <w:tcPr>
            <w:tcW w:w="1105" w:type="dxa"/>
            <w:tcBorders>
              <w:top w:val="double" w:sz="4" w:space="0" w:color="auto"/>
            </w:tcBorders>
            <w:vAlign w:val="bottom"/>
          </w:tcPr>
          <w:p w14:paraId="29F9FA8A"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760D55D9" w14:textId="77777777" w:rsidR="00515D81" w:rsidRPr="008A2961" w:rsidRDefault="00515D81" w:rsidP="00515D81">
            <w:pPr>
              <w:tabs>
                <w:tab w:val="clear" w:pos="907"/>
              </w:tabs>
              <w:spacing w:line="200" w:lineRule="atLeast"/>
              <w:ind w:right="170"/>
              <w:jc w:val="right"/>
              <w:rPr>
                <w:rFonts w:cs="Times New Roman"/>
                <w:sz w:val="21"/>
                <w:szCs w:val="21"/>
              </w:rPr>
            </w:pPr>
          </w:p>
        </w:tc>
        <w:tc>
          <w:tcPr>
            <w:tcW w:w="1170" w:type="dxa"/>
            <w:tcBorders>
              <w:top w:val="double" w:sz="4" w:space="0" w:color="auto"/>
            </w:tcBorders>
            <w:vAlign w:val="bottom"/>
          </w:tcPr>
          <w:p w14:paraId="78A35E3D"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highlight w:val="yellow"/>
              </w:rPr>
            </w:pPr>
          </w:p>
        </w:tc>
        <w:tc>
          <w:tcPr>
            <w:tcW w:w="270" w:type="dxa"/>
            <w:vAlign w:val="bottom"/>
          </w:tcPr>
          <w:p w14:paraId="2E634678" w14:textId="77777777" w:rsidR="00515D81" w:rsidRPr="008A2961" w:rsidRDefault="00515D81" w:rsidP="00515D81">
            <w:pPr>
              <w:tabs>
                <w:tab w:val="clear" w:pos="907"/>
              </w:tabs>
              <w:spacing w:line="200" w:lineRule="atLeast"/>
              <w:ind w:right="170"/>
              <w:jc w:val="right"/>
              <w:rPr>
                <w:rFonts w:cs="Times New Roman"/>
                <w:sz w:val="21"/>
                <w:szCs w:val="21"/>
              </w:rPr>
            </w:pPr>
          </w:p>
        </w:tc>
        <w:tc>
          <w:tcPr>
            <w:tcW w:w="1125" w:type="dxa"/>
            <w:tcBorders>
              <w:top w:val="double" w:sz="4" w:space="0" w:color="auto"/>
            </w:tcBorders>
            <w:vAlign w:val="bottom"/>
          </w:tcPr>
          <w:p w14:paraId="31932A42"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75C8F672" w14:textId="77777777" w:rsidR="00515D81" w:rsidRPr="008A2961" w:rsidRDefault="00515D81" w:rsidP="00515D81">
            <w:pPr>
              <w:tabs>
                <w:tab w:val="clear" w:pos="907"/>
              </w:tabs>
              <w:spacing w:line="200" w:lineRule="atLeast"/>
              <w:ind w:right="170"/>
              <w:jc w:val="right"/>
              <w:rPr>
                <w:rFonts w:cs="Times New Roman"/>
                <w:sz w:val="21"/>
                <w:szCs w:val="21"/>
              </w:rPr>
            </w:pPr>
          </w:p>
        </w:tc>
        <w:tc>
          <w:tcPr>
            <w:tcW w:w="1176" w:type="dxa"/>
            <w:tcBorders>
              <w:top w:val="double" w:sz="4" w:space="0" w:color="auto"/>
            </w:tcBorders>
            <w:vAlign w:val="bottom"/>
          </w:tcPr>
          <w:p w14:paraId="39A376C4"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highlight w:val="yellow"/>
              </w:rPr>
            </w:pPr>
          </w:p>
        </w:tc>
      </w:tr>
      <w:tr w:rsidR="00515D81" w:rsidRPr="00115BAD" w14:paraId="518AD71D" w14:textId="77777777" w:rsidTr="00097A0A">
        <w:trPr>
          <w:trHeight w:val="60"/>
        </w:trPr>
        <w:tc>
          <w:tcPr>
            <w:tcW w:w="4503" w:type="dxa"/>
            <w:vAlign w:val="bottom"/>
          </w:tcPr>
          <w:p w14:paraId="33F83935" w14:textId="77777777" w:rsidR="00515D81" w:rsidRPr="00115BAD" w:rsidRDefault="00515D81" w:rsidP="00515D81">
            <w:pPr>
              <w:tabs>
                <w:tab w:val="clear" w:pos="907"/>
                <w:tab w:val="clear" w:pos="5387"/>
                <w:tab w:val="left" w:pos="900"/>
                <w:tab w:val="left" w:pos="1440"/>
                <w:tab w:val="left" w:pos="2160"/>
                <w:tab w:val="left" w:pos="5328"/>
              </w:tabs>
              <w:ind w:left="-110" w:right="-43"/>
              <w:rPr>
                <w:rFonts w:cs="Times New Roman"/>
                <w:sz w:val="21"/>
                <w:szCs w:val="21"/>
                <w:cs/>
              </w:rPr>
            </w:pPr>
            <w:r w:rsidRPr="00115BAD">
              <w:rPr>
                <w:rFonts w:cs="Times New Roman"/>
                <w:sz w:val="21"/>
                <w:szCs w:val="21"/>
                <w:u w:val="single"/>
              </w:rPr>
              <w:t>Reconciliation of effective tax rate</w:t>
            </w:r>
          </w:p>
        </w:tc>
        <w:tc>
          <w:tcPr>
            <w:tcW w:w="1105" w:type="dxa"/>
            <w:vAlign w:val="bottom"/>
          </w:tcPr>
          <w:p w14:paraId="54B78018"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1EB9EA65" w14:textId="77777777" w:rsidR="00515D81" w:rsidRPr="008A2961" w:rsidRDefault="00515D81" w:rsidP="00515D81">
            <w:pPr>
              <w:tabs>
                <w:tab w:val="clear" w:pos="907"/>
              </w:tabs>
              <w:ind w:right="170"/>
              <w:jc w:val="right"/>
              <w:rPr>
                <w:rFonts w:cs="Times New Roman"/>
                <w:sz w:val="21"/>
                <w:szCs w:val="21"/>
              </w:rPr>
            </w:pPr>
          </w:p>
        </w:tc>
        <w:tc>
          <w:tcPr>
            <w:tcW w:w="1170" w:type="dxa"/>
            <w:vAlign w:val="bottom"/>
          </w:tcPr>
          <w:p w14:paraId="5D61D7B7"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highlight w:val="yellow"/>
              </w:rPr>
            </w:pPr>
          </w:p>
        </w:tc>
        <w:tc>
          <w:tcPr>
            <w:tcW w:w="270" w:type="dxa"/>
            <w:vAlign w:val="bottom"/>
          </w:tcPr>
          <w:p w14:paraId="0D9D7C13" w14:textId="77777777" w:rsidR="00515D81" w:rsidRPr="008A2961" w:rsidRDefault="00515D81" w:rsidP="00515D81">
            <w:pPr>
              <w:tabs>
                <w:tab w:val="clear" w:pos="907"/>
              </w:tabs>
              <w:ind w:right="170"/>
              <w:jc w:val="right"/>
              <w:rPr>
                <w:rFonts w:cs="Times New Roman"/>
                <w:sz w:val="21"/>
                <w:szCs w:val="21"/>
              </w:rPr>
            </w:pPr>
          </w:p>
        </w:tc>
        <w:tc>
          <w:tcPr>
            <w:tcW w:w="1125" w:type="dxa"/>
            <w:vAlign w:val="bottom"/>
          </w:tcPr>
          <w:p w14:paraId="6DAD8A4A"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359F2B39" w14:textId="77777777" w:rsidR="00515D81" w:rsidRPr="008A2961" w:rsidRDefault="00515D81" w:rsidP="00515D81">
            <w:pPr>
              <w:tabs>
                <w:tab w:val="clear" w:pos="907"/>
              </w:tabs>
              <w:ind w:right="170"/>
              <w:jc w:val="right"/>
              <w:rPr>
                <w:rFonts w:cs="Times New Roman"/>
                <w:sz w:val="21"/>
                <w:szCs w:val="21"/>
              </w:rPr>
            </w:pPr>
          </w:p>
        </w:tc>
        <w:tc>
          <w:tcPr>
            <w:tcW w:w="1176" w:type="dxa"/>
            <w:vAlign w:val="bottom"/>
          </w:tcPr>
          <w:p w14:paraId="364A0ABD"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highlight w:val="yellow"/>
              </w:rPr>
            </w:pPr>
          </w:p>
        </w:tc>
      </w:tr>
      <w:tr w:rsidR="00515D81" w:rsidRPr="00115BAD" w14:paraId="0D2446C2" w14:textId="77777777" w:rsidTr="00097A0A">
        <w:trPr>
          <w:trHeight w:val="60"/>
        </w:trPr>
        <w:tc>
          <w:tcPr>
            <w:tcW w:w="4503" w:type="dxa"/>
            <w:vAlign w:val="bottom"/>
          </w:tcPr>
          <w:p w14:paraId="566B674C" w14:textId="77777777" w:rsidR="00515D81" w:rsidRPr="00115BAD" w:rsidRDefault="00515D81" w:rsidP="00515D81">
            <w:pPr>
              <w:tabs>
                <w:tab w:val="clear" w:pos="907"/>
                <w:tab w:val="left" w:pos="900"/>
                <w:tab w:val="left" w:pos="1440"/>
                <w:tab w:val="left" w:pos="2160"/>
              </w:tabs>
              <w:ind w:left="-110" w:right="-43"/>
              <w:rPr>
                <w:rFonts w:cs="Times New Roman"/>
                <w:sz w:val="21"/>
                <w:szCs w:val="21"/>
              </w:rPr>
            </w:pPr>
            <w:r w:rsidRPr="00115BAD">
              <w:rPr>
                <w:rFonts w:cs="Times New Roman"/>
                <w:sz w:val="21"/>
                <w:szCs w:val="21"/>
              </w:rPr>
              <w:t>Profit (loss) before income tax</w:t>
            </w:r>
          </w:p>
        </w:tc>
        <w:tc>
          <w:tcPr>
            <w:tcW w:w="1105" w:type="dxa"/>
            <w:tcBorders>
              <w:bottom w:val="double" w:sz="4" w:space="0" w:color="auto"/>
            </w:tcBorders>
          </w:tcPr>
          <w:p w14:paraId="7166C0CC" w14:textId="4D6AC2A1"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122,545</w:t>
            </w:r>
          </w:p>
        </w:tc>
        <w:tc>
          <w:tcPr>
            <w:tcW w:w="270" w:type="dxa"/>
            <w:vAlign w:val="bottom"/>
          </w:tcPr>
          <w:p w14:paraId="0DFF4B6C" w14:textId="77777777" w:rsidR="00515D81" w:rsidRPr="008A2961" w:rsidRDefault="00515D81" w:rsidP="00515D81">
            <w:pPr>
              <w:tabs>
                <w:tab w:val="clear" w:pos="907"/>
              </w:tabs>
              <w:ind w:right="170"/>
              <w:jc w:val="right"/>
              <w:rPr>
                <w:rFonts w:cs="Times New Roman"/>
                <w:sz w:val="21"/>
                <w:szCs w:val="21"/>
              </w:rPr>
            </w:pPr>
          </w:p>
        </w:tc>
        <w:tc>
          <w:tcPr>
            <w:tcW w:w="1170" w:type="dxa"/>
            <w:tcBorders>
              <w:bottom w:val="double" w:sz="4" w:space="0" w:color="auto"/>
            </w:tcBorders>
          </w:tcPr>
          <w:p w14:paraId="15FD24B6" w14:textId="755BA1D8"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(25,127)</w:t>
            </w:r>
          </w:p>
        </w:tc>
        <w:tc>
          <w:tcPr>
            <w:tcW w:w="270" w:type="dxa"/>
            <w:vAlign w:val="bottom"/>
          </w:tcPr>
          <w:p w14:paraId="2B760F9E" w14:textId="77777777" w:rsidR="00515D81" w:rsidRPr="008A2961" w:rsidRDefault="00515D81" w:rsidP="00515D81">
            <w:pPr>
              <w:tabs>
                <w:tab w:val="clear" w:pos="907"/>
              </w:tabs>
              <w:ind w:right="170"/>
              <w:jc w:val="right"/>
              <w:rPr>
                <w:rFonts w:cs="Times New Roman"/>
                <w:sz w:val="21"/>
                <w:szCs w:val="21"/>
              </w:rPr>
            </w:pPr>
          </w:p>
        </w:tc>
        <w:tc>
          <w:tcPr>
            <w:tcW w:w="1125" w:type="dxa"/>
            <w:tcBorders>
              <w:bottom w:val="double" w:sz="4" w:space="0" w:color="auto"/>
            </w:tcBorders>
          </w:tcPr>
          <w:p w14:paraId="6B41EE65" w14:textId="57631FE6"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(39,687)</w:t>
            </w:r>
          </w:p>
        </w:tc>
        <w:tc>
          <w:tcPr>
            <w:tcW w:w="270" w:type="dxa"/>
            <w:vAlign w:val="bottom"/>
          </w:tcPr>
          <w:p w14:paraId="5B639C44" w14:textId="77777777" w:rsidR="00515D81" w:rsidRPr="008A2961" w:rsidRDefault="00515D81" w:rsidP="00515D81">
            <w:pPr>
              <w:tabs>
                <w:tab w:val="clear" w:pos="907"/>
              </w:tabs>
              <w:ind w:right="170"/>
              <w:jc w:val="right"/>
              <w:rPr>
                <w:rFonts w:cs="Times New Roman"/>
                <w:sz w:val="21"/>
                <w:szCs w:val="21"/>
              </w:rPr>
            </w:pPr>
          </w:p>
        </w:tc>
        <w:tc>
          <w:tcPr>
            <w:tcW w:w="1176" w:type="dxa"/>
            <w:tcBorders>
              <w:bottom w:val="double" w:sz="4" w:space="0" w:color="auto"/>
            </w:tcBorders>
          </w:tcPr>
          <w:p w14:paraId="176EB50C" w14:textId="54164E29"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(53,826)</w:t>
            </w:r>
          </w:p>
        </w:tc>
      </w:tr>
      <w:tr w:rsidR="00515D81" w:rsidRPr="00115BAD" w14:paraId="35F7DE2F" w14:textId="77777777" w:rsidTr="00097A0A">
        <w:trPr>
          <w:trHeight w:val="60"/>
        </w:trPr>
        <w:tc>
          <w:tcPr>
            <w:tcW w:w="4503" w:type="dxa"/>
            <w:vAlign w:val="bottom"/>
          </w:tcPr>
          <w:p w14:paraId="43BB3933" w14:textId="77777777" w:rsidR="00515D81" w:rsidRPr="00115BAD" w:rsidRDefault="00515D81" w:rsidP="00515D81">
            <w:pPr>
              <w:tabs>
                <w:tab w:val="clear" w:pos="5387"/>
                <w:tab w:val="left" w:pos="1440"/>
                <w:tab w:val="left" w:pos="2160"/>
                <w:tab w:val="left" w:pos="5328"/>
              </w:tabs>
              <w:spacing w:line="200" w:lineRule="atLeast"/>
              <w:ind w:left="-110" w:right="-43"/>
              <w:rPr>
                <w:rFonts w:cs="Times New Roman"/>
                <w:sz w:val="21"/>
                <w:szCs w:val="21"/>
              </w:rPr>
            </w:pPr>
          </w:p>
        </w:tc>
        <w:tc>
          <w:tcPr>
            <w:tcW w:w="1105" w:type="dxa"/>
            <w:tcBorders>
              <w:top w:val="double" w:sz="4" w:space="0" w:color="auto"/>
            </w:tcBorders>
          </w:tcPr>
          <w:p w14:paraId="008E2044"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right="-98"/>
              <w:jc w:val="thaiDistribute"/>
              <w:rPr>
                <w:rFonts w:cs="Times New Roman"/>
                <w:sz w:val="21"/>
                <w:szCs w:val="21"/>
              </w:rPr>
            </w:pPr>
          </w:p>
        </w:tc>
        <w:tc>
          <w:tcPr>
            <w:tcW w:w="270" w:type="dxa"/>
            <w:vAlign w:val="bottom"/>
          </w:tcPr>
          <w:p w14:paraId="67786FCC" w14:textId="77777777" w:rsidR="00515D81" w:rsidRPr="008A2961" w:rsidRDefault="00515D81" w:rsidP="00515D81">
            <w:pPr>
              <w:tabs>
                <w:tab w:val="clear" w:pos="5387"/>
                <w:tab w:val="left" w:pos="1440"/>
                <w:tab w:val="left" w:pos="2160"/>
                <w:tab w:val="left" w:pos="5328"/>
              </w:tabs>
              <w:spacing w:line="200" w:lineRule="atLeast"/>
              <w:ind w:right="-43"/>
              <w:rPr>
                <w:rFonts w:cs="Times New Roman"/>
                <w:sz w:val="21"/>
                <w:szCs w:val="21"/>
              </w:rPr>
            </w:pPr>
          </w:p>
        </w:tc>
        <w:tc>
          <w:tcPr>
            <w:tcW w:w="1170" w:type="dxa"/>
            <w:tcBorders>
              <w:top w:val="double" w:sz="4" w:space="0" w:color="auto"/>
            </w:tcBorders>
          </w:tcPr>
          <w:p w14:paraId="1265CD90"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jc w:val="thaiDistribute"/>
              <w:rPr>
                <w:rFonts w:cs="Times New Roman"/>
                <w:sz w:val="21"/>
                <w:szCs w:val="21"/>
                <w:highlight w:val="yellow"/>
              </w:rPr>
            </w:pPr>
          </w:p>
        </w:tc>
        <w:tc>
          <w:tcPr>
            <w:tcW w:w="270" w:type="dxa"/>
            <w:vAlign w:val="bottom"/>
          </w:tcPr>
          <w:p w14:paraId="668BD431" w14:textId="77777777" w:rsidR="00515D81" w:rsidRPr="008A2961" w:rsidRDefault="00515D81" w:rsidP="00515D81">
            <w:pPr>
              <w:tabs>
                <w:tab w:val="clear" w:pos="5387"/>
                <w:tab w:val="left" w:pos="1440"/>
                <w:tab w:val="left" w:pos="2160"/>
                <w:tab w:val="left" w:pos="5328"/>
              </w:tabs>
              <w:spacing w:line="200" w:lineRule="atLeast"/>
              <w:ind w:right="-43"/>
              <w:rPr>
                <w:rFonts w:cs="Times New Roman"/>
                <w:sz w:val="21"/>
                <w:szCs w:val="21"/>
              </w:rPr>
            </w:pPr>
          </w:p>
        </w:tc>
        <w:tc>
          <w:tcPr>
            <w:tcW w:w="1125" w:type="dxa"/>
            <w:tcBorders>
              <w:top w:val="double" w:sz="4" w:space="0" w:color="auto"/>
            </w:tcBorders>
          </w:tcPr>
          <w:p w14:paraId="1D585590" w14:textId="77777777" w:rsidR="00515D81" w:rsidRPr="008A2961" w:rsidRDefault="00515D81" w:rsidP="00515D81">
            <w:pPr>
              <w:tabs>
                <w:tab w:val="clear" w:pos="5387"/>
                <w:tab w:val="left" w:pos="1440"/>
                <w:tab w:val="left" w:pos="2160"/>
                <w:tab w:val="left" w:pos="5328"/>
              </w:tabs>
              <w:spacing w:line="200" w:lineRule="atLeast"/>
              <w:ind w:right="-43"/>
              <w:rPr>
                <w:rFonts w:cs="Times New Roman"/>
                <w:sz w:val="21"/>
                <w:szCs w:val="21"/>
              </w:rPr>
            </w:pPr>
          </w:p>
        </w:tc>
        <w:tc>
          <w:tcPr>
            <w:tcW w:w="270" w:type="dxa"/>
            <w:vAlign w:val="bottom"/>
          </w:tcPr>
          <w:p w14:paraId="60D72F28" w14:textId="77777777" w:rsidR="00515D81" w:rsidRPr="008A2961" w:rsidRDefault="00515D81" w:rsidP="00515D81">
            <w:pPr>
              <w:tabs>
                <w:tab w:val="clear" w:pos="5387"/>
                <w:tab w:val="left" w:pos="1440"/>
                <w:tab w:val="left" w:pos="2160"/>
                <w:tab w:val="left" w:pos="5328"/>
              </w:tabs>
              <w:spacing w:line="200" w:lineRule="atLeast"/>
              <w:ind w:right="-43"/>
              <w:rPr>
                <w:rFonts w:cs="Times New Roman"/>
                <w:sz w:val="21"/>
                <w:szCs w:val="21"/>
              </w:rPr>
            </w:pPr>
          </w:p>
        </w:tc>
        <w:tc>
          <w:tcPr>
            <w:tcW w:w="1176" w:type="dxa"/>
            <w:tcBorders>
              <w:top w:val="double" w:sz="4" w:space="0" w:color="auto"/>
            </w:tcBorders>
          </w:tcPr>
          <w:p w14:paraId="3A38F410"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515D81" w:rsidRPr="00115BAD" w14:paraId="7DCA0A9B" w14:textId="77777777" w:rsidTr="00097A0A">
        <w:trPr>
          <w:trHeight w:val="60"/>
        </w:trPr>
        <w:tc>
          <w:tcPr>
            <w:tcW w:w="4503" w:type="dxa"/>
            <w:vAlign w:val="bottom"/>
          </w:tcPr>
          <w:p w14:paraId="011378C9"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Income tax using the corporate tax rate</w:t>
            </w:r>
          </w:p>
        </w:tc>
        <w:tc>
          <w:tcPr>
            <w:tcW w:w="1105" w:type="dxa"/>
          </w:tcPr>
          <w:p w14:paraId="630D63FA" w14:textId="0C96FA28"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24,387</w:t>
            </w:r>
          </w:p>
        </w:tc>
        <w:tc>
          <w:tcPr>
            <w:tcW w:w="270" w:type="dxa"/>
            <w:vAlign w:val="bottom"/>
          </w:tcPr>
          <w:p w14:paraId="13C14710" w14:textId="77777777" w:rsidR="00515D81" w:rsidRPr="008A2961" w:rsidRDefault="00515D81" w:rsidP="00515D81">
            <w:pPr>
              <w:tabs>
                <w:tab w:val="clear" w:pos="907"/>
              </w:tabs>
              <w:ind w:right="170"/>
              <w:jc w:val="right"/>
              <w:rPr>
                <w:rFonts w:cs="Times New Roman"/>
                <w:sz w:val="21"/>
                <w:szCs w:val="21"/>
              </w:rPr>
            </w:pPr>
          </w:p>
        </w:tc>
        <w:tc>
          <w:tcPr>
            <w:tcW w:w="1170" w:type="dxa"/>
          </w:tcPr>
          <w:p w14:paraId="78CFFC90" w14:textId="575CDDFE"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(5,076)</w:t>
            </w:r>
          </w:p>
        </w:tc>
        <w:tc>
          <w:tcPr>
            <w:tcW w:w="270" w:type="dxa"/>
            <w:vAlign w:val="bottom"/>
          </w:tcPr>
          <w:p w14:paraId="5E1912A7" w14:textId="77777777" w:rsidR="00515D81" w:rsidRPr="008A2961" w:rsidRDefault="00515D81" w:rsidP="00515D81">
            <w:pPr>
              <w:tabs>
                <w:tab w:val="clear" w:pos="907"/>
              </w:tabs>
              <w:ind w:right="170"/>
              <w:jc w:val="right"/>
              <w:rPr>
                <w:rFonts w:cs="Times New Roman"/>
                <w:sz w:val="21"/>
                <w:szCs w:val="21"/>
              </w:rPr>
            </w:pPr>
          </w:p>
        </w:tc>
        <w:tc>
          <w:tcPr>
            <w:tcW w:w="1125" w:type="dxa"/>
          </w:tcPr>
          <w:p w14:paraId="02ED71B4" w14:textId="2DD34FA9"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(7,937)</w:t>
            </w:r>
          </w:p>
        </w:tc>
        <w:tc>
          <w:tcPr>
            <w:tcW w:w="270" w:type="dxa"/>
            <w:vAlign w:val="bottom"/>
          </w:tcPr>
          <w:p w14:paraId="6A2FC27B" w14:textId="77777777" w:rsidR="00515D81" w:rsidRPr="008A2961" w:rsidRDefault="00515D81" w:rsidP="00515D81">
            <w:pPr>
              <w:tabs>
                <w:tab w:val="clear" w:pos="907"/>
              </w:tabs>
              <w:ind w:right="170"/>
              <w:jc w:val="right"/>
              <w:rPr>
                <w:rFonts w:cs="Times New Roman"/>
                <w:sz w:val="21"/>
                <w:szCs w:val="21"/>
              </w:rPr>
            </w:pPr>
          </w:p>
        </w:tc>
        <w:tc>
          <w:tcPr>
            <w:tcW w:w="1176" w:type="dxa"/>
          </w:tcPr>
          <w:p w14:paraId="4544DC73" w14:textId="76C16D4F"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(10,765)</w:t>
            </w:r>
          </w:p>
        </w:tc>
      </w:tr>
      <w:tr w:rsidR="00515D81" w:rsidRPr="00115BAD" w14:paraId="662821B8" w14:textId="77777777" w:rsidTr="0091212E">
        <w:trPr>
          <w:trHeight w:val="60"/>
        </w:trPr>
        <w:tc>
          <w:tcPr>
            <w:tcW w:w="4503" w:type="dxa"/>
          </w:tcPr>
          <w:p w14:paraId="4B05CC8D" w14:textId="77777777" w:rsidR="00515D81" w:rsidRPr="00115BAD" w:rsidRDefault="00515D81" w:rsidP="00515D81">
            <w:pPr>
              <w:tabs>
                <w:tab w:val="left" w:pos="1440"/>
                <w:tab w:val="left" w:pos="2160"/>
              </w:tabs>
              <w:ind w:left="-110" w:right="-648"/>
              <w:rPr>
                <w:rFonts w:cs="Times New Roman"/>
                <w:sz w:val="21"/>
                <w:szCs w:val="21"/>
              </w:rPr>
            </w:pPr>
            <w:r w:rsidRPr="00115BAD">
              <w:rPr>
                <w:rFonts w:cs="Times New Roman"/>
                <w:sz w:val="21"/>
                <w:szCs w:val="21"/>
              </w:rPr>
              <w:t>Income tax adjustments of previous period</w:t>
            </w:r>
          </w:p>
        </w:tc>
        <w:tc>
          <w:tcPr>
            <w:tcW w:w="1105" w:type="dxa"/>
          </w:tcPr>
          <w:p w14:paraId="38851AF5" w14:textId="5991584D" w:rsidR="00515D81" w:rsidRPr="008A2961" w:rsidRDefault="00D84E1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914</w:t>
            </w:r>
          </w:p>
        </w:tc>
        <w:tc>
          <w:tcPr>
            <w:tcW w:w="270" w:type="dxa"/>
            <w:vAlign w:val="bottom"/>
          </w:tcPr>
          <w:p w14:paraId="65680BC2" w14:textId="77777777" w:rsidR="00515D81" w:rsidRPr="008A2961" w:rsidRDefault="00515D81" w:rsidP="00515D81">
            <w:pPr>
              <w:tabs>
                <w:tab w:val="clear" w:pos="907"/>
              </w:tabs>
              <w:ind w:right="170"/>
              <w:jc w:val="right"/>
              <w:rPr>
                <w:rFonts w:cs="Times New Roman"/>
                <w:sz w:val="21"/>
                <w:szCs w:val="21"/>
              </w:rPr>
            </w:pPr>
          </w:p>
        </w:tc>
        <w:tc>
          <w:tcPr>
            <w:tcW w:w="1170" w:type="dxa"/>
          </w:tcPr>
          <w:p w14:paraId="6397FAC0" w14:textId="20BD434D"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(34,164)</w:t>
            </w:r>
          </w:p>
        </w:tc>
        <w:tc>
          <w:tcPr>
            <w:tcW w:w="270" w:type="dxa"/>
            <w:vAlign w:val="bottom"/>
          </w:tcPr>
          <w:p w14:paraId="587B7975" w14:textId="77777777" w:rsidR="00515D81" w:rsidRPr="008A2961" w:rsidRDefault="00515D81" w:rsidP="00515D81">
            <w:pPr>
              <w:tabs>
                <w:tab w:val="clear" w:pos="907"/>
              </w:tabs>
              <w:ind w:right="170"/>
              <w:jc w:val="right"/>
              <w:rPr>
                <w:rFonts w:cs="Times New Roman"/>
                <w:sz w:val="21"/>
                <w:szCs w:val="21"/>
              </w:rPr>
            </w:pPr>
          </w:p>
        </w:tc>
        <w:tc>
          <w:tcPr>
            <w:tcW w:w="1125" w:type="dxa"/>
          </w:tcPr>
          <w:p w14:paraId="13EF51F3" w14:textId="559906F2" w:rsidR="00515D81" w:rsidRPr="008A2961" w:rsidRDefault="00D84E1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8A2961">
              <w:rPr>
                <w:rFonts w:cs="Times New Roman"/>
                <w:sz w:val="21"/>
                <w:szCs w:val="21"/>
              </w:rPr>
              <w:t>-</w:t>
            </w:r>
          </w:p>
        </w:tc>
        <w:tc>
          <w:tcPr>
            <w:tcW w:w="270" w:type="dxa"/>
            <w:vAlign w:val="bottom"/>
          </w:tcPr>
          <w:p w14:paraId="5F27A5F3" w14:textId="77777777" w:rsidR="00515D81" w:rsidRPr="008A2961" w:rsidRDefault="00515D81" w:rsidP="00515D81">
            <w:pPr>
              <w:tabs>
                <w:tab w:val="clear" w:pos="907"/>
              </w:tabs>
              <w:ind w:right="170"/>
              <w:jc w:val="right"/>
              <w:rPr>
                <w:rFonts w:cs="Times New Roman"/>
                <w:sz w:val="21"/>
                <w:szCs w:val="21"/>
              </w:rPr>
            </w:pPr>
          </w:p>
        </w:tc>
        <w:tc>
          <w:tcPr>
            <w:tcW w:w="1176" w:type="dxa"/>
          </w:tcPr>
          <w:p w14:paraId="0F1650D8" w14:textId="758B578C"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1,896</w:t>
            </w:r>
          </w:p>
        </w:tc>
      </w:tr>
      <w:tr w:rsidR="00515D81" w:rsidRPr="00115BAD" w14:paraId="2D76D531" w14:textId="77777777" w:rsidTr="00097A0A">
        <w:trPr>
          <w:trHeight w:val="60"/>
        </w:trPr>
        <w:tc>
          <w:tcPr>
            <w:tcW w:w="4503" w:type="dxa"/>
            <w:vAlign w:val="bottom"/>
          </w:tcPr>
          <w:p w14:paraId="2CA272FA"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Effects from additional deductible expenses - net</w:t>
            </w:r>
          </w:p>
        </w:tc>
        <w:tc>
          <w:tcPr>
            <w:tcW w:w="1105" w:type="dxa"/>
            <w:vAlign w:val="bottom"/>
          </w:tcPr>
          <w:p w14:paraId="6F21A035"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1"/>
                <w:szCs w:val="21"/>
              </w:rPr>
            </w:pPr>
          </w:p>
        </w:tc>
        <w:tc>
          <w:tcPr>
            <w:tcW w:w="270" w:type="dxa"/>
            <w:vAlign w:val="bottom"/>
          </w:tcPr>
          <w:p w14:paraId="780C04B7" w14:textId="77777777" w:rsidR="00515D81" w:rsidRPr="008A2961" w:rsidRDefault="00515D81" w:rsidP="00515D81">
            <w:pPr>
              <w:tabs>
                <w:tab w:val="clear" w:pos="907"/>
              </w:tabs>
              <w:ind w:right="170"/>
              <w:jc w:val="right"/>
              <w:rPr>
                <w:rFonts w:cs="Times New Roman"/>
                <w:sz w:val="21"/>
                <w:szCs w:val="21"/>
              </w:rPr>
            </w:pPr>
          </w:p>
        </w:tc>
        <w:tc>
          <w:tcPr>
            <w:tcW w:w="1170" w:type="dxa"/>
            <w:vAlign w:val="bottom"/>
          </w:tcPr>
          <w:p w14:paraId="001DDD3E"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c>
          <w:tcPr>
            <w:tcW w:w="270" w:type="dxa"/>
            <w:vAlign w:val="bottom"/>
          </w:tcPr>
          <w:p w14:paraId="14BD3146" w14:textId="77777777" w:rsidR="00515D81" w:rsidRPr="008A2961" w:rsidRDefault="00515D81" w:rsidP="00515D81">
            <w:pPr>
              <w:tabs>
                <w:tab w:val="clear" w:pos="907"/>
              </w:tabs>
              <w:ind w:right="170"/>
              <w:jc w:val="right"/>
              <w:rPr>
                <w:rFonts w:cs="Times New Roman"/>
                <w:sz w:val="21"/>
                <w:szCs w:val="21"/>
              </w:rPr>
            </w:pPr>
          </w:p>
        </w:tc>
        <w:tc>
          <w:tcPr>
            <w:tcW w:w="1125" w:type="dxa"/>
            <w:vAlign w:val="bottom"/>
          </w:tcPr>
          <w:p w14:paraId="3918022E"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1"/>
                <w:szCs w:val="21"/>
              </w:rPr>
            </w:pPr>
          </w:p>
        </w:tc>
        <w:tc>
          <w:tcPr>
            <w:tcW w:w="270" w:type="dxa"/>
            <w:vAlign w:val="bottom"/>
          </w:tcPr>
          <w:p w14:paraId="691865F2" w14:textId="77777777" w:rsidR="00515D81" w:rsidRPr="008A2961" w:rsidRDefault="00515D81" w:rsidP="00515D81">
            <w:pPr>
              <w:tabs>
                <w:tab w:val="clear" w:pos="907"/>
              </w:tabs>
              <w:ind w:right="170"/>
              <w:jc w:val="right"/>
              <w:rPr>
                <w:rFonts w:cs="Times New Roman"/>
                <w:sz w:val="21"/>
                <w:szCs w:val="21"/>
              </w:rPr>
            </w:pPr>
          </w:p>
        </w:tc>
        <w:tc>
          <w:tcPr>
            <w:tcW w:w="1176" w:type="dxa"/>
            <w:vAlign w:val="bottom"/>
          </w:tcPr>
          <w:p w14:paraId="680BF304"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515D81" w:rsidRPr="00115BAD" w14:paraId="156891F9" w14:textId="77777777" w:rsidTr="006B53A7">
        <w:trPr>
          <w:trHeight w:val="54"/>
        </w:trPr>
        <w:tc>
          <w:tcPr>
            <w:tcW w:w="4503" w:type="dxa"/>
            <w:vAlign w:val="bottom"/>
          </w:tcPr>
          <w:p w14:paraId="42DD927D"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 xml:space="preserve">   from non-deductible expenses</w:t>
            </w:r>
          </w:p>
        </w:tc>
        <w:tc>
          <w:tcPr>
            <w:tcW w:w="1105" w:type="dxa"/>
          </w:tcPr>
          <w:p w14:paraId="4949AF82" w14:textId="2FE89543" w:rsidR="00515D81" w:rsidRPr="008A2961" w:rsidRDefault="00D84E1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3,</w:t>
            </w:r>
            <w:r w:rsidR="00FA31C7" w:rsidRPr="008A2961">
              <w:rPr>
                <w:rFonts w:cs="Times New Roman"/>
                <w:sz w:val="21"/>
                <w:szCs w:val="21"/>
              </w:rPr>
              <w:t>685</w:t>
            </w:r>
          </w:p>
        </w:tc>
        <w:tc>
          <w:tcPr>
            <w:tcW w:w="270" w:type="dxa"/>
            <w:vAlign w:val="bottom"/>
          </w:tcPr>
          <w:p w14:paraId="2ADEEFDC" w14:textId="77777777" w:rsidR="00515D81" w:rsidRPr="008A2961" w:rsidRDefault="00515D81" w:rsidP="00515D81">
            <w:pPr>
              <w:tabs>
                <w:tab w:val="clear" w:pos="907"/>
              </w:tabs>
              <w:ind w:right="170"/>
              <w:jc w:val="right"/>
              <w:rPr>
                <w:rFonts w:cs="Times New Roman"/>
                <w:sz w:val="21"/>
                <w:szCs w:val="21"/>
              </w:rPr>
            </w:pPr>
          </w:p>
        </w:tc>
        <w:tc>
          <w:tcPr>
            <w:tcW w:w="1170" w:type="dxa"/>
          </w:tcPr>
          <w:p w14:paraId="45A49866" w14:textId="17CB9546"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(7,057)</w:t>
            </w:r>
          </w:p>
        </w:tc>
        <w:tc>
          <w:tcPr>
            <w:tcW w:w="270" w:type="dxa"/>
            <w:vAlign w:val="bottom"/>
          </w:tcPr>
          <w:p w14:paraId="567753D9" w14:textId="77777777" w:rsidR="00515D81" w:rsidRPr="008A2961" w:rsidRDefault="00515D81" w:rsidP="00515D81">
            <w:pPr>
              <w:tabs>
                <w:tab w:val="clear" w:pos="907"/>
              </w:tabs>
              <w:ind w:right="170"/>
              <w:jc w:val="right"/>
              <w:rPr>
                <w:rFonts w:cs="Times New Roman"/>
                <w:sz w:val="21"/>
                <w:szCs w:val="21"/>
              </w:rPr>
            </w:pPr>
          </w:p>
        </w:tc>
        <w:tc>
          <w:tcPr>
            <w:tcW w:w="1125" w:type="dxa"/>
          </w:tcPr>
          <w:p w14:paraId="3AD8A105" w14:textId="0B354524" w:rsidR="00515D81" w:rsidRPr="008A2961" w:rsidRDefault="00D84E1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3,</w:t>
            </w:r>
            <w:r w:rsidR="00FA31C7" w:rsidRPr="008A2961">
              <w:rPr>
                <w:rFonts w:cs="Times New Roman"/>
                <w:sz w:val="21"/>
                <w:szCs w:val="21"/>
              </w:rPr>
              <w:t>31</w:t>
            </w:r>
            <w:r w:rsidR="008A2961">
              <w:rPr>
                <w:rFonts w:cs="Times New Roman"/>
                <w:sz w:val="21"/>
                <w:szCs w:val="21"/>
              </w:rPr>
              <w:t>1</w:t>
            </w:r>
          </w:p>
        </w:tc>
        <w:tc>
          <w:tcPr>
            <w:tcW w:w="270" w:type="dxa"/>
            <w:vAlign w:val="bottom"/>
          </w:tcPr>
          <w:p w14:paraId="23A619F4" w14:textId="77777777" w:rsidR="00515D81" w:rsidRPr="008A2961" w:rsidRDefault="00515D81" w:rsidP="00515D81">
            <w:pPr>
              <w:tabs>
                <w:tab w:val="clear" w:pos="907"/>
              </w:tabs>
              <w:ind w:right="170"/>
              <w:jc w:val="right"/>
              <w:rPr>
                <w:rFonts w:cs="Times New Roman"/>
                <w:sz w:val="21"/>
                <w:szCs w:val="21"/>
              </w:rPr>
            </w:pPr>
          </w:p>
        </w:tc>
        <w:tc>
          <w:tcPr>
            <w:tcW w:w="1176" w:type="dxa"/>
          </w:tcPr>
          <w:p w14:paraId="363E7704" w14:textId="7DAA8CC4"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1,462</w:t>
            </w:r>
          </w:p>
        </w:tc>
      </w:tr>
      <w:tr w:rsidR="00515D81" w:rsidRPr="00115BAD" w14:paraId="3FA50B98" w14:textId="77777777" w:rsidTr="006B53A7">
        <w:trPr>
          <w:trHeight w:val="60"/>
        </w:trPr>
        <w:tc>
          <w:tcPr>
            <w:tcW w:w="4503" w:type="dxa"/>
            <w:vAlign w:val="bottom"/>
          </w:tcPr>
          <w:p w14:paraId="67B4B5CD"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Tax loss which deferred tax asset has not yet</w:t>
            </w:r>
          </w:p>
        </w:tc>
        <w:tc>
          <w:tcPr>
            <w:tcW w:w="1105" w:type="dxa"/>
          </w:tcPr>
          <w:p w14:paraId="1AAF6A18"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5685CE6B" w14:textId="77777777" w:rsidR="00515D81" w:rsidRPr="008A2961" w:rsidRDefault="00515D81" w:rsidP="00515D81">
            <w:pPr>
              <w:tabs>
                <w:tab w:val="clear" w:pos="907"/>
              </w:tabs>
              <w:ind w:right="170"/>
              <w:jc w:val="right"/>
              <w:rPr>
                <w:rFonts w:cs="Times New Roman"/>
                <w:sz w:val="21"/>
                <w:szCs w:val="21"/>
              </w:rPr>
            </w:pPr>
          </w:p>
        </w:tc>
        <w:tc>
          <w:tcPr>
            <w:tcW w:w="1170" w:type="dxa"/>
          </w:tcPr>
          <w:p w14:paraId="664CC572"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p>
        </w:tc>
        <w:tc>
          <w:tcPr>
            <w:tcW w:w="270" w:type="dxa"/>
            <w:vAlign w:val="bottom"/>
          </w:tcPr>
          <w:p w14:paraId="2A3F99CE" w14:textId="77777777" w:rsidR="00515D81" w:rsidRPr="008A2961" w:rsidRDefault="00515D81" w:rsidP="00515D81">
            <w:pPr>
              <w:tabs>
                <w:tab w:val="clear" w:pos="907"/>
              </w:tabs>
              <w:ind w:right="170"/>
              <w:jc w:val="right"/>
              <w:rPr>
                <w:rFonts w:cs="Times New Roman"/>
                <w:sz w:val="21"/>
                <w:szCs w:val="21"/>
              </w:rPr>
            </w:pPr>
          </w:p>
        </w:tc>
        <w:tc>
          <w:tcPr>
            <w:tcW w:w="1125" w:type="dxa"/>
          </w:tcPr>
          <w:p w14:paraId="64FC432F"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3CAA49A0" w14:textId="77777777" w:rsidR="00515D81" w:rsidRPr="008A2961" w:rsidRDefault="00515D81" w:rsidP="00515D81">
            <w:pPr>
              <w:tabs>
                <w:tab w:val="clear" w:pos="907"/>
              </w:tabs>
              <w:ind w:right="170"/>
              <w:jc w:val="right"/>
              <w:rPr>
                <w:rFonts w:cs="Times New Roman"/>
                <w:sz w:val="21"/>
                <w:szCs w:val="21"/>
              </w:rPr>
            </w:pPr>
          </w:p>
        </w:tc>
        <w:tc>
          <w:tcPr>
            <w:tcW w:w="1176" w:type="dxa"/>
          </w:tcPr>
          <w:p w14:paraId="6BD75A03" w14:textId="77777777"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515D81" w:rsidRPr="00115BAD" w14:paraId="7B72D552" w14:textId="77777777" w:rsidTr="007655C4">
        <w:trPr>
          <w:trHeight w:val="60"/>
        </w:trPr>
        <w:tc>
          <w:tcPr>
            <w:tcW w:w="4503" w:type="dxa"/>
            <w:vAlign w:val="bottom"/>
          </w:tcPr>
          <w:p w14:paraId="39BA8C47"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 xml:space="preserve">   been recognized</w:t>
            </w:r>
          </w:p>
        </w:tc>
        <w:tc>
          <w:tcPr>
            <w:tcW w:w="1105" w:type="dxa"/>
          </w:tcPr>
          <w:p w14:paraId="44A45343" w14:textId="45754D92" w:rsidR="00515D81" w:rsidRPr="008A2961" w:rsidRDefault="00D84E1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4,8</w:t>
            </w:r>
            <w:r w:rsidR="00FA31C7" w:rsidRPr="008A2961">
              <w:rPr>
                <w:rFonts w:cs="Times New Roman"/>
                <w:sz w:val="21"/>
                <w:szCs w:val="21"/>
              </w:rPr>
              <w:t>67</w:t>
            </w:r>
          </w:p>
        </w:tc>
        <w:tc>
          <w:tcPr>
            <w:tcW w:w="270" w:type="dxa"/>
            <w:vAlign w:val="bottom"/>
          </w:tcPr>
          <w:p w14:paraId="6F1B1883" w14:textId="77777777" w:rsidR="00515D81" w:rsidRPr="008A2961" w:rsidRDefault="00515D81" w:rsidP="00515D81">
            <w:pPr>
              <w:tabs>
                <w:tab w:val="clear" w:pos="907"/>
              </w:tabs>
              <w:ind w:right="170"/>
              <w:jc w:val="right"/>
              <w:rPr>
                <w:rFonts w:cs="Times New Roman"/>
                <w:sz w:val="21"/>
                <w:szCs w:val="21"/>
              </w:rPr>
            </w:pPr>
          </w:p>
        </w:tc>
        <w:tc>
          <w:tcPr>
            <w:tcW w:w="1170" w:type="dxa"/>
          </w:tcPr>
          <w:p w14:paraId="7D885E5C" w14:textId="782A7006"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46,835</w:t>
            </w:r>
          </w:p>
        </w:tc>
        <w:tc>
          <w:tcPr>
            <w:tcW w:w="270" w:type="dxa"/>
            <w:vAlign w:val="bottom"/>
          </w:tcPr>
          <w:p w14:paraId="7398EA87" w14:textId="77777777" w:rsidR="00515D81" w:rsidRPr="008A2961" w:rsidRDefault="00515D81" w:rsidP="00515D81">
            <w:pPr>
              <w:tabs>
                <w:tab w:val="clear" w:pos="907"/>
              </w:tabs>
              <w:ind w:right="170"/>
              <w:jc w:val="right"/>
              <w:rPr>
                <w:rFonts w:cs="Times New Roman"/>
                <w:sz w:val="21"/>
                <w:szCs w:val="21"/>
              </w:rPr>
            </w:pPr>
          </w:p>
        </w:tc>
        <w:tc>
          <w:tcPr>
            <w:tcW w:w="1125" w:type="dxa"/>
          </w:tcPr>
          <w:p w14:paraId="4C6A27AA" w14:textId="4BE6F945" w:rsidR="00515D81" w:rsidRPr="008A2961" w:rsidRDefault="00D84E1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4,</w:t>
            </w:r>
            <w:r w:rsidR="00FA31C7" w:rsidRPr="008A2961">
              <w:rPr>
                <w:rFonts w:cs="Times New Roman"/>
                <w:sz w:val="21"/>
                <w:szCs w:val="21"/>
              </w:rPr>
              <w:t>215</w:t>
            </w:r>
          </w:p>
        </w:tc>
        <w:tc>
          <w:tcPr>
            <w:tcW w:w="270" w:type="dxa"/>
            <w:vAlign w:val="bottom"/>
          </w:tcPr>
          <w:p w14:paraId="1F8090E2" w14:textId="77777777" w:rsidR="00515D81" w:rsidRPr="008A2961" w:rsidRDefault="00515D81" w:rsidP="00515D81">
            <w:pPr>
              <w:tabs>
                <w:tab w:val="clear" w:pos="907"/>
              </w:tabs>
              <w:ind w:right="170"/>
              <w:jc w:val="right"/>
              <w:rPr>
                <w:rFonts w:cs="Times New Roman"/>
                <w:sz w:val="21"/>
                <w:szCs w:val="21"/>
              </w:rPr>
            </w:pPr>
          </w:p>
        </w:tc>
        <w:tc>
          <w:tcPr>
            <w:tcW w:w="1176" w:type="dxa"/>
          </w:tcPr>
          <w:p w14:paraId="2242E5B3" w14:textId="12E74599"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35,011</w:t>
            </w:r>
          </w:p>
        </w:tc>
      </w:tr>
      <w:tr w:rsidR="00515D81" w:rsidRPr="00115BAD" w14:paraId="09310BE8" w14:textId="77777777" w:rsidTr="006B53A7">
        <w:trPr>
          <w:trHeight w:val="60"/>
        </w:trPr>
        <w:tc>
          <w:tcPr>
            <w:tcW w:w="4503" w:type="dxa"/>
            <w:vAlign w:val="bottom"/>
          </w:tcPr>
          <w:p w14:paraId="7F6EAE0F" w14:textId="77777777" w:rsidR="00515D81" w:rsidRPr="00115BAD" w:rsidRDefault="00515D81" w:rsidP="00515D81">
            <w:pPr>
              <w:tabs>
                <w:tab w:val="left" w:pos="1440"/>
                <w:tab w:val="left" w:pos="2160"/>
              </w:tabs>
              <w:ind w:left="-110" w:right="-43"/>
              <w:rPr>
                <w:rFonts w:cs="Times New Roman"/>
                <w:sz w:val="21"/>
                <w:szCs w:val="21"/>
              </w:rPr>
            </w:pPr>
            <w:r w:rsidRPr="00115BAD">
              <w:rPr>
                <w:rFonts w:cs="Times New Roman"/>
                <w:sz w:val="21"/>
                <w:szCs w:val="21"/>
              </w:rPr>
              <w:t>Effects from benefit of tax loss carry forward</w:t>
            </w:r>
          </w:p>
        </w:tc>
        <w:tc>
          <w:tcPr>
            <w:tcW w:w="1105" w:type="dxa"/>
          </w:tcPr>
          <w:p w14:paraId="54187EA4" w14:textId="33BFCD14" w:rsidR="00515D81" w:rsidRPr="008A2961" w:rsidRDefault="00D84E1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(12,115)</w:t>
            </w:r>
          </w:p>
        </w:tc>
        <w:tc>
          <w:tcPr>
            <w:tcW w:w="270" w:type="dxa"/>
            <w:vAlign w:val="bottom"/>
          </w:tcPr>
          <w:p w14:paraId="4ABF49E5" w14:textId="77777777" w:rsidR="00515D81" w:rsidRPr="008A2961" w:rsidRDefault="00515D81" w:rsidP="00515D81">
            <w:pPr>
              <w:tabs>
                <w:tab w:val="clear" w:pos="907"/>
              </w:tabs>
              <w:ind w:right="170"/>
              <w:jc w:val="right"/>
              <w:rPr>
                <w:rFonts w:cs="Times New Roman"/>
                <w:sz w:val="21"/>
                <w:szCs w:val="21"/>
              </w:rPr>
            </w:pPr>
          </w:p>
        </w:tc>
        <w:tc>
          <w:tcPr>
            <w:tcW w:w="1170" w:type="dxa"/>
          </w:tcPr>
          <w:p w14:paraId="2782BABF" w14:textId="0F188EF8"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8A2961">
              <w:rPr>
                <w:rFonts w:cs="Times New Roman"/>
                <w:sz w:val="21"/>
                <w:szCs w:val="21"/>
              </w:rPr>
              <w:t>-</w:t>
            </w:r>
          </w:p>
        </w:tc>
        <w:tc>
          <w:tcPr>
            <w:tcW w:w="270" w:type="dxa"/>
            <w:vAlign w:val="bottom"/>
          </w:tcPr>
          <w:p w14:paraId="5D430215" w14:textId="77777777" w:rsidR="00515D81" w:rsidRPr="008A2961" w:rsidRDefault="00515D81" w:rsidP="00515D81">
            <w:pPr>
              <w:tabs>
                <w:tab w:val="clear" w:pos="907"/>
              </w:tabs>
              <w:ind w:right="170"/>
              <w:jc w:val="right"/>
              <w:rPr>
                <w:rFonts w:cs="Times New Roman"/>
                <w:sz w:val="21"/>
                <w:szCs w:val="21"/>
              </w:rPr>
            </w:pPr>
          </w:p>
        </w:tc>
        <w:tc>
          <w:tcPr>
            <w:tcW w:w="1125" w:type="dxa"/>
          </w:tcPr>
          <w:p w14:paraId="6EB3D184" w14:textId="1C2AF904" w:rsidR="00515D81" w:rsidRPr="008A2961" w:rsidRDefault="00D84E17"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8A2961">
              <w:rPr>
                <w:rFonts w:cs="Times New Roman"/>
                <w:sz w:val="21"/>
                <w:szCs w:val="21"/>
              </w:rPr>
              <w:t>-</w:t>
            </w:r>
          </w:p>
        </w:tc>
        <w:tc>
          <w:tcPr>
            <w:tcW w:w="270" w:type="dxa"/>
            <w:vAlign w:val="bottom"/>
          </w:tcPr>
          <w:p w14:paraId="0379B8C2" w14:textId="77777777" w:rsidR="00515D81" w:rsidRPr="008A2961" w:rsidRDefault="00515D81" w:rsidP="00515D81">
            <w:pPr>
              <w:tabs>
                <w:tab w:val="clear" w:pos="907"/>
              </w:tabs>
              <w:ind w:right="170"/>
              <w:jc w:val="right"/>
              <w:rPr>
                <w:rFonts w:cs="Times New Roman"/>
                <w:sz w:val="21"/>
                <w:szCs w:val="21"/>
              </w:rPr>
            </w:pPr>
          </w:p>
        </w:tc>
        <w:tc>
          <w:tcPr>
            <w:tcW w:w="1176" w:type="dxa"/>
          </w:tcPr>
          <w:p w14:paraId="6FB18B11" w14:textId="4D65C4F0"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8A2961">
              <w:rPr>
                <w:rFonts w:cs="Times New Roman"/>
                <w:sz w:val="21"/>
                <w:szCs w:val="21"/>
              </w:rPr>
              <w:t>-</w:t>
            </w:r>
          </w:p>
        </w:tc>
      </w:tr>
      <w:tr w:rsidR="00515D81" w:rsidRPr="00115BAD" w14:paraId="1479DDF7" w14:textId="77777777" w:rsidTr="00097A0A">
        <w:trPr>
          <w:trHeight w:val="50"/>
        </w:trPr>
        <w:tc>
          <w:tcPr>
            <w:tcW w:w="4503" w:type="dxa"/>
            <w:vAlign w:val="bottom"/>
          </w:tcPr>
          <w:p w14:paraId="39A27928" w14:textId="77777777" w:rsidR="00515D81" w:rsidRPr="00115BAD" w:rsidRDefault="00515D81" w:rsidP="00515D81">
            <w:pPr>
              <w:tabs>
                <w:tab w:val="clear" w:pos="907"/>
                <w:tab w:val="left" w:pos="900"/>
                <w:tab w:val="left" w:pos="1440"/>
                <w:tab w:val="left" w:pos="2160"/>
              </w:tabs>
              <w:ind w:left="-110" w:right="-43"/>
              <w:rPr>
                <w:rFonts w:cs="Times New Roman"/>
                <w:sz w:val="21"/>
                <w:szCs w:val="21"/>
              </w:rPr>
            </w:pPr>
            <w:r w:rsidRPr="00115BAD">
              <w:rPr>
                <w:rFonts w:cs="Times New Roman"/>
                <w:sz w:val="21"/>
                <w:szCs w:val="21"/>
              </w:rPr>
              <w:t>Total</w:t>
            </w:r>
          </w:p>
        </w:tc>
        <w:tc>
          <w:tcPr>
            <w:tcW w:w="1105" w:type="dxa"/>
            <w:tcBorders>
              <w:top w:val="single" w:sz="4" w:space="0" w:color="auto"/>
              <w:bottom w:val="double" w:sz="4" w:space="0" w:color="auto"/>
            </w:tcBorders>
          </w:tcPr>
          <w:p w14:paraId="290EBE03" w14:textId="75DD5E43"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21,738</w:t>
            </w:r>
          </w:p>
        </w:tc>
        <w:tc>
          <w:tcPr>
            <w:tcW w:w="270" w:type="dxa"/>
            <w:vAlign w:val="bottom"/>
          </w:tcPr>
          <w:p w14:paraId="359C41B2" w14:textId="77777777" w:rsidR="00515D81" w:rsidRPr="008A2961" w:rsidRDefault="00515D81" w:rsidP="00515D81">
            <w:pPr>
              <w:tabs>
                <w:tab w:val="clear" w:pos="907"/>
                <w:tab w:val="left" w:pos="1440"/>
                <w:tab w:val="left" w:pos="2160"/>
              </w:tabs>
              <w:ind w:right="170"/>
              <w:jc w:val="right"/>
              <w:rPr>
                <w:rFonts w:cs="Times New Roman"/>
                <w:sz w:val="21"/>
                <w:szCs w:val="21"/>
              </w:rPr>
            </w:pPr>
          </w:p>
        </w:tc>
        <w:tc>
          <w:tcPr>
            <w:tcW w:w="1170" w:type="dxa"/>
            <w:tcBorders>
              <w:top w:val="single" w:sz="4" w:space="0" w:color="auto"/>
              <w:bottom w:val="double" w:sz="4" w:space="0" w:color="auto"/>
            </w:tcBorders>
          </w:tcPr>
          <w:p w14:paraId="469123E1" w14:textId="3C316C14"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538</w:t>
            </w:r>
          </w:p>
        </w:tc>
        <w:tc>
          <w:tcPr>
            <w:tcW w:w="270" w:type="dxa"/>
            <w:vAlign w:val="bottom"/>
          </w:tcPr>
          <w:p w14:paraId="491A3CE3" w14:textId="77777777" w:rsidR="00515D81" w:rsidRPr="008A2961" w:rsidRDefault="00515D81" w:rsidP="00515D81">
            <w:pPr>
              <w:tabs>
                <w:tab w:val="clear" w:pos="907"/>
                <w:tab w:val="left" w:pos="1440"/>
                <w:tab w:val="left" w:pos="2160"/>
              </w:tabs>
              <w:ind w:right="170"/>
              <w:jc w:val="right"/>
              <w:rPr>
                <w:rFonts w:cs="Times New Roman"/>
                <w:sz w:val="21"/>
                <w:szCs w:val="21"/>
              </w:rPr>
            </w:pPr>
          </w:p>
        </w:tc>
        <w:tc>
          <w:tcPr>
            <w:tcW w:w="1125" w:type="dxa"/>
            <w:tcBorders>
              <w:top w:val="single" w:sz="4" w:space="0" w:color="auto"/>
              <w:bottom w:val="double" w:sz="4" w:space="0" w:color="auto"/>
            </w:tcBorders>
          </w:tcPr>
          <w:p w14:paraId="0E9EBB9E" w14:textId="08D9A448" w:rsidR="00515D81" w:rsidRPr="008A2961" w:rsidRDefault="008A296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A2961">
              <w:rPr>
                <w:rFonts w:cs="Times New Roman"/>
                <w:sz w:val="21"/>
                <w:szCs w:val="21"/>
              </w:rPr>
              <w:t>(411)</w:t>
            </w:r>
          </w:p>
        </w:tc>
        <w:tc>
          <w:tcPr>
            <w:tcW w:w="270" w:type="dxa"/>
            <w:vAlign w:val="bottom"/>
          </w:tcPr>
          <w:p w14:paraId="7A904621" w14:textId="77777777" w:rsidR="00515D81" w:rsidRPr="008A2961" w:rsidRDefault="00515D81" w:rsidP="00515D81">
            <w:pPr>
              <w:tabs>
                <w:tab w:val="clear" w:pos="907"/>
                <w:tab w:val="left" w:pos="1440"/>
                <w:tab w:val="left" w:pos="2160"/>
              </w:tabs>
              <w:ind w:right="170"/>
              <w:jc w:val="right"/>
              <w:rPr>
                <w:rFonts w:cs="Times New Roman"/>
                <w:sz w:val="21"/>
                <w:szCs w:val="21"/>
              </w:rPr>
            </w:pPr>
          </w:p>
        </w:tc>
        <w:tc>
          <w:tcPr>
            <w:tcW w:w="1176" w:type="dxa"/>
            <w:tcBorders>
              <w:top w:val="single" w:sz="4" w:space="0" w:color="auto"/>
              <w:bottom w:val="double" w:sz="4" w:space="0" w:color="auto"/>
            </w:tcBorders>
          </w:tcPr>
          <w:p w14:paraId="0BDF66DD" w14:textId="54411A88" w:rsidR="00515D81" w:rsidRPr="008A2961"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8A2961">
              <w:rPr>
                <w:rFonts w:cs="Times New Roman"/>
                <w:sz w:val="21"/>
                <w:szCs w:val="21"/>
              </w:rPr>
              <w:t>27,604</w:t>
            </w:r>
          </w:p>
        </w:tc>
      </w:tr>
    </w:tbl>
    <w:p w14:paraId="67FBF819" w14:textId="77777777" w:rsidR="00115BAD" w:rsidRDefault="00115BAD" w:rsidP="00115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b/>
          <w:bCs/>
          <w:caps/>
          <w:sz w:val="22"/>
          <w:szCs w:val="22"/>
        </w:rPr>
      </w:pPr>
    </w:p>
    <w:p w14:paraId="1B7DAD99" w14:textId="77777777" w:rsidR="008A2961" w:rsidRPr="00115BAD" w:rsidRDefault="008A2961" w:rsidP="00115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b/>
          <w:bCs/>
          <w:caps/>
          <w:sz w:val="22"/>
          <w:szCs w:val="22"/>
        </w:rPr>
      </w:pPr>
    </w:p>
    <w:p w14:paraId="1607CBB0" w14:textId="797065BD" w:rsidR="00034B6A" w:rsidRPr="001019B2" w:rsidRDefault="00A47271"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rPr>
        <w:lastRenderedPageBreak/>
        <w:t>DIVIDENDS</w:t>
      </w:r>
    </w:p>
    <w:p w14:paraId="40AEFFFE" w14:textId="77777777" w:rsidR="001019B2" w:rsidRDefault="001019B2" w:rsidP="0010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2"/>
          <w:szCs w:val="22"/>
        </w:rPr>
      </w:pPr>
    </w:p>
    <w:p w14:paraId="4404F18A" w14:textId="144D2016" w:rsidR="0084308B" w:rsidRPr="00515545" w:rsidRDefault="0084308B" w:rsidP="0084308B">
      <w:pPr>
        <w:jc w:val="both"/>
        <w:rPr>
          <w:rFonts w:cs="Times New Roman"/>
          <w:sz w:val="22"/>
          <w:szCs w:val="22"/>
        </w:rPr>
      </w:pPr>
      <w:r w:rsidRPr="00515545">
        <w:rPr>
          <w:rFonts w:cs="Times New Roman"/>
          <w:sz w:val="22"/>
          <w:szCs w:val="22"/>
        </w:rPr>
        <w:t xml:space="preserve">At the general shareholders’ meeting on April </w:t>
      </w:r>
      <w:r w:rsidR="00F43381">
        <w:rPr>
          <w:rFonts w:cstheme="minorBidi"/>
          <w:sz w:val="22"/>
          <w:szCs w:val="22"/>
        </w:rPr>
        <w:t>22</w:t>
      </w:r>
      <w:r w:rsidRPr="00515545">
        <w:rPr>
          <w:rFonts w:cs="Times New Roman"/>
          <w:sz w:val="22"/>
          <w:szCs w:val="22"/>
        </w:rPr>
        <w:t>, 202</w:t>
      </w:r>
      <w:r w:rsidR="00F43381">
        <w:rPr>
          <w:rFonts w:cs="Times New Roman"/>
          <w:sz w:val="22"/>
          <w:szCs w:val="22"/>
        </w:rPr>
        <w:t>5</w:t>
      </w:r>
      <w:r w:rsidRPr="00515545">
        <w:rPr>
          <w:rFonts w:cs="Times New Roman"/>
          <w:sz w:val="22"/>
          <w:szCs w:val="22"/>
        </w:rPr>
        <w:t>, the shareholders approved the</w:t>
      </w:r>
      <w:r w:rsidRPr="00515545">
        <w:rPr>
          <w:rFonts w:cs="Times New Roman" w:hint="cs"/>
          <w:sz w:val="22"/>
          <w:szCs w:val="22"/>
          <w:cs/>
        </w:rPr>
        <w:t xml:space="preserve"> </w:t>
      </w:r>
      <w:r w:rsidR="00972C87" w:rsidRPr="00515545">
        <w:rPr>
          <w:rFonts w:cs="Times New Roman"/>
          <w:sz w:val="22"/>
          <w:szCs w:val="22"/>
        </w:rPr>
        <w:t>Company</w:t>
      </w:r>
      <w:r w:rsidR="00972C87">
        <w:rPr>
          <w:sz w:val="22"/>
          <w:szCs w:val="28"/>
        </w:rPr>
        <w:t xml:space="preserve"> </w:t>
      </w:r>
      <w:r w:rsidR="00D15401">
        <w:rPr>
          <w:sz w:val="22"/>
          <w:szCs w:val="28"/>
        </w:rPr>
        <w:t xml:space="preserve">to </w:t>
      </w:r>
      <w:r w:rsidRPr="00515545">
        <w:rPr>
          <w:rFonts w:cs="Times New Roman"/>
          <w:sz w:val="22"/>
          <w:szCs w:val="22"/>
        </w:rPr>
        <w:t>pay dividends at Baht 0.2</w:t>
      </w:r>
      <w:r w:rsidR="002071E0">
        <w:rPr>
          <w:rFonts w:cstheme="minorBidi"/>
          <w:sz w:val="22"/>
          <w:szCs w:val="22"/>
        </w:rPr>
        <w:t>0</w:t>
      </w:r>
      <w:r w:rsidRPr="00515545">
        <w:rPr>
          <w:rFonts w:cs="Times New Roman"/>
          <w:sz w:val="22"/>
          <w:szCs w:val="22"/>
        </w:rPr>
        <w:t xml:space="preserve"> per share, totaling Baht 1</w:t>
      </w:r>
      <w:r w:rsidR="002071E0">
        <w:rPr>
          <w:rFonts w:cs="Times New Roman"/>
          <w:sz w:val="22"/>
          <w:szCs w:val="22"/>
        </w:rPr>
        <w:t>00</w:t>
      </w:r>
      <w:r w:rsidRPr="00515545">
        <w:rPr>
          <w:rFonts w:cs="Times New Roman"/>
          <w:sz w:val="22"/>
          <w:szCs w:val="22"/>
        </w:rPr>
        <w:t xml:space="preserve"> million. The Company paid </w:t>
      </w:r>
      <w:r w:rsidR="00D15401">
        <w:rPr>
          <w:rFonts w:cs="Times New Roman"/>
          <w:sz w:val="22"/>
          <w:szCs w:val="22"/>
        </w:rPr>
        <w:t>the</w:t>
      </w:r>
      <w:r w:rsidRPr="00515545">
        <w:rPr>
          <w:rFonts w:cs="Times New Roman"/>
          <w:sz w:val="22"/>
          <w:szCs w:val="22"/>
        </w:rPr>
        <w:t xml:space="preserve"> dividends to shareholders on May 1</w:t>
      </w:r>
      <w:r w:rsidR="005126F0">
        <w:rPr>
          <w:rFonts w:cs="Times New Roman"/>
          <w:sz w:val="22"/>
          <w:szCs w:val="22"/>
        </w:rPr>
        <w:t>6</w:t>
      </w:r>
      <w:r w:rsidRPr="00515545">
        <w:rPr>
          <w:rFonts w:cs="Times New Roman"/>
          <w:sz w:val="22"/>
          <w:szCs w:val="22"/>
        </w:rPr>
        <w:t>, 202</w:t>
      </w:r>
      <w:r w:rsidR="005126F0">
        <w:rPr>
          <w:rFonts w:cs="Times New Roman"/>
          <w:sz w:val="22"/>
          <w:szCs w:val="22"/>
        </w:rPr>
        <w:t>5</w:t>
      </w:r>
      <w:r w:rsidRPr="00515545">
        <w:rPr>
          <w:rFonts w:cs="Times New Roman"/>
          <w:sz w:val="22"/>
          <w:szCs w:val="22"/>
        </w:rPr>
        <w:t>.</w:t>
      </w:r>
    </w:p>
    <w:p w14:paraId="7ABA4926" w14:textId="77777777" w:rsidR="005F0176" w:rsidRDefault="005F0176" w:rsidP="0010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2"/>
          <w:szCs w:val="22"/>
        </w:rPr>
      </w:pPr>
    </w:p>
    <w:p w14:paraId="0C882ADB" w14:textId="61DD2861" w:rsidR="005F0176" w:rsidRPr="00515545" w:rsidRDefault="005F0176" w:rsidP="005F0176">
      <w:pPr>
        <w:jc w:val="both"/>
        <w:rPr>
          <w:rFonts w:cs="Times New Roman"/>
          <w:sz w:val="22"/>
          <w:szCs w:val="22"/>
        </w:rPr>
      </w:pPr>
      <w:r w:rsidRPr="00515545">
        <w:rPr>
          <w:rFonts w:cs="Times New Roman"/>
          <w:sz w:val="22"/>
          <w:szCs w:val="22"/>
        </w:rPr>
        <w:t>At the general shareholders’ meeting on April 25, 2024, the shareholders approved the</w:t>
      </w:r>
      <w:r w:rsidRPr="00515545">
        <w:rPr>
          <w:rFonts w:cs="Times New Roman" w:hint="cs"/>
          <w:sz w:val="22"/>
          <w:szCs w:val="22"/>
          <w:cs/>
        </w:rPr>
        <w:t xml:space="preserve"> </w:t>
      </w:r>
      <w:r w:rsidRPr="00515545">
        <w:rPr>
          <w:rFonts w:cs="Times New Roman"/>
          <w:sz w:val="22"/>
          <w:szCs w:val="22"/>
        </w:rPr>
        <w:t xml:space="preserve">Company to pay dividends at Baht 0.25 per share, totaling Baht 125 million. The Company paid </w:t>
      </w:r>
      <w:r w:rsidR="00D15401">
        <w:rPr>
          <w:rFonts w:cs="Times New Roman"/>
          <w:sz w:val="22"/>
          <w:szCs w:val="22"/>
        </w:rPr>
        <w:t xml:space="preserve">the </w:t>
      </w:r>
      <w:r w:rsidRPr="00515545">
        <w:rPr>
          <w:rFonts w:cs="Times New Roman"/>
          <w:sz w:val="22"/>
          <w:szCs w:val="22"/>
        </w:rPr>
        <w:t>dividends to shareholders on May 15, 2024.</w:t>
      </w:r>
    </w:p>
    <w:p w14:paraId="138E087E" w14:textId="77777777" w:rsidR="001019B2" w:rsidRPr="00034B6A" w:rsidRDefault="001019B2" w:rsidP="0010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caps/>
          <w:sz w:val="22"/>
          <w:szCs w:val="22"/>
        </w:rPr>
      </w:pPr>
    </w:p>
    <w:p w14:paraId="4D360A5B" w14:textId="6CC67F1F" w:rsidR="00C62DC4" w:rsidRPr="00515545" w:rsidRDefault="00C62DC4"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rPr>
        <w:t>SIGNIFICANT FINANCIAL INFORMATION CLASSIFIED BY OPERATING SEGMENT</w:t>
      </w:r>
    </w:p>
    <w:p w14:paraId="2D381768" w14:textId="77777777" w:rsidR="00C62DC4" w:rsidRPr="00515545" w:rsidRDefault="00C62DC4" w:rsidP="00F47EDD">
      <w:pPr>
        <w:pStyle w:val="a3"/>
        <w:widowControl/>
        <w:spacing w:line="200" w:lineRule="atLeast"/>
        <w:ind w:right="-45"/>
        <w:rPr>
          <w:rFonts w:hAnsi="Times New Roman" w:cs="Times New Roman"/>
          <w:b w:val="0"/>
          <w:bCs w:val="0"/>
          <w:sz w:val="22"/>
          <w:szCs w:val="22"/>
        </w:rPr>
      </w:pPr>
    </w:p>
    <w:p w14:paraId="5BE6BC28" w14:textId="37DA1BE2" w:rsidR="00C62DC4" w:rsidRPr="00515545" w:rsidRDefault="00C62DC4" w:rsidP="00F47EDD">
      <w:pPr>
        <w:jc w:val="thaiDistribute"/>
        <w:rPr>
          <w:rFonts w:eastAsia="SimSun" w:cs="Times New Roman"/>
          <w:sz w:val="22"/>
          <w:szCs w:val="22"/>
          <w:lang w:eastAsia="zh-CN"/>
        </w:rPr>
      </w:pPr>
      <w:r w:rsidRPr="00515545">
        <w:rPr>
          <w:rFonts w:eastAsia="SimSun" w:cs="Times New Roman"/>
          <w:sz w:val="22"/>
          <w:szCs w:val="22"/>
          <w:lang w:eastAsia="zh-CN"/>
        </w:rPr>
        <w:t xml:space="preserve">Statement of financial position and statement of income are significant financial and core information of the Group that are provided regularly to the highest authority in decision-making operation and also used in evaluation of financial performances of the segments. However, the Group has a single core operating segment (being internal reporting segment) by product which </w:t>
      </w:r>
      <w:r w:rsidR="000C01B9" w:rsidRPr="00515545">
        <w:rPr>
          <w:rFonts w:eastAsia="SimSun" w:cs="Times New Roman"/>
          <w:sz w:val="22"/>
          <w:szCs w:val="22"/>
          <w:lang w:eastAsia="zh-CN"/>
        </w:rPr>
        <w:t>are</w:t>
      </w:r>
      <w:r w:rsidRPr="00515545">
        <w:rPr>
          <w:rFonts w:eastAsia="SimSun" w:cs="Times New Roman"/>
          <w:sz w:val="22"/>
          <w:szCs w:val="22"/>
          <w:lang w:eastAsia="zh-CN"/>
        </w:rPr>
        <w:t xml:space="preserve"> </w:t>
      </w:r>
      <w:r w:rsidR="00064011">
        <w:rPr>
          <w:rFonts w:eastAsia="SimSun" w:cs="Times New Roman"/>
          <w:sz w:val="22"/>
          <w:szCs w:val="22"/>
          <w:lang w:eastAsia="zh-CN"/>
        </w:rPr>
        <w:t xml:space="preserve">majority of </w:t>
      </w:r>
      <w:r w:rsidRPr="00515545">
        <w:rPr>
          <w:rFonts w:eastAsia="SimSun" w:cs="Times New Roman"/>
          <w:sz w:val="22"/>
          <w:szCs w:val="22"/>
          <w:lang w:eastAsia="zh-CN"/>
        </w:rPr>
        <w:t>hire-purchase on automobile and motorcycle</w:t>
      </w:r>
      <w:r w:rsidR="000C01B9" w:rsidRPr="00515545">
        <w:rPr>
          <w:rFonts w:eastAsia="SimSun" w:cs="Times New Roman"/>
          <w:sz w:val="22"/>
          <w:szCs w:val="22"/>
          <w:lang w:eastAsia="zh-CN"/>
        </w:rPr>
        <w:t xml:space="preserve"> and letting of motorcycle</w:t>
      </w:r>
      <w:r w:rsidRPr="00515545">
        <w:rPr>
          <w:rFonts w:eastAsia="SimSun" w:cs="Times New Roman"/>
          <w:sz w:val="22"/>
          <w:szCs w:val="22"/>
          <w:lang w:eastAsia="zh-CN"/>
        </w:rPr>
        <w:t xml:space="preserve"> for general retail customers whereby the business activities with respect of loans and nano finance</w:t>
      </w:r>
      <w:r w:rsidR="00F52413" w:rsidRPr="00515545">
        <w:rPr>
          <w:rFonts w:eastAsia="SimSun" w:cs="Times New Roman"/>
          <w:sz w:val="22"/>
          <w:szCs w:val="22"/>
          <w:lang w:eastAsia="zh-CN"/>
        </w:rPr>
        <w:t>,</w:t>
      </w:r>
      <w:r w:rsidRPr="00515545">
        <w:rPr>
          <w:rFonts w:eastAsia="SimSun" w:cs="Times New Roman"/>
          <w:sz w:val="22"/>
          <w:szCs w:val="22"/>
          <w:lang w:eastAsia="zh-CN"/>
        </w:rPr>
        <w:t xml:space="preserve"> </w:t>
      </w:r>
      <w:r w:rsidR="00F52413" w:rsidRPr="00515545">
        <w:rPr>
          <w:rFonts w:eastAsia="SimSun" w:cs="Times New Roman"/>
          <w:sz w:val="22"/>
          <w:szCs w:val="22"/>
          <w:lang w:eastAsia="zh-CN"/>
        </w:rPr>
        <w:t xml:space="preserve">including </w:t>
      </w:r>
      <w:r w:rsidR="0048093A">
        <w:rPr>
          <w:rFonts w:eastAsia="SimSun"/>
          <w:sz w:val="22"/>
          <w:szCs w:val="22"/>
          <w:lang w:eastAsia="zh-CN"/>
        </w:rPr>
        <w:t>n</w:t>
      </w:r>
      <w:r w:rsidR="001F2265" w:rsidRPr="00515545">
        <w:rPr>
          <w:rFonts w:eastAsia="SimSun" w:cs="Times New Roman"/>
          <w:sz w:val="22"/>
          <w:szCs w:val="22"/>
          <w:lang w:eastAsia="zh-CN"/>
        </w:rPr>
        <w:t xml:space="preserve">on-life insurance broker business </w:t>
      </w:r>
      <w:r w:rsidR="00F52413" w:rsidRPr="00515545">
        <w:rPr>
          <w:rFonts w:eastAsia="SimSun" w:cs="Times New Roman"/>
          <w:sz w:val="22"/>
          <w:szCs w:val="22"/>
          <w:lang w:eastAsia="zh-CN"/>
        </w:rPr>
        <w:t xml:space="preserve">and </w:t>
      </w:r>
      <w:r w:rsidR="00120819" w:rsidRPr="00515545">
        <w:rPr>
          <w:rFonts w:eastAsia="SimSun" w:cs="Times New Roman"/>
          <w:sz w:val="22"/>
          <w:szCs w:val="22"/>
          <w:lang w:eastAsia="zh-CN"/>
        </w:rPr>
        <w:t>personal</w:t>
      </w:r>
      <w:r w:rsidR="00F52413" w:rsidRPr="00515545">
        <w:rPr>
          <w:rFonts w:eastAsia="SimSun" w:cs="Times New Roman"/>
          <w:sz w:val="22"/>
          <w:szCs w:val="22"/>
          <w:lang w:eastAsia="zh-CN"/>
        </w:rPr>
        <w:t xml:space="preserve"> loan </w:t>
      </w:r>
      <w:r w:rsidRPr="00515545">
        <w:rPr>
          <w:rFonts w:eastAsia="SimSun" w:cs="Times New Roman"/>
          <w:sz w:val="22"/>
          <w:szCs w:val="22"/>
          <w:lang w:eastAsia="zh-CN"/>
        </w:rPr>
        <w:t>to the general retail customers are insignificant portion as compared to the entire volumes and business activities.</w:t>
      </w:r>
      <w:r w:rsidR="00987EDC" w:rsidRPr="00515545">
        <w:rPr>
          <w:rFonts w:eastAsia="SimSun" w:cs="Times New Roman"/>
          <w:sz w:val="22"/>
          <w:szCs w:val="22"/>
          <w:lang w:eastAsia="zh-CN"/>
        </w:rPr>
        <w:t xml:space="preserve"> </w:t>
      </w:r>
      <w:r w:rsidRPr="00515545">
        <w:rPr>
          <w:rFonts w:eastAsia="SimSun" w:cs="Times New Roman"/>
          <w:sz w:val="22"/>
          <w:szCs w:val="22"/>
          <w:lang w:eastAsia="zh-CN"/>
        </w:rPr>
        <w:t xml:space="preserve">Accordingly, </w:t>
      </w:r>
      <w:r w:rsidRPr="00515545">
        <w:rPr>
          <w:rFonts w:cs="Times New Roman"/>
          <w:sz w:val="22"/>
          <w:szCs w:val="22"/>
        </w:rPr>
        <w:t>the accompanying interim financial</w:t>
      </w:r>
      <w:r w:rsidRPr="00515545">
        <w:rPr>
          <w:rFonts w:cs="Cordia New" w:hint="cs"/>
          <w:sz w:val="22"/>
          <w:szCs w:val="22"/>
          <w:cs/>
        </w:rPr>
        <w:t xml:space="preserve"> </w:t>
      </w:r>
      <w:r w:rsidRPr="00515545">
        <w:rPr>
          <w:rFonts w:cs="Cordia New"/>
          <w:sz w:val="22"/>
          <w:szCs w:val="22"/>
        </w:rPr>
        <w:t>information</w:t>
      </w:r>
      <w:r w:rsidRPr="00515545">
        <w:rPr>
          <w:rFonts w:cs="Times New Roman"/>
          <w:sz w:val="22"/>
          <w:szCs w:val="22"/>
        </w:rPr>
        <w:t xml:space="preserve"> does not</w:t>
      </w:r>
      <w:r w:rsidRPr="00515545">
        <w:rPr>
          <w:rFonts w:eastAsia="SimSun" w:cs="Times New Roman"/>
          <w:sz w:val="22"/>
          <w:szCs w:val="22"/>
          <w:lang w:eastAsia="zh-CN"/>
        </w:rPr>
        <w:t xml:space="preserve"> include the operating segment information on products and key customers.</w:t>
      </w:r>
    </w:p>
    <w:p w14:paraId="3DCD4065" w14:textId="77777777" w:rsidR="003E3E4C" w:rsidRPr="00515545" w:rsidRDefault="003E3E4C" w:rsidP="00F47EDD">
      <w:pPr>
        <w:spacing w:line="200" w:lineRule="atLeast"/>
        <w:jc w:val="both"/>
        <w:rPr>
          <w:rFonts w:cs="Times New Roman"/>
          <w:sz w:val="22"/>
          <w:szCs w:val="22"/>
        </w:rPr>
      </w:pPr>
    </w:p>
    <w:p w14:paraId="062C31D2" w14:textId="76F2089B" w:rsidR="00C62DC4" w:rsidRPr="00515545" w:rsidRDefault="00C62DC4" w:rsidP="00C62DC4">
      <w:pPr>
        <w:tabs>
          <w:tab w:val="clear" w:pos="454"/>
          <w:tab w:val="left" w:pos="0"/>
          <w:tab w:val="left" w:pos="142"/>
        </w:tabs>
        <w:jc w:val="both"/>
        <w:rPr>
          <w:rFonts w:cs="Cordia New"/>
          <w:sz w:val="22"/>
          <w:szCs w:val="22"/>
          <w:u w:val="single"/>
        </w:rPr>
      </w:pPr>
      <w:r w:rsidRPr="00515545">
        <w:rPr>
          <w:rFonts w:cs="Times New Roman"/>
          <w:sz w:val="22"/>
          <w:szCs w:val="22"/>
          <w:u w:val="single"/>
        </w:rPr>
        <w:t xml:space="preserve">Information on </w:t>
      </w:r>
      <w:r w:rsidR="001F2265" w:rsidRPr="00515545">
        <w:rPr>
          <w:rFonts w:cs="Times New Roman"/>
          <w:sz w:val="22"/>
          <w:szCs w:val="22"/>
          <w:u w:val="single"/>
        </w:rPr>
        <w:t>g</w:t>
      </w:r>
      <w:r w:rsidRPr="00515545">
        <w:rPr>
          <w:rFonts w:cs="Times New Roman"/>
          <w:sz w:val="22"/>
          <w:szCs w:val="22"/>
          <w:u w:val="single"/>
        </w:rPr>
        <w:t xml:space="preserve">eographic </w:t>
      </w:r>
      <w:r w:rsidR="001F2265" w:rsidRPr="00515545">
        <w:rPr>
          <w:rFonts w:cs="Times New Roman"/>
          <w:sz w:val="22"/>
          <w:szCs w:val="22"/>
          <w:u w:val="single"/>
        </w:rPr>
        <w:t>o</w:t>
      </w:r>
      <w:r w:rsidRPr="00515545">
        <w:rPr>
          <w:rFonts w:cs="Times New Roman"/>
          <w:sz w:val="22"/>
          <w:szCs w:val="22"/>
          <w:u w:val="single"/>
        </w:rPr>
        <w:t xml:space="preserve">perating </w:t>
      </w:r>
      <w:r w:rsidR="001F2265" w:rsidRPr="00515545">
        <w:rPr>
          <w:rFonts w:cs="Times New Roman"/>
          <w:sz w:val="22"/>
          <w:szCs w:val="22"/>
          <w:u w:val="single"/>
        </w:rPr>
        <w:t>s</w:t>
      </w:r>
      <w:r w:rsidRPr="00515545">
        <w:rPr>
          <w:rFonts w:cs="Times New Roman"/>
          <w:sz w:val="22"/>
          <w:szCs w:val="22"/>
          <w:u w:val="single"/>
        </w:rPr>
        <w:t>egment</w:t>
      </w:r>
    </w:p>
    <w:p w14:paraId="687FF192" w14:textId="77777777" w:rsidR="00011268" w:rsidRPr="00515545" w:rsidRDefault="00011268" w:rsidP="00C62DC4">
      <w:pPr>
        <w:tabs>
          <w:tab w:val="clear" w:pos="454"/>
          <w:tab w:val="left" w:pos="0"/>
          <w:tab w:val="left" w:pos="142"/>
        </w:tabs>
        <w:jc w:val="both"/>
        <w:rPr>
          <w:rFonts w:cs="Cordia New"/>
          <w:sz w:val="22"/>
          <w:szCs w:val="22"/>
          <w:highlight w:val="yellow"/>
          <w:u w:val="single"/>
        </w:rPr>
      </w:pPr>
    </w:p>
    <w:tbl>
      <w:tblPr>
        <w:tblW w:w="9606" w:type="dxa"/>
        <w:tblLayout w:type="fixed"/>
        <w:tblLook w:val="01E0" w:firstRow="1" w:lastRow="1" w:firstColumn="1" w:lastColumn="1" w:noHBand="0" w:noVBand="0"/>
      </w:tblPr>
      <w:tblGrid>
        <w:gridCol w:w="4786"/>
        <w:gridCol w:w="1418"/>
        <w:gridCol w:w="236"/>
        <w:gridCol w:w="1465"/>
        <w:gridCol w:w="239"/>
        <w:gridCol w:w="1462"/>
      </w:tblGrid>
      <w:tr w:rsidR="00011268" w:rsidRPr="00515545" w14:paraId="57F423F6" w14:textId="77777777" w:rsidTr="00011268">
        <w:trPr>
          <w:tblHeader/>
        </w:trPr>
        <w:tc>
          <w:tcPr>
            <w:tcW w:w="4786" w:type="dxa"/>
            <w:vAlign w:val="bottom"/>
          </w:tcPr>
          <w:p w14:paraId="0F63554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0CBDD42"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011268" w:rsidRPr="00515545" w14:paraId="4F60FEA3" w14:textId="77777777" w:rsidTr="00060CB9">
        <w:trPr>
          <w:tblHeader/>
        </w:trPr>
        <w:tc>
          <w:tcPr>
            <w:tcW w:w="4786" w:type="dxa"/>
            <w:vAlign w:val="bottom"/>
          </w:tcPr>
          <w:p w14:paraId="4C147F4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49641B7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207D849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0A5338D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9" w:type="dxa"/>
            <w:vAlign w:val="bottom"/>
          </w:tcPr>
          <w:p w14:paraId="35B96B1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2" w:type="dxa"/>
            <w:tcBorders>
              <w:top w:val="single" w:sz="4" w:space="0" w:color="auto"/>
              <w:bottom w:val="single" w:sz="4" w:space="0" w:color="auto"/>
            </w:tcBorders>
            <w:vAlign w:val="bottom"/>
          </w:tcPr>
          <w:p w14:paraId="254E7EB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011268" w:rsidRPr="00515545" w14:paraId="0E3D9FDC" w14:textId="77777777" w:rsidTr="00060CB9">
        <w:tc>
          <w:tcPr>
            <w:tcW w:w="4786" w:type="dxa"/>
            <w:vAlign w:val="bottom"/>
          </w:tcPr>
          <w:p w14:paraId="57159538" w14:textId="4E90A032"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515545">
              <w:rPr>
                <w:rFonts w:cs="Times New Roman"/>
                <w:sz w:val="22"/>
                <w:szCs w:val="22"/>
                <w:u w:val="single"/>
              </w:rPr>
              <w:t xml:space="preserve">Three-month period ended </w:t>
            </w:r>
            <w:r w:rsidR="007F173F">
              <w:rPr>
                <w:rFonts w:cs="Times New Roman"/>
                <w:sz w:val="22"/>
                <w:szCs w:val="22"/>
                <w:u w:val="single"/>
              </w:rPr>
              <w:t>September 30</w:t>
            </w:r>
            <w:r w:rsidRPr="00515545">
              <w:rPr>
                <w:rFonts w:cs="Times New Roman"/>
                <w:sz w:val="22"/>
                <w:szCs w:val="22"/>
                <w:u w:val="single"/>
              </w:rPr>
              <w:t xml:space="preserve">, </w:t>
            </w:r>
            <w:r w:rsidR="00772A94">
              <w:rPr>
                <w:rFonts w:cs="Times New Roman"/>
                <w:sz w:val="22"/>
                <w:szCs w:val="22"/>
                <w:u w:val="single"/>
              </w:rPr>
              <w:t>2025</w:t>
            </w:r>
          </w:p>
        </w:tc>
        <w:tc>
          <w:tcPr>
            <w:tcW w:w="1418" w:type="dxa"/>
            <w:tcBorders>
              <w:top w:val="single" w:sz="4" w:space="0" w:color="auto"/>
            </w:tcBorders>
            <w:vAlign w:val="bottom"/>
          </w:tcPr>
          <w:p w14:paraId="720A75A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1650B8F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vAlign w:val="bottom"/>
          </w:tcPr>
          <w:p w14:paraId="31D4132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9" w:type="dxa"/>
            <w:vAlign w:val="bottom"/>
          </w:tcPr>
          <w:p w14:paraId="2FEE8C1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2" w:type="dxa"/>
            <w:tcBorders>
              <w:top w:val="single" w:sz="4" w:space="0" w:color="auto"/>
            </w:tcBorders>
            <w:vAlign w:val="bottom"/>
          </w:tcPr>
          <w:p w14:paraId="6D81238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EC5116" w:rsidRPr="00515545" w14:paraId="74534324" w14:textId="77777777" w:rsidTr="00060CB9">
        <w:tc>
          <w:tcPr>
            <w:tcW w:w="4786" w:type="dxa"/>
            <w:vAlign w:val="bottom"/>
          </w:tcPr>
          <w:p w14:paraId="6D2A60E8"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vAlign w:val="bottom"/>
          </w:tcPr>
          <w:p w14:paraId="0DD4A802" w14:textId="17A5CA67" w:rsidR="00EC5116" w:rsidRPr="00515545" w:rsidRDefault="00C009C2"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C009C2">
              <w:rPr>
                <w:rFonts w:cs="Times New Roman"/>
                <w:sz w:val="22"/>
                <w:szCs w:val="22"/>
              </w:rPr>
              <w:t>27,109</w:t>
            </w:r>
          </w:p>
        </w:tc>
        <w:tc>
          <w:tcPr>
            <w:tcW w:w="236" w:type="dxa"/>
            <w:vAlign w:val="bottom"/>
          </w:tcPr>
          <w:p w14:paraId="323E14CB"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vAlign w:val="bottom"/>
          </w:tcPr>
          <w:p w14:paraId="12B06ED7" w14:textId="00E2B6B6" w:rsidR="00EC5116" w:rsidRPr="00515545" w:rsidRDefault="00C009C2"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C009C2">
              <w:rPr>
                <w:rFonts w:cs="Times New Roman"/>
                <w:sz w:val="22"/>
                <w:szCs w:val="22"/>
              </w:rPr>
              <w:t>73,418</w:t>
            </w:r>
          </w:p>
        </w:tc>
        <w:tc>
          <w:tcPr>
            <w:tcW w:w="239" w:type="dxa"/>
            <w:vAlign w:val="bottom"/>
          </w:tcPr>
          <w:p w14:paraId="1598DF56"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2" w:type="dxa"/>
            <w:vAlign w:val="bottom"/>
          </w:tcPr>
          <w:p w14:paraId="24BCA6AF" w14:textId="5C168B0B" w:rsidR="00EC5116" w:rsidRPr="00515545" w:rsidRDefault="00C009C2"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C009C2">
              <w:rPr>
                <w:rFonts w:cs="Times New Roman"/>
                <w:sz w:val="22"/>
                <w:szCs w:val="22"/>
              </w:rPr>
              <w:t>100,527</w:t>
            </w:r>
          </w:p>
        </w:tc>
      </w:tr>
      <w:tr w:rsidR="00C009C2" w:rsidRPr="00515545" w14:paraId="717F2262" w14:textId="77777777" w:rsidTr="00060CB9">
        <w:tc>
          <w:tcPr>
            <w:tcW w:w="4786" w:type="dxa"/>
            <w:vAlign w:val="bottom"/>
          </w:tcPr>
          <w:p w14:paraId="3943A56E"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vAlign w:val="bottom"/>
          </w:tcPr>
          <w:p w14:paraId="732E2F6B" w14:textId="3756B199"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C009C2">
              <w:rPr>
                <w:rFonts w:cs="Times New Roman"/>
                <w:sz w:val="22"/>
                <w:szCs w:val="22"/>
              </w:rPr>
              <w:t>21,449</w:t>
            </w:r>
          </w:p>
        </w:tc>
        <w:tc>
          <w:tcPr>
            <w:tcW w:w="236" w:type="dxa"/>
            <w:vAlign w:val="bottom"/>
          </w:tcPr>
          <w:p w14:paraId="4DDE207E"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vAlign w:val="bottom"/>
          </w:tcPr>
          <w:p w14:paraId="5D916F18" w14:textId="6DB214AC"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9" w:type="dxa"/>
            <w:vAlign w:val="bottom"/>
          </w:tcPr>
          <w:p w14:paraId="2F5FC615"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2" w:type="dxa"/>
            <w:vAlign w:val="bottom"/>
          </w:tcPr>
          <w:p w14:paraId="083EEFB8" w14:textId="43256AB4"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C009C2">
              <w:rPr>
                <w:rFonts w:cs="Times New Roman"/>
                <w:sz w:val="22"/>
                <w:szCs w:val="22"/>
              </w:rPr>
              <w:t>21,449</w:t>
            </w:r>
          </w:p>
        </w:tc>
      </w:tr>
      <w:tr w:rsidR="00C009C2" w:rsidRPr="00515545" w14:paraId="6FFC8DBB" w14:textId="77777777" w:rsidTr="00060CB9">
        <w:tc>
          <w:tcPr>
            <w:tcW w:w="4786" w:type="dxa"/>
            <w:vAlign w:val="bottom"/>
          </w:tcPr>
          <w:p w14:paraId="355700D0"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65C7051A" w14:textId="13E809A2"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C009C2">
              <w:rPr>
                <w:rFonts w:cs="Times New Roman"/>
                <w:sz w:val="22"/>
                <w:szCs w:val="22"/>
              </w:rPr>
              <w:t>59,019</w:t>
            </w:r>
          </w:p>
        </w:tc>
        <w:tc>
          <w:tcPr>
            <w:tcW w:w="236" w:type="dxa"/>
            <w:vAlign w:val="bottom"/>
          </w:tcPr>
          <w:p w14:paraId="1F1B929C"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7FD42E2E" w14:textId="46CACBCE"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C009C2">
              <w:rPr>
                <w:rFonts w:cs="Times New Roman"/>
                <w:sz w:val="22"/>
                <w:szCs w:val="22"/>
              </w:rPr>
              <w:t>25,169</w:t>
            </w:r>
          </w:p>
        </w:tc>
        <w:tc>
          <w:tcPr>
            <w:tcW w:w="239" w:type="dxa"/>
            <w:vAlign w:val="bottom"/>
          </w:tcPr>
          <w:p w14:paraId="09FC8DCE"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2" w:type="dxa"/>
            <w:tcBorders>
              <w:bottom w:val="single" w:sz="4" w:space="0" w:color="auto"/>
            </w:tcBorders>
            <w:vAlign w:val="bottom"/>
          </w:tcPr>
          <w:p w14:paraId="38D8CB50" w14:textId="0D7B5229"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C009C2">
              <w:rPr>
                <w:rFonts w:cs="Times New Roman"/>
                <w:sz w:val="22"/>
                <w:szCs w:val="22"/>
              </w:rPr>
              <w:t>84,188</w:t>
            </w:r>
          </w:p>
        </w:tc>
      </w:tr>
      <w:tr w:rsidR="00C009C2" w:rsidRPr="00515545" w14:paraId="412464A5" w14:textId="77777777" w:rsidTr="00060CB9">
        <w:tc>
          <w:tcPr>
            <w:tcW w:w="4786" w:type="dxa"/>
            <w:vAlign w:val="bottom"/>
          </w:tcPr>
          <w:p w14:paraId="46D63EB0"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42FB43D" w14:textId="47C6578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C009C2">
              <w:rPr>
                <w:rFonts w:cs="Times New Roman"/>
                <w:sz w:val="22"/>
                <w:szCs w:val="22"/>
              </w:rPr>
              <w:t>107,577</w:t>
            </w:r>
          </w:p>
        </w:tc>
        <w:tc>
          <w:tcPr>
            <w:tcW w:w="236" w:type="dxa"/>
            <w:vAlign w:val="bottom"/>
          </w:tcPr>
          <w:p w14:paraId="55225AE1"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top w:val="single" w:sz="4" w:space="0" w:color="auto"/>
            </w:tcBorders>
            <w:vAlign w:val="bottom"/>
          </w:tcPr>
          <w:p w14:paraId="220557F6" w14:textId="6CF97A72"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C009C2">
              <w:rPr>
                <w:rFonts w:cs="Times New Roman"/>
                <w:sz w:val="22"/>
                <w:szCs w:val="22"/>
              </w:rPr>
              <w:t>98,587</w:t>
            </w:r>
          </w:p>
        </w:tc>
        <w:tc>
          <w:tcPr>
            <w:tcW w:w="239" w:type="dxa"/>
            <w:vAlign w:val="bottom"/>
          </w:tcPr>
          <w:p w14:paraId="420C3343"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2" w:type="dxa"/>
            <w:tcBorders>
              <w:top w:val="single" w:sz="4" w:space="0" w:color="auto"/>
            </w:tcBorders>
            <w:vAlign w:val="bottom"/>
          </w:tcPr>
          <w:p w14:paraId="69176256" w14:textId="4F0BAF68"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C009C2">
              <w:rPr>
                <w:rFonts w:cs="Times New Roman"/>
                <w:sz w:val="22"/>
                <w:szCs w:val="22"/>
              </w:rPr>
              <w:t>206,164</w:t>
            </w:r>
          </w:p>
        </w:tc>
      </w:tr>
      <w:tr w:rsidR="00C009C2" w:rsidRPr="00515545" w14:paraId="62602736" w14:textId="77777777" w:rsidTr="00060CB9">
        <w:tc>
          <w:tcPr>
            <w:tcW w:w="4786" w:type="dxa"/>
            <w:vAlign w:val="bottom"/>
          </w:tcPr>
          <w:p w14:paraId="2C35DAE5"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291B4B93" w14:textId="59983FDC" w:rsidR="00C009C2" w:rsidRPr="00515545" w:rsidRDefault="00A517AE"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517AE">
              <w:rPr>
                <w:rFonts w:cs="Times New Roman"/>
                <w:sz w:val="22"/>
                <w:szCs w:val="22"/>
              </w:rPr>
              <w:t>(139,575)</w:t>
            </w:r>
          </w:p>
        </w:tc>
        <w:tc>
          <w:tcPr>
            <w:tcW w:w="236" w:type="dxa"/>
            <w:vAlign w:val="bottom"/>
          </w:tcPr>
          <w:p w14:paraId="172F0BB7"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2E11FA2" w14:textId="39DB54BC"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C009C2">
              <w:rPr>
                <w:rFonts w:cs="Times New Roman"/>
                <w:sz w:val="22"/>
                <w:szCs w:val="22"/>
              </w:rPr>
              <w:t>(58,003)</w:t>
            </w:r>
          </w:p>
        </w:tc>
        <w:tc>
          <w:tcPr>
            <w:tcW w:w="239" w:type="dxa"/>
            <w:vAlign w:val="bottom"/>
          </w:tcPr>
          <w:p w14:paraId="11874D84"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2" w:type="dxa"/>
            <w:tcBorders>
              <w:bottom w:val="single" w:sz="4" w:space="0" w:color="auto"/>
            </w:tcBorders>
            <w:vAlign w:val="bottom"/>
          </w:tcPr>
          <w:p w14:paraId="0EB57542" w14:textId="58A7F0A6" w:rsidR="00C009C2" w:rsidRPr="00515545" w:rsidRDefault="00A517AE"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517AE">
              <w:rPr>
                <w:rFonts w:cs="Times New Roman"/>
                <w:sz w:val="22"/>
                <w:szCs w:val="22"/>
              </w:rPr>
              <w:t>(197,578)</w:t>
            </w:r>
          </w:p>
        </w:tc>
      </w:tr>
      <w:tr w:rsidR="00C009C2" w:rsidRPr="00515545" w14:paraId="246E0CC6" w14:textId="77777777" w:rsidTr="00060CB9">
        <w:trPr>
          <w:trHeight w:val="56"/>
        </w:trPr>
        <w:tc>
          <w:tcPr>
            <w:tcW w:w="4786" w:type="dxa"/>
            <w:vAlign w:val="bottom"/>
          </w:tcPr>
          <w:p w14:paraId="1DCD3256" w14:textId="5E829860"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w:t>
            </w:r>
            <w:r>
              <w:rPr>
                <w:rFonts w:cs="Times New Roman"/>
                <w:sz w:val="22"/>
                <w:szCs w:val="22"/>
              </w:rPr>
              <w:t xml:space="preserve"> (loss)</w:t>
            </w:r>
            <w:r w:rsidRPr="00515545">
              <w:rPr>
                <w:rFonts w:cs="Times New Roman"/>
                <w:sz w:val="22"/>
                <w:szCs w:val="22"/>
              </w:rPr>
              <w:t xml:space="preserve"> for the period</w:t>
            </w:r>
          </w:p>
        </w:tc>
        <w:tc>
          <w:tcPr>
            <w:tcW w:w="1418" w:type="dxa"/>
            <w:tcBorders>
              <w:top w:val="single" w:sz="4" w:space="0" w:color="auto"/>
              <w:bottom w:val="double" w:sz="4" w:space="0" w:color="auto"/>
            </w:tcBorders>
            <w:vAlign w:val="bottom"/>
          </w:tcPr>
          <w:p w14:paraId="6410E069" w14:textId="2836EB0E" w:rsidR="00C009C2" w:rsidRPr="00515545" w:rsidRDefault="00A517AE"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517AE">
              <w:rPr>
                <w:rFonts w:cs="Times New Roman"/>
                <w:sz w:val="22"/>
                <w:szCs w:val="22"/>
              </w:rPr>
              <w:t>(31,998)</w:t>
            </w:r>
          </w:p>
        </w:tc>
        <w:tc>
          <w:tcPr>
            <w:tcW w:w="236" w:type="dxa"/>
            <w:vAlign w:val="bottom"/>
          </w:tcPr>
          <w:p w14:paraId="767E0DCF"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5CE4AD17" w14:textId="2E4E8ABD"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C009C2">
              <w:rPr>
                <w:rFonts w:cs="Times New Roman"/>
                <w:sz w:val="22"/>
                <w:szCs w:val="22"/>
              </w:rPr>
              <w:t>40,584</w:t>
            </w:r>
          </w:p>
        </w:tc>
        <w:tc>
          <w:tcPr>
            <w:tcW w:w="239" w:type="dxa"/>
            <w:vAlign w:val="bottom"/>
          </w:tcPr>
          <w:p w14:paraId="4BD144F7"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2" w:type="dxa"/>
            <w:tcBorders>
              <w:top w:val="single" w:sz="4" w:space="0" w:color="auto"/>
              <w:bottom w:val="double" w:sz="4" w:space="0" w:color="auto"/>
            </w:tcBorders>
            <w:vAlign w:val="bottom"/>
          </w:tcPr>
          <w:p w14:paraId="364F8A01" w14:textId="7AE383BE" w:rsidR="00C009C2" w:rsidRPr="00515545" w:rsidRDefault="00A517AE"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517AE">
              <w:rPr>
                <w:rFonts w:cs="Times New Roman"/>
                <w:sz w:val="22"/>
                <w:szCs w:val="22"/>
              </w:rPr>
              <w:t>8,586</w:t>
            </w:r>
          </w:p>
        </w:tc>
      </w:tr>
      <w:tr w:rsidR="00C009C2" w:rsidRPr="00515545" w14:paraId="6603D7A9" w14:textId="77777777" w:rsidTr="00060CB9">
        <w:trPr>
          <w:trHeight w:val="56"/>
        </w:trPr>
        <w:tc>
          <w:tcPr>
            <w:tcW w:w="4786" w:type="dxa"/>
            <w:vAlign w:val="bottom"/>
          </w:tcPr>
          <w:p w14:paraId="2CECDB8D"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p>
        </w:tc>
        <w:tc>
          <w:tcPr>
            <w:tcW w:w="1418" w:type="dxa"/>
            <w:tcBorders>
              <w:top w:val="single" w:sz="4" w:space="0" w:color="auto"/>
            </w:tcBorders>
            <w:vAlign w:val="bottom"/>
          </w:tcPr>
          <w:p w14:paraId="15AF7EFA"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175"/>
              <w:jc w:val="right"/>
              <w:rPr>
                <w:rFonts w:cs="Times New Roman"/>
                <w:sz w:val="22"/>
                <w:szCs w:val="22"/>
                <w:highlight w:val="yellow"/>
              </w:rPr>
            </w:pPr>
          </w:p>
        </w:tc>
        <w:tc>
          <w:tcPr>
            <w:tcW w:w="236" w:type="dxa"/>
            <w:vAlign w:val="bottom"/>
          </w:tcPr>
          <w:p w14:paraId="08A6ECA1"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vAlign w:val="bottom"/>
          </w:tcPr>
          <w:p w14:paraId="06D08B9F"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239" w:type="dxa"/>
            <w:vAlign w:val="bottom"/>
          </w:tcPr>
          <w:p w14:paraId="09890FE8"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2" w:type="dxa"/>
            <w:tcBorders>
              <w:top w:val="single" w:sz="4" w:space="0" w:color="auto"/>
            </w:tcBorders>
            <w:vAlign w:val="bottom"/>
          </w:tcPr>
          <w:p w14:paraId="6A33F326"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73"/>
              </w:tabs>
              <w:spacing w:line="160" w:lineRule="atLeast"/>
              <w:ind w:left="-153" w:right="34"/>
              <w:jc w:val="right"/>
              <w:rPr>
                <w:rFonts w:cs="Times New Roman"/>
                <w:sz w:val="22"/>
                <w:szCs w:val="22"/>
                <w:highlight w:val="yellow"/>
              </w:rPr>
            </w:pPr>
          </w:p>
        </w:tc>
      </w:tr>
      <w:tr w:rsidR="00C009C2" w:rsidRPr="00515545" w14:paraId="3B499F53" w14:textId="77777777" w:rsidTr="00060CB9">
        <w:tc>
          <w:tcPr>
            <w:tcW w:w="4786" w:type="dxa"/>
            <w:vAlign w:val="bottom"/>
          </w:tcPr>
          <w:p w14:paraId="1E151994" w14:textId="4CA47632"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Three-month</w:t>
            </w:r>
            <w:r w:rsidRPr="00515545">
              <w:rPr>
                <w:rFonts w:cs="Times New Roman"/>
                <w:sz w:val="22"/>
                <w:szCs w:val="22"/>
                <w:u w:val="single"/>
              </w:rPr>
              <w:t xml:space="preserve"> period ended </w:t>
            </w:r>
            <w:r>
              <w:rPr>
                <w:rFonts w:cs="Times New Roman"/>
                <w:sz w:val="22"/>
                <w:szCs w:val="22"/>
                <w:u w:val="single"/>
              </w:rPr>
              <w:t>September 30</w:t>
            </w:r>
            <w:r w:rsidRPr="00515545">
              <w:rPr>
                <w:rFonts w:cs="Times New Roman"/>
                <w:sz w:val="22"/>
                <w:szCs w:val="22"/>
                <w:u w:val="single"/>
              </w:rPr>
              <w:t xml:space="preserve">, </w:t>
            </w:r>
            <w:r>
              <w:rPr>
                <w:rFonts w:cs="Times New Roman"/>
                <w:sz w:val="22"/>
                <w:szCs w:val="22"/>
                <w:u w:val="single"/>
              </w:rPr>
              <w:t>2024</w:t>
            </w:r>
          </w:p>
        </w:tc>
        <w:tc>
          <w:tcPr>
            <w:tcW w:w="1418" w:type="dxa"/>
            <w:vAlign w:val="bottom"/>
          </w:tcPr>
          <w:p w14:paraId="2A83072E"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7FB733F8"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32519D24"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9" w:type="dxa"/>
            <w:vAlign w:val="bottom"/>
          </w:tcPr>
          <w:p w14:paraId="00064539"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2" w:type="dxa"/>
            <w:vAlign w:val="bottom"/>
          </w:tcPr>
          <w:p w14:paraId="0B9A58B4"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highlight w:val="yellow"/>
              </w:rPr>
            </w:pPr>
          </w:p>
        </w:tc>
      </w:tr>
      <w:tr w:rsidR="00C009C2" w:rsidRPr="00515545" w14:paraId="08C2549B" w14:textId="77777777" w:rsidTr="00060CB9">
        <w:tc>
          <w:tcPr>
            <w:tcW w:w="4786" w:type="dxa"/>
            <w:vAlign w:val="bottom"/>
          </w:tcPr>
          <w:p w14:paraId="1272018D"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vAlign w:val="bottom"/>
          </w:tcPr>
          <w:p w14:paraId="3AB229AF" w14:textId="623F9C20"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80,287</w:t>
            </w:r>
          </w:p>
        </w:tc>
        <w:tc>
          <w:tcPr>
            <w:tcW w:w="236" w:type="dxa"/>
            <w:vAlign w:val="bottom"/>
          </w:tcPr>
          <w:p w14:paraId="5FF5DF89"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768D771D" w14:textId="3D556CF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78,704</w:t>
            </w:r>
          </w:p>
        </w:tc>
        <w:tc>
          <w:tcPr>
            <w:tcW w:w="239" w:type="dxa"/>
            <w:vAlign w:val="bottom"/>
          </w:tcPr>
          <w:p w14:paraId="2C1F8667"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vAlign w:val="bottom"/>
          </w:tcPr>
          <w:p w14:paraId="5073E26D" w14:textId="11420471"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158,991</w:t>
            </w:r>
          </w:p>
        </w:tc>
      </w:tr>
      <w:tr w:rsidR="00C009C2" w:rsidRPr="00515545" w14:paraId="5EA96922" w14:textId="77777777" w:rsidTr="00060CB9">
        <w:tc>
          <w:tcPr>
            <w:tcW w:w="4786" w:type="dxa"/>
            <w:vAlign w:val="bottom"/>
          </w:tcPr>
          <w:p w14:paraId="22346C18"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vAlign w:val="bottom"/>
          </w:tcPr>
          <w:p w14:paraId="50238785" w14:textId="2CB12C2F"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17,184</w:t>
            </w:r>
          </w:p>
        </w:tc>
        <w:tc>
          <w:tcPr>
            <w:tcW w:w="236" w:type="dxa"/>
            <w:vAlign w:val="bottom"/>
          </w:tcPr>
          <w:p w14:paraId="7E12D8FF"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41BAD1E" w14:textId="23F8C55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9" w:type="dxa"/>
            <w:vAlign w:val="bottom"/>
          </w:tcPr>
          <w:p w14:paraId="24CD22C1"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vAlign w:val="bottom"/>
          </w:tcPr>
          <w:p w14:paraId="6CBB0B32" w14:textId="19B77246"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17,184</w:t>
            </w:r>
          </w:p>
        </w:tc>
      </w:tr>
      <w:tr w:rsidR="00C009C2" w:rsidRPr="00515545" w14:paraId="7913D708" w14:textId="77777777" w:rsidTr="00060CB9">
        <w:tc>
          <w:tcPr>
            <w:tcW w:w="4786" w:type="dxa"/>
            <w:vAlign w:val="bottom"/>
          </w:tcPr>
          <w:p w14:paraId="243333D1"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5B579312" w14:textId="2DA7AED6"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75,117</w:t>
            </w:r>
          </w:p>
        </w:tc>
        <w:tc>
          <w:tcPr>
            <w:tcW w:w="236" w:type="dxa"/>
            <w:vAlign w:val="bottom"/>
          </w:tcPr>
          <w:p w14:paraId="49B1F194"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4A8DA503" w14:textId="14EB258E"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37,123</w:t>
            </w:r>
          </w:p>
        </w:tc>
        <w:tc>
          <w:tcPr>
            <w:tcW w:w="239" w:type="dxa"/>
            <w:vAlign w:val="bottom"/>
          </w:tcPr>
          <w:p w14:paraId="370053A9"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bottom w:val="single" w:sz="4" w:space="0" w:color="auto"/>
            </w:tcBorders>
            <w:vAlign w:val="bottom"/>
          </w:tcPr>
          <w:p w14:paraId="22963FA1" w14:textId="1C0C7BF3"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112,240</w:t>
            </w:r>
          </w:p>
        </w:tc>
      </w:tr>
      <w:tr w:rsidR="00C009C2" w:rsidRPr="00515545" w14:paraId="65CC7375" w14:textId="77777777" w:rsidTr="00060CB9">
        <w:tc>
          <w:tcPr>
            <w:tcW w:w="4786" w:type="dxa"/>
            <w:vAlign w:val="bottom"/>
          </w:tcPr>
          <w:p w14:paraId="092D3C0E"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765992A" w14:textId="25FBD812"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172,588</w:t>
            </w:r>
          </w:p>
        </w:tc>
        <w:tc>
          <w:tcPr>
            <w:tcW w:w="236" w:type="dxa"/>
            <w:vAlign w:val="bottom"/>
          </w:tcPr>
          <w:p w14:paraId="7FB19CF2"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5BDEF50F" w14:textId="499CE642"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115,827</w:t>
            </w:r>
          </w:p>
        </w:tc>
        <w:tc>
          <w:tcPr>
            <w:tcW w:w="239" w:type="dxa"/>
            <w:vAlign w:val="bottom"/>
          </w:tcPr>
          <w:p w14:paraId="136C381D"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top w:val="single" w:sz="4" w:space="0" w:color="auto"/>
            </w:tcBorders>
            <w:vAlign w:val="bottom"/>
          </w:tcPr>
          <w:p w14:paraId="39B16715" w14:textId="233A42E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288,415</w:t>
            </w:r>
          </w:p>
        </w:tc>
      </w:tr>
      <w:tr w:rsidR="00C009C2" w:rsidRPr="00515545" w14:paraId="7289D78A" w14:textId="77777777" w:rsidTr="00060CB9">
        <w:tc>
          <w:tcPr>
            <w:tcW w:w="4786" w:type="dxa"/>
            <w:vAlign w:val="bottom"/>
          </w:tcPr>
          <w:p w14:paraId="6F763FBE"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26785FF9" w14:textId="0D2551FE"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(191,891)</w:t>
            </w:r>
          </w:p>
        </w:tc>
        <w:tc>
          <w:tcPr>
            <w:tcW w:w="236" w:type="dxa"/>
            <w:vAlign w:val="bottom"/>
          </w:tcPr>
          <w:p w14:paraId="7306A859"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617556D1" w14:textId="6BC727FB"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(100,651)</w:t>
            </w:r>
          </w:p>
        </w:tc>
        <w:tc>
          <w:tcPr>
            <w:tcW w:w="239" w:type="dxa"/>
            <w:vAlign w:val="bottom"/>
          </w:tcPr>
          <w:p w14:paraId="6D906CC2"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bottom w:val="single" w:sz="4" w:space="0" w:color="auto"/>
            </w:tcBorders>
            <w:vAlign w:val="bottom"/>
          </w:tcPr>
          <w:p w14:paraId="58A950B3" w14:textId="5255B68D"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(292,542)</w:t>
            </w:r>
          </w:p>
        </w:tc>
      </w:tr>
      <w:tr w:rsidR="00C009C2" w:rsidRPr="00515545" w14:paraId="301E2C21" w14:textId="77777777" w:rsidTr="00060CB9">
        <w:trPr>
          <w:trHeight w:val="56"/>
        </w:trPr>
        <w:tc>
          <w:tcPr>
            <w:tcW w:w="4786" w:type="dxa"/>
            <w:vAlign w:val="bottom"/>
          </w:tcPr>
          <w:p w14:paraId="2D1EB448"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 (loss) for the period</w:t>
            </w:r>
          </w:p>
        </w:tc>
        <w:tc>
          <w:tcPr>
            <w:tcW w:w="1418" w:type="dxa"/>
            <w:tcBorders>
              <w:top w:val="single" w:sz="4" w:space="0" w:color="auto"/>
              <w:bottom w:val="double" w:sz="4" w:space="0" w:color="auto"/>
            </w:tcBorders>
            <w:vAlign w:val="bottom"/>
          </w:tcPr>
          <w:p w14:paraId="0DF6FE68" w14:textId="3D492E7E"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(19,303)</w:t>
            </w:r>
          </w:p>
        </w:tc>
        <w:tc>
          <w:tcPr>
            <w:tcW w:w="236" w:type="dxa"/>
            <w:vAlign w:val="bottom"/>
          </w:tcPr>
          <w:p w14:paraId="578AA3DC"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7CBD2515" w14:textId="3B89677F"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15,176</w:t>
            </w:r>
          </w:p>
        </w:tc>
        <w:tc>
          <w:tcPr>
            <w:tcW w:w="239" w:type="dxa"/>
            <w:vAlign w:val="bottom"/>
          </w:tcPr>
          <w:p w14:paraId="7F44819F"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top w:val="single" w:sz="4" w:space="0" w:color="auto"/>
              <w:bottom w:val="double" w:sz="4" w:space="0" w:color="auto"/>
            </w:tcBorders>
            <w:vAlign w:val="bottom"/>
          </w:tcPr>
          <w:p w14:paraId="022DBFA7" w14:textId="2154572B"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(4,127)</w:t>
            </w:r>
          </w:p>
        </w:tc>
      </w:tr>
      <w:tr w:rsidR="00C009C2" w:rsidRPr="00515545" w14:paraId="61EF0902" w14:textId="77777777" w:rsidTr="00060CB9">
        <w:trPr>
          <w:trHeight w:val="56"/>
        </w:trPr>
        <w:tc>
          <w:tcPr>
            <w:tcW w:w="4786" w:type="dxa"/>
            <w:vAlign w:val="bottom"/>
          </w:tcPr>
          <w:p w14:paraId="2D0B70D1"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tcBorders>
              <w:top w:val="double" w:sz="4" w:space="0" w:color="auto"/>
            </w:tcBorders>
            <w:vAlign w:val="bottom"/>
          </w:tcPr>
          <w:p w14:paraId="2AF3BF4B" w14:textId="77777777" w:rsidR="00C009C2"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63FE7104"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double" w:sz="4" w:space="0" w:color="auto"/>
            </w:tcBorders>
            <w:vAlign w:val="bottom"/>
          </w:tcPr>
          <w:p w14:paraId="33429F50" w14:textId="77777777" w:rsidR="00C009C2"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9" w:type="dxa"/>
            <w:vAlign w:val="bottom"/>
          </w:tcPr>
          <w:p w14:paraId="1DE69961"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top w:val="double" w:sz="4" w:space="0" w:color="auto"/>
            </w:tcBorders>
            <w:vAlign w:val="bottom"/>
          </w:tcPr>
          <w:p w14:paraId="3296E57F" w14:textId="77777777" w:rsidR="00C009C2"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C009C2" w:rsidRPr="00515545" w14:paraId="348F5B58" w14:textId="77777777" w:rsidTr="00060CB9">
        <w:trPr>
          <w:trHeight w:val="56"/>
        </w:trPr>
        <w:tc>
          <w:tcPr>
            <w:tcW w:w="4786" w:type="dxa"/>
            <w:vAlign w:val="bottom"/>
          </w:tcPr>
          <w:p w14:paraId="2A3983B2" w14:textId="6EBE09F9"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Pr>
                <w:rFonts w:cs="Times New Roman"/>
                <w:sz w:val="22"/>
                <w:szCs w:val="22"/>
                <w:u w:val="single"/>
              </w:rPr>
              <w:t>Nine</w:t>
            </w:r>
            <w:r w:rsidRPr="00515545">
              <w:rPr>
                <w:rFonts w:cs="Times New Roman"/>
                <w:sz w:val="22"/>
                <w:szCs w:val="22"/>
                <w:u w:val="single"/>
              </w:rPr>
              <w:t xml:space="preserve">-month period ended </w:t>
            </w:r>
            <w:r>
              <w:rPr>
                <w:rFonts w:cs="Times New Roman"/>
                <w:sz w:val="22"/>
                <w:szCs w:val="22"/>
                <w:u w:val="single"/>
              </w:rPr>
              <w:t>September 30</w:t>
            </w:r>
            <w:r w:rsidRPr="00515545">
              <w:rPr>
                <w:rFonts w:cs="Times New Roman"/>
                <w:sz w:val="22"/>
                <w:szCs w:val="22"/>
                <w:u w:val="single"/>
              </w:rPr>
              <w:t xml:space="preserve">, </w:t>
            </w:r>
            <w:r>
              <w:rPr>
                <w:rFonts w:cs="Times New Roman"/>
                <w:sz w:val="22"/>
                <w:szCs w:val="22"/>
                <w:u w:val="single"/>
              </w:rPr>
              <w:t>2025</w:t>
            </w:r>
          </w:p>
        </w:tc>
        <w:tc>
          <w:tcPr>
            <w:tcW w:w="1418" w:type="dxa"/>
            <w:vAlign w:val="bottom"/>
          </w:tcPr>
          <w:p w14:paraId="7B7E01B4" w14:textId="77777777" w:rsidR="00C009C2"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2C143F84"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FD57ECD" w14:textId="77777777" w:rsidR="00C009C2"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9" w:type="dxa"/>
            <w:vAlign w:val="bottom"/>
          </w:tcPr>
          <w:p w14:paraId="5C6E3BC3"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vAlign w:val="bottom"/>
          </w:tcPr>
          <w:p w14:paraId="0BF79803" w14:textId="77777777" w:rsidR="00C009C2"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C009C2" w:rsidRPr="00515545" w14:paraId="5B015158" w14:textId="77777777" w:rsidTr="00060CB9">
        <w:trPr>
          <w:trHeight w:val="56"/>
        </w:trPr>
        <w:tc>
          <w:tcPr>
            <w:tcW w:w="4786" w:type="dxa"/>
            <w:vAlign w:val="bottom"/>
          </w:tcPr>
          <w:p w14:paraId="7AB017E8" w14:textId="7B3CA42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vAlign w:val="bottom"/>
          </w:tcPr>
          <w:p w14:paraId="5092106C" w14:textId="27317EA8" w:rsidR="00C009C2" w:rsidRDefault="00A86D6B"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104,264</w:t>
            </w:r>
          </w:p>
        </w:tc>
        <w:tc>
          <w:tcPr>
            <w:tcW w:w="236" w:type="dxa"/>
            <w:vAlign w:val="bottom"/>
          </w:tcPr>
          <w:p w14:paraId="0E8CE3DE"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4E0E6CF3" w14:textId="430B71C4" w:rsidR="00C009C2" w:rsidRDefault="00A86D6B"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231,095</w:t>
            </w:r>
          </w:p>
        </w:tc>
        <w:tc>
          <w:tcPr>
            <w:tcW w:w="239" w:type="dxa"/>
            <w:vAlign w:val="bottom"/>
          </w:tcPr>
          <w:p w14:paraId="1A76940D" w14:textId="77777777" w:rsidR="00C009C2" w:rsidRPr="00515545" w:rsidRDefault="00C009C2"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vAlign w:val="bottom"/>
          </w:tcPr>
          <w:p w14:paraId="521A6E2B" w14:textId="5C55F1F0" w:rsidR="00C009C2" w:rsidRDefault="00A86D6B" w:rsidP="00C0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335,359</w:t>
            </w:r>
          </w:p>
        </w:tc>
      </w:tr>
      <w:tr w:rsidR="00060CB9" w:rsidRPr="00515545" w14:paraId="7E3929DB" w14:textId="77777777" w:rsidTr="00060CB9">
        <w:trPr>
          <w:trHeight w:val="56"/>
        </w:trPr>
        <w:tc>
          <w:tcPr>
            <w:tcW w:w="4786" w:type="dxa"/>
            <w:vAlign w:val="bottom"/>
          </w:tcPr>
          <w:p w14:paraId="5C9A821F" w14:textId="60725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vAlign w:val="bottom"/>
          </w:tcPr>
          <w:p w14:paraId="2E7EC158" w14:textId="72CB4BDE"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65,922</w:t>
            </w:r>
          </w:p>
        </w:tc>
        <w:tc>
          <w:tcPr>
            <w:tcW w:w="236" w:type="dxa"/>
            <w:vAlign w:val="bottom"/>
          </w:tcPr>
          <w:p w14:paraId="4FCC1DE4"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4A39442" w14:textId="29183675"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9" w:type="dxa"/>
            <w:vAlign w:val="bottom"/>
          </w:tcPr>
          <w:p w14:paraId="727B9F69"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vAlign w:val="bottom"/>
          </w:tcPr>
          <w:p w14:paraId="0B9F6D84" w14:textId="6104AC17"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65,922</w:t>
            </w:r>
          </w:p>
        </w:tc>
      </w:tr>
      <w:tr w:rsidR="00060CB9" w:rsidRPr="00515545" w14:paraId="0910D3CF" w14:textId="77777777" w:rsidTr="00060CB9">
        <w:trPr>
          <w:trHeight w:val="56"/>
        </w:trPr>
        <w:tc>
          <w:tcPr>
            <w:tcW w:w="4786" w:type="dxa"/>
            <w:vAlign w:val="bottom"/>
          </w:tcPr>
          <w:p w14:paraId="7207ACA5" w14:textId="1D924E45"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2B7719F9" w14:textId="6034ADA6"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198,267</w:t>
            </w:r>
          </w:p>
        </w:tc>
        <w:tc>
          <w:tcPr>
            <w:tcW w:w="236" w:type="dxa"/>
            <w:vAlign w:val="bottom"/>
          </w:tcPr>
          <w:p w14:paraId="132C2BD1"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2099B9E8" w14:textId="0EF5AF32"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95,842</w:t>
            </w:r>
          </w:p>
        </w:tc>
        <w:tc>
          <w:tcPr>
            <w:tcW w:w="239" w:type="dxa"/>
            <w:vAlign w:val="bottom"/>
          </w:tcPr>
          <w:p w14:paraId="447DCFF9"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bottom w:val="single" w:sz="4" w:space="0" w:color="auto"/>
            </w:tcBorders>
            <w:vAlign w:val="bottom"/>
          </w:tcPr>
          <w:p w14:paraId="29A0635E" w14:textId="2307FF3F"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294,109</w:t>
            </w:r>
          </w:p>
        </w:tc>
      </w:tr>
      <w:tr w:rsidR="00060CB9" w:rsidRPr="00515545" w14:paraId="436E46D9" w14:textId="77777777" w:rsidTr="00060CB9">
        <w:trPr>
          <w:trHeight w:val="56"/>
        </w:trPr>
        <w:tc>
          <w:tcPr>
            <w:tcW w:w="4786" w:type="dxa"/>
            <w:vAlign w:val="bottom"/>
          </w:tcPr>
          <w:p w14:paraId="659A6AB0" w14:textId="10D15EF9"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6FFBCE82" w14:textId="6AF9D41C"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368,453</w:t>
            </w:r>
          </w:p>
        </w:tc>
        <w:tc>
          <w:tcPr>
            <w:tcW w:w="236" w:type="dxa"/>
            <w:vAlign w:val="bottom"/>
          </w:tcPr>
          <w:p w14:paraId="2A2E32A3"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49594FC9" w14:textId="73B4849C"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326,937</w:t>
            </w:r>
          </w:p>
        </w:tc>
        <w:tc>
          <w:tcPr>
            <w:tcW w:w="239" w:type="dxa"/>
            <w:vAlign w:val="bottom"/>
          </w:tcPr>
          <w:p w14:paraId="0256B12F"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top w:val="single" w:sz="4" w:space="0" w:color="auto"/>
            </w:tcBorders>
            <w:vAlign w:val="bottom"/>
          </w:tcPr>
          <w:p w14:paraId="52D7FF69" w14:textId="17DE60EF"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695,390</w:t>
            </w:r>
          </w:p>
        </w:tc>
      </w:tr>
      <w:tr w:rsidR="00060CB9" w:rsidRPr="00515545" w14:paraId="1E67F2A5" w14:textId="77777777" w:rsidTr="00060CB9">
        <w:trPr>
          <w:trHeight w:val="56"/>
        </w:trPr>
        <w:tc>
          <w:tcPr>
            <w:tcW w:w="4786" w:type="dxa"/>
            <w:vAlign w:val="bottom"/>
          </w:tcPr>
          <w:p w14:paraId="78A0CC4B" w14:textId="4B3528E2"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4BCA54CD" w14:textId="749500E2" w:rsidR="00060CB9" w:rsidRDefault="00A517AE"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517AE">
              <w:rPr>
                <w:rFonts w:cs="Times New Roman"/>
                <w:sz w:val="22"/>
                <w:szCs w:val="22"/>
              </w:rPr>
              <w:t>(421,102)</w:t>
            </w:r>
          </w:p>
        </w:tc>
        <w:tc>
          <w:tcPr>
            <w:tcW w:w="236" w:type="dxa"/>
            <w:vAlign w:val="bottom"/>
          </w:tcPr>
          <w:p w14:paraId="2C242A8B"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280E9D2" w14:textId="0FCFF33F"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(173,481)</w:t>
            </w:r>
          </w:p>
        </w:tc>
        <w:tc>
          <w:tcPr>
            <w:tcW w:w="239" w:type="dxa"/>
            <w:vAlign w:val="bottom"/>
          </w:tcPr>
          <w:p w14:paraId="2696D02B"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bottom w:val="single" w:sz="4" w:space="0" w:color="auto"/>
            </w:tcBorders>
            <w:vAlign w:val="bottom"/>
          </w:tcPr>
          <w:p w14:paraId="02BCC1EA" w14:textId="575B040B" w:rsidR="00060CB9" w:rsidRDefault="00A517AE"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517AE">
              <w:rPr>
                <w:rFonts w:cs="Times New Roman"/>
                <w:sz w:val="22"/>
                <w:szCs w:val="22"/>
              </w:rPr>
              <w:t>(594,583)</w:t>
            </w:r>
          </w:p>
        </w:tc>
      </w:tr>
      <w:tr w:rsidR="00060CB9" w:rsidRPr="00515545" w14:paraId="78B89BFC" w14:textId="77777777" w:rsidTr="00060CB9">
        <w:trPr>
          <w:trHeight w:val="56"/>
        </w:trPr>
        <w:tc>
          <w:tcPr>
            <w:tcW w:w="4786" w:type="dxa"/>
            <w:vAlign w:val="bottom"/>
          </w:tcPr>
          <w:p w14:paraId="14D4661C" w14:textId="516E494E"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w:t>
            </w:r>
            <w:r>
              <w:rPr>
                <w:rFonts w:cs="Times New Roman"/>
                <w:sz w:val="22"/>
                <w:szCs w:val="22"/>
              </w:rPr>
              <w:t xml:space="preserve"> (loss)</w:t>
            </w:r>
            <w:r w:rsidRPr="00515545">
              <w:rPr>
                <w:rFonts w:cs="Times New Roman"/>
                <w:sz w:val="22"/>
                <w:szCs w:val="22"/>
              </w:rPr>
              <w:t xml:space="preserve"> for the period</w:t>
            </w:r>
          </w:p>
        </w:tc>
        <w:tc>
          <w:tcPr>
            <w:tcW w:w="1418" w:type="dxa"/>
            <w:tcBorders>
              <w:top w:val="single" w:sz="4" w:space="0" w:color="auto"/>
              <w:bottom w:val="double" w:sz="4" w:space="0" w:color="auto"/>
            </w:tcBorders>
            <w:vAlign w:val="bottom"/>
          </w:tcPr>
          <w:p w14:paraId="335DF333" w14:textId="2E937EDB" w:rsidR="00060CB9" w:rsidRDefault="00A517AE"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517AE">
              <w:rPr>
                <w:rFonts w:cs="Times New Roman"/>
                <w:sz w:val="22"/>
                <w:szCs w:val="22"/>
              </w:rPr>
              <w:t>(52,649)</w:t>
            </w:r>
          </w:p>
        </w:tc>
        <w:tc>
          <w:tcPr>
            <w:tcW w:w="236" w:type="dxa"/>
            <w:vAlign w:val="bottom"/>
          </w:tcPr>
          <w:p w14:paraId="3647B9C1"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78ADECDD" w14:textId="67995F96" w:rsidR="00060CB9" w:rsidRDefault="00A86D6B"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153,456</w:t>
            </w:r>
          </w:p>
        </w:tc>
        <w:tc>
          <w:tcPr>
            <w:tcW w:w="239" w:type="dxa"/>
            <w:vAlign w:val="bottom"/>
          </w:tcPr>
          <w:p w14:paraId="4364CCA0"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top w:val="single" w:sz="4" w:space="0" w:color="auto"/>
              <w:bottom w:val="double" w:sz="4" w:space="0" w:color="auto"/>
            </w:tcBorders>
            <w:vAlign w:val="bottom"/>
          </w:tcPr>
          <w:p w14:paraId="0D0AF729" w14:textId="3D7DE971" w:rsidR="00060CB9" w:rsidRDefault="00A517AE"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517AE">
              <w:rPr>
                <w:rFonts w:cs="Times New Roman"/>
                <w:sz w:val="22"/>
                <w:szCs w:val="22"/>
              </w:rPr>
              <w:t>100,807</w:t>
            </w:r>
          </w:p>
        </w:tc>
      </w:tr>
      <w:tr w:rsidR="00060CB9" w:rsidRPr="00515545" w14:paraId="31A28166" w14:textId="77777777" w:rsidTr="00060CB9">
        <w:trPr>
          <w:trHeight w:val="56"/>
        </w:trPr>
        <w:tc>
          <w:tcPr>
            <w:tcW w:w="4786" w:type="dxa"/>
            <w:vAlign w:val="bottom"/>
          </w:tcPr>
          <w:p w14:paraId="0B365E59"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tcBorders>
              <w:top w:val="double" w:sz="4" w:space="0" w:color="auto"/>
            </w:tcBorders>
            <w:vAlign w:val="bottom"/>
          </w:tcPr>
          <w:p w14:paraId="3FCE319B" w14:textId="77777777" w:rsidR="00060CB9" w:rsidRPr="00A45E43"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6451E6C4"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double" w:sz="4" w:space="0" w:color="auto"/>
            </w:tcBorders>
            <w:vAlign w:val="bottom"/>
          </w:tcPr>
          <w:p w14:paraId="350ED6C7" w14:textId="77777777" w:rsidR="00060CB9" w:rsidRPr="00A45E43"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9" w:type="dxa"/>
            <w:vAlign w:val="bottom"/>
          </w:tcPr>
          <w:p w14:paraId="15526783"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top w:val="double" w:sz="4" w:space="0" w:color="auto"/>
            </w:tcBorders>
            <w:vAlign w:val="bottom"/>
          </w:tcPr>
          <w:p w14:paraId="1559D08E" w14:textId="77777777" w:rsidR="00060CB9" w:rsidRPr="00A45E43"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060CB9" w:rsidRPr="00515545" w14:paraId="0213A020" w14:textId="77777777" w:rsidTr="00060CB9">
        <w:trPr>
          <w:trHeight w:val="56"/>
        </w:trPr>
        <w:tc>
          <w:tcPr>
            <w:tcW w:w="4786" w:type="dxa"/>
            <w:vAlign w:val="bottom"/>
          </w:tcPr>
          <w:p w14:paraId="405175F3" w14:textId="224FC323"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Pr>
                <w:rFonts w:cs="Times New Roman"/>
                <w:sz w:val="22"/>
                <w:szCs w:val="22"/>
                <w:u w:val="single"/>
              </w:rPr>
              <w:lastRenderedPageBreak/>
              <w:t>Nine-month</w:t>
            </w:r>
            <w:r w:rsidRPr="00515545">
              <w:rPr>
                <w:rFonts w:cs="Times New Roman"/>
                <w:sz w:val="22"/>
                <w:szCs w:val="22"/>
                <w:u w:val="single"/>
              </w:rPr>
              <w:t xml:space="preserve"> period ended </w:t>
            </w:r>
            <w:r>
              <w:rPr>
                <w:rFonts w:cs="Times New Roman"/>
                <w:sz w:val="22"/>
                <w:szCs w:val="22"/>
                <w:u w:val="single"/>
              </w:rPr>
              <w:t>September 30</w:t>
            </w:r>
            <w:r w:rsidRPr="00515545">
              <w:rPr>
                <w:rFonts w:cs="Times New Roman"/>
                <w:sz w:val="22"/>
                <w:szCs w:val="22"/>
                <w:u w:val="single"/>
              </w:rPr>
              <w:t xml:space="preserve">, </w:t>
            </w:r>
            <w:r>
              <w:rPr>
                <w:rFonts w:cs="Times New Roman"/>
                <w:sz w:val="22"/>
                <w:szCs w:val="22"/>
                <w:u w:val="single"/>
              </w:rPr>
              <w:t>2024</w:t>
            </w:r>
          </w:p>
        </w:tc>
        <w:tc>
          <w:tcPr>
            <w:tcW w:w="1418" w:type="dxa"/>
            <w:vAlign w:val="bottom"/>
          </w:tcPr>
          <w:p w14:paraId="1026BA8E" w14:textId="77777777"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38CF93CE"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E6624D9" w14:textId="77777777"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9" w:type="dxa"/>
            <w:vAlign w:val="bottom"/>
          </w:tcPr>
          <w:p w14:paraId="7FA05898"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vAlign w:val="bottom"/>
          </w:tcPr>
          <w:p w14:paraId="4573AF29" w14:textId="77777777"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060CB9" w:rsidRPr="00515545" w14:paraId="48281D58" w14:textId="77777777" w:rsidTr="00060CB9">
        <w:trPr>
          <w:trHeight w:val="56"/>
        </w:trPr>
        <w:tc>
          <w:tcPr>
            <w:tcW w:w="4786" w:type="dxa"/>
            <w:vAlign w:val="bottom"/>
          </w:tcPr>
          <w:p w14:paraId="45F29223" w14:textId="0F649CEF"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vAlign w:val="bottom"/>
          </w:tcPr>
          <w:p w14:paraId="05DD307F" w14:textId="6A358AA4"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303,744</w:t>
            </w:r>
          </w:p>
        </w:tc>
        <w:tc>
          <w:tcPr>
            <w:tcW w:w="236" w:type="dxa"/>
            <w:vAlign w:val="bottom"/>
          </w:tcPr>
          <w:p w14:paraId="119A3236"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384EC53" w14:textId="23149F74"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269,926</w:t>
            </w:r>
          </w:p>
        </w:tc>
        <w:tc>
          <w:tcPr>
            <w:tcW w:w="239" w:type="dxa"/>
            <w:vAlign w:val="bottom"/>
          </w:tcPr>
          <w:p w14:paraId="7D6B1A85"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vAlign w:val="bottom"/>
          </w:tcPr>
          <w:p w14:paraId="10E54F83" w14:textId="6935F1DD"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573,670</w:t>
            </w:r>
          </w:p>
        </w:tc>
      </w:tr>
      <w:tr w:rsidR="00060CB9" w:rsidRPr="00515545" w14:paraId="2699EBF7" w14:textId="77777777" w:rsidTr="00060CB9">
        <w:trPr>
          <w:trHeight w:val="56"/>
        </w:trPr>
        <w:tc>
          <w:tcPr>
            <w:tcW w:w="4786" w:type="dxa"/>
            <w:vAlign w:val="bottom"/>
          </w:tcPr>
          <w:p w14:paraId="45FAA11E" w14:textId="21E52729"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vAlign w:val="bottom"/>
          </w:tcPr>
          <w:p w14:paraId="3B03E82C" w14:textId="558CAB7D"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77,069</w:t>
            </w:r>
          </w:p>
        </w:tc>
        <w:tc>
          <w:tcPr>
            <w:tcW w:w="236" w:type="dxa"/>
            <w:vAlign w:val="bottom"/>
          </w:tcPr>
          <w:p w14:paraId="1FEEA585"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2150A860" w14:textId="109BAC16"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9" w:type="dxa"/>
            <w:vAlign w:val="bottom"/>
          </w:tcPr>
          <w:p w14:paraId="2E58222C"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vAlign w:val="bottom"/>
          </w:tcPr>
          <w:p w14:paraId="0623CDC6" w14:textId="3F257B05"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77,069</w:t>
            </w:r>
          </w:p>
        </w:tc>
      </w:tr>
      <w:tr w:rsidR="00060CB9" w:rsidRPr="00515545" w14:paraId="6E94019A" w14:textId="77777777" w:rsidTr="00060CB9">
        <w:trPr>
          <w:trHeight w:val="56"/>
        </w:trPr>
        <w:tc>
          <w:tcPr>
            <w:tcW w:w="4786" w:type="dxa"/>
            <w:vAlign w:val="bottom"/>
          </w:tcPr>
          <w:p w14:paraId="79FE1DB2" w14:textId="6F1C1B6B"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24C633FF" w14:textId="1BED3D0B"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222,760</w:t>
            </w:r>
          </w:p>
        </w:tc>
        <w:tc>
          <w:tcPr>
            <w:tcW w:w="236" w:type="dxa"/>
            <w:vAlign w:val="bottom"/>
          </w:tcPr>
          <w:p w14:paraId="62C57AB4"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4D0126A7" w14:textId="774B9ABF"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109,724</w:t>
            </w:r>
          </w:p>
        </w:tc>
        <w:tc>
          <w:tcPr>
            <w:tcW w:w="239" w:type="dxa"/>
            <w:vAlign w:val="bottom"/>
          </w:tcPr>
          <w:p w14:paraId="4034B7A6"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bottom w:val="single" w:sz="4" w:space="0" w:color="auto"/>
            </w:tcBorders>
            <w:vAlign w:val="bottom"/>
          </w:tcPr>
          <w:p w14:paraId="4176331F" w14:textId="2A7C83BB"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332,484</w:t>
            </w:r>
          </w:p>
        </w:tc>
      </w:tr>
      <w:tr w:rsidR="00060CB9" w:rsidRPr="00515545" w14:paraId="4A16B1F7" w14:textId="77777777" w:rsidTr="00060CB9">
        <w:trPr>
          <w:trHeight w:val="56"/>
        </w:trPr>
        <w:tc>
          <w:tcPr>
            <w:tcW w:w="4786" w:type="dxa"/>
            <w:vAlign w:val="bottom"/>
          </w:tcPr>
          <w:p w14:paraId="3F0E6CE1" w14:textId="2454DBAC"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773B800" w14:textId="05D6579B"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603,573</w:t>
            </w:r>
          </w:p>
        </w:tc>
        <w:tc>
          <w:tcPr>
            <w:tcW w:w="236" w:type="dxa"/>
            <w:vAlign w:val="bottom"/>
          </w:tcPr>
          <w:p w14:paraId="1D669DB0"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04BC1992" w14:textId="0AEB9168"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379,650</w:t>
            </w:r>
          </w:p>
        </w:tc>
        <w:tc>
          <w:tcPr>
            <w:tcW w:w="239" w:type="dxa"/>
            <w:vAlign w:val="bottom"/>
          </w:tcPr>
          <w:p w14:paraId="3F2DA518"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top w:val="single" w:sz="4" w:space="0" w:color="auto"/>
            </w:tcBorders>
            <w:vAlign w:val="bottom"/>
          </w:tcPr>
          <w:p w14:paraId="55236641" w14:textId="0A35E9D3"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983,223</w:t>
            </w:r>
          </w:p>
        </w:tc>
      </w:tr>
      <w:tr w:rsidR="00060CB9" w:rsidRPr="00515545" w14:paraId="07504248" w14:textId="77777777" w:rsidTr="00060CB9">
        <w:trPr>
          <w:trHeight w:val="56"/>
        </w:trPr>
        <w:tc>
          <w:tcPr>
            <w:tcW w:w="4786" w:type="dxa"/>
            <w:vAlign w:val="bottom"/>
          </w:tcPr>
          <w:p w14:paraId="63547C09" w14:textId="667C1C70"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3B274DDF" w14:textId="5157E91E"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(711,799)</w:t>
            </w:r>
          </w:p>
        </w:tc>
        <w:tc>
          <w:tcPr>
            <w:tcW w:w="236" w:type="dxa"/>
            <w:vAlign w:val="bottom"/>
          </w:tcPr>
          <w:p w14:paraId="6DE32D5D"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3F504252" w14:textId="3496F6D8"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(297,089)</w:t>
            </w:r>
          </w:p>
        </w:tc>
        <w:tc>
          <w:tcPr>
            <w:tcW w:w="239" w:type="dxa"/>
            <w:vAlign w:val="bottom"/>
          </w:tcPr>
          <w:p w14:paraId="050D0F3F"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bottom w:val="single" w:sz="4" w:space="0" w:color="auto"/>
            </w:tcBorders>
            <w:vAlign w:val="bottom"/>
          </w:tcPr>
          <w:p w14:paraId="610E93FD" w14:textId="1E88993B"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(1,008,888)</w:t>
            </w:r>
          </w:p>
        </w:tc>
      </w:tr>
      <w:tr w:rsidR="00060CB9" w:rsidRPr="00515545" w14:paraId="1B69F354" w14:textId="77777777" w:rsidTr="00060CB9">
        <w:trPr>
          <w:trHeight w:val="56"/>
        </w:trPr>
        <w:tc>
          <w:tcPr>
            <w:tcW w:w="4786" w:type="dxa"/>
            <w:vAlign w:val="bottom"/>
          </w:tcPr>
          <w:p w14:paraId="293EEBE4" w14:textId="4AA8B136"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 (loss) for the period</w:t>
            </w:r>
          </w:p>
        </w:tc>
        <w:tc>
          <w:tcPr>
            <w:tcW w:w="1418" w:type="dxa"/>
            <w:tcBorders>
              <w:top w:val="single" w:sz="4" w:space="0" w:color="auto"/>
              <w:bottom w:val="double" w:sz="4" w:space="0" w:color="auto"/>
            </w:tcBorders>
            <w:vAlign w:val="bottom"/>
          </w:tcPr>
          <w:p w14:paraId="6DEC5700" w14:textId="796B4153"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(108,226)</w:t>
            </w:r>
          </w:p>
        </w:tc>
        <w:tc>
          <w:tcPr>
            <w:tcW w:w="236" w:type="dxa"/>
            <w:vAlign w:val="bottom"/>
          </w:tcPr>
          <w:p w14:paraId="1ED29EA7"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111D25B1" w14:textId="22B605A4"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82,561</w:t>
            </w:r>
          </w:p>
        </w:tc>
        <w:tc>
          <w:tcPr>
            <w:tcW w:w="239" w:type="dxa"/>
            <w:vAlign w:val="bottom"/>
          </w:tcPr>
          <w:p w14:paraId="263BB38C" w14:textId="77777777" w:rsidR="00060CB9" w:rsidRPr="00515545"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2" w:type="dxa"/>
            <w:tcBorders>
              <w:top w:val="single" w:sz="4" w:space="0" w:color="auto"/>
              <w:bottom w:val="double" w:sz="4" w:space="0" w:color="auto"/>
            </w:tcBorders>
            <w:vAlign w:val="bottom"/>
          </w:tcPr>
          <w:p w14:paraId="5B63B6D5" w14:textId="3C031B0D" w:rsidR="00060CB9" w:rsidRDefault="00060CB9" w:rsidP="0006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(25,665)</w:t>
            </w:r>
          </w:p>
        </w:tc>
      </w:tr>
    </w:tbl>
    <w:p w14:paraId="05104040" w14:textId="77777777" w:rsidR="00F47EDD" w:rsidRPr="00515545" w:rsidRDefault="00F47EDD" w:rsidP="003F17CF">
      <w:pPr>
        <w:tabs>
          <w:tab w:val="clear" w:pos="454"/>
          <w:tab w:val="left" w:pos="0"/>
          <w:tab w:val="left" w:pos="142"/>
        </w:tabs>
        <w:jc w:val="both"/>
        <w:rPr>
          <w:rFonts w:cs="Cordia New"/>
          <w:sz w:val="22"/>
          <w:szCs w:val="22"/>
          <w:highlight w:val="yellow"/>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F45BFA" w:rsidRPr="00515545" w14:paraId="05143E11" w14:textId="77777777" w:rsidTr="0048323E">
        <w:tc>
          <w:tcPr>
            <w:tcW w:w="4786" w:type="dxa"/>
            <w:vAlign w:val="bottom"/>
          </w:tcPr>
          <w:p w14:paraId="5B7D9A6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C98983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F45BFA" w:rsidRPr="00515545" w14:paraId="1A249FE8" w14:textId="77777777" w:rsidTr="0048323E">
        <w:tc>
          <w:tcPr>
            <w:tcW w:w="4786" w:type="dxa"/>
            <w:vAlign w:val="bottom"/>
          </w:tcPr>
          <w:p w14:paraId="749DBBC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6238FA69"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3EEB6E94"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68FDF4D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71A6A41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0F2B55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F45BFA" w:rsidRPr="00515545" w14:paraId="7B1AC2B0" w14:textId="77777777" w:rsidTr="0048323E">
        <w:tc>
          <w:tcPr>
            <w:tcW w:w="4786" w:type="dxa"/>
            <w:vAlign w:val="bottom"/>
          </w:tcPr>
          <w:p w14:paraId="0A174912" w14:textId="2821DDF8"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8376DF">
              <w:rPr>
                <w:rFonts w:cs="Times New Roman"/>
                <w:sz w:val="22"/>
                <w:szCs w:val="22"/>
                <w:u w:val="single"/>
              </w:rPr>
              <w:t xml:space="preserve">At </w:t>
            </w:r>
            <w:r w:rsidR="007F173F">
              <w:rPr>
                <w:rFonts w:cstheme="minorBidi"/>
                <w:sz w:val="22"/>
                <w:szCs w:val="22"/>
                <w:u w:val="single"/>
              </w:rPr>
              <w:t>September 30</w:t>
            </w:r>
            <w:r w:rsidR="00B877CA" w:rsidRPr="008376DF">
              <w:rPr>
                <w:rFonts w:cs="Times New Roman"/>
                <w:sz w:val="22"/>
                <w:szCs w:val="22"/>
                <w:u w:val="single"/>
              </w:rPr>
              <w:t>,</w:t>
            </w:r>
            <w:r w:rsidRPr="008376DF">
              <w:rPr>
                <w:rFonts w:cs="Times New Roman"/>
                <w:sz w:val="22"/>
                <w:szCs w:val="22"/>
                <w:u w:val="single"/>
              </w:rPr>
              <w:t xml:space="preserve"> </w:t>
            </w:r>
            <w:r w:rsidR="00772A94">
              <w:rPr>
                <w:rFonts w:cs="Times New Roman"/>
                <w:sz w:val="22"/>
                <w:szCs w:val="22"/>
                <w:u w:val="single"/>
              </w:rPr>
              <w:t>2025</w:t>
            </w:r>
          </w:p>
        </w:tc>
        <w:tc>
          <w:tcPr>
            <w:tcW w:w="1418" w:type="dxa"/>
            <w:vAlign w:val="bottom"/>
          </w:tcPr>
          <w:p w14:paraId="3A5AFD73"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4FB9EA4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2A5EC81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1130049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7A2BBDB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9F5729" w:rsidRPr="00515545" w14:paraId="1FECF269" w14:textId="77777777" w:rsidTr="0048323E">
        <w:tc>
          <w:tcPr>
            <w:tcW w:w="4786" w:type="dxa"/>
            <w:vAlign w:val="bottom"/>
          </w:tcPr>
          <w:p w14:paraId="4CABE1A2"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vAlign w:val="bottom"/>
          </w:tcPr>
          <w:p w14:paraId="78FBDBE4" w14:textId="55887E3A" w:rsidR="009F5729" w:rsidRPr="00515545" w:rsidRDefault="00296BD0"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296BD0">
              <w:rPr>
                <w:rFonts w:cs="Times New Roman"/>
                <w:sz w:val="22"/>
                <w:szCs w:val="22"/>
              </w:rPr>
              <w:t>4,485,175</w:t>
            </w:r>
          </w:p>
        </w:tc>
        <w:tc>
          <w:tcPr>
            <w:tcW w:w="236" w:type="dxa"/>
            <w:vAlign w:val="bottom"/>
          </w:tcPr>
          <w:p w14:paraId="712FA413"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4BB65C9F" w14:textId="406A7D70" w:rsidR="009F5729" w:rsidRPr="009F5729"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9F5729">
              <w:rPr>
                <w:rFonts w:cs="Times New Roman"/>
                <w:sz w:val="22"/>
                <w:szCs w:val="22"/>
              </w:rPr>
              <w:t>1,159,769</w:t>
            </w:r>
          </w:p>
        </w:tc>
        <w:tc>
          <w:tcPr>
            <w:tcW w:w="236" w:type="dxa"/>
            <w:vAlign w:val="bottom"/>
          </w:tcPr>
          <w:p w14:paraId="2E0C1302"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20420600" w14:textId="78D19225" w:rsidR="009F5729" w:rsidRPr="00515545" w:rsidRDefault="00296BD0"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296BD0">
              <w:rPr>
                <w:rFonts w:cs="Times New Roman"/>
                <w:sz w:val="22"/>
                <w:szCs w:val="22"/>
              </w:rPr>
              <w:t>5,644,944</w:t>
            </w:r>
          </w:p>
        </w:tc>
      </w:tr>
      <w:tr w:rsidR="009F5729" w:rsidRPr="00515545" w14:paraId="0B1064EE" w14:textId="77777777" w:rsidTr="0048323E">
        <w:tc>
          <w:tcPr>
            <w:tcW w:w="4786" w:type="dxa"/>
            <w:vAlign w:val="bottom"/>
          </w:tcPr>
          <w:p w14:paraId="601C79C3"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vAlign w:val="bottom"/>
          </w:tcPr>
          <w:p w14:paraId="3F7822F4" w14:textId="23ED9C14"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9F5729">
              <w:rPr>
                <w:rFonts w:cs="Times New Roman"/>
                <w:sz w:val="22"/>
                <w:szCs w:val="22"/>
              </w:rPr>
              <w:t>144,</w:t>
            </w:r>
            <w:r w:rsidR="00E854D4">
              <w:rPr>
                <w:rFonts w:cs="Times New Roman"/>
                <w:sz w:val="22"/>
                <w:szCs w:val="22"/>
              </w:rPr>
              <w:t>340</w:t>
            </w:r>
          </w:p>
        </w:tc>
        <w:tc>
          <w:tcPr>
            <w:tcW w:w="236" w:type="dxa"/>
            <w:vAlign w:val="bottom"/>
          </w:tcPr>
          <w:p w14:paraId="7EE1C0CE"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35AE9AB2" w14:textId="43ECE1F3" w:rsidR="009F5729" w:rsidRPr="009F5729"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9F5729">
              <w:rPr>
                <w:rFonts w:cs="Times New Roman"/>
                <w:sz w:val="22"/>
                <w:szCs w:val="22"/>
              </w:rPr>
              <w:t>120,500</w:t>
            </w:r>
          </w:p>
        </w:tc>
        <w:tc>
          <w:tcPr>
            <w:tcW w:w="236" w:type="dxa"/>
            <w:vAlign w:val="bottom"/>
          </w:tcPr>
          <w:p w14:paraId="06715BE2"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45DEAFF0" w14:textId="25D70B4D"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cs/>
              </w:rPr>
            </w:pPr>
            <w:r w:rsidRPr="009F5729">
              <w:rPr>
                <w:rFonts w:cs="Times New Roman"/>
                <w:sz w:val="22"/>
                <w:szCs w:val="22"/>
              </w:rPr>
              <w:t>264,</w:t>
            </w:r>
            <w:r w:rsidR="00E854D4">
              <w:rPr>
                <w:rFonts w:cs="Times New Roman"/>
                <w:sz w:val="22"/>
                <w:szCs w:val="22"/>
              </w:rPr>
              <w:t>840</w:t>
            </w:r>
          </w:p>
        </w:tc>
      </w:tr>
      <w:tr w:rsidR="009F5729" w:rsidRPr="00515545" w14:paraId="7862A60E" w14:textId="77777777" w:rsidTr="0048323E">
        <w:tc>
          <w:tcPr>
            <w:tcW w:w="4786" w:type="dxa"/>
            <w:vAlign w:val="bottom"/>
          </w:tcPr>
          <w:p w14:paraId="0EFCB0AB" w14:textId="77777777" w:rsidR="009F5729" w:rsidRPr="008376DF"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0F123810"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48FD6A2B"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3CDEE1D7"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4D8AD65D"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624E7EC8"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r>
      <w:tr w:rsidR="009F5729" w:rsidRPr="00515545" w14:paraId="1EB23E2F" w14:textId="77777777" w:rsidTr="0048323E">
        <w:tc>
          <w:tcPr>
            <w:tcW w:w="4786" w:type="dxa"/>
            <w:vAlign w:val="bottom"/>
          </w:tcPr>
          <w:p w14:paraId="7B895A66" w14:textId="140490E9" w:rsidR="009F5729" w:rsidRPr="008376DF"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8376DF">
              <w:rPr>
                <w:rFonts w:cs="Times New Roman"/>
                <w:sz w:val="22"/>
                <w:szCs w:val="22"/>
                <w:u w:val="single"/>
              </w:rPr>
              <w:t xml:space="preserve">At December 31, </w:t>
            </w:r>
            <w:r>
              <w:rPr>
                <w:rFonts w:cs="Times New Roman"/>
                <w:sz w:val="22"/>
                <w:szCs w:val="22"/>
                <w:u w:val="single"/>
              </w:rPr>
              <w:t>2024</w:t>
            </w:r>
          </w:p>
        </w:tc>
        <w:tc>
          <w:tcPr>
            <w:tcW w:w="1418" w:type="dxa"/>
            <w:vAlign w:val="bottom"/>
          </w:tcPr>
          <w:p w14:paraId="5F5DE9DF"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30E202BA"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98F76EE"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3FD26EBD"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6EF202E"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r>
      <w:tr w:rsidR="009F5729" w:rsidRPr="00515545" w14:paraId="1ACBA332" w14:textId="77777777" w:rsidTr="0048323E">
        <w:tc>
          <w:tcPr>
            <w:tcW w:w="4786" w:type="dxa"/>
            <w:vAlign w:val="bottom"/>
          </w:tcPr>
          <w:p w14:paraId="370850C4"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vAlign w:val="bottom"/>
          </w:tcPr>
          <w:p w14:paraId="550F31D0" w14:textId="31B892E2"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4,649,743</w:t>
            </w:r>
          </w:p>
        </w:tc>
        <w:tc>
          <w:tcPr>
            <w:tcW w:w="236" w:type="dxa"/>
            <w:vAlign w:val="bottom"/>
          </w:tcPr>
          <w:p w14:paraId="42F6E4C2"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4B2CB68" w14:textId="10E7A3AC" w:rsidR="009F5729" w:rsidRPr="00A42DB0"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heme="minorBidi"/>
                <w:sz w:val="22"/>
                <w:szCs w:val="22"/>
                <w:cs/>
              </w:rPr>
            </w:pPr>
            <w:r>
              <w:rPr>
                <w:rFonts w:cs="Times New Roman"/>
                <w:sz w:val="22"/>
                <w:szCs w:val="22"/>
              </w:rPr>
              <w:t>1,228,153</w:t>
            </w:r>
          </w:p>
        </w:tc>
        <w:tc>
          <w:tcPr>
            <w:tcW w:w="236" w:type="dxa"/>
            <w:vAlign w:val="bottom"/>
          </w:tcPr>
          <w:p w14:paraId="2A3221F6"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04D914A" w14:textId="217EC079"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rPr>
            </w:pPr>
            <w:r>
              <w:rPr>
                <w:rFonts w:cs="Times New Roman"/>
                <w:sz w:val="22"/>
                <w:szCs w:val="22"/>
              </w:rPr>
              <w:t>5,877,896</w:t>
            </w:r>
          </w:p>
        </w:tc>
      </w:tr>
      <w:tr w:rsidR="009F5729" w:rsidRPr="00515545" w14:paraId="4A94D42C" w14:textId="77777777" w:rsidTr="0048323E">
        <w:tc>
          <w:tcPr>
            <w:tcW w:w="4786" w:type="dxa"/>
            <w:vAlign w:val="bottom"/>
          </w:tcPr>
          <w:p w14:paraId="11406A71"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vAlign w:val="bottom"/>
          </w:tcPr>
          <w:p w14:paraId="6F402A25" w14:textId="16AAA445"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199,832</w:t>
            </w:r>
          </w:p>
        </w:tc>
        <w:tc>
          <w:tcPr>
            <w:tcW w:w="236" w:type="dxa"/>
            <w:vAlign w:val="bottom"/>
          </w:tcPr>
          <w:p w14:paraId="0B9DB705"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C82EBBF" w14:textId="2B6CBB64"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249,976</w:t>
            </w:r>
          </w:p>
        </w:tc>
        <w:tc>
          <w:tcPr>
            <w:tcW w:w="236" w:type="dxa"/>
            <w:vAlign w:val="bottom"/>
          </w:tcPr>
          <w:p w14:paraId="059AC952" w14:textId="77777777"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E29F47B" w14:textId="055DBA62" w:rsidR="009F5729" w:rsidRPr="00515545" w:rsidRDefault="009F5729" w:rsidP="009F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Pr>
                <w:rFonts w:cs="Times New Roman"/>
                <w:sz w:val="22"/>
                <w:szCs w:val="22"/>
              </w:rPr>
              <w:t>449,808</w:t>
            </w:r>
          </w:p>
        </w:tc>
      </w:tr>
    </w:tbl>
    <w:p w14:paraId="4A9C6C62" w14:textId="77777777" w:rsidR="00F45BFA" w:rsidRPr="00515545" w:rsidRDefault="00F45BFA" w:rsidP="003F17CF">
      <w:pPr>
        <w:tabs>
          <w:tab w:val="clear" w:pos="454"/>
          <w:tab w:val="left" w:pos="0"/>
          <w:tab w:val="left" w:pos="142"/>
        </w:tabs>
        <w:jc w:val="both"/>
        <w:rPr>
          <w:rFonts w:cs="Cordia New"/>
          <w:sz w:val="22"/>
          <w:szCs w:val="22"/>
          <w:highlight w:val="yellow"/>
        </w:rPr>
      </w:pPr>
    </w:p>
    <w:p w14:paraId="699F3F16" w14:textId="3A51AE3C" w:rsidR="00D42F6B" w:rsidRPr="00515545" w:rsidRDefault="00D42F6B" w:rsidP="00D42F6B">
      <w:pPr>
        <w:tabs>
          <w:tab w:val="clear" w:pos="454"/>
          <w:tab w:val="left" w:pos="0"/>
          <w:tab w:val="left" w:pos="142"/>
        </w:tabs>
        <w:jc w:val="both"/>
        <w:rPr>
          <w:rFonts w:cs="Times New Roman"/>
          <w:sz w:val="22"/>
          <w:szCs w:val="22"/>
        </w:rPr>
      </w:pPr>
      <w:r w:rsidRPr="00515545">
        <w:rPr>
          <w:rFonts w:cs="Times New Roman"/>
          <w:sz w:val="22"/>
          <w:szCs w:val="22"/>
        </w:rPr>
        <w:t>Interest income on hire purchase - abroad</w:t>
      </w:r>
    </w:p>
    <w:p w14:paraId="1D4428D4" w14:textId="77777777" w:rsidR="00D42F6B" w:rsidRPr="00515545" w:rsidRDefault="00D42F6B" w:rsidP="00D42F6B">
      <w:pPr>
        <w:tabs>
          <w:tab w:val="clear" w:pos="454"/>
          <w:tab w:val="left" w:pos="0"/>
          <w:tab w:val="left" w:pos="142"/>
        </w:tabs>
        <w:jc w:val="both"/>
        <w:rPr>
          <w:rFonts w:cs="Times New Roman"/>
          <w:sz w:val="22"/>
          <w:szCs w:val="22"/>
          <w:highlight w:val="yellow"/>
        </w:rPr>
      </w:pPr>
    </w:p>
    <w:tbl>
      <w:tblPr>
        <w:tblW w:w="9464" w:type="dxa"/>
        <w:tblLook w:val="04A0" w:firstRow="1" w:lastRow="0" w:firstColumn="1" w:lastColumn="0" w:noHBand="0" w:noVBand="1"/>
      </w:tblPr>
      <w:tblGrid>
        <w:gridCol w:w="3510"/>
        <w:gridCol w:w="1275"/>
        <w:gridCol w:w="236"/>
        <w:gridCol w:w="1324"/>
        <w:gridCol w:w="236"/>
        <w:gridCol w:w="1324"/>
        <w:gridCol w:w="236"/>
        <w:gridCol w:w="1323"/>
      </w:tblGrid>
      <w:tr w:rsidR="000F1365" w:rsidRPr="00515545" w14:paraId="1E1B6692" w14:textId="77777777" w:rsidTr="00D430F8">
        <w:tc>
          <w:tcPr>
            <w:tcW w:w="3510" w:type="dxa"/>
          </w:tcPr>
          <w:p w14:paraId="2A414F41" w14:textId="77777777" w:rsidR="000F1365" w:rsidRPr="00515545" w:rsidRDefault="000F1365" w:rsidP="00D430F8">
            <w:pPr>
              <w:spacing w:line="240" w:lineRule="auto"/>
              <w:jc w:val="both"/>
              <w:rPr>
                <w:rFonts w:cs="Times New Roman"/>
                <w:sz w:val="22"/>
                <w:szCs w:val="22"/>
                <w:highlight w:val="yellow"/>
              </w:rPr>
            </w:pPr>
          </w:p>
        </w:tc>
        <w:tc>
          <w:tcPr>
            <w:tcW w:w="5954" w:type="dxa"/>
            <w:gridSpan w:val="7"/>
            <w:tcBorders>
              <w:bottom w:val="single" w:sz="4" w:space="0" w:color="auto"/>
            </w:tcBorders>
          </w:tcPr>
          <w:p w14:paraId="268A2E35" w14:textId="77777777" w:rsidR="000F1365" w:rsidRPr="00515545" w:rsidRDefault="000F1365" w:rsidP="00D430F8">
            <w:pPr>
              <w:spacing w:line="240" w:lineRule="auto"/>
              <w:jc w:val="center"/>
              <w:rPr>
                <w:rFonts w:cs="Times New Roman"/>
                <w:sz w:val="22"/>
                <w:szCs w:val="22"/>
                <w:highlight w:val="yellow"/>
              </w:rPr>
            </w:pPr>
            <w:r w:rsidRPr="00515545">
              <w:rPr>
                <w:rFonts w:cs="Times New Roman"/>
                <w:sz w:val="22"/>
                <w:szCs w:val="22"/>
              </w:rPr>
              <w:t>Consolidated financial statements (In Thousand Baht)</w:t>
            </w:r>
          </w:p>
        </w:tc>
      </w:tr>
      <w:tr w:rsidR="000F1365" w:rsidRPr="00515545" w14:paraId="28879358" w14:textId="77777777" w:rsidTr="00D430F8">
        <w:tc>
          <w:tcPr>
            <w:tcW w:w="3510" w:type="dxa"/>
          </w:tcPr>
          <w:p w14:paraId="1C3AB52D" w14:textId="77777777" w:rsidR="000F1365" w:rsidRPr="00515545" w:rsidRDefault="000F1365" w:rsidP="00D430F8">
            <w:pPr>
              <w:spacing w:line="240" w:lineRule="auto"/>
              <w:jc w:val="both"/>
              <w:rPr>
                <w:rFonts w:cs="Times New Roman"/>
                <w:sz w:val="22"/>
                <w:szCs w:val="22"/>
                <w:highlight w:val="yellow"/>
              </w:rPr>
            </w:pPr>
          </w:p>
        </w:tc>
        <w:tc>
          <w:tcPr>
            <w:tcW w:w="2835" w:type="dxa"/>
            <w:gridSpan w:val="3"/>
            <w:tcBorders>
              <w:top w:val="single" w:sz="4" w:space="0" w:color="auto"/>
            </w:tcBorders>
          </w:tcPr>
          <w:p w14:paraId="1345336D" w14:textId="77777777" w:rsidR="000F1365" w:rsidRPr="00515545" w:rsidRDefault="000F1365" w:rsidP="00D430F8">
            <w:pPr>
              <w:spacing w:line="240" w:lineRule="auto"/>
              <w:jc w:val="center"/>
              <w:rPr>
                <w:rFonts w:cs="Times New Roman"/>
                <w:sz w:val="22"/>
                <w:szCs w:val="22"/>
                <w:highlight w:val="yellow"/>
              </w:rPr>
            </w:pPr>
            <w:r w:rsidRPr="00515545">
              <w:rPr>
                <w:rFonts w:cs="Times New Roman"/>
                <w:sz w:val="22"/>
                <w:szCs w:val="22"/>
              </w:rPr>
              <w:t>Three-month periods</w:t>
            </w:r>
          </w:p>
        </w:tc>
        <w:tc>
          <w:tcPr>
            <w:tcW w:w="236" w:type="dxa"/>
            <w:tcBorders>
              <w:top w:val="single" w:sz="4" w:space="0" w:color="auto"/>
            </w:tcBorders>
          </w:tcPr>
          <w:p w14:paraId="60D2994A" w14:textId="77777777" w:rsidR="000F1365" w:rsidRPr="00515545" w:rsidRDefault="000F1365" w:rsidP="00D430F8">
            <w:pPr>
              <w:spacing w:line="240" w:lineRule="auto"/>
              <w:jc w:val="both"/>
              <w:rPr>
                <w:rFonts w:cs="Times New Roman"/>
                <w:sz w:val="22"/>
                <w:szCs w:val="22"/>
                <w:highlight w:val="yellow"/>
              </w:rPr>
            </w:pPr>
          </w:p>
        </w:tc>
        <w:tc>
          <w:tcPr>
            <w:tcW w:w="2883" w:type="dxa"/>
            <w:gridSpan w:val="3"/>
            <w:tcBorders>
              <w:top w:val="single" w:sz="4" w:space="0" w:color="auto"/>
              <w:bottom w:val="single" w:sz="4" w:space="0" w:color="auto"/>
            </w:tcBorders>
          </w:tcPr>
          <w:p w14:paraId="0A4F8AAC" w14:textId="75BA2422" w:rsidR="000F1365" w:rsidRPr="00515545" w:rsidRDefault="007F173F" w:rsidP="00D430F8">
            <w:pPr>
              <w:spacing w:line="240" w:lineRule="auto"/>
              <w:jc w:val="center"/>
              <w:rPr>
                <w:rFonts w:cs="Times New Roman"/>
                <w:sz w:val="22"/>
                <w:szCs w:val="22"/>
                <w:highlight w:val="yellow"/>
              </w:rPr>
            </w:pPr>
            <w:r>
              <w:rPr>
                <w:rFonts w:cs="Times New Roman"/>
                <w:sz w:val="22"/>
                <w:szCs w:val="22"/>
              </w:rPr>
              <w:t>Nine-month periods</w:t>
            </w:r>
          </w:p>
        </w:tc>
      </w:tr>
      <w:tr w:rsidR="000F1365" w:rsidRPr="00515545" w14:paraId="496E316E" w14:textId="77777777" w:rsidTr="00D430F8">
        <w:tc>
          <w:tcPr>
            <w:tcW w:w="3510" w:type="dxa"/>
          </w:tcPr>
          <w:p w14:paraId="742C6CE9" w14:textId="77777777" w:rsidR="000F1365" w:rsidRPr="00515545" w:rsidRDefault="000F1365" w:rsidP="00D430F8">
            <w:pPr>
              <w:spacing w:line="240" w:lineRule="auto"/>
              <w:jc w:val="both"/>
              <w:rPr>
                <w:rFonts w:cs="Times New Roman"/>
                <w:sz w:val="22"/>
                <w:szCs w:val="22"/>
                <w:highlight w:val="yellow"/>
              </w:rPr>
            </w:pPr>
          </w:p>
        </w:tc>
        <w:tc>
          <w:tcPr>
            <w:tcW w:w="1275" w:type="dxa"/>
            <w:tcBorders>
              <w:top w:val="single" w:sz="4" w:space="0" w:color="auto"/>
              <w:bottom w:val="single" w:sz="4" w:space="0" w:color="auto"/>
            </w:tcBorders>
          </w:tcPr>
          <w:p w14:paraId="675B0D98" w14:textId="181CC5AB" w:rsidR="000F1365" w:rsidRPr="00515545" w:rsidRDefault="000F1365" w:rsidP="00D430F8">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2B25703D" w14:textId="77777777" w:rsidR="000F1365" w:rsidRPr="00515545" w:rsidRDefault="000F1365" w:rsidP="00D430F8">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564F9CD7" w14:textId="4E474051" w:rsidR="000F1365" w:rsidRPr="00515545" w:rsidRDefault="000F1365" w:rsidP="00D430F8">
            <w:pPr>
              <w:spacing w:line="240" w:lineRule="auto"/>
              <w:jc w:val="center"/>
              <w:rPr>
                <w:rFonts w:cs="Times New Roman"/>
                <w:sz w:val="22"/>
                <w:szCs w:val="22"/>
              </w:rPr>
            </w:pPr>
            <w:r w:rsidRPr="00515545">
              <w:rPr>
                <w:rFonts w:cs="Times New Roman"/>
                <w:sz w:val="22"/>
                <w:szCs w:val="22"/>
              </w:rPr>
              <w:t>202</w:t>
            </w:r>
            <w:r>
              <w:rPr>
                <w:rFonts w:cs="Times New Roman"/>
                <w:sz w:val="22"/>
                <w:szCs w:val="22"/>
              </w:rPr>
              <w:t>4</w:t>
            </w:r>
          </w:p>
        </w:tc>
        <w:tc>
          <w:tcPr>
            <w:tcW w:w="236" w:type="dxa"/>
          </w:tcPr>
          <w:p w14:paraId="4740C54A" w14:textId="77777777" w:rsidR="000F1365" w:rsidRPr="00515545" w:rsidRDefault="000F1365" w:rsidP="00D430F8">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1ADD71EA" w14:textId="77FB961B" w:rsidR="000F1365" w:rsidRPr="00515545" w:rsidRDefault="000F1365" w:rsidP="00D430F8">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3C67E32B" w14:textId="77777777" w:rsidR="000F1365" w:rsidRPr="00515545" w:rsidRDefault="000F1365" w:rsidP="00D430F8">
            <w:pPr>
              <w:spacing w:line="240" w:lineRule="auto"/>
              <w:jc w:val="center"/>
              <w:rPr>
                <w:rFonts w:cs="Times New Roman"/>
                <w:sz w:val="22"/>
                <w:szCs w:val="22"/>
              </w:rPr>
            </w:pPr>
          </w:p>
        </w:tc>
        <w:tc>
          <w:tcPr>
            <w:tcW w:w="1323" w:type="dxa"/>
            <w:tcBorders>
              <w:top w:val="single" w:sz="4" w:space="0" w:color="auto"/>
              <w:bottom w:val="single" w:sz="4" w:space="0" w:color="auto"/>
            </w:tcBorders>
          </w:tcPr>
          <w:p w14:paraId="7882B532" w14:textId="53C08D3F" w:rsidR="000F1365" w:rsidRPr="00515545" w:rsidRDefault="000F1365" w:rsidP="00D430F8">
            <w:pPr>
              <w:spacing w:line="240" w:lineRule="auto"/>
              <w:jc w:val="center"/>
              <w:rPr>
                <w:rFonts w:cs="Times New Roman"/>
                <w:sz w:val="22"/>
                <w:szCs w:val="22"/>
              </w:rPr>
            </w:pPr>
            <w:r w:rsidRPr="00515545">
              <w:rPr>
                <w:rFonts w:cs="Times New Roman"/>
                <w:sz w:val="22"/>
                <w:szCs w:val="22"/>
              </w:rPr>
              <w:t>202</w:t>
            </w:r>
            <w:r>
              <w:rPr>
                <w:rFonts w:cs="Times New Roman"/>
                <w:sz w:val="22"/>
                <w:szCs w:val="22"/>
              </w:rPr>
              <w:t>4</w:t>
            </w:r>
          </w:p>
        </w:tc>
      </w:tr>
      <w:tr w:rsidR="000F1365" w:rsidRPr="00515545" w14:paraId="36C76AF2" w14:textId="77777777" w:rsidTr="00D430F8">
        <w:tc>
          <w:tcPr>
            <w:tcW w:w="3510" w:type="dxa"/>
          </w:tcPr>
          <w:p w14:paraId="236B22F4"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275" w:type="dxa"/>
            <w:tcBorders>
              <w:top w:val="single" w:sz="4" w:space="0" w:color="auto"/>
            </w:tcBorders>
          </w:tcPr>
          <w:p w14:paraId="6028A3E2"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12240C9E"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0C04B203"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2B2DE1CD"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1A3C3E9B"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143A7E94"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3" w:type="dxa"/>
            <w:tcBorders>
              <w:top w:val="single" w:sz="4" w:space="0" w:color="auto"/>
            </w:tcBorders>
          </w:tcPr>
          <w:p w14:paraId="2316A512"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515D81" w:rsidRPr="00515545" w14:paraId="764D7F9B" w14:textId="77777777" w:rsidTr="007A6678">
        <w:tc>
          <w:tcPr>
            <w:tcW w:w="3510" w:type="dxa"/>
          </w:tcPr>
          <w:p w14:paraId="1B5EA3BA" w14:textId="77777777" w:rsidR="00515D81" w:rsidRPr="00515545" w:rsidRDefault="00515D81" w:rsidP="00515D81">
            <w:pPr>
              <w:spacing w:line="240" w:lineRule="auto"/>
              <w:jc w:val="both"/>
              <w:rPr>
                <w:rFonts w:cs="Times New Roman"/>
                <w:sz w:val="22"/>
                <w:szCs w:val="22"/>
              </w:rPr>
            </w:pPr>
            <w:r w:rsidRPr="00515545">
              <w:rPr>
                <w:rFonts w:cs="Times New Roman"/>
                <w:color w:val="000000"/>
                <w:sz w:val="22"/>
                <w:szCs w:val="22"/>
              </w:rPr>
              <w:t>Cambodia</w:t>
            </w:r>
          </w:p>
        </w:tc>
        <w:tc>
          <w:tcPr>
            <w:tcW w:w="1275" w:type="dxa"/>
          </w:tcPr>
          <w:p w14:paraId="18BBD9EF" w14:textId="1F00B8E6" w:rsidR="00515D81" w:rsidRPr="00515545" w:rsidRDefault="00473F7F"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73F7F">
              <w:rPr>
                <w:rFonts w:cs="Times New Roman"/>
                <w:sz w:val="22"/>
                <w:szCs w:val="22"/>
              </w:rPr>
              <w:t>62,449</w:t>
            </w:r>
          </w:p>
        </w:tc>
        <w:tc>
          <w:tcPr>
            <w:tcW w:w="236" w:type="dxa"/>
          </w:tcPr>
          <w:p w14:paraId="79A4649C" w14:textId="77777777" w:rsidR="00515D81" w:rsidRPr="00515545" w:rsidRDefault="00515D81" w:rsidP="00515D81">
            <w:pPr>
              <w:spacing w:line="240" w:lineRule="auto"/>
              <w:jc w:val="both"/>
              <w:rPr>
                <w:rFonts w:cs="Times New Roman"/>
                <w:sz w:val="22"/>
                <w:szCs w:val="22"/>
              </w:rPr>
            </w:pPr>
          </w:p>
        </w:tc>
        <w:tc>
          <w:tcPr>
            <w:tcW w:w="1324" w:type="dxa"/>
          </w:tcPr>
          <w:p w14:paraId="32B4BD1E" w14:textId="57078208" w:rsidR="00515D81" w:rsidRPr="00515545"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66,547</w:t>
            </w:r>
          </w:p>
        </w:tc>
        <w:tc>
          <w:tcPr>
            <w:tcW w:w="236" w:type="dxa"/>
          </w:tcPr>
          <w:p w14:paraId="5AC7F8E5" w14:textId="77777777" w:rsidR="00515D81" w:rsidRPr="00515545" w:rsidRDefault="00515D81" w:rsidP="00515D81">
            <w:pPr>
              <w:spacing w:line="240" w:lineRule="auto"/>
              <w:jc w:val="both"/>
              <w:rPr>
                <w:rFonts w:cs="Times New Roman"/>
                <w:sz w:val="22"/>
                <w:szCs w:val="22"/>
              </w:rPr>
            </w:pPr>
          </w:p>
        </w:tc>
        <w:tc>
          <w:tcPr>
            <w:tcW w:w="1324" w:type="dxa"/>
          </w:tcPr>
          <w:p w14:paraId="44A45098" w14:textId="23524C02" w:rsidR="00515D81" w:rsidRPr="00515545" w:rsidRDefault="00473F7F"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73F7F">
              <w:rPr>
                <w:rFonts w:cs="Times New Roman"/>
                <w:sz w:val="22"/>
                <w:szCs w:val="22"/>
              </w:rPr>
              <w:t>194,830</w:t>
            </w:r>
          </w:p>
        </w:tc>
        <w:tc>
          <w:tcPr>
            <w:tcW w:w="236" w:type="dxa"/>
          </w:tcPr>
          <w:p w14:paraId="6EB4A42B" w14:textId="77777777" w:rsidR="00515D81" w:rsidRPr="00515545" w:rsidRDefault="00515D81" w:rsidP="00515D81">
            <w:pPr>
              <w:spacing w:line="240" w:lineRule="auto"/>
              <w:jc w:val="both"/>
              <w:rPr>
                <w:rFonts w:cs="Times New Roman"/>
                <w:sz w:val="22"/>
                <w:szCs w:val="22"/>
              </w:rPr>
            </w:pPr>
          </w:p>
        </w:tc>
        <w:tc>
          <w:tcPr>
            <w:tcW w:w="1323" w:type="dxa"/>
            <w:vAlign w:val="bottom"/>
          </w:tcPr>
          <w:p w14:paraId="230AF45E" w14:textId="65B0DF1D" w:rsidR="00515D81" w:rsidRPr="00515545"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Pr>
                <w:rFonts w:cs="Times New Roman"/>
                <w:sz w:val="22"/>
                <w:szCs w:val="22"/>
              </w:rPr>
              <w:t>233,614</w:t>
            </w:r>
          </w:p>
        </w:tc>
      </w:tr>
      <w:tr w:rsidR="00473F7F" w:rsidRPr="00515545" w14:paraId="2D12E7BF" w14:textId="77777777" w:rsidTr="007A6678">
        <w:tc>
          <w:tcPr>
            <w:tcW w:w="3510" w:type="dxa"/>
          </w:tcPr>
          <w:p w14:paraId="162545C3" w14:textId="77777777" w:rsidR="00473F7F" w:rsidRPr="00515545" w:rsidRDefault="00473F7F" w:rsidP="00473F7F">
            <w:pPr>
              <w:spacing w:line="240" w:lineRule="auto"/>
              <w:jc w:val="both"/>
              <w:rPr>
                <w:rFonts w:cs="Times New Roman"/>
                <w:sz w:val="22"/>
                <w:szCs w:val="22"/>
              </w:rPr>
            </w:pPr>
            <w:r w:rsidRPr="00515545">
              <w:rPr>
                <w:rFonts w:cs="Times New Roman"/>
                <w:color w:val="000000"/>
                <w:sz w:val="22"/>
                <w:szCs w:val="22"/>
              </w:rPr>
              <w:t>Lao PDR</w:t>
            </w:r>
          </w:p>
        </w:tc>
        <w:tc>
          <w:tcPr>
            <w:tcW w:w="1275" w:type="dxa"/>
            <w:tcBorders>
              <w:bottom w:val="single" w:sz="4" w:space="0" w:color="auto"/>
            </w:tcBorders>
          </w:tcPr>
          <w:p w14:paraId="2EF20569" w14:textId="3F318CFC" w:rsidR="00473F7F" w:rsidRPr="00515545" w:rsidRDefault="00473F7F" w:rsidP="00473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73F7F">
              <w:rPr>
                <w:rFonts w:cs="Times New Roman"/>
                <w:sz w:val="22"/>
                <w:szCs w:val="22"/>
              </w:rPr>
              <w:t>10,969</w:t>
            </w:r>
          </w:p>
        </w:tc>
        <w:tc>
          <w:tcPr>
            <w:tcW w:w="236" w:type="dxa"/>
          </w:tcPr>
          <w:p w14:paraId="15C65022" w14:textId="77777777" w:rsidR="00473F7F" w:rsidRPr="00515545" w:rsidRDefault="00473F7F" w:rsidP="00473F7F">
            <w:pPr>
              <w:spacing w:line="240" w:lineRule="auto"/>
              <w:jc w:val="both"/>
              <w:rPr>
                <w:rFonts w:cs="Times New Roman"/>
                <w:sz w:val="22"/>
                <w:szCs w:val="22"/>
              </w:rPr>
            </w:pPr>
          </w:p>
        </w:tc>
        <w:tc>
          <w:tcPr>
            <w:tcW w:w="1324" w:type="dxa"/>
            <w:tcBorders>
              <w:bottom w:val="single" w:sz="4" w:space="0" w:color="auto"/>
            </w:tcBorders>
          </w:tcPr>
          <w:p w14:paraId="73FCEAA9" w14:textId="4D6C46D5" w:rsidR="00473F7F" w:rsidRPr="00515545" w:rsidRDefault="00473F7F" w:rsidP="00473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12,157</w:t>
            </w:r>
          </w:p>
        </w:tc>
        <w:tc>
          <w:tcPr>
            <w:tcW w:w="236" w:type="dxa"/>
          </w:tcPr>
          <w:p w14:paraId="48C34C15" w14:textId="77777777" w:rsidR="00473F7F" w:rsidRPr="00515545" w:rsidRDefault="00473F7F" w:rsidP="00473F7F">
            <w:pPr>
              <w:spacing w:line="240" w:lineRule="auto"/>
              <w:jc w:val="both"/>
              <w:rPr>
                <w:rFonts w:cs="Times New Roman"/>
                <w:sz w:val="22"/>
                <w:szCs w:val="22"/>
              </w:rPr>
            </w:pPr>
          </w:p>
        </w:tc>
        <w:tc>
          <w:tcPr>
            <w:tcW w:w="1324" w:type="dxa"/>
            <w:tcBorders>
              <w:bottom w:val="single" w:sz="4" w:space="0" w:color="auto"/>
            </w:tcBorders>
          </w:tcPr>
          <w:p w14:paraId="074A90AF" w14:textId="2F874EBA" w:rsidR="00473F7F" w:rsidRPr="00515545" w:rsidRDefault="00473F7F" w:rsidP="00473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73F7F">
              <w:rPr>
                <w:rFonts w:cs="Times New Roman"/>
                <w:sz w:val="22"/>
                <w:szCs w:val="22"/>
              </w:rPr>
              <w:t>36,265</w:t>
            </w:r>
          </w:p>
        </w:tc>
        <w:tc>
          <w:tcPr>
            <w:tcW w:w="236" w:type="dxa"/>
          </w:tcPr>
          <w:p w14:paraId="529D2EE3" w14:textId="77777777" w:rsidR="00473F7F" w:rsidRPr="00515545" w:rsidRDefault="00473F7F" w:rsidP="00473F7F">
            <w:pPr>
              <w:spacing w:line="240" w:lineRule="auto"/>
              <w:jc w:val="both"/>
              <w:rPr>
                <w:rFonts w:cs="Times New Roman"/>
                <w:sz w:val="22"/>
                <w:szCs w:val="22"/>
              </w:rPr>
            </w:pPr>
          </w:p>
        </w:tc>
        <w:tc>
          <w:tcPr>
            <w:tcW w:w="1323" w:type="dxa"/>
            <w:tcBorders>
              <w:bottom w:val="single" w:sz="4" w:space="0" w:color="auto"/>
            </w:tcBorders>
            <w:vAlign w:val="bottom"/>
          </w:tcPr>
          <w:p w14:paraId="731CA5D6" w14:textId="13E8B5C7" w:rsidR="00473F7F" w:rsidRPr="00515545" w:rsidRDefault="00473F7F" w:rsidP="00473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Pr>
                <w:rFonts w:cs="Times New Roman"/>
                <w:sz w:val="22"/>
                <w:szCs w:val="22"/>
              </w:rPr>
              <w:t>36,312</w:t>
            </w:r>
          </w:p>
        </w:tc>
      </w:tr>
      <w:tr w:rsidR="00473F7F" w:rsidRPr="00515545" w14:paraId="59618444" w14:textId="77777777" w:rsidTr="007A6678">
        <w:tc>
          <w:tcPr>
            <w:tcW w:w="3510" w:type="dxa"/>
          </w:tcPr>
          <w:p w14:paraId="49515E88" w14:textId="77777777" w:rsidR="00473F7F" w:rsidRPr="00515545" w:rsidRDefault="00473F7F" w:rsidP="00473F7F">
            <w:pPr>
              <w:spacing w:line="240" w:lineRule="auto"/>
              <w:jc w:val="both"/>
              <w:rPr>
                <w:rFonts w:cs="Times New Roman"/>
                <w:sz w:val="22"/>
                <w:szCs w:val="22"/>
              </w:rPr>
            </w:pPr>
            <w:r w:rsidRPr="00515545">
              <w:rPr>
                <w:rFonts w:cs="Times New Roman"/>
                <w:sz w:val="22"/>
                <w:szCs w:val="22"/>
              </w:rPr>
              <w:t>Total</w:t>
            </w:r>
          </w:p>
        </w:tc>
        <w:tc>
          <w:tcPr>
            <w:tcW w:w="1275" w:type="dxa"/>
            <w:tcBorders>
              <w:top w:val="single" w:sz="4" w:space="0" w:color="auto"/>
              <w:bottom w:val="double" w:sz="4" w:space="0" w:color="auto"/>
            </w:tcBorders>
          </w:tcPr>
          <w:p w14:paraId="51A46092" w14:textId="6AFA6753" w:rsidR="00473F7F" w:rsidRPr="00515545" w:rsidRDefault="00473F7F" w:rsidP="00473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73F7F">
              <w:rPr>
                <w:rFonts w:cs="Times New Roman"/>
                <w:sz w:val="22"/>
                <w:szCs w:val="22"/>
              </w:rPr>
              <w:t>73,418</w:t>
            </w:r>
          </w:p>
        </w:tc>
        <w:tc>
          <w:tcPr>
            <w:tcW w:w="236" w:type="dxa"/>
          </w:tcPr>
          <w:p w14:paraId="2A19A0B9" w14:textId="77777777" w:rsidR="00473F7F" w:rsidRPr="00515545" w:rsidRDefault="00473F7F" w:rsidP="00473F7F">
            <w:pPr>
              <w:spacing w:line="240" w:lineRule="auto"/>
              <w:jc w:val="both"/>
              <w:rPr>
                <w:rFonts w:cs="Times New Roman"/>
                <w:sz w:val="22"/>
                <w:szCs w:val="22"/>
              </w:rPr>
            </w:pPr>
          </w:p>
        </w:tc>
        <w:tc>
          <w:tcPr>
            <w:tcW w:w="1324" w:type="dxa"/>
            <w:tcBorders>
              <w:top w:val="single" w:sz="4" w:space="0" w:color="auto"/>
              <w:bottom w:val="double" w:sz="4" w:space="0" w:color="auto"/>
            </w:tcBorders>
          </w:tcPr>
          <w:p w14:paraId="3437B153" w14:textId="619245B8" w:rsidR="00473F7F" w:rsidRPr="00515545" w:rsidRDefault="00473F7F" w:rsidP="00473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78,704</w:t>
            </w:r>
          </w:p>
        </w:tc>
        <w:tc>
          <w:tcPr>
            <w:tcW w:w="236" w:type="dxa"/>
          </w:tcPr>
          <w:p w14:paraId="579A8801" w14:textId="77777777" w:rsidR="00473F7F" w:rsidRPr="00515545" w:rsidRDefault="00473F7F" w:rsidP="00473F7F">
            <w:pPr>
              <w:spacing w:line="240" w:lineRule="auto"/>
              <w:jc w:val="both"/>
              <w:rPr>
                <w:rFonts w:cs="Times New Roman"/>
                <w:sz w:val="22"/>
                <w:szCs w:val="22"/>
              </w:rPr>
            </w:pPr>
          </w:p>
        </w:tc>
        <w:tc>
          <w:tcPr>
            <w:tcW w:w="1324" w:type="dxa"/>
            <w:tcBorders>
              <w:top w:val="single" w:sz="4" w:space="0" w:color="auto"/>
              <w:bottom w:val="double" w:sz="4" w:space="0" w:color="auto"/>
            </w:tcBorders>
          </w:tcPr>
          <w:p w14:paraId="5E6079CF" w14:textId="74E3FD80" w:rsidR="00473F7F" w:rsidRPr="00515545" w:rsidRDefault="00473F7F" w:rsidP="00473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73F7F">
              <w:rPr>
                <w:rFonts w:cs="Times New Roman"/>
                <w:sz w:val="22"/>
                <w:szCs w:val="22"/>
              </w:rPr>
              <w:t>231,095</w:t>
            </w:r>
          </w:p>
        </w:tc>
        <w:tc>
          <w:tcPr>
            <w:tcW w:w="236" w:type="dxa"/>
          </w:tcPr>
          <w:p w14:paraId="362DE62C" w14:textId="77777777" w:rsidR="00473F7F" w:rsidRPr="00515545" w:rsidRDefault="00473F7F" w:rsidP="00473F7F">
            <w:pPr>
              <w:spacing w:line="240" w:lineRule="auto"/>
              <w:jc w:val="both"/>
              <w:rPr>
                <w:rFonts w:cs="Times New Roman"/>
                <w:sz w:val="22"/>
                <w:szCs w:val="22"/>
              </w:rPr>
            </w:pPr>
          </w:p>
        </w:tc>
        <w:tc>
          <w:tcPr>
            <w:tcW w:w="1323" w:type="dxa"/>
            <w:tcBorders>
              <w:top w:val="single" w:sz="4" w:space="0" w:color="auto"/>
              <w:bottom w:val="double" w:sz="4" w:space="0" w:color="auto"/>
            </w:tcBorders>
            <w:vAlign w:val="bottom"/>
          </w:tcPr>
          <w:p w14:paraId="19E3F603" w14:textId="0E0EC415" w:rsidR="00473F7F" w:rsidRPr="00515545" w:rsidRDefault="00473F7F" w:rsidP="00473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Pr>
                <w:rFonts w:cs="Times New Roman"/>
                <w:sz w:val="22"/>
                <w:szCs w:val="22"/>
              </w:rPr>
              <w:t>269,926</w:t>
            </w:r>
          </w:p>
        </w:tc>
      </w:tr>
    </w:tbl>
    <w:p w14:paraId="1CB1BCA8" w14:textId="77777777" w:rsidR="00D42F6B" w:rsidRPr="00515545" w:rsidRDefault="00D42F6B" w:rsidP="00F45BFA">
      <w:pPr>
        <w:spacing w:line="240" w:lineRule="auto"/>
        <w:jc w:val="both"/>
        <w:rPr>
          <w:rFonts w:cs="Times New Roman"/>
          <w:sz w:val="22"/>
          <w:szCs w:val="22"/>
        </w:rPr>
      </w:pPr>
    </w:p>
    <w:p w14:paraId="0202BBAB" w14:textId="6926BBE6" w:rsidR="00D42F6B" w:rsidRPr="00AA1145" w:rsidRDefault="00D42F6B" w:rsidP="00D42F6B">
      <w:pPr>
        <w:spacing w:line="240" w:lineRule="auto"/>
        <w:jc w:val="thaiDistribute"/>
        <w:rPr>
          <w:rFonts w:cs="Times New Roman"/>
          <w:sz w:val="22"/>
          <w:szCs w:val="22"/>
        </w:rPr>
      </w:pPr>
      <w:r w:rsidRPr="00AA1145">
        <w:rPr>
          <w:rFonts w:cs="Times New Roman"/>
          <w:sz w:val="22"/>
          <w:szCs w:val="22"/>
        </w:rPr>
        <w:t>The Company and its subsidiaries incorporated in Thailand have no</w:t>
      </w:r>
      <w:r w:rsidRPr="00AA1145">
        <w:rPr>
          <w:rFonts w:cs="Cordia New" w:hint="cs"/>
          <w:sz w:val="22"/>
          <w:szCs w:val="22"/>
          <w:cs/>
        </w:rPr>
        <w:t xml:space="preserve"> </w:t>
      </w:r>
      <w:r w:rsidRPr="00AA1145">
        <w:rPr>
          <w:rFonts w:cs="Times New Roman"/>
          <w:sz w:val="22"/>
          <w:szCs w:val="22"/>
        </w:rPr>
        <w:t xml:space="preserve">any non-current asset located in the countries other than Thailand. However, as at </w:t>
      </w:r>
      <w:r w:rsidR="007F173F">
        <w:rPr>
          <w:rFonts w:cs="Times New Roman"/>
          <w:sz w:val="22"/>
          <w:szCs w:val="22"/>
        </w:rPr>
        <w:t>September 30</w:t>
      </w:r>
      <w:r>
        <w:rPr>
          <w:rFonts w:cs="Times New Roman"/>
          <w:sz w:val="22"/>
          <w:szCs w:val="22"/>
        </w:rPr>
        <w:t>, 2025</w:t>
      </w:r>
      <w:r w:rsidRPr="00AA1145">
        <w:rPr>
          <w:rFonts w:cs="Times New Roman"/>
          <w:sz w:val="22"/>
          <w:szCs w:val="22"/>
        </w:rPr>
        <w:t>, the subsidiaries incorporated in Cambodia</w:t>
      </w:r>
      <w:r w:rsidRPr="00AA1145">
        <w:rPr>
          <w:rFonts w:cs="Cordia New"/>
          <w:sz w:val="22"/>
          <w:szCs w:val="22"/>
        </w:rPr>
        <w:t xml:space="preserve"> and </w:t>
      </w:r>
      <w:r w:rsidRPr="00AA1145">
        <w:rPr>
          <w:rFonts w:cs="Times New Roman"/>
          <w:sz w:val="22"/>
          <w:szCs w:val="22"/>
        </w:rPr>
        <w:t xml:space="preserve">Lao PDR had fixed assets and intangible assets of which the carrying amounts totaling approximately Baht </w:t>
      </w:r>
      <w:r w:rsidR="005C54B0">
        <w:rPr>
          <w:rFonts w:cs="Times New Roman"/>
          <w:sz w:val="22"/>
          <w:szCs w:val="22"/>
        </w:rPr>
        <w:t>19.2</w:t>
      </w:r>
      <w:r w:rsidRPr="00AA1145">
        <w:rPr>
          <w:rFonts w:cs="Times New Roman"/>
          <w:sz w:val="22"/>
          <w:szCs w:val="22"/>
        </w:rPr>
        <w:t xml:space="preserve"> million and </w:t>
      </w:r>
      <w:r w:rsidRPr="007B606D">
        <w:rPr>
          <w:rFonts w:cs="Times New Roman"/>
          <w:sz w:val="22"/>
          <w:szCs w:val="22"/>
        </w:rPr>
        <w:t xml:space="preserve">Baht </w:t>
      </w:r>
      <w:r w:rsidR="005C54B0">
        <w:rPr>
          <w:rFonts w:cs="Times New Roman"/>
          <w:sz w:val="22"/>
          <w:szCs w:val="22"/>
        </w:rPr>
        <w:t>0.4</w:t>
      </w:r>
      <w:r w:rsidRPr="007B606D">
        <w:rPr>
          <w:rFonts w:cs="Times New Roman"/>
          <w:sz w:val="22"/>
          <w:szCs w:val="22"/>
        </w:rPr>
        <w:t xml:space="preserve"> million</w:t>
      </w:r>
      <w:r w:rsidRPr="00AA1145">
        <w:rPr>
          <w:rFonts w:cs="Times New Roman"/>
          <w:sz w:val="22"/>
          <w:szCs w:val="22"/>
        </w:rPr>
        <w:t xml:space="preserve">, respectively, were presented in the consolidated statement of financial </w:t>
      </w:r>
      <w:r w:rsidRPr="00AA1145">
        <w:rPr>
          <w:rFonts w:cs="Times New Roman"/>
          <w:spacing w:val="-2"/>
          <w:sz w:val="22"/>
          <w:szCs w:val="22"/>
        </w:rPr>
        <w:t xml:space="preserve">position as at </w:t>
      </w:r>
      <w:r w:rsidR="007F173F">
        <w:rPr>
          <w:rFonts w:cs="Times New Roman"/>
          <w:sz w:val="22"/>
          <w:szCs w:val="22"/>
        </w:rPr>
        <w:t>September 30</w:t>
      </w:r>
      <w:r w:rsidRPr="00AA1145">
        <w:rPr>
          <w:rFonts w:cs="Times New Roman"/>
          <w:spacing w:val="-2"/>
          <w:sz w:val="22"/>
          <w:szCs w:val="22"/>
        </w:rPr>
        <w:t>, 202</w:t>
      </w:r>
      <w:r>
        <w:rPr>
          <w:rFonts w:cs="Times New Roman"/>
          <w:spacing w:val="-2"/>
          <w:sz w:val="22"/>
          <w:szCs w:val="22"/>
        </w:rPr>
        <w:t>5</w:t>
      </w:r>
      <w:r w:rsidRPr="00AA1145">
        <w:rPr>
          <w:rFonts w:cs="Times New Roman"/>
          <w:spacing w:val="-2"/>
          <w:sz w:val="22"/>
          <w:szCs w:val="22"/>
        </w:rPr>
        <w:t xml:space="preserve"> (at December 31, 202</w:t>
      </w:r>
      <w:r>
        <w:rPr>
          <w:rFonts w:cs="Times New Roman"/>
          <w:spacing w:val="-2"/>
          <w:sz w:val="22"/>
          <w:szCs w:val="22"/>
        </w:rPr>
        <w:t>4</w:t>
      </w:r>
      <w:r w:rsidRPr="00AA1145">
        <w:rPr>
          <w:rFonts w:cs="Times New Roman"/>
          <w:spacing w:val="-2"/>
          <w:sz w:val="22"/>
          <w:szCs w:val="22"/>
        </w:rPr>
        <w:t xml:space="preserve">: Baht </w:t>
      </w:r>
      <w:r>
        <w:rPr>
          <w:rFonts w:cs="Times New Roman"/>
          <w:spacing w:val="-2"/>
          <w:sz w:val="22"/>
          <w:szCs w:val="22"/>
        </w:rPr>
        <w:t>18.4</w:t>
      </w:r>
      <w:r w:rsidRPr="00AA1145">
        <w:rPr>
          <w:rFonts w:cs="Times New Roman"/>
          <w:spacing w:val="-2"/>
          <w:sz w:val="22"/>
          <w:szCs w:val="22"/>
        </w:rPr>
        <w:t xml:space="preserve"> million and Baht 0.</w:t>
      </w:r>
      <w:r>
        <w:rPr>
          <w:rFonts w:cs="Times New Roman"/>
          <w:spacing w:val="-2"/>
          <w:sz w:val="22"/>
          <w:szCs w:val="22"/>
        </w:rPr>
        <w:t>5</w:t>
      </w:r>
      <w:r w:rsidRPr="00AA1145">
        <w:rPr>
          <w:rFonts w:cs="Times New Roman"/>
          <w:spacing w:val="-2"/>
          <w:sz w:val="22"/>
          <w:szCs w:val="22"/>
        </w:rPr>
        <w:t xml:space="preserve"> million, respectively).</w:t>
      </w:r>
      <w:r w:rsidRPr="00AA1145">
        <w:rPr>
          <w:rFonts w:cs="Times New Roman"/>
          <w:sz w:val="22"/>
          <w:szCs w:val="22"/>
        </w:rPr>
        <w:t xml:space="preserve"> </w:t>
      </w:r>
    </w:p>
    <w:p w14:paraId="4A06CD67" w14:textId="77777777" w:rsidR="00D42F6B" w:rsidRPr="00515545" w:rsidRDefault="00D42F6B" w:rsidP="00F45BFA">
      <w:pPr>
        <w:pStyle w:val="a3"/>
        <w:widowControl/>
        <w:spacing w:line="240" w:lineRule="atLeast"/>
        <w:ind w:right="-45"/>
        <w:jc w:val="thaiDistribute"/>
        <w:rPr>
          <w:rFonts w:hAnsi="Times New Roman" w:cs="Times New Roman"/>
          <w:b w:val="0"/>
          <w:bCs w:val="0"/>
          <w:sz w:val="22"/>
          <w:szCs w:val="22"/>
        </w:rPr>
      </w:pPr>
    </w:p>
    <w:p w14:paraId="6AD7987F" w14:textId="66EFD56B" w:rsidR="00D42F6B" w:rsidRPr="00AA1145" w:rsidRDefault="00D42F6B" w:rsidP="00D42F6B">
      <w:pPr>
        <w:pStyle w:val="a3"/>
        <w:widowControl/>
        <w:tabs>
          <w:tab w:val="num" w:pos="709"/>
        </w:tabs>
        <w:spacing w:line="240" w:lineRule="atLeast"/>
        <w:ind w:right="-23"/>
        <w:jc w:val="thaiDistribute"/>
        <w:rPr>
          <w:rFonts w:hAnsi="Times New Roman" w:cs="Cordia New"/>
          <w:b w:val="0"/>
          <w:bCs w:val="0"/>
          <w:sz w:val="22"/>
          <w:szCs w:val="22"/>
        </w:rPr>
      </w:pPr>
      <w:r w:rsidRPr="00AA1145">
        <w:rPr>
          <w:rFonts w:hAnsi="Times New Roman" w:cs="Times New Roman"/>
          <w:b w:val="0"/>
          <w:bCs w:val="0"/>
          <w:sz w:val="22"/>
          <w:szCs w:val="22"/>
        </w:rPr>
        <w:t>Other income classified by geographic segment and included revenues from contracts with customers which are not attributable to core business activities. Such revenues had timing of recognition as follows:</w:t>
      </w:r>
    </w:p>
    <w:p w14:paraId="6FF6C443" w14:textId="77777777" w:rsidR="008A445A" w:rsidRPr="00AA1145" w:rsidRDefault="008A445A" w:rsidP="008A445A">
      <w:pPr>
        <w:tabs>
          <w:tab w:val="left" w:pos="540"/>
        </w:tabs>
        <w:jc w:val="both"/>
        <w:rPr>
          <w:rFonts w:cs="Times New Roman"/>
          <w:b/>
          <w:bCs/>
          <w:sz w:val="22"/>
          <w:szCs w:val="22"/>
        </w:rPr>
      </w:pPr>
    </w:p>
    <w:tbl>
      <w:tblPr>
        <w:tblW w:w="9464" w:type="dxa"/>
        <w:tblLook w:val="04A0" w:firstRow="1" w:lastRow="0" w:firstColumn="1" w:lastColumn="0" w:noHBand="0" w:noVBand="1"/>
      </w:tblPr>
      <w:tblGrid>
        <w:gridCol w:w="3510"/>
        <w:gridCol w:w="1275"/>
        <w:gridCol w:w="236"/>
        <w:gridCol w:w="1324"/>
        <w:gridCol w:w="236"/>
        <w:gridCol w:w="1324"/>
        <w:gridCol w:w="236"/>
        <w:gridCol w:w="1323"/>
      </w:tblGrid>
      <w:tr w:rsidR="008A445A" w:rsidRPr="00515545" w14:paraId="49751450" w14:textId="77777777" w:rsidTr="009745D0">
        <w:tc>
          <w:tcPr>
            <w:tcW w:w="3510" w:type="dxa"/>
          </w:tcPr>
          <w:p w14:paraId="68D42FDB" w14:textId="77777777" w:rsidR="008A445A" w:rsidRPr="00515545" w:rsidRDefault="008A445A" w:rsidP="009745D0">
            <w:pPr>
              <w:spacing w:line="240" w:lineRule="auto"/>
              <w:jc w:val="both"/>
              <w:rPr>
                <w:rFonts w:cs="Times New Roman"/>
                <w:sz w:val="22"/>
                <w:szCs w:val="22"/>
                <w:highlight w:val="yellow"/>
              </w:rPr>
            </w:pPr>
          </w:p>
        </w:tc>
        <w:tc>
          <w:tcPr>
            <w:tcW w:w="5954" w:type="dxa"/>
            <w:gridSpan w:val="7"/>
            <w:tcBorders>
              <w:bottom w:val="single" w:sz="4" w:space="0" w:color="auto"/>
            </w:tcBorders>
          </w:tcPr>
          <w:p w14:paraId="2F3CC598" w14:textId="77777777" w:rsidR="008A445A" w:rsidRPr="00515545" w:rsidRDefault="008A445A" w:rsidP="009745D0">
            <w:pPr>
              <w:spacing w:line="240" w:lineRule="auto"/>
              <w:jc w:val="center"/>
              <w:rPr>
                <w:rFonts w:cs="Times New Roman"/>
                <w:sz w:val="22"/>
                <w:szCs w:val="22"/>
                <w:highlight w:val="yellow"/>
              </w:rPr>
            </w:pPr>
            <w:r w:rsidRPr="00515545">
              <w:rPr>
                <w:rFonts w:cs="Times New Roman"/>
                <w:sz w:val="22"/>
                <w:szCs w:val="22"/>
              </w:rPr>
              <w:t>Consolidated financial statements (In Thousand Baht)</w:t>
            </w:r>
          </w:p>
        </w:tc>
      </w:tr>
      <w:tr w:rsidR="008A445A" w:rsidRPr="00515545" w14:paraId="7E3A8F08" w14:textId="77777777" w:rsidTr="009745D0">
        <w:tc>
          <w:tcPr>
            <w:tcW w:w="3510" w:type="dxa"/>
          </w:tcPr>
          <w:p w14:paraId="2B990E77" w14:textId="77777777" w:rsidR="008A445A" w:rsidRPr="00515545" w:rsidRDefault="008A445A" w:rsidP="009745D0">
            <w:pPr>
              <w:spacing w:line="240" w:lineRule="auto"/>
              <w:jc w:val="both"/>
              <w:rPr>
                <w:rFonts w:cs="Times New Roman"/>
                <w:sz w:val="22"/>
                <w:szCs w:val="22"/>
                <w:highlight w:val="yellow"/>
              </w:rPr>
            </w:pPr>
          </w:p>
        </w:tc>
        <w:tc>
          <w:tcPr>
            <w:tcW w:w="2835" w:type="dxa"/>
            <w:gridSpan w:val="3"/>
            <w:tcBorders>
              <w:top w:val="single" w:sz="4" w:space="0" w:color="auto"/>
            </w:tcBorders>
          </w:tcPr>
          <w:p w14:paraId="29CCB70F" w14:textId="77777777" w:rsidR="008A445A" w:rsidRPr="00515545" w:rsidRDefault="008A445A" w:rsidP="009745D0">
            <w:pPr>
              <w:spacing w:line="240" w:lineRule="auto"/>
              <w:jc w:val="center"/>
              <w:rPr>
                <w:rFonts w:cs="Times New Roman"/>
                <w:sz w:val="22"/>
                <w:szCs w:val="22"/>
                <w:highlight w:val="yellow"/>
              </w:rPr>
            </w:pPr>
            <w:r w:rsidRPr="00515545">
              <w:rPr>
                <w:rFonts w:cs="Times New Roman"/>
                <w:sz w:val="22"/>
                <w:szCs w:val="22"/>
              </w:rPr>
              <w:t>Three-month periods</w:t>
            </w:r>
          </w:p>
        </w:tc>
        <w:tc>
          <w:tcPr>
            <w:tcW w:w="236" w:type="dxa"/>
            <w:tcBorders>
              <w:top w:val="single" w:sz="4" w:space="0" w:color="auto"/>
            </w:tcBorders>
          </w:tcPr>
          <w:p w14:paraId="2D978D65" w14:textId="77777777" w:rsidR="008A445A" w:rsidRPr="00515545" w:rsidRDefault="008A445A" w:rsidP="009745D0">
            <w:pPr>
              <w:spacing w:line="240" w:lineRule="auto"/>
              <w:jc w:val="both"/>
              <w:rPr>
                <w:rFonts w:cs="Times New Roman"/>
                <w:sz w:val="22"/>
                <w:szCs w:val="22"/>
                <w:highlight w:val="yellow"/>
              </w:rPr>
            </w:pPr>
          </w:p>
        </w:tc>
        <w:tc>
          <w:tcPr>
            <w:tcW w:w="2883" w:type="dxa"/>
            <w:gridSpan w:val="3"/>
            <w:tcBorders>
              <w:top w:val="single" w:sz="4" w:space="0" w:color="auto"/>
              <w:bottom w:val="single" w:sz="4" w:space="0" w:color="auto"/>
            </w:tcBorders>
          </w:tcPr>
          <w:p w14:paraId="2A183874" w14:textId="55E86D63" w:rsidR="008A445A" w:rsidRPr="00515545" w:rsidRDefault="007F173F" w:rsidP="009745D0">
            <w:pPr>
              <w:spacing w:line="240" w:lineRule="auto"/>
              <w:jc w:val="center"/>
              <w:rPr>
                <w:rFonts w:cs="Times New Roman"/>
                <w:sz w:val="22"/>
                <w:szCs w:val="22"/>
                <w:highlight w:val="yellow"/>
              </w:rPr>
            </w:pPr>
            <w:r>
              <w:rPr>
                <w:rFonts w:cs="Times New Roman"/>
                <w:sz w:val="22"/>
                <w:szCs w:val="22"/>
              </w:rPr>
              <w:t>Nine-month periods</w:t>
            </w:r>
          </w:p>
        </w:tc>
      </w:tr>
      <w:tr w:rsidR="008A445A" w:rsidRPr="00515545" w14:paraId="1B94BE3B" w14:textId="77777777" w:rsidTr="009745D0">
        <w:tc>
          <w:tcPr>
            <w:tcW w:w="3510" w:type="dxa"/>
          </w:tcPr>
          <w:p w14:paraId="278E1E65" w14:textId="77777777" w:rsidR="008A445A" w:rsidRPr="00515545" w:rsidRDefault="008A445A" w:rsidP="009745D0">
            <w:pPr>
              <w:spacing w:line="240" w:lineRule="auto"/>
              <w:jc w:val="both"/>
              <w:rPr>
                <w:rFonts w:cs="Times New Roman"/>
                <w:sz w:val="22"/>
                <w:szCs w:val="22"/>
                <w:highlight w:val="yellow"/>
              </w:rPr>
            </w:pPr>
          </w:p>
        </w:tc>
        <w:tc>
          <w:tcPr>
            <w:tcW w:w="1275" w:type="dxa"/>
            <w:tcBorders>
              <w:top w:val="single" w:sz="4" w:space="0" w:color="auto"/>
              <w:bottom w:val="single" w:sz="4" w:space="0" w:color="auto"/>
            </w:tcBorders>
          </w:tcPr>
          <w:p w14:paraId="1230BF2B" w14:textId="77777777" w:rsidR="008A445A" w:rsidRPr="00515545" w:rsidRDefault="008A445A" w:rsidP="009745D0">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73228A1E" w14:textId="77777777" w:rsidR="008A445A" w:rsidRPr="00515545" w:rsidRDefault="008A445A" w:rsidP="009745D0">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0F199544" w14:textId="77777777" w:rsidR="008A445A" w:rsidRPr="00515545" w:rsidRDefault="008A445A" w:rsidP="009745D0">
            <w:pPr>
              <w:spacing w:line="240" w:lineRule="auto"/>
              <w:jc w:val="center"/>
              <w:rPr>
                <w:rFonts w:cs="Times New Roman"/>
                <w:sz w:val="22"/>
                <w:szCs w:val="22"/>
              </w:rPr>
            </w:pPr>
            <w:r w:rsidRPr="00515545">
              <w:rPr>
                <w:rFonts w:cs="Times New Roman"/>
                <w:sz w:val="22"/>
                <w:szCs w:val="22"/>
              </w:rPr>
              <w:t>202</w:t>
            </w:r>
            <w:r>
              <w:rPr>
                <w:rFonts w:cs="Times New Roman"/>
                <w:sz w:val="22"/>
                <w:szCs w:val="22"/>
              </w:rPr>
              <w:t>4</w:t>
            </w:r>
          </w:p>
        </w:tc>
        <w:tc>
          <w:tcPr>
            <w:tcW w:w="236" w:type="dxa"/>
          </w:tcPr>
          <w:p w14:paraId="638008A0" w14:textId="77777777" w:rsidR="008A445A" w:rsidRPr="00515545" w:rsidRDefault="008A445A" w:rsidP="009745D0">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41D7C16F" w14:textId="77777777" w:rsidR="008A445A" w:rsidRPr="00515545" w:rsidRDefault="008A445A" w:rsidP="009745D0">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0D249AF7" w14:textId="77777777" w:rsidR="008A445A" w:rsidRPr="00515545" w:rsidRDefault="008A445A" w:rsidP="009745D0">
            <w:pPr>
              <w:spacing w:line="240" w:lineRule="auto"/>
              <w:jc w:val="center"/>
              <w:rPr>
                <w:rFonts w:cs="Times New Roman"/>
                <w:sz w:val="22"/>
                <w:szCs w:val="22"/>
              </w:rPr>
            </w:pPr>
          </w:p>
        </w:tc>
        <w:tc>
          <w:tcPr>
            <w:tcW w:w="1323" w:type="dxa"/>
            <w:tcBorders>
              <w:top w:val="single" w:sz="4" w:space="0" w:color="auto"/>
              <w:bottom w:val="single" w:sz="4" w:space="0" w:color="auto"/>
            </w:tcBorders>
          </w:tcPr>
          <w:p w14:paraId="5059AED3" w14:textId="77777777" w:rsidR="008A445A" w:rsidRPr="00515545" w:rsidRDefault="008A445A" w:rsidP="009745D0">
            <w:pPr>
              <w:spacing w:line="240" w:lineRule="auto"/>
              <w:jc w:val="center"/>
              <w:rPr>
                <w:rFonts w:cs="Times New Roman"/>
                <w:sz w:val="22"/>
                <w:szCs w:val="22"/>
              </w:rPr>
            </w:pPr>
            <w:r w:rsidRPr="00515545">
              <w:rPr>
                <w:rFonts w:cs="Times New Roman"/>
                <w:sz w:val="22"/>
                <w:szCs w:val="22"/>
              </w:rPr>
              <w:t>202</w:t>
            </w:r>
            <w:r>
              <w:rPr>
                <w:rFonts w:cs="Times New Roman"/>
                <w:sz w:val="22"/>
                <w:szCs w:val="22"/>
              </w:rPr>
              <w:t>4</w:t>
            </w:r>
          </w:p>
        </w:tc>
      </w:tr>
      <w:tr w:rsidR="008A445A" w:rsidRPr="00515545" w14:paraId="4A2AEB8E" w14:textId="77777777" w:rsidTr="009745D0">
        <w:tc>
          <w:tcPr>
            <w:tcW w:w="3510" w:type="dxa"/>
          </w:tcPr>
          <w:p w14:paraId="34528E4A"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275" w:type="dxa"/>
            <w:tcBorders>
              <w:top w:val="single" w:sz="4" w:space="0" w:color="auto"/>
            </w:tcBorders>
          </w:tcPr>
          <w:p w14:paraId="5E2970D7"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76DADEA4"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459C210E"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11ACEA15"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319CF2DC"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6D1DA37B"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3" w:type="dxa"/>
            <w:tcBorders>
              <w:top w:val="single" w:sz="4" w:space="0" w:color="auto"/>
            </w:tcBorders>
          </w:tcPr>
          <w:p w14:paraId="2515A36A"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515D81" w:rsidRPr="00515545" w14:paraId="17F0ADD9" w14:textId="77777777" w:rsidTr="00C64D52">
        <w:tc>
          <w:tcPr>
            <w:tcW w:w="3510" w:type="dxa"/>
          </w:tcPr>
          <w:p w14:paraId="6B9B7C74" w14:textId="77777777" w:rsidR="00515D81" w:rsidRPr="00515545" w:rsidRDefault="00515D81" w:rsidP="00515D81">
            <w:pPr>
              <w:spacing w:line="240" w:lineRule="auto"/>
              <w:jc w:val="both"/>
              <w:rPr>
                <w:rFonts w:cs="Times New Roman"/>
                <w:sz w:val="22"/>
                <w:szCs w:val="22"/>
                <w:highlight w:val="yellow"/>
              </w:rPr>
            </w:pPr>
            <w:r w:rsidRPr="00515545">
              <w:rPr>
                <w:rFonts w:cs="Times New Roman"/>
                <w:sz w:val="22"/>
                <w:szCs w:val="22"/>
              </w:rPr>
              <w:t>At</w:t>
            </w:r>
            <w:r w:rsidRPr="00515545">
              <w:rPr>
                <w:rFonts w:cs="Cordia New" w:hint="cs"/>
                <w:sz w:val="22"/>
                <w:szCs w:val="22"/>
                <w:cs/>
              </w:rPr>
              <w:t xml:space="preserve"> </w:t>
            </w:r>
            <w:r w:rsidRPr="00515545">
              <w:rPr>
                <w:rFonts w:cs="Cordia New"/>
                <w:sz w:val="22"/>
                <w:szCs w:val="22"/>
              </w:rPr>
              <w:t xml:space="preserve">a </w:t>
            </w:r>
            <w:r w:rsidRPr="00515545">
              <w:rPr>
                <w:rFonts w:cs="Times New Roman"/>
                <w:sz w:val="22"/>
                <w:szCs w:val="22"/>
              </w:rPr>
              <w:t>point in time</w:t>
            </w:r>
          </w:p>
        </w:tc>
        <w:tc>
          <w:tcPr>
            <w:tcW w:w="1275" w:type="dxa"/>
          </w:tcPr>
          <w:p w14:paraId="47024E20" w14:textId="04FA4572" w:rsidR="00515D81" w:rsidRPr="00515545" w:rsidRDefault="001E0AE9" w:rsidP="001E0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E0AE9">
              <w:rPr>
                <w:rFonts w:cs="Times New Roman"/>
                <w:sz w:val="22"/>
                <w:szCs w:val="22"/>
              </w:rPr>
              <w:t>26,04</w:t>
            </w:r>
            <w:r w:rsidR="006460DC">
              <w:rPr>
                <w:rFonts w:cs="Times New Roman"/>
                <w:sz w:val="22"/>
                <w:szCs w:val="22"/>
              </w:rPr>
              <w:t>4</w:t>
            </w:r>
          </w:p>
        </w:tc>
        <w:tc>
          <w:tcPr>
            <w:tcW w:w="236" w:type="dxa"/>
          </w:tcPr>
          <w:p w14:paraId="3E7BEF53" w14:textId="77777777" w:rsidR="00515D81" w:rsidRPr="00515545" w:rsidRDefault="00515D81" w:rsidP="00515D81">
            <w:pPr>
              <w:spacing w:line="240" w:lineRule="auto"/>
              <w:jc w:val="both"/>
              <w:rPr>
                <w:rFonts w:cs="Times New Roman"/>
                <w:sz w:val="22"/>
                <w:szCs w:val="22"/>
              </w:rPr>
            </w:pPr>
          </w:p>
        </w:tc>
        <w:tc>
          <w:tcPr>
            <w:tcW w:w="1324" w:type="dxa"/>
            <w:vAlign w:val="bottom"/>
          </w:tcPr>
          <w:p w14:paraId="33992ADB" w14:textId="11F41C96" w:rsidR="00515D81" w:rsidRPr="00515545"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33,184</w:t>
            </w:r>
          </w:p>
        </w:tc>
        <w:tc>
          <w:tcPr>
            <w:tcW w:w="236" w:type="dxa"/>
          </w:tcPr>
          <w:p w14:paraId="160DD606" w14:textId="77777777" w:rsidR="00515D81" w:rsidRPr="00515545" w:rsidRDefault="00515D81" w:rsidP="00515D81">
            <w:pPr>
              <w:spacing w:line="240" w:lineRule="auto"/>
              <w:jc w:val="both"/>
              <w:rPr>
                <w:rFonts w:cs="Times New Roman"/>
                <w:sz w:val="22"/>
                <w:szCs w:val="22"/>
              </w:rPr>
            </w:pPr>
          </w:p>
        </w:tc>
        <w:tc>
          <w:tcPr>
            <w:tcW w:w="1324" w:type="dxa"/>
          </w:tcPr>
          <w:p w14:paraId="2BD85C14" w14:textId="073EE73B" w:rsidR="00515D81" w:rsidRPr="00515545" w:rsidRDefault="001E0AE9"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E0AE9">
              <w:rPr>
                <w:rFonts w:cs="Times New Roman"/>
                <w:sz w:val="22"/>
                <w:szCs w:val="22"/>
              </w:rPr>
              <w:t>98,91</w:t>
            </w:r>
            <w:r w:rsidR="006460DC">
              <w:rPr>
                <w:rFonts w:cs="Times New Roman"/>
                <w:sz w:val="22"/>
                <w:szCs w:val="22"/>
              </w:rPr>
              <w:t>9</w:t>
            </w:r>
          </w:p>
        </w:tc>
        <w:tc>
          <w:tcPr>
            <w:tcW w:w="236" w:type="dxa"/>
          </w:tcPr>
          <w:p w14:paraId="26513213" w14:textId="77777777" w:rsidR="00515D81" w:rsidRPr="00515545" w:rsidRDefault="00515D81" w:rsidP="00515D81">
            <w:pPr>
              <w:spacing w:line="240" w:lineRule="auto"/>
              <w:jc w:val="both"/>
              <w:rPr>
                <w:rFonts w:cs="Times New Roman"/>
                <w:sz w:val="22"/>
                <w:szCs w:val="22"/>
                <w:highlight w:val="yellow"/>
              </w:rPr>
            </w:pPr>
          </w:p>
        </w:tc>
        <w:tc>
          <w:tcPr>
            <w:tcW w:w="1323" w:type="dxa"/>
          </w:tcPr>
          <w:p w14:paraId="13FACF55" w14:textId="677E53ED" w:rsidR="00515D81" w:rsidRPr="00515545" w:rsidRDefault="00515D81" w:rsidP="00515D81">
            <w:pPr>
              <w:tabs>
                <w:tab w:val="clear" w:pos="907"/>
                <w:tab w:val="left" w:pos="1283"/>
              </w:tabs>
              <w:ind w:right="170"/>
              <w:jc w:val="right"/>
              <w:rPr>
                <w:rFonts w:cs="Times New Roman"/>
                <w:sz w:val="22"/>
                <w:szCs w:val="22"/>
              </w:rPr>
            </w:pPr>
            <w:r>
              <w:rPr>
                <w:rFonts w:cs="Times New Roman"/>
                <w:sz w:val="22"/>
                <w:szCs w:val="22"/>
              </w:rPr>
              <w:t>109,574</w:t>
            </w:r>
          </w:p>
        </w:tc>
      </w:tr>
      <w:tr w:rsidR="00015E60" w:rsidRPr="00515545" w14:paraId="1C7D20EB" w14:textId="77777777" w:rsidTr="009745D0">
        <w:tc>
          <w:tcPr>
            <w:tcW w:w="3510" w:type="dxa"/>
          </w:tcPr>
          <w:p w14:paraId="074A19A1" w14:textId="77777777" w:rsidR="00015E60" w:rsidRPr="00515545" w:rsidRDefault="00015E60" w:rsidP="00015E60">
            <w:pPr>
              <w:spacing w:line="240" w:lineRule="auto"/>
              <w:jc w:val="both"/>
              <w:rPr>
                <w:rFonts w:cs="Times New Roman"/>
                <w:sz w:val="22"/>
                <w:szCs w:val="22"/>
                <w:highlight w:val="yellow"/>
              </w:rPr>
            </w:pPr>
            <w:r w:rsidRPr="00515545">
              <w:rPr>
                <w:rFonts w:cs="Times New Roman"/>
                <w:color w:val="000000"/>
                <w:sz w:val="22"/>
                <w:szCs w:val="22"/>
              </w:rPr>
              <w:t>Over time</w:t>
            </w:r>
          </w:p>
        </w:tc>
        <w:tc>
          <w:tcPr>
            <w:tcW w:w="1275" w:type="dxa"/>
            <w:vAlign w:val="bottom"/>
          </w:tcPr>
          <w:p w14:paraId="40C5E704" w14:textId="26B62931" w:rsidR="00015E60" w:rsidRPr="00485700" w:rsidRDefault="001E0AE9"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heme="minorBidi"/>
                <w:sz w:val="22"/>
                <w:szCs w:val="22"/>
              </w:rPr>
            </w:pPr>
            <w:r w:rsidRPr="001E0AE9">
              <w:rPr>
                <w:rFonts w:cstheme="minorBidi"/>
                <w:sz w:val="22"/>
                <w:szCs w:val="22"/>
              </w:rPr>
              <w:t>226</w:t>
            </w:r>
          </w:p>
        </w:tc>
        <w:tc>
          <w:tcPr>
            <w:tcW w:w="236" w:type="dxa"/>
          </w:tcPr>
          <w:p w14:paraId="033C60C5" w14:textId="77777777" w:rsidR="00015E60" w:rsidRPr="00515545" w:rsidRDefault="00015E60" w:rsidP="00015E60">
            <w:pPr>
              <w:spacing w:line="240" w:lineRule="auto"/>
              <w:jc w:val="both"/>
              <w:rPr>
                <w:rFonts w:cs="Times New Roman"/>
                <w:sz w:val="22"/>
                <w:szCs w:val="22"/>
              </w:rPr>
            </w:pPr>
          </w:p>
        </w:tc>
        <w:tc>
          <w:tcPr>
            <w:tcW w:w="1324" w:type="dxa"/>
            <w:vAlign w:val="bottom"/>
          </w:tcPr>
          <w:p w14:paraId="3E5910A7" w14:textId="593E5CAA" w:rsidR="00015E60" w:rsidRPr="00515545" w:rsidRDefault="00141467"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351</w:t>
            </w:r>
          </w:p>
        </w:tc>
        <w:tc>
          <w:tcPr>
            <w:tcW w:w="236" w:type="dxa"/>
          </w:tcPr>
          <w:p w14:paraId="79E09B27" w14:textId="77777777" w:rsidR="00015E60" w:rsidRPr="00515545" w:rsidRDefault="00015E60" w:rsidP="00015E60">
            <w:pPr>
              <w:spacing w:line="240" w:lineRule="auto"/>
              <w:jc w:val="both"/>
              <w:rPr>
                <w:rFonts w:cs="Times New Roman"/>
                <w:sz w:val="22"/>
                <w:szCs w:val="22"/>
              </w:rPr>
            </w:pPr>
          </w:p>
        </w:tc>
        <w:tc>
          <w:tcPr>
            <w:tcW w:w="1324" w:type="dxa"/>
            <w:vAlign w:val="bottom"/>
          </w:tcPr>
          <w:p w14:paraId="38AD18C3" w14:textId="0A476580" w:rsidR="00015E60" w:rsidRPr="00515545" w:rsidRDefault="001E0AE9"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E0AE9">
              <w:rPr>
                <w:rFonts w:cs="Times New Roman"/>
                <w:sz w:val="22"/>
                <w:szCs w:val="22"/>
              </w:rPr>
              <w:t>682</w:t>
            </w:r>
          </w:p>
        </w:tc>
        <w:tc>
          <w:tcPr>
            <w:tcW w:w="236" w:type="dxa"/>
          </w:tcPr>
          <w:p w14:paraId="639BB266" w14:textId="77777777" w:rsidR="00015E60" w:rsidRPr="00515545" w:rsidRDefault="00015E60" w:rsidP="00015E60">
            <w:pPr>
              <w:spacing w:line="240" w:lineRule="auto"/>
              <w:jc w:val="both"/>
              <w:rPr>
                <w:rFonts w:cs="Times New Roman"/>
                <w:sz w:val="22"/>
                <w:szCs w:val="22"/>
                <w:highlight w:val="yellow"/>
              </w:rPr>
            </w:pPr>
          </w:p>
        </w:tc>
        <w:tc>
          <w:tcPr>
            <w:tcW w:w="1323" w:type="dxa"/>
            <w:vAlign w:val="bottom"/>
          </w:tcPr>
          <w:p w14:paraId="6717F0C8" w14:textId="035EE215" w:rsidR="00015E60" w:rsidRPr="00515545" w:rsidRDefault="00515D81" w:rsidP="00015E60">
            <w:pPr>
              <w:tabs>
                <w:tab w:val="clear" w:pos="907"/>
                <w:tab w:val="left" w:pos="1283"/>
              </w:tabs>
              <w:ind w:right="170"/>
              <w:jc w:val="right"/>
              <w:rPr>
                <w:rFonts w:cs="Times New Roman"/>
                <w:sz w:val="22"/>
                <w:szCs w:val="22"/>
              </w:rPr>
            </w:pPr>
            <w:r w:rsidRPr="00141467">
              <w:rPr>
                <w:rFonts w:cs="Times New Roman"/>
                <w:sz w:val="22"/>
                <w:szCs w:val="22"/>
              </w:rPr>
              <w:t>1,125</w:t>
            </w:r>
          </w:p>
        </w:tc>
      </w:tr>
    </w:tbl>
    <w:p w14:paraId="07649F4E" w14:textId="77777777" w:rsidR="008A445A" w:rsidRDefault="008A445A" w:rsidP="008A445A">
      <w:pPr>
        <w:tabs>
          <w:tab w:val="clear" w:pos="454"/>
          <w:tab w:val="left" w:pos="0"/>
          <w:tab w:val="left" w:pos="142"/>
        </w:tabs>
        <w:jc w:val="both"/>
        <w:rPr>
          <w:rFonts w:cs="Cordia New"/>
          <w:sz w:val="22"/>
          <w:szCs w:val="22"/>
          <w:highlight w:val="yellow"/>
        </w:rPr>
      </w:pPr>
    </w:p>
    <w:p w14:paraId="47DBC16C" w14:textId="77777777" w:rsidR="00A37D7D" w:rsidRDefault="00A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5612EF75" w14:textId="086FE61E" w:rsidR="00D42F6B" w:rsidRPr="00AA1145" w:rsidRDefault="00D42F6B" w:rsidP="00D42F6B">
      <w:pPr>
        <w:tabs>
          <w:tab w:val="left" w:pos="540"/>
        </w:tabs>
        <w:jc w:val="both"/>
        <w:rPr>
          <w:rFonts w:cs="Times New Roman"/>
          <w:sz w:val="22"/>
          <w:szCs w:val="22"/>
        </w:rPr>
      </w:pPr>
      <w:r w:rsidRPr="00AA1145">
        <w:rPr>
          <w:rFonts w:cs="Times New Roman"/>
          <w:sz w:val="22"/>
          <w:szCs w:val="22"/>
        </w:rPr>
        <w:lastRenderedPageBreak/>
        <w:t xml:space="preserve">Other income between segments, classified by geographic segment (charged from domestic segment to abroad segment), before elimination in the preparation of the consolidated financial statements </w:t>
      </w:r>
      <w:r w:rsidRPr="00AA1145">
        <w:rPr>
          <w:rFonts w:cs="Cordia New"/>
          <w:sz w:val="22"/>
          <w:szCs w:val="22"/>
        </w:rPr>
        <w:t>are</w:t>
      </w:r>
      <w:r w:rsidRPr="00AA1145">
        <w:rPr>
          <w:rFonts w:cs="Times New Roman"/>
          <w:sz w:val="22"/>
          <w:szCs w:val="22"/>
        </w:rPr>
        <w:t xml:space="preserve"> as follows:</w:t>
      </w:r>
    </w:p>
    <w:p w14:paraId="5574FB71" w14:textId="77777777" w:rsidR="00CB5301" w:rsidRPr="00515545" w:rsidRDefault="00CB5301" w:rsidP="00CB5301">
      <w:pPr>
        <w:tabs>
          <w:tab w:val="left" w:pos="540"/>
        </w:tabs>
        <w:jc w:val="both"/>
        <w:rPr>
          <w:rFonts w:cs="Times New Roman"/>
          <w:b/>
          <w:bCs/>
          <w:sz w:val="22"/>
          <w:szCs w:val="22"/>
          <w:highlight w:val="yellow"/>
        </w:rPr>
      </w:pPr>
    </w:p>
    <w:tbl>
      <w:tblPr>
        <w:tblW w:w="9464" w:type="dxa"/>
        <w:tblLook w:val="04A0" w:firstRow="1" w:lastRow="0" w:firstColumn="1" w:lastColumn="0" w:noHBand="0" w:noVBand="1"/>
      </w:tblPr>
      <w:tblGrid>
        <w:gridCol w:w="3510"/>
        <w:gridCol w:w="1275"/>
        <w:gridCol w:w="236"/>
        <w:gridCol w:w="1324"/>
        <w:gridCol w:w="236"/>
        <w:gridCol w:w="1324"/>
        <w:gridCol w:w="236"/>
        <w:gridCol w:w="1323"/>
      </w:tblGrid>
      <w:tr w:rsidR="00CB5301" w:rsidRPr="00515545" w14:paraId="1CC0D322" w14:textId="77777777" w:rsidTr="009745D0">
        <w:tc>
          <w:tcPr>
            <w:tcW w:w="3510" w:type="dxa"/>
          </w:tcPr>
          <w:p w14:paraId="03DF06CE" w14:textId="77777777" w:rsidR="00CB5301" w:rsidRPr="00515545" w:rsidRDefault="00CB5301" w:rsidP="009745D0">
            <w:pPr>
              <w:spacing w:line="240" w:lineRule="auto"/>
              <w:jc w:val="both"/>
              <w:rPr>
                <w:rFonts w:cs="Times New Roman"/>
                <w:sz w:val="22"/>
                <w:szCs w:val="22"/>
                <w:highlight w:val="yellow"/>
              </w:rPr>
            </w:pPr>
          </w:p>
        </w:tc>
        <w:tc>
          <w:tcPr>
            <w:tcW w:w="5954" w:type="dxa"/>
            <w:gridSpan w:val="7"/>
            <w:tcBorders>
              <w:bottom w:val="single" w:sz="4" w:space="0" w:color="auto"/>
            </w:tcBorders>
          </w:tcPr>
          <w:p w14:paraId="1E14BDC4" w14:textId="77777777" w:rsidR="00CB5301" w:rsidRPr="00515545" w:rsidRDefault="00CB5301" w:rsidP="009745D0">
            <w:pPr>
              <w:spacing w:line="240" w:lineRule="auto"/>
              <w:jc w:val="center"/>
              <w:rPr>
                <w:rFonts w:cs="Times New Roman"/>
                <w:sz w:val="22"/>
                <w:szCs w:val="22"/>
                <w:highlight w:val="yellow"/>
              </w:rPr>
            </w:pPr>
            <w:r w:rsidRPr="00515545">
              <w:rPr>
                <w:rFonts w:cs="Times New Roman"/>
                <w:sz w:val="22"/>
                <w:szCs w:val="22"/>
              </w:rPr>
              <w:t>Consolidated financial statements (In Thousand Baht)</w:t>
            </w:r>
          </w:p>
        </w:tc>
      </w:tr>
      <w:tr w:rsidR="00CB5301" w:rsidRPr="00515545" w14:paraId="48EC2AAD" w14:textId="77777777" w:rsidTr="009745D0">
        <w:tc>
          <w:tcPr>
            <w:tcW w:w="3510" w:type="dxa"/>
          </w:tcPr>
          <w:p w14:paraId="2C708B68" w14:textId="77777777" w:rsidR="00CB5301" w:rsidRPr="00515545" w:rsidRDefault="00CB5301" w:rsidP="009745D0">
            <w:pPr>
              <w:spacing w:line="240" w:lineRule="auto"/>
              <w:jc w:val="both"/>
              <w:rPr>
                <w:rFonts w:cs="Times New Roman"/>
                <w:sz w:val="22"/>
                <w:szCs w:val="22"/>
                <w:highlight w:val="yellow"/>
              </w:rPr>
            </w:pPr>
          </w:p>
        </w:tc>
        <w:tc>
          <w:tcPr>
            <w:tcW w:w="2835" w:type="dxa"/>
            <w:gridSpan w:val="3"/>
            <w:tcBorders>
              <w:top w:val="single" w:sz="4" w:space="0" w:color="auto"/>
            </w:tcBorders>
          </w:tcPr>
          <w:p w14:paraId="74A0D644" w14:textId="77777777" w:rsidR="00CB5301" w:rsidRPr="00515545" w:rsidRDefault="00CB5301" w:rsidP="009745D0">
            <w:pPr>
              <w:spacing w:line="240" w:lineRule="auto"/>
              <w:jc w:val="center"/>
              <w:rPr>
                <w:rFonts w:cs="Times New Roman"/>
                <w:sz w:val="22"/>
                <w:szCs w:val="22"/>
                <w:highlight w:val="yellow"/>
              </w:rPr>
            </w:pPr>
            <w:r w:rsidRPr="00515545">
              <w:rPr>
                <w:rFonts w:cs="Times New Roman"/>
                <w:sz w:val="22"/>
                <w:szCs w:val="22"/>
              </w:rPr>
              <w:t>Three-month periods</w:t>
            </w:r>
          </w:p>
        </w:tc>
        <w:tc>
          <w:tcPr>
            <w:tcW w:w="236" w:type="dxa"/>
            <w:tcBorders>
              <w:top w:val="single" w:sz="4" w:space="0" w:color="auto"/>
            </w:tcBorders>
          </w:tcPr>
          <w:p w14:paraId="5948E577" w14:textId="77777777" w:rsidR="00CB5301" w:rsidRPr="00515545" w:rsidRDefault="00CB5301" w:rsidP="009745D0">
            <w:pPr>
              <w:spacing w:line="240" w:lineRule="auto"/>
              <w:jc w:val="both"/>
              <w:rPr>
                <w:rFonts w:cs="Times New Roman"/>
                <w:sz w:val="22"/>
                <w:szCs w:val="22"/>
                <w:highlight w:val="yellow"/>
              </w:rPr>
            </w:pPr>
          </w:p>
        </w:tc>
        <w:tc>
          <w:tcPr>
            <w:tcW w:w="2883" w:type="dxa"/>
            <w:gridSpan w:val="3"/>
            <w:tcBorders>
              <w:top w:val="single" w:sz="4" w:space="0" w:color="auto"/>
              <w:bottom w:val="single" w:sz="4" w:space="0" w:color="auto"/>
            </w:tcBorders>
          </w:tcPr>
          <w:p w14:paraId="5C97DC52" w14:textId="3618D2EF" w:rsidR="00CB5301" w:rsidRPr="00515545" w:rsidRDefault="007F173F" w:rsidP="009745D0">
            <w:pPr>
              <w:spacing w:line="240" w:lineRule="auto"/>
              <w:jc w:val="center"/>
              <w:rPr>
                <w:rFonts w:cs="Times New Roman"/>
                <w:sz w:val="22"/>
                <w:szCs w:val="22"/>
                <w:highlight w:val="yellow"/>
              </w:rPr>
            </w:pPr>
            <w:r>
              <w:rPr>
                <w:rFonts w:cs="Times New Roman"/>
                <w:sz w:val="22"/>
                <w:szCs w:val="22"/>
              </w:rPr>
              <w:t>Nine-month periods</w:t>
            </w:r>
          </w:p>
        </w:tc>
      </w:tr>
      <w:tr w:rsidR="00CB5301" w:rsidRPr="00515545" w14:paraId="4147E5EA" w14:textId="77777777" w:rsidTr="007B6E48">
        <w:tc>
          <w:tcPr>
            <w:tcW w:w="3510" w:type="dxa"/>
          </w:tcPr>
          <w:p w14:paraId="272E167A" w14:textId="77777777" w:rsidR="00CB5301" w:rsidRPr="00515545" w:rsidRDefault="00CB5301" w:rsidP="00CB5301">
            <w:pPr>
              <w:spacing w:line="240" w:lineRule="auto"/>
              <w:jc w:val="both"/>
              <w:rPr>
                <w:rFonts w:cs="Times New Roman"/>
                <w:sz w:val="22"/>
                <w:szCs w:val="22"/>
                <w:highlight w:val="yellow"/>
              </w:rPr>
            </w:pPr>
          </w:p>
        </w:tc>
        <w:tc>
          <w:tcPr>
            <w:tcW w:w="1275" w:type="dxa"/>
            <w:tcBorders>
              <w:top w:val="single" w:sz="4" w:space="0" w:color="auto"/>
              <w:bottom w:val="single" w:sz="4" w:space="0" w:color="auto"/>
            </w:tcBorders>
          </w:tcPr>
          <w:p w14:paraId="2E2101D1" w14:textId="257D0023" w:rsidR="00CB5301" w:rsidRPr="00515545" w:rsidRDefault="00CB5301" w:rsidP="00CB5301">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434F6AF2" w14:textId="77777777" w:rsidR="00CB5301" w:rsidRPr="00515545" w:rsidRDefault="00CB5301" w:rsidP="00CB5301">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58C68C58" w14:textId="57853D6C" w:rsidR="00CB5301" w:rsidRPr="00515545" w:rsidRDefault="00CB5301" w:rsidP="00CB5301">
            <w:pPr>
              <w:spacing w:line="240" w:lineRule="auto"/>
              <w:jc w:val="center"/>
              <w:rPr>
                <w:rFonts w:cs="Times New Roman"/>
                <w:sz w:val="22"/>
                <w:szCs w:val="22"/>
              </w:rPr>
            </w:pPr>
            <w:r w:rsidRPr="00515545">
              <w:rPr>
                <w:rFonts w:cs="Times New Roman"/>
                <w:sz w:val="22"/>
                <w:szCs w:val="22"/>
              </w:rPr>
              <w:t>2024</w:t>
            </w:r>
          </w:p>
        </w:tc>
        <w:tc>
          <w:tcPr>
            <w:tcW w:w="236" w:type="dxa"/>
          </w:tcPr>
          <w:p w14:paraId="54030248" w14:textId="77777777" w:rsidR="00CB5301" w:rsidRPr="00515545" w:rsidRDefault="00CB5301" w:rsidP="00CB5301">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127B56BB" w14:textId="63927735" w:rsidR="00CB5301" w:rsidRPr="00515545" w:rsidRDefault="00CB5301" w:rsidP="00CB5301">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20BAFDDB" w14:textId="77777777" w:rsidR="00CB5301" w:rsidRPr="00515545" w:rsidRDefault="00CB5301" w:rsidP="00CB5301">
            <w:pPr>
              <w:spacing w:line="240" w:lineRule="auto"/>
              <w:jc w:val="center"/>
              <w:rPr>
                <w:rFonts w:cs="Times New Roman"/>
                <w:sz w:val="22"/>
                <w:szCs w:val="22"/>
              </w:rPr>
            </w:pPr>
          </w:p>
        </w:tc>
        <w:tc>
          <w:tcPr>
            <w:tcW w:w="1323" w:type="dxa"/>
            <w:tcBorders>
              <w:top w:val="single" w:sz="4" w:space="0" w:color="auto"/>
              <w:bottom w:val="single" w:sz="4" w:space="0" w:color="auto"/>
            </w:tcBorders>
          </w:tcPr>
          <w:p w14:paraId="40A97DB2" w14:textId="00333327" w:rsidR="00CB5301" w:rsidRPr="00515545" w:rsidRDefault="00CB5301" w:rsidP="00CB5301">
            <w:pPr>
              <w:spacing w:line="240" w:lineRule="auto"/>
              <w:jc w:val="center"/>
              <w:rPr>
                <w:rFonts w:cs="Times New Roman"/>
                <w:sz w:val="22"/>
                <w:szCs w:val="22"/>
              </w:rPr>
            </w:pPr>
            <w:r w:rsidRPr="00515545">
              <w:rPr>
                <w:rFonts w:cs="Times New Roman"/>
                <w:sz w:val="22"/>
                <w:szCs w:val="22"/>
              </w:rPr>
              <w:t>2024</w:t>
            </w:r>
          </w:p>
        </w:tc>
      </w:tr>
      <w:tr w:rsidR="00DF4CC5" w:rsidRPr="00515545" w14:paraId="47535C39" w14:textId="77777777" w:rsidTr="007B6E48">
        <w:tc>
          <w:tcPr>
            <w:tcW w:w="3510" w:type="dxa"/>
          </w:tcPr>
          <w:p w14:paraId="4772D4EB" w14:textId="77777777" w:rsidR="00DF4CC5" w:rsidRPr="00515545" w:rsidRDefault="00DF4CC5" w:rsidP="00CB5301">
            <w:pPr>
              <w:spacing w:line="240" w:lineRule="auto"/>
              <w:jc w:val="both"/>
              <w:rPr>
                <w:rFonts w:cs="Times New Roman"/>
                <w:sz w:val="22"/>
                <w:szCs w:val="22"/>
                <w:highlight w:val="yellow"/>
              </w:rPr>
            </w:pPr>
          </w:p>
        </w:tc>
        <w:tc>
          <w:tcPr>
            <w:tcW w:w="1275" w:type="dxa"/>
            <w:tcBorders>
              <w:top w:val="single" w:sz="4" w:space="0" w:color="auto"/>
            </w:tcBorders>
          </w:tcPr>
          <w:p w14:paraId="1B5F2180" w14:textId="77777777" w:rsidR="00DF4CC5" w:rsidRPr="00515545" w:rsidRDefault="00DF4CC5" w:rsidP="00CB5301">
            <w:pPr>
              <w:spacing w:line="240" w:lineRule="auto"/>
              <w:jc w:val="center"/>
              <w:rPr>
                <w:rFonts w:cs="Times New Roman"/>
                <w:sz w:val="22"/>
                <w:szCs w:val="22"/>
              </w:rPr>
            </w:pPr>
          </w:p>
        </w:tc>
        <w:tc>
          <w:tcPr>
            <w:tcW w:w="236" w:type="dxa"/>
          </w:tcPr>
          <w:p w14:paraId="2B94F515" w14:textId="77777777" w:rsidR="00DF4CC5" w:rsidRPr="00515545" w:rsidRDefault="00DF4CC5" w:rsidP="00CB5301">
            <w:pPr>
              <w:spacing w:line="240" w:lineRule="auto"/>
              <w:jc w:val="center"/>
              <w:rPr>
                <w:rFonts w:cs="Times New Roman"/>
                <w:sz w:val="22"/>
                <w:szCs w:val="22"/>
              </w:rPr>
            </w:pPr>
          </w:p>
        </w:tc>
        <w:tc>
          <w:tcPr>
            <w:tcW w:w="1324" w:type="dxa"/>
            <w:tcBorders>
              <w:top w:val="single" w:sz="4" w:space="0" w:color="auto"/>
            </w:tcBorders>
          </w:tcPr>
          <w:p w14:paraId="0C8AE858" w14:textId="77777777" w:rsidR="00DF4CC5" w:rsidRPr="00515545" w:rsidRDefault="00DF4CC5" w:rsidP="00CB5301">
            <w:pPr>
              <w:spacing w:line="240" w:lineRule="auto"/>
              <w:jc w:val="center"/>
              <w:rPr>
                <w:rFonts w:cs="Times New Roman"/>
                <w:sz w:val="22"/>
                <w:szCs w:val="22"/>
              </w:rPr>
            </w:pPr>
          </w:p>
        </w:tc>
        <w:tc>
          <w:tcPr>
            <w:tcW w:w="236" w:type="dxa"/>
          </w:tcPr>
          <w:p w14:paraId="480036E9" w14:textId="77777777" w:rsidR="00DF4CC5" w:rsidRPr="00515545" w:rsidRDefault="00DF4CC5" w:rsidP="00CB5301">
            <w:pPr>
              <w:spacing w:line="240" w:lineRule="auto"/>
              <w:jc w:val="center"/>
              <w:rPr>
                <w:rFonts w:cs="Times New Roman"/>
                <w:sz w:val="22"/>
                <w:szCs w:val="22"/>
              </w:rPr>
            </w:pPr>
          </w:p>
        </w:tc>
        <w:tc>
          <w:tcPr>
            <w:tcW w:w="1324" w:type="dxa"/>
            <w:tcBorders>
              <w:top w:val="single" w:sz="4" w:space="0" w:color="auto"/>
            </w:tcBorders>
          </w:tcPr>
          <w:p w14:paraId="4B47524C" w14:textId="77777777" w:rsidR="00DF4CC5" w:rsidRPr="00515545" w:rsidRDefault="00DF4CC5" w:rsidP="00CB5301">
            <w:pPr>
              <w:spacing w:line="240" w:lineRule="auto"/>
              <w:jc w:val="center"/>
              <w:rPr>
                <w:rFonts w:cs="Times New Roman"/>
                <w:sz w:val="22"/>
                <w:szCs w:val="22"/>
              </w:rPr>
            </w:pPr>
          </w:p>
        </w:tc>
        <w:tc>
          <w:tcPr>
            <w:tcW w:w="236" w:type="dxa"/>
          </w:tcPr>
          <w:p w14:paraId="0A2D1CA8" w14:textId="77777777" w:rsidR="00DF4CC5" w:rsidRPr="00515545" w:rsidRDefault="00DF4CC5" w:rsidP="00CB5301">
            <w:pPr>
              <w:spacing w:line="240" w:lineRule="auto"/>
              <w:jc w:val="center"/>
              <w:rPr>
                <w:rFonts w:cs="Times New Roman"/>
                <w:sz w:val="22"/>
                <w:szCs w:val="22"/>
              </w:rPr>
            </w:pPr>
          </w:p>
        </w:tc>
        <w:tc>
          <w:tcPr>
            <w:tcW w:w="1323" w:type="dxa"/>
            <w:tcBorders>
              <w:top w:val="single" w:sz="4" w:space="0" w:color="auto"/>
            </w:tcBorders>
          </w:tcPr>
          <w:p w14:paraId="7FB113D9" w14:textId="77777777" w:rsidR="00DF4CC5" w:rsidRPr="00515545" w:rsidRDefault="00DF4CC5" w:rsidP="00CB5301">
            <w:pPr>
              <w:spacing w:line="240" w:lineRule="auto"/>
              <w:jc w:val="center"/>
              <w:rPr>
                <w:rFonts w:cs="Times New Roman"/>
                <w:sz w:val="22"/>
                <w:szCs w:val="22"/>
              </w:rPr>
            </w:pPr>
          </w:p>
        </w:tc>
      </w:tr>
      <w:tr w:rsidR="00515D81" w:rsidRPr="00515545" w14:paraId="75EC61F7" w14:textId="77777777" w:rsidTr="006E50F9">
        <w:tc>
          <w:tcPr>
            <w:tcW w:w="3510" w:type="dxa"/>
            <w:vAlign w:val="bottom"/>
          </w:tcPr>
          <w:p w14:paraId="7E4C0A16" w14:textId="77777777" w:rsidR="00515D81" w:rsidRPr="00515545" w:rsidRDefault="00515D81" w:rsidP="00515D81">
            <w:pPr>
              <w:tabs>
                <w:tab w:val="clear" w:pos="227"/>
                <w:tab w:val="clear" w:pos="454"/>
                <w:tab w:val="clear" w:pos="680"/>
                <w:tab w:val="clear" w:pos="907"/>
                <w:tab w:val="left" w:pos="284"/>
                <w:tab w:val="left" w:pos="1440"/>
                <w:tab w:val="left" w:pos="2160"/>
              </w:tabs>
              <w:ind w:right="-43"/>
              <w:rPr>
                <w:rFonts w:cs="Times New Roman"/>
                <w:sz w:val="22"/>
                <w:szCs w:val="22"/>
              </w:rPr>
            </w:pPr>
            <w:r w:rsidRPr="00515545">
              <w:rPr>
                <w:rFonts w:cs="Times New Roman"/>
                <w:color w:val="000000"/>
                <w:sz w:val="22"/>
                <w:szCs w:val="22"/>
              </w:rPr>
              <w:t>Management fee income</w:t>
            </w:r>
          </w:p>
        </w:tc>
        <w:tc>
          <w:tcPr>
            <w:tcW w:w="1275" w:type="dxa"/>
          </w:tcPr>
          <w:p w14:paraId="462BE427" w14:textId="654B9FD8" w:rsidR="00515D81" w:rsidRPr="00515545" w:rsidRDefault="001E0AE9"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E0AE9">
              <w:rPr>
                <w:rFonts w:cs="Times New Roman"/>
                <w:sz w:val="22"/>
                <w:szCs w:val="22"/>
              </w:rPr>
              <w:t>8,195</w:t>
            </w:r>
          </w:p>
        </w:tc>
        <w:tc>
          <w:tcPr>
            <w:tcW w:w="236" w:type="dxa"/>
          </w:tcPr>
          <w:p w14:paraId="1CDC973E" w14:textId="77777777" w:rsidR="00515D81" w:rsidRPr="00515545" w:rsidRDefault="00515D81" w:rsidP="00515D81">
            <w:pPr>
              <w:spacing w:line="240" w:lineRule="auto"/>
              <w:jc w:val="both"/>
              <w:rPr>
                <w:rFonts w:cs="Times New Roman"/>
                <w:sz w:val="22"/>
                <w:szCs w:val="22"/>
              </w:rPr>
            </w:pPr>
          </w:p>
        </w:tc>
        <w:tc>
          <w:tcPr>
            <w:tcW w:w="1324" w:type="dxa"/>
          </w:tcPr>
          <w:p w14:paraId="55A2EEA7" w14:textId="33621E73" w:rsidR="00515D81" w:rsidRPr="00515545"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8,320</w:t>
            </w:r>
          </w:p>
        </w:tc>
        <w:tc>
          <w:tcPr>
            <w:tcW w:w="236" w:type="dxa"/>
          </w:tcPr>
          <w:p w14:paraId="66AA614B" w14:textId="77777777" w:rsidR="00515D81" w:rsidRPr="00515545" w:rsidRDefault="00515D81" w:rsidP="00515D81">
            <w:pPr>
              <w:spacing w:line="240" w:lineRule="auto"/>
              <w:jc w:val="both"/>
              <w:rPr>
                <w:rFonts w:cs="Times New Roman"/>
                <w:sz w:val="22"/>
                <w:szCs w:val="22"/>
              </w:rPr>
            </w:pPr>
          </w:p>
        </w:tc>
        <w:tc>
          <w:tcPr>
            <w:tcW w:w="1324" w:type="dxa"/>
          </w:tcPr>
          <w:p w14:paraId="31637847" w14:textId="099D5610" w:rsidR="00515D81" w:rsidRPr="00515545" w:rsidRDefault="001E0AE9"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E0AE9">
              <w:rPr>
                <w:rFonts w:cs="Times New Roman"/>
                <w:sz w:val="22"/>
                <w:szCs w:val="22"/>
              </w:rPr>
              <w:t>25,107</w:t>
            </w:r>
          </w:p>
        </w:tc>
        <w:tc>
          <w:tcPr>
            <w:tcW w:w="236" w:type="dxa"/>
          </w:tcPr>
          <w:p w14:paraId="500A0333" w14:textId="77777777" w:rsidR="00515D81" w:rsidRPr="00515545" w:rsidRDefault="00515D81" w:rsidP="00515D81">
            <w:pPr>
              <w:spacing w:line="240" w:lineRule="auto"/>
              <w:jc w:val="both"/>
              <w:rPr>
                <w:rFonts w:cs="Times New Roman"/>
                <w:sz w:val="22"/>
                <w:szCs w:val="22"/>
                <w:highlight w:val="yellow"/>
              </w:rPr>
            </w:pPr>
          </w:p>
        </w:tc>
        <w:tc>
          <w:tcPr>
            <w:tcW w:w="1323" w:type="dxa"/>
            <w:vAlign w:val="bottom"/>
          </w:tcPr>
          <w:p w14:paraId="2B299957" w14:textId="1307149D" w:rsidR="00515D81" w:rsidRPr="00515545" w:rsidRDefault="00515D81" w:rsidP="00515D81">
            <w:pPr>
              <w:tabs>
                <w:tab w:val="clear" w:pos="907"/>
                <w:tab w:val="left" w:pos="1283"/>
              </w:tabs>
              <w:ind w:right="170"/>
              <w:jc w:val="right"/>
              <w:rPr>
                <w:rFonts w:cs="Times New Roman"/>
                <w:sz w:val="22"/>
                <w:szCs w:val="22"/>
              </w:rPr>
            </w:pPr>
            <w:r>
              <w:rPr>
                <w:rFonts w:cs="Times New Roman"/>
                <w:sz w:val="22"/>
                <w:szCs w:val="22"/>
              </w:rPr>
              <w:t>26,924</w:t>
            </w:r>
          </w:p>
        </w:tc>
      </w:tr>
      <w:tr w:rsidR="00515D81" w:rsidRPr="00515545" w14:paraId="1F0A8F91" w14:textId="77777777" w:rsidTr="006E50F9">
        <w:tc>
          <w:tcPr>
            <w:tcW w:w="3510" w:type="dxa"/>
            <w:vAlign w:val="bottom"/>
          </w:tcPr>
          <w:p w14:paraId="087725E3" w14:textId="77777777" w:rsidR="00515D81" w:rsidRPr="00515545" w:rsidRDefault="00515D81" w:rsidP="00515D81">
            <w:pPr>
              <w:tabs>
                <w:tab w:val="clear" w:pos="227"/>
                <w:tab w:val="clear" w:pos="454"/>
                <w:tab w:val="clear" w:pos="680"/>
                <w:tab w:val="clear" w:pos="907"/>
                <w:tab w:val="left" w:pos="284"/>
                <w:tab w:val="left" w:pos="1440"/>
                <w:tab w:val="left" w:pos="2160"/>
              </w:tabs>
              <w:ind w:right="-43"/>
              <w:rPr>
                <w:rFonts w:cs="Times New Roman"/>
                <w:sz w:val="22"/>
                <w:szCs w:val="22"/>
              </w:rPr>
            </w:pPr>
            <w:r w:rsidRPr="00515545">
              <w:rPr>
                <w:rFonts w:cs="Times New Roman"/>
                <w:color w:val="000000"/>
                <w:sz w:val="22"/>
                <w:szCs w:val="22"/>
              </w:rPr>
              <w:t>Interest income</w:t>
            </w:r>
          </w:p>
        </w:tc>
        <w:tc>
          <w:tcPr>
            <w:tcW w:w="1275" w:type="dxa"/>
            <w:tcBorders>
              <w:bottom w:val="single" w:sz="4" w:space="0" w:color="auto"/>
            </w:tcBorders>
          </w:tcPr>
          <w:p w14:paraId="5DF53155" w14:textId="3A9DA88F" w:rsidR="00515D81" w:rsidRPr="00515545" w:rsidRDefault="000A1AAB" w:rsidP="001E0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4,157</w:t>
            </w:r>
          </w:p>
        </w:tc>
        <w:tc>
          <w:tcPr>
            <w:tcW w:w="236" w:type="dxa"/>
          </w:tcPr>
          <w:p w14:paraId="227268BE" w14:textId="77777777" w:rsidR="00515D81" w:rsidRPr="00515545" w:rsidRDefault="00515D81" w:rsidP="00515D81">
            <w:pPr>
              <w:spacing w:line="240" w:lineRule="auto"/>
              <w:jc w:val="both"/>
              <w:rPr>
                <w:rFonts w:cs="Times New Roman"/>
                <w:sz w:val="22"/>
                <w:szCs w:val="22"/>
              </w:rPr>
            </w:pPr>
          </w:p>
        </w:tc>
        <w:tc>
          <w:tcPr>
            <w:tcW w:w="1324" w:type="dxa"/>
            <w:tcBorders>
              <w:bottom w:val="single" w:sz="4" w:space="0" w:color="auto"/>
            </w:tcBorders>
          </w:tcPr>
          <w:p w14:paraId="1A28F2DA" w14:textId="11AE7E84" w:rsidR="00515D81" w:rsidRPr="00515545"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4,219</w:t>
            </w:r>
          </w:p>
        </w:tc>
        <w:tc>
          <w:tcPr>
            <w:tcW w:w="236" w:type="dxa"/>
          </w:tcPr>
          <w:p w14:paraId="2FF96705" w14:textId="77777777" w:rsidR="00515D81" w:rsidRPr="00515545" w:rsidRDefault="00515D81" w:rsidP="00515D81">
            <w:pPr>
              <w:spacing w:line="240" w:lineRule="auto"/>
              <w:jc w:val="both"/>
              <w:rPr>
                <w:rFonts w:cs="Times New Roman"/>
                <w:sz w:val="22"/>
                <w:szCs w:val="22"/>
              </w:rPr>
            </w:pPr>
          </w:p>
        </w:tc>
        <w:tc>
          <w:tcPr>
            <w:tcW w:w="1324" w:type="dxa"/>
            <w:tcBorders>
              <w:bottom w:val="single" w:sz="4" w:space="0" w:color="auto"/>
            </w:tcBorders>
          </w:tcPr>
          <w:p w14:paraId="0DF1EBC8" w14:textId="50506B4B" w:rsidR="00515D81" w:rsidRPr="00515545" w:rsidRDefault="000A1AAB"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12,591</w:t>
            </w:r>
          </w:p>
        </w:tc>
        <w:tc>
          <w:tcPr>
            <w:tcW w:w="236" w:type="dxa"/>
          </w:tcPr>
          <w:p w14:paraId="14EF1DA4" w14:textId="77777777" w:rsidR="00515D81" w:rsidRPr="00515545" w:rsidRDefault="00515D81" w:rsidP="00515D81">
            <w:pPr>
              <w:spacing w:line="240" w:lineRule="auto"/>
              <w:jc w:val="both"/>
              <w:rPr>
                <w:rFonts w:cs="Times New Roman"/>
                <w:sz w:val="22"/>
                <w:szCs w:val="22"/>
                <w:highlight w:val="yellow"/>
              </w:rPr>
            </w:pPr>
          </w:p>
        </w:tc>
        <w:tc>
          <w:tcPr>
            <w:tcW w:w="1323" w:type="dxa"/>
            <w:tcBorders>
              <w:bottom w:val="single" w:sz="4" w:space="0" w:color="auto"/>
            </w:tcBorders>
            <w:vAlign w:val="bottom"/>
          </w:tcPr>
          <w:p w14:paraId="3450E915" w14:textId="7DF998BA" w:rsidR="00515D81" w:rsidRPr="00515545" w:rsidRDefault="00515D81" w:rsidP="00515D81">
            <w:pPr>
              <w:tabs>
                <w:tab w:val="clear" w:pos="907"/>
                <w:tab w:val="left" w:pos="1283"/>
              </w:tabs>
              <w:ind w:right="170"/>
              <w:jc w:val="right"/>
              <w:rPr>
                <w:rFonts w:cs="Times New Roman"/>
                <w:sz w:val="22"/>
                <w:szCs w:val="22"/>
              </w:rPr>
            </w:pPr>
            <w:r>
              <w:rPr>
                <w:rFonts w:cs="Times New Roman"/>
                <w:sz w:val="22"/>
                <w:szCs w:val="22"/>
              </w:rPr>
              <w:t>13,557</w:t>
            </w:r>
          </w:p>
        </w:tc>
      </w:tr>
      <w:tr w:rsidR="00515D81" w:rsidRPr="00515545" w14:paraId="7523CDD8" w14:textId="77777777" w:rsidTr="006E50F9">
        <w:tc>
          <w:tcPr>
            <w:tcW w:w="3510" w:type="dxa"/>
            <w:vAlign w:val="bottom"/>
          </w:tcPr>
          <w:p w14:paraId="73326558" w14:textId="77777777" w:rsidR="00515D81" w:rsidRPr="00515545" w:rsidRDefault="00515D81" w:rsidP="00515D81">
            <w:pPr>
              <w:tabs>
                <w:tab w:val="clear" w:pos="227"/>
                <w:tab w:val="clear" w:pos="454"/>
                <w:tab w:val="clear" w:pos="680"/>
                <w:tab w:val="clear" w:pos="907"/>
                <w:tab w:val="left" w:pos="284"/>
                <w:tab w:val="left" w:pos="1440"/>
                <w:tab w:val="left" w:pos="2160"/>
              </w:tabs>
              <w:ind w:right="-43"/>
              <w:rPr>
                <w:rFonts w:cs="Times New Roman"/>
                <w:color w:val="000000"/>
                <w:sz w:val="22"/>
                <w:szCs w:val="22"/>
              </w:rPr>
            </w:pPr>
            <w:r w:rsidRPr="00515545">
              <w:rPr>
                <w:rFonts w:cs="Times New Roman"/>
                <w:color w:val="000000"/>
                <w:sz w:val="22"/>
                <w:szCs w:val="22"/>
              </w:rPr>
              <w:t>Total</w:t>
            </w:r>
          </w:p>
        </w:tc>
        <w:tc>
          <w:tcPr>
            <w:tcW w:w="1275" w:type="dxa"/>
            <w:tcBorders>
              <w:top w:val="single" w:sz="4" w:space="0" w:color="auto"/>
              <w:bottom w:val="double" w:sz="4" w:space="0" w:color="auto"/>
            </w:tcBorders>
          </w:tcPr>
          <w:p w14:paraId="6F66DF98" w14:textId="7A1CFA62" w:rsidR="00515D81" w:rsidRPr="00515545" w:rsidRDefault="000A1AAB"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12,352</w:t>
            </w:r>
          </w:p>
        </w:tc>
        <w:tc>
          <w:tcPr>
            <w:tcW w:w="236" w:type="dxa"/>
          </w:tcPr>
          <w:p w14:paraId="589CC985" w14:textId="77777777" w:rsidR="00515D81" w:rsidRPr="00515545" w:rsidRDefault="00515D81" w:rsidP="00515D81">
            <w:pPr>
              <w:spacing w:line="240" w:lineRule="auto"/>
              <w:jc w:val="both"/>
              <w:rPr>
                <w:rFonts w:cs="Times New Roman"/>
                <w:sz w:val="22"/>
                <w:szCs w:val="22"/>
              </w:rPr>
            </w:pPr>
          </w:p>
        </w:tc>
        <w:tc>
          <w:tcPr>
            <w:tcW w:w="1324" w:type="dxa"/>
            <w:tcBorders>
              <w:top w:val="single" w:sz="4" w:space="0" w:color="auto"/>
              <w:bottom w:val="double" w:sz="4" w:space="0" w:color="auto"/>
            </w:tcBorders>
          </w:tcPr>
          <w:p w14:paraId="11EBE489" w14:textId="6B650C3B" w:rsidR="00515D81" w:rsidRPr="00515545" w:rsidRDefault="00515D81"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12,539</w:t>
            </w:r>
          </w:p>
        </w:tc>
        <w:tc>
          <w:tcPr>
            <w:tcW w:w="236" w:type="dxa"/>
          </w:tcPr>
          <w:p w14:paraId="21AB20DB" w14:textId="77777777" w:rsidR="00515D81" w:rsidRPr="00515545" w:rsidRDefault="00515D81" w:rsidP="00515D81">
            <w:pPr>
              <w:spacing w:line="240" w:lineRule="auto"/>
              <w:jc w:val="both"/>
              <w:rPr>
                <w:rFonts w:cs="Times New Roman"/>
                <w:sz w:val="22"/>
                <w:szCs w:val="22"/>
              </w:rPr>
            </w:pPr>
          </w:p>
        </w:tc>
        <w:tc>
          <w:tcPr>
            <w:tcW w:w="1324" w:type="dxa"/>
            <w:tcBorders>
              <w:top w:val="single" w:sz="4" w:space="0" w:color="auto"/>
              <w:bottom w:val="double" w:sz="4" w:space="0" w:color="auto"/>
            </w:tcBorders>
          </w:tcPr>
          <w:p w14:paraId="3D18372B" w14:textId="335E8ABA" w:rsidR="00515D81" w:rsidRPr="00515545" w:rsidRDefault="000A1AAB" w:rsidP="0051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37,698</w:t>
            </w:r>
          </w:p>
        </w:tc>
        <w:tc>
          <w:tcPr>
            <w:tcW w:w="236" w:type="dxa"/>
          </w:tcPr>
          <w:p w14:paraId="65093CA4" w14:textId="77777777" w:rsidR="00515D81" w:rsidRPr="00515545" w:rsidRDefault="00515D81" w:rsidP="00515D81">
            <w:pPr>
              <w:spacing w:line="240" w:lineRule="auto"/>
              <w:jc w:val="both"/>
              <w:rPr>
                <w:rFonts w:cs="Times New Roman"/>
                <w:sz w:val="22"/>
                <w:szCs w:val="22"/>
                <w:highlight w:val="yellow"/>
              </w:rPr>
            </w:pPr>
          </w:p>
        </w:tc>
        <w:tc>
          <w:tcPr>
            <w:tcW w:w="1323" w:type="dxa"/>
            <w:tcBorders>
              <w:top w:val="single" w:sz="4" w:space="0" w:color="auto"/>
              <w:bottom w:val="double" w:sz="4" w:space="0" w:color="auto"/>
            </w:tcBorders>
            <w:vAlign w:val="bottom"/>
          </w:tcPr>
          <w:p w14:paraId="2E685F7B" w14:textId="0F22921F" w:rsidR="00515D81" w:rsidRPr="00515545" w:rsidRDefault="00515D81" w:rsidP="00515D81">
            <w:pPr>
              <w:tabs>
                <w:tab w:val="clear" w:pos="907"/>
                <w:tab w:val="left" w:pos="1283"/>
              </w:tabs>
              <w:ind w:right="170"/>
              <w:jc w:val="right"/>
              <w:rPr>
                <w:rFonts w:cs="Times New Roman"/>
                <w:sz w:val="22"/>
                <w:szCs w:val="22"/>
              </w:rPr>
            </w:pPr>
            <w:r>
              <w:rPr>
                <w:rFonts w:cs="Times New Roman"/>
                <w:sz w:val="22"/>
                <w:szCs w:val="22"/>
              </w:rPr>
              <w:t>40,481</w:t>
            </w:r>
          </w:p>
        </w:tc>
      </w:tr>
    </w:tbl>
    <w:p w14:paraId="799CC157" w14:textId="77777777" w:rsidR="00CB5301" w:rsidRPr="00515545" w:rsidRDefault="00CB5301" w:rsidP="00CB5301">
      <w:pPr>
        <w:tabs>
          <w:tab w:val="clear" w:pos="454"/>
          <w:tab w:val="left" w:pos="0"/>
          <w:tab w:val="left" w:pos="142"/>
        </w:tabs>
        <w:jc w:val="both"/>
        <w:rPr>
          <w:rFonts w:cs="Cordia New"/>
          <w:sz w:val="22"/>
          <w:szCs w:val="22"/>
          <w:highlight w:val="yellow"/>
        </w:rPr>
      </w:pPr>
    </w:p>
    <w:p w14:paraId="1489CAAE" w14:textId="1738C31E"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Fair values</w:t>
      </w:r>
    </w:p>
    <w:p w14:paraId="05313F9E" w14:textId="77777777" w:rsidR="00794C9A" w:rsidRPr="00515545" w:rsidRDefault="00794C9A" w:rsidP="00794C9A">
      <w:pPr>
        <w:pStyle w:val="a3"/>
        <w:widowControl/>
        <w:tabs>
          <w:tab w:val="num" w:pos="709"/>
        </w:tabs>
        <w:spacing w:line="240" w:lineRule="atLeast"/>
        <w:ind w:right="-45"/>
        <w:jc w:val="thaiDistribute"/>
        <w:rPr>
          <w:rFonts w:hAnsi="Times New Roman" w:cs="Times New Roman"/>
          <w:b w:val="0"/>
          <w:bCs w:val="0"/>
          <w:sz w:val="22"/>
          <w:szCs w:val="22"/>
        </w:rPr>
      </w:pPr>
    </w:p>
    <w:p w14:paraId="4D625209" w14:textId="6B9A3C25" w:rsidR="00794C9A" w:rsidRPr="00515545" w:rsidRDefault="00794C9A" w:rsidP="001F2265">
      <w:pPr>
        <w:pStyle w:val="a3"/>
        <w:widowControl/>
        <w:tabs>
          <w:tab w:val="num" w:pos="709"/>
        </w:tabs>
        <w:spacing w:line="240" w:lineRule="atLeast"/>
        <w:ind w:right="-45"/>
        <w:jc w:val="thaiDistribute"/>
        <w:rPr>
          <w:rFonts w:hAnsi="Times New Roman" w:cs="Times New Roman"/>
          <w:b w:val="0"/>
          <w:bCs w:val="0"/>
          <w:sz w:val="22"/>
          <w:szCs w:val="22"/>
        </w:rPr>
      </w:pPr>
      <w:r w:rsidRPr="00515545">
        <w:rPr>
          <w:rFonts w:hAnsi="Times New Roman" w:cs="Times New Roman"/>
          <w:b w:val="0"/>
          <w:bCs w:val="0"/>
          <w:sz w:val="22"/>
          <w:szCs w:val="22"/>
        </w:rPr>
        <w:t>Significant financial assets</w:t>
      </w:r>
      <w:r w:rsidRPr="00515545">
        <w:rPr>
          <w:rFonts w:hAnsi="Times New Roman" w:cs="Times New Roman" w:hint="cs"/>
          <w:b w:val="0"/>
          <w:bCs w:val="0"/>
          <w:sz w:val="22"/>
          <w:szCs w:val="22"/>
          <w:cs/>
        </w:rPr>
        <w:t xml:space="preserve"> </w:t>
      </w:r>
      <w:r w:rsidR="00EE0A4C">
        <w:rPr>
          <w:rFonts w:hAnsi="Times New Roman" w:cs="Times New Roman"/>
          <w:b w:val="0"/>
          <w:bCs w:val="0"/>
          <w:sz w:val="22"/>
          <w:szCs w:val="22"/>
        </w:rPr>
        <w:t>(</w:t>
      </w:r>
      <w:r w:rsidRPr="00515545">
        <w:rPr>
          <w:rFonts w:hAnsi="Times New Roman" w:cs="Times New Roman"/>
          <w:b w:val="0"/>
          <w:bCs w:val="0"/>
          <w:sz w:val="22"/>
          <w:szCs w:val="22"/>
        </w:rPr>
        <w:t>excluding assets which management</w:t>
      </w:r>
      <w:r w:rsidR="00F52413" w:rsidRPr="00515545">
        <w:rPr>
          <w:rFonts w:hAnsi="Times New Roman" w:cs="Times New Roman"/>
          <w:b w:val="0"/>
          <w:bCs w:val="0"/>
          <w:sz w:val="22"/>
          <w:szCs w:val="22"/>
        </w:rPr>
        <w:t xml:space="preserve"> </w:t>
      </w:r>
      <w:r w:rsidRPr="00515545">
        <w:rPr>
          <w:rFonts w:hAnsi="Times New Roman" w:cs="Times New Roman"/>
          <w:b w:val="0"/>
          <w:bCs w:val="0"/>
          <w:sz w:val="22"/>
          <w:szCs w:val="22"/>
        </w:rPr>
        <w:t>believes that</w:t>
      </w:r>
      <w:r w:rsidRPr="00515545">
        <w:rPr>
          <w:rFonts w:hAnsi="Times New Roman" w:cs="Times New Roman" w:hint="cs"/>
          <w:b w:val="0"/>
          <w:bCs w:val="0"/>
          <w:sz w:val="22"/>
          <w:szCs w:val="22"/>
          <w:cs/>
        </w:rPr>
        <w:t xml:space="preserve"> </w:t>
      </w:r>
      <w:r w:rsidR="001F2265" w:rsidRPr="00515545">
        <w:rPr>
          <w:rFonts w:hAnsi="Times New Roman" w:cs="Times New Roman"/>
          <w:b w:val="0"/>
          <w:bCs w:val="0"/>
          <w:sz w:val="22"/>
          <w:szCs w:val="22"/>
        </w:rPr>
        <w:t xml:space="preserve">their </w:t>
      </w:r>
      <w:r w:rsidRPr="00515545">
        <w:rPr>
          <w:rFonts w:hAnsi="Times New Roman" w:cs="Times New Roman"/>
          <w:b w:val="0"/>
          <w:bCs w:val="0"/>
          <w:sz w:val="22"/>
          <w:szCs w:val="22"/>
        </w:rPr>
        <w:t>carrying amounts were not materially different from fair values)</w:t>
      </w:r>
      <w:r w:rsidRPr="00515545">
        <w:rPr>
          <w:rFonts w:hAnsi="Times New Roman" w:cs="Times New Roman" w:hint="cs"/>
          <w:b w:val="0"/>
          <w:bCs w:val="0"/>
          <w:sz w:val="22"/>
          <w:szCs w:val="22"/>
          <w:cs/>
        </w:rPr>
        <w:t xml:space="preserve"> </w:t>
      </w:r>
      <w:r w:rsidRPr="00515545">
        <w:rPr>
          <w:rFonts w:hAnsi="Times New Roman" w:cs="Times New Roman"/>
          <w:b w:val="0"/>
          <w:bCs w:val="0"/>
          <w:sz w:val="22"/>
          <w:szCs w:val="22"/>
        </w:rPr>
        <w:t xml:space="preserve">that are not measured and presented at fair value in the statements of financial position as at </w:t>
      </w:r>
      <w:r w:rsidR="007F173F">
        <w:rPr>
          <w:rFonts w:hAnsi="Times New Roman" w:cstheme="minorBidi"/>
          <w:b w:val="0"/>
          <w:bCs w:val="0"/>
          <w:sz w:val="22"/>
          <w:szCs w:val="22"/>
        </w:rPr>
        <w:t>September 30</w:t>
      </w:r>
      <w:r w:rsidR="007F4AF0" w:rsidRPr="00515545">
        <w:rPr>
          <w:rFonts w:hAnsi="Times New Roman" w:cs="Times New Roman"/>
          <w:b w:val="0"/>
          <w:bCs w:val="0"/>
          <w:sz w:val="22"/>
          <w:szCs w:val="22"/>
        </w:rPr>
        <w:t>,</w:t>
      </w:r>
      <w:r w:rsidRPr="00515545">
        <w:rPr>
          <w:rFonts w:hAnsi="Times New Roman" w:cs="Times New Roman"/>
          <w:b w:val="0"/>
          <w:bCs w:val="0"/>
          <w:sz w:val="22"/>
          <w:szCs w:val="22"/>
        </w:rPr>
        <w:t xml:space="preserve"> </w:t>
      </w:r>
      <w:r w:rsidR="00772A94">
        <w:rPr>
          <w:rFonts w:hAnsi="Times New Roman" w:cs="Times New Roman"/>
          <w:b w:val="0"/>
          <w:bCs w:val="0"/>
          <w:sz w:val="22"/>
          <w:szCs w:val="22"/>
        </w:rPr>
        <w:t>2025</w:t>
      </w:r>
      <w:r w:rsidRPr="00515545">
        <w:rPr>
          <w:rFonts w:hAnsi="Times New Roman" w:cs="Times New Roman"/>
          <w:b w:val="0"/>
          <w:bCs w:val="0"/>
          <w:sz w:val="22"/>
          <w:szCs w:val="22"/>
        </w:rPr>
        <w:t xml:space="preserve"> and December 31, </w:t>
      </w:r>
      <w:r w:rsidR="00772A94">
        <w:rPr>
          <w:rFonts w:hAnsi="Times New Roman" w:cs="Times New Roman"/>
          <w:b w:val="0"/>
          <w:bCs w:val="0"/>
          <w:sz w:val="22"/>
          <w:szCs w:val="22"/>
        </w:rPr>
        <w:t>2024</w:t>
      </w:r>
      <w:r w:rsidRPr="00515545">
        <w:rPr>
          <w:rFonts w:hAnsi="Times New Roman" w:cs="Times New Roman"/>
          <w:b w:val="0"/>
          <w:bCs w:val="0"/>
          <w:sz w:val="22"/>
          <w:szCs w:val="22"/>
        </w:rPr>
        <w:t xml:space="preserve"> had their relevant fair values as follows:</w:t>
      </w:r>
    </w:p>
    <w:p w14:paraId="4FF2019B" w14:textId="77777777" w:rsidR="00794C9A" w:rsidRPr="00515545" w:rsidRDefault="00794C9A" w:rsidP="00794C9A">
      <w:pPr>
        <w:tabs>
          <w:tab w:val="left" w:pos="540"/>
        </w:tabs>
        <w:jc w:val="thaiDistribute"/>
        <w:rPr>
          <w:rFonts w:cs="Times New Roman"/>
          <w:b/>
          <w:bCs/>
          <w:sz w:val="22"/>
          <w:szCs w:val="22"/>
          <w:highlight w:val="yellow"/>
        </w:rPr>
      </w:pPr>
    </w:p>
    <w:tbl>
      <w:tblPr>
        <w:tblW w:w="9658" w:type="dxa"/>
        <w:tblLook w:val="04A0" w:firstRow="1" w:lastRow="0" w:firstColumn="1" w:lastColumn="0" w:noHBand="0" w:noVBand="1"/>
      </w:tblPr>
      <w:tblGrid>
        <w:gridCol w:w="3261"/>
        <w:gridCol w:w="270"/>
        <w:gridCol w:w="1857"/>
        <w:gridCol w:w="270"/>
        <w:gridCol w:w="1856"/>
        <w:gridCol w:w="235"/>
        <w:gridCol w:w="1909"/>
      </w:tblGrid>
      <w:tr w:rsidR="00455ACC" w:rsidRPr="00515545" w14:paraId="4084893F" w14:textId="77777777" w:rsidTr="007F173F">
        <w:tc>
          <w:tcPr>
            <w:tcW w:w="3261" w:type="dxa"/>
          </w:tcPr>
          <w:p w14:paraId="12346516"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7F16C54B"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c>
          <w:tcPr>
            <w:tcW w:w="3983" w:type="dxa"/>
            <w:gridSpan w:val="3"/>
            <w:tcBorders>
              <w:bottom w:val="single" w:sz="4" w:space="0" w:color="auto"/>
            </w:tcBorders>
          </w:tcPr>
          <w:p w14:paraId="279BD951" w14:textId="2204F713" w:rsidR="00455ACC" w:rsidRPr="00515545" w:rsidRDefault="00455ACC" w:rsidP="00455ACC">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515545">
              <w:rPr>
                <w:rFonts w:cs="Times New Roman"/>
                <w:sz w:val="22"/>
                <w:szCs w:val="22"/>
              </w:rPr>
              <w:t xml:space="preserve">Fair value </w:t>
            </w:r>
            <w:r w:rsidR="000D7ECD">
              <w:rPr>
                <w:rFonts w:cs="Times New Roman"/>
                <w:sz w:val="22"/>
                <w:szCs w:val="22"/>
              </w:rPr>
              <w:t>-</w:t>
            </w:r>
            <w:r w:rsidRPr="00515545">
              <w:rPr>
                <w:rFonts w:cs="Times New Roman"/>
                <w:sz w:val="22"/>
                <w:szCs w:val="22"/>
              </w:rPr>
              <w:t xml:space="preserve"> Consolidated</w:t>
            </w:r>
            <w:r w:rsidR="000D7ECD">
              <w:rPr>
                <w:rFonts w:cstheme="minorBidi" w:hint="cs"/>
                <w:sz w:val="22"/>
                <w:szCs w:val="22"/>
                <w:cs/>
              </w:rPr>
              <w:t xml:space="preserve"> </w:t>
            </w:r>
            <w:r w:rsidR="004A4550">
              <w:rPr>
                <w:rFonts w:cstheme="minorBidi"/>
                <w:sz w:val="22"/>
                <w:szCs w:val="22"/>
              </w:rPr>
              <w:t xml:space="preserve">                  </w:t>
            </w:r>
            <w:r w:rsidR="004A4550" w:rsidRPr="00515545">
              <w:rPr>
                <w:rFonts w:cs="Times New Roman"/>
                <w:sz w:val="22"/>
                <w:szCs w:val="22"/>
              </w:rPr>
              <w:t xml:space="preserve">financial </w:t>
            </w:r>
            <w:r w:rsidRPr="00515545">
              <w:rPr>
                <w:rFonts w:cs="Times New Roman"/>
                <w:sz w:val="22"/>
                <w:szCs w:val="22"/>
              </w:rPr>
              <w:t>statements (In Million Baht)</w:t>
            </w:r>
          </w:p>
        </w:tc>
        <w:tc>
          <w:tcPr>
            <w:tcW w:w="235" w:type="dxa"/>
          </w:tcPr>
          <w:p w14:paraId="20ECB0B3"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c>
          <w:tcPr>
            <w:tcW w:w="1909" w:type="dxa"/>
          </w:tcPr>
          <w:p w14:paraId="33438650"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r>
      <w:tr w:rsidR="00455ACC" w:rsidRPr="00515545" w14:paraId="112200B8" w14:textId="77777777" w:rsidTr="007F173F">
        <w:tc>
          <w:tcPr>
            <w:tcW w:w="3261" w:type="dxa"/>
            <w:tcBorders>
              <w:bottom w:val="single" w:sz="4" w:space="0" w:color="auto"/>
            </w:tcBorders>
          </w:tcPr>
          <w:p w14:paraId="37921C17"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7B4C6EE6"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7" w:type="dxa"/>
            <w:tcBorders>
              <w:top w:val="single" w:sz="4" w:space="0" w:color="auto"/>
              <w:bottom w:val="single" w:sz="4" w:space="0" w:color="auto"/>
            </w:tcBorders>
          </w:tcPr>
          <w:p w14:paraId="3E4777DF" w14:textId="39CDEF3D" w:rsidR="00455ACC" w:rsidRPr="00515545" w:rsidRDefault="007F173F"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September 30</w:t>
            </w:r>
            <w:r w:rsidR="00E461BD">
              <w:rPr>
                <w:rFonts w:cs="Times New Roman"/>
                <w:sz w:val="22"/>
                <w:szCs w:val="22"/>
              </w:rPr>
              <w:t xml:space="preserve">, </w:t>
            </w:r>
            <w:r w:rsidR="00772A94">
              <w:rPr>
                <w:rFonts w:cs="Times New Roman"/>
                <w:sz w:val="22"/>
                <w:szCs w:val="22"/>
              </w:rPr>
              <w:t>2025</w:t>
            </w:r>
          </w:p>
        </w:tc>
        <w:tc>
          <w:tcPr>
            <w:tcW w:w="270" w:type="dxa"/>
            <w:tcBorders>
              <w:top w:val="single" w:sz="4" w:space="0" w:color="auto"/>
            </w:tcBorders>
          </w:tcPr>
          <w:p w14:paraId="56CE8BD7"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Borders>
              <w:top w:val="single" w:sz="4" w:space="0" w:color="auto"/>
              <w:bottom w:val="single" w:sz="4" w:space="0" w:color="auto"/>
            </w:tcBorders>
          </w:tcPr>
          <w:p w14:paraId="4CD78B2D" w14:textId="7BA265EA" w:rsidR="00455ACC" w:rsidRPr="00515545" w:rsidRDefault="00E461BD"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 xml:space="preserve">December 31, </w:t>
            </w:r>
            <w:r w:rsidR="00772A94">
              <w:rPr>
                <w:rFonts w:cs="Times New Roman"/>
                <w:sz w:val="22"/>
                <w:szCs w:val="22"/>
              </w:rPr>
              <w:t>2024</w:t>
            </w:r>
          </w:p>
        </w:tc>
        <w:tc>
          <w:tcPr>
            <w:tcW w:w="235" w:type="dxa"/>
          </w:tcPr>
          <w:p w14:paraId="04030F8C"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Borders>
              <w:bottom w:val="single" w:sz="4" w:space="0" w:color="auto"/>
            </w:tcBorders>
          </w:tcPr>
          <w:p w14:paraId="04782B4E"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455ACC" w:rsidRPr="00515545" w14:paraId="6A414E1A" w14:textId="77777777" w:rsidTr="007F173F">
        <w:tc>
          <w:tcPr>
            <w:tcW w:w="3261" w:type="dxa"/>
          </w:tcPr>
          <w:p w14:paraId="60823ADB" w14:textId="77777777" w:rsidR="00455ACC" w:rsidRPr="00515545" w:rsidRDefault="00455ACC" w:rsidP="0048323E">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7F18BD3F"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Borders>
              <w:top w:val="single" w:sz="4" w:space="0" w:color="auto"/>
            </w:tcBorders>
          </w:tcPr>
          <w:p w14:paraId="732103FB"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54A2BC2D"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6" w:type="dxa"/>
            <w:tcBorders>
              <w:top w:val="single" w:sz="4" w:space="0" w:color="auto"/>
            </w:tcBorders>
          </w:tcPr>
          <w:p w14:paraId="0219FE44"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3A3C2A1B"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31281884" w14:textId="77777777" w:rsidR="00455ACC" w:rsidRPr="00515545" w:rsidRDefault="00455ACC" w:rsidP="0048323E">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highlight w:val="yellow"/>
              </w:rPr>
            </w:pPr>
          </w:p>
        </w:tc>
      </w:tr>
      <w:tr w:rsidR="00D42F6B" w:rsidRPr="00515545" w14:paraId="7100F200" w14:textId="77777777" w:rsidTr="007F173F">
        <w:tc>
          <w:tcPr>
            <w:tcW w:w="3261" w:type="dxa"/>
          </w:tcPr>
          <w:p w14:paraId="665E2697" w14:textId="7AA9ACF8" w:rsidR="00D42F6B" w:rsidRPr="00515545" w:rsidRDefault="00D42F6B" w:rsidP="00D42F6B">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44FB6551" w14:textId="77777777" w:rsidR="00D42F6B" w:rsidRPr="00515545" w:rsidRDefault="00D42F6B" w:rsidP="00D42F6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7B6AB4EE" w14:textId="2A40A0A5" w:rsidR="00D42F6B" w:rsidRPr="00DA5348" w:rsidRDefault="00EE2FBD" w:rsidP="00D42F6B">
            <w:pPr>
              <w:pStyle w:val="NoSpacing"/>
              <w:tabs>
                <w:tab w:val="clear" w:pos="680"/>
                <w:tab w:val="clear" w:pos="907"/>
              </w:tabs>
              <w:spacing w:line="240" w:lineRule="atLeast"/>
              <w:ind w:right="170"/>
              <w:jc w:val="right"/>
              <w:rPr>
                <w:rFonts w:cs="Times New Roman"/>
                <w:sz w:val="22"/>
                <w:szCs w:val="22"/>
              </w:rPr>
            </w:pPr>
            <w:r w:rsidRPr="00EE2FBD">
              <w:rPr>
                <w:rFonts w:cs="Times New Roman"/>
                <w:sz w:val="22"/>
                <w:szCs w:val="22"/>
              </w:rPr>
              <w:t>1,421.4</w:t>
            </w:r>
          </w:p>
        </w:tc>
        <w:tc>
          <w:tcPr>
            <w:tcW w:w="270" w:type="dxa"/>
          </w:tcPr>
          <w:p w14:paraId="47AC0CDD" w14:textId="77777777" w:rsidR="00D42F6B" w:rsidRPr="00DA5348" w:rsidRDefault="00D42F6B" w:rsidP="00D42F6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2E76649C" w14:textId="1F7AA055" w:rsidR="00D42F6B" w:rsidRPr="00515545" w:rsidRDefault="00D42F6B" w:rsidP="00D42F6B">
            <w:pPr>
              <w:pStyle w:val="NoSpacing"/>
              <w:tabs>
                <w:tab w:val="clear" w:pos="680"/>
                <w:tab w:val="clear" w:pos="907"/>
              </w:tabs>
              <w:spacing w:line="240" w:lineRule="atLeast"/>
              <w:ind w:right="170"/>
              <w:jc w:val="right"/>
              <w:rPr>
                <w:rFonts w:cs="Times New Roman"/>
                <w:sz w:val="22"/>
                <w:szCs w:val="22"/>
              </w:rPr>
            </w:pPr>
            <w:r>
              <w:rPr>
                <w:rFonts w:cstheme="minorBidi"/>
                <w:sz w:val="22"/>
                <w:szCs w:val="22"/>
              </w:rPr>
              <w:t>1,776.5</w:t>
            </w:r>
          </w:p>
        </w:tc>
        <w:tc>
          <w:tcPr>
            <w:tcW w:w="235" w:type="dxa"/>
          </w:tcPr>
          <w:p w14:paraId="0EFE84D9" w14:textId="77777777" w:rsidR="00D42F6B" w:rsidRPr="00515545" w:rsidRDefault="00D42F6B" w:rsidP="00D42F6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val="restart"/>
          </w:tcPr>
          <w:p w14:paraId="553B39F2" w14:textId="77777777" w:rsidR="00D42F6B" w:rsidRPr="00515545" w:rsidRDefault="00D42F6B" w:rsidP="00D42F6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5C2ACCD5" w14:textId="2D313BAE" w:rsidR="00D42F6B" w:rsidRPr="00515545" w:rsidRDefault="00D42F6B" w:rsidP="00D42F6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(discounted cash </w:t>
            </w:r>
            <w:r w:rsidR="00E461BD">
              <w:rPr>
                <w:rFonts w:cs="Times New Roman"/>
                <w:sz w:val="22"/>
                <w:szCs w:val="22"/>
              </w:rPr>
              <w:br/>
            </w:r>
            <w:r w:rsidRPr="00515545">
              <w:rPr>
                <w:rFonts w:cs="Times New Roman"/>
                <w:sz w:val="22"/>
                <w:szCs w:val="22"/>
              </w:rPr>
              <w:t>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w:t>
            </w:r>
            <w:r w:rsidR="003579B0">
              <w:rPr>
                <w:rFonts w:cs="Cordia New"/>
                <w:sz w:val="22"/>
                <w:szCs w:val="22"/>
              </w:rPr>
              <w:br/>
            </w:r>
            <w:r w:rsidRPr="00515545">
              <w:rPr>
                <w:rFonts w:cs="Cordia New"/>
                <w:sz w:val="22"/>
                <w:szCs w:val="22"/>
              </w:rPr>
              <w:t>the similar credits</w:t>
            </w:r>
            <w:r w:rsidRPr="00515545">
              <w:rPr>
                <w:rFonts w:cs="Times New Roman"/>
                <w:sz w:val="22"/>
                <w:szCs w:val="22"/>
              </w:rPr>
              <w:t>)</w:t>
            </w:r>
          </w:p>
        </w:tc>
      </w:tr>
      <w:tr w:rsidR="00F56251" w:rsidRPr="00515545" w14:paraId="71368169" w14:textId="77777777" w:rsidTr="007F173F">
        <w:tc>
          <w:tcPr>
            <w:tcW w:w="3261" w:type="dxa"/>
          </w:tcPr>
          <w:p w14:paraId="77459E47" w14:textId="481F7AA9" w:rsidR="00F56251" w:rsidRPr="00AA1145" w:rsidRDefault="00F56251" w:rsidP="00F56251">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 receivables</w:t>
            </w:r>
          </w:p>
        </w:tc>
        <w:tc>
          <w:tcPr>
            <w:tcW w:w="270" w:type="dxa"/>
          </w:tcPr>
          <w:p w14:paraId="44D60FFD"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63304309" w14:textId="0A8B1441" w:rsidR="00F56251" w:rsidRPr="00DA5348" w:rsidRDefault="00EE2FBD" w:rsidP="009A4A0D">
            <w:pPr>
              <w:pStyle w:val="NoSpacing"/>
              <w:tabs>
                <w:tab w:val="clear" w:pos="680"/>
                <w:tab w:val="clear" w:pos="907"/>
              </w:tabs>
              <w:spacing w:line="240" w:lineRule="atLeast"/>
              <w:ind w:right="170"/>
              <w:jc w:val="right"/>
              <w:rPr>
                <w:rFonts w:cs="Times New Roman"/>
                <w:sz w:val="22"/>
                <w:szCs w:val="22"/>
              </w:rPr>
            </w:pPr>
            <w:r w:rsidRPr="00EE2FBD">
              <w:rPr>
                <w:rFonts w:cs="Times New Roman"/>
                <w:sz w:val="22"/>
                <w:szCs w:val="22"/>
              </w:rPr>
              <w:t>73.6</w:t>
            </w:r>
          </w:p>
        </w:tc>
        <w:tc>
          <w:tcPr>
            <w:tcW w:w="270" w:type="dxa"/>
          </w:tcPr>
          <w:p w14:paraId="4D88A036" w14:textId="77777777" w:rsidR="00F56251" w:rsidRPr="00DA5348"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0D771FB2" w14:textId="05B01AE1" w:rsidR="00F56251" w:rsidRDefault="00F56251" w:rsidP="00F56251">
            <w:pPr>
              <w:pStyle w:val="NoSpacing"/>
              <w:tabs>
                <w:tab w:val="clear" w:pos="680"/>
                <w:tab w:val="clear" w:pos="907"/>
              </w:tabs>
              <w:spacing w:line="240" w:lineRule="atLeast"/>
              <w:ind w:right="170"/>
              <w:jc w:val="right"/>
              <w:rPr>
                <w:rFonts w:cstheme="minorBidi"/>
                <w:sz w:val="22"/>
                <w:szCs w:val="22"/>
              </w:rPr>
            </w:pPr>
            <w:r>
              <w:rPr>
                <w:rFonts w:cstheme="minorBidi"/>
                <w:sz w:val="22"/>
                <w:szCs w:val="22"/>
              </w:rPr>
              <w:t>73.0</w:t>
            </w:r>
          </w:p>
        </w:tc>
        <w:tc>
          <w:tcPr>
            <w:tcW w:w="235" w:type="dxa"/>
          </w:tcPr>
          <w:p w14:paraId="2E07AE9B"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77C239F6" w14:textId="77777777" w:rsidR="00F56251" w:rsidRPr="00515545" w:rsidRDefault="00F56251" w:rsidP="00F56251">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F56251" w:rsidRPr="00515545" w14:paraId="198A3BAB" w14:textId="77777777" w:rsidTr="007F173F">
        <w:tc>
          <w:tcPr>
            <w:tcW w:w="3261" w:type="dxa"/>
          </w:tcPr>
          <w:p w14:paraId="4C50D60C" w14:textId="5003DC2A" w:rsidR="00F56251" w:rsidRPr="00515545" w:rsidRDefault="00F56251" w:rsidP="00F56251">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Nano finance receivables</w:t>
            </w:r>
          </w:p>
        </w:tc>
        <w:tc>
          <w:tcPr>
            <w:tcW w:w="270" w:type="dxa"/>
          </w:tcPr>
          <w:p w14:paraId="54306180"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5F194EDA" w14:textId="6E37B5CA" w:rsidR="00F56251" w:rsidRPr="00DA5348" w:rsidRDefault="00EE2FBD" w:rsidP="00F56251">
            <w:pPr>
              <w:pStyle w:val="NoSpacing"/>
              <w:tabs>
                <w:tab w:val="clear" w:pos="680"/>
                <w:tab w:val="clear" w:pos="907"/>
              </w:tabs>
              <w:spacing w:line="240" w:lineRule="atLeast"/>
              <w:ind w:right="170"/>
              <w:jc w:val="right"/>
              <w:rPr>
                <w:rFonts w:cs="Times New Roman"/>
                <w:sz w:val="22"/>
                <w:szCs w:val="22"/>
              </w:rPr>
            </w:pPr>
            <w:r w:rsidRPr="00EE2FBD">
              <w:rPr>
                <w:rFonts w:cs="Times New Roman"/>
                <w:sz w:val="22"/>
                <w:szCs w:val="22"/>
              </w:rPr>
              <w:t>1.1</w:t>
            </w:r>
          </w:p>
        </w:tc>
        <w:tc>
          <w:tcPr>
            <w:tcW w:w="270" w:type="dxa"/>
          </w:tcPr>
          <w:p w14:paraId="68F2FBDA" w14:textId="77777777" w:rsidR="00F56251" w:rsidRPr="00DA5348"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4CB4C14C" w14:textId="1A5E0D97" w:rsidR="00F56251" w:rsidRPr="00515545" w:rsidRDefault="00F56251" w:rsidP="00F56251">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3.5</w:t>
            </w:r>
          </w:p>
        </w:tc>
        <w:tc>
          <w:tcPr>
            <w:tcW w:w="235" w:type="dxa"/>
          </w:tcPr>
          <w:p w14:paraId="4D68580D"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3706C397"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6E2858FF" w14:textId="77777777" w:rsidTr="007F173F">
        <w:tc>
          <w:tcPr>
            <w:tcW w:w="3261" w:type="dxa"/>
          </w:tcPr>
          <w:p w14:paraId="112669CC" w14:textId="5BB5D14B" w:rsidR="00B11714" w:rsidRPr="00AA11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09B57E1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12B22C8B" w14:textId="6862249B" w:rsidR="00B11714" w:rsidRPr="00A375FD" w:rsidRDefault="00EE2FBD" w:rsidP="00B11714">
            <w:pPr>
              <w:pStyle w:val="NoSpacing"/>
              <w:tabs>
                <w:tab w:val="clear" w:pos="680"/>
                <w:tab w:val="clear" w:pos="907"/>
              </w:tabs>
              <w:spacing w:line="240" w:lineRule="atLeast"/>
              <w:ind w:right="170"/>
              <w:jc w:val="right"/>
              <w:rPr>
                <w:rFonts w:cs="Times New Roman"/>
                <w:sz w:val="22"/>
                <w:szCs w:val="22"/>
              </w:rPr>
            </w:pPr>
            <w:r w:rsidRPr="00EE2FBD">
              <w:rPr>
                <w:rFonts w:cs="Times New Roman"/>
                <w:sz w:val="22"/>
                <w:szCs w:val="22"/>
              </w:rPr>
              <w:t>18.8</w:t>
            </w:r>
          </w:p>
        </w:tc>
        <w:tc>
          <w:tcPr>
            <w:tcW w:w="270" w:type="dxa"/>
          </w:tcPr>
          <w:p w14:paraId="58638638"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7D20F53F" w14:textId="31DE3673" w:rsidR="00B11714"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22.1</w:t>
            </w:r>
          </w:p>
        </w:tc>
        <w:tc>
          <w:tcPr>
            <w:tcW w:w="235" w:type="dxa"/>
          </w:tcPr>
          <w:p w14:paraId="746D6918"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2465BDA0"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2D286CF6" w14:textId="77777777" w:rsidTr="007F173F">
        <w:tc>
          <w:tcPr>
            <w:tcW w:w="3261" w:type="dxa"/>
          </w:tcPr>
          <w:p w14:paraId="671FD15B" w14:textId="0EAA229A" w:rsidR="00B11714" w:rsidRPr="00515545" w:rsidRDefault="00B11714" w:rsidP="00B11714">
            <w:pPr>
              <w:pStyle w:val="NoSpacing"/>
              <w:widowControl w:val="0"/>
              <w:overflowPunct w:val="0"/>
              <w:autoSpaceDE w:val="0"/>
              <w:autoSpaceDN w:val="0"/>
              <w:adjustRightInd w:val="0"/>
              <w:ind w:left="-110" w:right="-68"/>
              <w:textAlignment w:val="baseline"/>
              <w:rPr>
                <w:rFonts w:cs="Cordia New"/>
                <w:sz w:val="22"/>
                <w:szCs w:val="22"/>
              </w:rPr>
            </w:pPr>
          </w:p>
        </w:tc>
        <w:tc>
          <w:tcPr>
            <w:tcW w:w="270" w:type="dxa"/>
          </w:tcPr>
          <w:p w14:paraId="4AAF7FC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49C5C877" w14:textId="05364964"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43A84889"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29F3784D" w14:textId="650B7FE4"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7C5AF53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487E379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1D19D379" w14:textId="77777777" w:rsidTr="007F173F">
        <w:tc>
          <w:tcPr>
            <w:tcW w:w="3261" w:type="dxa"/>
          </w:tcPr>
          <w:p w14:paraId="2E676998" w14:textId="732F719B"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Pr>
                <w:rFonts w:cs="Times New Roman"/>
                <w:sz w:val="22"/>
                <w:szCs w:val="22"/>
              </w:rPr>
              <w:t xml:space="preserve">Investments in debt securities </w:t>
            </w:r>
          </w:p>
        </w:tc>
        <w:tc>
          <w:tcPr>
            <w:tcW w:w="270" w:type="dxa"/>
          </w:tcPr>
          <w:p w14:paraId="504AB86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5D91D6A8"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3EE4D98D"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6C7ACCFD"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3E16ECC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Pr>
          <w:p w14:paraId="1086C3FF"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B11714" w:rsidRPr="00515545" w14:paraId="61C61E86" w14:textId="77777777" w:rsidTr="007F173F">
        <w:tc>
          <w:tcPr>
            <w:tcW w:w="3261" w:type="dxa"/>
          </w:tcPr>
          <w:p w14:paraId="02D28787" w14:textId="1C253D13" w:rsidR="00B11714" w:rsidRPr="00515545" w:rsidRDefault="00B11714" w:rsidP="00B11714">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61A5ECD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357C6AD9" w14:textId="1A65C4BB" w:rsidR="00B11714" w:rsidRPr="00DA5348" w:rsidRDefault="00EE2FBD" w:rsidP="00B11714">
            <w:pPr>
              <w:pStyle w:val="NoSpacing"/>
              <w:tabs>
                <w:tab w:val="clear" w:pos="680"/>
                <w:tab w:val="clear" w:pos="907"/>
              </w:tabs>
              <w:spacing w:line="240" w:lineRule="atLeast"/>
              <w:ind w:right="170"/>
              <w:jc w:val="right"/>
              <w:rPr>
                <w:rFonts w:cs="Times New Roman"/>
                <w:sz w:val="22"/>
                <w:szCs w:val="22"/>
              </w:rPr>
            </w:pPr>
            <w:r w:rsidRPr="00EE2FBD">
              <w:rPr>
                <w:rFonts w:cs="Times New Roman"/>
                <w:sz w:val="22"/>
                <w:szCs w:val="22"/>
              </w:rPr>
              <w:t>857.6</w:t>
            </w:r>
          </w:p>
        </w:tc>
        <w:tc>
          <w:tcPr>
            <w:tcW w:w="270" w:type="dxa"/>
          </w:tcPr>
          <w:p w14:paraId="011BD6C9"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240B893B" w14:textId="151D230A"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111.2</w:t>
            </w:r>
          </w:p>
        </w:tc>
        <w:tc>
          <w:tcPr>
            <w:tcW w:w="235" w:type="dxa"/>
          </w:tcPr>
          <w:p w14:paraId="699C565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Pr>
          <w:p w14:paraId="2DA9AFB3"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Level 2 inputs</w:t>
            </w:r>
          </w:p>
        </w:tc>
      </w:tr>
      <w:tr w:rsidR="00B11714" w:rsidRPr="00515545" w14:paraId="632DD574" w14:textId="77777777" w:rsidTr="007F173F">
        <w:tc>
          <w:tcPr>
            <w:tcW w:w="3261" w:type="dxa"/>
          </w:tcPr>
          <w:p w14:paraId="088DD2E0" w14:textId="77777777" w:rsidR="00B11714" w:rsidRPr="00515545" w:rsidRDefault="00B11714" w:rsidP="00B11714">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43DF86D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714480B4"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6C0A65BC"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65EDD04F"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6F5D6001"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Pr>
          <w:p w14:paraId="6C39097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47780878" w14:textId="77777777" w:rsidTr="007F173F">
        <w:tc>
          <w:tcPr>
            <w:tcW w:w="3261" w:type="dxa"/>
          </w:tcPr>
          <w:p w14:paraId="7062A345"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131E8FFF"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rPr>
            </w:pPr>
          </w:p>
        </w:tc>
        <w:tc>
          <w:tcPr>
            <w:tcW w:w="3983" w:type="dxa"/>
            <w:gridSpan w:val="3"/>
            <w:tcBorders>
              <w:bottom w:val="single" w:sz="4" w:space="0" w:color="auto"/>
            </w:tcBorders>
          </w:tcPr>
          <w:p w14:paraId="1686DBEB" w14:textId="77777777" w:rsidR="00B11714" w:rsidRPr="00DA5348" w:rsidRDefault="00B11714" w:rsidP="00B11714">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DA5348">
              <w:rPr>
                <w:rFonts w:cs="Times New Roman"/>
                <w:sz w:val="22"/>
                <w:szCs w:val="22"/>
              </w:rPr>
              <w:t xml:space="preserve">Fair value - Separate </w:t>
            </w:r>
          </w:p>
          <w:p w14:paraId="4EAF7547" w14:textId="77777777" w:rsidR="00B11714" w:rsidRPr="00DA5348" w:rsidRDefault="00B11714" w:rsidP="00B11714">
            <w:pPr>
              <w:pStyle w:val="NoSpacing"/>
              <w:widowControl w:val="0"/>
              <w:tabs>
                <w:tab w:val="clear" w:pos="2580"/>
              </w:tabs>
              <w:overflowPunct w:val="0"/>
              <w:autoSpaceDE w:val="0"/>
              <w:autoSpaceDN w:val="0"/>
              <w:adjustRightInd w:val="0"/>
              <w:ind w:left="-60" w:right="-68"/>
              <w:jc w:val="center"/>
              <w:textAlignment w:val="baseline"/>
              <w:rPr>
                <w:rFonts w:cs="Times New Roman"/>
                <w:sz w:val="22"/>
                <w:szCs w:val="22"/>
              </w:rPr>
            </w:pPr>
            <w:r w:rsidRPr="00DA5348">
              <w:rPr>
                <w:rFonts w:cs="Times New Roman"/>
                <w:sz w:val="22"/>
                <w:szCs w:val="22"/>
              </w:rPr>
              <w:t>financial statements (In Million Baht)</w:t>
            </w:r>
          </w:p>
        </w:tc>
        <w:tc>
          <w:tcPr>
            <w:tcW w:w="235" w:type="dxa"/>
          </w:tcPr>
          <w:p w14:paraId="3C32F365"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highlight w:val="yellow"/>
              </w:rPr>
            </w:pPr>
          </w:p>
        </w:tc>
        <w:tc>
          <w:tcPr>
            <w:tcW w:w="1909" w:type="dxa"/>
          </w:tcPr>
          <w:p w14:paraId="09B031ED"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rPr>
            </w:pPr>
          </w:p>
        </w:tc>
      </w:tr>
      <w:tr w:rsidR="00B11714" w:rsidRPr="00515545" w14:paraId="7B5B5A5B" w14:textId="77777777" w:rsidTr="007F173F">
        <w:tc>
          <w:tcPr>
            <w:tcW w:w="3261" w:type="dxa"/>
            <w:tcBorders>
              <w:bottom w:val="single" w:sz="4" w:space="0" w:color="auto"/>
            </w:tcBorders>
          </w:tcPr>
          <w:p w14:paraId="62E9C659"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3D6B2D9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7" w:type="dxa"/>
            <w:tcBorders>
              <w:top w:val="single" w:sz="4" w:space="0" w:color="auto"/>
              <w:bottom w:val="single" w:sz="4" w:space="0" w:color="auto"/>
            </w:tcBorders>
          </w:tcPr>
          <w:p w14:paraId="53C17504" w14:textId="6FBCF9E2" w:rsidR="00B11714" w:rsidRPr="00DA5348" w:rsidRDefault="007F173F"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September 30</w:t>
            </w:r>
            <w:r w:rsidR="00B11714" w:rsidRPr="00E461BD">
              <w:rPr>
                <w:rFonts w:cs="Times New Roman"/>
                <w:sz w:val="22"/>
                <w:szCs w:val="22"/>
              </w:rPr>
              <w:t>, 2025</w:t>
            </w:r>
          </w:p>
        </w:tc>
        <w:tc>
          <w:tcPr>
            <w:tcW w:w="270" w:type="dxa"/>
            <w:tcBorders>
              <w:top w:val="single" w:sz="4" w:space="0" w:color="auto"/>
            </w:tcBorders>
          </w:tcPr>
          <w:p w14:paraId="3FB2EEE6"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Borders>
              <w:top w:val="single" w:sz="4" w:space="0" w:color="auto"/>
              <w:bottom w:val="single" w:sz="4" w:space="0" w:color="auto"/>
            </w:tcBorders>
          </w:tcPr>
          <w:p w14:paraId="4E83BC3B" w14:textId="405C1863"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E461BD">
              <w:rPr>
                <w:rFonts w:cs="Times New Roman"/>
                <w:sz w:val="22"/>
                <w:szCs w:val="22"/>
              </w:rPr>
              <w:t>December 31, 2024</w:t>
            </w:r>
          </w:p>
        </w:tc>
        <w:tc>
          <w:tcPr>
            <w:tcW w:w="235" w:type="dxa"/>
          </w:tcPr>
          <w:p w14:paraId="2ED8F2A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Borders>
              <w:bottom w:val="single" w:sz="4" w:space="0" w:color="auto"/>
            </w:tcBorders>
          </w:tcPr>
          <w:p w14:paraId="53E10A7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B11714" w:rsidRPr="00515545" w14:paraId="7968CF1A" w14:textId="77777777" w:rsidTr="007F173F">
        <w:tc>
          <w:tcPr>
            <w:tcW w:w="3261" w:type="dxa"/>
          </w:tcPr>
          <w:p w14:paraId="7AA6612C" w14:textId="77777777" w:rsidR="00B11714" w:rsidRPr="00515545" w:rsidRDefault="00B11714" w:rsidP="00B11714">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5BEAC899"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Borders>
              <w:top w:val="single" w:sz="4" w:space="0" w:color="auto"/>
            </w:tcBorders>
          </w:tcPr>
          <w:p w14:paraId="591E79E9"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0137C1CE"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Borders>
              <w:top w:val="single" w:sz="4" w:space="0" w:color="auto"/>
            </w:tcBorders>
          </w:tcPr>
          <w:p w14:paraId="5312AD5D"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0E91A51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04778CFF"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B11714" w:rsidRPr="00515545" w14:paraId="1F143B7A" w14:textId="77777777" w:rsidTr="007F173F">
        <w:tc>
          <w:tcPr>
            <w:tcW w:w="3261" w:type="dxa"/>
          </w:tcPr>
          <w:p w14:paraId="44DE08B0" w14:textId="211366ED"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150025A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41B21A3D" w14:textId="290C013F" w:rsidR="00B11714" w:rsidRPr="00DA5348" w:rsidRDefault="00D75A7D"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397.9</w:t>
            </w:r>
          </w:p>
        </w:tc>
        <w:tc>
          <w:tcPr>
            <w:tcW w:w="270" w:type="dxa"/>
          </w:tcPr>
          <w:p w14:paraId="68A57F6F"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3016A708" w14:textId="41D30D55"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740.1</w:t>
            </w:r>
          </w:p>
        </w:tc>
        <w:tc>
          <w:tcPr>
            <w:tcW w:w="235" w:type="dxa"/>
          </w:tcPr>
          <w:p w14:paraId="7012B259"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val="restart"/>
          </w:tcPr>
          <w:p w14:paraId="1850F55F"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74E20CDC" w14:textId="6828D868"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(discounted cash </w:t>
            </w:r>
            <w:r>
              <w:rPr>
                <w:rFonts w:cs="Times New Roman"/>
                <w:sz w:val="22"/>
                <w:szCs w:val="22"/>
              </w:rPr>
              <w:br/>
            </w:r>
            <w:r w:rsidRPr="00515545">
              <w:rPr>
                <w:rFonts w:cs="Times New Roman"/>
                <w:sz w:val="22"/>
                <w:szCs w:val="22"/>
              </w:rPr>
              <w:t>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w:t>
            </w:r>
            <w:r>
              <w:rPr>
                <w:rFonts w:cs="Cordia New"/>
                <w:sz w:val="22"/>
                <w:szCs w:val="22"/>
              </w:rPr>
              <w:br/>
            </w:r>
            <w:r w:rsidRPr="00515545">
              <w:rPr>
                <w:rFonts w:cs="Cordia New"/>
                <w:sz w:val="22"/>
                <w:szCs w:val="22"/>
              </w:rPr>
              <w:t>the similar credits</w:t>
            </w:r>
            <w:r w:rsidRPr="00515545">
              <w:rPr>
                <w:rFonts w:cs="Times New Roman"/>
                <w:sz w:val="22"/>
                <w:szCs w:val="22"/>
              </w:rPr>
              <w:t>)</w:t>
            </w:r>
          </w:p>
        </w:tc>
      </w:tr>
      <w:tr w:rsidR="00B11714" w:rsidRPr="00515545" w14:paraId="6D52C6ED" w14:textId="77777777" w:rsidTr="007F173F">
        <w:tc>
          <w:tcPr>
            <w:tcW w:w="3261" w:type="dxa"/>
          </w:tcPr>
          <w:p w14:paraId="48108DEB" w14:textId="7892AEAE" w:rsidR="00B11714" w:rsidRPr="00AA11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3E213A6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1BCA4694" w14:textId="7503B2D2" w:rsidR="00B11714" w:rsidRPr="00DA5348" w:rsidRDefault="00D75A7D"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18.8</w:t>
            </w:r>
          </w:p>
        </w:tc>
        <w:tc>
          <w:tcPr>
            <w:tcW w:w="270" w:type="dxa"/>
          </w:tcPr>
          <w:p w14:paraId="3A026858"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0969C3E0" w14:textId="0DF1EB8D" w:rsidR="00B11714"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22.1</w:t>
            </w:r>
          </w:p>
        </w:tc>
        <w:tc>
          <w:tcPr>
            <w:tcW w:w="235" w:type="dxa"/>
          </w:tcPr>
          <w:p w14:paraId="398C1BE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4F182BBD"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B11714" w:rsidRPr="00515545" w14:paraId="06AAB2EA" w14:textId="77777777" w:rsidTr="007F173F">
        <w:tc>
          <w:tcPr>
            <w:tcW w:w="3261" w:type="dxa"/>
          </w:tcPr>
          <w:p w14:paraId="663A6BFE" w14:textId="14312A65"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p>
        </w:tc>
        <w:tc>
          <w:tcPr>
            <w:tcW w:w="270" w:type="dxa"/>
          </w:tcPr>
          <w:p w14:paraId="6A4DE3B6"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4925A14C" w14:textId="05CC930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43A9B4D4"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608B0926" w14:textId="52E3BCBD"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50EAD25E"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5B9538A3"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4B9A3C65" w14:textId="77777777" w:rsidTr="007F173F">
        <w:tc>
          <w:tcPr>
            <w:tcW w:w="3261" w:type="dxa"/>
          </w:tcPr>
          <w:p w14:paraId="5D9E6B7C" w14:textId="77777777" w:rsidR="00B11714" w:rsidRPr="00515545" w:rsidRDefault="00B11714" w:rsidP="00B11714">
            <w:pPr>
              <w:pStyle w:val="NoSpacing"/>
              <w:widowControl w:val="0"/>
              <w:overflowPunct w:val="0"/>
              <w:autoSpaceDE w:val="0"/>
              <w:autoSpaceDN w:val="0"/>
              <w:adjustRightInd w:val="0"/>
              <w:ind w:left="-110" w:right="-68"/>
              <w:textAlignment w:val="baseline"/>
              <w:rPr>
                <w:rFonts w:cs="Cordia New"/>
                <w:sz w:val="22"/>
                <w:szCs w:val="22"/>
                <w:highlight w:val="yellow"/>
              </w:rPr>
            </w:pPr>
          </w:p>
        </w:tc>
        <w:tc>
          <w:tcPr>
            <w:tcW w:w="270" w:type="dxa"/>
          </w:tcPr>
          <w:p w14:paraId="218E61E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6E4E4C9B"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4CDDBBE9"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856" w:type="dxa"/>
          </w:tcPr>
          <w:p w14:paraId="717EBF2B"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2678D98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053E8C5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75D95EB7" w14:textId="77777777" w:rsidTr="007F173F">
        <w:tc>
          <w:tcPr>
            <w:tcW w:w="3261" w:type="dxa"/>
          </w:tcPr>
          <w:p w14:paraId="770BCC46" w14:textId="77777777"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highlight w:val="yellow"/>
              </w:rPr>
            </w:pPr>
          </w:p>
        </w:tc>
        <w:tc>
          <w:tcPr>
            <w:tcW w:w="270" w:type="dxa"/>
          </w:tcPr>
          <w:p w14:paraId="1AA8949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505A1630"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2B12106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6" w:type="dxa"/>
          </w:tcPr>
          <w:p w14:paraId="6F0BCE2D"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32F18C3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779DA53F"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226671DC" w14:textId="77777777" w:rsidTr="007F173F">
        <w:tc>
          <w:tcPr>
            <w:tcW w:w="3261" w:type="dxa"/>
          </w:tcPr>
          <w:p w14:paraId="2F138400" w14:textId="1D74A896"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highlight w:val="yellow"/>
              </w:rPr>
            </w:pPr>
            <w:r>
              <w:rPr>
                <w:rFonts w:cs="Times New Roman"/>
                <w:sz w:val="22"/>
                <w:szCs w:val="22"/>
              </w:rPr>
              <w:t xml:space="preserve">Investments in debt securities </w:t>
            </w:r>
          </w:p>
        </w:tc>
        <w:tc>
          <w:tcPr>
            <w:tcW w:w="270" w:type="dxa"/>
          </w:tcPr>
          <w:p w14:paraId="1ABBAEA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2D28B894"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0E3DD32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6" w:type="dxa"/>
          </w:tcPr>
          <w:p w14:paraId="74DAE472"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0C7AE2B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6158B00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5C05E68D" w14:textId="77777777" w:rsidTr="007F173F">
        <w:tc>
          <w:tcPr>
            <w:tcW w:w="3261" w:type="dxa"/>
          </w:tcPr>
          <w:p w14:paraId="4F2AD2EC" w14:textId="4C3B0F3E" w:rsidR="00B11714" w:rsidRPr="00515545" w:rsidRDefault="00B11714" w:rsidP="00B11714">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38EA84F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7" w:type="dxa"/>
          </w:tcPr>
          <w:p w14:paraId="17FB1042" w14:textId="566F265F" w:rsidR="00B11714" w:rsidRPr="00100529" w:rsidRDefault="00EE2FBD" w:rsidP="00B11714">
            <w:pPr>
              <w:pStyle w:val="NoSpacing"/>
              <w:tabs>
                <w:tab w:val="clear" w:pos="680"/>
                <w:tab w:val="clear" w:pos="907"/>
              </w:tabs>
              <w:spacing w:line="240" w:lineRule="atLeast"/>
              <w:ind w:right="170"/>
              <w:jc w:val="right"/>
              <w:rPr>
                <w:rFonts w:cs="Times New Roman"/>
                <w:sz w:val="22"/>
                <w:szCs w:val="22"/>
              </w:rPr>
            </w:pPr>
            <w:r w:rsidRPr="00EE2FBD">
              <w:rPr>
                <w:rFonts w:cs="Times New Roman"/>
                <w:sz w:val="22"/>
                <w:szCs w:val="22"/>
              </w:rPr>
              <w:t>776.2</w:t>
            </w:r>
          </w:p>
        </w:tc>
        <w:tc>
          <w:tcPr>
            <w:tcW w:w="270" w:type="dxa"/>
          </w:tcPr>
          <w:p w14:paraId="15AB6D60"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856" w:type="dxa"/>
          </w:tcPr>
          <w:p w14:paraId="6C8FB498" w14:textId="6F26389F" w:rsidR="00B11714" w:rsidRPr="00EE0A4C"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111.2</w:t>
            </w:r>
          </w:p>
        </w:tc>
        <w:tc>
          <w:tcPr>
            <w:tcW w:w="235" w:type="dxa"/>
          </w:tcPr>
          <w:p w14:paraId="60101850"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6481A0E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r w:rsidRPr="00515545">
              <w:rPr>
                <w:rFonts w:cs="Times New Roman"/>
                <w:sz w:val="22"/>
                <w:szCs w:val="22"/>
              </w:rPr>
              <w:t>Level 2 inputs</w:t>
            </w:r>
          </w:p>
        </w:tc>
      </w:tr>
    </w:tbl>
    <w:p w14:paraId="137C0334" w14:textId="77777777" w:rsidR="00AD2520" w:rsidRDefault="00AD2520" w:rsidP="00AD2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5BF0F64F" w14:textId="77777777" w:rsidR="00A37D7D" w:rsidRDefault="00A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3849AEC7" w14:textId="4DEEC463" w:rsidR="003D0FF2" w:rsidRPr="00515545" w:rsidRDefault="003D0FF2" w:rsidP="003D0FF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COMMITMENTS ON LONG-TERM SERVICE AGREEMENTS</w:t>
      </w:r>
    </w:p>
    <w:p w14:paraId="7DC2D2D8"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rPr>
      </w:pPr>
    </w:p>
    <w:p w14:paraId="361F9E68" w14:textId="7FF0050D" w:rsidR="003D0FF2" w:rsidRPr="00515545" w:rsidRDefault="003D0FF2" w:rsidP="003D0FF2">
      <w:pPr>
        <w:tabs>
          <w:tab w:val="left" w:pos="540"/>
        </w:tabs>
        <w:jc w:val="both"/>
        <w:rPr>
          <w:rFonts w:cs="Times New Roman"/>
          <w:sz w:val="22"/>
          <w:szCs w:val="22"/>
        </w:rPr>
      </w:pPr>
      <w:r w:rsidRPr="00515545">
        <w:rPr>
          <w:rFonts w:cs="Times New Roman"/>
          <w:sz w:val="22"/>
          <w:szCs w:val="22"/>
        </w:rPr>
        <w:t xml:space="preserve">As at </w:t>
      </w:r>
      <w:r w:rsidR="007F173F">
        <w:rPr>
          <w:sz w:val="22"/>
          <w:szCs w:val="22"/>
        </w:rPr>
        <w:t>September 30</w:t>
      </w:r>
      <w:r w:rsidR="00580D20" w:rsidRPr="00515545">
        <w:rPr>
          <w:sz w:val="22"/>
          <w:szCs w:val="22"/>
        </w:rPr>
        <w:t>,</w:t>
      </w:r>
      <w:r w:rsidRPr="00515545">
        <w:rPr>
          <w:rFonts w:cs="Times New Roman"/>
          <w:sz w:val="22"/>
          <w:szCs w:val="22"/>
        </w:rPr>
        <w:t xml:space="preserve"> </w:t>
      </w:r>
      <w:r w:rsidR="00772A94">
        <w:rPr>
          <w:rFonts w:cs="Times New Roman"/>
          <w:sz w:val="22"/>
          <w:szCs w:val="22"/>
        </w:rPr>
        <w:t>2025</w:t>
      </w:r>
      <w:r w:rsidRPr="00515545">
        <w:rPr>
          <w:rFonts w:cs="Times New Roman"/>
          <w:sz w:val="22"/>
          <w:szCs w:val="22"/>
        </w:rPr>
        <w:t xml:space="preserve">, the Group had commitments </w:t>
      </w:r>
      <w:r w:rsidR="00E621D1">
        <w:rPr>
          <w:rFonts w:cs="Times New Roman"/>
          <w:sz w:val="22"/>
          <w:szCs w:val="22"/>
        </w:rPr>
        <w:t>relat</w:t>
      </w:r>
      <w:r w:rsidR="00E628A8">
        <w:rPr>
          <w:sz w:val="22"/>
          <w:szCs w:val="28"/>
        </w:rPr>
        <w:t>ing</w:t>
      </w:r>
      <w:r w:rsidR="00E621D1">
        <w:rPr>
          <w:rFonts w:cs="Times New Roman"/>
          <w:sz w:val="22"/>
          <w:szCs w:val="22"/>
        </w:rPr>
        <w:t xml:space="preserve"> to</w:t>
      </w:r>
      <w:r w:rsidR="00E628A8">
        <w:rPr>
          <w:rFonts w:cs="Times New Roman"/>
          <w:sz w:val="22"/>
          <w:szCs w:val="22"/>
        </w:rPr>
        <w:t xml:space="preserve"> air conditioning </w:t>
      </w:r>
      <w:r w:rsidR="00A16A9E">
        <w:rPr>
          <w:rFonts w:cs="Times New Roman"/>
          <w:sz w:val="22"/>
          <w:szCs w:val="22"/>
        </w:rPr>
        <w:t xml:space="preserve">services </w:t>
      </w:r>
      <w:r w:rsidR="00E628A8">
        <w:rPr>
          <w:rFonts w:cs="Times New Roman"/>
          <w:sz w:val="22"/>
          <w:szCs w:val="22"/>
        </w:rPr>
        <w:t>to the Group’s office</w:t>
      </w:r>
      <w:r w:rsidRPr="00515545">
        <w:rPr>
          <w:rFonts w:cs="Times New Roman"/>
          <w:sz w:val="22"/>
          <w:szCs w:val="22"/>
        </w:rPr>
        <w:t xml:space="preserve"> as follows:</w:t>
      </w:r>
    </w:p>
    <w:p w14:paraId="760CD205" w14:textId="77777777" w:rsidR="003D0FF2" w:rsidRPr="00E621D1" w:rsidRDefault="003D0FF2" w:rsidP="003D0FF2">
      <w:pPr>
        <w:pStyle w:val="a3"/>
        <w:widowControl/>
        <w:tabs>
          <w:tab w:val="num" w:pos="709"/>
        </w:tabs>
        <w:spacing w:line="240" w:lineRule="atLeast"/>
        <w:ind w:right="-45"/>
        <w:jc w:val="thaiDistribute"/>
        <w:rPr>
          <w:rFonts w:hAnsi="Times New Roman" w:cstheme="minorBidi"/>
          <w:b w:val="0"/>
          <w:bCs w:val="0"/>
          <w:sz w:val="22"/>
          <w:szCs w:val="22"/>
          <w:highlight w:val="yellow"/>
          <w:cs/>
        </w:rPr>
      </w:pPr>
    </w:p>
    <w:tbl>
      <w:tblPr>
        <w:tblW w:w="9181" w:type="dxa"/>
        <w:tblLook w:val="04A0" w:firstRow="1" w:lastRow="0" w:firstColumn="1" w:lastColumn="0" w:noHBand="0" w:noVBand="1"/>
      </w:tblPr>
      <w:tblGrid>
        <w:gridCol w:w="7338"/>
        <w:gridCol w:w="1843"/>
      </w:tblGrid>
      <w:tr w:rsidR="00817EA1" w:rsidRPr="00515545" w14:paraId="131555B8" w14:textId="77777777" w:rsidTr="002C5486">
        <w:tc>
          <w:tcPr>
            <w:tcW w:w="7338" w:type="dxa"/>
            <w:vAlign w:val="bottom"/>
          </w:tcPr>
          <w:p w14:paraId="64E20CA4" w14:textId="77777777" w:rsidR="00817EA1" w:rsidRPr="00515545" w:rsidRDefault="00817EA1" w:rsidP="008C5BB4">
            <w:pPr>
              <w:pStyle w:val="BodyText2"/>
              <w:widowControl w:val="0"/>
              <w:overflowPunct w:val="0"/>
              <w:autoSpaceDE w:val="0"/>
              <w:autoSpaceDN w:val="0"/>
              <w:adjustRightInd w:val="0"/>
              <w:textAlignment w:val="baseline"/>
              <w:rPr>
                <w:rFonts w:cs="Times New Roman"/>
                <w:sz w:val="22"/>
                <w:szCs w:val="22"/>
                <w:highlight w:val="yellow"/>
                <w:lang w:val="en-US" w:eastAsia="en-US"/>
              </w:rPr>
            </w:pPr>
          </w:p>
        </w:tc>
        <w:tc>
          <w:tcPr>
            <w:tcW w:w="1843" w:type="dxa"/>
            <w:tcBorders>
              <w:bottom w:val="single" w:sz="4" w:space="0" w:color="auto"/>
            </w:tcBorders>
            <w:vAlign w:val="bottom"/>
          </w:tcPr>
          <w:p w14:paraId="4F0BCF1C" w14:textId="51184309" w:rsidR="00817EA1" w:rsidRPr="00515545" w:rsidRDefault="00817EA1"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 xml:space="preserve">In </w:t>
            </w:r>
            <w:r w:rsidR="00D42F6B">
              <w:rPr>
                <w:rFonts w:cs="Times New Roman"/>
                <w:sz w:val="22"/>
                <w:szCs w:val="22"/>
                <w:lang w:val="en-US"/>
              </w:rPr>
              <w:t>Thousand</w:t>
            </w:r>
            <w:r w:rsidRPr="00515545">
              <w:rPr>
                <w:rFonts w:cs="Times New Roman"/>
                <w:sz w:val="22"/>
                <w:szCs w:val="22"/>
                <w:lang w:val="en-US"/>
              </w:rPr>
              <w:t xml:space="preserve"> Baht</w:t>
            </w:r>
          </w:p>
        </w:tc>
      </w:tr>
      <w:tr w:rsidR="003D0FF2" w:rsidRPr="00515545" w14:paraId="6A60AF6E" w14:textId="77777777" w:rsidTr="002C5486">
        <w:tc>
          <w:tcPr>
            <w:tcW w:w="7338" w:type="dxa"/>
            <w:vAlign w:val="bottom"/>
          </w:tcPr>
          <w:p w14:paraId="34862094" w14:textId="77777777" w:rsidR="003D0FF2" w:rsidRPr="00515545" w:rsidRDefault="003D0FF2" w:rsidP="008C5BB4">
            <w:pPr>
              <w:pStyle w:val="BodyText2"/>
              <w:widowControl w:val="0"/>
              <w:overflowPunct w:val="0"/>
              <w:autoSpaceDE w:val="0"/>
              <w:autoSpaceDN w:val="0"/>
              <w:adjustRightInd w:val="0"/>
              <w:textAlignment w:val="baseline"/>
              <w:rPr>
                <w:rFonts w:cs="Times New Roman"/>
                <w:sz w:val="22"/>
                <w:szCs w:val="22"/>
                <w:lang w:val="en-US" w:eastAsia="en-US"/>
              </w:rPr>
            </w:pPr>
          </w:p>
        </w:tc>
        <w:tc>
          <w:tcPr>
            <w:tcW w:w="1843" w:type="dxa"/>
            <w:tcBorders>
              <w:bottom w:val="single" w:sz="4" w:space="0" w:color="auto"/>
            </w:tcBorders>
            <w:vAlign w:val="bottom"/>
          </w:tcPr>
          <w:p w14:paraId="189C921A" w14:textId="77777777" w:rsidR="003D0FF2" w:rsidRPr="00515545" w:rsidRDefault="003D0FF2"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Consolidated</w:t>
            </w:r>
            <w:r w:rsidR="002C5486" w:rsidRPr="00515545">
              <w:rPr>
                <w:rFonts w:cs="Times New Roman"/>
                <w:sz w:val="22"/>
                <w:szCs w:val="22"/>
                <w:lang w:val="en-US"/>
              </w:rPr>
              <w:t xml:space="preserve"> financial statements/ </w:t>
            </w:r>
          </w:p>
          <w:p w14:paraId="499DBC19" w14:textId="77777777" w:rsidR="002C5486" w:rsidRPr="00515545" w:rsidRDefault="00F96851" w:rsidP="0014290D">
            <w:pPr>
              <w:pStyle w:val="BodyText2"/>
              <w:widowControl w:val="0"/>
              <w:overflowPunct w:val="0"/>
              <w:autoSpaceDE w:val="0"/>
              <w:autoSpaceDN w:val="0"/>
              <w:adjustRightInd w:val="0"/>
              <w:ind w:left="-108" w:right="-111"/>
              <w:jc w:val="center"/>
              <w:textAlignment w:val="baseline"/>
              <w:rPr>
                <w:rFonts w:cs="Times New Roman"/>
                <w:sz w:val="22"/>
                <w:szCs w:val="22"/>
                <w:lang w:val="en-US"/>
              </w:rPr>
            </w:pPr>
            <w:r w:rsidRPr="00515545">
              <w:rPr>
                <w:rFonts w:cs="Times New Roman"/>
                <w:sz w:val="22"/>
                <w:szCs w:val="22"/>
                <w:lang w:val="en-US"/>
              </w:rPr>
              <w:t>Separate</w:t>
            </w:r>
            <w:r w:rsidR="00D94FF9" w:rsidRPr="00515545">
              <w:rPr>
                <w:rFonts w:cs="Times New Roman"/>
                <w:sz w:val="22"/>
                <w:szCs w:val="22"/>
                <w:lang w:val="en-US"/>
              </w:rPr>
              <w:t xml:space="preserve"> </w:t>
            </w:r>
          </w:p>
          <w:p w14:paraId="4345DDF4" w14:textId="77777777" w:rsidR="003D0FF2" w:rsidRPr="00515545" w:rsidRDefault="00D94FF9" w:rsidP="00817EA1">
            <w:pPr>
              <w:pStyle w:val="BodyText2"/>
              <w:widowControl w:val="0"/>
              <w:overflowPunct w:val="0"/>
              <w:autoSpaceDE w:val="0"/>
              <w:autoSpaceDN w:val="0"/>
              <w:adjustRightInd w:val="0"/>
              <w:ind w:left="-108" w:right="-111"/>
              <w:jc w:val="center"/>
              <w:textAlignment w:val="baseline"/>
              <w:rPr>
                <w:rFonts w:cs="Cordia New"/>
                <w:sz w:val="22"/>
                <w:szCs w:val="22"/>
                <w:lang w:val="en-US"/>
              </w:rPr>
            </w:pPr>
            <w:r w:rsidRPr="00515545">
              <w:rPr>
                <w:rFonts w:cs="Times New Roman"/>
                <w:sz w:val="22"/>
                <w:szCs w:val="22"/>
                <w:lang w:val="en-US"/>
              </w:rPr>
              <w:t>financial statements</w:t>
            </w:r>
          </w:p>
        </w:tc>
      </w:tr>
      <w:tr w:rsidR="002C5486" w:rsidRPr="00515545" w14:paraId="7690EA0D" w14:textId="77777777" w:rsidTr="002C5486">
        <w:tc>
          <w:tcPr>
            <w:tcW w:w="7338" w:type="dxa"/>
            <w:vAlign w:val="bottom"/>
          </w:tcPr>
          <w:p w14:paraId="1A370E57"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rPr>
            </w:pPr>
          </w:p>
        </w:tc>
        <w:tc>
          <w:tcPr>
            <w:tcW w:w="1843" w:type="dxa"/>
            <w:vAlign w:val="bottom"/>
          </w:tcPr>
          <w:p w14:paraId="4D2DF15A"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highlight w:val="yellow"/>
              </w:rPr>
            </w:pPr>
          </w:p>
        </w:tc>
      </w:tr>
      <w:tr w:rsidR="003609B7" w:rsidRPr="00515545" w14:paraId="6DA1D6C9" w14:textId="77777777" w:rsidTr="006F0EDD">
        <w:tc>
          <w:tcPr>
            <w:tcW w:w="7338" w:type="dxa"/>
            <w:vAlign w:val="bottom"/>
          </w:tcPr>
          <w:p w14:paraId="306FE531" w14:textId="3B392743" w:rsidR="003609B7" w:rsidRPr="00515545" w:rsidRDefault="003609B7" w:rsidP="0036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Due within 1 year</w:t>
            </w:r>
          </w:p>
        </w:tc>
        <w:tc>
          <w:tcPr>
            <w:tcW w:w="1843" w:type="dxa"/>
          </w:tcPr>
          <w:p w14:paraId="4FB85501" w14:textId="1326A9EA" w:rsidR="003609B7" w:rsidRPr="003609B7" w:rsidRDefault="002C5829" w:rsidP="003609B7">
            <w:pPr>
              <w:pStyle w:val="NoSpacing"/>
              <w:tabs>
                <w:tab w:val="clear" w:pos="680"/>
                <w:tab w:val="clear" w:pos="907"/>
              </w:tabs>
              <w:spacing w:line="240" w:lineRule="atLeast"/>
              <w:ind w:right="170"/>
              <w:jc w:val="right"/>
              <w:rPr>
                <w:rFonts w:cs="Times New Roman"/>
                <w:sz w:val="22"/>
                <w:szCs w:val="22"/>
              </w:rPr>
            </w:pPr>
            <w:r w:rsidRPr="002C5829">
              <w:rPr>
                <w:rFonts w:cs="Times New Roman"/>
                <w:sz w:val="22"/>
                <w:szCs w:val="22"/>
              </w:rPr>
              <w:t>2,506</w:t>
            </w:r>
          </w:p>
        </w:tc>
      </w:tr>
      <w:tr w:rsidR="002C5829" w:rsidRPr="00515545" w14:paraId="35B69561" w14:textId="77777777" w:rsidTr="006F0EDD">
        <w:tc>
          <w:tcPr>
            <w:tcW w:w="7338" w:type="dxa"/>
            <w:vAlign w:val="bottom"/>
          </w:tcPr>
          <w:p w14:paraId="74B9CB89" w14:textId="4BA22833" w:rsidR="002C5829" w:rsidRPr="00515545" w:rsidRDefault="002C5829" w:rsidP="002C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 xml:space="preserve">Due after 1 year but not over </w:t>
            </w:r>
            <w:r>
              <w:rPr>
                <w:rFonts w:cs="Cordia New"/>
                <w:sz w:val="22"/>
                <w:szCs w:val="22"/>
              </w:rPr>
              <w:t>3</w:t>
            </w:r>
            <w:r w:rsidRPr="00515545">
              <w:rPr>
                <w:rFonts w:cs="Cordia New"/>
                <w:sz w:val="22"/>
                <w:szCs w:val="22"/>
              </w:rPr>
              <w:t xml:space="preserve"> years</w:t>
            </w:r>
          </w:p>
        </w:tc>
        <w:tc>
          <w:tcPr>
            <w:tcW w:w="1843" w:type="dxa"/>
            <w:tcBorders>
              <w:bottom w:val="single" w:sz="4" w:space="0" w:color="auto"/>
            </w:tcBorders>
          </w:tcPr>
          <w:p w14:paraId="16C243FA" w14:textId="72B71EF3" w:rsidR="002C5829" w:rsidRPr="00CA475D" w:rsidRDefault="002C5829" w:rsidP="002C5829">
            <w:pPr>
              <w:pStyle w:val="NoSpacing"/>
              <w:tabs>
                <w:tab w:val="clear" w:pos="680"/>
                <w:tab w:val="clear" w:pos="907"/>
              </w:tabs>
              <w:spacing w:line="240" w:lineRule="atLeast"/>
              <w:ind w:right="170"/>
              <w:jc w:val="right"/>
              <w:rPr>
                <w:rFonts w:cs="Times New Roman"/>
                <w:sz w:val="22"/>
                <w:szCs w:val="22"/>
              </w:rPr>
            </w:pPr>
            <w:r w:rsidRPr="002C5829">
              <w:rPr>
                <w:rFonts w:cs="Times New Roman"/>
                <w:sz w:val="22"/>
                <w:szCs w:val="22"/>
              </w:rPr>
              <w:t>225</w:t>
            </w:r>
          </w:p>
        </w:tc>
      </w:tr>
      <w:tr w:rsidR="002C5829" w:rsidRPr="00515545" w14:paraId="0D49186E" w14:textId="77777777" w:rsidTr="006F0EDD">
        <w:tc>
          <w:tcPr>
            <w:tcW w:w="7338" w:type="dxa"/>
            <w:vAlign w:val="bottom"/>
          </w:tcPr>
          <w:p w14:paraId="388D6F9F" w14:textId="77777777" w:rsidR="002C5829" w:rsidRPr="00515545" w:rsidRDefault="002C5829" w:rsidP="002C5829">
            <w:pPr>
              <w:tabs>
                <w:tab w:val="clear" w:pos="227"/>
                <w:tab w:val="clear" w:pos="454"/>
                <w:tab w:val="clear" w:pos="680"/>
                <w:tab w:val="clear" w:pos="907"/>
                <w:tab w:val="left" w:pos="284"/>
                <w:tab w:val="left" w:pos="1440"/>
                <w:tab w:val="left" w:pos="2160"/>
              </w:tabs>
              <w:ind w:left="-110" w:right="-43"/>
              <w:rPr>
                <w:rFonts w:cs="Times New Roman"/>
                <w:color w:val="000000"/>
                <w:sz w:val="22"/>
                <w:szCs w:val="22"/>
              </w:rPr>
            </w:pPr>
            <w:r w:rsidRPr="00515545">
              <w:rPr>
                <w:rFonts w:cs="Times New Roman"/>
                <w:color w:val="000000"/>
                <w:sz w:val="22"/>
                <w:szCs w:val="22"/>
              </w:rPr>
              <w:t>Total</w:t>
            </w:r>
          </w:p>
        </w:tc>
        <w:tc>
          <w:tcPr>
            <w:tcW w:w="1843" w:type="dxa"/>
            <w:tcBorders>
              <w:top w:val="single" w:sz="4" w:space="0" w:color="auto"/>
              <w:bottom w:val="double" w:sz="4" w:space="0" w:color="auto"/>
            </w:tcBorders>
          </w:tcPr>
          <w:p w14:paraId="2500083F" w14:textId="762B411E" w:rsidR="002C5829" w:rsidRPr="00CA475D" w:rsidRDefault="002C5829" w:rsidP="002C5829">
            <w:pPr>
              <w:pStyle w:val="NoSpacing"/>
              <w:tabs>
                <w:tab w:val="clear" w:pos="680"/>
                <w:tab w:val="clear" w:pos="907"/>
              </w:tabs>
              <w:spacing w:line="240" w:lineRule="atLeast"/>
              <w:ind w:right="170"/>
              <w:jc w:val="right"/>
              <w:rPr>
                <w:rFonts w:cs="Times New Roman"/>
                <w:sz w:val="22"/>
                <w:szCs w:val="22"/>
              </w:rPr>
            </w:pPr>
            <w:r w:rsidRPr="002C5829">
              <w:rPr>
                <w:rFonts w:cs="Times New Roman"/>
                <w:sz w:val="22"/>
                <w:szCs w:val="22"/>
              </w:rPr>
              <w:t>2,731</w:t>
            </w:r>
          </w:p>
        </w:tc>
      </w:tr>
    </w:tbl>
    <w:p w14:paraId="72F13FDB" w14:textId="77777777" w:rsidR="00D42F6B" w:rsidRPr="00D42F6B" w:rsidRDefault="00D42F6B"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caps/>
          <w:sz w:val="22"/>
          <w:szCs w:val="22"/>
        </w:rPr>
      </w:pPr>
    </w:p>
    <w:p w14:paraId="44B199FE" w14:textId="24840349" w:rsidR="007F173F" w:rsidRDefault="007F173F"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Pr>
          <w:rFonts w:cs="Times New Roman"/>
          <w:b/>
          <w:bCs/>
          <w:caps/>
          <w:sz w:val="22"/>
          <w:szCs w:val="22"/>
        </w:rPr>
        <w:t>OTHERS</w:t>
      </w:r>
    </w:p>
    <w:p w14:paraId="554889C1" w14:textId="77777777" w:rsidR="007F173F" w:rsidRDefault="007F173F" w:rsidP="007F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67444AC8" w14:textId="7E8CAAE7" w:rsidR="007F173F" w:rsidRPr="007F173F" w:rsidRDefault="00542D2D" w:rsidP="007F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pacing w:val="-4"/>
          <w:sz w:val="22"/>
          <w:szCs w:val="22"/>
        </w:rPr>
      </w:pPr>
      <w:r>
        <w:rPr>
          <w:rFonts w:cs="Times New Roman"/>
          <w:spacing w:val="-4"/>
          <w:sz w:val="22"/>
          <w:szCs w:val="22"/>
        </w:rPr>
        <w:t xml:space="preserve">During </w:t>
      </w:r>
      <w:r w:rsidR="007F173F" w:rsidRPr="007F173F">
        <w:rPr>
          <w:rFonts w:cs="Times New Roman"/>
          <w:spacing w:val="-4"/>
          <w:sz w:val="22"/>
          <w:szCs w:val="22"/>
        </w:rPr>
        <w:t xml:space="preserve">2025, the Company </w:t>
      </w:r>
      <w:r>
        <w:rPr>
          <w:rFonts w:cs="Times New Roman"/>
          <w:spacing w:val="-4"/>
          <w:sz w:val="22"/>
          <w:szCs w:val="22"/>
        </w:rPr>
        <w:t xml:space="preserve">and another company </w:t>
      </w:r>
      <w:r w:rsidR="007F173F" w:rsidRPr="007F173F">
        <w:rPr>
          <w:rFonts w:cs="Times New Roman"/>
          <w:spacing w:val="-4"/>
          <w:sz w:val="22"/>
          <w:szCs w:val="22"/>
        </w:rPr>
        <w:t>enter</w:t>
      </w:r>
      <w:r w:rsidR="00894A0F">
        <w:rPr>
          <w:rFonts w:cs="Times New Roman"/>
          <w:spacing w:val="-4"/>
          <w:sz w:val="22"/>
          <w:szCs w:val="22"/>
        </w:rPr>
        <w:t>ed</w:t>
      </w:r>
      <w:r w:rsidR="007F173F" w:rsidRPr="007F173F">
        <w:rPr>
          <w:rFonts w:cs="Times New Roman"/>
          <w:spacing w:val="-4"/>
          <w:sz w:val="22"/>
          <w:szCs w:val="22"/>
        </w:rPr>
        <w:t xml:space="preserve"> into</w:t>
      </w:r>
      <w:r>
        <w:rPr>
          <w:rFonts w:cs="Times New Roman"/>
          <w:spacing w:val="-4"/>
          <w:sz w:val="22"/>
          <w:szCs w:val="22"/>
        </w:rPr>
        <w:t xml:space="preserve"> </w:t>
      </w:r>
      <w:r w:rsidR="007F173F" w:rsidRPr="007F173F">
        <w:rPr>
          <w:rFonts w:cs="Times New Roman"/>
          <w:spacing w:val="-4"/>
          <w:sz w:val="22"/>
          <w:szCs w:val="22"/>
        </w:rPr>
        <w:t>agreement</w:t>
      </w:r>
      <w:r>
        <w:rPr>
          <w:rFonts w:cs="Times New Roman"/>
          <w:spacing w:val="-4"/>
          <w:sz w:val="22"/>
          <w:szCs w:val="22"/>
        </w:rPr>
        <w:t>s</w:t>
      </w:r>
      <w:r w:rsidR="007F173F" w:rsidRPr="007F173F">
        <w:rPr>
          <w:rFonts w:cs="Times New Roman"/>
          <w:spacing w:val="-4"/>
          <w:sz w:val="22"/>
          <w:szCs w:val="22"/>
        </w:rPr>
        <w:t xml:space="preserve"> to provide credit facilities to customers </w:t>
      </w:r>
      <w:r w:rsidR="00A65A7E">
        <w:rPr>
          <w:rFonts w:cs="Times New Roman"/>
          <w:spacing w:val="-4"/>
          <w:sz w:val="22"/>
          <w:szCs w:val="22"/>
        </w:rPr>
        <w:t>ranging from</w:t>
      </w:r>
      <w:r w:rsidR="007F173F" w:rsidRPr="007F173F">
        <w:rPr>
          <w:rFonts w:cs="Times New Roman"/>
          <w:spacing w:val="-4"/>
          <w:sz w:val="22"/>
          <w:szCs w:val="22"/>
        </w:rPr>
        <w:t xml:space="preserve"> </w:t>
      </w:r>
      <w:r>
        <w:rPr>
          <w:rFonts w:cs="Times New Roman"/>
          <w:spacing w:val="-4"/>
          <w:sz w:val="22"/>
          <w:szCs w:val="22"/>
        </w:rPr>
        <w:t>6</w:t>
      </w:r>
      <w:r w:rsidR="007F173F" w:rsidRPr="007F173F">
        <w:rPr>
          <w:rFonts w:cs="Times New Roman"/>
          <w:spacing w:val="-4"/>
          <w:sz w:val="22"/>
          <w:szCs w:val="22"/>
        </w:rPr>
        <w:t xml:space="preserve">0% </w:t>
      </w:r>
      <w:r>
        <w:rPr>
          <w:rFonts w:cs="Times New Roman"/>
          <w:spacing w:val="-4"/>
          <w:sz w:val="22"/>
          <w:szCs w:val="22"/>
        </w:rPr>
        <w:t xml:space="preserve">to 85% </w:t>
      </w:r>
      <w:r w:rsidR="004F7877">
        <w:rPr>
          <w:rFonts w:cs="Times New Roman"/>
          <w:spacing w:val="-4"/>
          <w:sz w:val="22"/>
          <w:szCs w:val="22"/>
        </w:rPr>
        <w:t xml:space="preserve">for the Company, </w:t>
      </w:r>
      <w:r w:rsidR="007F173F" w:rsidRPr="007F173F">
        <w:rPr>
          <w:rFonts w:cs="Times New Roman"/>
          <w:spacing w:val="-4"/>
          <w:sz w:val="22"/>
          <w:szCs w:val="22"/>
        </w:rPr>
        <w:t xml:space="preserve">and </w:t>
      </w:r>
      <w:r w:rsidR="00E621D1">
        <w:rPr>
          <w:rFonts w:cs="Times New Roman"/>
          <w:spacing w:val="-4"/>
          <w:sz w:val="22"/>
          <w:szCs w:val="22"/>
        </w:rPr>
        <w:t>15</w:t>
      </w:r>
      <w:r w:rsidR="007F173F" w:rsidRPr="007F173F">
        <w:rPr>
          <w:rFonts w:cs="Times New Roman"/>
          <w:spacing w:val="-4"/>
          <w:sz w:val="22"/>
          <w:szCs w:val="22"/>
        </w:rPr>
        <w:t>%</w:t>
      </w:r>
      <w:r>
        <w:rPr>
          <w:rFonts w:cs="Times New Roman"/>
          <w:spacing w:val="-4"/>
          <w:sz w:val="22"/>
          <w:szCs w:val="22"/>
        </w:rPr>
        <w:t xml:space="preserve"> to </w:t>
      </w:r>
      <w:r w:rsidR="00E621D1">
        <w:rPr>
          <w:rFonts w:cs="Times New Roman"/>
          <w:spacing w:val="-4"/>
          <w:sz w:val="22"/>
          <w:szCs w:val="22"/>
        </w:rPr>
        <w:t>40</w:t>
      </w:r>
      <w:r>
        <w:rPr>
          <w:rFonts w:cs="Times New Roman"/>
          <w:spacing w:val="-4"/>
          <w:sz w:val="22"/>
          <w:szCs w:val="22"/>
        </w:rPr>
        <w:t>%</w:t>
      </w:r>
      <w:r w:rsidR="004F7877">
        <w:rPr>
          <w:rFonts w:cs="Times New Roman"/>
          <w:spacing w:val="-4"/>
          <w:sz w:val="22"/>
          <w:szCs w:val="22"/>
        </w:rPr>
        <w:t xml:space="preserve"> for another company</w:t>
      </w:r>
      <w:r w:rsidR="007F173F" w:rsidRPr="007F173F">
        <w:rPr>
          <w:rFonts w:cs="Times New Roman"/>
          <w:spacing w:val="-4"/>
          <w:sz w:val="22"/>
          <w:szCs w:val="22"/>
        </w:rPr>
        <w:t>. The credit facilities consist of credit facilities under hire-purchase agreements and credit facilities under short-term lending agreements.</w:t>
      </w:r>
    </w:p>
    <w:p w14:paraId="6818F446" w14:textId="77777777" w:rsidR="007F173F" w:rsidRPr="007F173F" w:rsidRDefault="007F173F" w:rsidP="007F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2E5F4E9B" w14:textId="29A89D91" w:rsidR="003D0FF2" w:rsidRPr="00515545" w:rsidRDefault="001F2265"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 xml:space="preserve">APPROVAL OF </w:t>
      </w:r>
      <w:r w:rsidR="003D0FF2" w:rsidRPr="00515545">
        <w:rPr>
          <w:rFonts w:cs="Times New Roman"/>
          <w:b/>
          <w:bCs/>
          <w:caps/>
          <w:sz w:val="22"/>
          <w:szCs w:val="22"/>
        </w:rPr>
        <w:t>INTERIM FINANCIAL INFORMATION</w:t>
      </w:r>
    </w:p>
    <w:p w14:paraId="19576308" w14:textId="77777777" w:rsidR="00AB66A6" w:rsidRPr="00515545" w:rsidRDefault="00AB66A6" w:rsidP="009A2594">
      <w:pPr>
        <w:pStyle w:val="a3"/>
        <w:widowControl/>
        <w:spacing w:line="240" w:lineRule="atLeast"/>
        <w:ind w:right="-45"/>
        <w:jc w:val="thaiDistribute"/>
        <w:rPr>
          <w:rFonts w:eastAsia="SimSun" w:hAnsi="Times New Roman" w:cs="Times New Roman"/>
          <w:b w:val="0"/>
          <w:bCs w:val="0"/>
          <w:sz w:val="22"/>
          <w:szCs w:val="22"/>
          <w:lang w:eastAsia="zh-CN"/>
        </w:rPr>
      </w:pPr>
    </w:p>
    <w:p w14:paraId="487EF1C3" w14:textId="621E364D" w:rsidR="00AB66A6" w:rsidRPr="00CF6882" w:rsidRDefault="001F2265" w:rsidP="00D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cstheme="minorBidi"/>
          <w:sz w:val="22"/>
          <w:szCs w:val="22"/>
          <w:cs/>
        </w:rPr>
      </w:pPr>
      <w:r w:rsidRPr="00BF492C">
        <w:rPr>
          <w:rFonts w:cs="Times New Roman"/>
          <w:spacing w:val="-4"/>
          <w:sz w:val="22"/>
          <w:szCs w:val="22"/>
        </w:rPr>
        <w:t xml:space="preserve">This </w:t>
      </w:r>
      <w:r w:rsidR="003D0FF2" w:rsidRPr="00BF492C">
        <w:rPr>
          <w:rFonts w:cs="Times New Roman"/>
          <w:spacing w:val="-4"/>
          <w:sz w:val="22"/>
          <w:szCs w:val="22"/>
        </w:rPr>
        <w:t xml:space="preserve">interim financial information </w:t>
      </w:r>
      <w:r w:rsidR="00E73327" w:rsidRPr="00BF492C">
        <w:rPr>
          <w:rFonts w:cs="Times New Roman"/>
          <w:spacing w:val="-4"/>
          <w:sz w:val="22"/>
          <w:szCs w:val="22"/>
        </w:rPr>
        <w:t>has been approved by</w:t>
      </w:r>
      <w:r w:rsidR="003D0FF2" w:rsidRPr="00BF492C">
        <w:rPr>
          <w:rFonts w:cs="Times New Roman"/>
          <w:spacing w:val="-4"/>
          <w:sz w:val="22"/>
          <w:szCs w:val="22"/>
        </w:rPr>
        <w:t xml:space="preserve"> the Board of </w:t>
      </w:r>
      <w:r w:rsidRPr="00BF492C">
        <w:rPr>
          <w:rFonts w:cs="Times New Roman"/>
          <w:spacing w:val="-4"/>
          <w:sz w:val="22"/>
          <w:szCs w:val="22"/>
        </w:rPr>
        <w:t>D</w:t>
      </w:r>
      <w:r w:rsidR="003D0FF2" w:rsidRPr="00BF492C">
        <w:rPr>
          <w:rFonts w:cs="Times New Roman"/>
          <w:spacing w:val="-4"/>
          <w:sz w:val="22"/>
          <w:szCs w:val="22"/>
        </w:rPr>
        <w:t>irector</w:t>
      </w:r>
      <w:r w:rsidR="00CF5E58" w:rsidRPr="00BF492C">
        <w:rPr>
          <w:rFonts w:cs="Times New Roman"/>
          <w:spacing w:val="-4"/>
          <w:sz w:val="22"/>
          <w:szCs w:val="22"/>
        </w:rPr>
        <w:t>s of Company</w:t>
      </w:r>
      <w:r w:rsidR="003D0FF2" w:rsidRPr="00BF492C">
        <w:rPr>
          <w:rFonts w:cs="Times New Roman"/>
          <w:spacing w:val="-4"/>
          <w:sz w:val="22"/>
          <w:szCs w:val="22"/>
        </w:rPr>
        <w:t xml:space="preserve"> on </w:t>
      </w:r>
      <w:r w:rsidR="007F173F">
        <w:rPr>
          <w:rFonts w:cs="Cordia New"/>
          <w:spacing w:val="-4"/>
          <w:sz w:val="22"/>
          <w:szCs w:val="22"/>
        </w:rPr>
        <w:t>November</w:t>
      </w:r>
      <w:r w:rsidR="00D42F6B">
        <w:rPr>
          <w:rFonts w:cs="Cordia New"/>
          <w:spacing w:val="-4"/>
          <w:sz w:val="22"/>
          <w:szCs w:val="22"/>
        </w:rPr>
        <w:t xml:space="preserve"> 1</w:t>
      </w:r>
      <w:r w:rsidR="007F173F">
        <w:rPr>
          <w:rFonts w:cs="Cordia New"/>
          <w:spacing w:val="-4"/>
          <w:sz w:val="22"/>
          <w:szCs w:val="22"/>
        </w:rPr>
        <w:t>2</w:t>
      </w:r>
      <w:r w:rsidR="003D0FF2" w:rsidRPr="00BF492C">
        <w:rPr>
          <w:rFonts w:cs="Times New Roman"/>
          <w:spacing w:val="-4"/>
          <w:sz w:val="22"/>
          <w:szCs w:val="22"/>
        </w:rPr>
        <w:t>,</w:t>
      </w:r>
      <w:r w:rsidR="003D0FF2" w:rsidRPr="00CF5E58">
        <w:rPr>
          <w:rFonts w:cs="Times New Roman"/>
          <w:spacing w:val="-2"/>
          <w:sz w:val="22"/>
          <w:szCs w:val="22"/>
        </w:rPr>
        <w:t xml:space="preserve"> </w:t>
      </w:r>
      <w:r w:rsidR="00772A94">
        <w:rPr>
          <w:rFonts w:cs="Times New Roman"/>
          <w:sz w:val="22"/>
          <w:szCs w:val="22"/>
        </w:rPr>
        <w:t>2025</w:t>
      </w:r>
      <w:r w:rsidR="003D0FF2" w:rsidRPr="00515545">
        <w:rPr>
          <w:rFonts w:cs="Times New Roman"/>
          <w:sz w:val="22"/>
          <w:szCs w:val="22"/>
        </w:rPr>
        <w:t>.</w:t>
      </w:r>
    </w:p>
    <w:sectPr w:rsidR="00AB66A6" w:rsidRPr="00CF6882" w:rsidSect="001C7E59">
      <w:pgSz w:w="11909" w:h="16834" w:code="9"/>
      <w:pgMar w:top="1440" w:right="1151" w:bottom="805" w:left="1440" w:header="992" w:footer="340" w:gutter="0"/>
      <w:pgNumType w:start="27"/>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43F70" w14:textId="77777777" w:rsidR="005F1AC1" w:rsidRDefault="005F1AC1">
      <w:r>
        <w:separator/>
      </w:r>
    </w:p>
  </w:endnote>
  <w:endnote w:type="continuationSeparator" w:id="0">
    <w:p w14:paraId="0EA71B55" w14:textId="77777777" w:rsidR="005F1AC1" w:rsidRDefault="005F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AAD6" w14:textId="77777777" w:rsidR="00DF63DF" w:rsidRPr="00FE772E" w:rsidRDefault="00DF63DF">
    <w:pPr>
      <w:pStyle w:val="Footer"/>
      <w:jc w:val="right"/>
      <w:rPr>
        <w:rFonts w:cs="Times New Roman"/>
        <w:sz w:val="22"/>
        <w:szCs w:val="22"/>
      </w:rPr>
    </w:pPr>
    <w:r w:rsidRPr="00FE772E">
      <w:rPr>
        <w:rFonts w:cs="Times New Roman"/>
        <w:sz w:val="22"/>
        <w:szCs w:val="22"/>
      </w:rPr>
      <w:fldChar w:fldCharType="begin"/>
    </w:r>
    <w:r w:rsidRPr="00FE772E">
      <w:rPr>
        <w:rFonts w:cs="Times New Roman"/>
        <w:sz w:val="22"/>
        <w:szCs w:val="22"/>
      </w:rPr>
      <w:instrText xml:space="preserve"> PAGE   \* MERGEFORMAT </w:instrText>
    </w:r>
    <w:r w:rsidRPr="00FE772E">
      <w:rPr>
        <w:rFonts w:cs="Times New Roman"/>
        <w:sz w:val="22"/>
        <w:szCs w:val="22"/>
      </w:rPr>
      <w:fldChar w:fldCharType="separate"/>
    </w:r>
    <w:r w:rsidR="0099722D">
      <w:rPr>
        <w:rFonts w:cs="Times New Roman"/>
        <w:noProof/>
        <w:sz w:val="22"/>
        <w:szCs w:val="22"/>
      </w:rPr>
      <w:t>19</w:t>
    </w:r>
    <w:r w:rsidRPr="00FE772E">
      <w:rPr>
        <w:rFonts w:cs="Times New Roman"/>
        <w:sz w:val="22"/>
        <w:szCs w:val="22"/>
      </w:rPr>
      <w:fldChar w:fldCharType="end"/>
    </w:r>
  </w:p>
  <w:p w14:paraId="7F2DC734" w14:textId="77777777" w:rsidR="00DF63DF" w:rsidRPr="008F02A1" w:rsidRDefault="00DF63DF" w:rsidP="008F0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79064" w14:textId="77777777" w:rsidR="00DF63DF" w:rsidRPr="00EA4405" w:rsidRDefault="0060126C" w:rsidP="009F0244">
    <w:pPr>
      <w:pStyle w:val="Footer"/>
      <w:jc w:val="right"/>
      <w:rPr>
        <w:rFonts w:cs="Cordia New"/>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12</w:t>
    </w:r>
    <w:r w:rsidRPr="00F14B20">
      <w:rPr>
        <w:sz w:val="22"/>
        <w:szCs w:val="22"/>
      </w:rPr>
      <w:fldChar w:fldCharType="end"/>
    </w:r>
  </w:p>
  <w:p w14:paraId="1C9B16F6" w14:textId="77777777" w:rsidR="00DF63DF" w:rsidRPr="001673E7" w:rsidRDefault="00DF63DF">
    <w:pPr>
      <w:pStyle w:val="Footer"/>
      <w:rPr>
        <w:rFonts w:ascii="Angsana New" w:hAnsi="Angsana New"/>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5B2A" w14:textId="77777777" w:rsidR="0060126C" w:rsidRPr="00F14B20" w:rsidRDefault="0060126C" w:rsidP="0060126C">
    <w:pPr>
      <w:pStyle w:val="Footer"/>
      <w:jc w:val="right"/>
      <w:rPr>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13</w:t>
    </w:r>
    <w:r w:rsidRPr="00F14B20">
      <w:rPr>
        <w:sz w:val="22"/>
        <w:szCs w:val="22"/>
      </w:rPr>
      <w:fldChar w:fldCharType="end"/>
    </w:r>
  </w:p>
  <w:p w14:paraId="2E512F4E" w14:textId="77777777" w:rsidR="00094C2C" w:rsidRPr="001673E7" w:rsidRDefault="00094C2C">
    <w:pPr>
      <w:pStyle w:val="Footer"/>
      <w:rPr>
        <w:rFonts w:ascii="Angsana New" w:hAnsi="Angsana Ne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99833" w14:textId="77777777" w:rsidR="005F1AC1" w:rsidRDefault="005F1AC1">
      <w:r>
        <w:separator/>
      </w:r>
    </w:p>
  </w:footnote>
  <w:footnote w:type="continuationSeparator" w:id="0">
    <w:p w14:paraId="537141E2" w14:textId="77777777" w:rsidR="005F1AC1" w:rsidRDefault="005F1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1A2D" w14:textId="77777777" w:rsidR="00DF63DF" w:rsidRPr="008F69D3" w:rsidRDefault="00DF63DF" w:rsidP="00243CCD">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6613393D" w14:textId="77777777"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4"/>
        <w:szCs w:val="24"/>
      </w:rPr>
    </w:pPr>
    <w:r w:rsidRPr="008F69D3">
      <w:rPr>
        <w:rFonts w:cs="Times New Roman"/>
        <w:b/>
        <w:bCs/>
        <w:sz w:val="24"/>
        <w:szCs w:val="24"/>
      </w:rPr>
      <w:t>Condensed Notes to the Financial Statements (Continued)</w:t>
    </w:r>
  </w:p>
  <w:p w14:paraId="0A87D3F9" w14:textId="20958AA3" w:rsidR="00DF63DF" w:rsidRPr="008F69D3" w:rsidRDefault="007F173F" w:rsidP="002363E0">
    <w:pPr>
      <w:pStyle w:val="Heading5"/>
      <w:tabs>
        <w:tab w:val="left" w:pos="540"/>
      </w:tabs>
      <w:spacing w:line="260" w:lineRule="atLeast"/>
      <w:rPr>
        <w:rFonts w:cs="Times New Roman"/>
        <w:sz w:val="24"/>
        <w:szCs w:val="24"/>
      </w:rPr>
    </w:pPr>
    <w:r>
      <w:rPr>
        <w:rFonts w:cs="Times New Roman"/>
        <w:sz w:val="24"/>
        <w:szCs w:val="24"/>
        <w:lang w:val="en-US"/>
      </w:rPr>
      <w:t>September 30</w:t>
    </w:r>
    <w:r w:rsidR="007D0F4E">
      <w:rPr>
        <w:rFonts w:cs="Times New Roman"/>
        <w:sz w:val="24"/>
        <w:szCs w:val="24"/>
        <w:lang w:val="en-US"/>
      </w:rPr>
      <w:t>,</w:t>
    </w:r>
    <w:r w:rsidR="00DF63DF" w:rsidRPr="008F69D3">
      <w:rPr>
        <w:rFonts w:cs="Times New Roman"/>
        <w:sz w:val="24"/>
        <w:szCs w:val="24"/>
      </w:rPr>
      <w:t xml:space="preserve"> </w:t>
    </w:r>
    <w:r w:rsidR="00772A94">
      <w:rPr>
        <w:rFonts w:cs="Times New Roman"/>
        <w:sz w:val="24"/>
        <w:szCs w:val="24"/>
      </w:rPr>
      <w:t>2025</w:t>
    </w:r>
    <w:r w:rsidR="00DF63DF" w:rsidRPr="008F69D3">
      <w:rPr>
        <w:rFonts w:cs="Times New Roman"/>
        <w:sz w:val="24"/>
        <w:szCs w:val="24"/>
      </w:rPr>
      <w:t xml:space="preserve"> and </w:t>
    </w:r>
    <w:r w:rsidR="00772A94">
      <w:rPr>
        <w:rFonts w:cs="Times New Roman"/>
        <w:sz w:val="24"/>
        <w:szCs w:val="24"/>
      </w:rPr>
      <w:t>2024</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17DB9FC5" w14:textId="40EB7889" w:rsidR="00DF63DF" w:rsidRDefault="00DF63DF" w:rsidP="007D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2024</w:t>
    </w:r>
    <w:r w:rsidRPr="008F69D3">
      <w:rPr>
        <w:rFonts w:cs="Times New Roman"/>
        <w:b/>
        <w:bCs/>
        <w:sz w:val="24"/>
        <w:szCs w:val="24"/>
      </w:rPr>
      <w:t xml:space="preserve"> (Audited)</w:t>
    </w:r>
    <w:r w:rsidR="007D0F4E">
      <w:rPr>
        <w:rFonts w:cs="Times New Roman"/>
        <w:b/>
        <w:bCs/>
        <w:sz w:val="24"/>
        <w:szCs w:val="24"/>
      </w:rPr>
      <w:tab/>
    </w:r>
  </w:p>
  <w:p w14:paraId="5F8D17C4" w14:textId="77777777" w:rsidR="00DF63DF" w:rsidRDefault="00DF63DF">
    <w:pPr>
      <w:pStyle w:val="Header"/>
      <w:rPr>
        <w:sz w:val="28"/>
        <w:szCs w:val="28"/>
      </w:rPr>
    </w:pPr>
  </w:p>
  <w:p w14:paraId="42D593D1" w14:textId="77777777" w:rsidR="00DF63DF" w:rsidRPr="00F96851" w:rsidRDefault="00DF63DF">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4E79" w14:textId="77777777" w:rsidR="00DF63DF" w:rsidRPr="008F69D3" w:rsidRDefault="00DF63DF"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7702CDA" w14:textId="77777777"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p>
  <w:p w14:paraId="2575B08A" w14:textId="6C957322" w:rsidR="00DF63DF" w:rsidRPr="008F69D3" w:rsidRDefault="007F173F" w:rsidP="00B9450B">
    <w:pPr>
      <w:pStyle w:val="Heading5"/>
      <w:tabs>
        <w:tab w:val="left" w:pos="540"/>
      </w:tabs>
      <w:spacing w:line="260" w:lineRule="atLeast"/>
      <w:rPr>
        <w:rFonts w:cs="Times New Roman"/>
        <w:sz w:val="24"/>
        <w:szCs w:val="24"/>
      </w:rPr>
    </w:pPr>
    <w:r>
      <w:rPr>
        <w:rFonts w:cstheme="minorBidi"/>
        <w:sz w:val="24"/>
        <w:szCs w:val="24"/>
        <w:lang w:val="en-US"/>
      </w:rPr>
      <w:t>September 30</w:t>
    </w:r>
    <w:r w:rsidR="007D0F4E">
      <w:rPr>
        <w:rFonts w:cs="Times New Roman"/>
        <w:sz w:val="24"/>
        <w:szCs w:val="24"/>
        <w:lang w:val="en-US"/>
      </w:rPr>
      <w:t>,</w:t>
    </w:r>
    <w:r w:rsidR="00DF63DF" w:rsidRPr="008F69D3">
      <w:rPr>
        <w:rFonts w:cs="Times New Roman"/>
        <w:sz w:val="24"/>
        <w:szCs w:val="24"/>
      </w:rPr>
      <w:t xml:space="preserve"> </w:t>
    </w:r>
    <w:r w:rsidR="00772A94">
      <w:rPr>
        <w:rFonts w:cs="Times New Roman"/>
        <w:sz w:val="24"/>
        <w:szCs w:val="24"/>
      </w:rPr>
      <w:t>2025</w:t>
    </w:r>
    <w:r w:rsidR="00DF63DF" w:rsidRPr="008F69D3">
      <w:rPr>
        <w:rFonts w:cs="Times New Roman"/>
        <w:sz w:val="24"/>
        <w:szCs w:val="24"/>
      </w:rPr>
      <w:t xml:space="preserve"> and </w:t>
    </w:r>
    <w:r w:rsidR="00772A94">
      <w:rPr>
        <w:rFonts w:cs="Times New Roman"/>
        <w:sz w:val="24"/>
        <w:szCs w:val="24"/>
      </w:rPr>
      <w:t>2024</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2F027606" w14:textId="397DB252"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2024</w:t>
    </w:r>
    <w:r w:rsidRPr="008F69D3">
      <w:rPr>
        <w:rFonts w:cs="Times New Roman"/>
        <w:b/>
        <w:bCs/>
        <w:sz w:val="24"/>
        <w:szCs w:val="24"/>
      </w:rPr>
      <w:t xml:space="preserve"> (Audited)</w:t>
    </w:r>
  </w:p>
  <w:p w14:paraId="0C76A07F" w14:textId="77777777"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3DF7D339" w14:textId="77777777" w:rsidR="00DF63DF" w:rsidRPr="00F96851"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4BD5" w14:textId="77777777" w:rsidR="00094C2C" w:rsidRPr="008F69D3" w:rsidRDefault="00094C2C"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6F3F946" w14:textId="77777777" w:rsidR="00094C2C" w:rsidRPr="008F69D3" w:rsidRDefault="00094C2C"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r>
      <w:rPr>
        <w:rFonts w:cs="Times New Roman"/>
        <w:b/>
        <w:bCs/>
        <w:sz w:val="24"/>
        <w:szCs w:val="24"/>
      </w:rPr>
      <w:t xml:space="preserve"> </w:t>
    </w:r>
    <w:r>
      <w:rPr>
        <w:b/>
        <w:bCs/>
        <w:sz w:val="24"/>
        <w:szCs w:val="24"/>
      </w:rPr>
      <w:t>(Continued)</w:t>
    </w:r>
  </w:p>
  <w:p w14:paraId="08AEFCE7" w14:textId="0440FF3C" w:rsidR="00094C2C" w:rsidRPr="008F69D3" w:rsidRDefault="007F173F" w:rsidP="00B9450B">
    <w:pPr>
      <w:pStyle w:val="Heading5"/>
      <w:tabs>
        <w:tab w:val="left" w:pos="540"/>
      </w:tabs>
      <w:spacing w:line="260" w:lineRule="atLeast"/>
      <w:rPr>
        <w:rFonts w:cs="Times New Roman"/>
        <w:sz w:val="24"/>
        <w:szCs w:val="24"/>
      </w:rPr>
    </w:pPr>
    <w:r>
      <w:rPr>
        <w:rFonts w:cs="Times New Roman"/>
        <w:sz w:val="24"/>
        <w:szCs w:val="24"/>
        <w:lang w:val="en-US"/>
      </w:rPr>
      <w:t>September 30</w:t>
    </w:r>
    <w:r w:rsidR="007D0F4E">
      <w:rPr>
        <w:rFonts w:cs="Times New Roman"/>
        <w:sz w:val="24"/>
        <w:szCs w:val="24"/>
        <w:lang w:val="en-US"/>
      </w:rPr>
      <w:t>,</w:t>
    </w:r>
    <w:r w:rsidR="00094C2C" w:rsidRPr="008F69D3">
      <w:rPr>
        <w:rFonts w:cs="Times New Roman"/>
        <w:sz w:val="24"/>
        <w:szCs w:val="24"/>
      </w:rPr>
      <w:t xml:space="preserve"> </w:t>
    </w:r>
    <w:r w:rsidR="00772A94">
      <w:rPr>
        <w:rFonts w:cs="Times New Roman"/>
        <w:sz w:val="24"/>
        <w:szCs w:val="24"/>
      </w:rPr>
      <w:t>2025</w:t>
    </w:r>
    <w:r w:rsidR="00094C2C" w:rsidRPr="008F69D3">
      <w:rPr>
        <w:rFonts w:cs="Times New Roman"/>
        <w:sz w:val="24"/>
        <w:szCs w:val="24"/>
      </w:rPr>
      <w:t xml:space="preserve"> and </w:t>
    </w:r>
    <w:r w:rsidR="00772A94">
      <w:rPr>
        <w:rFonts w:cs="Times New Roman"/>
        <w:sz w:val="24"/>
        <w:szCs w:val="24"/>
      </w:rPr>
      <w:t>2024</w:t>
    </w:r>
    <w:r w:rsidR="00094C2C" w:rsidRPr="008F69D3">
      <w:rPr>
        <w:rFonts w:cs="Times New Roman"/>
        <w:sz w:val="24"/>
        <w:szCs w:val="24"/>
      </w:rPr>
      <w:t xml:space="preserve"> (Unaudited</w:t>
    </w:r>
    <w:r w:rsidR="00094C2C">
      <w:rPr>
        <w:rFonts w:cs="Times New Roman"/>
        <w:sz w:val="24"/>
        <w:szCs w:val="24"/>
        <w:lang w:val="en-US"/>
      </w:rPr>
      <w:t>/</w:t>
    </w:r>
    <w:r w:rsidR="00094C2C" w:rsidRPr="008F69D3">
      <w:rPr>
        <w:rFonts w:cs="Times New Roman"/>
        <w:sz w:val="24"/>
        <w:szCs w:val="24"/>
      </w:rPr>
      <w:t xml:space="preserve">Reviewed) </w:t>
    </w:r>
  </w:p>
  <w:p w14:paraId="3C28D0CE" w14:textId="776A94C2"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2024</w:t>
    </w:r>
    <w:r w:rsidRPr="008F69D3">
      <w:rPr>
        <w:rFonts w:cs="Times New Roman"/>
        <w:b/>
        <w:bCs/>
        <w:sz w:val="24"/>
        <w:szCs w:val="24"/>
      </w:rPr>
      <w:t xml:space="preserve"> (Audited)</w:t>
    </w:r>
  </w:p>
  <w:p w14:paraId="04DF5318" w14:textId="77777777"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0683748C" w14:textId="77777777" w:rsidR="00094C2C" w:rsidRPr="00F96851"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2F7E5" w14:textId="77777777" w:rsidR="00471E21" w:rsidRPr="008F69D3" w:rsidRDefault="00471E21"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201CE2E3" w14:textId="77777777" w:rsidR="00471E21" w:rsidRPr="008F69D3" w:rsidRDefault="00471E21"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r>
      <w:rPr>
        <w:rFonts w:cs="Times New Roman"/>
        <w:b/>
        <w:bCs/>
        <w:sz w:val="24"/>
        <w:szCs w:val="24"/>
      </w:rPr>
      <w:t xml:space="preserve"> </w:t>
    </w:r>
    <w:r>
      <w:rPr>
        <w:b/>
        <w:bCs/>
        <w:sz w:val="24"/>
        <w:szCs w:val="24"/>
      </w:rPr>
      <w:t>(Continued)</w:t>
    </w:r>
  </w:p>
  <w:p w14:paraId="0F38D803" w14:textId="412D54B6" w:rsidR="00471E21" w:rsidRPr="008F69D3" w:rsidRDefault="007F173F" w:rsidP="00B9450B">
    <w:pPr>
      <w:pStyle w:val="Heading5"/>
      <w:tabs>
        <w:tab w:val="left" w:pos="540"/>
      </w:tabs>
      <w:spacing w:line="260" w:lineRule="atLeast"/>
      <w:rPr>
        <w:rFonts w:cs="Times New Roman"/>
        <w:sz w:val="24"/>
        <w:szCs w:val="24"/>
      </w:rPr>
    </w:pPr>
    <w:r>
      <w:rPr>
        <w:rFonts w:cs="Times New Roman"/>
        <w:sz w:val="24"/>
        <w:szCs w:val="24"/>
        <w:lang w:val="en-US"/>
      </w:rPr>
      <w:t>September 30</w:t>
    </w:r>
    <w:r w:rsidR="00471E21">
      <w:rPr>
        <w:rFonts w:cs="Times New Roman"/>
        <w:sz w:val="24"/>
        <w:szCs w:val="24"/>
        <w:lang w:val="en-US"/>
      </w:rPr>
      <w:t>,</w:t>
    </w:r>
    <w:r w:rsidR="00471E21" w:rsidRPr="008F69D3">
      <w:rPr>
        <w:rFonts w:cs="Times New Roman"/>
        <w:sz w:val="24"/>
        <w:szCs w:val="24"/>
      </w:rPr>
      <w:t xml:space="preserve"> </w:t>
    </w:r>
    <w:r w:rsidR="00471E21">
      <w:rPr>
        <w:rFonts w:cs="Times New Roman"/>
        <w:sz w:val="24"/>
        <w:szCs w:val="24"/>
      </w:rPr>
      <w:t>2025</w:t>
    </w:r>
    <w:r w:rsidR="00471E21" w:rsidRPr="008F69D3">
      <w:rPr>
        <w:rFonts w:cs="Times New Roman"/>
        <w:sz w:val="24"/>
        <w:szCs w:val="24"/>
      </w:rPr>
      <w:t xml:space="preserve"> and </w:t>
    </w:r>
    <w:r w:rsidR="00471E21">
      <w:rPr>
        <w:rFonts w:cs="Times New Roman"/>
        <w:sz w:val="24"/>
        <w:szCs w:val="24"/>
      </w:rPr>
      <w:t>2024</w:t>
    </w:r>
    <w:r w:rsidR="00471E21" w:rsidRPr="008F69D3">
      <w:rPr>
        <w:rFonts w:cs="Times New Roman"/>
        <w:sz w:val="24"/>
        <w:szCs w:val="24"/>
      </w:rPr>
      <w:t xml:space="preserve"> (Unaudited</w:t>
    </w:r>
    <w:r w:rsidR="00471E21">
      <w:rPr>
        <w:rFonts w:cs="Times New Roman"/>
        <w:sz w:val="24"/>
        <w:szCs w:val="24"/>
        <w:lang w:val="en-US"/>
      </w:rPr>
      <w:t>/</w:t>
    </w:r>
    <w:r w:rsidR="00471E21" w:rsidRPr="008F69D3">
      <w:rPr>
        <w:rFonts w:cs="Times New Roman"/>
        <w:sz w:val="24"/>
        <w:szCs w:val="24"/>
      </w:rPr>
      <w:t xml:space="preserve">Reviewed) </w:t>
    </w:r>
  </w:p>
  <w:p w14:paraId="12C3B1C0" w14:textId="77777777" w:rsidR="00471E2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Pr>
        <w:rFonts w:cs="Times New Roman"/>
        <w:b/>
        <w:bCs/>
        <w:sz w:val="24"/>
        <w:szCs w:val="24"/>
      </w:rPr>
      <w:t>2024</w:t>
    </w:r>
    <w:r w:rsidRPr="008F69D3">
      <w:rPr>
        <w:rFonts w:cs="Times New Roman"/>
        <w:b/>
        <w:bCs/>
        <w:sz w:val="24"/>
        <w:szCs w:val="24"/>
      </w:rPr>
      <w:t xml:space="preserve"> (Audited)</w:t>
    </w:r>
  </w:p>
  <w:p w14:paraId="7886D13D" w14:textId="77777777" w:rsidR="00471E2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6715FDBB" w14:textId="77777777" w:rsidR="00471E21" w:rsidRPr="00F9685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A1CA5EFE"/>
    <w:lvl w:ilvl="0" w:tplc="BD0ADC70">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F1E2034"/>
    <w:multiLevelType w:val="hybridMultilevel"/>
    <w:tmpl w:val="E5440A3C"/>
    <w:lvl w:ilvl="0" w:tplc="0F884D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43D11"/>
    <w:multiLevelType w:val="hybridMultilevel"/>
    <w:tmpl w:val="3D10FDE8"/>
    <w:lvl w:ilvl="0" w:tplc="FB7A0326">
      <w:start w:val="29"/>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14D5EC1"/>
    <w:multiLevelType w:val="hybridMultilevel"/>
    <w:tmpl w:val="AFF0F944"/>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8833190">
    <w:abstractNumId w:val="6"/>
  </w:num>
  <w:num w:numId="2" w16cid:durableId="42217153">
    <w:abstractNumId w:val="5"/>
  </w:num>
  <w:num w:numId="3" w16cid:durableId="1902208184">
    <w:abstractNumId w:val="9"/>
  </w:num>
  <w:num w:numId="4" w16cid:durableId="1083601123">
    <w:abstractNumId w:val="7"/>
  </w:num>
  <w:num w:numId="5" w16cid:durableId="77096177">
    <w:abstractNumId w:val="8"/>
  </w:num>
  <w:num w:numId="6" w16cid:durableId="1098601130">
    <w:abstractNumId w:val="3"/>
  </w:num>
  <w:num w:numId="7" w16cid:durableId="223640792">
    <w:abstractNumId w:val="2"/>
  </w:num>
  <w:num w:numId="8" w16cid:durableId="760107044">
    <w:abstractNumId w:val="0"/>
  </w:num>
  <w:num w:numId="9" w16cid:durableId="1079517411">
    <w:abstractNumId w:val="1"/>
  </w:num>
  <w:num w:numId="10" w16cid:durableId="1254701113">
    <w:abstractNumId w:val="4"/>
  </w:num>
  <w:num w:numId="11" w16cid:durableId="750542887">
    <w:abstractNumId w:val="17"/>
  </w:num>
  <w:num w:numId="12" w16cid:durableId="292637981">
    <w:abstractNumId w:val="14"/>
  </w:num>
  <w:num w:numId="13" w16cid:durableId="393818840">
    <w:abstractNumId w:val="19"/>
  </w:num>
  <w:num w:numId="14" w16cid:durableId="1450397116">
    <w:abstractNumId w:val="16"/>
  </w:num>
  <w:num w:numId="15" w16cid:durableId="1659113515">
    <w:abstractNumId w:val="18"/>
  </w:num>
  <w:num w:numId="16" w16cid:durableId="1933583161">
    <w:abstractNumId w:val="10"/>
  </w:num>
  <w:num w:numId="17" w16cid:durableId="1780642792">
    <w:abstractNumId w:val="13"/>
  </w:num>
  <w:num w:numId="18" w16cid:durableId="1603687038">
    <w:abstractNumId w:val="15"/>
  </w:num>
  <w:num w:numId="19" w16cid:durableId="2052151697">
    <w:abstractNumId w:val="12"/>
  </w:num>
  <w:num w:numId="20" w16cid:durableId="1889992897">
    <w:abstractNumId w:val="11"/>
  </w:num>
  <w:num w:numId="21" w16cid:durableId="142711609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90E"/>
    <w:rsid w:val="000007F3"/>
    <w:rsid w:val="000007F6"/>
    <w:rsid w:val="00000890"/>
    <w:rsid w:val="0000092E"/>
    <w:rsid w:val="00000D7B"/>
    <w:rsid w:val="00001501"/>
    <w:rsid w:val="000015B6"/>
    <w:rsid w:val="000017A1"/>
    <w:rsid w:val="0000193F"/>
    <w:rsid w:val="00001ABA"/>
    <w:rsid w:val="000020D0"/>
    <w:rsid w:val="00002871"/>
    <w:rsid w:val="00002AEA"/>
    <w:rsid w:val="00002C64"/>
    <w:rsid w:val="00002E83"/>
    <w:rsid w:val="0000310E"/>
    <w:rsid w:val="00003144"/>
    <w:rsid w:val="00003227"/>
    <w:rsid w:val="000032C2"/>
    <w:rsid w:val="0000343F"/>
    <w:rsid w:val="000034E4"/>
    <w:rsid w:val="000035BA"/>
    <w:rsid w:val="00003D39"/>
    <w:rsid w:val="00003DA6"/>
    <w:rsid w:val="00004473"/>
    <w:rsid w:val="00004C9E"/>
    <w:rsid w:val="00004D02"/>
    <w:rsid w:val="00004D6C"/>
    <w:rsid w:val="00004E66"/>
    <w:rsid w:val="00004EB4"/>
    <w:rsid w:val="00004F95"/>
    <w:rsid w:val="000054B5"/>
    <w:rsid w:val="000057E6"/>
    <w:rsid w:val="0000597C"/>
    <w:rsid w:val="00005CFE"/>
    <w:rsid w:val="0000648C"/>
    <w:rsid w:val="000064C4"/>
    <w:rsid w:val="00006520"/>
    <w:rsid w:val="0000759B"/>
    <w:rsid w:val="00007669"/>
    <w:rsid w:val="000078BD"/>
    <w:rsid w:val="00007BE3"/>
    <w:rsid w:val="00007D59"/>
    <w:rsid w:val="000104BD"/>
    <w:rsid w:val="0001072F"/>
    <w:rsid w:val="0001079B"/>
    <w:rsid w:val="0001085F"/>
    <w:rsid w:val="00010915"/>
    <w:rsid w:val="000109B1"/>
    <w:rsid w:val="00010DF1"/>
    <w:rsid w:val="00010F00"/>
    <w:rsid w:val="000110A8"/>
    <w:rsid w:val="00011268"/>
    <w:rsid w:val="0001137F"/>
    <w:rsid w:val="0001139D"/>
    <w:rsid w:val="0001160A"/>
    <w:rsid w:val="0001185D"/>
    <w:rsid w:val="00011962"/>
    <w:rsid w:val="00011B47"/>
    <w:rsid w:val="00011C4E"/>
    <w:rsid w:val="00011E13"/>
    <w:rsid w:val="0001245C"/>
    <w:rsid w:val="00012884"/>
    <w:rsid w:val="000128E6"/>
    <w:rsid w:val="00012938"/>
    <w:rsid w:val="00012B00"/>
    <w:rsid w:val="00012E2C"/>
    <w:rsid w:val="00013104"/>
    <w:rsid w:val="0001366B"/>
    <w:rsid w:val="000137B9"/>
    <w:rsid w:val="00013EAF"/>
    <w:rsid w:val="00014343"/>
    <w:rsid w:val="00014476"/>
    <w:rsid w:val="00014863"/>
    <w:rsid w:val="0001506C"/>
    <w:rsid w:val="000150EF"/>
    <w:rsid w:val="000152E6"/>
    <w:rsid w:val="000154ED"/>
    <w:rsid w:val="000158BC"/>
    <w:rsid w:val="00015923"/>
    <w:rsid w:val="00015D4B"/>
    <w:rsid w:val="00015E60"/>
    <w:rsid w:val="000166A6"/>
    <w:rsid w:val="00016925"/>
    <w:rsid w:val="000170F7"/>
    <w:rsid w:val="000172AD"/>
    <w:rsid w:val="00017449"/>
    <w:rsid w:val="00017570"/>
    <w:rsid w:val="000179CF"/>
    <w:rsid w:val="00017FFA"/>
    <w:rsid w:val="00020AAA"/>
    <w:rsid w:val="00020B33"/>
    <w:rsid w:val="00020F2A"/>
    <w:rsid w:val="000210CE"/>
    <w:rsid w:val="00021332"/>
    <w:rsid w:val="000213DC"/>
    <w:rsid w:val="0002167B"/>
    <w:rsid w:val="00021BF2"/>
    <w:rsid w:val="00021F34"/>
    <w:rsid w:val="00021FBB"/>
    <w:rsid w:val="00021FFD"/>
    <w:rsid w:val="00022326"/>
    <w:rsid w:val="00022513"/>
    <w:rsid w:val="0002308F"/>
    <w:rsid w:val="0002318C"/>
    <w:rsid w:val="0002394D"/>
    <w:rsid w:val="00023ABB"/>
    <w:rsid w:val="00023ED8"/>
    <w:rsid w:val="00023EFE"/>
    <w:rsid w:val="00024A02"/>
    <w:rsid w:val="00024A9D"/>
    <w:rsid w:val="00024D32"/>
    <w:rsid w:val="000251E1"/>
    <w:rsid w:val="0002523D"/>
    <w:rsid w:val="00025412"/>
    <w:rsid w:val="00025730"/>
    <w:rsid w:val="00025A4A"/>
    <w:rsid w:val="00025BBF"/>
    <w:rsid w:val="00025DFB"/>
    <w:rsid w:val="00025F86"/>
    <w:rsid w:val="000260AB"/>
    <w:rsid w:val="000261F7"/>
    <w:rsid w:val="000262F0"/>
    <w:rsid w:val="00026873"/>
    <w:rsid w:val="00026BB8"/>
    <w:rsid w:val="00027157"/>
    <w:rsid w:val="00027223"/>
    <w:rsid w:val="000273EB"/>
    <w:rsid w:val="0002741B"/>
    <w:rsid w:val="00027605"/>
    <w:rsid w:val="0002785E"/>
    <w:rsid w:val="00027BBA"/>
    <w:rsid w:val="00030261"/>
    <w:rsid w:val="000302B9"/>
    <w:rsid w:val="000303FC"/>
    <w:rsid w:val="00030CBB"/>
    <w:rsid w:val="00030E18"/>
    <w:rsid w:val="0003109A"/>
    <w:rsid w:val="0003202F"/>
    <w:rsid w:val="00032128"/>
    <w:rsid w:val="0003232B"/>
    <w:rsid w:val="00032389"/>
    <w:rsid w:val="000323D6"/>
    <w:rsid w:val="0003243B"/>
    <w:rsid w:val="000325B4"/>
    <w:rsid w:val="00032772"/>
    <w:rsid w:val="0003278B"/>
    <w:rsid w:val="00032B4B"/>
    <w:rsid w:val="00032E32"/>
    <w:rsid w:val="000337C1"/>
    <w:rsid w:val="000337CE"/>
    <w:rsid w:val="000344EE"/>
    <w:rsid w:val="000346DF"/>
    <w:rsid w:val="00034907"/>
    <w:rsid w:val="000349DB"/>
    <w:rsid w:val="00034AF1"/>
    <w:rsid w:val="00034B6A"/>
    <w:rsid w:val="00035134"/>
    <w:rsid w:val="00035276"/>
    <w:rsid w:val="0003537B"/>
    <w:rsid w:val="00035396"/>
    <w:rsid w:val="00035512"/>
    <w:rsid w:val="000356D5"/>
    <w:rsid w:val="000357E4"/>
    <w:rsid w:val="00035868"/>
    <w:rsid w:val="0003694A"/>
    <w:rsid w:val="00036E0D"/>
    <w:rsid w:val="00036E17"/>
    <w:rsid w:val="00036EEE"/>
    <w:rsid w:val="0003735D"/>
    <w:rsid w:val="0003747C"/>
    <w:rsid w:val="00037E02"/>
    <w:rsid w:val="000401D9"/>
    <w:rsid w:val="00040371"/>
    <w:rsid w:val="000404F9"/>
    <w:rsid w:val="0004067B"/>
    <w:rsid w:val="00040A11"/>
    <w:rsid w:val="00040B67"/>
    <w:rsid w:val="00040E60"/>
    <w:rsid w:val="00040F98"/>
    <w:rsid w:val="00040FAD"/>
    <w:rsid w:val="00041664"/>
    <w:rsid w:val="00041817"/>
    <w:rsid w:val="00041A0F"/>
    <w:rsid w:val="00041A28"/>
    <w:rsid w:val="00041A56"/>
    <w:rsid w:val="00041EF6"/>
    <w:rsid w:val="00041FC7"/>
    <w:rsid w:val="00042075"/>
    <w:rsid w:val="00042087"/>
    <w:rsid w:val="00042140"/>
    <w:rsid w:val="00042202"/>
    <w:rsid w:val="00042649"/>
    <w:rsid w:val="00042750"/>
    <w:rsid w:val="000428F0"/>
    <w:rsid w:val="00042BD5"/>
    <w:rsid w:val="00042F5D"/>
    <w:rsid w:val="0004307E"/>
    <w:rsid w:val="000432B7"/>
    <w:rsid w:val="000436FC"/>
    <w:rsid w:val="0004397B"/>
    <w:rsid w:val="00043E4C"/>
    <w:rsid w:val="000440FF"/>
    <w:rsid w:val="00044620"/>
    <w:rsid w:val="00044A7B"/>
    <w:rsid w:val="00044ABD"/>
    <w:rsid w:val="0004538D"/>
    <w:rsid w:val="000455A7"/>
    <w:rsid w:val="00045BE2"/>
    <w:rsid w:val="00045C6D"/>
    <w:rsid w:val="00045E2E"/>
    <w:rsid w:val="00045F77"/>
    <w:rsid w:val="00045F90"/>
    <w:rsid w:val="00045FCE"/>
    <w:rsid w:val="0004606E"/>
    <w:rsid w:val="000462E4"/>
    <w:rsid w:val="00046975"/>
    <w:rsid w:val="000469B9"/>
    <w:rsid w:val="000478FD"/>
    <w:rsid w:val="00047BA4"/>
    <w:rsid w:val="00047DEA"/>
    <w:rsid w:val="00050206"/>
    <w:rsid w:val="00050272"/>
    <w:rsid w:val="0005030A"/>
    <w:rsid w:val="000508BB"/>
    <w:rsid w:val="000508E2"/>
    <w:rsid w:val="0005096A"/>
    <w:rsid w:val="00050D16"/>
    <w:rsid w:val="00051389"/>
    <w:rsid w:val="00051481"/>
    <w:rsid w:val="0005172E"/>
    <w:rsid w:val="000517BC"/>
    <w:rsid w:val="00052218"/>
    <w:rsid w:val="00052472"/>
    <w:rsid w:val="000529E1"/>
    <w:rsid w:val="000529E2"/>
    <w:rsid w:val="00052B6D"/>
    <w:rsid w:val="00052C30"/>
    <w:rsid w:val="00052F68"/>
    <w:rsid w:val="000532E3"/>
    <w:rsid w:val="0005371E"/>
    <w:rsid w:val="00053957"/>
    <w:rsid w:val="00053CDC"/>
    <w:rsid w:val="00053D75"/>
    <w:rsid w:val="00054200"/>
    <w:rsid w:val="0005459A"/>
    <w:rsid w:val="00054825"/>
    <w:rsid w:val="000548C9"/>
    <w:rsid w:val="00054CA1"/>
    <w:rsid w:val="00054FB5"/>
    <w:rsid w:val="000556D7"/>
    <w:rsid w:val="00055C32"/>
    <w:rsid w:val="0005622F"/>
    <w:rsid w:val="000563C8"/>
    <w:rsid w:val="00056B1B"/>
    <w:rsid w:val="00056ED8"/>
    <w:rsid w:val="00057187"/>
    <w:rsid w:val="000574BD"/>
    <w:rsid w:val="00057706"/>
    <w:rsid w:val="00057E16"/>
    <w:rsid w:val="00060630"/>
    <w:rsid w:val="000606AB"/>
    <w:rsid w:val="000607C1"/>
    <w:rsid w:val="00060B0F"/>
    <w:rsid w:val="00060CB9"/>
    <w:rsid w:val="00060F6B"/>
    <w:rsid w:val="000610F8"/>
    <w:rsid w:val="00061906"/>
    <w:rsid w:val="0006190C"/>
    <w:rsid w:val="0006252E"/>
    <w:rsid w:val="000626BC"/>
    <w:rsid w:val="00062A2F"/>
    <w:rsid w:val="00062BDA"/>
    <w:rsid w:val="000633A9"/>
    <w:rsid w:val="000634F9"/>
    <w:rsid w:val="000635A6"/>
    <w:rsid w:val="00063726"/>
    <w:rsid w:val="000637FC"/>
    <w:rsid w:val="0006394F"/>
    <w:rsid w:val="00063CE6"/>
    <w:rsid w:val="00063E2C"/>
    <w:rsid w:val="00064011"/>
    <w:rsid w:val="0006445E"/>
    <w:rsid w:val="00064ACB"/>
    <w:rsid w:val="00064BBD"/>
    <w:rsid w:val="00064F0A"/>
    <w:rsid w:val="000654D3"/>
    <w:rsid w:val="00065504"/>
    <w:rsid w:val="00065B0A"/>
    <w:rsid w:val="00065CD1"/>
    <w:rsid w:val="00065D00"/>
    <w:rsid w:val="00065DE1"/>
    <w:rsid w:val="00065E61"/>
    <w:rsid w:val="00066048"/>
    <w:rsid w:val="0006629C"/>
    <w:rsid w:val="000662AF"/>
    <w:rsid w:val="00066459"/>
    <w:rsid w:val="00066687"/>
    <w:rsid w:val="00066989"/>
    <w:rsid w:val="00066B5A"/>
    <w:rsid w:val="00066C1A"/>
    <w:rsid w:val="0006707A"/>
    <w:rsid w:val="00067171"/>
    <w:rsid w:val="00067518"/>
    <w:rsid w:val="00067A00"/>
    <w:rsid w:val="0007003A"/>
    <w:rsid w:val="00070123"/>
    <w:rsid w:val="000706B2"/>
    <w:rsid w:val="00070723"/>
    <w:rsid w:val="0007074B"/>
    <w:rsid w:val="00070CFF"/>
    <w:rsid w:val="00071297"/>
    <w:rsid w:val="0007133A"/>
    <w:rsid w:val="00071531"/>
    <w:rsid w:val="0007197F"/>
    <w:rsid w:val="00071BD0"/>
    <w:rsid w:val="00071D2D"/>
    <w:rsid w:val="0007201A"/>
    <w:rsid w:val="0007215E"/>
    <w:rsid w:val="0007269E"/>
    <w:rsid w:val="00072B1F"/>
    <w:rsid w:val="00072BDF"/>
    <w:rsid w:val="00072F0C"/>
    <w:rsid w:val="00072FC5"/>
    <w:rsid w:val="000731C6"/>
    <w:rsid w:val="000734B2"/>
    <w:rsid w:val="000735B1"/>
    <w:rsid w:val="00073626"/>
    <w:rsid w:val="00073798"/>
    <w:rsid w:val="00073994"/>
    <w:rsid w:val="000742B8"/>
    <w:rsid w:val="00075052"/>
    <w:rsid w:val="000751EE"/>
    <w:rsid w:val="000753F9"/>
    <w:rsid w:val="00075940"/>
    <w:rsid w:val="00075CB9"/>
    <w:rsid w:val="00076247"/>
    <w:rsid w:val="0007641E"/>
    <w:rsid w:val="00076572"/>
    <w:rsid w:val="000766D3"/>
    <w:rsid w:val="00076BB5"/>
    <w:rsid w:val="000772CB"/>
    <w:rsid w:val="00077480"/>
    <w:rsid w:val="00077D85"/>
    <w:rsid w:val="000800B3"/>
    <w:rsid w:val="0008030B"/>
    <w:rsid w:val="00080702"/>
    <w:rsid w:val="0008090A"/>
    <w:rsid w:val="0008113A"/>
    <w:rsid w:val="000814B0"/>
    <w:rsid w:val="00081C45"/>
    <w:rsid w:val="00081D91"/>
    <w:rsid w:val="00082870"/>
    <w:rsid w:val="0008288F"/>
    <w:rsid w:val="000828CF"/>
    <w:rsid w:val="00083189"/>
    <w:rsid w:val="00083EE3"/>
    <w:rsid w:val="0008407F"/>
    <w:rsid w:val="00084260"/>
    <w:rsid w:val="00085862"/>
    <w:rsid w:val="000859A7"/>
    <w:rsid w:val="00085A46"/>
    <w:rsid w:val="00085D54"/>
    <w:rsid w:val="000860FE"/>
    <w:rsid w:val="00086A74"/>
    <w:rsid w:val="00086B92"/>
    <w:rsid w:val="00086C3F"/>
    <w:rsid w:val="00087049"/>
    <w:rsid w:val="00087F4A"/>
    <w:rsid w:val="000901D0"/>
    <w:rsid w:val="000904C8"/>
    <w:rsid w:val="00090C01"/>
    <w:rsid w:val="00091068"/>
    <w:rsid w:val="000912CF"/>
    <w:rsid w:val="00091742"/>
    <w:rsid w:val="00091745"/>
    <w:rsid w:val="00091834"/>
    <w:rsid w:val="00091AD8"/>
    <w:rsid w:val="000922F1"/>
    <w:rsid w:val="00092639"/>
    <w:rsid w:val="000926A0"/>
    <w:rsid w:val="000927B2"/>
    <w:rsid w:val="00092BDB"/>
    <w:rsid w:val="00093997"/>
    <w:rsid w:val="00093C15"/>
    <w:rsid w:val="000946A0"/>
    <w:rsid w:val="000946EE"/>
    <w:rsid w:val="0009476A"/>
    <w:rsid w:val="00094C1F"/>
    <w:rsid w:val="00094C2C"/>
    <w:rsid w:val="000952B0"/>
    <w:rsid w:val="00095360"/>
    <w:rsid w:val="000954A3"/>
    <w:rsid w:val="0009590E"/>
    <w:rsid w:val="00095D4C"/>
    <w:rsid w:val="00095DED"/>
    <w:rsid w:val="00095EC8"/>
    <w:rsid w:val="00096008"/>
    <w:rsid w:val="0009608A"/>
    <w:rsid w:val="000960BC"/>
    <w:rsid w:val="00096634"/>
    <w:rsid w:val="000966C4"/>
    <w:rsid w:val="000967A3"/>
    <w:rsid w:val="00096CA3"/>
    <w:rsid w:val="00096DB7"/>
    <w:rsid w:val="00097361"/>
    <w:rsid w:val="0009754E"/>
    <w:rsid w:val="000977C4"/>
    <w:rsid w:val="0009792C"/>
    <w:rsid w:val="000A02DD"/>
    <w:rsid w:val="000A0B3B"/>
    <w:rsid w:val="000A12DE"/>
    <w:rsid w:val="000A12EB"/>
    <w:rsid w:val="000A14F6"/>
    <w:rsid w:val="000A18A0"/>
    <w:rsid w:val="000A1AAB"/>
    <w:rsid w:val="000A2092"/>
    <w:rsid w:val="000A20C9"/>
    <w:rsid w:val="000A21CE"/>
    <w:rsid w:val="000A2469"/>
    <w:rsid w:val="000A2B4D"/>
    <w:rsid w:val="000A2E8A"/>
    <w:rsid w:val="000A3872"/>
    <w:rsid w:val="000A4051"/>
    <w:rsid w:val="000A41F5"/>
    <w:rsid w:val="000A42D8"/>
    <w:rsid w:val="000A5191"/>
    <w:rsid w:val="000A55CC"/>
    <w:rsid w:val="000A5731"/>
    <w:rsid w:val="000A584C"/>
    <w:rsid w:val="000A58D5"/>
    <w:rsid w:val="000A5BAB"/>
    <w:rsid w:val="000A5FA0"/>
    <w:rsid w:val="000A6034"/>
    <w:rsid w:val="000A604F"/>
    <w:rsid w:val="000A6527"/>
    <w:rsid w:val="000A693D"/>
    <w:rsid w:val="000A6A73"/>
    <w:rsid w:val="000A6C85"/>
    <w:rsid w:val="000A6F16"/>
    <w:rsid w:val="000A708B"/>
    <w:rsid w:val="000A7B10"/>
    <w:rsid w:val="000A7E97"/>
    <w:rsid w:val="000A7EB5"/>
    <w:rsid w:val="000B00B2"/>
    <w:rsid w:val="000B0BE1"/>
    <w:rsid w:val="000B0C2D"/>
    <w:rsid w:val="000B0D5B"/>
    <w:rsid w:val="000B0F0E"/>
    <w:rsid w:val="000B11BE"/>
    <w:rsid w:val="000B1378"/>
    <w:rsid w:val="000B1439"/>
    <w:rsid w:val="000B164C"/>
    <w:rsid w:val="000B1672"/>
    <w:rsid w:val="000B1BF5"/>
    <w:rsid w:val="000B2397"/>
    <w:rsid w:val="000B2733"/>
    <w:rsid w:val="000B27E9"/>
    <w:rsid w:val="000B286C"/>
    <w:rsid w:val="000B2897"/>
    <w:rsid w:val="000B28AA"/>
    <w:rsid w:val="000B2992"/>
    <w:rsid w:val="000B2C4B"/>
    <w:rsid w:val="000B3524"/>
    <w:rsid w:val="000B4627"/>
    <w:rsid w:val="000B4A55"/>
    <w:rsid w:val="000B4B1B"/>
    <w:rsid w:val="000B504D"/>
    <w:rsid w:val="000B517F"/>
    <w:rsid w:val="000B55AB"/>
    <w:rsid w:val="000B561C"/>
    <w:rsid w:val="000B57AD"/>
    <w:rsid w:val="000B5939"/>
    <w:rsid w:val="000B594C"/>
    <w:rsid w:val="000B67D9"/>
    <w:rsid w:val="000B6B69"/>
    <w:rsid w:val="000B779F"/>
    <w:rsid w:val="000B7823"/>
    <w:rsid w:val="000B7C11"/>
    <w:rsid w:val="000B7C99"/>
    <w:rsid w:val="000B7D94"/>
    <w:rsid w:val="000B7FD2"/>
    <w:rsid w:val="000C01B9"/>
    <w:rsid w:val="000C03C2"/>
    <w:rsid w:val="000C03D2"/>
    <w:rsid w:val="000C04CD"/>
    <w:rsid w:val="000C058B"/>
    <w:rsid w:val="000C089C"/>
    <w:rsid w:val="000C102C"/>
    <w:rsid w:val="000C1843"/>
    <w:rsid w:val="000C1A61"/>
    <w:rsid w:val="000C1A94"/>
    <w:rsid w:val="000C1AFD"/>
    <w:rsid w:val="000C1C6A"/>
    <w:rsid w:val="000C1C77"/>
    <w:rsid w:val="000C1E42"/>
    <w:rsid w:val="000C1EF6"/>
    <w:rsid w:val="000C25AB"/>
    <w:rsid w:val="000C2601"/>
    <w:rsid w:val="000C2C95"/>
    <w:rsid w:val="000C3143"/>
    <w:rsid w:val="000C364C"/>
    <w:rsid w:val="000C393B"/>
    <w:rsid w:val="000C4047"/>
    <w:rsid w:val="000C4455"/>
    <w:rsid w:val="000C44EA"/>
    <w:rsid w:val="000C456B"/>
    <w:rsid w:val="000C46F9"/>
    <w:rsid w:val="000C471E"/>
    <w:rsid w:val="000C4A02"/>
    <w:rsid w:val="000C552C"/>
    <w:rsid w:val="000C5635"/>
    <w:rsid w:val="000C577E"/>
    <w:rsid w:val="000C5849"/>
    <w:rsid w:val="000C58F0"/>
    <w:rsid w:val="000C594B"/>
    <w:rsid w:val="000C59C5"/>
    <w:rsid w:val="000C5AFE"/>
    <w:rsid w:val="000C630C"/>
    <w:rsid w:val="000C6422"/>
    <w:rsid w:val="000C6797"/>
    <w:rsid w:val="000C6892"/>
    <w:rsid w:val="000C68EA"/>
    <w:rsid w:val="000C6C60"/>
    <w:rsid w:val="000C6EF5"/>
    <w:rsid w:val="000C71B7"/>
    <w:rsid w:val="000C7284"/>
    <w:rsid w:val="000C75A1"/>
    <w:rsid w:val="000C786B"/>
    <w:rsid w:val="000C7961"/>
    <w:rsid w:val="000C79DC"/>
    <w:rsid w:val="000C7C00"/>
    <w:rsid w:val="000C7C63"/>
    <w:rsid w:val="000D04E0"/>
    <w:rsid w:val="000D08DF"/>
    <w:rsid w:val="000D0A68"/>
    <w:rsid w:val="000D0FAF"/>
    <w:rsid w:val="000D1467"/>
    <w:rsid w:val="000D1CCC"/>
    <w:rsid w:val="000D1D8B"/>
    <w:rsid w:val="000D1FD2"/>
    <w:rsid w:val="000D20BC"/>
    <w:rsid w:val="000D2107"/>
    <w:rsid w:val="000D21F2"/>
    <w:rsid w:val="000D27CB"/>
    <w:rsid w:val="000D27FF"/>
    <w:rsid w:val="000D2876"/>
    <w:rsid w:val="000D28EA"/>
    <w:rsid w:val="000D2A18"/>
    <w:rsid w:val="000D2A47"/>
    <w:rsid w:val="000D2A76"/>
    <w:rsid w:val="000D2ECF"/>
    <w:rsid w:val="000D33A3"/>
    <w:rsid w:val="000D3552"/>
    <w:rsid w:val="000D4004"/>
    <w:rsid w:val="000D4052"/>
    <w:rsid w:val="000D40BD"/>
    <w:rsid w:val="000D4289"/>
    <w:rsid w:val="000D440F"/>
    <w:rsid w:val="000D4962"/>
    <w:rsid w:val="000D4BDD"/>
    <w:rsid w:val="000D503D"/>
    <w:rsid w:val="000D52B8"/>
    <w:rsid w:val="000D5568"/>
    <w:rsid w:val="000D5717"/>
    <w:rsid w:val="000D57AC"/>
    <w:rsid w:val="000D607E"/>
    <w:rsid w:val="000D6B6F"/>
    <w:rsid w:val="000D6BEB"/>
    <w:rsid w:val="000D6BED"/>
    <w:rsid w:val="000D6BFB"/>
    <w:rsid w:val="000D6F02"/>
    <w:rsid w:val="000D6FF4"/>
    <w:rsid w:val="000D714F"/>
    <w:rsid w:val="000D7B13"/>
    <w:rsid w:val="000D7D93"/>
    <w:rsid w:val="000D7ECD"/>
    <w:rsid w:val="000E0CB1"/>
    <w:rsid w:val="000E128F"/>
    <w:rsid w:val="000E1D33"/>
    <w:rsid w:val="000E1D61"/>
    <w:rsid w:val="000E2DF9"/>
    <w:rsid w:val="000E332F"/>
    <w:rsid w:val="000E3704"/>
    <w:rsid w:val="000E3DFD"/>
    <w:rsid w:val="000E3F5D"/>
    <w:rsid w:val="000E4BB8"/>
    <w:rsid w:val="000E4C83"/>
    <w:rsid w:val="000E4FAC"/>
    <w:rsid w:val="000E5527"/>
    <w:rsid w:val="000E572C"/>
    <w:rsid w:val="000E5DB3"/>
    <w:rsid w:val="000E6258"/>
    <w:rsid w:val="000E63E9"/>
    <w:rsid w:val="000E643B"/>
    <w:rsid w:val="000E6688"/>
    <w:rsid w:val="000E67E3"/>
    <w:rsid w:val="000E6804"/>
    <w:rsid w:val="000E6981"/>
    <w:rsid w:val="000E7003"/>
    <w:rsid w:val="000E7449"/>
    <w:rsid w:val="000E75E6"/>
    <w:rsid w:val="000E7705"/>
    <w:rsid w:val="000E775D"/>
    <w:rsid w:val="000E77EF"/>
    <w:rsid w:val="000E7AE8"/>
    <w:rsid w:val="000E7B8A"/>
    <w:rsid w:val="000F04E6"/>
    <w:rsid w:val="000F063A"/>
    <w:rsid w:val="000F06CD"/>
    <w:rsid w:val="000F071E"/>
    <w:rsid w:val="000F09B0"/>
    <w:rsid w:val="000F09E1"/>
    <w:rsid w:val="000F0BAA"/>
    <w:rsid w:val="000F0DBF"/>
    <w:rsid w:val="000F10A8"/>
    <w:rsid w:val="000F1105"/>
    <w:rsid w:val="000F1365"/>
    <w:rsid w:val="000F1517"/>
    <w:rsid w:val="000F1FDF"/>
    <w:rsid w:val="000F2377"/>
    <w:rsid w:val="000F2470"/>
    <w:rsid w:val="000F2521"/>
    <w:rsid w:val="000F26D8"/>
    <w:rsid w:val="000F2749"/>
    <w:rsid w:val="000F2A34"/>
    <w:rsid w:val="000F2A3E"/>
    <w:rsid w:val="000F2C50"/>
    <w:rsid w:val="000F2D06"/>
    <w:rsid w:val="000F33B4"/>
    <w:rsid w:val="000F362A"/>
    <w:rsid w:val="000F39A0"/>
    <w:rsid w:val="000F3C52"/>
    <w:rsid w:val="000F440F"/>
    <w:rsid w:val="000F4432"/>
    <w:rsid w:val="000F44B9"/>
    <w:rsid w:val="000F4516"/>
    <w:rsid w:val="000F458E"/>
    <w:rsid w:val="000F45CD"/>
    <w:rsid w:val="000F4777"/>
    <w:rsid w:val="000F4B7E"/>
    <w:rsid w:val="000F4C2E"/>
    <w:rsid w:val="000F4C91"/>
    <w:rsid w:val="000F4CF8"/>
    <w:rsid w:val="000F4D87"/>
    <w:rsid w:val="000F50DD"/>
    <w:rsid w:val="000F531A"/>
    <w:rsid w:val="000F5614"/>
    <w:rsid w:val="000F563D"/>
    <w:rsid w:val="000F5768"/>
    <w:rsid w:val="000F5C58"/>
    <w:rsid w:val="000F5DFF"/>
    <w:rsid w:val="000F5E3D"/>
    <w:rsid w:val="000F5F22"/>
    <w:rsid w:val="000F648E"/>
    <w:rsid w:val="000F6696"/>
    <w:rsid w:val="000F6730"/>
    <w:rsid w:val="000F6E2B"/>
    <w:rsid w:val="000F6EE4"/>
    <w:rsid w:val="000F6F91"/>
    <w:rsid w:val="000F711A"/>
    <w:rsid w:val="000F73B0"/>
    <w:rsid w:val="000F7552"/>
    <w:rsid w:val="0010020C"/>
    <w:rsid w:val="00100529"/>
    <w:rsid w:val="001005F6"/>
    <w:rsid w:val="00100699"/>
    <w:rsid w:val="00100957"/>
    <w:rsid w:val="00100E59"/>
    <w:rsid w:val="00100FFD"/>
    <w:rsid w:val="00101297"/>
    <w:rsid w:val="0010161A"/>
    <w:rsid w:val="00101820"/>
    <w:rsid w:val="0010185A"/>
    <w:rsid w:val="001019B2"/>
    <w:rsid w:val="001019BA"/>
    <w:rsid w:val="00101D57"/>
    <w:rsid w:val="00102175"/>
    <w:rsid w:val="001023AF"/>
    <w:rsid w:val="00102414"/>
    <w:rsid w:val="00102EB5"/>
    <w:rsid w:val="00103075"/>
    <w:rsid w:val="00103257"/>
    <w:rsid w:val="001034E9"/>
    <w:rsid w:val="00103DBA"/>
    <w:rsid w:val="00103FD6"/>
    <w:rsid w:val="00104692"/>
    <w:rsid w:val="00104D0C"/>
    <w:rsid w:val="00105217"/>
    <w:rsid w:val="00105306"/>
    <w:rsid w:val="00105344"/>
    <w:rsid w:val="00105534"/>
    <w:rsid w:val="00105A00"/>
    <w:rsid w:val="00105EDA"/>
    <w:rsid w:val="001061A4"/>
    <w:rsid w:val="00106654"/>
    <w:rsid w:val="001066FF"/>
    <w:rsid w:val="00106763"/>
    <w:rsid w:val="00106BD3"/>
    <w:rsid w:val="00106CC3"/>
    <w:rsid w:val="0010722F"/>
    <w:rsid w:val="001075CD"/>
    <w:rsid w:val="00107991"/>
    <w:rsid w:val="00107B4B"/>
    <w:rsid w:val="00107C6D"/>
    <w:rsid w:val="00107DD0"/>
    <w:rsid w:val="00107ED5"/>
    <w:rsid w:val="00110014"/>
    <w:rsid w:val="0011002A"/>
    <w:rsid w:val="00110AE5"/>
    <w:rsid w:val="00110FD1"/>
    <w:rsid w:val="00111192"/>
    <w:rsid w:val="001111FC"/>
    <w:rsid w:val="00111543"/>
    <w:rsid w:val="00111674"/>
    <w:rsid w:val="0011215C"/>
    <w:rsid w:val="00112CE6"/>
    <w:rsid w:val="00112CFB"/>
    <w:rsid w:val="00112E72"/>
    <w:rsid w:val="00113068"/>
    <w:rsid w:val="0011356D"/>
    <w:rsid w:val="001136E5"/>
    <w:rsid w:val="001138AB"/>
    <w:rsid w:val="00113BAC"/>
    <w:rsid w:val="00113DC9"/>
    <w:rsid w:val="00114714"/>
    <w:rsid w:val="0011515E"/>
    <w:rsid w:val="00115412"/>
    <w:rsid w:val="00115A06"/>
    <w:rsid w:val="00115BAD"/>
    <w:rsid w:val="00115BC8"/>
    <w:rsid w:val="001165B7"/>
    <w:rsid w:val="00116C25"/>
    <w:rsid w:val="00116FD9"/>
    <w:rsid w:val="001170D2"/>
    <w:rsid w:val="001179EE"/>
    <w:rsid w:val="001200C5"/>
    <w:rsid w:val="001203A7"/>
    <w:rsid w:val="00120419"/>
    <w:rsid w:val="00120819"/>
    <w:rsid w:val="00120C73"/>
    <w:rsid w:val="00120DEA"/>
    <w:rsid w:val="00121639"/>
    <w:rsid w:val="00121DB8"/>
    <w:rsid w:val="00121DBE"/>
    <w:rsid w:val="0012256B"/>
    <w:rsid w:val="0012272A"/>
    <w:rsid w:val="00122A90"/>
    <w:rsid w:val="00123191"/>
    <w:rsid w:val="001231B8"/>
    <w:rsid w:val="00123362"/>
    <w:rsid w:val="00123710"/>
    <w:rsid w:val="00124154"/>
    <w:rsid w:val="00124162"/>
    <w:rsid w:val="0012428F"/>
    <w:rsid w:val="001243AC"/>
    <w:rsid w:val="0012472A"/>
    <w:rsid w:val="00124F39"/>
    <w:rsid w:val="00125240"/>
    <w:rsid w:val="00125264"/>
    <w:rsid w:val="00125460"/>
    <w:rsid w:val="00125862"/>
    <w:rsid w:val="0012601A"/>
    <w:rsid w:val="0012613A"/>
    <w:rsid w:val="001262D6"/>
    <w:rsid w:val="0012651E"/>
    <w:rsid w:val="00126604"/>
    <w:rsid w:val="00126A8C"/>
    <w:rsid w:val="00126A98"/>
    <w:rsid w:val="00126B81"/>
    <w:rsid w:val="00127AEB"/>
    <w:rsid w:val="00127CEA"/>
    <w:rsid w:val="00127DD0"/>
    <w:rsid w:val="00127E69"/>
    <w:rsid w:val="00127FC6"/>
    <w:rsid w:val="00130AF2"/>
    <w:rsid w:val="00130BF9"/>
    <w:rsid w:val="00130EEE"/>
    <w:rsid w:val="00130F4A"/>
    <w:rsid w:val="00131151"/>
    <w:rsid w:val="00131D7A"/>
    <w:rsid w:val="00131E38"/>
    <w:rsid w:val="0013204C"/>
    <w:rsid w:val="001321E6"/>
    <w:rsid w:val="0013256A"/>
    <w:rsid w:val="00132877"/>
    <w:rsid w:val="001329AD"/>
    <w:rsid w:val="00133096"/>
    <w:rsid w:val="001330E3"/>
    <w:rsid w:val="00133207"/>
    <w:rsid w:val="001332E0"/>
    <w:rsid w:val="00133391"/>
    <w:rsid w:val="001335C7"/>
    <w:rsid w:val="0013367E"/>
    <w:rsid w:val="001338C9"/>
    <w:rsid w:val="00134217"/>
    <w:rsid w:val="00134338"/>
    <w:rsid w:val="001346D9"/>
    <w:rsid w:val="00134890"/>
    <w:rsid w:val="00134928"/>
    <w:rsid w:val="00134A1B"/>
    <w:rsid w:val="00134BA9"/>
    <w:rsid w:val="00134D16"/>
    <w:rsid w:val="00134D2C"/>
    <w:rsid w:val="0013505F"/>
    <w:rsid w:val="0013551A"/>
    <w:rsid w:val="00135AB8"/>
    <w:rsid w:val="00135AF3"/>
    <w:rsid w:val="0013628E"/>
    <w:rsid w:val="00136603"/>
    <w:rsid w:val="00136A61"/>
    <w:rsid w:val="00136BCD"/>
    <w:rsid w:val="001371B3"/>
    <w:rsid w:val="00137A0D"/>
    <w:rsid w:val="00137A0E"/>
    <w:rsid w:val="00137D93"/>
    <w:rsid w:val="00137DD3"/>
    <w:rsid w:val="00137DF6"/>
    <w:rsid w:val="0014045D"/>
    <w:rsid w:val="001406BF"/>
    <w:rsid w:val="00140C85"/>
    <w:rsid w:val="00140E24"/>
    <w:rsid w:val="00140F5E"/>
    <w:rsid w:val="00141467"/>
    <w:rsid w:val="00141AE9"/>
    <w:rsid w:val="0014259F"/>
    <w:rsid w:val="001428EF"/>
    <w:rsid w:val="0014290D"/>
    <w:rsid w:val="00142AA4"/>
    <w:rsid w:val="00142B58"/>
    <w:rsid w:val="00142D89"/>
    <w:rsid w:val="00143154"/>
    <w:rsid w:val="001437E9"/>
    <w:rsid w:val="0014382D"/>
    <w:rsid w:val="00143A3B"/>
    <w:rsid w:val="00143EFD"/>
    <w:rsid w:val="00144192"/>
    <w:rsid w:val="001442F6"/>
    <w:rsid w:val="001446DA"/>
    <w:rsid w:val="00144A23"/>
    <w:rsid w:val="00144BF2"/>
    <w:rsid w:val="00144C52"/>
    <w:rsid w:val="0014591B"/>
    <w:rsid w:val="00145933"/>
    <w:rsid w:val="00145CBE"/>
    <w:rsid w:val="00145CDF"/>
    <w:rsid w:val="00146109"/>
    <w:rsid w:val="0014610D"/>
    <w:rsid w:val="00146407"/>
    <w:rsid w:val="00146547"/>
    <w:rsid w:val="00146742"/>
    <w:rsid w:val="0014718D"/>
    <w:rsid w:val="0014785A"/>
    <w:rsid w:val="00147931"/>
    <w:rsid w:val="00147D65"/>
    <w:rsid w:val="00147FA3"/>
    <w:rsid w:val="00147FC2"/>
    <w:rsid w:val="0015052D"/>
    <w:rsid w:val="001506D6"/>
    <w:rsid w:val="001507EA"/>
    <w:rsid w:val="00150D34"/>
    <w:rsid w:val="00150D49"/>
    <w:rsid w:val="00150F6B"/>
    <w:rsid w:val="00151023"/>
    <w:rsid w:val="001512BD"/>
    <w:rsid w:val="001513D6"/>
    <w:rsid w:val="001513F8"/>
    <w:rsid w:val="001515FC"/>
    <w:rsid w:val="00151C52"/>
    <w:rsid w:val="00151D03"/>
    <w:rsid w:val="00151D40"/>
    <w:rsid w:val="00151FFD"/>
    <w:rsid w:val="001527F2"/>
    <w:rsid w:val="00152CCC"/>
    <w:rsid w:val="00152ED9"/>
    <w:rsid w:val="00153B16"/>
    <w:rsid w:val="00153D6C"/>
    <w:rsid w:val="00154621"/>
    <w:rsid w:val="001547D1"/>
    <w:rsid w:val="001548EB"/>
    <w:rsid w:val="00154B62"/>
    <w:rsid w:val="00154D8A"/>
    <w:rsid w:val="00154F1A"/>
    <w:rsid w:val="00154F39"/>
    <w:rsid w:val="00155078"/>
    <w:rsid w:val="0015576F"/>
    <w:rsid w:val="00155A09"/>
    <w:rsid w:val="00155C76"/>
    <w:rsid w:val="00155CDE"/>
    <w:rsid w:val="0015672D"/>
    <w:rsid w:val="00156B88"/>
    <w:rsid w:val="00156F4E"/>
    <w:rsid w:val="00157339"/>
    <w:rsid w:val="001573BD"/>
    <w:rsid w:val="001573E7"/>
    <w:rsid w:val="00157434"/>
    <w:rsid w:val="001577B1"/>
    <w:rsid w:val="0016088F"/>
    <w:rsid w:val="00160AD7"/>
    <w:rsid w:val="001619C2"/>
    <w:rsid w:val="00161F56"/>
    <w:rsid w:val="0016218E"/>
    <w:rsid w:val="00162237"/>
    <w:rsid w:val="0016282B"/>
    <w:rsid w:val="001630BA"/>
    <w:rsid w:val="00163154"/>
    <w:rsid w:val="0016351E"/>
    <w:rsid w:val="0016385D"/>
    <w:rsid w:val="00163863"/>
    <w:rsid w:val="001639BA"/>
    <w:rsid w:val="00163A43"/>
    <w:rsid w:val="0016401D"/>
    <w:rsid w:val="00164D53"/>
    <w:rsid w:val="00164E77"/>
    <w:rsid w:val="00164F65"/>
    <w:rsid w:val="0016530A"/>
    <w:rsid w:val="0016540E"/>
    <w:rsid w:val="001658FE"/>
    <w:rsid w:val="00165949"/>
    <w:rsid w:val="00165B68"/>
    <w:rsid w:val="00165B72"/>
    <w:rsid w:val="00165F1C"/>
    <w:rsid w:val="001660B4"/>
    <w:rsid w:val="001664D0"/>
    <w:rsid w:val="00166574"/>
    <w:rsid w:val="00166CF6"/>
    <w:rsid w:val="001672E1"/>
    <w:rsid w:val="001673E7"/>
    <w:rsid w:val="0016770F"/>
    <w:rsid w:val="00167989"/>
    <w:rsid w:val="00170352"/>
    <w:rsid w:val="0017066C"/>
    <w:rsid w:val="00170E0C"/>
    <w:rsid w:val="001712A4"/>
    <w:rsid w:val="0017170F"/>
    <w:rsid w:val="0017179B"/>
    <w:rsid w:val="001717E6"/>
    <w:rsid w:val="00171C09"/>
    <w:rsid w:val="001720EF"/>
    <w:rsid w:val="00172630"/>
    <w:rsid w:val="001728A8"/>
    <w:rsid w:val="00172A70"/>
    <w:rsid w:val="00172D4A"/>
    <w:rsid w:val="00173200"/>
    <w:rsid w:val="00173713"/>
    <w:rsid w:val="00173CC5"/>
    <w:rsid w:val="00173DA0"/>
    <w:rsid w:val="00173E55"/>
    <w:rsid w:val="00173E5A"/>
    <w:rsid w:val="00173F1A"/>
    <w:rsid w:val="00173FC9"/>
    <w:rsid w:val="0017455A"/>
    <w:rsid w:val="001748FF"/>
    <w:rsid w:val="0017562D"/>
    <w:rsid w:val="00175B69"/>
    <w:rsid w:val="00175E19"/>
    <w:rsid w:val="0017605A"/>
    <w:rsid w:val="001762E1"/>
    <w:rsid w:val="0017630D"/>
    <w:rsid w:val="0017639C"/>
    <w:rsid w:val="00176409"/>
    <w:rsid w:val="00176DFA"/>
    <w:rsid w:val="00176EA1"/>
    <w:rsid w:val="00176FAD"/>
    <w:rsid w:val="00176FB7"/>
    <w:rsid w:val="0017713C"/>
    <w:rsid w:val="00177186"/>
    <w:rsid w:val="00177264"/>
    <w:rsid w:val="001775F4"/>
    <w:rsid w:val="00177952"/>
    <w:rsid w:val="00177DE4"/>
    <w:rsid w:val="0018020D"/>
    <w:rsid w:val="00180860"/>
    <w:rsid w:val="00180DC6"/>
    <w:rsid w:val="00180E34"/>
    <w:rsid w:val="0018105D"/>
    <w:rsid w:val="00181C4A"/>
    <w:rsid w:val="00181CB3"/>
    <w:rsid w:val="00181E2C"/>
    <w:rsid w:val="0018220B"/>
    <w:rsid w:val="0018251F"/>
    <w:rsid w:val="00182C86"/>
    <w:rsid w:val="00182DF9"/>
    <w:rsid w:val="0018304C"/>
    <w:rsid w:val="001835E0"/>
    <w:rsid w:val="0018382D"/>
    <w:rsid w:val="0018388B"/>
    <w:rsid w:val="00183AF3"/>
    <w:rsid w:val="00183B2A"/>
    <w:rsid w:val="00183D49"/>
    <w:rsid w:val="00184087"/>
    <w:rsid w:val="001842AA"/>
    <w:rsid w:val="001844CE"/>
    <w:rsid w:val="00184831"/>
    <w:rsid w:val="00184A76"/>
    <w:rsid w:val="00184D95"/>
    <w:rsid w:val="00184FB3"/>
    <w:rsid w:val="00184FE4"/>
    <w:rsid w:val="00185396"/>
    <w:rsid w:val="001853AE"/>
    <w:rsid w:val="001853E3"/>
    <w:rsid w:val="00185443"/>
    <w:rsid w:val="001856E4"/>
    <w:rsid w:val="00185846"/>
    <w:rsid w:val="00185AEF"/>
    <w:rsid w:val="00185D4D"/>
    <w:rsid w:val="00185E0D"/>
    <w:rsid w:val="00185E7B"/>
    <w:rsid w:val="00185F11"/>
    <w:rsid w:val="00186018"/>
    <w:rsid w:val="001861F2"/>
    <w:rsid w:val="0018652F"/>
    <w:rsid w:val="00186A08"/>
    <w:rsid w:val="00186B86"/>
    <w:rsid w:val="00186C64"/>
    <w:rsid w:val="00186C84"/>
    <w:rsid w:val="00186FD9"/>
    <w:rsid w:val="00187025"/>
    <w:rsid w:val="001871D8"/>
    <w:rsid w:val="001872DA"/>
    <w:rsid w:val="00187345"/>
    <w:rsid w:val="00190188"/>
    <w:rsid w:val="001916FA"/>
    <w:rsid w:val="00191E06"/>
    <w:rsid w:val="00192370"/>
    <w:rsid w:val="00192396"/>
    <w:rsid w:val="0019280A"/>
    <w:rsid w:val="001929E9"/>
    <w:rsid w:val="00192A7E"/>
    <w:rsid w:val="0019315D"/>
    <w:rsid w:val="001933E2"/>
    <w:rsid w:val="001935F4"/>
    <w:rsid w:val="001935F9"/>
    <w:rsid w:val="001938B2"/>
    <w:rsid w:val="00193F48"/>
    <w:rsid w:val="00194478"/>
    <w:rsid w:val="00194613"/>
    <w:rsid w:val="00194801"/>
    <w:rsid w:val="001948B0"/>
    <w:rsid w:val="00194F4B"/>
    <w:rsid w:val="00195014"/>
    <w:rsid w:val="0019544A"/>
    <w:rsid w:val="00195A36"/>
    <w:rsid w:val="00195C16"/>
    <w:rsid w:val="00195D93"/>
    <w:rsid w:val="00195DA1"/>
    <w:rsid w:val="0019666D"/>
    <w:rsid w:val="00196EBD"/>
    <w:rsid w:val="00197238"/>
    <w:rsid w:val="00197284"/>
    <w:rsid w:val="001973F0"/>
    <w:rsid w:val="00197738"/>
    <w:rsid w:val="0019785C"/>
    <w:rsid w:val="00197CA6"/>
    <w:rsid w:val="00197D84"/>
    <w:rsid w:val="00197E74"/>
    <w:rsid w:val="00197FB9"/>
    <w:rsid w:val="001A0059"/>
    <w:rsid w:val="001A01E0"/>
    <w:rsid w:val="001A0438"/>
    <w:rsid w:val="001A0520"/>
    <w:rsid w:val="001A0EDC"/>
    <w:rsid w:val="001A0F8D"/>
    <w:rsid w:val="001A138E"/>
    <w:rsid w:val="001A15F0"/>
    <w:rsid w:val="001A1B39"/>
    <w:rsid w:val="001A1B64"/>
    <w:rsid w:val="001A1E18"/>
    <w:rsid w:val="001A242F"/>
    <w:rsid w:val="001A250A"/>
    <w:rsid w:val="001A25FB"/>
    <w:rsid w:val="001A266D"/>
    <w:rsid w:val="001A2779"/>
    <w:rsid w:val="001A278D"/>
    <w:rsid w:val="001A2B24"/>
    <w:rsid w:val="001A38B1"/>
    <w:rsid w:val="001A3C1A"/>
    <w:rsid w:val="001A3E43"/>
    <w:rsid w:val="001A44DF"/>
    <w:rsid w:val="001A46E2"/>
    <w:rsid w:val="001A484F"/>
    <w:rsid w:val="001A48F6"/>
    <w:rsid w:val="001A4C1B"/>
    <w:rsid w:val="001A4CAB"/>
    <w:rsid w:val="001A4F32"/>
    <w:rsid w:val="001A4FB8"/>
    <w:rsid w:val="001A5006"/>
    <w:rsid w:val="001A579E"/>
    <w:rsid w:val="001A5AA4"/>
    <w:rsid w:val="001A5B6B"/>
    <w:rsid w:val="001A5E31"/>
    <w:rsid w:val="001A5F48"/>
    <w:rsid w:val="001A60B1"/>
    <w:rsid w:val="001A61C1"/>
    <w:rsid w:val="001A6308"/>
    <w:rsid w:val="001A66C6"/>
    <w:rsid w:val="001A6BA0"/>
    <w:rsid w:val="001A71B3"/>
    <w:rsid w:val="001A74F9"/>
    <w:rsid w:val="001A7882"/>
    <w:rsid w:val="001A7912"/>
    <w:rsid w:val="001A7A6F"/>
    <w:rsid w:val="001A7F01"/>
    <w:rsid w:val="001B03E6"/>
    <w:rsid w:val="001B0484"/>
    <w:rsid w:val="001B0526"/>
    <w:rsid w:val="001B0B22"/>
    <w:rsid w:val="001B0FD8"/>
    <w:rsid w:val="001B1337"/>
    <w:rsid w:val="001B1D40"/>
    <w:rsid w:val="001B1E51"/>
    <w:rsid w:val="001B1E76"/>
    <w:rsid w:val="001B2625"/>
    <w:rsid w:val="001B2743"/>
    <w:rsid w:val="001B2810"/>
    <w:rsid w:val="001B2CEA"/>
    <w:rsid w:val="001B2D77"/>
    <w:rsid w:val="001B2E60"/>
    <w:rsid w:val="001B369F"/>
    <w:rsid w:val="001B41C4"/>
    <w:rsid w:val="001B421F"/>
    <w:rsid w:val="001B44DD"/>
    <w:rsid w:val="001B46A1"/>
    <w:rsid w:val="001B49F9"/>
    <w:rsid w:val="001B4B52"/>
    <w:rsid w:val="001B4B88"/>
    <w:rsid w:val="001B4DE4"/>
    <w:rsid w:val="001B4E7A"/>
    <w:rsid w:val="001B50E5"/>
    <w:rsid w:val="001B54FB"/>
    <w:rsid w:val="001B5605"/>
    <w:rsid w:val="001B563A"/>
    <w:rsid w:val="001B58ED"/>
    <w:rsid w:val="001B5B18"/>
    <w:rsid w:val="001B5BCA"/>
    <w:rsid w:val="001B5BEF"/>
    <w:rsid w:val="001B60E4"/>
    <w:rsid w:val="001B6123"/>
    <w:rsid w:val="001B65FA"/>
    <w:rsid w:val="001B67AE"/>
    <w:rsid w:val="001B6995"/>
    <w:rsid w:val="001B6B27"/>
    <w:rsid w:val="001B6B58"/>
    <w:rsid w:val="001B6CC9"/>
    <w:rsid w:val="001B6E75"/>
    <w:rsid w:val="001B6FCE"/>
    <w:rsid w:val="001B735A"/>
    <w:rsid w:val="001B7480"/>
    <w:rsid w:val="001B7757"/>
    <w:rsid w:val="001B7ACA"/>
    <w:rsid w:val="001B7EED"/>
    <w:rsid w:val="001B7F60"/>
    <w:rsid w:val="001C0050"/>
    <w:rsid w:val="001C0160"/>
    <w:rsid w:val="001C07B9"/>
    <w:rsid w:val="001C08F0"/>
    <w:rsid w:val="001C0A78"/>
    <w:rsid w:val="001C0D0F"/>
    <w:rsid w:val="001C11B8"/>
    <w:rsid w:val="001C12B1"/>
    <w:rsid w:val="001C16E9"/>
    <w:rsid w:val="001C1D03"/>
    <w:rsid w:val="001C2122"/>
    <w:rsid w:val="001C2797"/>
    <w:rsid w:val="001C2922"/>
    <w:rsid w:val="001C2CB1"/>
    <w:rsid w:val="001C2E77"/>
    <w:rsid w:val="001C2EEC"/>
    <w:rsid w:val="001C40EF"/>
    <w:rsid w:val="001C42BE"/>
    <w:rsid w:val="001C4854"/>
    <w:rsid w:val="001C4E15"/>
    <w:rsid w:val="001C5168"/>
    <w:rsid w:val="001C56D6"/>
    <w:rsid w:val="001C56D7"/>
    <w:rsid w:val="001C5820"/>
    <w:rsid w:val="001C58AA"/>
    <w:rsid w:val="001C5CA3"/>
    <w:rsid w:val="001C6353"/>
    <w:rsid w:val="001C64F3"/>
    <w:rsid w:val="001C6501"/>
    <w:rsid w:val="001C654E"/>
    <w:rsid w:val="001C6703"/>
    <w:rsid w:val="001C6B6A"/>
    <w:rsid w:val="001C6C66"/>
    <w:rsid w:val="001C6C9A"/>
    <w:rsid w:val="001C6CD8"/>
    <w:rsid w:val="001C6CFD"/>
    <w:rsid w:val="001C7477"/>
    <w:rsid w:val="001C755F"/>
    <w:rsid w:val="001C75D5"/>
    <w:rsid w:val="001C7AFC"/>
    <w:rsid w:val="001C7B91"/>
    <w:rsid w:val="001C7BA9"/>
    <w:rsid w:val="001C7C27"/>
    <w:rsid w:val="001C7E59"/>
    <w:rsid w:val="001C7F67"/>
    <w:rsid w:val="001D0183"/>
    <w:rsid w:val="001D01E1"/>
    <w:rsid w:val="001D0274"/>
    <w:rsid w:val="001D083D"/>
    <w:rsid w:val="001D0A91"/>
    <w:rsid w:val="001D0A99"/>
    <w:rsid w:val="001D0EEA"/>
    <w:rsid w:val="001D1006"/>
    <w:rsid w:val="001D1638"/>
    <w:rsid w:val="001D1B03"/>
    <w:rsid w:val="001D2017"/>
    <w:rsid w:val="001D2332"/>
    <w:rsid w:val="001D25F6"/>
    <w:rsid w:val="001D2B32"/>
    <w:rsid w:val="001D3263"/>
    <w:rsid w:val="001D3A5B"/>
    <w:rsid w:val="001D4062"/>
    <w:rsid w:val="001D5073"/>
    <w:rsid w:val="001D54CF"/>
    <w:rsid w:val="001D5523"/>
    <w:rsid w:val="001D5702"/>
    <w:rsid w:val="001D6297"/>
    <w:rsid w:val="001D6673"/>
    <w:rsid w:val="001D6D8C"/>
    <w:rsid w:val="001D727D"/>
    <w:rsid w:val="001D72AC"/>
    <w:rsid w:val="001D75ED"/>
    <w:rsid w:val="001D7662"/>
    <w:rsid w:val="001D7A6F"/>
    <w:rsid w:val="001E0132"/>
    <w:rsid w:val="001E04B1"/>
    <w:rsid w:val="001E05FD"/>
    <w:rsid w:val="001E0695"/>
    <w:rsid w:val="001E0ABB"/>
    <w:rsid w:val="001E0AE9"/>
    <w:rsid w:val="001E1222"/>
    <w:rsid w:val="001E1270"/>
    <w:rsid w:val="001E1458"/>
    <w:rsid w:val="001E183D"/>
    <w:rsid w:val="001E1905"/>
    <w:rsid w:val="001E1C32"/>
    <w:rsid w:val="001E1D3A"/>
    <w:rsid w:val="001E1E80"/>
    <w:rsid w:val="001E1F89"/>
    <w:rsid w:val="001E2024"/>
    <w:rsid w:val="001E2365"/>
    <w:rsid w:val="001E23E8"/>
    <w:rsid w:val="001E2D61"/>
    <w:rsid w:val="001E35F4"/>
    <w:rsid w:val="001E37C4"/>
    <w:rsid w:val="001E3943"/>
    <w:rsid w:val="001E3A56"/>
    <w:rsid w:val="001E3C7A"/>
    <w:rsid w:val="001E3D4F"/>
    <w:rsid w:val="001E3EFD"/>
    <w:rsid w:val="001E3FA0"/>
    <w:rsid w:val="001E401A"/>
    <w:rsid w:val="001E4151"/>
    <w:rsid w:val="001E48B2"/>
    <w:rsid w:val="001E4D71"/>
    <w:rsid w:val="001E5AC6"/>
    <w:rsid w:val="001E5CAD"/>
    <w:rsid w:val="001E604A"/>
    <w:rsid w:val="001E62AB"/>
    <w:rsid w:val="001E62F7"/>
    <w:rsid w:val="001E633C"/>
    <w:rsid w:val="001E644F"/>
    <w:rsid w:val="001E66AE"/>
    <w:rsid w:val="001E694B"/>
    <w:rsid w:val="001E7107"/>
    <w:rsid w:val="001E72FB"/>
    <w:rsid w:val="001E73AD"/>
    <w:rsid w:val="001E7921"/>
    <w:rsid w:val="001E7EB1"/>
    <w:rsid w:val="001F023C"/>
    <w:rsid w:val="001F0ACE"/>
    <w:rsid w:val="001F0E8A"/>
    <w:rsid w:val="001F1287"/>
    <w:rsid w:val="001F1376"/>
    <w:rsid w:val="001F161C"/>
    <w:rsid w:val="001F19CE"/>
    <w:rsid w:val="001F1A22"/>
    <w:rsid w:val="001F1A3D"/>
    <w:rsid w:val="001F1B90"/>
    <w:rsid w:val="001F2265"/>
    <w:rsid w:val="001F299C"/>
    <w:rsid w:val="001F2CA5"/>
    <w:rsid w:val="001F2CF7"/>
    <w:rsid w:val="001F2DC4"/>
    <w:rsid w:val="001F2DD4"/>
    <w:rsid w:val="001F30AC"/>
    <w:rsid w:val="001F33D1"/>
    <w:rsid w:val="001F3EE1"/>
    <w:rsid w:val="001F3FB7"/>
    <w:rsid w:val="001F40A4"/>
    <w:rsid w:val="001F428A"/>
    <w:rsid w:val="001F497F"/>
    <w:rsid w:val="001F49DA"/>
    <w:rsid w:val="001F4C50"/>
    <w:rsid w:val="001F4CBD"/>
    <w:rsid w:val="001F4CBE"/>
    <w:rsid w:val="001F4DE0"/>
    <w:rsid w:val="001F50DF"/>
    <w:rsid w:val="001F57EF"/>
    <w:rsid w:val="001F5A0F"/>
    <w:rsid w:val="001F5B1B"/>
    <w:rsid w:val="001F5BB3"/>
    <w:rsid w:val="001F68B3"/>
    <w:rsid w:val="001F6B92"/>
    <w:rsid w:val="001F6C56"/>
    <w:rsid w:val="001F77C8"/>
    <w:rsid w:val="001F7805"/>
    <w:rsid w:val="001F7923"/>
    <w:rsid w:val="001F7A23"/>
    <w:rsid w:val="001F7AFF"/>
    <w:rsid w:val="001F7F8E"/>
    <w:rsid w:val="00200105"/>
    <w:rsid w:val="002001E7"/>
    <w:rsid w:val="0020044D"/>
    <w:rsid w:val="002005D7"/>
    <w:rsid w:val="0020083B"/>
    <w:rsid w:val="00200912"/>
    <w:rsid w:val="00201157"/>
    <w:rsid w:val="0020121C"/>
    <w:rsid w:val="00201AA1"/>
    <w:rsid w:val="00201D19"/>
    <w:rsid w:val="00201ED1"/>
    <w:rsid w:val="002024AB"/>
    <w:rsid w:val="0020301D"/>
    <w:rsid w:val="0020318B"/>
    <w:rsid w:val="0020325B"/>
    <w:rsid w:val="00203771"/>
    <w:rsid w:val="00203FF6"/>
    <w:rsid w:val="0020408C"/>
    <w:rsid w:val="00204364"/>
    <w:rsid w:val="00204C3B"/>
    <w:rsid w:val="00204D28"/>
    <w:rsid w:val="00204E2A"/>
    <w:rsid w:val="00204E66"/>
    <w:rsid w:val="00204FBD"/>
    <w:rsid w:val="00205188"/>
    <w:rsid w:val="00205479"/>
    <w:rsid w:val="00205495"/>
    <w:rsid w:val="00205A57"/>
    <w:rsid w:val="00206301"/>
    <w:rsid w:val="0020646D"/>
    <w:rsid w:val="002067CB"/>
    <w:rsid w:val="002068A7"/>
    <w:rsid w:val="00206948"/>
    <w:rsid w:val="00206B6C"/>
    <w:rsid w:val="00207181"/>
    <w:rsid w:val="002071BF"/>
    <w:rsid w:val="002071E0"/>
    <w:rsid w:val="00207339"/>
    <w:rsid w:val="002075D3"/>
    <w:rsid w:val="0020779D"/>
    <w:rsid w:val="00207A2E"/>
    <w:rsid w:val="00207BD4"/>
    <w:rsid w:val="00207CC2"/>
    <w:rsid w:val="00207CE7"/>
    <w:rsid w:val="00207E1A"/>
    <w:rsid w:val="00207EE0"/>
    <w:rsid w:val="0021013B"/>
    <w:rsid w:val="0021056C"/>
    <w:rsid w:val="00210AC4"/>
    <w:rsid w:val="002112D3"/>
    <w:rsid w:val="002113FA"/>
    <w:rsid w:val="00211F83"/>
    <w:rsid w:val="00212368"/>
    <w:rsid w:val="00212C60"/>
    <w:rsid w:val="00212C8A"/>
    <w:rsid w:val="00213476"/>
    <w:rsid w:val="00213AE3"/>
    <w:rsid w:val="00213CB1"/>
    <w:rsid w:val="00213E0C"/>
    <w:rsid w:val="00213F15"/>
    <w:rsid w:val="002143EA"/>
    <w:rsid w:val="00214951"/>
    <w:rsid w:val="00215362"/>
    <w:rsid w:val="002154A3"/>
    <w:rsid w:val="002157AE"/>
    <w:rsid w:val="0021580E"/>
    <w:rsid w:val="002158FC"/>
    <w:rsid w:val="00215B82"/>
    <w:rsid w:val="00215FCB"/>
    <w:rsid w:val="00216535"/>
    <w:rsid w:val="0021653B"/>
    <w:rsid w:val="00216619"/>
    <w:rsid w:val="00216C26"/>
    <w:rsid w:val="002170A5"/>
    <w:rsid w:val="0021721A"/>
    <w:rsid w:val="002173DD"/>
    <w:rsid w:val="002176B7"/>
    <w:rsid w:val="00217738"/>
    <w:rsid w:val="00217D90"/>
    <w:rsid w:val="002206A4"/>
    <w:rsid w:val="0022081A"/>
    <w:rsid w:val="002208A6"/>
    <w:rsid w:val="002208FA"/>
    <w:rsid w:val="00220C67"/>
    <w:rsid w:val="00220E2E"/>
    <w:rsid w:val="0022108E"/>
    <w:rsid w:val="00221508"/>
    <w:rsid w:val="00221551"/>
    <w:rsid w:val="00222602"/>
    <w:rsid w:val="002227AA"/>
    <w:rsid w:val="0022348C"/>
    <w:rsid w:val="0022358A"/>
    <w:rsid w:val="002237C4"/>
    <w:rsid w:val="002237D8"/>
    <w:rsid w:val="002238D8"/>
    <w:rsid w:val="00223FEA"/>
    <w:rsid w:val="0022446B"/>
    <w:rsid w:val="00224701"/>
    <w:rsid w:val="00224705"/>
    <w:rsid w:val="00224C24"/>
    <w:rsid w:val="00225558"/>
    <w:rsid w:val="00225A66"/>
    <w:rsid w:val="00225AD5"/>
    <w:rsid w:val="0022606E"/>
    <w:rsid w:val="002263F0"/>
    <w:rsid w:val="002266CB"/>
    <w:rsid w:val="00226A0B"/>
    <w:rsid w:val="00226D99"/>
    <w:rsid w:val="0022730D"/>
    <w:rsid w:val="00227F68"/>
    <w:rsid w:val="00230047"/>
    <w:rsid w:val="00230118"/>
    <w:rsid w:val="00230354"/>
    <w:rsid w:val="00230453"/>
    <w:rsid w:val="00230723"/>
    <w:rsid w:val="00230DB1"/>
    <w:rsid w:val="0023128D"/>
    <w:rsid w:val="00231740"/>
    <w:rsid w:val="002317CD"/>
    <w:rsid w:val="00231871"/>
    <w:rsid w:val="002318B9"/>
    <w:rsid w:val="00231BFC"/>
    <w:rsid w:val="002323C7"/>
    <w:rsid w:val="002323E2"/>
    <w:rsid w:val="00232BE4"/>
    <w:rsid w:val="00232C5C"/>
    <w:rsid w:val="00232E90"/>
    <w:rsid w:val="00232F78"/>
    <w:rsid w:val="00232FBB"/>
    <w:rsid w:val="002330ED"/>
    <w:rsid w:val="00233AAA"/>
    <w:rsid w:val="002340E5"/>
    <w:rsid w:val="002344EC"/>
    <w:rsid w:val="002345B4"/>
    <w:rsid w:val="00234732"/>
    <w:rsid w:val="002348C5"/>
    <w:rsid w:val="00235004"/>
    <w:rsid w:val="0023522B"/>
    <w:rsid w:val="002353F6"/>
    <w:rsid w:val="00235484"/>
    <w:rsid w:val="002358F5"/>
    <w:rsid w:val="002363E0"/>
    <w:rsid w:val="00236420"/>
    <w:rsid w:val="0023652F"/>
    <w:rsid w:val="002366CD"/>
    <w:rsid w:val="00236A5A"/>
    <w:rsid w:val="00236BBD"/>
    <w:rsid w:val="00236C8B"/>
    <w:rsid w:val="00236CE8"/>
    <w:rsid w:val="00236DCB"/>
    <w:rsid w:val="00236F93"/>
    <w:rsid w:val="00237136"/>
    <w:rsid w:val="002376F4"/>
    <w:rsid w:val="002377C2"/>
    <w:rsid w:val="00237A0B"/>
    <w:rsid w:val="00237E2A"/>
    <w:rsid w:val="0024047E"/>
    <w:rsid w:val="00240C19"/>
    <w:rsid w:val="00241157"/>
    <w:rsid w:val="0024137F"/>
    <w:rsid w:val="0024138E"/>
    <w:rsid w:val="0024188D"/>
    <w:rsid w:val="002419A9"/>
    <w:rsid w:val="00241A98"/>
    <w:rsid w:val="00241DC2"/>
    <w:rsid w:val="00242183"/>
    <w:rsid w:val="00242582"/>
    <w:rsid w:val="00242E93"/>
    <w:rsid w:val="002430C8"/>
    <w:rsid w:val="0024322C"/>
    <w:rsid w:val="00243CCD"/>
    <w:rsid w:val="00243D00"/>
    <w:rsid w:val="00244294"/>
    <w:rsid w:val="00244F83"/>
    <w:rsid w:val="002452FB"/>
    <w:rsid w:val="002453E2"/>
    <w:rsid w:val="00245B15"/>
    <w:rsid w:val="00245CF9"/>
    <w:rsid w:val="00245D4E"/>
    <w:rsid w:val="00245E2C"/>
    <w:rsid w:val="00245F8A"/>
    <w:rsid w:val="00245FD5"/>
    <w:rsid w:val="00246003"/>
    <w:rsid w:val="0024657D"/>
    <w:rsid w:val="002468D4"/>
    <w:rsid w:val="00246981"/>
    <w:rsid w:val="00247167"/>
    <w:rsid w:val="00247B28"/>
    <w:rsid w:val="00247B74"/>
    <w:rsid w:val="00247DA5"/>
    <w:rsid w:val="0025078E"/>
    <w:rsid w:val="0025087F"/>
    <w:rsid w:val="0025126C"/>
    <w:rsid w:val="002516FF"/>
    <w:rsid w:val="002518BE"/>
    <w:rsid w:val="00251E01"/>
    <w:rsid w:val="00251F28"/>
    <w:rsid w:val="002520AD"/>
    <w:rsid w:val="002526A2"/>
    <w:rsid w:val="0025290D"/>
    <w:rsid w:val="00252CD3"/>
    <w:rsid w:val="00252CEB"/>
    <w:rsid w:val="00252F1A"/>
    <w:rsid w:val="0025328A"/>
    <w:rsid w:val="0025353D"/>
    <w:rsid w:val="002535CA"/>
    <w:rsid w:val="00253E46"/>
    <w:rsid w:val="00253EF2"/>
    <w:rsid w:val="002543B5"/>
    <w:rsid w:val="00254506"/>
    <w:rsid w:val="002551FB"/>
    <w:rsid w:val="0025568F"/>
    <w:rsid w:val="002556E7"/>
    <w:rsid w:val="00255858"/>
    <w:rsid w:val="00255B3E"/>
    <w:rsid w:val="00255FFC"/>
    <w:rsid w:val="0025603E"/>
    <w:rsid w:val="0025614E"/>
    <w:rsid w:val="00256179"/>
    <w:rsid w:val="002561DB"/>
    <w:rsid w:val="002562B6"/>
    <w:rsid w:val="00256559"/>
    <w:rsid w:val="002565EC"/>
    <w:rsid w:val="002567D7"/>
    <w:rsid w:val="00256974"/>
    <w:rsid w:val="00256C72"/>
    <w:rsid w:val="00257205"/>
    <w:rsid w:val="00257430"/>
    <w:rsid w:val="002577C4"/>
    <w:rsid w:val="002577DF"/>
    <w:rsid w:val="00257E95"/>
    <w:rsid w:val="00257EA0"/>
    <w:rsid w:val="0026009A"/>
    <w:rsid w:val="00260103"/>
    <w:rsid w:val="002602CD"/>
    <w:rsid w:val="00260448"/>
    <w:rsid w:val="002611CD"/>
    <w:rsid w:val="00261339"/>
    <w:rsid w:val="00261A27"/>
    <w:rsid w:val="00261B42"/>
    <w:rsid w:val="00261D4F"/>
    <w:rsid w:val="00261DCA"/>
    <w:rsid w:val="00262419"/>
    <w:rsid w:val="0026290B"/>
    <w:rsid w:val="00262D95"/>
    <w:rsid w:val="00262DF6"/>
    <w:rsid w:val="00262EE5"/>
    <w:rsid w:val="002633B3"/>
    <w:rsid w:val="00263419"/>
    <w:rsid w:val="0026372D"/>
    <w:rsid w:val="0026377C"/>
    <w:rsid w:val="00263797"/>
    <w:rsid w:val="002639A0"/>
    <w:rsid w:val="00264128"/>
    <w:rsid w:val="00264232"/>
    <w:rsid w:val="002644C8"/>
    <w:rsid w:val="002647D9"/>
    <w:rsid w:val="00264CD4"/>
    <w:rsid w:val="002657A6"/>
    <w:rsid w:val="00265EA7"/>
    <w:rsid w:val="0026606B"/>
    <w:rsid w:val="002660B7"/>
    <w:rsid w:val="002665D2"/>
    <w:rsid w:val="002670BC"/>
    <w:rsid w:val="00267238"/>
    <w:rsid w:val="00267331"/>
    <w:rsid w:val="002673FF"/>
    <w:rsid w:val="0026746D"/>
    <w:rsid w:val="0027044A"/>
    <w:rsid w:val="002704F1"/>
    <w:rsid w:val="00270894"/>
    <w:rsid w:val="00270E35"/>
    <w:rsid w:val="00270FA4"/>
    <w:rsid w:val="0027148D"/>
    <w:rsid w:val="002718A9"/>
    <w:rsid w:val="00271D5D"/>
    <w:rsid w:val="00272227"/>
    <w:rsid w:val="00273559"/>
    <w:rsid w:val="00273A94"/>
    <w:rsid w:val="00273B89"/>
    <w:rsid w:val="00273BB1"/>
    <w:rsid w:val="00274109"/>
    <w:rsid w:val="0027476D"/>
    <w:rsid w:val="002747B5"/>
    <w:rsid w:val="00274D19"/>
    <w:rsid w:val="00275065"/>
    <w:rsid w:val="002750EC"/>
    <w:rsid w:val="002752C1"/>
    <w:rsid w:val="0027546D"/>
    <w:rsid w:val="00275474"/>
    <w:rsid w:val="00275BD5"/>
    <w:rsid w:val="00275BD7"/>
    <w:rsid w:val="00275BF0"/>
    <w:rsid w:val="00275F99"/>
    <w:rsid w:val="00276535"/>
    <w:rsid w:val="002773FE"/>
    <w:rsid w:val="002775EE"/>
    <w:rsid w:val="00280432"/>
    <w:rsid w:val="00280812"/>
    <w:rsid w:val="0028086E"/>
    <w:rsid w:val="0028087A"/>
    <w:rsid w:val="00280FEC"/>
    <w:rsid w:val="0028138C"/>
    <w:rsid w:val="00281499"/>
    <w:rsid w:val="002814BC"/>
    <w:rsid w:val="002816D9"/>
    <w:rsid w:val="00281BF4"/>
    <w:rsid w:val="00281CD6"/>
    <w:rsid w:val="002820FF"/>
    <w:rsid w:val="0028225F"/>
    <w:rsid w:val="00282371"/>
    <w:rsid w:val="00282B99"/>
    <w:rsid w:val="00282FCF"/>
    <w:rsid w:val="00283069"/>
    <w:rsid w:val="002830A1"/>
    <w:rsid w:val="00283BE6"/>
    <w:rsid w:val="00283CAA"/>
    <w:rsid w:val="00283CF0"/>
    <w:rsid w:val="0028437B"/>
    <w:rsid w:val="0028470E"/>
    <w:rsid w:val="00284D35"/>
    <w:rsid w:val="00284F79"/>
    <w:rsid w:val="0028512F"/>
    <w:rsid w:val="00285DFF"/>
    <w:rsid w:val="00285F24"/>
    <w:rsid w:val="0028603B"/>
    <w:rsid w:val="00286332"/>
    <w:rsid w:val="00286345"/>
    <w:rsid w:val="00286771"/>
    <w:rsid w:val="00286A9C"/>
    <w:rsid w:val="00286D3C"/>
    <w:rsid w:val="00286D4F"/>
    <w:rsid w:val="0028719A"/>
    <w:rsid w:val="002876CE"/>
    <w:rsid w:val="00287807"/>
    <w:rsid w:val="0028783C"/>
    <w:rsid w:val="00287976"/>
    <w:rsid w:val="00287FB1"/>
    <w:rsid w:val="00290612"/>
    <w:rsid w:val="00290B16"/>
    <w:rsid w:val="00290E29"/>
    <w:rsid w:val="00290FCE"/>
    <w:rsid w:val="00291085"/>
    <w:rsid w:val="0029129C"/>
    <w:rsid w:val="002914A9"/>
    <w:rsid w:val="00291944"/>
    <w:rsid w:val="00291A34"/>
    <w:rsid w:val="00291C26"/>
    <w:rsid w:val="00291D15"/>
    <w:rsid w:val="00291EEC"/>
    <w:rsid w:val="00292173"/>
    <w:rsid w:val="002923DD"/>
    <w:rsid w:val="002924BF"/>
    <w:rsid w:val="002925CA"/>
    <w:rsid w:val="00293CC7"/>
    <w:rsid w:val="00294366"/>
    <w:rsid w:val="0029470D"/>
    <w:rsid w:val="00294D0A"/>
    <w:rsid w:val="00294D62"/>
    <w:rsid w:val="00294ED8"/>
    <w:rsid w:val="00295545"/>
    <w:rsid w:val="00295802"/>
    <w:rsid w:val="002963C1"/>
    <w:rsid w:val="00296811"/>
    <w:rsid w:val="002969A8"/>
    <w:rsid w:val="00296BD0"/>
    <w:rsid w:val="00296CA5"/>
    <w:rsid w:val="00296F23"/>
    <w:rsid w:val="0029754B"/>
    <w:rsid w:val="002977B8"/>
    <w:rsid w:val="00297BEC"/>
    <w:rsid w:val="00297C8A"/>
    <w:rsid w:val="00297FD6"/>
    <w:rsid w:val="002A0340"/>
    <w:rsid w:val="002A0432"/>
    <w:rsid w:val="002A047E"/>
    <w:rsid w:val="002A0684"/>
    <w:rsid w:val="002A07B8"/>
    <w:rsid w:val="002A0AC4"/>
    <w:rsid w:val="002A0AD7"/>
    <w:rsid w:val="002A0BE2"/>
    <w:rsid w:val="002A0CCB"/>
    <w:rsid w:val="002A0FBF"/>
    <w:rsid w:val="002A17AB"/>
    <w:rsid w:val="002A190E"/>
    <w:rsid w:val="002A1A3D"/>
    <w:rsid w:val="002A1DE8"/>
    <w:rsid w:val="002A2253"/>
    <w:rsid w:val="002A2373"/>
    <w:rsid w:val="002A2A32"/>
    <w:rsid w:val="002A2ABD"/>
    <w:rsid w:val="002A2B77"/>
    <w:rsid w:val="002A2D65"/>
    <w:rsid w:val="002A3030"/>
    <w:rsid w:val="002A30E6"/>
    <w:rsid w:val="002A336B"/>
    <w:rsid w:val="002A3554"/>
    <w:rsid w:val="002A364E"/>
    <w:rsid w:val="002A364F"/>
    <w:rsid w:val="002A3E03"/>
    <w:rsid w:val="002A3FE6"/>
    <w:rsid w:val="002A40D9"/>
    <w:rsid w:val="002A4123"/>
    <w:rsid w:val="002A44C9"/>
    <w:rsid w:val="002A4607"/>
    <w:rsid w:val="002A4B3B"/>
    <w:rsid w:val="002A4B55"/>
    <w:rsid w:val="002A4DEE"/>
    <w:rsid w:val="002A4E19"/>
    <w:rsid w:val="002A5491"/>
    <w:rsid w:val="002A549A"/>
    <w:rsid w:val="002A55EE"/>
    <w:rsid w:val="002A5932"/>
    <w:rsid w:val="002A6000"/>
    <w:rsid w:val="002A66CC"/>
    <w:rsid w:val="002A6DAC"/>
    <w:rsid w:val="002A711D"/>
    <w:rsid w:val="002A791F"/>
    <w:rsid w:val="002A7A48"/>
    <w:rsid w:val="002A7C8A"/>
    <w:rsid w:val="002B04EB"/>
    <w:rsid w:val="002B133A"/>
    <w:rsid w:val="002B13BE"/>
    <w:rsid w:val="002B1743"/>
    <w:rsid w:val="002B1A53"/>
    <w:rsid w:val="002B200B"/>
    <w:rsid w:val="002B2612"/>
    <w:rsid w:val="002B2687"/>
    <w:rsid w:val="002B277C"/>
    <w:rsid w:val="002B3044"/>
    <w:rsid w:val="002B32CC"/>
    <w:rsid w:val="002B3753"/>
    <w:rsid w:val="002B3820"/>
    <w:rsid w:val="002B38FE"/>
    <w:rsid w:val="002B3D5A"/>
    <w:rsid w:val="002B3E65"/>
    <w:rsid w:val="002B46D9"/>
    <w:rsid w:val="002B4A15"/>
    <w:rsid w:val="002B4B11"/>
    <w:rsid w:val="002B4E49"/>
    <w:rsid w:val="002B54B3"/>
    <w:rsid w:val="002B54F6"/>
    <w:rsid w:val="002B5C6B"/>
    <w:rsid w:val="002B5CA6"/>
    <w:rsid w:val="002B6192"/>
    <w:rsid w:val="002B623D"/>
    <w:rsid w:val="002B64DB"/>
    <w:rsid w:val="002B668A"/>
    <w:rsid w:val="002B6CF0"/>
    <w:rsid w:val="002B6F13"/>
    <w:rsid w:val="002B6FF9"/>
    <w:rsid w:val="002B76A3"/>
    <w:rsid w:val="002B77DC"/>
    <w:rsid w:val="002B7C7A"/>
    <w:rsid w:val="002C01AC"/>
    <w:rsid w:val="002C01BA"/>
    <w:rsid w:val="002C027A"/>
    <w:rsid w:val="002C054F"/>
    <w:rsid w:val="002C07CF"/>
    <w:rsid w:val="002C089B"/>
    <w:rsid w:val="002C0F1E"/>
    <w:rsid w:val="002C1124"/>
    <w:rsid w:val="002C1401"/>
    <w:rsid w:val="002C1735"/>
    <w:rsid w:val="002C1C68"/>
    <w:rsid w:val="002C1D27"/>
    <w:rsid w:val="002C23D4"/>
    <w:rsid w:val="002C2617"/>
    <w:rsid w:val="002C2D43"/>
    <w:rsid w:val="002C2DB6"/>
    <w:rsid w:val="002C2E32"/>
    <w:rsid w:val="002C3032"/>
    <w:rsid w:val="002C335A"/>
    <w:rsid w:val="002C35CA"/>
    <w:rsid w:val="002C38F2"/>
    <w:rsid w:val="002C3A3A"/>
    <w:rsid w:val="002C3A3B"/>
    <w:rsid w:val="002C3C12"/>
    <w:rsid w:val="002C47A1"/>
    <w:rsid w:val="002C4ACE"/>
    <w:rsid w:val="002C4B0E"/>
    <w:rsid w:val="002C4B21"/>
    <w:rsid w:val="002C4F3C"/>
    <w:rsid w:val="002C52E6"/>
    <w:rsid w:val="002C5486"/>
    <w:rsid w:val="002C54A2"/>
    <w:rsid w:val="002C56DC"/>
    <w:rsid w:val="002C5829"/>
    <w:rsid w:val="002C5948"/>
    <w:rsid w:val="002C596D"/>
    <w:rsid w:val="002C5E32"/>
    <w:rsid w:val="002C6508"/>
    <w:rsid w:val="002C66B6"/>
    <w:rsid w:val="002C6F71"/>
    <w:rsid w:val="002C72D0"/>
    <w:rsid w:val="002C75D6"/>
    <w:rsid w:val="002C7694"/>
    <w:rsid w:val="002C7698"/>
    <w:rsid w:val="002C76BB"/>
    <w:rsid w:val="002C799F"/>
    <w:rsid w:val="002C7A82"/>
    <w:rsid w:val="002C7E7C"/>
    <w:rsid w:val="002D06C5"/>
    <w:rsid w:val="002D0748"/>
    <w:rsid w:val="002D0844"/>
    <w:rsid w:val="002D0AF6"/>
    <w:rsid w:val="002D0F4B"/>
    <w:rsid w:val="002D0F7D"/>
    <w:rsid w:val="002D0FCB"/>
    <w:rsid w:val="002D11D9"/>
    <w:rsid w:val="002D1869"/>
    <w:rsid w:val="002D18E3"/>
    <w:rsid w:val="002D1A4F"/>
    <w:rsid w:val="002D247E"/>
    <w:rsid w:val="002D25FC"/>
    <w:rsid w:val="002D2965"/>
    <w:rsid w:val="002D29C4"/>
    <w:rsid w:val="002D2C15"/>
    <w:rsid w:val="002D2C2E"/>
    <w:rsid w:val="002D3088"/>
    <w:rsid w:val="002D3C36"/>
    <w:rsid w:val="002D425C"/>
    <w:rsid w:val="002D4321"/>
    <w:rsid w:val="002D4562"/>
    <w:rsid w:val="002D456A"/>
    <w:rsid w:val="002D46CB"/>
    <w:rsid w:val="002D46DB"/>
    <w:rsid w:val="002D4E09"/>
    <w:rsid w:val="002D4E3F"/>
    <w:rsid w:val="002D5B1B"/>
    <w:rsid w:val="002D5D25"/>
    <w:rsid w:val="002D5D9B"/>
    <w:rsid w:val="002D608D"/>
    <w:rsid w:val="002D64F0"/>
    <w:rsid w:val="002D69C9"/>
    <w:rsid w:val="002D70B5"/>
    <w:rsid w:val="002D70D7"/>
    <w:rsid w:val="002D71F2"/>
    <w:rsid w:val="002D76AD"/>
    <w:rsid w:val="002D7783"/>
    <w:rsid w:val="002D79C9"/>
    <w:rsid w:val="002D7A4D"/>
    <w:rsid w:val="002E02E6"/>
    <w:rsid w:val="002E04E7"/>
    <w:rsid w:val="002E05AC"/>
    <w:rsid w:val="002E1774"/>
    <w:rsid w:val="002E1DAF"/>
    <w:rsid w:val="002E21C9"/>
    <w:rsid w:val="002E22DA"/>
    <w:rsid w:val="002E261D"/>
    <w:rsid w:val="002E26D0"/>
    <w:rsid w:val="002E2AA0"/>
    <w:rsid w:val="002E2CEA"/>
    <w:rsid w:val="002E30A8"/>
    <w:rsid w:val="002E310B"/>
    <w:rsid w:val="002E3214"/>
    <w:rsid w:val="002E3962"/>
    <w:rsid w:val="002E3AF4"/>
    <w:rsid w:val="002E3E98"/>
    <w:rsid w:val="002E4094"/>
    <w:rsid w:val="002E4359"/>
    <w:rsid w:val="002E4614"/>
    <w:rsid w:val="002E49B5"/>
    <w:rsid w:val="002E4A23"/>
    <w:rsid w:val="002E4CAA"/>
    <w:rsid w:val="002E4E41"/>
    <w:rsid w:val="002E4FF7"/>
    <w:rsid w:val="002E51A8"/>
    <w:rsid w:val="002E52DC"/>
    <w:rsid w:val="002E544D"/>
    <w:rsid w:val="002E5A2A"/>
    <w:rsid w:val="002E5EDE"/>
    <w:rsid w:val="002E61A8"/>
    <w:rsid w:val="002E6464"/>
    <w:rsid w:val="002E6902"/>
    <w:rsid w:val="002E6B6E"/>
    <w:rsid w:val="002E6BEB"/>
    <w:rsid w:val="002E6C67"/>
    <w:rsid w:val="002E6CA8"/>
    <w:rsid w:val="002E6E2E"/>
    <w:rsid w:val="002E7004"/>
    <w:rsid w:val="002E716C"/>
    <w:rsid w:val="002E7602"/>
    <w:rsid w:val="002E7D4A"/>
    <w:rsid w:val="002E7EF6"/>
    <w:rsid w:val="002F0046"/>
    <w:rsid w:val="002F0361"/>
    <w:rsid w:val="002F03CA"/>
    <w:rsid w:val="002F03D4"/>
    <w:rsid w:val="002F059D"/>
    <w:rsid w:val="002F0990"/>
    <w:rsid w:val="002F0AC8"/>
    <w:rsid w:val="002F0D14"/>
    <w:rsid w:val="002F125E"/>
    <w:rsid w:val="002F1E5A"/>
    <w:rsid w:val="002F215C"/>
    <w:rsid w:val="002F2977"/>
    <w:rsid w:val="002F2A01"/>
    <w:rsid w:val="002F2BAA"/>
    <w:rsid w:val="002F303D"/>
    <w:rsid w:val="002F32A1"/>
    <w:rsid w:val="002F32D8"/>
    <w:rsid w:val="002F37F0"/>
    <w:rsid w:val="002F3968"/>
    <w:rsid w:val="002F407F"/>
    <w:rsid w:val="002F4117"/>
    <w:rsid w:val="002F43B8"/>
    <w:rsid w:val="002F48A0"/>
    <w:rsid w:val="002F49A9"/>
    <w:rsid w:val="002F4F87"/>
    <w:rsid w:val="002F5029"/>
    <w:rsid w:val="002F52AF"/>
    <w:rsid w:val="002F58D0"/>
    <w:rsid w:val="002F59D0"/>
    <w:rsid w:val="002F5C79"/>
    <w:rsid w:val="002F5F93"/>
    <w:rsid w:val="002F648F"/>
    <w:rsid w:val="002F669A"/>
    <w:rsid w:val="002F693B"/>
    <w:rsid w:val="002F695E"/>
    <w:rsid w:val="002F6BBE"/>
    <w:rsid w:val="002F6EE6"/>
    <w:rsid w:val="002F7182"/>
    <w:rsid w:val="002F735F"/>
    <w:rsid w:val="002F76D5"/>
    <w:rsid w:val="002F7A89"/>
    <w:rsid w:val="002F7B6D"/>
    <w:rsid w:val="0030018A"/>
    <w:rsid w:val="00300501"/>
    <w:rsid w:val="003008DF"/>
    <w:rsid w:val="00300BC9"/>
    <w:rsid w:val="00300E22"/>
    <w:rsid w:val="00300E93"/>
    <w:rsid w:val="00301069"/>
    <w:rsid w:val="003015E1"/>
    <w:rsid w:val="003020EC"/>
    <w:rsid w:val="003027AA"/>
    <w:rsid w:val="00302A5B"/>
    <w:rsid w:val="00302C62"/>
    <w:rsid w:val="00302E7B"/>
    <w:rsid w:val="003030C4"/>
    <w:rsid w:val="003031AB"/>
    <w:rsid w:val="003031DD"/>
    <w:rsid w:val="00303C48"/>
    <w:rsid w:val="00303DF6"/>
    <w:rsid w:val="00303FCF"/>
    <w:rsid w:val="0030424F"/>
    <w:rsid w:val="00304518"/>
    <w:rsid w:val="00304732"/>
    <w:rsid w:val="003047AE"/>
    <w:rsid w:val="00304A71"/>
    <w:rsid w:val="00304B88"/>
    <w:rsid w:val="00304E9A"/>
    <w:rsid w:val="00304F72"/>
    <w:rsid w:val="0030560D"/>
    <w:rsid w:val="003056E3"/>
    <w:rsid w:val="0030590B"/>
    <w:rsid w:val="00305B4D"/>
    <w:rsid w:val="00305C96"/>
    <w:rsid w:val="0030605A"/>
    <w:rsid w:val="00306481"/>
    <w:rsid w:val="0030654C"/>
    <w:rsid w:val="0030679E"/>
    <w:rsid w:val="00306E5C"/>
    <w:rsid w:val="00307058"/>
    <w:rsid w:val="00307112"/>
    <w:rsid w:val="00307471"/>
    <w:rsid w:val="00307A52"/>
    <w:rsid w:val="00307C3F"/>
    <w:rsid w:val="00307E94"/>
    <w:rsid w:val="003108C1"/>
    <w:rsid w:val="0031097D"/>
    <w:rsid w:val="00310B05"/>
    <w:rsid w:val="00310C91"/>
    <w:rsid w:val="00310DCF"/>
    <w:rsid w:val="00311037"/>
    <w:rsid w:val="00311162"/>
    <w:rsid w:val="00311635"/>
    <w:rsid w:val="00311D0E"/>
    <w:rsid w:val="00311D31"/>
    <w:rsid w:val="00311F0F"/>
    <w:rsid w:val="00311F55"/>
    <w:rsid w:val="0031223D"/>
    <w:rsid w:val="003124B1"/>
    <w:rsid w:val="003126F1"/>
    <w:rsid w:val="00312D72"/>
    <w:rsid w:val="00313205"/>
    <w:rsid w:val="0031366E"/>
    <w:rsid w:val="003139BF"/>
    <w:rsid w:val="00313C72"/>
    <w:rsid w:val="00313DDA"/>
    <w:rsid w:val="00313E20"/>
    <w:rsid w:val="0031421B"/>
    <w:rsid w:val="0031447D"/>
    <w:rsid w:val="003147F2"/>
    <w:rsid w:val="0031491C"/>
    <w:rsid w:val="00314B10"/>
    <w:rsid w:val="00314CB2"/>
    <w:rsid w:val="003151DD"/>
    <w:rsid w:val="00315205"/>
    <w:rsid w:val="0031579B"/>
    <w:rsid w:val="00315865"/>
    <w:rsid w:val="003166F0"/>
    <w:rsid w:val="0031673B"/>
    <w:rsid w:val="00317064"/>
    <w:rsid w:val="00317326"/>
    <w:rsid w:val="003174FD"/>
    <w:rsid w:val="00317898"/>
    <w:rsid w:val="00317916"/>
    <w:rsid w:val="00317DE3"/>
    <w:rsid w:val="00317F4E"/>
    <w:rsid w:val="0032000C"/>
    <w:rsid w:val="0032006F"/>
    <w:rsid w:val="0032050E"/>
    <w:rsid w:val="00320577"/>
    <w:rsid w:val="00320830"/>
    <w:rsid w:val="00320E64"/>
    <w:rsid w:val="0032102F"/>
    <w:rsid w:val="0032123A"/>
    <w:rsid w:val="003213F3"/>
    <w:rsid w:val="0032149A"/>
    <w:rsid w:val="003218C6"/>
    <w:rsid w:val="00321B96"/>
    <w:rsid w:val="00321E36"/>
    <w:rsid w:val="00322661"/>
    <w:rsid w:val="003228D0"/>
    <w:rsid w:val="003228E9"/>
    <w:rsid w:val="00322DF7"/>
    <w:rsid w:val="00322F4B"/>
    <w:rsid w:val="0032446B"/>
    <w:rsid w:val="0032476A"/>
    <w:rsid w:val="003249AF"/>
    <w:rsid w:val="00324A74"/>
    <w:rsid w:val="00324BC5"/>
    <w:rsid w:val="00324CEF"/>
    <w:rsid w:val="00325337"/>
    <w:rsid w:val="00325351"/>
    <w:rsid w:val="0032578E"/>
    <w:rsid w:val="00325856"/>
    <w:rsid w:val="003258E2"/>
    <w:rsid w:val="003265CE"/>
    <w:rsid w:val="0032689A"/>
    <w:rsid w:val="00326F11"/>
    <w:rsid w:val="00326F70"/>
    <w:rsid w:val="00326FA7"/>
    <w:rsid w:val="00327322"/>
    <w:rsid w:val="00327C84"/>
    <w:rsid w:val="00327E63"/>
    <w:rsid w:val="0033002A"/>
    <w:rsid w:val="003300D7"/>
    <w:rsid w:val="00330139"/>
    <w:rsid w:val="003307BF"/>
    <w:rsid w:val="00330BC1"/>
    <w:rsid w:val="00330E20"/>
    <w:rsid w:val="003314F1"/>
    <w:rsid w:val="00331788"/>
    <w:rsid w:val="00331F51"/>
    <w:rsid w:val="00332092"/>
    <w:rsid w:val="00332463"/>
    <w:rsid w:val="003324FD"/>
    <w:rsid w:val="00332962"/>
    <w:rsid w:val="00332A92"/>
    <w:rsid w:val="0033325B"/>
    <w:rsid w:val="00333816"/>
    <w:rsid w:val="00333C1C"/>
    <w:rsid w:val="00333C32"/>
    <w:rsid w:val="003344A1"/>
    <w:rsid w:val="00334704"/>
    <w:rsid w:val="00334E27"/>
    <w:rsid w:val="00335016"/>
    <w:rsid w:val="003354EA"/>
    <w:rsid w:val="0033571B"/>
    <w:rsid w:val="003358A1"/>
    <w:rsid w:val="00335AEF"/>
    <w:rsid w:val="00335CA8"/>
    <w:rsid w:val="00335D6E"/>
    <w:rsid w:val="00335ED0"/>
    <w:rsid w:val="00335F06"/>
    <w:rsid w:val="003362C9"/>
    <w:rsid w:val="00336446"/>
    <w:rsid w:val="00336A37"/>
    <w:rsid w:val="00337232"/>
    <w:rsid w:val="0033733E"/>
    <w:rsid w:val="0033739B"/>
    <w:rsid w:val="003373E9"/>
    <w:rsid w:val="00337858"/>
    <w:rsid w:val="0033795D"/>
    <w:rsid w:val="00337A02"/>
    <w:rsid w:val="00337A0E"/>
    <w:rsid w:val="00337D37"/>
    <w:rsid w:val="00337D3A"/>
    <w:rsid w:val="0034013F"/>
    <w:rsid w:val="003407DE"/>
    <w:rsid w:val="00340863"/>
    <w:rsid w:val="003411BA"/>
    <w:rsid w:val="00341A92"/>
    <w:rsid w:val="00341C54"/>
    <w:rsid w:val="00341CCA"/>
    <w:rsid w:val="00342755"/>
    <w:rsid w:val="003427D7"/>
    <w:rsid w:val="00342D9E"/>
    <w:rsid w:val="00342E21"/>
    <w:rsid w:val="003431A9"/>
    <w:rsid w:val="00343571"/>
    <w:rsid w:val="0034384A"/>
    <w:rsid w:val="00343DE7"/>
    <w:rsid w:val="00343E33"/>
    <w:rsid w:val="00343E5D"/>
    <w:rsid w:val="00343F4F"/>
    <w:rsid w:val="00344379"/>
    <w:rsid w:val="00344402"/>
    <w:rsid w:val="00344415"/>
    <w:rsid w:val="0034459A"/>
    <w:rsid w:val="003447DD"/>
    <w:rsid w:val="00345283"/>
    <w:rsid w:val="00345797"/>
    <w:rsid w:val="00345C49"/>
    <w:rsid w:val="00346385"/>
    <w:rsid w:val="00346896"/>
    <w:rsid w:val="00346BEA"/>
    <w:rsid w:val="00346C35"/>
    <w:rsid w:val="00347069"/>
    <w:rsid w:val="003470DD"/>
    <w:rsid w:val="0034719C"/>
    <w:rsid w:val="003475E2"/>
    <w:rsid w:val="003479B5"/>
    <w:rsid w:val="00347A06"/>
    <w:rsid w:val="00347B9A"/>
    <w:rsid w:val="00347D08"/>
    <w:rsid w:val="00347D56"/>
    <w:rsid w:val="003509B9"/>
    <w:rsid w:val="003509DF"/>
    <w:rsid w:val="00350C88"/>
    <w:rsid w:val="00350E69"/>
    <w:rsid w:val="00351035"/>
    <w:rsid w:val="003515C1"/>
    <w:rsid w:val="00351731"/>
    <w:rsid w:val="003517A1"/>
    <w:rsid w:val="003519D2"/>
    <w:rsid w:val="00351A25"/>
    <w:rsid w:val="003524DF"/>
    <w:rsid w:val="003525C6"/>
    <w:rsid w:val="00352789"/>
    <w:rsid w:val="0035279B"/>
    <w:rsid w:val="00352D18"/>
    <w:rsid w:val="00352E1A"/>
    <w:rsid w:val="0035309C"/>
    <w:rsid w:val="003534EB"/>
    <w:rsid w:val="003535F5"/>
    <w:rsid w:val="003536FC"/>
    <w:rsid w:val="00353BCF"/>
    <w:rsid w:val="00353FA8"/>
    <w:rsid w:val="00354170"/>
    <w:rsid w:val="0035417B"/>
    <w:rsid w:val="0035432D"/>
    <w:rsid w:val="00354CBE"/>
    <w:rsid w:val="00354E82"/>
    <w:rsid w:val="003550DE"/>
    <w:rsid w:val="0035529A"/>
    <w:rsid w:val="00355689"/>
    <w:rsid w:val="0035569B"/>
    <w:rsid w:val="00355729"/>
    <w:rsid w:val="003560EC"/>
    <w:rsid w:val="00356AD6"/>
    <w:rsid w:val="00356D00"/>
    <w:rsid w:val="00356D8F"/>
    <w:rsid w:val="00357643"/>
    <w:rsid w:val="003576B7"/>
    <w:rsid w:val="00357987"/>
    <w:rsid w:val="003579B0"/>
    <w:rsid w:val="00357BBD"/>
    <w:rsid w:val="00357C51"/>
    <w:rsid w:val="00360210"/>
    <w:rsid w:val="003603DC"/>
    <w:rsid w:val="003603FC"/>
    <w:rsid w:val="0036046A"/>
    <w:rsid w:val="0036060F"/>
    <w:rsid w:val="003607B8"/>
    <w:rsid w:val="0036086C"/>
    <w:rsid w:val="003609B7"/>
    <w:rsid w:val="00360BE3"/>
    <w:rsid w:val="00360EE9"/>
    <w:rsid w:val="0036124D"/>
    <w:rsid w:val="0036174D"/>
    <w:rsid w:val="003618A7"/>
    <w:rsid w:val="00361A8E"/>
    <w:rsid w:val="00361B87"/>
    <w:rsid w:val="00361C13"/>
    <w:rsid w:val="00361D75"/>
    <w:rsid w:val="00361E7A"/>
    <w:rsid w:val="00362301"/>
    <w:rsid w:val="00362D1F"/>
    <w:rsid w:val="00363243"/>
    <w:rsid w:val="0036331F"/>
    <w:rsid w:val="003635F3"/>
    <w:rsid w:val="00363804"/>
    <w:rsid w:val="0036384D"/>
    <w:rsid w:val="00363D4A"/>
    <w:rsid w:val="0036439F"/>
    <w:rsid w:val="00364579"/>
    <w:rsid w:val="00364644"/>
    <w:rsid w:val="00364789"/>
    <w:rsid w:val="003647C7"/>
    <w:rsid w:val="00364A6B"/>
    <w:rsid w:val="00364C89"/>
    <w:rsid w:val="003657C6"/>
    <w:rsid w:val="00365C06"/>
    <w:rsid w:val="0036619C"/>
    <w:rsid w:val="003663F3"/>
    <w:rsid w:val="003664A2"/>
    <w:rsid w:val="0036655A"/>
    <w:rsid w:val="0036663B"/>
    <w:rsid w:val="00366C4B"/>
    <w:rsid w:val="0036713B"/>
    <w:rsid w:val="003673AD"/>
    <w:rsid w:val="0036799B"/>
    <w:rsid w:val="00367C3E"/>
    <w:rsid w:val="00367E83"/>
    <w:rsid w:val="00367FC0"/>
    <w:rsid w:val="00370103"/>
    <w:rsid w:val="003702FC"/>
    <w:rsid w:val="003703FE"/>
    <w:rsid w:val="00370548"/>
    <w:rsid w:val="003706ED"/>
    <w:rsid w:val="003709CC"/>
    <w:rsid w:val="00370CB0"/>
    <w:rsid w:val="00370F00"/>
    <w:rsid w:val="00370FD5"/>
    <w:rsid w:val="00371037"/>
    <w:rsid w:val="00371541"/>
    <w:rsid w:val="003715E0"/>
    <w:rsid w:val="003719E0"/>
    <w:rsid w:val="00371E17"/>
    <w:rsid w:val="003722F9"/>
    <w:rsid w:val="00372353"/>
    <w:rsid w:val="00372407"/>
    <w:rsid w:val="0037256C"/>
    <w:rsid w:val="00372759"/>
    <w:rsid w:val="00372C82"/>
    <w:rsid w:val="00372D36"/>
    <w:rsid w:val="00372E8A"/>
    <w:rsid w:val="00372ED8"/>
    <w:rsid w:val="00372F65"/>
    <w:rsid w:val="003731CC"/>
    <w:rsid w:val="00373312"/>
    <w:rsid w:val="003733C0"/>
    <w:rsid w:val="00373486"/>
    <w:rsid w:val="003738AC"/>
    <w:rsid w:val="00373A56"/>
    <w:rsid w:val="00373D41"/>
    <w:rsid w:val="00373D55"/>
    <w:rsid w:val="00373FE4"/>
    <w:rsid w:val="0037416C"/>
    <w:rsid w:val="003743D1"/>
    <w:rsid w:val="0037452C"/>
    <w:rsid w:val="003745D4"/>
    <w:rsid w:val="0037469A"/>
    <w:rsid w:val="003746A9"/>
    <w:rsid w:val="00374933"/>
    <w:rsid w:val="003749B4"/>
    <w:rsid w:val="00374D99"/>
    <w:rsid w:val="00374E24"/>
    <w:rsid w:val="00374EB6"/>
    <w:rsid w:val="003751C2"/>
    <w:rsid w:val="0037522F"/>
    <w:rsid w:val="00375335"/>
    <w:rsid w:val="00375A2B"/>
    <w:rsid w:val="00375C13"/>
    <w:rsid w:val="00375EC8"/>
    <w:rsid w:val="003761B7"/>
    <w:rsid w:val="0037636D"/>
    <w:rsid w:val="00376B5A"/>
    <w:rsid w:val="00376B62"/>
    <w:rsid w:val="003777E8"/>
    <w:rsid w:val="00377FF6"/>
    <w:rsid w:val="00380459"/>
    <w:rsid w:val="00380679"/>
    <w:rsid w:val="00380967"/>
    <w:rsid w:val="00380A7A"/>
    <w:rsid w:val="00380CF5"/>
    <w:rsid w:val="00381160"/>
    <w:rsid w:val="003813F5"/>
    <w:rsid w:val="003816D2"/>
    <w:rsid w:val="0038180C"/>
    <w:rsid w:val="00381870"/>
    <w:rsid w:val="003818D6"/>
    <w:rsid w:val="00381AA5"/>
    <w:rsid w:val="00381B04"/>
    <w:rsid w:val="00381B61"/>
    <w:rsid w:val="00381FA4"/>
    <w:rsid w:val="00382208"/>
    <w:rsid w:val="00382837"/>
    <w:rsid w:val="00382945"/>
    <w:rsid w:val="00382C46"/>
    <w:rsid w:val="00382E04"/>
    <w:rsid w:val="00382FA0"/>
    <w:rsid w:val="0038305F"/>
    <w:rsid w:val="00383185"/>
    <w:rsid w:val="00383202"/>
    <w:rsid w:val="00383311"/>
    <w:rsid w:val="00383573"/>
    <w:rsid w:val="003836A3"/>
    <w:rsid w:val="0038386B"/>
    <w:rsid w:val="003838EA"/>
    <w:rsid w:val="00383AC4"/>
    <w:rsid w:val="00383AF5"/>
    <w:rsid w:val="00383EFA"/>
    <w:rsid w:val="003842E0"/>
    <w:rsid w:val="0038478E"/>
    <w:rsid w:val="003847B6"/>
    <w:rsid w:val="00384C5A"/>
    <w:rsid w:val="00384C81"/>
    <w:rsid w:val="00385D68"/>
    <w:rsid w:val="00385DF4"/>
    <w:rsid w:val="0038605C"/>
    <w:rsid w:val="0038627F"/>
    <w:rsid w:val="0038629C"/>
    <w:rsid w:val="0038690F"/>
    <w:rsid w:val="00386C38"/>
    <w:rsid w:val="00386C95"/>
    <w:rsid w:val="00386D07"/>
    <w:rsid w:val="00386DAD"/>
    <w:rsid w:val="003871ED"/>
    <w:rsid w:val="00387262"/>
    <w:rsid w:val="00387749"/>
    <w:rsid w:val="00387754"/>
    <w:rsid w:val="003877B4"/>
    <w:rsid w:val="003877CF"/>
    <w:rsid w:val="00387DEC"/>
    <w:rsid w:val="0039005F"/>
    <w:rsid w:val="00390317"/>
    <w:rsid w:val="00390766"/>
    <w:rsid w:val="00390866"/>
    <w:rsid w:val="00390B97"/>
    <w:rsid w:val="00390C49"/>
    <w:rsid w:val="00390C53"/>
    <w:rsid w:val="00391784"/>
    <w:rsid w:val="0039237C"/>
    <w:rsid w:val="00392874"/>
    <w:rsid w:val="00392AD3"/>
    <w:rsid w:val="00392B99"/>
    <w:rsid w:val="00392C92"/>
    <w:rsid w:val="00393302"/>
    <w:rsid w:val="00393474"/>
    <w:rsid w:val="003936CD"/>
    <w:rsid w:val="003936EC"/>
    <w:rsid w:val="00393C92"/>
    <w:rsid w:val="0039407A"/>
    <w:rsid w:val="003946BE"/>
    <w:rsid w:val="0039492E"/>
    <w:rsid w:val="003949AE"/>
    <w:rsid w:val="00394A14"/>
    <w:rsid w:val="003955D3"/>
    <w:rsid w:val="00395649"/>
    <w:rsid w:val="003956D2"/>
    <w:rsid w:val="00395728"/>
    <w:rsid w:val="003958A5"/>
    <w:rsid w:val="003958DE"/>
    <w:rsid w:val="00395C0E"/>
    <w:rsid w:val="00395DBB"/>
    <w:rsid w:val="00395DDF"/>
    <w:rsid w:val="00395E50"/>
    <w:rsid w:val="0039602A"/>
    <w:rsid w:val="00396487"/>
    <w:rsid w:val="00396513"/>
    <w:rsid w:val="00396647"/>
    <w:rsid w:val="00396B5B"/>
    <w:rsid w:val="003975CD"/>
    <w:rsid w:val="0039760B"/>
    <w:rsid w:val="003977C5"/>
    <w:rsid w:val="003977F7"/>
    <w:rsid w:val="00397831"/>
    <w:rsid w:val="00397AC8"/>
    <w:rsid w:val="00397FED"/>
    <w:rsid w:val="003A086A"/>
    <w:rsid w:val="003A0C91"/>
    <w:rsid w:val="003A0D6D"/>
    <w:rsid w:val="003A1499"/>
    <w:rsid w:val="003A1936"/>
    <w:rsid w:val="003A194F"/>
    <w:rsid w:val="003A2452"/>
    <w:rsid w:val="003A2C1A"/>
    <w:rsid w:val="003A2D43"/>
    <w:rsid w:val="003A3270"/>
    <w:rsid w:val="003A339F"/>
    <w:rsid w:val="003A3ECF"/>
    <w:rsid w:val="003A3F07"/>
    <w:rsid w:val="003A42FB"/>
    <w:rsid w:val="003A4655"/>
    <w:rsid w:val="003A4747"/>
    <w:rsid w:val="003A4CC2"/>
    <w:rsid w:val="003A4CC3"/>
    <w:rsid w:val="003A52E6"/>
    <w:rsid w:val="003A53E2"/>
    <w:rsid w:val="003A56E5"/>
    <w:rsid w:val="003A5785"/>
    <w:rsid w:val="003A57CC"/>
    <w:rsid w:val="003A6213"/>
    <w:rsid w:val="003A62D2"/>
    <w:rsid w:val="003A65BD"/>
    <w:rsid w:val="003A6A1C"/>
    <w:rsid w:val="003A6C40"/>
    <w:rsid w:val="003A6D0E"/>
    <w:rsid w:val="003A6D62"/>
    <w:rsid w:val="003A6FB7"/>
    <w:rsid w:val="003A7405"/>
    <w:rsid w:val="003A7A08"/>
    <w:rsid w:val="003A7D73"/>
    <w:rsid w:val="003A7FAF"/>
    <w:rsid w:val="003B022E"/>
    <w:rsid w:val="003B0400"/>
    <w:rsid w:val="003B0573"/>
    <w:rsid w:val="003B09F1"/>
    <w:rsid w:val="003B0ABA"/>
    <w:rsid w:val="003B0C56"/>
    <w:rsid w:val="003B0F93"/>
    <w:rsid w:val="003B1343"/>
    <w:rsid w:val="003B1A86"/>
    <w:rsid w:val="003B1F8E"/>
    <w:rsid w:val="003B220B"/>
    <w:rsid w:val="003B2260"/>
    <w:rsid w:val="003B2336"/>
    <w:rsid w:val="003B23EB"/>
    <w:rsid w:val="003B2C64"/>
    <w:rsid w:val="003B2D72"/>
    <w:rsid w:val="003B2DF8"/>
    <w:rsid w:val="003B3010"/>
    <w:rsid w:val="003B3052"/>
    <w:rsid w:val="003B387A"/>
    <w:rsid w:val="003B3B97"/>
    <w:rsid w:val="003B3E96"/>
    <w:rsid w:val="003B40D5"/>
    <w:rsid w:val="003B429B"/>
    <w:rsid w:val="003B481F"/>
    <w:rsid w:val="003B4BB5"/>
    <w:rsid w:val="003B556B"/>
    <w:rsid w:val="003B5577"/>
    <w:rsid w:val="003B5B08"/>
    <w:rsid w:val="003B5DFD"/>
    <w:rsid w:val="003B6637"/>
    <w:rsid w:val="003B6C7D"/>
    <w:rsid w:val="003B6D32"/>
    <w:rsid w:val="003B6FB0"/>
    <w:rsid w:val="003B764A"/>
    <w:rsid w:val="003B799C"/>
    <w:rsid w:val="003B7C18"/>
    <w:rsid w:val="003C0007"/>
    <w:rsid w:val="003C086B"/>
    <w:rsid w:val="003C0AC2"/>
    <w:rsid w:val="003C0F4B"/>
    <w:rsid w:val="003C13A2"/>
    <w:rsid w:val="003C1694"/>
    <w:rsid w:val="003C17BC"/>
    <w:rsid w:val="003C1AA0"/>
    <w:rsid w:val="003C1FBA"/>
    <w:rsid w:val="003C249C"/>
    <w:rsid w:val="003C28C1"/>
    <w:rsid w:val="003C2B2B"/>
    <w:rsid w:val="003C2B9F"/>
    <w:rsid w:val="003C2D88"/>
    <w:rsid w:val="003C2E64"/>
    <w:rsid w:val="003C2FC5"/>
    <w:rsid w:val="003C33BA"/>
    <w:rsid w:val="003C34D8"/>
    <w:rsid w:val="003C34FA"/>
    <w:rsid w:val="003C37ED"/>
    <w:rsid w:val="003C3CBE"/>
    <w:rsid w:val="003C3F53"/>
    <w:rsid w:val="003C3FC7"/>
    <w:rsid w:val="003C4175"/>
    <w:rsid w:val="003C41E2"/>
    <w:rsid w:val="003C4521"/>
    <w:rsid w:val="003C4B92"/>
    <w:rsid w:val="003C4D14"/>
    <w:rsid w:val="003C4EB7"/>
    <w:rsid w:val="003C513C"/>
    <w:rsid w:val="003C520C"/>
    <w:rsid w:val="003C53B5"/>
    <w:rsid w:val="003C560E"/>
    <w:rsid w:val="003C562F"/>
    <w:rsid w:val="003C6124"/>
    <w:rsid w:val="003C6175"/>
    <w:rsid w:val="003C6315"/>
    <w:rsid w:val="003C68C1"/>
    <w:rsid w:val="003C6ADC"/>
    <w:rsid w:val="003C6FFC"/>
    <w:rsid w:val="003C777D"/>
    <w:rsid w:val="003C79E5"/>
    <w:rsid w:val="003C7DE2"/>
    <w:rsid w:val="003D012F"/>
    <w:rsid w:val="003D021C"/>
    <w:rsid w:val="003D03C4"/>
    <w:rsid w:val="003D04E1"/>
    <w:rsid w:val="003D09BA"/>
    <w:rsid w:val="003D0C33"/>
    <w:rsid w:val="003D0CD7"/>
    <w:rsid w:val="003D0FF2"/>
    <w:rsid w:val="003D1021"/>
    <w:rsid w:val="003D133D"/>
    <w:rsid w:val="003D1690"/>
    <w:rsid w:val="003D19C9"/>
    <w:rsid w:val="003D19EA"/>
    <w:rsid w:val="003D1CD9"/>
    <w:rsid w:val="003D1DD6"/>
    <w:rsid w:val="003D263C"/>
    <w:rsid w:val="003D2785"/>
    <w:rsid w:val="003D2C06"/>
    <w:rsid w:val="003D32A0"/>
    <w:rsid w:val="003D3349"/>
    <w:rsid w:val="003D352C"/>
    <w:rsid w:val="003D3ED8"/>
    <w:rsid w:val="003D438F"/>
    <w:rsid w:val="003D43F1"/>
    <w:rsid w:val="003D4526"/>
    <w:rsid w:val="003D4B2F"/>
    <w:rsid w:val="003D4BEC"/>
    <w:rsid w:val="003D5484"/>
    <w:rsid w:val="003D57E0"/>
    <w:rsid w:val="003D5DA5"/>
    <w:rsid w:val="003D62D5"/>
    <w:rsid w:val="003D631F"/>
    <w:rsid w:val="003D6355"/>
    <w:rsid w:val="003D6683"/>
    <w:rsid w:val="003D6716"/>
    <w:rsid w:val="003D6938"/>
    <w:rsid w:val="003D6970"/>
    <w:rsid w:val="003D6F38"/>
    <w:rsid w:val="003D6F3F"/>
    <w:rsid w:val="003D701E"/>
    <w:rsid w:val="003D7178"/>
    <w:rsid w:val="003D76FF"/>
    <w:rsid w:val="003D787C"/>
    <w:rsid w:val="003D7895"/>
    <w:rsid w:val="003D7C41"/>
    <w:rsid w:val="003D7E7D"/>
    <w:rsid w:val="003D7F7F"/>
    <w:rsid w:val="003E0021"/>
    <w:rsid w:val="003E014E"/>
    <w:rsid w:val="003E0156"/>
    <w:rsid w:val="003E0582"/>
    <w:rsid w:val="003E0661"/>
    <w:rsid w:val="003E0B30"/>
    <w:rsid w:val="003E0C39"/>
    <w:rsid w:val="003E12A8"/>
    <w:rsid w:val="003E17A6"/>
    <w:rsid w:val="003E1848"/>
    <w:rsid w:val="003E1875"/>
    <w:rsid w:val="003E222F"/>
    <w:rsid w:val="003E225E"/>
    <w:rsid w:val="003E2A26"/>
    <w:rsid w:val="003E2C58"/>
    <w:rsid w:val="003E2FA7"/>
    <w:rsid w:val="003E3453"/>
    <w:rsid w:val="003E373F"/>
    <w:rsid w:val="003E3AC9"/>
    <w:rsid w:val="003E3E4C"/>
    <w:rsid w:val="003E4389"/>
    <w:rsid w:val="003E45A5"/>
    <w:rsid w:val="003E47FF"/>
    <w:rsid w:val="003E49DB"/>
    <w:rsid w:val="003E4F56"/>
    <w:rsid w:val="003E53F8"/>
    <w:rsid w:val="003E55A4"/>
    <w:rsid w:val="003E5CAA"/>
    <w:rsid w:val="003E5F41"/>
    <w:rsid w:val="003E5F45"/>
    <w:rsid w:val="003E6033"/>
    <w:rsid w:val="003E6521"/>
    <w:rsid w:val="003E7416"/>
    <w:rsid w:val="003E7522"/>
    <w:rsid w:val="003E75F5"/>
    <w:rsid w:val="003E765C"/>
    <w:rsid w:val="003E7FC2"/>
    <w:rsid w:val="003F026D"/>
    <w:rsid w:val="003F05F2"/>
    <w:rsid w:val="003F08C1"/>
    <w:rsid w:val="003F0BE3"/>
    <w:rsid w:val="003F0CF5"/>
    <w:rsid w:val="003F0D0B"/>
    <w:rsid w:val="003F0EDD"/>
    <w:rsid w:val="003F1280"/>
    <w:rsid w:val="003F1627"/>
    <w:rsid w:val="003F17CF"/>
    <w:rsid w:val="003F18A1"/>
    <w:rsid w:val="003F18DF"/>
    <w:rsid w:val="003F1A25"/>
    <w:rsid w:val="003F1BE9"/>
    <w:rsid w:val="003F23FF"/>
    <w:rsid w:val="003F2461"/>
    <w:rsid w:val="003F297A"/>
    <w:rsid w:val="003F30BC"/>
    <w:rsid w:val="003F3703"/>
    <w:rsid w:val="003F3D26"/>
    <w:rsid w:val="003F3DAB"/>
    <w:rsid w:val="003F3F86"/>
    <w:rsid w:val="003F40C6"/>
    <w:rsid w:val="003F43C4"/>
    <w:rsid w:val="003F45F1"/>
    <w:rsid w:val="003F4761"/>
    <w:rsid w:val="003F4785"/>
    <w:rsid w:val="003F4834"/>
    <w:rsid w:val="003F4E39"/>
    <w:rsid w:val="003F52D4"/>
    <w:rsid w:val="003F537A"/>
    <w:rsid w:val="003F53A8"/>
    <w:rsid w:val="003F58DC"/>
    <w:rsid w:val="003F5D25"/>
    <w:rsid w:val="003F5F03"/>
    <w:rsid w:val="003F60C1"/>
    <w:rsid w:val="003F67C8"/>
    <w:rsid w:val="003F6B00"/>
    <w:rsid w:val="003F6D27"/>
    <w:rsid w:val="003F6E82"/>
    <w:rsid w:val="003F6EDA"/>
    <w:rsid w:val="003F707A"/>
    <w:rsid w:val="003F7421"/>
    <w:rsid w:val="003F7605"/>
    <w:rsid w:val="003F7AB4"/>
    <w:rsid w:val="003F7D10"/>
    <w:rsid w:val="003F7F06"/>
    <w:rsid w:val="004001F8"/>
    <w:rsid w:val="004003B4"/>
    <w:rsid w:val="004005C0"/>
    <w:rsid w:val="00400683"/>
    <w:rsid w:val="00400841"/>
    <w:rsid w:val="00400BD9"/>
    <w:rsid w:val="00400BFD"/>
    <w:rsid w:val="0040114F"/>
    <w:rsid w:val="004013D1"/>
    <w:rsid w:val="0040145A"/>
    <w:rsid w:val="00401732"/>
    <w:rsid w:val="004019DF"/>
    <w:rsid w:val="00401CA7"/>
    <w:rsid w:val="00401D5E"/>
    <w:rsid w:val="00401E50"/>
    <w:rsid w:val="00402111"/>
    <w:rsid w:val="00402237"/>
    <w:rsid w:val="00402504"/>
    <w:rsid w:val="0040339F"/>
    <w:rsid w:val="0040391C"/>
    <w:rsid w:val="00403DC5"/>
    <w:rsid w:val="00403FE5"/>
    <w:rsid w:val="0040451D"/>
    <w:rsid w:val="00404A4F"/>
    <w:rsid w:val="00404B1B"/>
    <w:rsid w:val="00404DA4"/>
    <w:rsid w:val="004051EE"/>
    <w:rsid w:val="0040574A"/>
    <w:rsid w:val="004057C3"/>
    <w:rsid w:val="00405E0A"/>
    <w:rsid w:val="00405FF5"/>
    <w:rsid w:val="0040627A"/>
    <w:rsid w:val="004062D4"/>
    <w:rsid w:val="0040636C"/>
    <w:rsid w:val="004066D8"/>
    <w:rsid w:val="00406756"/>
    <w:rsid w:val="00406F57"/>
    <w:rsid w:val="00407558"/>
    <w:rsid w:val="004076D2"/>
    <w:rsid w:val="004077D4"/>
    <w:rsid w:val="0040788E"/>
    <w:rsid w:val="004078C2"/>
    <w:rsid w:val="00410159"/>
    <w:rsid w:val="004101A1"/>
    <w:rsid w:val="004102CE"/>
    <w:rsid w:val="0041077B"/>
    <w:rsid w:val="0041084D"/>
    <w:rsid w:val="00410B07"/>
    <w:rsid w:val="00410B39"/>
    <w:rsid w:val="00410F19"/>
    <w:rsid w:val="004110DF"/>
    <w:rsid w:val="004116ED"/>
    <w:rsid w:val="00411E0C"/>
    <w:rsid w:val="00412493"/>
    <w:rsid w:val="004125AA"/>
    <w:rsid w:val="00412748"/>
    <w:rsid w:val="00412A7C"/>
    <w:rsid w:val="00413068"/>
    <w:rsid w:val="004139F1"/>
    <w:rsid w:val="00413AAE"/>
    <w:rsid w:val="00413FB9"/>
    <w:rsid w:val="0041422E"/>
    <w:rsid w:val="00414408"/>
    <w:rsid w:val="0041454E"/>
    <w:rsid w:val="004147BD"/>
    <w:rsid w:val="00415316"/>
    <w:rsid w:val="004153CE"/>
    <w:rsid w:val="00415918"/>
    <w:rsid w:val="00416096"/>
    <w:rsid w:val="00416181"/>
    <w:rsid w:val="004161CB"/>
    <w:rsid w:val="004163B1"/>
    <w:rsid w:val="004164BF"/>
    <w:rsid w:val="00416678"/>
    <w:rsid w:val="004168DF"/>
    <w:rsid w:val="0041699E"/>
    <w:rsid w:val="00416A58"/>
    <w:rsid w:val="00416EF3"/>
    <w:rsid w:val="00417034"/>
    <w:rsid w:val="004172FC"/>
    <w:rsid w:val="00417326"/>
    <w:rsid w:val="00417344"/>
    <w:rsid w:val="004173D1"/>
    <w:rsid w:val="0041754F"/>
    <w:rsid w:val="0041757D"/>
    <w:rsid w:val="00417593"/>
    <w:rsid w:val="004175C2"/>
    <w:rsid w:val="00417639"/>
    <w:rsid w:val="00417B1B"/>
    <w:rsid w:val="00417B9A"/>
    <w:rsid w:val="004204D6"/>
    <w:rsid w:val="004205D4"/>
    <w:rsid w:val="004206C7"/>
    <w:rsid w:val="00420904"/>
    <w:rsid w:val="00420F90"/>
    <w:rsid w:val="004212E0"/>
    <w:rsid w:val="004215A2"/>
    <w:rsid w:val="00421BA7"/>
    <w:rsid w:val="00421BB2"/>
    <w:rsid w:val="00421DBA"/>
    <w:rsid w:val="004221D3"/>
    <w:rsid w:val="0042278F"/>
    <w:rsid w:val="004227A0"/>
    <w:rsid w:val="00422C39"/>
    <w:rsid w:val="00422F4B"/>
    <w:rsid w:val="004235F5"/>
    <w:rsid w:val="0042368C"/>
    <w:rsid w:val="0042395B"/>
    <w:rsid w:val="00423AF6"/>
    <w:rsid w:val="00423C65"/>
    <w:rsid w:val="00423D76"/>
    <w:rsid w:val="00424191"/>
    <w:rsid w:val="004243DD"/>
    <w:rsid w:val="00424721"/>
    <w:rsid w:val="00424BB6"/>
    <w:rsid w:val="00424C60"/>
    <w:rsid w:val="00424CFC"/>
    <w:rsid w:val="00424E66"/>
    <w:rsid w:val="004253E9"/>
    <w:rsid w:val="00425566"/>
    <w:rsid w:val="0042580B"/>
    <w:rsid w:val="004259AA"/>
    <w:rsid w:val="00425A38"/>
    <w:rsid w:val="00425D10"/>
    <w:rsid w:val="0042616A"/>
    <w:rsid w:val="0042629E"/>
    <w:rsid w:val="00426523"/>
    <w:rsid w:val="00426806"/>
    <w:rsid w:val="00426887"/>
    <w:rsid w:val="00426954"/>
    <w:rsid w:val="00426EAA"/>
    <w:rsid w:val="00427311"/>
    <w:rsid w:val="00427361"/>
    <w:rsid w:val="00427542"/>
    <w:rsid w:val="0042774C"/>
    <w:rsid w:val="004278F5"/>
    <w:rsid w:val="00427B0B"/>
    <w:rsid w:val="004302A7"/>
    <w:rsid w:val="004304AE"/>
    <w:rsid w:val="0043087A"/>
    <w:rsid w:val="00430BBD"/>
    <w:rsid w:val="00430D5F"/>
    <w:rsid w:val="00430F58"/>
    <w:rsid w:val="0043124A"/>
    <w:rsid w:val="00431470"/>
    <w:rsid w:val="0043164D"/>
    <w:rsid w:val="00431708"/>
    <w:rsid w:val="004317C8"/>
    <w:rsid w:val="0043195E"/>
    <w:rsid w:val="00431B06"/>
    <w:rsid w:val="00431D64"/>
    <w:rsid w:val="0043233C"/>
    <w:rsid w:val="00432511"/>
    <w:rsid w:val="0043276B"/>
    <w:rsid w:val="004328DE"/>
    <w:rsid w:val="0043319C"/>
    <w:rsid w:val="00433B49"/>
    <w:rsid w:val="00434434"/>
    <w:rsid w:val="004345A8"/>
    <w:rsid w:val="00434ACA"/>
    <w:rsid w:val="00434EE3"/>
    <w:rsid w:val="0043581A"/>
    <w:rsid w:val="00435946"/>
    <w:rsid w:val="00435DB9"/>
    <w:rsid w:val="00436167"/>
    <w:rsid w:val="00436D01"/>
    <w:rsid w:val="00436EA8"/>
    <w:rsid w:val="00436FE3"/>
    <w:rsid w:val="00437709"/>
    <w:rsid w:val="004377F1"/>
    <w:rsid w:val="0043798B"/>
    <w:rsid w:val="00437A24"/>
    <w:rsid w:val="00437B59"/>
    <w:rsid w:val="00437DF8"/>
    <w:rsid w:val="004405B7"/>
    <w:rsid w:val="0044072A"/>
    <w:rsid w:val="004407B4"/>
    <w:rsid w:val="00440887"/>
    <w:rsid w:val="00440947"/>
    <w:rsid w:val="00441000"/>
    <w:rsid w:val="004411BB"/>
    <w:rsid w:val="0044127C"/>
    <w:rsid w:val="004418F4"/>
    <w:rsid w:val="00441CEE"/>
    <w:rsid w:val="00441F5C"/>
    <w:rsid w:val="004420F8"/>
    <w:rsid w:val="00442230"/>
    <w:rsid w:val="00442254"/>
    <w:rsid w:val="0044230F"/>
    <w:rsid w:val="0044299B"/>
    <w:rsid w:val="00442B7D"/>
    <w:rsid w:val="004433E3"/>
    <w:rsid w:val="00444153"/>
    <w:rsid w:val="0044453B"/>
    <w:rsid w:val="00444926"/>
    <w:rsid w:val="00444C0D"/>
    <w:rsid w:val="00444F48"/>
    <w:rsid w:val="00445129"/>
    <w:rsid w:val="004453B6"/>
    <w:rsid w:val="004454E4"/>
    <w:rsid w:val="0044563D"/>
    <w:rsid w:val="00445810"/>
    <w:rsid w:val="00445BC1"/>
    <w:rsid w:val="0044650A"/>
    <w:rsid w:val="00446762"/>
    <w:rsid w:val="004467D0"/>
    <w:rsid w:val="0044682C"/>
    <w:rsid w:val="00446B7E"/>
    <w:rsid w:val="00446B88"/>
    <w:rsid w:val="00446F2B"/>
    <w:rsid w:val="00446FB6"/>
    <w:rsid w:val="00447111"/>
    <w:rsid w:val="00447B0E"/>
    <w:rsid w:val="004500D9"/>
    <w:rsid w:val="00450108"/>
    <w:rsid w:val="00450456"/>
    <w:rsid w:val="0045052E"/>
    <w:rsid w:val="00450D95"/>
    <w:rsid w:val="00451BDC"/>
    <w:rsid w:val="00451E4D"/>
    <w:rsid w:val="00451E54"/>
    <w:rsid w:val="00451F85"/>
    <w:rsid w:val="00452132"/>
    <w:rsid w:val="0045217D"/>
    <w:rsid w:val="004526DD"/>
    <w:rsid w:val="0045290C"/>
    <w:rsid w:val="00452B15"/>
    <w:rsid w:val="00452EB8"/>
    <w:rsid w:val="00453BB3"/>
    <w:rsid w:val="00453CFE"/>
    <w:rsid w:val="00454208"/>
    <w:rsid w:val="004545B1"/>
    <w:rsid w:val="004546E9"/>
    <w:rsid w:val="00454EC3"/>
    <w:rsid w:val="00455091"/>
    <w:rsid w:val="004550A3"/>
    <w:rsid w:val="00455188"/>
    <w:rsid w:val="004551F5"/>
    <w:rsid w:val="00455265"/>
    <w:rsid w:val="00455798"/>
    <w:rsid w:val="00455ACC"/>
    <w:rsid w:val="00455C96"/>
    <w:rsid w:val="004560E9"/>
    <w:rsid w:val="0045635B"/>
    <w:rsid w:val="004565EC"/>
    <w:rsid w:val="004568C3"/>
    <w:rsid w:val="00456DA3"/>
    <w:rsid w:val="00456F12"/>
    <w:rsid w:val="00456F4D"/>
    <w:rsid w:val="00456F64"/>
    <w:rsid w:val="00457343"/>
    <w:rsid w:val="00457D0A"/>
    <w:rsid w:val="00457D78"/>
    <w:rsid w:val="004600D0"/>
    <w:rsid w:val="0046032E"/>
    <w:rsid w:val="004606BF"/>
    <w:rsid w:val="00460957"/>
    <w:rsid w:val="00460A33"/>
    <w:rsid w:val="00460BFB"/>
    <w:rsid w:val="004610DA"/>
    <w:rsid w:val="00461363"/>
    <w:rsid w:val="004615F9"/>
    <w:rsid w:val="00461896"/>
    <w:rsid w:val="00461ACC"/>
    <w:rsid w:val="00461C24"/>
    <w:rsid w:val="00461C69"/>
    <w:rsid w:val="00461D58"/>
    <w:rsid w:val="0046217A"/>
    <w:rsid w:val="00462A4A"/>
    <w:rsid w:val="00462F12"/>
    <w:rsid w:val="00463370"/>
    <w:rsid w:val="00463645"/>
    <w:rsid w:val="0046397A"/>
    <w:rsid w:val="004639A9"/>
    <w:rsid w:val="00463EB0"/>
    <w:rsid w:val="004642E4"/>
    <w:rsid w:val="00464458"/>
    <w:rsid w:val="0046452F"/>
    <w:rsid w:val="00464661"/>
    <w:rsid w:val="0046482F"/>
    <w:rsid w:val="004649AF"/>
    <w:rsid w:val="00464C83"/>
    <w:rsid w:val="00464ED1"/>
    <w:rsid w:val="00464FDE"/>
    <w:rsid w:val="004650E3"/>
    <w:rsid w:val="00465883"/>
    <w:rsid w:val="0046593D"/>
    <w:rsid w:val="00465983"/>
    <w:rsid w:val="00465EE1"/>
    <w:rsid w:val="00465EF0"/>
    <w:rsid w:val="0046659C"/>
    <w:rsid w:val="004666BF"/>
    <w:rsid w:val="00466731"/>
    <w:rsid w:val="00466B4C"/>
    <w:rsid w:val="004674E9"/>
    <w:rsid w:val="00467554"/>
    <w:rsid w:val="0046759F"/>
    <w:rsid w:val="004678A0"/>
    <w:rsid w:val="00467C4E"/>
    <w:rsid w:val="00467D8B"/>
    <w:rsid w:val="0047058B"/>
    <w:rsid w:val="004706E4"/>
    <w:rsid w:val="0047076F"/>
    <w:rsid w:val="00470813"/>
    <w:rsid w:val="0047086C"/>
    <w:rsid w:val="00470A38"/>
    <w:rsid w:val="00470AB3"/>
    <w:rsid w:val="00470CE0"/>
    <w:rsid w:val="00470D66"/>
    <w:rsid w:val="0047118A"/>
    <w:rsid w:val="0047137B"/>
    <w:rsid w:val="00471383"/>
    <w:rsid w:val="00471A7F"/>
    <w:rsid w:val="00471E21"/>
    <w:rsid w:val="00471EFA"/>
    <w:rsid w:val="00472147"/>
    <w:rsid w:val="0047243D"/>
    <w:rsid w:val="004727B1"/>
    <w:rsid w:val="00472D79"/>
    <w:rsid w:val="00472D8A"/>
    <w:rsid w:val="004735CC"/>
    <w:rsid w:val="00473AAC"/>
    <w:rsid w:val="00473C14"/>
    <w:rsid w:val="00473F7F"/>
    <w:rsid w:val="004740C7"/>
    <w:rsid w:val="00474447"/>
    <w:rsid w:val="0047494F"/>
    <w:rsid w:val="00474E3A"/>
    <w:rsid w:val="00474E7C"/>
    <w:rsid w:val="00475039"/>
    <w:rsid w:val="00475068"/>
    <w:rsid w:val="004753BF"/>
    <w:rsid w:val="0047540A"/>
    <w:rsid w:val="00475461"/>
    <w:rsid w:val="0047562A"/>
    <w:rsid w:val="0047598E"/>
    <w:rsid w:val="00475A3F"/>
    <w:rsid w:val="00475ADC"/>
    <w:rsid w:val="00475BAF"/>
    <w:rsid w:val="004764CD"/>
    <w:rsid w:val="00476A08"/>
    <w:rsid w:val="00477122"/>
    <w:rsid w:val="0047787E"/>
    <w:rsid w:val="00477993"/>
    <w:rsid w:val="00477B81"/>
    <w:rsid w:val="00480288"/>
    <w:rsid w:val="004802D7"/>
    <w:rsid w:val="0048045E"/>
    <w:rsid w:val="00480491"/>
    <w:rsid w:val="00480697"/>
    <w:rsid w:val="0048093A"/>
    <w:rsid w:val="00480B03"/>
    <w:rsid w:val="00480B9F"/>
    <w:rsid w:val="00480D6D"/>
    <w:rsid w:val="00481298"/>
    <w:rsid w:val="004817BD"/>
    <w:rsid w:val="00481B16"/>
    <w:rsid w:val="00481D87"/>
    <w:rsid w:val="00481F7C"/>
    <w:rsid w:val="0048222D"/>
    <w:rsid w:val="004822C4"/>
    <w:rsid w:val="004826F8"/>
    <w:rsid w:val="00482F7F"/>
    <w:rsid w:val="00483187"/>
    <w:rsid w:val="0048323E"/>
    <w:rsid w:val="00483347"/>
    <w:rsid w:val="00483A66"/>
    <w:rsid w:val="0048424A"/>
    <w:rsid w:val="0048439F"/>
    <w:rsid w:val="00484470"/>
    <w:rsid w:val="00485448"/>
    <w:rsid w:val="00485449"/>
    <w:rsid w:val="00485620"/>
    <w:rsid w:val="00485700"/>
    <w:rsid w:val="00485B4B"/>
    <w:rsid w:val="004860C1"/>
    <w:rsid w:val="004861BA"/>
    <w:rsid w:val="004862B6"/>
    <w:rsid w:val="0048630B"/>
    <w:rsid w:val="00486681"/>
    <w:rsid w:val="00486742"/>
    <w:rsid w:val="00486746"/>
    <w:rsid w:val="00486A77"/>
    <w:rsid w:val="00486CFA"/>
    <w:rsid w:val="00487209"/>
    <w:rsid w:val="00487300"/>
    <w:rsid w:val="0048739D"/>
    <w:rsid w:val="004874BF"/>
    <w:rsid w:val="0048750E"/>
    <w:rsid w:val="00487569"/>
    <w:rsid w:val="0048771A"/>
    <w:rsid w:val="00487AFE"/>
    <w:rsid w:val="00487C9F"/>
    <w:rsid w:val="00487E70"/>
    <w:rsid w:val="004900B6"/>
    <w:rsid w:val="00490158"/>
    <w:rsid w:val="00490614"/>
    <w:rsid w:val="004906E4"/>
    <w:rsid w:val="0049119F"/>
    <w:rsid w:val="004914F6"/>
    <w:rsid w:val="0049153B"/>
    <w:rsid w:val="00491696"/>
    <w:rsid w:val="004923AE"/>
    <w:rsid w:val="004923FD"/>
    <w:rsid w:val="00492407"/>
    <w:rsid w:val="00492557"/>
    <w:rsid w:val="0049283B"/>
    <w:rsid w:val="00492969"/>
    <w:rsid w:val="004929D8"/>
    <w:rsid w:val="00492B72"/>
    <w:rsid w:val="00492F9F"/>
    <w:rsid w:val="00493531"/>
    <w:rsid w:val="0049388D"/>
    <w:rsid w:val="00493891"/>
    <w:rsid w:val="00493E79"/>
    <w:rsid w:val="00493EDA"/>
    <w:rsid w:val="00494121"/>
    <w:rsid w:val="00494201"/>
    <w:rsid w:val="004944C6"/>
    <w:rsid w:val="0049483F"/>
    <w:rsid w:val="004950C8"/>
    <w:rsid w:val="00495129"/>
    <w:rsid w:val="00495687"/>
    <w:rsid w:val="00495A6B"/>
    <w:rsid w:val="00495FEA"/>
    <w:rsid w:val="004961B4"/>
    <w:rsid w:val="0049642E"/>
    <w:rsid w:val="00496591"/>
    <w:rsid w:val="00496F3B"/>
    <w:rsid w:val="00497235"/>
    <w:rsid w:val="00497663"/>
    <w:rsid w:val="004979B8"/>
    <w:rsid w:val="004A00F6"/>
    <w:rsid w:val="004A0179"/>
    <w:rsid w:val="004A063C"/>
    <w:rsid w:val="004A0AE9"/>
    <w:rsid w:val="004A0F4E"/>
    <w:rsid w:val="004A1B30"/>
    <w:rsid w:val="004A2129"/>
    <w:rsid w:val="004A255F"/>
    <w:rsid w:val="004A262F"/>
    <w:rsid w:val="004A2932"/>
    <w:rsid w:val="004A2C1F"/>
    <w:rsid w:val="004A3160"/>
    <w:rsid w:val="004A31CF"/>
    <w:rsid w:val="004A39CE"/>
    <w:rsid w:val="004A3F99"/>
    <w:rsid w:val="004A41EE"/>
    <w:rsid w:val="004A4367"/>
    <w:rsid w:val="004A4550"/>
    <w:rsid w:val="004A4B93"/>
    <w:rsid w:val="004A4C72"/>
    <w:rsid w:val="004A4C75"/>
    <w:rsid w:val="004A56E3"/>
    <w:rsid w:val="004A5C67"/>
    <w:rsid w:val="004A644B"/>
    <w:rsid w:val="004A6473"/>
    <w:rsid w:val="004A6585"/>
    <w:rsid w:val="004A67B0"/>
    <w:rsid w:val="004A6B01"/>
    <w:rsid w:val="004A7E8D"/>
    <w:rsid w:val="004B002E"/>
    <w:rsid w:val="004B09F4"/>
    <w:rsid w:val="004B0AE9"/>
    <w:rsid w:val="004B0DB5"/>
    <w:rsid w:val="004B1907"/>
    <w:rsid w:val="004B1933"/>
    <w:rsid w:val="004B241D"/>
    <w:rsid w:val="004B2876"/>
    <w:rsid w:val="004B2907"/>
    <w:rsid w:val="004B2F96"/>
    <w:rsid w:val="004B357C"/>
    <w:rsid w:val="004B3946"/>
    <w:rsid w:val="004B39C6"/>
    <w:rsid w:val="004B3A74"/>
    <w:rsid w:val="004B3AA9"/>
    <w:rsid w:val="004B3D54"/>
    <w:rsid w:val="004B3F1C"/>
    <w:rsid w:val="004B4009"/>
    <w:rsid w:val="004B431F"/>
    <w:rsid w:val="004B461A"/>
    <w:rsid w:val="004B46A4"/>
    <w:rsid w:val="004B47ED"/>
    <w:rsid w:val="004B4A19"/>
    <w:rsid w:val="004B4BDC"/>
    <w:rsid w:val="004B4F0E"/>
    <w:rsid w:val="004B512F"/>
    <w:rsid w:val="004B5205"/>
    <w:rsid w:val="004B52EA"/>
    <w:rsid w:val="004B53FD"/>
    <w:rsid w:val="004B559E"/>
    <w:rsid w:val="004B5DF9"/>
    <w:rsid w:val="004B64DB"/>
    <w:rsid w:val="004B677E"/>
    <w:rsid w:val="004B68D5"/>
    <w:rsid w:val="004B6AF7"/>
    <w:rsid w:val="004B6C4F"/>
    <w:rsid w:val="004B6EE6"/>
    <w:rsid w:val="004B72F1"/>
    <w:rsid w:val="004B7591"/>
    <w:rsid w:val="004B792E"/>
    <w:rsid w:val="004B7D89"/>
    <w:rsid w:val="004C007C"/>
    <w:rsid w:val="004C02F2"/>
    <w:rsid w:val="004C0B74"/>
    <w:rsid w:val="004C0EAB"/>
    <w:rsid w:val="004C0FE8"/>
    <w:rsid w:val="004C1310"/>
    <w:rsid w:val="004C156E"/>
    <w:rsid w:val="004C16AB"/>
    <w:rsid w:val="004C1C3D"/>
    <w:rsid w:val="004C233C"/>
    <w:rsid w:val="004C2708"/>
    <w:rsid w:val="004C29DB"/>
    <w:rsid w:val="004C321C"/>
    <w:rsid w:val="004C32B0"/>
    <w:rsid w:val="004C3BAB"/>
    <w:rsid w:val="004C4086"/>
    <w:rsid w:val="004C41C3"/>
    <w:rsid w:val="004C4E42"/>
    <w:rsid w:val="004C58E4"/>
    <w:rsid w:val="004C5921"/>
    <w:rsid w:val="004C6167"/>
    <w:rsid w:val="004C6308"/>
    <w:rsid w:val="004C6E52"/>
    <w:rsid w:val="004C770F"/>
    <w:rsid w:val="004C78DA"/>
    <w:rsid w:val="004C796C"/>
    <w:rsid w:val="004C7B9D"/>
    <w:rsid w:val="004C7C06"/>
    <w:rsid w:val="004D00D1"/>
    <w:rsid w:val="004D05E6"/>
    <w:rsid w:val="004D091E"/>
    <w:rsid w:val="004D0B15"/>
    <w:rsid w:val="004D0E1D"/>
    <w:rsid w:val="004D0FA5"/>
    <w:rsid w:val="004D10CA"/>
    <w:rsid w:val="004D1268"/>
    <w:rsid w:val="004D16DF"/>
    <w:rsid w:val="004D1707"/>
    <w:rsid w:val="004D1745"/>
    <w:rsid w:val="004D1ECE"/>
    <w:rsid w:val="004D2F31"/>
    <w:rsid w:val="004D313C"/>
    <w:rsid w:val="004D3326"/>
    <w:rsid w:val="004D33EB"/>
    <w:rsid w:val="004D3562"/>
    <w:rsid w:val="004D39A3"/>
    <w:rsid w:val="004D39D4"/>
    <w:rsid w:val="004D4422"/>
    <w:rsid w:val="004D45B6"/>
    <w:rsid w:val="004D4827"/>
    <w:rsid w:val="004D508C"/>
    <w:rsid w:val="004D53DB"/>
    <w:rsid w:val="004D5496"/>
    <w:rsid w:val="004D5648"/>
    <w:rsid w:val="004D5C02"/>
    <w:rsid w:val="004D5D3D"/>
    <w:rsid w:val="004D5DC3"/>
    <w:rsid w:val="004D5E50"/>
    <w:rsid w:val="004D5E7A"/>
    <w:rsid w:val="004D6324"/>
    <w:rsid w:val="004D6877"/>
    <w:rsid w:val="004D6950"/>
    <w:rsid w:val="004D69CB"/>
    <w:rsid w:val="004D69CF"/>
    <w:rsid w:val="004D69D2"/>
    <w:rsid w:val="004D7753"/>
    <w:rsid w:val="004D7CDA"/>
    <w:rsid w:val="004D7D38"/>
    <w:rsid w:val="004D7EE6"/>
    <w:rsid w:val="004E0012"/>
    <w:rsid w:val="004E06EA"/>
    <w:rsid w:val="004E0913"/>
    <w:rsid w:val="004E0A02"/>
    <w:rsid w:val="004E0A88"/>
    <w:rsid w:val="004E0B44"/>
    <w:rsid w:val="004E109D"/>
    <w:rsid w:val="004E15F9"/>
    <w:rsid w:val="004E180D"/>
    <w:rsid w:val="004E18D2"/>
    <w:rsid w:val="004E19A2"/>
    <w:rsid w:val="004E19C3"/>
    <w:rsid w:val="004E1A4A"/>
    <w:rsid w:val="004E1CE4"/>
    <w:rsid w:val="004E1DF1"/>
    <w:rsid w:val="004E2089"/>
    <w:rsid w:val="004E2328"/>
    <w:rsid w:val="004E2361"/>
    <w:rsid w:val="004E2BAB"/>
    <w:rsid w:val="004E2BE4"/>
    <w:rsid w:val="004E3A87"/>
    <w:rsid w:val="004E3DEE"/>
    <w:rsid w:val="004E3F25"/>
    <w:rsid w:val="004E4017"/>
    <w:rsid w:val="004E4478"/>
    <w:rsid w:val="004E4502"/>
    <w:rsid w:val="004E541E"/>
    <w:rsid w:val="004E55BB"/>
    <w:rsid w:val="004E5666"/>
    <w:rsid w:val="004E58C7"/>
    <w:rsid w:val="004E5B53"/>
    <w:rsid w:val="004E5DA3"/>
    <w:rsid w:val="004E5F4E"/>
    <w:rsid w:val="004E69F8"/>
    <w:rsid w:val="004E7573"/>
    <w:rsid w:val="004E761D"/>
    <w:rsid w:val="004E7818"/>
    <w:rsid w:val="004E796E"/>
    <w:rsid w:val="004E7A9F"/>
    <w:rsid w:val="004E7D35"/>
    <w:rsid w:val="004E7E4B"/>
    <w:rsid w:val="004E7EFB"/>
    <w:rsid w:val="004E7F7A"/>
    <w:rsid w:val="004F026C"/>
    <w:rsid w:val="004F035F"/>
    <w:rsid w:val="004F0853"/>
    <w:rsid w:val="004F0B29"/>
    <w:rsid w:val="004F0EBA"/>
    <w:rsid w:val="004F0F83"/>
    <w:rsid w:val="004F1E78"/>
    <w:rsid w:val="004F1F38"/>
    <w:rsid w:val="004F2626"/>
    <w:rsid w:val="004F283B"/>
    <w:rsid w:val="004F2C24"/>
    <w:rsid w:val="004F3134"/>
    <w:rsid w:val="004F3725"/>
    <w:rsid w:val="004F3C1F"/>
    <w:rsid w:val="004F4850"/>
    <w:rsid w:val="004F500C"/>
    <w:rsid w:val="004F504A"/>
    <w:rsid w:val="004F50EE"/>
    <w:rsid w:val="004F51EA"/>
    <w:rsid w:val="004F5275"/>
    <w:rsid w:val="004F595E"/>
    <w:rsid w:val="004F5C0E"/>
    <w:rsid w:val="004F5CBE"/>
    <w:rsid w:val="004F6037"/>
    <w:rsid w:val="004F623E"/>
    <w:rsid w:val="004F62DD"/>
    <w:rsid w:val="004F6457"/>
    <w:rsid w:val="004F67FD"/>
    <w:rsid w:val="004F7877"/>
    <w:rsid w:val="00500192"/>
    <w:rsid w:val="005003C1"/>
    <w:rsid w:val="00500601"/>
    <w:rsid w:val="00500A19"/>
    <w:rsid w:val="00500AA9"/>
    <w:rsid w:val="00500BD6"/>
    <w:rsid w:val="005013EE"/>
    <w:rsid w:val="0050155F"/>
    <w:rsid w:val="005015BE"/>
    <w:rsid w:val="00501CED"/>
    <w:rsid w:val="00501DF8"/>
    <w:rsid w:val="00502018"/>
    <w:rsid w:val="00502A2A"/>
    <w:rsid w:val="00502C49"/>
    <w:rsid w:val="00502FEB"/>
    <w:rsid w:val="0050306F"/>
    <w:rsid w:val="0050330B"/>
    <w:rsid w:val="00503346"/>
    <w:rsid w:val="00503859"/>
    <w:rsid w:val="005041B3"/>
    <w:rsid w:val="00504209"/>
    <w:rsid w:val="005044BA"/>
    <w:rsid w:val="00504855"/>
    <w:rsid w:val="00504DC7"/>
    <w:rsid w:val="00504E78"/>
    <w:rsid w:val="00504FFB"/>
    <w:rsid w:val="00504FFF"/>
    <w:rsid w:val="0050516D"/>
    <w:rsid w:val="0050550F"/>
    <w:rsid w:val="005058DB"/>
    <w:rsid w:val="00505B06"/>
    <w:rsid w:val="00505F5E"/>
    <w:rsid w:val="005063CB"/>
    <w:rsid w:val="00506414"/>
    <w:rsid w:val="00506581"/>
    <w:rsid w:val="005066AB"/>
    <w:rsid w:val="00506849"/>
    <w:rsid w:val="00506C7D"/>
    <w:rsid w:val="00506F76"/>
    <w:rsid w:val="00507136"/>
    <w:rsid w:val="00507152"/>
    <w:rsid w:val="005073F0"/>
    <w:rsid w:val="005079F4"/>
    <w:rsid w:val="00507A31"/>
    <w:rsid w:val="00507AE4"/>
    <w:rsid w:val="0051003A"/>
    <w:rsid w:val="0051068B"/>
    <w:rsid w:val="005107AD"/>
    <w:rsid w:val="0051082C"/>
    <w:rsid w:val="005108E3"/>
    <w:rsid w:val="00510C84"/>
    <w:rsid w:val="00510E3E"/>
    <w:rsid w:val="00510E79"/>
    <w:rsid w:val="00510F8E"/>
    <w:rsid w:val="00511746"/>
    <w:rsid w:val="00511809"/>
    <w:rsid w:val="00511C59"/>
    <w:rsid w:val="00511E40"/>
    <w:rsid w:val="0051219F"/>
    <w:rsid w:val="00512386"/>
    <w:rsid w:val="005123F0"/>
    <w:rsid w:val="0051246C"/>
    <w:rsid w:val="005124B1"/>
    <w:rsid w:val="005126F0"/>
    <w:rsid w:val="00512895"/>
    <w:rsid w:val="00512E99"/>
    <w:rsid w:val="00512F68"/>
    <w:rsid w:val="00512FC0"/>
    <w:rsid w:val="00513331"/>
    <w:rsid w:val="0051380E"/>
    <w:rsid w:val="005139F0"/>
    <w:rsid w:val="00513A40"/>
    <w:rsid w:val="00513ACD"/>
    <w:rsid w:val="005142DF"/>
    <w:rsid w:val="00514BFE"/>
    <w:rsid w:val="00514D9A"/>
    <w:rsid w:val="005150E1"/>
    <w:rsid w:val="00515545"/>
    <w:rsid w:val="00515D81"/>
    <w:rsid w:val="0051600D"/>
    <w:rsid w:val="005162B3"/>
    <w:rsid w:val="005166B5"/>
    <w:rsid w:val="005167BA"/>
    <w:rsid w:val="005169E5"/>
    <w:rsid w:val="00516C3D"/>
    <w:rsid w:val="00516C84"/>
    <w:rsid w:val="00517604"/>
    <w:rsid w:val="00517690"/>
    <w:rsid w:val="0051785A"/>
    <w:rsid w:val="00517B94"/>
    <w:rsid w:val="00517DED"/>
    <w:rsid w:val="005201FD"/>
    <w:rsid w:val="005202B3"/>
    <w:rsid w:val="0052039F"/>
    <w:rsid w:val="005203E9"/>
    <w:rsid w:val="005203EF"/>
    <w:rsid w:val="00520716"/>
    <w:rsid w:val="00520761"/>
    <w:rsid w:val="0052080B"/>
    <w:rsid w:val="00520878"/>
    <w:rsid w:val="005208AA"/>
    <w:rsid w:val="00520CC9"/>
    <w:rsid w:val="00520D25"/>
    <w:rsid w:val="00520F69"/>
    <w:rsid w:val="00521174"/>
    <w:rsid w:val="0052126D"/>
    <w:rsid w:val="0052128E"/>
    <w:rsid w:val="00521825"/>
    <w:rsid w:val="00521A21"/>
    <w:rsid w:val="00521A22"/>
    <w:rsid w:val="00521BDB"/>
    <w:rsid w:val="0052219D"/>
    <w:rsid w:val="00522530"/>
    <w:rsid w:val="005227CA"/>
    <w:rsid w:val="00522CAF"/>
    <w:rsid w:val="00523038"/>
    <w:rsid w:val="005233BC"/>
    <w:rsid w:val="00523795"/>
    <w:rsid w:val="0052379B"/>
    <w:rsid w:val="005237A7"/>
    <w:rsid w:val="00523934"/>
    <w:rsid w:val="00523994"/>
    <w:rsid w:val="00523F1D"/>
    <w:rsid w:val="005240D3"/>
    <w:rsid w:val="00524794"/>
    <w:rsid w:val="0052494B"/>
    <w:rsid w:val="00524DC9"/>
    <w:rsid w:val="00525451"/>
    <w:rsid w:val="005254F4"/>
    <w:rsid w:val="00525943"/>
    <w:rsid w:val="00525D73"/>
    <w:rsid w:val="00525F11"/>
    <w:rsid w:val="0052604B"/>
    <w:rsid w:val="005263A6"/>
    <w:rsid w:val="0052651D"/>
    <w:rsid w:val="00526636"/>
    <w:rsid w:val="00526812"/>
    <w:rsid w:val="0052682D"/>
    <w:rsid w:val="0052689F"/>
    <w:rsid w:val="005268DF"/>
    <w:rsid w:val="00526A66"/>
    <w:rsid w:val="00526C7D"/>
    <w:rsid w:val="005270EE"/>
    <w:rsid w:val="00527535"/>
    <w:rsid w:val="00527644"/>
    <w:rsid w:val="005277A3"/>
    <w:rsid w:val="00527C62"/>
    <w:rsid w:val="0053032D"/>
    <w:rsid w:val="00530397"/>
    <w:rsid w:val="005309B9"/>
    <w:rsid w:val="005311BF"/>
    <w:rsid w:val="00531574"/>
    <w:rsid w:val="00531C2C"/>
    <w:rsid w:val="00531C6E"/>
    <w:rsid w:val="005320B2"/>
    <w:rsid w:val="005322D7"/>
    <w:rsid w:val="005323BB"/>
    <w:rsid w:val="005323F2"/>
    <w:rsid w:val="00532B01"/>
    <w:rsid w:val="00532BCE"/>
    <w:rsid w:val="00532F1A"/>
    <w:rsid w:val="00532F92"/>
    <w:rsid w:val="0053303C"/>
    <w:rsid w:val="005330CD"/>
    <w:rsid w:val="005349C4"/>
    <w:rsid w:val="00534A89"/>
    <w:rsid w:val="00534FC1"/>
    <w:rsid w:val="005352E6"/>
    <w:rsid w:val="00535599"/>
    <w:rsid w:val="00535924"/>
    <w:rsid w:val="00536060"/>
    <w:rsid w:val="005360D2"/>
    <w:rsid w:val="005362B5"/>
    <w:rsid w:val="0053637E"/>
    <w:rsid w:val="0053654E"/>
    <w:rsid w:val="0053665D"/>
    <w:rsid w:val="00536697"/>
    <w:rsid w:val="005367CD"/>
    <w:rsid w:val="00536BFB"/>
    <w:rsid w:val="00536CD5"/>
    <w:rsid w:val="00536D64"/>
    <w:rsid w:val="00537036"/>
    <w:rsid w:val="005373F0"/>
    <w:rsid w:val="00537402"/>
    <w:rsid w:val="005374D9"/>
    <w:rsid w:val="00537952"/>
    <w:rsid w:val="00537B68"/>
    <w:rsid w:val="00537BC6"/>
    <w:rsid w:val="00537D2C"/>
    <w:rsid w:val="00537D41"/>
    <w:rsid w:val="005402E0"/>
    <w:rsid w:val="00540388"/>
    <w:rsid w:val="005406C4"/>
    <w:rsid w:val="00540940"/>
    <w:rsid w:val="00540D0C"/>
    <w:rsid w:val="00540D30"/>
    <w:rsid w:val="00540DEF"/>
    <w:rsid w:val="00540EFE"/>
    <w:rsid w:val="0054104C"/>
    <w:rsid w:val="005414BD"/>
    <w:rsid w:val="005416AA"/>
    <w:rsid w:val="005419A4"/>
    <w:rsid w:val="00541AB0"/>
    <w:rsid w:val="00541BAC"/>
    <w:rsid w:val="00541D35"/>
    <w:rsid w:val="00542B65"/>
    <w:rsid w:val="00542D2D"/>
    <w:rsid w:val="00542E15"/>
    <w:rsid w:val="00543377"/>
    <w:rsid w:val="005433AF"/>
    <w:rsid w:val="005436D4"/>
    <w:rsid w:val="00543E03"/>
    <w:rsid w:val="005441FB"/>
    <w:rsid w:val="00544A6A"/>
    <w:rsid w:val="00544FD9"/>
    <w:rsid w:val="005456EC"/>
    <w:rsid w:val="00545C8F"/>
    <w:rsid w:val="00545ECF"/>
    <w:rsid w:val="00545F79"/>
    <w:rsid w:val="005462AE"/>
    <w:rsid w:val="005464FF"/>
    <w:rsid w:val="005468D3"/>
    <w:rsid w:val="00546AC9"/>
    <w:rsid w:val="005474A6"/>
    <w:rsid w:val="005474E2"/>
    <w:rsid w:val="00547A07"/>
    <w:rsid w:val="00547DA7"/>
    <w:rsid w:val="005501CB"/>
    <w:rsid w:val="00550305"/>
    <w:rsid w:val="00550483"/>
    <w:rsid w:val="00550906"/>
    <w:rsid w:val="00552112"/>
    <w:rsid w:val="00552DEE"/>
    <w:rsid w:val="00553593"/>
    <w:rsid w:val="0055369D"/>
    <w:rsid w:val="00553991"/>
    <w:rsid w:val="00553DF7"/>
    <w:rsid w:val="00553E66"/>
    <w:rsid w:val="00553EAB"/>
    <w:rsid w:val="005545A8"/>
    <w:rsid w:val="0055468B"/>
    <w:rsid w:val="005546D8"/>
    <w:rsid w:val="005546DF"/>
    <w:rsid w:val="00554840"/>
    <w:rsid w:val="00554D50"/>
    <w:rsid w:val="00554F7F"/>
    <w:rsid w:val="00555038"/>
    <w:rsid w:val="005551B4"/>
    <w:rsid w:val="005555FA"/>
    <w:rsid w:val="00555629"/>
    <w:rsid w:val="0055584D"/>
    <w:rsid w:val="00555CB2"/>
    <w:rsid w:val="00555CF6"/>
    <w:rsid w:val="00555DB0"/>
    <w:rsid w:val="0055691D"/>
    <w:rsid w:val="00556A7E"/>
    <w:rsid w:val="00556B30"/>
    <w:rsid w:val="00556C9A"/>
    <w:rsid w:val="00556D16"/>
    <w:rsid w:val="00556D3B"/>
    <w:rsid w:val="00556DB8"/>
    <w:rsid w:val="005570A9"/>
    <w:rsid w:val="005572EB"/>
    <w:rsid w:val="00557304"/>
    <w:rsid w:val="0055775A"/>
    <w:rsid w:val="00557C9D"/>
    <w:rsid w:val="00557E6B"/>
    <w:rsid w:val="005600E7"/>
    <w:rsid w:val="00560118"/>
    <w:rsid w:val="0056043E"/>
    <w:rsid w:val="00560555"/>
    <w:rsid w:val="00560990"/>
    <w:rsid w:val="00560B8E"/>
    <w:rsid w:val="00560BB0"/>
    <w:rsid w:val="00560F1D"/>
    <w:rsid w:val="00560F25"/>
    <w:rsid w:val="00561063"/>
    <w:rsid w:val="0056126F"/>
    <w:rsid w:val="00561DF0"/>
    <w:rsid w:val="00561F59"/>
    <w:rsid w:val="00562596"/>
    <w:rsid w:val="0056260E"/>
    <w:rsid w:val="0056261F"/>
    <w:rsid w:val="00562D01"/>
    <w:rsid w:val="00562F57"/>
    <w:rsid w:val="00562FF5"/>
    <w:rsid w:val="005634AB"/>
    <w:rsid w:val="005638A8"/>
    <w:rsid w:val="00563ADC"/>
    <w:rsid w:val="00564087"/>
    <w:rsid w:val="0056428F"/>
    <w:rsid w:val="00564752"/>
    <w:rsid w:val="00564A50"/>
    <w:rsid w:val="00564AD1"/>
    <w:rsid w:val="0056531D"/>
    <w:rsid w:val="0056541F"/>
    <w:rsid w:val="005656E4"/>
    <w:rsid w:val="00565A0E"/>
    <w:rsid w:val="00565CDA"/>
    <w:rsid w:val="00565DA1"/>
    <w:rsid w:val="00565DA3"/>
    <w:rsid w:val="00565F32"/>
    <w:rsid w:val="00565F4B"/>
    <w:rsid w:val="005661BE"/>
    <w:rsid w:val="00566216"/>
    <w:rsid w:val="005666C1"/>
    <w:rsid w:val="00566A69"/>
    <w:rsid w:val="00566F57"/>
    <w:rsid w:val="0056739C"/>
    <w:rsid w:val="0056742F"/>
    <w:rsid w:val="0056745B"/>
    <w:rsid w:val="0056761E"/>
    <w:rsid w:val="00567677"/>
    <w:rsid w:val="0056799A"/>
    <w:rsid w:val="00567A49"/>
    <w:rsid w:val="005702B7"/>
    <w:rsid w:val="00570488"/>
    <w:rsid w:val="00570605"/>
    <w:rsid w:val="0057062B"/>
    <w:rsid w:val="00570B74"/>
    <w:rsid w:val="0057121E"/>
    <w:rsid w:val="0057136E"/>
    <w:rsid w:val="005713A4"/>
    <w:rsid w:val="0057150E"/>
    <w:rsid w:val="0057180A"/>
    <w:rsid w:val="005719FF"/>
    <w:rsid w:val="00571AC8"/>
    <w:rsid w:val="00571DDB"/>
    <w:rsid w:val="00571E4C"/>
    <w:rsid w:val="005720EF"/>
    <w:rsid w:val="005728AF"/>
    <w:rsid w:val="00572B32"/>
    <w:rsid w:val="00572D3F"/>
    <w:rsid w:val="00572E57"/>
    <w:rsid w:val="00573796"/>
    <w:rsid w:val="00573C8C"/>
    <w:rsid w:val="00573E53"/>
    <w:rsid w:val="0057415B"/>
    <w:rsid w:val="00574402"/>
    <w:rsid w:val="00574578"/>
    <w:rsid w:val="00574E69"/>
    <w:rsid w:val="005752B7"/>
    <w:rsid w:val="00575B70"/>
    <w:rsid w:val="005764CA"/>
    <w:rsid w:val="00576C26"/>
    <w:rsid w:val="005776EE"/>
    <w:rsid w:val="005777AA"/>
    <w:rsid w:val="00577E2E"/>
    <w:rsid w:val="0058018A"/>
    <w:rsid w:val="00580710"/>
    <w:rsid w:val="00580736"/>
    <w:rsid w:val="00580741"/>
    <w:rsid w:val="0058075C"/>
    <w:rsid w:val="00580D20"/>
    <w:rsid w:val="00580F76"/>
    <w:rsid w:val="00580F89"/>
    <w:rsid w:val="00581454"/>
    <w:rsid w:val="005814A1"/>
    <w:rsid w:val="005816ED"/>
    <w:rsid w:val="005818F4"/>
    <w:rsid w:val="00581FD7"/>
    <w:rsid w:val="00582249"/>
    <w:rsid w:val="00582259"/>
    <w:rsid w:val="00582410"/>
    <w:rsid w:val="00582629"/>
    <w:rsid w:val="005826C1"/>
    <w:rsid w:val="00582C18"/>
    <w:rsid w:val="00582FFA"/>
    <w:rsid w:val="0058334C"/>
    <w:rsid w:val="0058354E"/>
    <w:rsid w:val="005835F4"/>
    <w:rsid w:val="00583616"/>
    <w:rsid w:val="00583CA5"/>
    <w:rsid w:val="00583DED"/>
    <w:rsid w:val="00583F79"/>
    <w:rsid w:val="00584196"/>
    <w:rsid w:val="00584223"/>
    <w:rsid w:val="0058494E"/>
    <w:rsid w:val="00585251"/>
    <w:rsid w:val="0058547A"/>
    <w:rsid w:val="00586455"/>
    <w:rsid w:val="005867A5"/>
    <w:rsid w:val="005868EE"/>
    <w:rsid w:val="005869E8"/>
    <w:rsid w:val="00586A74"/>
    <w:rsid w:val="00586C0C"/>
    <w:rsid w:val="00586EE5"/>
    <w:rsid w:val="0058702F"/>
    <w:rsid w:val="0058780A"/>
    <w:rsid w:val="00587B2A"/>
    <w:rsid w:val="00587B73"/>
    <w:rsid w:val="00590224"/>
    <w:rsid w:val="0059036D"/>
    <w:rsid w:val="005906E4"/>
    <w:rsid w:val="005908DC"/>
    <w:rsid w:val="005910F0"/>
    <w:rsid w:val="00591209"/>
    <w:rsid w:val="00591657"/>
    <w:rsid w:val="00591703"/>
    <w:rsid w:val="0059180E"/>
    <w:rsid w:val="005919FF"/>
    <w:rsid w:val="00591BAD"/>
    <w:rsid w:val="00591F66"/>
    <w:rsid w:val="005925F9"/>
    <w:rsid w:val="00592783"/>
    <w:rsid w:val="00592E2E"/>
    <w:rsid w:val="00593094"/>
    <w:rsid w:val="00593451"/>
    <w:rsid w:val="005934E8"/>
    <w:rsid w:val="005939B1"/>
    <w:rsid w:val="00593B26"/>
    <w:rsid w:val="00593FC0"/>
    <w:rsid w:val="00594814"/>
    <w:rsid w:val="0059514C"/>
    <w:rsid w:val="005951B6"/>
    <w:rsid w:val="00595245"/>
    <w:rsid w:val="00595252"/>
    <w:rsid w:val="0059563C"/>
    <w:rsid w:val="0059580C"/>
    <w:rsid w:val="00595899"/>
    <w:rsid w:val="00595B06"/>
    <w:rsid w:val="00595EDD"/>
    <w:rsid w:val="00595F72"/>
    <w:rsid w:val="005960D7"/>
    <w:rsid w:val="005963C6"/>
    <w:rsid w:val="005964CA"/>
    <w:rsid w:val="00596CC1"/>
    <w:rsid w:val="00596EB4"/>
    <w:rsid w:val="00596FB3"/>
    <w:rsid w:val="005970F7"/>
    <w:rsid w:val="005970FA"/>
    <w:rsid w:val="00597646"/>
    <w:rsid w:val="00597716"/>
    <w:rsid w:val="005977B8"/>
    <w:rsid w:val="00597A9E"/>
    <w:rsid w:val="00597B10"/>
    <w:rsid w:val="00597B78"/>
    <w:rsid w:val="00597C35"/>
    <w:rsid w:val="00597D10"/>
    <w:rsid w:val="005A018A"/>
    <w:rsid w:val="005A03BA"/>
    <w:rsid w:val="005A04CB"/>
    <w:rsid w:val="005A0E6C"/>
    <w:rsid w:val="005A1146"/>
    <w:rsid w:val="005A1147"/>
    <w:rsid w:val="005A11B4"/>
    <w:rsid w:val="005A1598"/>
    <w:rsid w:val="005A1715"/>
    <w:rsid w:val="005A1C30"/>
    <w:rsid w:val="005A1FA8"/>
    <w:rsid w:val="005A211D"/>
    <w:rsid w:val="005A23EC"/>
    <w:rsid w:val="005A252E"/>
    <w:rsid w:val="005A2965"/>
    <w:rsid w:val="005A2A5B"/>
    <w:rsid w:val="005A2D7D"/>
    <w:rsid w:val="005A2EF0"/>
    <w:rsid w:val="005A3443"/>
    <w:rsid w:val="005A369C"/>
    <w:rsid w:val="005A37C6"/>
    <w:rsid w:val="005A380C"/>
    <w:rsid w:val="005A39E1"/>
    <w:rsid w:val="005A3A3E"/>
    <w:rsid w:val="005A3A78"/>
    <w:rsid w:val="005A40BA"/>
    <w:rsid w:val="005A44FB"/>
    <w:rsid w:val="005A4A81"/>
    <w:rsid w:val="005A4ADB"/>
    <w:rsid w:val="005A4C6E"/>
    <w:rsid w:val="005A4E26"/>
    <w:rsid w:val="005A4F4E"/>
    <w:rsid w:val="005A4FCE"/>
    <w:rsid w:val="005A5111"/>
    <w:rsid w:val="005A51FA"/>
    <w:rsid w:val="005A5409"/>
    <w:rsid w:val="005A555A"/>
    <w:rsid w:val="005A5BDD"/>
    <w:rsid w:val="005A5CB3"/>
    <w:rsid w:val="005A5CE7"/>
    <w:rsid w:val="005A5E2C"/>
    <w:rsid w:val="005A5FE7"/>
    <w:rsid w:val="005A60E8"/>
    <w:rsid w:val="005A65B1"/>
    <w:rsid w:val="005A6821"/>
    <w:rsid w:val="005A69A7"/>
    <w:rsid w:val="005A6DB4"/>
    <w:rsid w:val="005A6DF4"/>
    <w:rsid w:val="005A7E48"/>
    <w:rsid w:val="005A7EC2"/>
    <w:rsid w:val="005A7F5D"/>
    <w:rsid w:val="005B0446"/>
    <w:rsid w:val="005B0720"/>
    <w:rsid w:val="005B07A9"/>
    <w:rsid w:val="005B09F9"/>
    <w:rsid w:val="005B09FC"/>
    <w:rsid w:val="005B0AE8"/>
    <w:rsid w:val="005B0EF4"/>
    <w:rsid w:val="005B0F17"/>
    <w:rsid w:val="005B1074"/>
    <w:rsid w:val="005B118A"/>
    <w:rsid w:val="005B1785"/>
    <w:rsid w:val="005B19ED"/>
    <w:rsid w:val="005B1DD5"/>
    <w:rsid w:val="005B22D9"/>
    <w:rsid w:val="005B2326"/>
    <w:rsid w:val="005B2DDE"/>
    <w:rsid w:val="005B30EA"/>
    <w:rsid w:val="005B3907"/>
    <w:rsid w:val="005B3942"/>
    <w:rsid w:val="005B3CB1"/>
    <w:rsid w:val="005B3FA3"/>
    <w:rsid w:val="005B43A6"/>
    <w:rsid w:val="005B44A5"/>
    <w:rsid w:val="005B44F1"/>
    <w:rsid w:val="005B48C0"/>
    <w:rsid w:val="005B4977"/>
    <w:rsid w:val="005B4ABE"/>
    <w:rsid w:val="005B4B41"/>
    <w:rsid w:val="005B4F37"/>
    <w:rsid w:val="005B59A6"/>
    <w:rsid w:val="005B5A62"/>
    <w:rsid w:val="005B5DA5"/>
    <w:rsid w:val="005B60BD"/>
    <w:rsid w:val="005B6380"/>
    <w:rsid w:val="005B6713"/>
    <w:rsid w:val="005B675E"/>
    <w:rsid w:val="005B6B6D"/>
    <w:rsid w:val="005B6C55"/>
    <w:rsid w:val="005B6D57"/>
    <w:rsid w:val="005B6DBD"/>
    <w:rsid w:val="005B790C"/>
    <w:rsid w:val="005B7A7C"/>
    <w:rsid w:val="005C00C2"/>
    <w:rsid w:val="005C018F"/>
    <w:rsid w:val="005C05A9"/>
    <w:rsid w:val="005C06B9"/>
    <w:rsid w:val="005C1054"/>
    <w:rsid w:val="005C1455"/>
    <w:rsid w:val="005C1F86"/>
    <w:rsid w:val="005C215C"/>
    <w:rsid w:val="005C2411"/>
    <w:rsid w:val="005C24E3"/>
    <w:rsid w:val="005C2504"/>
    <w:rsid w:val="005C3209"/>
    <w:rsid w:val="005C32C0"/>
    <w:rsid w:val="005C339F"/>
    <w:rsid w:val="005C33BB"/>
    <w:rsid w:val="005C34C6"/>
    <w:rsid w:val="005C36C3"/>
    <w:rsid w:val="005C39B7"/>
    <w:rsid w:val="005C4264"/>
    <w:rsid w:val="005C4B11"/>
    <w:rsid w:val="005C4BC5"/>
    <w:rsid w:val="005C4CF3"/>
    <w:rsid w:val="005C4EC2"/>
    <w:rsid w:val="005C510F"/>
    <w:rsid w:val="005C518B"/>
    <w:rsid w:val="005C51E9"/>
    <w:rsid w:val="005C5477"/>
    <w:rsid w:val="005C54B0"/>
    <w:rsid w:val="005C5A73"/>
    <w:rsid w:val="005C635F"/>
    <w:rsid w:val="005C682F"/>
    <w:rsid w:val="005C6B7A"/>
    <w:rsid w:val="005C74EC"/>
    <w:rsid w:val="005C7592"/>
    <w:rsid w:val="005C7608"/>
    <w:rsid w:val="005C77B2"/>
    <w:rsid w:val="005C7D24"/>
    <w:rsid w:val="005D0395"/>
    <w:rsid w:val="005D0920"/>
    <w:rsid w:val="005D0B62"/>
    <w:rsid w:val="005D0C85"/>
    <w:rsid w:val="005D0D02"/>
    <w:rsid w:val="005D0F77"/>
    <w:rsid w:val="005D14A0"/>
    <w:rsid w:val="005D1C19"/>
    <w:rsid w:val="005D1CD1"/>
    <w:rsid w:val="005D1D4A"/>
    <w:rsid w:val="005D1E2B"/>
    <w:rsid w:val="005D1FFA"/>
    <w:rsid w:val="005D2052"/>
    <w:rsid w:val="005D2627"/>
    <w:rsid w:val="005D2778"/>
    <w:rsid w:val="005D2862"/>
    <w:rsid w:val="005D2E03"/>
    <w:rsid w:val="005D3291"/>
    <w:rsid w:val="005D34A9"/>
    <w:rsid w:val="005D3787"/>
    <w:rsid w:val="005D3BD0"/>
    <w:rsid w:val="005D3D0F"/>
    <w:rsid w:val="005D3EDD"/>
    <w:rsid w:val="005D47F9"/>
    <w:rsid w:val="005D492E"/>
    <w:rsid w:val="005D4B5B"/>
    <w:rsid w:val="005D514B"/>
    <w:rsid w:val="005D531E"/>
    <w:rsid w:val="005D5D6E"/>
    <w:rsid w:val="005D6223"/>
    <w:rsid w:val="005D646B"/>
    <w:rsid w:val="005D6756"/>
    <w:rsid w:val="005D6D3B"/>
    <w:rsid w:val="005D7858"/>
    <w:rsid w:val="005D78C0"/>
    <w:rsid w:val="005D7D23"/>
    <w:rsid w:val="005E01A4"/>
    <w:rsid w:val="005E0833"/>
    <w:rsid w:val="005E09F8"/>
    <w:rsid w:val="005E0DF3"/>
    <w:rsid w:val="005E0F83"/>
    <w:rsid w:val="005E1449"/>
    <w:rsid w:val="005E1678"/>
    <w:rsid w:val="005E16BF"/>
    <w:rsid w:val="005E16C7"/>
    <w:rsid w:val="005E1868"/>
    <w:rsid w:val="005E1979"/>
    <w:rsid w:val="005E1A91"/>
    <w:rsid w:val="005E1BA5"/>
    <w:rsid w:val="005E2512"/>
    <w:rsid w:val="005E2518"/>
    <w:rsid w:val="005E311E"/>
    <w:rsid w:val="005E3171"/>
    <w:rsid w:val="005E3302"/>
    <w:rsid w:val="005E3356"/>
    <w:rsid w:val="005E39F0"/>
    <w:rsid w:val="005E39FD"/>
    <w:rsid w:val="005E3CEE"/>
    <w:rsid w:val="005E3D24"/>
    <w:rsid w:val="005E3D6E"/>
    <w:rsid w:val="005E460A"/>
    <w:rsid w:val="005E4E39"/>
    <w:rsid w:val="005E4E9E"/>
    <w:rsid w:val="005E4EC3"/>
    <w:rsid w:val="005E5288"/>
    <w:rsid w:val="005E6145"/>
    <w:rsid w:val="005E6450"/>
    <w:rsid w:val="005E6483"/>
    <w:rsid w:val="005E648C"/>
    <w:rsid w:val="005E65FD"/>
    <w:rsid w:val="005E668D"/>
    <w:rsid w:val="005E672B"/>
    <w:rsid w:val="005E68A3"/>
    <w:rsid w:val="005E6A1A"/>
    <w:rsid w:val="005E703E"/>
    <w:rsid w:val="005E7059"/>
    <w:rsid w:val="005E70D8"/>
    <w:rsid w:val="005E7164"/>
    <w:rsid w:val="005E71A4"/>
    <w:rsid w:val="005E72C1"/>
    <w:rsid w:val="005E75AE"/>
    <w:rsid w:val="005E75C2"/>
    <w:rsid w:val="005E7A68"/>
    <w:rsid w:val="005E7E19"/>
    <w:rsid w:val="005E7F43"/>
    <w:rsid w:val="005F0176"/>
    <w:rsid w:val="005F09A6"/>
    <w:rsid w:val="005F0BDF"/>
    <w:rsid w:val="005F0E92"/>
    <w:rsid w:val="005F1663"/>
    <w:rsid w:val="005F194B"/>
    <w:rsid w:val="005F1AC1"/>
    <w:rsid w:val="005F1FA0"/>
    <w:rsid w:val="005F22A2"/>
    <w:rsid w:val="005F2526"/>
    <w:rsid w:val="005F37F6"/>
    <w:rsid w:val="005F3C56"/>
    <w:rsid w:val="005F3C7C"/>
    <w:rsid w:val="005F3C85"/>
    <w:rsid w:val="005F440D"/>
    <w:rsid w:val="005F44A2"/>
    <w:rsid w:val="005F45BF"/>
    <w:rsid w:val="005F494B"/>
    <w:rsid w:val="005F4990"/>
    <w:rsid w:val="005F4ADB"/>
    <w:rsid w:val="005F4C69"/>
    <w:rsid w:val="005F4F9F"/>
    <w:rsid w:val="005F50E1"/>
    <w:rsid w:val="005F5809"/>
    <w:rsid w:val="005F5A74"/>
    <w:rsid w:val="005F5A83"/>
    <w:rsid w:val="005F5C4B"/>
    <w:rsid w:val="005F5DBE"/>
    <w:rsid w:val="005F5FDD"/>
    <w:rsid w:val="005F6146"/>
    <w:rsid w:val="005F620C"/>
    <w:rsid w:val="005F6260"/>
    <w:rsid w:val="005F64C8"/>
    <w:rsid w:val="005F6C7D"/>
    <w:rsid w:val="005F6D32"/>
    <w:rsid w:val="005F70D6"/>
    <w:rsid w:val="005F721B"/>
    <w:rsid w:val="005F764D"/>
    <w:rsid w:val="005F77C0"/>
    <w:rsid w:val="005F793F"/>
    <w:rsid w:val="006006ED"/>
    <w:rsid w:val="00600731"/>
    <w:rsid w:val="00600F11"/>
    <w:rsid w:val="0060126C"/>
    <w:rsid w:val="006013B8"/>
    <w:rsid w:val="00601782"/>
    <w:rsid w:val="006017AF"/>
    <w:rsid w:val="00601842"/>
    <w:rsid w:val="00601864"/>
    <w:rsid w:val="00601A34"/>
    <w:rsid w:val="00601B48"/>
    <w:rsid w:val="00601B63"/>
    <w:rsid w:val="00601DCD"/>
    <w:rsid w:val="00601EE1"/>
    <w:rsid w:val="00601F0D"/>
    <w:rsid w:val="00601FDA"/>
    <w:rsid w:val="00602D61"/>
    <w:rsid w:val="00603300"/>
    <w:rsid w:val="00603458"/>
    <w:rsid w:val="0060372E"/>
    <w:rsid w:val="00603826"/>
    <w:rsid w:val="00603A62"/>
    <w:rsid w:val="00603C95"/>
    <w:rsid w:val="00603F57"/>
    <w:rsid w:val="006044F6"/>
    <w:rsid w:val="00604DD7"/>
    <w:rsid w:val="0060507B"/>
    <w:rsid w:val="00605320"/>
    <w:rsid w:val="0060557B"/>
    <w:rsid w:val="006063D2"/>
    <w:rsid w:val="006066EB"/>
    <w:rsid w:val="00606A95"/>
    <w:rsid w:val="00607035"/>
    <w:rsid w:val="0060709B"/>
    <w:rsid w:val="0060744D"/>
    <w:rsid w:val="006074BF"/>
    <w:rsid w:val="00607C79"/>
    <w:rsid w:val="00607FBA"/>
    <w:rsid w:val="006107D8"/>
    <w:rsid w:val="00610936"/>
    <w:rsid w:val="00610956"/>
    <w:rsid w:val="00610A04"/>
    <w:rsid w:val="00610B22"/>
    <w:rsid w:val="00610F23"/>
    <w:rsid w:val="006111B2"/>
    <w:rsid w:val="0061120E"/>
    <w:rsid w:val="0061128A"/>
    <w:rsid w:val="006113B3"/>
    <w:rsid w:val="00611A38"/>
    <w:rsid w:val="00611B5B"/>
    <w:rsid w:val="00611FA4"/>
    <w:rsid w:val="00612509"/>
    <w:rsid w:val="00612737"/>
    <w:rsid w:val="00612A2F"/>
    <w:rsid w:val="00612BC7"/>
    <w:rsid w:val="00612DB8"/>
    <w:rsid w:val="00613970"/>
    <w:rsid w:val="00613DC2"/>
    <w:rsid w:val="006146B8"/>
    <w:rsid w:val="00614746"/>
    <w:rsid w:val="00615655"/>
    <w:rsid w:val="0061585B"/>
    <w:rsid w:val="006159DC"/>
    <w:rsid w:val="00615D2A"/>
    <w:rsid w:val="00615E64"/>
    <w:rsid w:val="00615F72"/>
    <w:rsid w:val="00616356"/>
    <w:rsid w:val="00616D18"/>
    <w:rsid w:val="00616D75"/>
    <w:rsid w:val="006176D2"/>
    <w:rsid w:val="006178D2"/>
    <w:rsid w:val="006178FD"/>
    <w:rsid w:val="00617ADF"/>
    <w:rsid w:val="00617BB8"/>
    <w:rsid w:val="0062034A"/>
    <w:rsid w:val="00620625"/>
    <w:rsid w:val="00620F86"/>
    <w:rsid w:val="006212F2"/>
    <w:rsid w:val="006217A9"/>
    <w:rsid w:val="006219FA"/>
    <w:rsid w:val="006223E0"/>
    <w:rsid w:val="00622609"/>
    <w:rsid w:val="0062264C"/>
    <w:rsid w:val="006227D1"/>
    <w:rsid w:val="00622ECF"/>
    <w:rsid w:val="00623080"/>
    <w:rsid w:val="00623346"/>
    <w:rsid w:val="00623771"/>
    <w:rsid w:val="00623853"/>
    <w:rsid w:val="0062385B"/>
    <w:rsid w:val="00623B9E"/>
    <w:rsid w:val="00623F4E"/>
    <w:rsid w:val="0062446B"/>
    <w:rsid w:val="00624F64"/>
    <w:rsid w:val="00625640"/>
    <w:rsid w:val="00625DD6"/>
    <w:rsid w:val="00626276"/>
    <w:rsid w:val="0062658D"/>
    <w:rsid w:val="006266AE"/>
    <w:rsid w:val="00626761"/>
    <w:rsid w:val="0062695D"/>
    <w:rsid w:val="00626C94"/>
    <w:rsid w:val="00626ECE"/>
    <w:rsid w:val="00627129"/>
    <w:rsid w:val="006272D1"/>
    <w:rsid w:val="0062739D"/>
    <w:rsid w:val="006274EE"/>
    <w:rsid w:val="00627DBF"/>
    <w:rsid w:val="00627E22"/>
    <w:rsid w:val="00627E28"/>
    <w:rsid w:val="00630136"/>
    <w:rsid w:val="006301BD"/>
    <w:rsid w:val="006301E0"/>
    <w:rsid w:val="006309AC"/>
    <w:rsid w:val="00630CF3"/>
    <w:rsid w:val="00630CF6"/>
    <w:rsid w:val="00630E43"/>
    <w:rsid w:val="006311EB"/>
    <w:rsid w:val="006317EB"/>
    <w:rsid w:val="0063223B"/>
    <w:rsid w:val="00632283"/>
    <w:rsid w:val="00632305"/>
    <w:rsid w:val="0063259B"/>
    <w:rsid w:val="006328F4"/>
    <w:rsid w:val="006329BD"/>
    <w:rsid w:val="00632A26"/>
    <w:rsid w:val="00632E37"/>
    <w:rsid w:val="00633118"/>
    <w:rsid w:val="00633404"/>
    <w:rsid w:val="00633586"/>
    <w:rsid w:val="0063380E"/>
    <w:rsid w:val="00633899"/>
    <w:rsid w:val="00633C0F"/>
    <w:rsid w:val="00633F3C"/>
    <w:rsid w:val="006341C3"/>
    <w:rsid w:val="00634622"/>
    <w:rsid w:val="00634916"/>
    <w:rsid w:val="00634CAB"/>
    <w:rsid w:val="00634E9D"/>
    <w:rsid w:val="00634FB8"/>
    <w:rsid w:val="0063500F"/>
    <w:rsid w:val="00635239"/>
    <w:rsid w:val="006356A2"/>
    <w:rsid w:val="006359A4"/>
    <w:rsid w:val="00635B21"/>
    <w:rsid w:val="00635B82"/>
    <w:rsid w:val="00636417"/>
    <w:rsid w:val="00636BDA"/>
    <w:rsid w:val="00636D94"/>
    <w:rsid w:val="00636DE3"/>
    <w:rsid w:val="00636E1E"/>
    <w:rsid w:val="00636E9E"/>
    <w:rsid w:val="0063726C"/>
    <w:rsid w:val="0063729B"/>
    <w:rsid w:val="00637E1A"/>
    <w:rsid w:val="00637F33"/>
    <w:rsid w:val="006400CD"/>
    <w:rsid w:val="006405D1"/>
    <w:rsid w:val="0064064E"/>
    <w:rsid w:val="006409D6"/>
    <w:rsid w:val="00640A5D"/>
    <w:rsid w:val="00640B10"/>
    <w:rsid w:val="00641138"/>
    <w:rsid w:val="00641199"/>
    <w:rsid w:val="00641335"/>
    <w:rsid w:val="006415F1"/>
    <w:rsid w:val="0064177F"/>
    <w:rsid w:val="006422A4"/>
    <w:rsid w:val="006428A3"/>
    <w:rsid w:val="00642947"/>
    <w:rsid w:val="00642D41"/>
    <w:rsid w:val="00642DA3"/>
    <w:rsid w:val="00642E2C"/>
    <w:rsid w:val="00642E39"/>
    <w:rsid w:val="00642E3C"/>
    <w:rsid w:val="0064328B"/>
    <w:rsid w:val="00643346"/>
    <w:rsid w:val="006436E3"/>
    <w:rsid w:val="006439CD"/>
    <w:rsid w:val="00643C79"/>
    <w:rsid w:val="0064441E"/>
    <w:rsid w:val="00644430"/>
    <w:rsid w:val="006444D0"/>
    <w:rsid w:val="00644A9E"/>
    <w:rsid w:val="00644C54"/>
    <w:rsid w:val="00644CC6"/>
    <w:rsid w:val="006451C6"/>
    <w:rsid w:val="00645341"/>
    <w:rsid w:val="00645454"/>
    <w:rsid w:val="00645461"/>
    <w:rsid w:val="00645643"/>
    <w:rsid w:val="006456DE"/>
    <w:rsid w:val="006458EF"/>
    <w:rsid w:val="0064597A"/>
    <w:rsid w:val="00645A7B"/>
    <w:rsid w:val="00645A82"/>
    <w:rsid w:val="00645B0B"/>
    <w:rsid w:val="00645B29"/>
    <w:rsid w:val="00645B83"/>
    <w:rsid w:val="006460DC"/>
    <w:rsid w:val="006464A9"/>
    <w:rsid w:val="00646546"/>
    <w:rsid w:val="00646AE5"/>
    <w:rsid w:val="00646E2D"/>
    <w:rsid w:val="00647020"/>
    <w:rsid w:val="00647399"/>
    <w:rsid w:val="006473C9"/>
    <w:rsid w:val="006476A5"/>
    <w:rsid w:val="00647847"/>
    <w:rsid w:val="00647C77"/>
    <w:rsid w:val="00650152"/>
    <w:rsid w:val="006502F8"/>
    <w:rsid w:val="006505F0"/>
    <w:rsid w:val="0065139C"/>
    <w:rsid w:val="006515C3"/>
    <w:rsid w:val="00651631"/>
    <w:rsid w:val="006517BD"/>
    <w:rsid w:val="00652503"/>
    <w:rsid w:val="006526A6"/>
    <w:rsid w:val="00652C2A"/>
    <w:rsid w:val="00653529"/>
    <w:rsid w:val="0065386D"/>
    <w:rsid w:val="006539D1"/>
    <w:rsid w:val="00653DDE"/>
    <w:rsid w:val="00653E43"/>
    <w:rsid w:val="00654101"/>
    <w:rsid w:val="0065421E"/>
    <w:rsid w:val="00654590"/>
    <w:rsid w:val="006545C7"/>
    <w:rsid w:val="006546B3"/>
    <w:rsid w:val="00654720"/>
    <w:rsid w:val="006547CE"/>
    <w:rsid w:val="00654994"/>
    <w:rsid w:val="006549E3"/>
    <w:rsid w:val="00654A4A"/>
    <w:rsid w:val="00654C18"/>
    <w:rsid w:val="00654F12"/>
    <w:rsid w:val="0065549F"/>
    <w:rsid w:val="0065553D"/>
    <w:rsid w:val="006559E8"/>
    <w:rsid w:val="00655A16"/>
    <w:rsid w:val="00655CF3"/>
    <w:rsid w:val="00655E6E"/>
    <w:rsid w:val="00655F3E"/>
    <w:rsid w:val="00656055"/>
    <w:rsid w:val="00656102"/>
    <w:rsid w:val="00656447"/>
    <w:rsid w:val="00656829"/>
    <w:rsid w:val="006568F4"/>
    <w:rsid w:val="00656BE4"/>
    <w:rsid w:val="0065722E"/>
    <w:rsid w:val="00657376"/>
    <w:rsid w:val="00657B07"/>
    <w:rsid w:val="00657B6B"/>
    <w:rsid w:val="00657BBE"/>
    <w:rsid w:val="00657D33"/>
    <w:rsid w:val="00657F80"/>
    <w:rsid w:val="00657FC0"/>
    <w:rsid w:val="00657FDC"/>
    <w:rsid w:val="00660054"/>
    <w:rsid w:val="006608EF"/>
    <w:rsid w:val="00660934"/>
    <w:rsid w:val="00660DA3"/>
    <w:rsid w:val="00660E70"/>
    <w:rsid w:val="00660F13"/>
    <w:rsid w:val="0066101A"/>
    <w:rsid w:val="006612CB"/>
    <w:rsid w:val="0066193A"/>
    <w:rsid w:val="00661C69"/>
    <w:rsid w:val="00662375"/>
    <w:rsid w:val="0066275C"/>
    <w:rsid w:val="00662DF5"/>
    <w:rsid w:val="00662F13"/>
    <w:rsid w:val="00663207"/>
    <w:rsid w:val="006634D1"/>
    <w:rsid w:val="006636AD"/>
    <w:rsid w:val="00663E6E"/>
    <w:rsid w:val="00663F15"/>
    <w:rsid w:val="006641CD"/>
    <w:rsid w:val="006644E2"/>
    <w:rsid w:val="00664821"/>
    <w:rsid w:val="00664BE2"/>
    <w:rsid w:val="0066588F"/>
    <w:rsid w:val="00665F8C"/>
    <w:rsid w:val="0066612F"/>
    <w:rsid w:val="006665F9"/>
    <w:rsid w:val="00666D82"/>
    <w:rsid w:val="00666D99"/>
    <w:rsid w:val="00666F0D"/>
    <w:rsid w:val="00667223"/>
    <w:rsid w:val="00667360"/>
    <w:rsid w:val="0066770C"/>
    <w:rsid w:val="00667736"/>
    <w:rsid w:val="006677F6"/>
    <w:rsid w:val="00667AF6"/>
    <w:rsid w:val="00667C14"/>
    <w:rsid w:val="00667FE7"/>
    <w:rsid w:val="00670323"/>
    <w:rsid w:val="0067063B"/>
    <w:rsid w:val="006706FE"/>
    <w:rsid w:val="00670E60"/>
    <w:rsid w:val="00670EE8"/>
    <w:rsid w:val="00671069"/>
    <w:rsid w:val="00671473"/>
    <w:rsid w:val="006714A7"/>
    <w:rsid w:val="00671607"/>
    <w:rsid w:val="0067203E"/>
    <w:rsid w:val="006721EB"/>
    <w:rsid w:val="00672300"/>
    <w:rsid w:val="00672671"/>
    <w:rsid w:val="0067276D"/>
    <w:rsid w:val="0067281F"/>
    <w:rsid w:val="00672887"/>
    <w:rsid w:val="006729CF"/>
    <w:rsid w:val="00672DA1"/>
    <w:rsid w:val="00672F3F"/>
    <w:rsid w:val="00673210"/>
    <w:rsid w:val="006732F5"/>
    <w:rsid w:val="00673335"/>
    <w:rsid w:val="00673833"/>
    <w:rsid w:val="00673841"/>
    <w:rsid w:val="00673948"/>
    <w:rsid w:val="00673968"/>
    <w:rsid w:val="006743B5"/>
    <w:rsid w:val="00674EF5"/>
    <w:rsid w:val="0067532E"/>
    <w:rsid w:val="006757BB"/>
    <w:rsid w:val="00675C20"/>
    <w:rsid w:val="00676048"/>
    <w:rsid w:val="0067613F"/>
    <w:rsid w:val="00676D44"/>
    <w:rsid w:val="0067703C"/>
    <w:rsid w:val="00677097"/>
    <w:rsid w:val="0067726D"/>
    <w:rsid w:val="00677444"/>
    <w:rsid w:val="006776B1"/>
    <w:rsid w:val="00677971"/>
    <w:rsid w:val="00677DA9"/>
    <w:rsid w:val="00677E47"/>
    <w:rsid w:val="00677E56"/>
    <w:rsid w:val="006805E0"/>
    <w:rsid w:val="006808A3"/>
    <w:rsid w:val="00680963"/>
    <w:rsid w:val="00680C36"/>
    <w:rsid w:val="00680F61"/>
    <w:rsid w:val="0068102A"/>
    <w:rsid w:val="0068102E"/>
    <w:rsid w:val="006811B2"/>
    <w:rsid w:val="0068124F"/>
    <w:rsid w:val="006812A0"/>
    <w:rsid w:val="00681389"/>
    <w:rsid w:val="006819D0"/>
    <w:rsid w:val="00681BD2"/>
    <w:rsid w:val="00681C1A"/>
    <w:rsid w:val="00682152"/>
    <w:rsid w:val="00682296"/>
    <w:rsid w:val="006823F6"/>
    <w:rsid w:val="006826C1"/>
    <w:rsid w:val="00682745"/>
    <w:rsid w:val="006828E7"/>
    <w:rsid w:val="00682AE1"/>
    <w:rsid w:val="00682BE4"/>
    <w:rsid w:val="00682EF1"/>
    <w:rsid w:val="00683532"/>
    <w:rsid w:val="00683867"/>
    <w:rsid w:val="006841F3"/>
    <w:rsid w:val="00684240"/>
    <w:rsid w:val="00684318"/>
    <w:rsid w:val="006845D3"/>
    <w:rsid w:val="00684C15"/>
    <w:rsid w:val="006851A1"/>
    <w:rsid w:val="0068520F"/>
    <w:rsid w:val="006856DA"/>
    <w:rsid w:val="00685B61"/>
    <w:rsid w:val="00686524"/>
    <w:rsid w:val="00686DCC"/>
    <w:rsid w:val="00686E4F"/>
    <w:rsid w:val="0068719D"/>
    <w:rsid w:val="006872EE"/>
    <w:rsid w:val="00687764"/>
    <w:rsid w:val="00687826"/>
    <w:rsid w:val="00687B50"/>
    <w:rsid w:val="00690648"/>
    <w:rsid w:val="00690830"/>
    <w:rsid w:val="00690C9B"/>
    <w:rsid w:val="00690D59"/>
    <w:rsid w:val="00690FB1"/>
    <w:rsid w:val="0069135A"/>
    <w:rsid w:val="00691796"/>
    <w:rsid w:val="00692190"/>
    <w:rsid w:val="0069287F"/>
    <w:rsid w:val="006929CA"/>
    <w:rsid w:val="00692A0F"/>
    <w:rsid w:val="00692D0F"/>
    <w:rsid w:val="00693327"/>
    <w:rsid w:val="00693C49"/>
    <w:rsid w:val="00693D72"/>
    <w:rsid w:val="00693F04"/>
    <w:rsid w:val="00693FB0"/>
    <w:rsid w:val="0069412C"/>
    <w:rsid w:val="0069418E"/>
    <w:rsid w:val="006941A0"/>
    <w:rsid w:val="006941C2"/>
    <w:rsid w:val="006942DF"/>
    <w:rsid w:val="00694338"/>
    <w:rsid w:val="006943C3"/>
    <w:rsid w:val="006946FB"/>
    <w:rsid w:val="00694BC3"/>
    <w:rsid w:val="00694EF1"/>
    <w:rsid w:val="00695043"/>
    <w:rsid w:val="00695822"/>
    <w:rsid w:val="00695D06"/>
    <w:rsid w:val="0069604C"/>
    <w:rsid w:val="006964D7"/>
    <w:rsid w:val="00696647"/>
    <w:rsid w:val="006966E9"/>
    <w:rsid w:val="00696B99"/>
    <w:rsid w:val="00696E57"/>
    <w:rsid w:val="00697528"/>
    <w:rsid w:val="00697572"/>
    <w:rsid w:val="0069783C"/>
    <w:rsid w:val="00697A3B"/>
    <w:rsid w:val="00697E20"/>
    <w:rsid w:val="00697ED4"/>
    <w:rsid w:val="006A0420"/>
    <w:rsid w:val="006A0854"/>
    <w:rsid w:val="006A08E6"/>
    <w:rsid w:val="006A0E7A"/>
    <w:rsid w:val="006A0F0F"/>
    <w:rsid w:val="006A0F58"/>
    <w:rsid w:val="006A1636"/>
    <w:rsid w:val="006A1A02"/>
    <w:rsid w:val="006A1B58"/>
    <w:rsid w:val="006A1CEC"/>
    <w:rsid w:val="006A21D3"/>
    <w:rsid w:val="006A2261"/>
    <w:rsid w:val="006A23F0"/>
    <w:rsid w:val="006A2415"/>
    <w:rsid w:val="006A25E5"/>
    <w:rsid w:val="006A2B14"/>
    <w:rsid w:val="006A2B24"/>
    <w:rsid w:val="006A2DA9"/>
    <w:rsid w:val="006A3096"/>
    <w:rsid w:val="006A3712"/>
    <w:rsid w:val="006A37F0"/>
    <w:rsid w:val="006A38B2"/>
    <w:rsid w:val="006A3B59"/>
    <w:rsid w:val="006A3F19"/>
    <w:rsid w:val="006A4706"/>
    <w:rsid w:val="006A4EC9"/>
    <w:rsid w:val="006A5153"/>
    <w:rsid w:val="006A537F"/>
    <w:rsid w:val="006A55D6"/>
    <w:rsid w:val="006A56CC"/>
    <w:rsid w:val="006A5A39"/>
    <w:rsid w:val="006A5B64"/>
    <w:rsid w:val="006A5CD2"/>
    <w:rsid w:val="006A5EFF"/>
    <w:rsid w:val="006A5F9C"/>
    <w:rsid w:val="006A6019"/>
    <w:rsid w:val="006A6068"/>
    <w:rsid w:val="006A60E4"/>
    <w:rsid w:val="006A6796"/>
    <w:rsid w:val="006A68D5"/>
    <w:rsid w:val="006A68F2"/>
    <w:rsid w:val="006A6DF6"/>
    <w:rsid w:val="006A7097"/>
    <w:rsid w:val="006A71E1"/>
    <w:rsid w:val="006A730A"/>
    <w:rsid w:val="006A747D"/>
    <w:rsid w:val="006A7ADC"/>
    <w:rsid w:val="006A7CE3"/>
    <w:rsid w:val="006A7FF8"/>
    <w:rsid w:val="006B000E"/>
    <w:rsid w:val="006B00BE"/>
    <w:rsid w:val="006B0794"/>
    <w:rsid w:val="006B07C0"/>
    <w:rsid w:val="006B082C"/>
    <w:rsid w:val="006B0C30"/>
    <w:rsid w:val="006B0CD2"/>
    <w:rsid w:val="006B10D4"/>
    <w:rsid w:val="006B1288"/>
    <w:rsid w:val="006B14B3"/>
    <w:rsid w:val="006B1F22"/>
    <w:rsid w:val="006B2139"/>
    <w:rsid w:val="006B21DE"/>
    <w:rsid w:val="006B25C7"/>
    <w:rsid w:val="006B2ABF"/>
    <w:rsid w:val="006B307D"/>
    <w:rsid w:val="006B3404"/>
    <w:rsid w:val="006B376C"/>
    <w:rsid w:val="006B40F2"/>
    <w:rsid w:val="006B4454"/>
    <w:rsid w:val="006B4537"/>
    <w:rsid w:val="006B474E"/>
    <w:rsid w:val="006B48FA"/>
    <w:rsid w:val="006B52AC"/>
    <w:rsid w:val="006B5832"/>
    <w:rsid w:val="006B5927"/>
    <w:rsid w:val="006B5B5F"/>
    <w:rsid w:val="006B5DE2"/>
    <w:rsid w:val="006B620A"/>
    <w:rsid w:val="006B623C"/>
    <w:rsid w:val="006B645E"/>
    <w:rsid w:val="006B6537"/>
    <w:rsid w:val="006B6C5A"/>
    <w:rsid w:val="006B728F"/>
    <w:rsid w:val="006B752C"/>
    <w:rsid w:val="006B7C0D"/>
    <w:rsid w:val="006B7DEF"/>
    <w:rsid w:val="006B7DFD"/>
    <w:rsid w:val="006C0565"/>
    <w:rsid w:val="006C084B"/>
    <w:rsid w:val="006C0AC5"/>
    <w:rsid w:val="006C0F6E"/>
    <w:rsid w:val="006C1542"/>
    <w:rsid w:val="006C1A61"/>
    <w:rsid w:val="006C1CF3"/>
    <w:rsid w:val="006C1F6F"/>
    <w:rsid w:val="006C212C"/>
    <w:rsid w:val="006C25BD"/>
    <w:rsid w:val="006C266B"/>
    <w:rsid w:val="006C2866"/>
    <w:rsid w:val="006C2A27"/>
    <w:rsid w:val="006C2C4F"/>
    <w:rsid w:val="006C36A2"/>
    <w:rsid w:val="006C3A43"/>
    <w:rsid w:val="006C3A82"/>
    <w:rsid w:val="006C3D2D"/>
    <w:rsid w:val="006C4022"/>
    <w:rsid w:val="006C4350"/>
    <w:rsid w:val="006C44E9"/>
    <w:rsid w:val="006C454D"/>
    <w:rsid w:val="006C46A6"/>
    <w:rsid w:val="006C46AF"/>
    <w:rsid w:val="006C49E6"/>
    <w:rsid w:val="006C4ADF"/>
    <w:rsid w:val="006C4B22"/>
    <w:rsid w:val="006C567C"/>
    <w:rsid w:val="006C5889"/>
    <w:rsid w:val="006C5D6D"/>
    <w:rsid w:val="006C6ABA"/>
    <w:rsid w:val="006C6C11"/>
    <w:rsid w:val="006C6C39"/>
    <w:rsid w:val="006C6FFD"/>
    <w:rsid w:val="006C7369"/>
    <w:rsid w:val="006C7A8E"/>
    <w:rsid w:val="006C7B72"/>
    <w:rsid w:val="006D052E"/>
    <w:rsid w:val="006D0830"/>
    <w:rsid w:val="006D0AFC"/>
    <w:rsid w:val="006D123B"/>
    <w:rsid w:val="006D1510"/>
    <w:rsid w:val="006D17C6"/>
    <w:rsid w:val="006D2864"/>
    <w:rsid w:val="006D2F2E"/>
    <w:rsid w:val="006D3040"/>
    <w:rsid w:val="006D312B"/>
    <w:rsid w:val="006D32EB"/>
    <w:rsid w:val="006D38DC"/>
    <w:rsid w:val="006D3988"/>
    <w:rsid w:val="006D3C9C"/>
    <w:rsid w:val="006D4603"/>
    <w:rsid w:val="006D46FB"/>
    <w:rsid w:val="006D4831"/>
    <w:rsid w:val="006D4B9D"/>
    <w:rsid w:val="006D50A9"/>
    <w:rsid w:val="006D51E1"/>
    <w:rsid w:val="006D58FD"/>
    <w:rsid w:val="006D5945"/>
    <w:rsid w:val="006D5A0C"/>
    <w:rsid w:val="006D5B1F"/>
    <w:rsid w:val="006D5F3D"/>
    <w:rsid w:val="006D61BD"/>
    <w:rsid w:val="006D6390"/>
    <w:rsid w:val="006D6767"/>
    <w:rsid w:val="006D687B"/>
    <w:rsid w:val="006D6C83"/>
    <w:rsid w:val="006D743B"/>
    <w:rsid w:val="006D79FE"/>
    <w:rsid w:val="006D7DDC"/>
    <w:rsid w:val="006E0497"/>
    <w:rsid w:val="006E0D6E"/>
    <w:rsid w:val="006E0E11"/>
    <w:rsid w:val="006E10A7"/>
    <w:rsid w:val="006E13F7"/>
    <w:rsid w:val="006E1431"/>
    <w:rsid w:val="006E143D"/>
    <w:rsid w:val="006E17E4"/>
    <w:rsid w:val="006E2124"/>
    <w:rsid w:val="006E2A39"/>
    <w:rsid w:val="006E35F9"/>
    <w:rsid w:val="006E3B16"/>
    <w:rsid w:val="006E3DE1"/>
    <w:rsid w:val="006E4265"/>
    <w:rsid w:val="006E432B"/>
    <w:rsid w:val="006E4462"/>
    <w:rsid w:val="006E4469"/>
    <w:rsid w:val="006E4840"/>
    <w:rsid w:val="006E4CD8"/>
    <w:rsid w:val="006E4DDE"/>
    <w:rsid w:val="006E4E78"/>
    <w:rsid w:val="006E50F1"/>
    <w:rsid w:val="006E545F"/>
    <w:rsid w:val="006E56E5"/>
    <w:rsid w:val="006E587F"/>
    <w:rsid w:val="006E5D91"/>
    <w:rsid w:val="006E5DFA"/>
    <w:rsid w:val="006E5F71"/>
    <w:rsid w:val="006E68F1"/>
    <w:rsid w:val="006E690C"/>
    <w:rsid w:val="006E698B"/>
    <w:rsid w:val="006E6C39"/>
    <w:rsid w:val="006E7119"/>
    <w:rsid w:val="006E76B4"/>
    <w:rsid w:val="006E786E"/>
    <w:rsid w:val="006E798A"/>
    <w:rsid w:val="006E7BA4"/>
    <w:rsid w:val="006E7E2A"/>
    <w:rsid w:val="006F01C1"/>
    <w:rsid w:val="006F086A"/>
    <w:rsid w:val="006F0877"/>
    <w:rsid w:val="006F0885"/>
    <w:rsid w:val="006F0C45"/>
    <w:rsid w:val="006F0C81"/>
    <w:rsid w:val="006F0CEB"/>
    <w:rsid w:val="006F0EDD"/>
    <w:rsid w:val="006F10C3"/>
    <w:rsid w:val="006F158A"/>
    <w:rsid w:val="006F1631"/>
    <w:rsid w:val="006F1695"/>
    <w:rsid w:val="006F18D7"/>
    <w:rsid w:val="006F1B85"/>
    <w:rsid w:val="006F1B97"/>
    <w:rsid w:val="006F1FAA"/>
    <w:rsid w:val="006F2008"/>
    <w:rsid w:val="006F27B3"/>
    <w:rsid w:val="006F285E"/>
    <w:rsid w:val="006F2AA3"/>
    <w:rsid w:val="006F2DD3"/>
    <w:rsid w:val="006F3104"/>
    <w:rsid w:val="006F334A"/>
    <w:rsid w:val="006F35E9"/>
    <w:rsid w:val="006F35FD"/>
    <w:rsid w:val="006F3827"/>
    <w:rsid w:val="006F39E7"/>
    <w:rsid w:val="006F3E21"/>
    <w:rsid w:val="006F42D8"/>
    <w:rsid w:val="006F4308"/>
    <w:rsid w:val="006F522D"/>
    <w:rsid w:val="006F52A8"/>
    <w:rsid w:val="006F54EB"/>
    <w:rsid w:val="006F5987"/>
    <w:rsid w:val="006F5AB2"/>
    <w:rsid w:val="006F5BB1"/>
    <w:rsid w:val="006F616B"/>
    <w:rsid w:val="006F6416"/>
    <w:rsid w:val="006F64BD"/>
    <w:rsid w:val="006F6570"/>
    <w:rsid w:val="006F65CD"/>
    <w:rsid w:val="006F663D"/>
    <w:rsid w:val="006F679D"/>
    <w:rsid w:val="006F6E3E"/>
    <w:rsid w:val="006F6FB6"/>
    <w:rsid w:val="006F70A2"/>
    <w:rsid w:val="006F70B2"/>
    <w:rsid w:val="006F743A"/>
    <w:rsid w:val="006F7A9F"/>
    <w:rsid w:val="006F7C6D"/>
    <w:rsid w:val="006F7D59"/>
    <w:rsid w:val="007004A2"/>
    <w:rsid w:val="00700739"/>
    <w:rsid w:val="00700C45"/>
    <w:rsid w:val="00701383"/>
    <w:rsid w:val="00701A83"/>
    <w:rsid w:val="0070225F"/>
    <w:rsid w:val="0070282B"/>
    <w:rsid w:val="00702B2E"/>
    <w:rsid w:val="00702E6A"/>
    <w:rsid w:val="00702F77"/>
    <w:rsid w:val="00702FDE"/>
    <w:rsid w:val="00703015"/>
    <w:rsid w:val="00703291"/>
    <w:rsid w:val="00703399"/>
    <w:rsid w:val="00703446"/>
    <w:rsid w:val="00703810"/>
    <w:rsid w:val="007039FD"/>
    <w:rsid w:val="00703D15"/>
    <w:rsid w:val="00704149"/>
    <w:rsid w:val="007042FF"/>
    <w:rsid w:val="007044E2"/>
    <w:rsid w:val="00704601"/>
    <w:rsid w:val="0070496D"/>
    <w:rsid w:val="007049E0"/>
    <w:rsid w:val="00704A1E"/>
    <w:rsid w:val="00704C88"/>
    <w:rsid w:val="00704DF3"/>
    <w:rsid w:val="00705056"/>
    <w:rsid w:val="007054B9"/>
    <w:rsid w:val="00705A45"/>
    <w:rsid w:val="00705A89"/>
    <w:rsid w:val="00705FE3"/>
    <w:rsid w:val="007060F5"/>
    <w:rsid w:val="00706C4C"/>
    <w:rsid w:val="00706FE1"/>
    <w:rsid w:val="0070725E"/>
    <w:rsid w:val="007072CE"/>
    <w:rsid w:val="0070769C"/>
    <w:rsid w:val="00707A0C"/>
    <w:rsid w:val="00707F6A"/>
    <w:rsid w:val="0071005B"/>
    <w:rsid w:val="0071018B"/>
    <w:rsid w:val="00710202"/>
    <w:rsid w:val="0071029D"/>
    <w:rsid w:val="007104C1"/>
    <w:rsid w:val="00710A5D"/>
    <w:rsid w:val="00710BC5"/>
    <w:rsid w:val="00710FC5"/>
    <w:rsid w:val="0071113F"/>
    <w:rsid w:val="007111D2"/>
    <w:rsid w:val="007112C1"/>
    <w:rsid w:val="007112FA"/>
    <w:rsid w:val="007113E5"/>
    <w:rsid w:val="0071148D"/>
    <w:rsid w:val="00711B17"/>
    <w:rsid w:val="00712153"/>
    <w:rsid w:val="0071219F"/>
    <w:rsid w:val="00712891"/>
    <w:rsid w:val="00712DFA"/>
    <w:rsid w:val="00713157"/>
    <w:rsid w:val="007136A1"/>
    <w:rsid w:val="00713D1D"/>
    <w:rsid w:val="0071482F"/>
    <w:rsid w:val="007149E8"/>
    <w:rsid w:val="00714A11"/>
    <w:rsid w:val="00714AC3"/>
    <w:rsid w:val="00714C8B"/>
    <w:rsid w:val="0071528F"/>
    <w:rsid w:val="00715576"/>
    <w:rsid w:val="0071600D"/>
    <w:rsid w:val="007165C0"/>
    <w:rsid w:val="00716DC7"/>
    <w:rsid w:val="00716E2C"/>
    <w:rsid w:val="00716EF9"/>
    <w:rsid w:val="00717081"/>
    <w:rsid w:val="0071750B"/>
    <w:rsid w:val="0071777E"/>
    <w:rsid w:val="0071788F"/>
    <w:rsid w:val="007178AF"/>
    <w:rsid w:val="007178D4"/>
    <w:rsid w:val="00717A98"/>
    <w:rsid w:val="00720526"/>
    <w:rsid w:val="00720FAF"/>
    <w:rsid w:val="00721369"/>
    <w:rsid w:val="00721451"/>
    <w:rsid w:val="007214BA"/>
    <w:rsid w:val="00721586"/>
    <w:rsid w:val="0072185B"/>
    <w:rsid w:val="007218A8"/>
    <w:rsid w:val="00721A42"/>
    <w:rsid w:val="00721A57"/>
    <w:rsid w:val="00721B06"/>
    <w:rsid w:val="007223D4"/>
    <w:rsid w:val="00722646"/>
    <w:rsid w:val="007231A8"/>
    <w:rsid w:val="00723265"/>
    <w:rsid w:val="00723348"/>
    <w:rsid w:val="007234BE"/>
    <w:rsid w:val="0072432D"/>
    <w:rsid w:val="00724A0D"/>
    <w:rsid w:val="00724EA3"/>
    <w:rsid w:val="00724F0C"/>
    <w:rsid w:val="007253A1"/>
    <w:rsid w:val="0072570C"/>
    <w:rsid w:val="00725738"/>
    <w:rsid w:val="0072594D"/>
    <w:rsid w:val="00725DF8"/>
    <w:rsid w:val="007268C2"/>
    <w:rsid w:val="00726926"/>
    <w:rsid w:val="00726964"/>
    <w:rsid w:val="00726A5B"/>
    <w:rsid w:val="00726A80"/>
    <w:rsid w:val="00726C05"/>
    <w:rsid w:val="007270DC"/>
    <w:rsid w:val="0072762B"/>
    <w:rsid w:val="007276B0"/>
    <w:rsid w:val="007277A0"/>
    <w:rsid w:val="007314E5"/>
    <w:rsid w:val="007314F6"/>
    <w:rsid w:val="007315EB"/>
    <w:rsid w:val="0073168D"/>
    <w:rsid w:val="007318D0"/>
    <w:rsid w:val="0073259C"/>
    <w:rsid w:val="00732885"/>
    <w:rsid w:val="00732CD3"/>
    <w:rsid w:val="00732D25"/>
    <w:rsid w:val="00732D82"/>
    <w:rsid w:val="00733084"/>
    <w:rsid w:val="00733491"/>
    <w:rsid w:val="00733B83"/>
    <w:rsid w:val="00733D01"/>
    <w:rsid w:val="00733D07"/>
    <w:rsid w:val="007340BC"/>
    <w:rsid w:val="00734668"/>
    <w:rsid w:val="0073478C"/>
    <w:rsid w:val="007347A7"/>
    <w:rsid w:val="007349A1"/>
    <w:rsid w:val="00735136"/>
    <w:rsid w:val="0073514F"/>
    <w:rsid w:val="007358D0"/>
    <w:rsid w:val="00735A17"/>
    <w:rsid w:val="00735B4B"/>
    <w:rsid w:val="00736451"/>
    <w:rsid w:val="00736759"/>
    <w:rsid w:val="00736C9F"/>
    <w:rsid w:val="0073727A"/>
    <w:rsid w:val="007373BB"/>
    <w:rsid w:val="007374AB"/>
    <w:rsid w:val="007378F0"/>
    <w:rsid w:val="00737999"/>
    <w:rsid w:val="0074011E"/>
    <w:rsid w:val="007405E2"/>
    <w:rsid w:val="007407A2"/>
    <w:rsid w:val="00740F47"/>
    <w:rsid w:val="00741A73"/>
    <w:rsid w:val="007422B2"/>
    <w:rsid w:val="007424F7"/>
    <w:rsid w:val="0074262F"/>
    <w:rsid w:val="00742711"/>
    <w:rsid w:val="00742938"/>
    <w:rsid w:val="00742C5F"/>
    <w:rsid w:val="007431C9"/>
    <w:rsid w:val="007437D8"/>
    <w:rsid w:val="007441BE"/>
    <w:rsid w:val="00744583"/>
    <w:rsid w:val="0074472C"/>
    <w:rsid w:val="00744738"/>
    <w:rsid w:val="0074497B"/>
    <w:rsid w:val="00744B90"/>
    <w:rsid w:val="00744CAA"/>
    <w:rsid w:val="00744E68"/>
    <w:rsid w:val="00744F96"/>
    <w:rsid w:val="007451D9"/>
    <w:rsid w:val="00745B36"/>
    <w:rsid w:val="00745B96"/>
    <w:rsid w:val="00745C75"/>
    <w:rsid w:val="00746109"/>
    <w:rsid w:val="00746127"/>
    <w:rsid w:val="00746664"/>
    <w:rsid w:val="00746C52"/>
    <w:rsid w:val="00746ECB"/>
    <w:rsid w:val="00746FCE"/>
    <w:rsid w:val="0074700C"/>
    <w:rsid w:val="00747059"/>
    <w:rsid w:val="007470D2"/>
    <w:rsid w:val="007470D7"/>
    <w:rsid w:val="00747655"/>
    <w:rsid w:val="007476D8"/>
    <w:rsid w:val="00747967"/>
    <w:rsid w:val="007479B6"/>
    <w:rsid w:val="00747B8F"/>
    <w:rsid w:val="00747D14"/>
    <w:rsid w:val="00750554"/>
    <w:rsid w:val="00750744"/>
    <w:rsid w:val="00750F5E"/>
    <w:rsid w:val="00750FA9"/>
    <w:rsid w:val="00751112"/>
    <w:rsid w:val="007513A7"/>
    <w:rsid w:val="00751442"/>
    <w:rsid w:val="0075193C"/>
    <w:rsid w:val="00752799"/>
    <w:rsid w:val="00752884"/>
    <w:rsid w:val="00752D4E"/>
    <w:rsid w:val="00752E7C"/>
    <w:rsid w:val="007538AA"/>
    <w:rsid w:val="00753A97"/>
    <w:rsid w:val="00753D4E"/>
    <w:rsid w:val="00754957"/>
    <w:rsid w:val="00754E57"/>
    <w:rsid w:val="0075515F"/>
    <w:rsid w:val="00755368"/>
    <w:rsid w:val="00755459"/>
    <w:rsid w:val="0075549F"/>
    <w:rsid w:val="00755725"/>
    <w:rsid w:val="00755C5C"/>
    <w:rsid w:val="00755F04"/>
    <w:rsid w:val="0075622F"/>
    <w:rsid w:val="00756289"/>
    <w:rsid w:val="00756411"/>
    <w:rsid w:val="007568A7"/>
    <w:rsid w:val="00756A32"/>
    <w:rsid w:val="00756EA6"/>
    <w:rsid w:val="00756ED2"/>
    <w:rsid w:val="00757014"/>
    <w:rsid w:val="0075729B"/>
    <w:rsid w:val="0075740A"/>
    <w:rsid w:val="00757733"/>
    <w:rsid w:val="00757760"/>
    <w:rsid w:val="007579F8"/>
    <w:rsid w:val="00757B37"/>
    <w:rsid w:val="00757BEB"/>
    <w:rsid w:val="00757C0D"/>
    <w:rsid w:val="00757CB9"/>
    <w:rsid w:val="00760606"/>
    <w:rsid w:val="007611FD"/>
    <w:rsid w:val="007613E9"/>
    <w:rsid w:val="0076167F"/>
    <w:rsid w:val="0076174E"/>
    <w:rsid w:val="00761DC7"/>
    <w:rsid w:val="00762151"/>
    <w:rsid w:val="007623FA"/>
    <w:rsid w:val="00762637"/>
    <w:rsid w:val="00762A46"/>
    <w:rsid w:val="00762E7E"/>
    <w:rsid w:val="00763259"/>
    <w:rsid w:val="00763460"/>
    <w:rsid w:val="007634F2"/>
    <w:rsid w:val="00763747"/>
    <w:rsid w:val="00763A94"/>
    <w:rsid w:val="00763ABC"/>
    <w:rsid w:val="00763EBE"/>
    <w:rsid w:val="00763F58"/>
    <w:rsid w:val="0076425E"/>
    <w:rsid w:val="00764330"/>
    <w:rsid w:val="007647E3"/>
    <w:rsid w:val="00764A4D"/>
    <w:rsid w:val="007651D6"/>
    <w:rsid w:val="0076579D"/>
    <w:rsid w:val="00765880"/>
    <w:rsid w:val="007658C9"/>
    <w:rsid w:val="007658CC"/>
    <w:rsid w:val="007659FD"/>
    <w:rsid w:val="00765C47"/>
    <w:rsid w:val="00765C4F"/>
    <w:rsid w:val="00765F6E"/>
    <w:rsid w:val="00766187"/>
    <w:rsid w:val="007666DA"/>
    <w:rsid w:val="00766798"/>
    <w:rsid w:val="007669AC"/>
    <w:rsid w:val="00766B5B"/>
    <w:rsid w:val="0076723D"/>
    <w:rsid w:val="0076734C"/>
    <w:rsid w:val="00767686"/>
    <w:rsid w:val="00767A7F"/>
    <w:rsid w:val="007700B6"/>
    <w:rsid w:val="007702EA"/>
    <w:rsid w:val="007706F3"/>
    <w:rsid w:val="00770B69"/>
    <w:rsid w:val="00770FAE"/>
    <w:rsid w:val="00771A67"/>
    <w:rsid w:val="00771D5B"/>
    <w:rsid w:val="00772337"/>
    <w:rsid w:val="007723A2"/>
    <w:rsid w:val="00772A94"/>
    <w:rsid w:val="00772BC0"/>
    <w:rsid w:val="00772CCE"/>
    <w:rsid w:val="0077317D"/>
    <w:rsid w:val="007733BB"/>
    <w:rsid w:val="00773642"/>
    <w:rsid w:val="0077369E"/>
    <w:rsid w:val="007737F1"/>
    <w:rsid w:val="0077397C"/>
    <w:rsid w:val="00773D47"/>
    <w:rsid w:val="00773EB0"/>
    <w:rsid w:val="00773F38"/>
    <w:rsid w:val="00774060"/>
    <w:rsid w:val="00774961"/>
    <w:rsid w:val="00775302"/>
    <w:rsid w:val="00775381"/>
    <w:rsid w:val="007754B0"/>
    <w:rsid w:val="00775707"/>
    <w:rsid w:val="00775715"/>
    <w:rsid w:val="00775920"/>
    <w:rsid w:val="00775DEB"/>
    <w:rsid w:val="007761D8"/>
    <w:rsid w:val="00776286"/>
    <w:rsid w:val="00776575"/>
    <w:rsid w:val="00776620"/>
    <w:rsid w:val="00776684"/>
    <w:rsid w:val="00776888"/>
    <w:rsid w:val="007768E5"/>
    <w:rsid w:val="00776B47"/>
    <w:rsid w:val="007771FF"/>
    <w:rsid w:val="0077731A"/>
    <w:rsid w:val="007774A0"/>
    <w:rsid w:val="007774CE"/>
    <w:rsid w:val="0077798D"/>
    <w:rsid w:val="00777AA3"/>
    <w:rsid w:val="00780C75"/>
    <w:rsid w:val="00780F56"/>
    <w:rsid w:val="0078109D"/>
    <w:rsid w:val="007811C5"/>
    <w:rsid w:val="00781417"/>
    <w:rsid w:val="00781509"/>
    <w:rsid w:val="00781608"/>
    <w:rsid w:val="00781A60"/>
    <w:rsid w:val="00781D99"/>
    <w:rsid w:val="00781F3A"/>
    <w:rsid w:val="00781F82"/>
    <w:rsid w:val="0078262A"/>
    <w:rsid w:val="007826F9"/>
    <w:rsid w:val="00782BFB"/>
    <w:rsid w:val="00783532"/>
    <w:rsid w:val="00783A09"/>
    <w:rsid w:val="00783A4B"/>
    <w:rsid w:val="00783B41"/>
    <w:rsid w:val="00783BC8"/>
    <w:rsid w:val="00783F24"/>
    <w:rsid w:val="00783F51"/>
    <w:rsid w:val="007843B0"/>
    <w:rsid w:val="007847D8"/>
    <w:rsid w:val="007858F1"/>
    <w:rsid w:val="007859E6"/>
    <w:rsid w:val="00785FF3"/>
    <w:rsid w:val="0078620D"/>
    <w:rsid w:val="007865E0"/>
    <w:rsid w:val="00786792"/>
    <w:rsid w:val="00786B27"/>
    <w:rsid w:val="00786C4B"/>
    <w:rsid w:val="00786D5D"/>
    <w:rsid w:val="00786E41"/>
    <w:rsid w:val="007877DC"/>
    <w:rsid w:val="00787A4A"/>
    <w:rsid w:val="007900A9"/>
    <w:rsid w:val="007900BB"/>
    <w:rsid w:val="00790215"/>
    <w:rsid w:val="007903EF"/>
    <w:rsid w:val="00790987"/>
    <w:rsid w:val="00790C03"/>
    <w:rsid w:val="00790C62"/>
    <w:rsid w:val="00790E2B"/>
    <w:rsid w:val="00790EA3"/>
    <w:rsid w:val="0079120F"/>
    <w:rsid w:val="00791435"/>
    <w:rsid w:val="00791EBD"/>
    <w:rsid w:val="00792713"/>
    <w:rsid w:val="007927A2"/>
    <w:rsid w:val="00792BF5"/>
    <w:rsid w:val="00792F7F"/>
    <w:rsid w:val="0079347E"/>
    <w:rsid w:val="00793643"/>
    <w:rsid w:val="007936F7"/>
    <w:rsid w:val="007936F9"/>
    <w:rsid w:val="007937DD"/>
    <w:rsid w:val="00793DDD"/>
    <w:rsid w:val="00793EE2"/>
    <w:rsid w:val="00794043"/>
    <w:rsid w:val="00794475"/>
    <w:rsid w:val="0079462B"/>
    <w:rsid w:val="007947A8"/>
    <w:rsid w:val="00794875"/>
    <w:rsid w:val="007948E3"/>
    <w:rsid w:val="00794C9A"/>
    <w:rsid w:val="00795016"/>
    <w:rsid w:val="007952AF"/>
    <w:rsid w:val="00795488"/>
    <w:rsid w:val="0079556C"/>
    <w:rsid w:val="00795A24"/>
    <w:rsid w:val="00795AC5"/>
    <w:rsid w:val="00795E5E"/>
    <w:rsid w:val="007966A5"/>
    <w:rsid w:val="0079674B"/>
    <w:rsid w:val="0079684F"/>
    <w:rsid w:val="00796AF5"/>
    <w:rsid w:val="00796E9E"/>
    <w:rsid w:val="0079705F"/>
    <w:rsid w:val="0079722A"/>
    <w:rsid w:val="007975CC"/>
    <w:rsid w:val="00797D89"/>
    <w:rsid w:val="007A0076"/>
    <w:rsid w:val="007A0376"/>
    <w:rsid w:val="007A054C"/>
    <w:rsid w:val="007A0631"/>
    <w:rsid w:val="007A0FD8"/>
    <w:rsid w:val="007A11E4"/>
    <w:rsid w:val="007A1520"/>
    <w:rsid w:val="007A1893"/>
    <w:rsid w:val="007A25C1"/>
    <w:rsid w:val="007A2AD9"/>
    <w:rsid w:val="007A3179"/>
    <w:rsid w:val="007A3241"/>
    <w:rsid w:val="007A371D"/>
    <w:rsid w:val="007A3B87"/>
    <w:rsid w:val="007A3C79"/>
    <w:rsid w:val="007A45B7"/>
    <w:rsid w:val="007A461E"/>
    <w:rsid w:val="007A4718"/>
    <w:rsid w:val="007A4997"/>
    <w:rsid w:val="007A4C9B"/>
    <w:rsid w:val="007A5140"/>
    <w:rsid w:val="007A51C9"/>
    <w:rsid w:val="007A51E2"/>
    <w:rsid w:val="007A52CB"/>
    <w:rsid w:val="007A5364"/>
    <w:rsid w:val="007A55B0"/>
    <w:rsid w:val="007A5677"/>
    <w:rsid w:val="007A579E"/>
    <w:rsid w:val="007A59ED"/>
    <w:rsid w:val="007A5A20"/>
    <w:rsid w:val="007A5E7C"/>
    <w:rsid w:val="007A6327"/>
    <w:rsid w:val="007B05B0"/>
    <w:rsid w:val="007B0620"/>
    <w:rsid w:val="007B069C"/>
    <w:rsid w:val="007B07D2"/>
    <w:rsid w:val="007B1026"/>
    <w:rsid w:val="007B113B"/>
    <w:rsid w:val="007B11D9"/>
    <w:rsid w:val="007B14AD"/>
    <w:rsid w:val="007B1812"/>
    <w:rsid w:val="007B18A2"/>
    <w:rsid w:val="007B1B91"/>
    <w:rsid w:val="007B2368"/>
    <w:rsid w:val="007B23D9"/>
    <w:rsid w:val="007B243C"/>
    <w:rsid w:val="007B2B6D"/>
    <w:rsid w:val="007B2C5A"/>
    <w:rsid w:val="007B2E24"/>
    <w:rsid w:val="007B2E27"/>
    <w:rsid w:val="007B2F80"/>
    <w:rsid w:val="007B307D"/>
    <w:rsid w:val="007B3300"/>
    <w:rsid w:val="007B3730"/>
    <w:rsid w:val="007B38FA"/>
    <w:rsid w:val="007B393A"/>
    <w:rsid w:val="007B3D53"/>
    <w:rsid w:val="007B400E"/>
    <w:rsid w:val="007B404C"/>
    <w:rsid w:val="007B40F7"/>
    <w:rsid w:val="007B4127"/>
    <w:rsid w:val="007B445A"/>
    <w:rsid w:val="007B44F6"/>
    <w:rsid w:val="007B4642"/>
    <w:rsid w:val="007B4714"/>
    <w:rsid w:val="007B476B"/>
    <w:rsid w:val="007B49FA"/>
    <w:rsid w:val="007B4C55"/>
    <w:rsid w:val="007B5180"/>
    <w:rsid w:val="007B536F"/>
    <w:rsid w:val="007B5804"/>
    <w:rsid w:val="007B5986"/>
    <w:rsid w:val="007B5A2F"/>
    <w:rsid w:val="007B5E70"/>
    <w:rsid w:val="007B606D"/>
    <w:rsid w:val="007B6423"/>
    <w:rsid w:val="007B6A42"/>
    <w:rsid w:val="007B6BD8"/>
    <w:rsid w:val="007B6DCA"/>
    <w:rsid w:val="007B6E48"/>
    <w:rsid w:val="007B6EFD"/>
    <w:rsid w:val="007B7285"/>
    <w:rsid w:val="007B736B"/>
    <w:rsid w:val="007B7664"/>
    <w:rsid w:val="007B7782"/>
    <w:rsid w:val="007B7CC0"/>
    <w:rsid w:val="007B7E83"/>
    <w:rsid w:val="007C02AD"/>
    <w:rsid w:val="007C04A2"/>
    <w:rsid w:val="007C0734"/>
    <w:rsid w:val="007C096E"/>
    <w:rsid w:val="007C09E5"/>
    <w:rsid w:val="007C0B06"/>
    <w:rsid w:val="007C1525"/>
    <w:rsid w:val="007C1A18"/>
    <w:rsid w:val="007C1A47"/>
    <w:rsid w:val="007C2174"/>
    <w:rsid w:val="007C2358"/>
    <w:rsid w:val="007C2679"/>
    <w:rsid w:val="007C2DCC"/>
    <w:rsid w:val="007C2F2A"/>
    <w:rsid w:val="007C31E5"/>
    <w:rsid w:val="007C32DF"/>
    <w:rsid w:val="007C3A94"/>
    <w:rsid w:val="007C3BFC"/>
    <w:rsid w:val="007C3D3C"/>
    <w:rsid w:val="007C3FD9"/>
    <w:rsid w:val="007C411F"/>
    <w:rsid w:val="007C463F"/>
    <w:rsid w:val="007C4BFB"/>
    <w:rsid w:val="007C53E7"/>
    <w:rsid w:val="007C5469"/>
    <w:rsid w:val="007C5677"/>
    <w:rsid w:val="007C5A62"/>
    <w:rsid w:val="007C6476"/>
    <w:rsid w:val="007C665B"/>
    <w:rsid w:val="007C6A11"/>
    <w:rsid w:val="007C6A73"/>
    <w:rsid w:val="007C6E86"/>
    <w:rsid w:val="007C6F5C"/>
    <w:rsid w:val="007C70C3"/>
    <w:rsid w:val="007C7351"/>
    <w:rsid w:val="007C7684"/>
    <w:rsid w:val="007C7925"/>
    <w:rsid w:val="007C7972"/>
    <w:rsid w:val="007D028E"/>
    <w:rsid w:val="007D0528"/>
    <w:rsid w:val="007D0F4E"/>
    <w:rsid w:val="007D0FF3"/>
    <w:rsid w:val="007D1230"/>
    <w:rsid w:val="007D124E"/>
    <w:rsid w:val="007D126F"/>
    <w:rsid w:val="007D15F9"/>
    <w:rsid w:val="007D1756"/>
    <w:rsid w:val="007D181C"/>
    <w:rsid w:val="007D1AA3"/>
    <w:rsid w:val="007D1BE2"/>
    <w:rsid w:val="007D1C5E"/>
    <w:rsid w:val="007D2095"/>
    <w:rsid w:val="007D23B2"/>
    <w:rsid w:val="007D2413"/>
    <w:rsid w:val="007D2805"/>
    <w:rsid w:val="007D2AF2"/>
    <w:rsid w:val="007D2BDF"/>
    <w:rsid w:val="007D33E0"/>
    <w:rsid w:val="007D36D6"/>
    <w:rsid w:val="007D38F7"/>
    <w:rsid w:val="007D3CAE"/>
    <w:rsid w:val="007D443C"/>
    <w:rsid w:val="007D4851"/>
    <w:rsid w:val="007D4956"/>
    <w:rsid w:val="007D4A53"/>
    <w:rsid w:val="007D4AA3"/>
    <w:rsid w:val="007D4B41"/>
    <w:rsid w:val="007D5047"/>
    <w:rsid w:val="007D510D"/>
    <w:rsid w:val="007D53E4"/>
    <w:rsid w:val="007D5C5B"/>
    <w:rsid w:val="007D5FC5"/>
    <w:rsid w:val="007D640F"/>
    <w:rsid w:val="007D6D68"/>
    <w:rsid w:val="007D6F4F"/>
    <w:rsid w:val="007D70E7"/>
    <w:rsid w:val="007D71BC"/>
    <w:rsid w:val="007D71C1"/>
    <w:rsid w:val="007D720C"/>
    <w:rsid w:val="007D741C"/>
    <w:rsid w:val="007D75CF"/>
    <w:rsid w:val="007D7846"/>
    <w:rsid w:val="007D78AB"/>
    <w:rsid w:val="007D7A3D"/>
    <w:rsid w:val="007D7EE0"/>
    <w:rsid w:val="007E0A14"/>
    <w:rsid w:val="007E151C"/>
    <w:rsid w:val="007E1798"/>
    <w:rsid w:val="007E35F7"/>
    <w:rsid w:val="007E39B8"/>
    <w:rsid w:val="007E3A16"/>
    <w:rsid w:val="007E3CDF"/>
    <w:rsid w:val="007E3D36"/>
    <w:rsid w:val="007E3F81"/>
    <w:rsid w:val="007E4277"/>
    <w:rsid w:val="007E4308"/>
    <w:rsid w:val="007E46B7"/>
    <w:rsid w:val="007E46E9"/>
    <w:rsid w:val="007E4823"/>
    <w:rsid w:val="007E4845"/>
    <w:rsid w:val="007E485B"/>
    <w:rsid w:val="007E4ADD"/>
    <w:rsid w:val="007E4B50"/>
    <w:rsid w:val="007E54BE"/>
    <w:rsid w:val="007E55B2"/>
    <w:rsid w:val="007E5B68"/>
    <w:rsid w:val="007E5BAE"/>
    <w:rsid w:val="007E5BC4"/>
    <w:rsid w:val="007E5C1C"/>
    <w:rsid w:val="007E5D86"/>
    <w:rsid w:val="007E5EEF"/>
    <w:rsid w:val="007E5F60"/>
    <w:rsid w:val="007E6221"/>
    <w:rsid w:val="007E6693"/>
    <w:rsid w:val="007E6B34"/>
    <w:rsid w:val="007E6BA3"/>
    <w:rsid w:val="007E6D2E"/>
    <w:rsid w:val="007E738B"/>
    <w:rsid w:val="007E79FE"/>
    <w:rsid w:val="007E7A3F"/>
    <w:rsid w:val="007E7B5F"/>
    <w:rsid w:val="007E7EE7"/>
    <w:rsid w:val="007F0060"/>
    <w:rsid w:val="007F00DF"/>
    <w:rsid w:val="007F065E"/>
    <w:rsid w:val="007F07BD"/>
    <w:rsid w:val="007F0976"/>
    <w:rsid w:val="007F0F4E"/>
    <w:rsid w:val="007F0FE0"/>
    <w:rsid w:val="007F124C"/>
    <w:rsid w:val="007F1328"/>
    <w:rsid w:val="007F173F"/>
    <w:rsid w:val="007F179A"/>
    <w:rsid w:val="007F211A"/>
    <w:rsid w:val="007F2955"/>
    <w:rsid w:val="007F2D7C"/>
    <w:rsid w:val="007F3205"/>
    <w:rsid w:val="007F3434"/>
    <w:rsid w:val="007F36D4"/>
    <w:rsid w:val="007F37E1"/>
    <w:rsid w:val="007F3B4D"/>
    <w:rsid w:val="007F3F0D"/>
    <w:rsid w:val="007F4208"/>
    <w:rsid w:val="007F47F3"/>
    <w:rsid w:val="007F4AF0"/>
    <w:rsid w:val="007F4D39"/>
    <w:rsid w:val="007F4EFA"/>
    <w:rsid w:val="007F535D"/>
    <w:rsid w:val="007F5692"/>
    <w:rsid w:val="007F5748"/>
    <w:rsid w:val="007F588A"/>
    <w:rsid w:val="007F59EC"/>
    <w:rsid w:val="007F5AF0"/>
    <w:rsid w:val="007F5B3D"/>
    <w:rsid w:val="007F5C78"/>
    <w:rsid w:val="007F5D26"/>
    <w:rsid w:val="007F6099"/>
    <w:rsid w:val="007F6677"/>
    <w:rsid w:val="007F6969"/>
    <w:rsid w:val="007F6C1A"/>
    <w:rsid w:val="007F7317"/>
    <w:rsid w:val="007F7416"/>
    <w:rsid w:val="007F750D"/>
    <w:rsid w:val="007F7596"/>
    <w:rsid w:val="007F7623"/>
    <w:rsid w:val="007F769F"/>
    <w:rsid w:val="007F7777"/>
    <w:rsid w:val="007F7A27"/>
    <w:rsid w:val="007F7B5D"/>
    <w:rsid w:val="007F7C2D"/>
    <w:rsid w:val="007F7E0E"/>
    <w:rsid w:val="00800582"/>
    <w:rsid w:val="008009AB"/>
    <w:rsid w:val="00800E0F"/>
    <w:rsid w:val="00801234"/>
    <w:rsid w:val="00801262"/>
    <w:rsid w:val="008017CD"/>
    <w:rsid w:val="00801A91"/>
    <w:rsid w:val="00801FC0"/>
    <w:rsid w:val="008020C5"/>
    <w:rsid w:val="00802141"/>
    <w:rsid w:val="008022EC"/>
    <w:rsid w:val="00802F7C"/>
    <w:rsid w:val="0080315A"/>
    <w:rsid w:val="00803723"/>
    <w:rsid w:val="008041E4"/>
    <w:rsid w:val="00804510"/>
    <w:rsid w:val="008047CF"/>
    <w:rsid w:val="00804D6D"/>
    <w:rsid w:val="00804E3E"/>
    <w:rsid w:val="00805628"/>
    <w:rsid w:val="008058F4"/>
    <w:rsid w:val="00805A1B"/>
    <w:rsid w:val="00805BAF"/>
    <w:rsid w:val="0080618E"/>
    <w:rsid w:val="0080655B"/>
    <w:rsid w:val="00806A93"/>
    <w:rsid w:val="00806F15"/>
    <w:rsid w:val="0080727A"/>
    <w:rsid w:val="008075AB"/>
    <w:rsid w:val="00807CA9"/>
    <w:rsid w:val="008100C7"/>
    <w:rsid w:val="00810115"/>
    <w:rsid w:val="008110A1"/>
    <w:rsid w:val="008112AE"/>
    <w:rsid w:val="008113EA"/>
    <w:rsid w:val="00811B13"/>
    <w:rsid w:val="00811BBE"/>
    <w:rsid w:val="00811DEA"/>
    <w:rsid w:val="00811FBA"/>
    <w:rsid w:val="00812120"/>
    <w:rsid w:val="008121DF"/>
    <w:rsid w:val="008123F4"/>
    <w:rsid w:val="008125EA"/>
    <w:rsid w:val="008129FA"/>
    <w:rsid w:val="00812F4F"/>
    <w:rsid w:val="008130C5"/>
    <w:rsid w:val="00813210"/>
    <w:rsid w:val="008134F5"/>
    <w:rsid w:val="008137BB"/>
    <w:rsid w:val="00813AE0"/>
    <w:rsid w:val="00813C5F"/>
    <w:rsid w:val="00813CE4"/>
    <w:rsid w:val="00814065"/>
    <w:rsid w:val="00814635"/>
    <w:rsid w:val="008148E2"/>
    <w:rsid w:val="00815321"/>
    <w:rsid w:val="008154FB"/>
    <w:rsid w:val="00815551"/>
    <w:rsid w:val="008156A5"/>
    <w:rsid w:val="008159AF"/>
    <w:rsid w:val="00816193"/>
    <w:rsid w:val="008164D9"/>
    <w:rsid w:val="00816715"/>
    <w:rsid w:val="008168B7"/>
    <w:rsid w:val="00816A1A"/>
    <w:rsid w:val="00816C73"/>
    <w:rsid w:val="00816D8D"/>
    <w:rsid w:val="008172B9"/>
    <w:rsid w:val="008174CD"/>
    <w:rsid w:val="008177D5"/>
    <w:rsid w:val="008178CD"/>
    <w:rsid w:val="00817916"/>
    <w:rsid w:val="00817D96"/>
    <w:rsid w:val="00817E62"/>
    <w:rsid w:val="00817EA1"/>
    <w:rsid w:val="00817F03"/>
    <w:rsid w:val="008201E4"/>
    <w:rsid w:val="00820266"/>
    <w:rsid w:val="00820287"/>
    <w:rsid w:val="0082042D"/>
    <w:rsid w:val="00820782"/>
    <w:rsid w:val="0082089D"/>
    <w:rsid w:val="008210AB"/>
    <w:rsid w:val="008210D3"/>
    <w:rsid w:val="00821613"/>
    <w:rsid w:val="0082168D"/>
    <w:rsid w:val="008218EF"/>
    <w:rsid w:val="008219F4"/>
    <w:rsid w:val="00821A49"/>
    <w:rsid w:val="00821C4A"/>
    <w:rsid w:val="00821D3C"/>
    <w:rsid w:val="00821FCC"/>
    <w:rsid w:val="008220CE"/>
    <w:rsid w:val="0082212A"/>
    <w:rsid w:val="00822256"/>
    <w:rsid w:val="00822333"/>
    <w:rsid w:val="0082233B"/>
    <w:rsid w:val="008227BF"/>
    <w:rsid w:val="00822DA9"/>
    <w:rsid w:val="00822F5E"/>
    <w:rsid w:val="00823C36"/>
    <w:rsid w:val="00823E6B"/>
    <w:rsid w:val="008243B8"/>
    <w:rsid w:val="00824549"/>
    <w:rsid w:val="00824552"/>
    <w:rsid w:val="00824B63"/>
    <w:rsid w:val="00825349"/>
    <w:rsid w:val="008260E2"/>
    <w:rsid w:val="0082631B"/>
    <w:rsid w:val="00826495"/>
    <w:rsid w:val="00826B4C"/>
    <w:rsid w:val="00826C7D"/>
    <w:rsid w:val="008272D8"/>
    <w:rsid w:val="00827D2D"/>
    <w:rsid w:val="00827EB6"/>
    <w:rsid w:val="00830276"/>
    <w:rsid w:val="008304D3"/>
    <w:rsid w:val="0083052A"/>
    <w:rsid w:val="008305BD"/>
    <w:rsid w:val="00830B25"/>
    <w:rsid w:val="00830CEB"/>
    <w:rsid w:val="00830D78"/>
    <w:rsid w:val="00830E87"/>
    <w:rsid w:val="00830F46"/>
    <w:rsid w:val="0083120B"/>
    <w:rsid w:val="0083120E"/>
    <w:rsid w:val="00831356"/>
    <w:rsid w:val="0083141A"/>
    <w:rsid w:val="00831425"/>
    <w:rsid w:val="008314BD"/>
    <w:rsid w:val="008314FF"/>
    <w:rsid w:val="008318FA"/>
    <w:rsid w:val="00831968"/>
    <w:rsid w:val="0083221B"/>
    <w:rsid w:val="00832326"/>
    <w:rsid w:val="00832469"/>
    <w:rsid w:val="00832531"/>
    <w:rsid w:val="00832580"/>
    <w:rsid w:val="008327B8"/>
    <w:rsid w:val="00832875"/>
    <w:rsid w:val="00832C23"/>
    <w:rsid w:val="00832E4E"/>
    <w:rsid w:val="0083349E"/>
    <w:rsid w:val="008335FD"/>
    <w:rsid w:val="0083362E"/>
    <w:rsid w:val="00833B72"/>
    <w:rsid w:val="00833DD5"/>
    <w:rsid w:val="00833F4E"/>
    <w:rsid w:val="0083409A"/>
    <w:rsid w:val="0083412B"/>
    <w:rsid w:val="00834372"/>
    <w:rsid w:val="0083438E"/>
    <w:rsid w:val="00834459"/>
    <w:rsid w:val="00834ABE"/>
    <w:rsid w:val="00834B5D"/>
    <w:rsid w:val="00834F72"/>
    <w:rsid w:val="00835234"/>
    <w:rsid w:val="0083532F"/>
    <w:rsid w:val="00835743"/>
    <w:rsid w:val="008358B8"/>
    <w:rsid w:val="00835A8B"/>
    <w:rsid w:val="00835ABC"/>
    <w:rsid w:val="00836154"/>
    <w:rsid w:val="00836673"/>
    <w:rsid w:val="00836767"/>
    <w:rsid w:val="00836BB0"/>
    <w:rsid w:val="00836DE7"/>
    <w:rsid w:val="00837087"/>
    <w:rsid w:val="008376DF"/>
    <w:rsid w:val="0083771F"/>
    <w:rsid w:val="00837747"/>
    <w:rsid w:val="00837D29"/>
    <w:rsid w:val="00837D5B"/>
    <w:rsid w:val="00837FD4"/>
    <w:rsid w:val="008401F2"/>
    <w:rsid w:val="0084031A"/>
    <w:rsid w:val="00840664"/>
    <w:rsid w:val="00840931"/>
    <w:rsid w:val="00840F06"/>
    <w:rsid w:val="00840F70"/>
    <w:rsid w:val="00840F79"/>
    <w:rsid w:val="00841378"/>
    <w:rsid w:val="008418DF"/>
    <w:rsid w:val="00841C9A"/>
    <w:rsid w:val="00841EED"/>
    <w:rsid w:val="00842647"/>
    <w:rsid w:val="0084292F"/>
    <w:rsid w:val="00842E4A"/>
    <w:rsid w:val="00842FF0"/>
    <w:rsid w:val="0084308B"/>
    <w:rsid w:val="00843428"/>
    <w:rsid w:val="00843907"/>
    <w:rsid w:val="00843E36"/>
    <w:rsid w:val="00843E9B"/>
    <w:rsid w:val="00843FF6"/>
    <w:rsid w:val="008440C5"/>
    <w:rsid w:val="008441F1"/>
    <w:rsid w:val="00844474"/>
    <w:rsid w:val="00844657"/>
    <w:rsid w:val="0084482D"/>
    <w:rsid w:val="00844CCB"/>
    <w:rsid w:val="00845665"/>
    <w:rsid w:val="00845DA8"/>
    <w:rsid w:val="00846114"/>
    <w:rsid w:val="00846128"/>
    <w:rsid w:val="008462A4"/>
    <w:rsid w:val="008462E0"/>
    <w:rsid w:val="00846924"/>
    <w:rsid w:val="00847130"/>
    <w:rsid w:val="008473BD"/>
    <w:rsid w:val="0084743B"/>
    <w:rsid w:val="00847457"/>
    <w:rsid w:val="008479C4"/>
    <w:rsid w:val="00847BAA"/>
    <w:rsid w:val="00847CD1"/>
    <w:rsid w:val="00847EE0"/>
    <w:rsid w:val="00847EE4"/>
    <w:rsid w:val="00850612"/>
    <w:rsid w:val="008506DF"/>
    <w:rsid w:val="00850F7C"/>
    <w:rsid w:val="0085109B"/>
    <w:rsid w:val="00851471"/>
    <w:rsid w:val="0085158B"/>
    <w:rsid w:val="008516EC"/>
    <w:rsid w:val="0085194B"/>
    <w:rsid w:val="00851E36"/>
    <w:rsid w:val="00851E60"/>
    <w:rsid w:val="00851F73"/>
    <w:rsid w:val="008520A4"/>
    <w:rsid w:val="008520B0"/>
    <w:rsid w:val="00852746"/>
    <w:rsid w:val="008527DF"/>
    <w:rsid w:val="0085283E"/>
    <w:rsid w:val="00852897"/>
    <w:rsid w:val="00853443"/>
    <w:rsid w:val="008535F9"/>
    <w:rsid w:val="0085375E"/>
    <w:rsid w:val="008538B8"/>
    <w:rsid w:val="008539DE"/>
    <w:rsid w:val="00853C05"/>
    <w:rsid w:val="00854371"/>
    <w:rsid w:val="008544C4"/>
    <w:rsid w:val="008546EA"/>
    <w:rsid w:val="00854A69"/>
    <w:rsid w:val="008551F4"/>
    <w:rsid w:val="00856489"/>
    <w:rsid w:val="00856602"/>
    <w:rsid w:val="00856AD2"/>
    <w:rsid w:val="00856DDA"/>
    <w:rsid w:val="00856F04"/>
    <w:rsid w:val="00857BE4"/>
    <w:rsid w:val="008604D4"/>
    <w:rsid w:val="008606A8"/>
    <w:rsid w:val="008606E6"/>
    <w:rsid w:val="00860827"/>
    <w:rsid w:val="00860B14"/>
    <w:rsid w:val="0086111F"/>
    <w:rsid w:val="00861402"/>
    <w:rsid w:val="0086142A"/>
    <w:rsid w:val="00861A03"/>
    <w:rsid w:val="00861B9D"/>
    <w:rsid w:val="00861BFD"/>
    <w:rsid w:val="00861C64"/>
    <w:rsid w:val="00861CC4"/>
    <w:rsid w:val="00861E3F"/>
    <w:rsid w:val="0086212E"/>
    <w:rsid w:val="008625AE"/>
    <w:rsid w:val="008628AB"/>
    <w:rsid w:val="008629C8"/>
    <w:rsid w:val="00862A61"/>
    <w:rsid w:val="00862BC6"/>
    <w:rsid w:val="00862DCA"/>
    <w:rsid w:val="0086310C"/>
    <w:rsid w:val="008631D5"/>
    <w:rsid w:val="008637AD"/>
    <w:rsid w:val="00863941"/>
    <w:rsid w:val="00863D81"/>
    <w:rsid w:val="0086424B"/>
    <w:rsid w:val="00864454"/>
    <w:rsid w:val="008645B9"/>
    <w:rsid w:val="0086468C"/>
    <w:rsid w:val="008646E1"/>
    <w:rsid w:val="00864927"/>
    <w:rsid w:val="00864986"/>
    <w:rsid w:val="00864B59"/>
    <w:rsid w:val="00864EC4"/>
    <w:rsid w:val="00865207"/>
    <w:rsid w:val="00865387"/>
    <w:rsid w:val="008655F5"/>
    <w:rsid w:val="00865810"/>
    <w:rsid w:val="00865B16"/>
    <w:rsid w:val="00865BF6"/>
    <w:rsid w:val="00865E2F"/>
    <w:rsid w:val="00865FCE"/>
    <w:rsid w:val="00866156"/>
    <w:rsid w:val="0086651C"/>
    <w:rsid w:val="00866543"/>
    <w:rsid w:val="00866981"/>
    <w:rsid w:val="00866A11"/>
    <w:rsid w:val="00866F70"/>
    <w:rsid w:val="00867893"/>
    <w:rsid w:val="00867A6D"/>
    <w:rsid w:val="00867C04"/>
    <w:rsid w:val="00867DF1"/>
    <w:rsid w:val="00870322"/>
    <w:rsid w:val="0087051E"/>
    <w:rsid w:val="0087056B"/>
    <w:rsid w:val="00870F3A"/>
    <w:rsid w:val="00871436"/>
    <w:rsid w:val="00871452"/>
    <w:rsid w:val="00871DED"/>
    <w:rsid w:val="00871FB9"/>
    <w:rsid w:val="00872324"/>
    <w:rsid w:val="0087255E"/>
    <w:rsid w:val="00872616"/>
    <w:rsid w:val="0087263F"/>
    <w:rsid w:val="00872706"/>
    <w:rsid w:val="0087284B"/>
    <w:rsid w:val="00872F4D"/>
    <w:rsid w:val="008732B4"/>
    <w:rsid w:val="008735F6"/>
    <w:rsid w:val="00873986"/>
    <w:rsid w:val="00873C31"/>
    <w:rsid w:val="00873ED0"/>
    <w:rsid w:val="008740E1"/>
    <w:rsid w:val="00874474"/>
    <w:rsid w:val="00874561"/>
    <w:rsid w:val="0087460C"/>
    <w:rsid w:val="00874A59"/>
    <w:rsid w:val="00874BD1"/>
    <w:rsid w:val="00874F03"/>
    <w:rsid w:val="00875258"/>
    <w:rsid w:val="0087562A"/>
    <w:rsid w:val="00875680"/>
    <w:rsid w:val="008756D4"/>
    <w:rsid w:val="00875B2B"/>
    <w:rsid w:val="00875C5E"/>
    <w:rsid w:val="008764BB"/>
    <w:rsid w:val="008765AF"/>
    <w:rsid w:val="008766A6"/>
    <w:rsid w:val="008766AD"/>
    <w:rsid w:val="0087687F"/>
    <w:rsid w:val="00876DB0"/>
    <w:rsid w:val="008771D2"/>
    <w:rsid w:val="008777CA"/>
    <w:rsid w:val="00877846"/>
    <w:rsid w:val="00877C4E"/>
    <w:rsid w:val="00880078"/>
    <w:rsid w:val="008804D9"/>
    <w:rsid w:val="00880597"/>
    <w:rsid w:val="008807B2"/>
    <w:rsid w:val="008809EC"/>
    <w:rsid w:val="00880B3F"/>
    <w:rsid w:val="00880B46"/>
    <w:rsid w:val="00880B52"/>
    <w:rsid w:val="00880F17"/>
    <w:rsid w:val="00881197"/>
    <w:rsid w:val="00881262"/>
    <w:rsid w:val="0088178B"/>
    <w:rsid w:val="00881951"/>
    <w:rsid w:val="0088198F"/>
    <w:rsid w:val="00881B14"/>
    <w:rsid w:val="00881B57"/>
    <w:rsid w:val="00881DD5"/>
    <w:rsid w:val="00882466"/>
    <w:rsid w:val="008827E7"/>
    <w:rsid w:val="0088291A"/>
    <w:rsid w:val="0088296F"/>
    <w:rsid w:val="00882BE7"/>
    <w:rsid w:val="0088364E"/>
    <w:rsid w:val="0088376D"/>
    <w:rsid w:val="00883B60"/>
    <w:rsid w:val="00883BDA"/>
    <w:rsid w:val="00883C63"/>
    <w:rsid w:val="00883D9D"/>
    <w:rsid w:val="00883F6E"/>
    <w:rsid w:val="0088422B"/>
    <w:rsid w:val="00884391"/>
    <w:rsid w:val="00884EA2"/>
    <w:rsid w:val="0088510A"/>
    <w:rsid w:val="0088538F"/>
    <w:rsid w:val="008854B6"/>
    <w:rsid w:val="008855B1"/>
    <w:rsid w:val="008857CA"/>
    <w:rsid w:val="00885845"/>
    <w:rsid w:val="0088592C"/>
    <w:rsid w:val="00885966"/>
    <w:rsid w:val="00886178"/>
    <w:rsid w:val="00886A4C"/>
    <w:rsid w:val="00886B97"/>
    <w:rsid w:val="008870CC"/>
    <w:rsid w:val="008870E4"/>
    <w:rsid w:val="008872FC"/>
    <w:rsid w:val="00887424"/>
    <w:rsid w:val="00887708"/>
    <w:rsid w:val="008879B8"/>
    <w:rsid w:val="00887A78"/>
    <w:rsid w:val="00887B91"/>
    <w:rsid w:val="00887BD7"/>
    <w:rsid w:val="00887C63"/>
    <w:rsid w:val="00887EED"/>
    <w:rsid w:val="00887F8E"/>
    <w:rsid w:val="0089010B"/>
    <w:rsid w:val="00890283"/>
    <w:rsid w:val="00890426"/>
    <w:rsid w:val="0089079F"/>
    <w:rsid w:val="00890842"/>
    <w:rsid w:val="00890929"/>
    <w:rsid w:val="00890AD7"/>
    <w:rsid w:val="00890C92"/>
    <w:rsid w:val="0089122E"/>
    <w:rsid w:val="00891288"/>
    <w:rsid w:val="00891B82"/>
    <w:rsid w:val="00891E84"/>
    <w:rsid w:val="00892480"/>
    <w:rsid w:val="00892758"/>
    <w:rsid w:val="00892961"/>
    <w:rsid w:val="00892ACC"/>
    <w:rsid w:val="00892E1F"/>
    <w:rsid w:val="008931E5"/>
    <w:rsid w:val="00893AE8"/>
    <w:rsid w:val="008946B4"/>
    <w:rsid w:val="008946F2"/>
    <w:rsid w:val="00894946"/>
    <w:rsid w:val="008949D1"/>
    <w:rsid w:val="008949D9"/>
    <w:rsid w:val="00894A0F"/>
    <w:rsid w:val="00894DEC"/>
    <w:rsid w:val="00894DFA"/>
    <w:rsid w:val="00894E2D"/>
    <w:rsid w:val="00895052"/>
    <w:rsid w:val="008951D2"/>
    <w:rsid w:val="0089564F"/>
    <w:rsid w:val="0089584D"/>
    <w:rsid w:val="00895A95"/>
    <w:rsid w:val="00895E21"/>
    <w:rsid w:val="00896260"/>
    <w:rsid w:val="0089634E"/>
    <w:rsid w:val="008968AF"/>
    <w:rsid w:val="00896901"/>
    <w:rsid w:val="00896A3A"/>
    <w:rsid w:val="00896C91"/>
    <w:rsid w:val="00896EED"/>
    <w:rsid w:val="008972D1"/>
    <w:rsid w:val="00897AAE"/>
    <w:rsid w:val="00897CD2"/>
    <w:rsid w:val="008A0040"/>
    <w:rsid w:val="008A04DD"/>
    <w:rsid w:val="008A0912"/>
    <w:rsid w:val="008A0935"/>
    <w:rsid w:val="008A0A98"/>
    <w:rsid w:val="008A0D8E"/>
    <w:rsid w:val="008A0EF9"/>
    <w:rsid w:val="008A107D"/>
    <w:rsid w:val="008A1279"/>
    <w:rsid w:val="008A1B78"/>
    <w:rsid w:val="008A2543"/>
    <w:rsid w:val="008A25B5"/>
    <w:rsid w:val="008A2961"/>
    <w:rsid w:val="008A303C"/>
    <w:rsid w:val="008A309B"/>
    <w:rsid w:val="008A311C"/>
    <w:rsid w:val="008A34C4"/>
    <w:rsid w:val="008A3D22"/>
    <w:rsid w:val="008A3DA2"/>
    <w:rsid w:val="008A445A"/>
    <w:rsid w:val="008A462D"/>
    <w:rsid w:val="008A490E"/>
    <w:rsid w:val="008A54C6"/>
    <w:rsid w:val="008A54D4"/>
    <w:rsid w:val="008A55A6"/>
    <w:rsid w:val="008A5653"/>
    <w:rsid w:val="008A58E4"/>
    <w:rsid w:val="008A5B07"/>
    <w:rsid w:val="008A6221"/>
    <w:rsid w:val="008A623D"/>
    <w:rsid w:val="008A639C"/>
    <w:rsid w:val="008A63F1"/>
    <w:rsid w:val="008A64C0"/>
    <w:rsid w:val="008A677E"/>
    <w:rsid w:val="008A681A"/>
    <w:rsid w:val="008A6966"/>
    <w:rsid w:val="008A6C0B"/>
    <w:rsid w:val="008A6E88"/>
    <w:rsid w:val="008A6FE2"/>
    <w:rsid w:val="008A70DC"/>
    <w:rsid w:val="008A7379"/>
    <w:rsid w:val="008A7468"/>
    <w:rsid w:val="008A7DBF"/>
    <w:rsid w:val="008A7E78"/>
    <w:rsid w:val="008A7EB9"/>
    <w:rsid w:val="008B00D6"/>
    <w:rsid w:val="008B0123"/>
    <w:rsid w:val="008B0148"/>
    <w:rsid w:val="008B04CE"/>
    <w:rsid w:val="008B0663"/>
    <w:rsid w:val="008B074C"/>
    <w:rsid w:val="008B0922"/>
    <w:rsid w:val="008B0E86"/>
    <w:rsid w:val="008B129D"/>
    <w:rsid w:val="008B1596"/>
    <w:rsid w:val="008B1B8C"/>
    <w:rsid w:val="008B1B97"/>
    <w:rsid w:val="008B23C8"/>
    <w:rsid w:val="008B254C"/>
    <w:rsid w:val="008B2AEC"/>
    <w:rsid w:val="008B2BCD"/>
    <w:rsid w:val="008B3CC2"/>
    <w:rsid w:val="008B3D43"/>
    <w:rsid w:val="008B3D98"/>
    <w:rsid w:val="008B3F5F"/>
    <w:rsid w:val="008B4191"/>
    <w:rsid w:val="008B4E54"/>
    <w:rsid w:val="008B4E6D"/>
    <w:rsid w:val="008B54EE"/>
    <w:rsid w:val="008B55E4"/>
    <w:rsid w:val="008B5627"/>
    <w:rsid w:val="008B5EF5"/>
    <w:rsid w:val="008B6052"/>
    <w:rsid w:val="008B661C"/>
    <w:rsid w:val="008B6A25"/>
    <w:rsid w:val="008B6DF0"/>
    <w:rsid w:val="008B7072"/>
    <w:rsid w:val="008B73D8"/>
    <w:rsid w:val="008B7A25"/>
    <w:rsid w:val="008C026A"/>
    <w:rsid w:val="008C0395"/>
    <w:rsid w:val="008C0613"/>
    <w:rsid w:val="008C06B6"/>
    <w:rsid w:val="008C0777"/>
    <w:rsid w:val="008C0892"/>
    <w:rsid w:val="008C08A8"/>
    <w:rsid w:val="008C0A15"/>
    <w:rsid w:val="008C0AA7"/>
    <w:rsid w:val="008C0B40"/>
    <w:rsid w:val="008C153A"/>
    <w:rsid w:val="008C159F"/>
    <w:rsid w:val="008C164B"/>
    <w:rsid w:val="008C1AB7"/>
    <w:rsid w:val="008C1BB5"/>
    <w:rsid w:val="008C2246"/>
    <w:rsid w:val="008C23D5"/>
    <w:rsid w:val="008C2503"/>
    <w:rsid w:val="008C27C2"/>
    <w:rsid w:val="008C28A6"/>
    <w:rsid w:val="008C28DA"/>
    <w:rsid w:val="008C29BF"/>
    <w:rsid w:val="008C2A00"/>
    <w:rsid w:val="008C2AFD"/>
    <w:rsid w:val="008C36DC"/>
    <w:rsid w:val="008C36E9"/>
    <w:rsid w:val="008C3754"/>
    <w:rsid w:val="008C39D6"/>
    <w:rsid w:val="008C3C25"/>
    <w:rsid w:val="008C3D33"/>
    <w:rsid w:val="008C3E77"/>
    <w:rsid w:val="008C4AB6"/>
    <w:rsid w:val="008C558F"/>
    <w:rsid w:val="008C5869"/>
    <w:rsid w:val="008C591F"/>
    <w:rsid w:val="008C5BB4"/>
    <w:rsid w:val="008C5CBF"/>
    <w:rsid w:val="008C67EC"/>
    <w:rsid w:val="008C6CAA"/>
    <w:rsid w:val="008C6F05"/>
    <w:rsid w:val="008C7100"/>
    <w:rsid w:val="008C725A"/>
    <w:rsid w:val="008C7769"/>
    <w:rsid w:val="008C78C1"/>
    <w:rsid w:val="008C7B85"/>
    <w:rsid w:val="008C7C5A"/>
    <w:rsid w:val="008C7E78"/>
    <w:rsid w:val="008D0031"/>
    <w:rsid w:val="008D003B"/>
    <w:rsid w:val="008D0295"/>
    <w:rsid w:val="008D0354"/>
    <w:rsid w:val="008D07C6"/>
    <w:rsid w:val="008D178A"/>
    <w:rsid w:val="008D1D5E"/>
    <w:rsid w:val="008D1FA7"/>
    <w:rsid w:val="008D200A"/>
    <w:rsid w:val="008D237E"/>
    <w:rsid w:val="008D2520"/>
    <w:rsid w:val="008D2837"/>
    <w:rsid w:val="008D2F56"/>
    <w:rsid w:val="008D3116"/>
    <w:rsid w:val="008D32AA"/>
    <w:rsid w:val="008D3B79"/>
    <w:rsid w:val="008D3DA9"/>
    <w:rsid w:val="008D3FA4"/>
    <w:rsid w:val="008D40A5"/>
    <w:rsid w:val="008D4229"/>
    <w:rsid w:val="008D42A1"/>
    <w:rsid w:val="008D42C8"/>
    <w:rsid w:val="008D4364"/>
    <w:rsid w:val="008D43E6"/>
    <w:rsid w:val="008D4D24"/>
    <w:rsid w:val="008D5238"/>
    <w:rsid w:val="008D54A6"/>
    <w:rsid w:val="008D58CF"/>
    <w:rsid w:val="008D5B12"/>
    <w:rsid w:val="008D5D2A"/>
    <w:rsid w:val="008D5F7B"/>
    <w:rsid w:val="008D6746"/>
    <w:rsid w:val="008D6A15"/>
    <w:rsid w:val="008D6EA1"/>
    <w:rsid w:val="008D7506"/>
    <w:rsid w:val="008D7CA0"/>
    <w:rsid w:val="008D7F0F"/>
    <w:rsid w:val="008E008A"/>
    <w:rsid w:val="008E04BF"/>
    <w:rsid w:val="008E0521"/>
    <w:rsid w:val="008E06D2"/>
    <w:rsid w:val="008E0DD4"/>
    <w:rsid w:val="008E0E63"/>
    <w:rsid w:val="008E1151"/>
    <w:rsid w:val="008E11CE"/>
    <w:rsid w:val="008E141C"/>
    <w:rsid w:val="008E1510"/>
    <w:rsid w:val="008E160F"/>
    <w:rsid w:val="008E1ACD"/>
    <w:rsid w:val="008E1CCE"/>
    <w:rsid w:val="008E2241"/>
    <w:rsid w:val="008E235C"/>
    <w:rsid w:val="008E25FA"/>
    <w:rsid w:val="008E2D01"/>
    <w:rsid w:val="008E2EB7"/>
    <w:rsid w:val="008E2F4D"/>
    <w:rsid w:val="008E3225"/>
    <w:rsid w:val="008E32E8"/>
    <w:rsid w:val="008E33E5"/>
    <w:rsid w:val="008E368B"/>
    <w:rsid w:val="008E3761"/>
    <w:rsid w:val="008E3930"/>
    <w:rsid w:val="008E39F0"/>
    <w:rsid w:val="008E3FC0"/>
    <w:rsid w:val="008E3FE2"/>
    <w:rsid w:val="008E42B0"/>
    <w:rsid w:val="008E49A5"/>
    <w:rsid w:val="008E4AA5"/>
    <w:rsid w:val="008E4C65"/>
    <w:rsid w:val="008E4FC7"/>
    <w:rsid w:val="008E5194"/>
    <w:rsid w:val="008E563F"/>
    <w:rsid w:val="008E579D"/>
    <w:rsid w:val="008E590B"/>
    <w:rsid w:val="008E5A04"/>
    <w:rsid w:val="008E65C8"/>
    <w:rsid w:val="008E6618"/>
    <w:rsid w:val="008E6F4C"/>
    <w:rsid w:val="008E70A2"/>
    <w:rsid w:val="008E71C1"/>
    <w:rsid w:val="008E75EA"/>
    <w:rsid w:val="008E768A"/>
    <w:rsid w:val="008F02A1"/>
    <w:rsid w:val="008F0478"/>
    <w:rsid w:val="008F057F"/>
    <w:rsid w:val="008F0653"/>
    <w:rsid w:val="008F07DB"/>
    <w:rsid w:val="008F091A"/>
    <w:rsid w:val="008F0D65"/>
    <w:rsid w:val="008F10FD"/>
    <w:rsid w:val="008F12EA"/>
    <w:rsid w:val="008F1305"/>
    <w:rsid w:val="008F134A"/>
    <w:rsid w:val="008F1A3D"/>
    <w:rsid w:val="008F1C46"/>
    <w:rsid w:val="008F1CEE"/>
    <w:rsid w:val="008F217E"/>
    <w:rsid w:val="008F24D8"/>
    <w:rsid w:val="008F2636"/>
    <w:rsid w:val="008F2A11"/>
    <w:rsid w:val="008F2AA5"/>
    <w:rsid w:val="008F2D5D"/>
    <w:rsid w:val="008F2EDB"/>
    <w:rsid w:val="008F2F5A"/>
    <w:rsid w:val="008F3C8A"/>
    <w:rsid w:val="008F3D51"/>
    <w:rsid w:val="008F4374"/>
    <w:rsid w:val="008F47FC"/>
    <w:rsid w:val="008F497A"/>
    <w:rsid w:val="008F49EF"/>
    <w:rsid w:val="008F4CA8"/>
    <w:rsid w:val="008F54F1"/>
    <w:rsid w:val="008F5573"/>
    <w:rsid w:val="008F577A"/>
    <w:rsid w:val="008F60F2"/>
    <w:rsid w:val="008F6133"/>
    <w:rsid w:val="008F6182"/>
    <w:rsid w:val="008F69A7"/>
    <w:rsid w:val="008F69D3"/>
    <w:rsid w:val="008F6ABF"/>
    <w:rsid w:val="008F6F20"/>
    <w:rsid w:val="008F7021"/>
    <w:rsid w:val="008F71E8"/>
    <w:rsid w:val="008F770F"/>
    <w:rsid w:val="008F79DB"/>
    <w:rsid w:val="008F7D72"/>
    <w:rsid w:val="008F7FEE"/>
    <w:rsid w:val="009001B2"/>
    <w:rsid w:val="00900716"/>
    <w:rsid w:val="0090077A"/>
    <w:rsid w:val="00900991"/>
    <w:rsid w:val="00900B0A"/>
    <w:rsid w:val="00900F8D"/>
    <w:rsid w:val="009012FB"/>
    <w:rsid w:val="00901769"/>
    <w:rsid w:val="00901AF2"/>
    <w:rsid w:val="00901C5B"/>
    <w:rsid w:val="00901C84"/>
    <w:rsid w:val="00901E1B"/>
    <w:rsid w:val="009020C9"/>
    <w:rsid w:val="00902335"/>
    <w:rsid w:val="00902442"/>
    <w:rsid w:val="009025A5"/>
    <w:rsid w:val="00902C3A"/>
    <w:rsid w:val="00902F65"/>
    <w:rsid w:val="0090311F"/>
    <w:rsid w:val="00903776"/>
    <w:rsid w:val="00903A14"/>
    <w:rsid w:val="00903DF7"/>
    <w:rsid w:val="00903E28"/>
    <w:rsid w:val="009044B1"/>
    <w:rsid w:val="0090468D"/>
    <w:rsid w:val="00904737"/>
    <w:rsid w:val="0090473C"/>
    <w:rsid w:val="0090566E"/>
    <w:rsid w:val="00905729"/>
    <w:rsid w:val="0090597A"/>
    <w:rsid w:val="00905A7E"/>
    <w:rsid w:val="00905D67"/>
    <w:rsid w:val="00905E7F"/>
    <w:rsid w:val="00905F1D"/>
    <w:rsid w:val="00906927"/>
    <w:rsid w:val="00906CD2"/>
    <w:rsid w:val="0090723D"/>
    <w:rsid w:val="009074BF"/>
    <w:rsid w:val="009074DD"/>
    <w:rsid w:val="009102CC"/>
    <w:rsid w:val="00910AFD"/>
    <w:rsid w:val="00910B31"/>
    <w:rsid w:val="009114A9"/>
    <w:rsid w:val="0091159F"/>
    <w:rsid w:val="009117ED"/>
    <w:rsid w:val="00911914"/>
    <w:rsid w:val="00911AE2"/>
    <w:rsid w:val="00911CE1"/>
    <w:rsid w:val="00911E4F"/>
    <w:rsid w:val="0091206B"/>
    <w:rsid w:val="009121C5"/>
    <w:rsid w:val="009123DD"/>
    <w:rsid w:val="0091253C"/>
    <w:rsid w:val="009128ED"/>
    <w:rsid w:val="00913036"/>
    <w:rsid w:val="0091308D"/>
    <w:rsid w:val="00913187"/>
    <w:rsid w:val="009136FB"/>
    <w:rsid w:val="00913A47"/>
    <w:rsid w:val="00913A98"/>
    <w:rsid w:val="00913AC2"/>
    <w:rsid w:val="00913EBC"/>
    <w:rsid w:val="00914073"/>
    <w:rsid w:val="0091436A"/>
    <w:rsid w:val="00914686"/>
    <w:rsid w:val="00914AFE"/>
    <w:rsid w:val="00914BB0"/>
    <w:rsid w:val="00914F74"/>
    <w:rsid w:val="00915167"/>
    <w:rsid w:val="009157A7"/>
    <w:rsid w:val="00915916"/>
    <w:rsid w:val="00915A4E"/>
    <w:rsid w:val="00915B49"/>
    <w:rsid w:val="00915F14"/>
    <w:rsid w:val="009161EB"/>
    <w:rsid w:val="00916277"/>
    <w:rsid w:val="009163CE"/>
    <w:rsid w:val="0091699A"/>
    <w:rsid w:val="00917E24"/>
    <w:rsid w:val="00917F52"/>
    <w:rsid w:val="009200D7"/>
    <w:rsid w:val="009201EE"/>
    <w:rsid w:val="009203E1"/>
    <w:rsid w:val="0092072D"/>
    <w:rsid w:val="00920852"/>
    <w:rsid w:val="0092088D"/>
    <w:rsid w:val="00920ACB"/>
    <w:rsid w:val="00921151"/>
    <w:rsid w:val="009212B6"/>
    <w:rsid w:val="009213C6"/>
    <w:rsid w:val="00921539"/>
    <w:rsid w:val="00921992"/>
    <w:rsid w:val="00921D32"/>
    <w:rsid w:val="00921EFF"/>
    <w:rsid w:val="00922221"/>
    <w:rsid w:val="009222CD"/>
    <w:rsid w:val="009224EB"/>
    <w:rsid w:val="009226CB"/>
    <w:rsid w:val="00922BDD"/>
    <w:rsid w:val="00922C3A"/>
    <w:rsid w:val="00922C93"/>
    <w:rsid w:val="00922F24"/>
    <w:rsid w:val="00922FB1"/>
    <w:rsid w:val="00923157"/>
    <w:rsid w:val="0092327D"/>
    <w:rsid w:val="00923812"/>
    <w:rsid w:val="0092391A"/>
    <w:rsid w:val="00923A3F"/>
    <w:rsid w:val="00923F8F"/>
    <w:rsid w:val="00923FD0"/>
    <w:rsid w:val="00924090"/>
    <w:rsid w:val="009242F1"/>
    <w:rsid w:val="0092467E"/>
    <w:rsid w:val="00924B4F"/>
    <w:rsid w:val="00924ED2"/>
    <w:rsid w:val="009250BF"/>
    <w:rsid w:val="0092518B"/>
    <w:rsid w:val="00925294"/>
    <w:rsid w:val="009261CC"/>
    <w:rsid w:val="00926619"/>
    <w:rsid w:val="00926AB7"/>
    <w:rsid w:val="009274FB"/>
    <w:rsid w:val="00927588"/>
    <w:rsid w:val="0092784D"/>
    <w:rsid w:val="009279D7"/>
    <w:rsid w:val="009279F8"/>
    <w:rsid w:val="00927D05"/>
    <w:rsid w:val="00927E9C"/>
    <w:rsid w:val="00930074"/>
    <w:rsid w:val="00930226"/>
    <w:rsid w:val="0093051D"/>
    <w:rsid w:val="00930762"/>
    <w:rsid w:val="0093111C"/>
    <w:rsid w:val="00931230"/>
    <w:rsid w:val="00931982"/>
    <w:rsid w:val="00931A65"/>
    <w:rsid w:val="0093234D"/>
    <w:rsid w:val="0093245E"/>
    <w:rsid w:val="0093273F"/>
    <w:rsid w:val="0093293F"/>
    <w:rsid w:val="0093297A"/>
    <w:rsid w:val="00932EE3"/>
    <w:rsid w:val="009333A6"/>
    <w:rsid w:val="00933B60"/>
    <w:rsid w:val="00934190"/>
    <w:rsid w:val="00934360"/>
    <w:rsid w:val="009344E0"/>
    <w:rsid w:val="0093481B"/>
    <w:rsid w:val="00934C4F"/>
    <w:rsid w:val="00934E41"/>
    <w:rsid w:val="00935004"/>
    <w:rsid w:val="0093509A"/>
    <w:rsid w:val="009352AC"/>
    <w:rsid w:val="00935B23"/>
    <w:rsid w:val="00935FB2"/>
    <w:rsid w:val="009363D3"/>
    <w:rsid w:val="0093654D"/>
    <w:rsid w:val="009366BF"/>
    <w:rsid w:val="00936719"/>
    <w:rsid w:val="009376C2"/>
    <w:rsid w:val="00937A36"/>
    <w:rsid w:val="00937DE3"/>
    <w:rsid w:val="0094004C"/>
    <w:rsid w:val="00940A9B"/>
    <w:rsid w:val="00940B11"/>
    <w:rsid w:val="00940DB8"/>
    <w:rsid w:val="009412BE"/>
    <w:rsid w:val="00941E41"/>
    <w:rsid w:val="0094200C"/>
    <w:rsid w:val="00942021"/>
    <w:rsid w:val="00942264"/>
    <w:rsid w:val="00942479"/>
    <w:rsid w:val="00942566"/>
    <w:rsid w:val="00942650"/>
    <w:rsid w:val="009427E4"/>
    <w:rsid w:val="0094280D"/>
    <w:rsid w:val="00942A81"/>
    <w:rsid w:val="00942A86"/>
    <w:rsid w:val="00942C38"/>
    <w:rsid w:val="00942F71"/>
    <w:rsid w:val="00943704"/>
    <w:rsid w:val="009437D9"/>
    <w:rsid w:val="009438DA"/>
    <w:rsid w:val="009438EA"/>
    <w:rsid w:val="00943C82"/>
    <w:rsid w:val="00943CAE"/>
    <w:rsid w:val="009444DB"/>
    <w:rsid w:val="009446AC"/>
    <w:rsid w:val="009448AD"/>
    <w:rsid w:val="00944C42"/>
    <w:rsid w:val="00944D31"/>
    <w:rsid w:val="00944DAF"/>
    <w:rsid w:val="00945264"/>
    <w:rsid w:val="00945679"/>
    <w:rsid w:val="00945692"/>
    <w:rsid w:val="009462A5"/>
    <w:rsid w:val="00946597"/>
    <w:rsid w:val="00946758"/>
    <w:rsid w:val="0094714F"/>
    <w:rsid w:val="009471BF"/>
    <w:rsid w:val="009472B3"/>
    <w:rsid w:val="0094766A"/>
    <w:rsid w:val="0095027F"/>
    <w:rsid w:val="009509A8"/>
    <w:rsid w:val="00951188"/>
    <w:rsid w:val="009521CB"/>
    <w:rsid w:val="00952935"/>
    <w:rsid w:val="00952FB8"/>
    <w:rsid w:val="00952FD7"/>
    <w:rsid w:val="00953A30"/>
    <w:rsid w:val="00953D31"/>
    <w:rsid w:val="00953E4F"/>
    <w:rsid w:val="009545BC"/>
    <w:rsid w:val="009545C3"/>
    <w:rsid w:val="00954696"/>
    <w:rsid w:val="00954750"/>
    <w:rsid w:val="00954D64"/>
    <w:rsid w:val="009553B6"/>
    <w:rsid w:val="0095558C"/>
    <w:rsid w:val="00955601"/>
    <w:rsid w:val="00955A1D"/>
    <w:rsid w:val="009562E6"/>
    <w:rsid w:val="009564AF"/>
    <w:rsid w:val="00956979"/>
    <w:rsid w:val="0095697C"/>
    <w:rsid w:val="00956F37"/>
    <w:rsid w:val="009574C0"/>
    <w:rsid w:val="00957803"/>
    <w:rsid w:val="00957C19"/>
    <w:rsid w:val="00957EF8"/>
    <w:rsid w:val="009604C8"/>
    <w:rsid w:val="0096088D"/>
    <w:rsid w:val="00960947"/>
    <w:rsid w:val="00960EA5"/>
    <w:rsid w:val="00960F13"/>
    <w:rsid w:val="0096101C"/>
    <w:rsid w:val="0096102E"/>
    <w:rsid w:val="0096128F"/>
    <w:rsid w:val="0096142C"/>
    <w:rsid w:val="00961461"/>
    <w:rsid w:val="00961784"/>
    <w:rsid w:val="00961A3E"/>
    <w:rsid w:val="00962114"/>
    <w:rsid w:val="00962120"/>
    <w:rsid w:val="0096227D"/>
    <w:rsid w:val="00962413"/>
    <w:rsid w:val="009624FC"/>
    <w:rsid w:val="00962669"/>
    <w:rsid w:val="00962682"/>
    <w:rsid w:val="00962D6A"/>
    <w:rsid w:val="00962F56"/>
    <w:rsid w:val="0096306C"/>
    <w:rsid w:val="0096339A"/>
    <w:rsid w:val="009634C7"/>
    <w:rsid w:val="0096353A"/>
    <w:rsid w:val="00963578"/>
    <w:rsid w:val="00963732"/>
    <w:rsid w:val="00963846"/>
    <w:rsid w:val="00963FF5"/>
    <w:rsid w:val="00964618"/>
    <w:rsid w:val="0096470F"/>
    <w:rsid w:val="0096474E"/>
    <w:rsid w:val="0096491D"/>
    <w:rsid w:val="0096581E"/>
    <w:rsid w:val="00965B03"/>
    <w:rsid w:val="00965B59"/>
    <w:rsid w:val="00965BCE"/>
    <w:rsid w:val="00965DA4"/>
    <w:rsid w:val="00965E75"/>
    <w:rsid w:val="0096623E"/>
    <w:rsid w:val="009662A7"/>
    <w:rsid w:val="009669B2"/>
    <w:rsid w:val="00966DC7"/>
    <w:rsid w:val="00966FDA"/>
    <w:rsid w:val="00967520"/>
    <w:rsid w:val="00967936"/>
    <w:rsid w:val="00967B22"/>
    <w:rsid w:val="00967FBF"/>
    <w:rsid w:val="0097016A"/>
    <w:rsid w:val="00970564"/>
    <w:rsid w:val="009705E2"/>
    <w:rsid w:val="0097073F"/>
    <w:rsid w:val="00970AC4"/>
    <w:rsid w:val="009711B9"/>
    <w:rsid w:val="009712D6"/>
    <w:rsid w:val="009713B2"/>
    <w:rsid w:val="009716F3"/>
    <w:rsid w:val="009717EE"/>
    <w:rsid w:val="00972A1C"/>
    <w:rsid w:val="00972C87"/>
    <w:rsid w:val="00972C8D"/>
    <w:rsid w:val="00973161"/>
    <w:rsid w:val="00973544"/>
    <w:rsid w:val="00973887"/>
    <w:rsid w:val="009739C6"/>
    <w:rsid w:val="00973D48"/>
    <w:rsid w:val="00973FAE"/>
    <w:rsid w:val="009740FA"/>
    <w:rsid w:val="00974807"/>
    <w:rsid w:val="00974880"/>
    <w:rsid w:val="00974B85"/>
    <w:rsid w:val="00974C2A"/>
    <w:rsid w:val="009750A1"/>
    <w:rsid w:val="0097556E"/>
    <w:rsid w:val="00975A9A"/>
    <w:rsid w:val="00975AFB"/>
    <w:rsid w:val="009762A6"/>
    <w:rsid w:val="00976D48"/>
    <w:rsid w:val="00976F3E"/>
    <w:rsid w:val="009775BD"/>
    <w:rsid w:val="00977AE1"/>
    <w:rsid w:val="00977AE7"/>
    <w:rsid w:val="00977DCA"/>
    <w:rsid w:val="00977DFB"/>
    <w:rsid w:val="00980354"/>
    <w:rsid w:val="00980597"/>
    <w:rsid w:val="00980876"/>
    <w:rsid w:val="00980F21"/>
    <w:rsid w:val="009810C5"/>
    <w:rsid w:val="00981459"/>
    <w:rsid w:val="00981604"/>
    <w:rsid w:val="009818B8"/>
    <w:rsid w:val="00981CA7"/>
    <w:rsid w:val="009821F5"/>
    <w:rsid w:val="009824FD"/>
    <w:rsid w:val="0098337C"/>
    <w:rsid w:val="009836D5"/>
    <w:rsid w:val="0098559C"/>
    <w:rsid w:val="009857FC"/>
    <w:rsid w:val="009858C6"/>
    <w:rsid w:val="00985B42"/>
    <w:rsid w:val="00985C28"/>
    <w:rsid w:val="00985C6B"/>
    <w:rsid w:val="00985D81"/>
    <w:rsid w:val="00985E5E"/>
    <w:rsid w:val="00986287"/>
    <w:rsid w:val="0098634C"/>
    <w:rsid w:val="009865B1"/>
    <w:rsid w:val="009868FB"/>
    <w:rsid w:val="009869B6"/>
    <w:rsid w:val="00986F80"/>
    <w:rsid w:val="009870C9"/>
    <w:rsid w:val="00987509"/>
    <w:rsid w:val="0098781C"/>
    <w:rsid w:val="00987ADA"/>
    <w:rsid w:val="00987BDB"/>
    <w:rsid w:val="00987EDC"/>
    <w:rsid w:val="00987FD9"/>
    <w:rsid w:val="00990008"/>
    <w:rsid w:val="00990920"/>
    <w:rsid w:val="00991181"/>
    <w:rsid w:val="0099128A"/>
    <w:rsid w:val="00991335"/>
    <w:rsid w:val="00991E38"/>
    <w:rsid w:val="00991E60"/>
    <w:rsid w:val="00992029"/>
    <w:rsid w:val="00992065"/>
    <w:rsid w:val="009922BA"/>
    <w:rsid w:val="00992868"/>
    <w:rsid w:val="00992E7C"/>
    <w:rsid w:val="00993379"/>
    <w:rsid w:val="009938D3"/>
    <w:rsid w:val="00993E10"/>
    <w:rsid w:val="00995338"/>
    <w:rsid w:val="009954B6"/>
    <w:rsid w:val="009956C9"/>
    <w:rsid w:val="00995951"/>
    <w:rsid w:val="00995A05"/>
    <w:rsid w:val="00995B17"/>
    <w:rsid w:val="00995C63"/>
    <w:rsid w:val="00995CC6"/>
    <w:rsid w:val="00995DF3"/>
    <w:rsid w:val="00995E5B"/>
    <w:rsid w:val="00996A8E"/>
    <w:rsid w:val="00996B0D"/>
    <w:rsid w:val="00996E47"/>
    <w:rsid w:val="0099722D"/>
    <w:rsid w:val="00997B47"/>
    <w:rsid w:val="00997C11"/>
    <w:rsid w:val="00997CD6"/>
    <w:rsid w:val="00997DFD"/>
    <w:rsid w:val="009A00F7"/>
    <w:rsid w:val="009A04BB"/>
    <w:rsid w:val="009A10FE"/>
    <w:rsid w:val="009A12EA"/>
    <w:rsid w:val="009A19AF"/>
    <w:rsid w:val="009A2594"/>
    <w:rsid w:val="009A261A"/>
    <w:rsid w:val="009A261C"/>
    <w:rsid w:val="009A283A"/>
    <w:rsid w:val="009A2A1E"/>
    <w:rsid w:val="009A2D93"/>
    <w:rsid w:val="009A304C"/>
    <w:rsid w:val="009A327D"/>
    <w:rsid w:val="009A348A"/>
    <w:rsid w:val="009A351D"/>
    <w:rsid w:val="009A36F3"/>
    <w:rsid w:val="009A3927"/>
    <w:rsid w:val="009A3DAB"/>
    <w:rsid w:val="009A412E"/>
    <w:rsid w:val="009A4430"/>
    <w:rsid w:val="009A49CA"/>
    <w:rsid w:val="009A4A0D"/>
    <w:rsid w:val="009A4AC8"/>
    <w:rsid w:val="009A507C"/>
    <w:rsid w:val="009A51FD"/>
    <w:rsid w:val="009A543A"/>
    <w:rsid w:val="009A57CA"/>
    <w:rsid w:val="009A5993"/>
    <w:rsid w:val="009A59D0"/>
    <w:rsid w:val="009A5E68"/>
    <w:rsid w:val="009A64E8"/>
    <w:rsid w:val="009A664E"/>
    <w:rsid w:val="009A66BC"/>
    <w:rsid w:val="009A672B"/>
    <w:rsid w:val="009A69A6"/>
    <w:rsid w:val="009A6E4F"/>
    <w:rsid w:val="009A6F0F"/>
    <w:rsid w:val="009A7272"/>
    <w:rsid w:val="009A7678"/>
    <w:rsid w:val="009A7971"/>
    <w:rsid w:val="009A7B11"/>
    <w:rsid w:val="009A7B74"/>
    <w:rsid w:val="009A7F62"/>
    <w:rsid w:val="009B0236"/>
    <w:rsid w:val="009B0A80"/>
    <w:rsid w:val="009B0F14"/>
    <w:rsid w:val="009B122D"/>
    <w:rsid w:val="009B177C"/>
    <w:rsid w:val="009B204D"/>
    <w:rsid w:val="009B2318"/>
    <w:rsid w:val="009B23F4"/>
    <w:rsid w:val="009B27E0"/>
    <w:rsid w:val="009B2F6A"/>
    <w:rsid w:val="009B2FFF"/>
    <w:rsid w:val="009B348A"/>
    <w:rsid w:val="009B371D"/>
    <w:rsid w:val="009B3B8B"/>
    <w:rsid w:val="009B40D1"/>
    <w:rsid w:val="009B410A"/>
    <w:rsid w:val="009B432C"/>
    <w:rsid w:val="009B4DD6"/>
    <w:rsid w:val="009B4E34"/>
    <w:rsid w:val="009B4F67"/>
    <w:rsid w:val="009B53E0"/>
    <w:rsid w:val="009B5511"/>
    <w:rsid w:val="009B570A"/>
    <w:rsid w:val="009B583A"/>
    <w:rsid w:val="009B5935"/>
    <w:rsid w:val="009B6143"/>
    <w:rsid w:val="009B63BB"/>
    <w:rsid w:val="009B6983"/>
    <w:rsid w:val="009B6BDC"/>
    <w:rsid w:val="009B6C9B"/>
    <w:rsid w:val="009B6DCC"/>
    <w:rsid w:val="009B6F56"/>
    <w:rsid w:val="009B74F3"/>
    <w:rsid w:val="009B79EE"/>
    <w:rsid w:val="009C003E"/>
    <w:rsid w:val="009C02AE"/>
    <w:rsid w:val="009C070F"/>
    <w:rsid w:val="009C08C3"/>
    <w:rsid w:val="009C0E87"/>
    <w:rsid w:val="009C119B"/>
    <w:rsid w:val="009C138C"/>
    <w:rsid w:val="009C165A"/>
    <w:rsid w:val="009C18C4"/>
    <w:rsid w:val="009C1C68"/>
    <w:rsid w:val="009C1D96"/>
    <w:rsid w:val="009C23C8"/>
    <w:rsid w:val="009C23D5"/>
    <w:rsid w:val="009C256A"/>
    <w:rsid w:val="009C35F7"/>
    <w:rsid w:val="009C361D"/>
    <w:rsid w:val="009C3D0D"/>
    <w:rsid w:val="009C46C6"/>
    <w:rsid w:val="009C486F"/>
    <w:rsid w:val="009C4A02"/>
    <w:rsid w:val="009C4A4E"/>
    <w:rsid w:val="009C4ED9"/>
    <w:rsid w:val="009C501D"/>
    <w:rsid w:val="009C530B"/>
    <w:rsid w:val="009C5687"/>
    <w:rsid w:val="009C58C3"/>
    <w:rsid w:val="009C5C1E"/>
    <w:rsid w:val="009C5D70"/>
    <w:rsid w:val="009C63D9"/>
    <w:rsid w:val="009C64E4"/>
    <w:rsid w:val="009C6659"/>
    <w:rsid w:val="009C6904"/>
    <w:rsid w:val="009C6EC2"/>
    <w:rsid w:val="009C6EE9"/>
    <w:rsid w:val="009C724E"/>
    <w:rsid w:val="009C79E6"/>
    <w:rsid w:val="009D0936"/>
    <w:rsid w:val="009D0BD4"/>
    <w:rsid w:val="009D1A27"/>
    <w:rsid w:val="009D22D2"/>
    <w:rsid w:val="009D256E"/>
    <w:rsid w:val="009D279E"/>
    <w:rsid w:val="009D286B"/>
    <w:rsid w:val="009D2CF9"/>
    <w:rsid w:val="009D2E6B"/>
    <w:rsid w:val="009D3384"/>
    <w:rsid w:val="009D393F"/>
    <w:rsid w:val="009D3AD9"/>
    <w:rsid w:val="009D3FAE"/>
    <w:rsid w:val="009D4466"/>
    <w:rsid w:val="009D4636"/>
    <w:rsid w:val="009D4722"/>
    <w:rsid w:val="009D4C33"/>
    <w:rsid w:val="009D4F7D"/>
    <w:rsid w:val="009D530C"/>
    <w:rsid w:val="009D58D4"/>
    <w:rsid w:val="009D5BBA"/>
    <w:rsid w:val="009D6A67"/>
    <w:rsid w:val="009D6ABB"/>
    <w:rsid w:val="009D7530"/>
    <w:rsid w:val="009D76F1"/>
    <w:rsid w:val="009D7C82"/>
    <w:rsid w:val="009D7D03"/>
    <w:rsid w:val="009D7E3D"/>
    <w:rsid w:val="009E0465"/>
    <w:rsid w:val="009E0A94"/>
    <w:rsid w:val="009E1049"/>
    <w:rsid w:val="009E1874"/>
    <w:rsid w:val="009E1C46"/>
    <w:rsid w:val="009E1F23"/>
    <w:rsid w:val="009E1F79"/>
    <w:rsid w:val="009E249F"/>
    <w:rsid w:val="009E2BBC"/>
    <w:rsid w:val="009E2C8A"/>
    <w:rsid w:val="009E2DD3"/>
    <w:rsid w:val="009E2E61"/>
    <w:rsid w:val="009E3327"/>
    <w:rsid w:val="009E339E"/>
    <w:rsid w:val="009E360A"/>
    <w:rsid w:val="009E38C4"/>
    <w:rsid w:val="009E3F19"/>
    <w:rsid w:val="009E4001"/>
    <w:rsid w:val="009E407C"/>
    <w:rsid w:val="009E412A"/>
    <w:rsid w:val="009E4457"/>
    <w:rsid w:val="009E44AC"/>
    <w:rsid w:val="009E45A6"/>
    <w:rsid w:val="009E498E"/>
    <w:rsid w:val="009E4CFA"/>
    <w:rsid w:val="009E5174"/>
    <w:rsid w:val="009E51D1"/>
    <w:rsid w:val="009E5295"/>
    <w:rsid w:val="009E55F4"/>
    <w:rsid w:val="009E5629"/>
    <w:rsid w:val="009E6619"/>
    <w:rsid w:val="009E6BDB"/>
    <w:rsid w:val="009E6E85"/>
    <w:rsid w:val="009E72B7"/>
    <w:rsid w:val="009E75F5"/>
    <w:rsid w:val="009E7A01"/>
    <w:rsid w:val="009F0244"/>
    <w:rsid w:val="009F0271"/>
    <w:rsid w:val="009F0577"/>
    <w:rsid w:val="009F0594"/>
    <w:rsid w:val="009F05F3"/>
    <w:rsid w:val="009F0848"/>
    <w:rsid w:val="009F0858"/>
    <w:rsid w:val="009F0910"/>
    <w:rsid w:val="009F0E9F"/>
    <w:rsid w:val="009F1677"/>
    <w:rsid w:val="009F1C47"/>
    <w:rsid w:val="009F2374"/>
    <w:rsid w:val="009F2839"/>
    <w:rsid w:val="009F2922"/>
    <w:rsid w:val="009F2D80"/>
    <w:rsid w:val="009F30AC"/>
    <w:rsid w:val="009F363B"/>
    <w:rsid w:val="009F369A"/>
    <w:rsid w:val="009F382A"/>
    <w:rsid w:val="009F3BD2"/>
    <w:rsid w:val="009F3FF5"/>
    <w:rsid w:val="009F4022"/>
    <w:rsid w:val="009F4384"/>
    <w:rsid w:val="009F4414"/>
    <w:rsid w:val="009F4478"/>
    <w:rsid w:val="009F4A13"/>
    <w:rsid w:val="009F4B8F"/>
    <w:rsid w:val="009F4ED8"/>
    <w:rsid w:val="009F51C7"/>
    <w:rsid w:val="009F52FB"/>
    <w:rsid w:val="009F5359"/>
    <w:rsid w:val="009F5729"/>
    <w:rsid w:val="009F5C4D"/>
    <w:rsid w:val="009F61A3"/>
    <w:rsid w:val="009F63B3"/>
    <w:rsid w:val="009F649C"/>
    <w:rsid w:val="009F674D"/>
    <w:rsid w:val="009F691D"/>
    <w:rsid w:val="009F6C10"/>
    <w:rsid w:val="009F6E85"/>
    <w:rsid w:val="009F7176"/>
    <w:rsid w:val="009F72E4"/>
    <w:rsid w:val="009F7465"/>
    <w:rsid w:val="009F7512"/>
    <w:rsid w:val="009F774C"/>
    <w:rsid w:val="009F7788"/>
    <w:rsid w:val="009F7967"/>
    <w:rsid w:val="009F7A9C"/>
    <w:rsid w:val="009F7CBD"/>
    <w:rsid w:val="009F7DCD"/>
    <w:rsid w:val="00A00106"/>
    <w:rsid w:val="00A001BD"/>
    <w:rsid w:val="00A007D0"/>
    <w:rsid w:val="00A007E1"/>
    <w:rsid w:val="00A00989"/>
    <w:rsid w:val="00A00C3E"/>
    <w:rsid w:val="00A00D73"/>
    <w:rsid w:val="00A011D3"/>
    <w:rsid w:val="00A0121E"/>
    <w:rsid w:val="00A014AB"/>
    <w:rsid w:val="00A0157D"/>
    <w:rsid w:val="00A01857"/>
    <w:rsid w:val="00A01BD4"/>
    <w:rsid w:val="00A01BF1"/>
    <w:rsid w:val="00A01BF8"/>
    <w:rsid w:val="00A01C87"/>
    <w:rsid w:val="00A0230C"/>
    <w:rsid w:val="00A02935"/>
    <w:rsid w:val="00A02CFF"/>
    <w:rsid w:val="00A02E87"/>
    <w:rsid w:val="00A030F0"/>
    <w:rsid w:val="00A031D8"/>
    <w:rsid w:val="00A03512"/>
    <w:rsid w:val="00A03635"/>
    <w:rsid w:val="00A03A3D"/>
    <w:rsid w:val="00A03B97"/>
    <w:rsid w:val="00A03CB9"/>
    <w:rsid w:val="00A03DD0"/>
    <w:rsid w:val="00A0464C"/>
    <w:rsid w:val="00A047F5"/>
    <w:rsid w:val="00A049A7"/>
    <w:rsid w:val="00A04C49"/>
    <w:rsid w:val="00A04DE0"/>
    <w:rsid w:val="00A05358"/>
    <w:rsid w:val="00A053AC"/>
    <w:rsid w:val="00A0544F"/>
    <w:rsid w:val="00A05D40"/>
    <w:rsid w:val="00A065C2"/>
    <w:rsid w:val="00A066DA"/>
    <w:rsid w:val="00A06749"/>
    <w:rsid w:val="00A06816"/>
    <w:rsid w:val="00A068EB"/>
    <w:rsid w:val="00A06F46"/>
    <w:rsid w:val="00A0706A"/>
    <w:rsid w:val="00A072B1"/>
    <w:rsid w:val="00A073B0"/>
    <w:rsid w:val="00A075A5"/>
    <w:rsid w:val="00A077F7"/>
    <w:rsid w:val="00A07ECB"/>
    <w:rsid w:val="00A101CC"/>
    <w:rsid w:val="00A1063B"/>
    <w:rsid w:val="00A1067A"/>
    <w:rsid w:val="00A10AAA"/>
    <w:rsid w:val="00A10B23"/>
    <w:rsid w:val="00A10B3E"/>
    <w:rsid w:val="00A10C16"/>
    <w:rsid w:val="00A10D11"/>
    <w:rsid w:val="00A10E1D"/>
    <w:rsid w:val="00A10FAE"/>
    <w:rsid w:val="00A114C1"/>
    <w:rsid w:val="00A1162A"/>
    <w:rsid w:val="00A1181A"/>
    <w:rsid w:val="00A11DAE"/>
    <w:rsid w:val="00A11FCF"/>
    <w:rsid w:val="00A12111"/>
    <w:rsid w:val="00A1211C"/>
    <w:rsid w:val="00A121EF"/>
    <w:rsid w:val="00A122E4"/>
    <w:rsid w:val="00A1238B"/>
    <w:rsid w:val="00A12B7E"/>
    <w:rsid w:val="00A12EBF"/>
    <w:rsid w:val="00A130E3"/>
    <w:rsid w:val="00A134E1"/>
    <w:rsid w:val="00A13B4F"/>
    <w:rsid w:val="00A13C27"/>
    <w:rsid w:val="00A13F34"/>
    <w:rsid w:val="00A13FC7"/>
    <w:rsid w:val="00A14063"/>
    <w:rsid w:val="00A14DB4"/>
    <w:rsid w:val="00A14E36"/>
    <w:rsid w:val="00A14E66"/>
    <w:rsid w:val="00A1514C"/>
    <w:rsid w:val="00A156F9"/>
    <w:rsid w:val="00A15868"/>
    <w:rsid w:val="00A15935"/>
    <w:rsid w:val="00A16A9E"/>
    <w:rsid w:val="00A17152"/>
    <w:rsid w:val="00A177B2"/>
    <w:rsid w:val="00A17960"/>
    <w:rsid w:val="00A17E9E"/>
    <w:rsid w:val="00A20079"/>
    <w:rsid w:val="00A200D1"/>
    <w:rsid w:val="00A200FE"/>
    <w:rsid w:val="00A20296"/>
    <w:rsid w:val="00A202CA"/>
    <w:rsid w:val="00A20C61"/>
    <w:rsid w:val="00A21130"/>
    <w:rsid w:val="00A215EC"/>
    <w:rsid w:val="00A21829"/>
    <w:rsid w:val="00A21907"/>
    <w:rsid w:val="00A2196B"/>
    <w:rsid w:val="00A21A41"/>
    <w:rsid w:val="00A22206"/>
    <w:rsid w:val="00A2278E"/>
    <w:rsid w:val="00A227A6"/>
    <w:rsid w:val="00A227EA"/>
    <w:rsid w:val="00A228E2"/>
    <w:rsid w:val="00A23154"/>
    <w:rsid w:val="00A2368C"/>
    <w:rsid w:val="00A2387D"/>
    <w:rsid w:val="00A241D4"/>
    <w:rsid w:val="00A2427D"/>
    <w:rsid w:val="00A2497B"/>
    <w:rsid w:val="00A24B87"/>
    <w:rsid w:val="00A24D5D"/>
    <w:rsid w:val="00A24FE6"/>
    <w:rsid w:val="00A250E3"/>
    <w:rsid w:val="00A25292"/>
    <w:rsid w:val="00A255E6"/>
    <w:rsid w:val="00A25658"/>
    <w:rsid w:val="00A259DD"/>
    <w:rsid w:val="00A25A25"/>
    <w:rsid w:val="00A25AD1"/>
    <w:rsid w:val="00A25CD7"/>
    <w:rsid w:val="00A25F57"/>
    <w:rsid w:val="00A262A1"/>
    <w:rsid w:val="00A264E4"/>
    <w:rsid w:val="00A267F5"/>
    <w:rsid w:val="00A2710D"/>
    <w:rsid w:val="00A2713E"/>
    <w:rsid w:val="00A27419"/>
    <w:rsid w:val="00A27550"/>
    <w:rsid w:val="00A276FE"/>
    <w:rsid w:val="00A277E3"/>
    <w:rsid w:val="00A2797E"/>
    <w:rsid w:val="00A27A82"/>
    <w:rsid w:val="00A27C0B"/>
    <w:rsid w:val="00A27EE4"/>
    <w:rsid w:val="00A27F92"/>
    <w:rsid w:val="00A300DE"/>
    <w:rsid w:val="00A300FF"/>
    <w:rsid w:val="00A30299"/>
    <w:rsid w:val="00A30794"/>
    <w:rsid w:val="00A308D2"/>
    <w:rsid w:val="00A30E28"/>
    <w:rsid w:val="00A3126F"/>
    <w:rsid w:val="00A318C2"/>
    <w:rsid w:val="00A319FB"/>
    <w:rsid w:val="00A31D1D"/>
    <w:rsid w:val="00A31F88"/>
    <w:rsid w:val="00A31FBF"/>
    <w:rsid w:val="00A3276D"/>
    <w:rsid w:val="00A3286F"/>
    <w:rsid w:val="00A328E3"/>
    <w:rsid w:val="00A33DE8"/>
    <w:rsid w:val="00A33EB7"/>
    <w:rsid w:val="00A33F8F"/>
    <w:rsid w:val="00A346DA"/>
    <w:rsid w:val="00A34D7A"/>
    <w:rsid w:val="00A35954"/>
    <w:rsid w:val="00A359D8"/>
    <w:rsid w:val="00A35CD2"/>
    <w:rsid w:val="00A35D3D"/>
    <w:rsid w:val="00A35F6D"/>
    <w:rsid w:val="00A360DF"/>
    <w:rsid w:val="00A36405"/>
    <w:rsid w:val="00A36B43"/>
    <w:rsid w:val="00A36F26"/>
    <w:rsid w:val="00A375FD"/>
    <w:rsid w:val="00A37C39"/>
    <w:rsid w:val="00A37CC0"/>
    <w:rsid w:val="00A37D7D"/>
    <w:rsid w:val="00A37F03"/>
    <w:rsid w:val="00A37F87"/>
    <w:rsid w:val="00A407E6"/>
    <w:rsid w:val="00A40C3A"/>
    <w:rsid w:val="00A413ED"/>
    <w:rsid w:val="00A4141B"/>
    <w:rsid w:val="00A418A4"/>
    <w:rsid w:val="00A42490"/>
    <w:rsid w:val="00A42608"/>
    <w:rsid w:val="00A42637"/>
    <w:rsid w:val="00A4277B"/>
    <w:rsid w:val="00A42DB0"/>
    <w:rsid w:val="00A431C2"/>
    <w:rsid w:val="00A433DE"/>
    <w:rsid w:val="00A435B1"/>
    <w:rsid w:val="00A435B8"/>
    <w:rsid w:val="00A4364C"/>
    <w:rsid w:val="00A43668"/>
    <w:rsid w:val="00A4396B"/>
    <w:rsid w:val="00A43B7E"/>
    <w:rsid w:val="00A44933"/>
    <w:rsid w:val="00A44A23"/>
    <w:rsid w:val="00A44BEA"/>
    <w:rsid w:val="00A45068"/>
    <w:rsid w:val="00A45153"/>
    <w:rsid w:val="00A452C2"/>
    <w:rsid w:val="00A452F2"/>
    <w:rsid w:val="00A45965"/>
    <w:rsid w:val="00A45C28"/>
    <w:rsid w:val="00A45E43"/>
    <w:rsid w:val="00A47271"/>
    <w:rsid w:val="00A4733D"/>
    <w:rsid w:val="00A473E5"/>
    <w:rsid w:val="00A476C6"/>
    <w:rsid w:val="00A477EF"/>
    <w:rsid w:val="00A47838"/>
    <w:rsid w:val="00A47839"/>
    <w:rsid w:val="00A47EA1"/>
    <w:rsid w:val="00A47F89"/>
    <w:rsid w:val="00A5048A"/>
    <w:rsid w:val="00A5054E"/>
    <w:rsid w:val="00A50E72"/>
    <w:rsid w:val="00A5139B"/>
    <w:rsid w:val="00A516F2"/>
    <w:rsid w:val="00A517AE"/>
    <w:rsid w:val="00A51806"/>
    <w:rsid w:val="00A51B38"/>
    <w:rsid w:val="00A52659"/>
    <w:rsid w:val="00A52A69"/>
    <w:rsid w:val="00A52AD3"/>
    <w:rsid w:val="00A52B13"/>
    <w:rsid w:val="00A53508"/>
    <w:rsid w:val="00A53649"/>
    <w:rsid w:val="00A5379E"/>
    <w:rsid w:val="00A537A9"/>
    <w:rsid w:val="00A53C2E"/>
    <w:rsid w:val="00A53F4A"/>
    <w:rsid w:val="00A540D3"/>
    <w:rsid w:val="00A544AE"/>
    <w:rsid w:val="00A54983"/>
    <w:rsid w:val="00A54AB0"/>
    <w:rsid w:val="00A54FB3"/>
    <w:rsid w:val="00A5513D"/>
    <w:rsid w:val="00A553C6"/>
    <w:rsid w:val="00A5546A"/>
    <w:rsid w:val="00A55805"/>
    <w:rsid w:val="00A55E6E"/>
    <w:rsid w:val="00A5620C"/>
    <w:rsid w:val="00A5657B"/>
    <w:rsid w:val="00A5659E"/>
    <w:rsid w:val="00A56AF4"/>
    <w:rsid w:val="00A56F26"/>
    <w:rsid w:val="00A5705D"/>
    <w:rsid w:val="00A5751F"/>
    <w:rsid w:val="00A57A42"/>
    <w:rsid w:val="00A57D6D"/>
    <w:rsid w:val="00A602CD"/>
    <w:rsid w:val="00A6054D"/>
    <w:rsid w:val="00A6057C"/>
    <w:rsid w:val="00A6067F"/>
    <w:rsid w:val="00A60848"/>
    <w:rsid w:val="00A60A80"/>
    <w:rsid w:val="00A60E26"/>
    <w:rsid w:val="00A60FAD"/>
    <w:rsid w:val="00A610E4"/>
    <w:rsid w:val="00A611C3"/>
    <w:rsid w:val="00A61642"/>
    <w:rsid w:val="00A61960"/>
    <w:rsid w:val="00A61A30"/>
    <w:rsid w:val="00A61E09"/>
    <w:rsid w:val="00A61ED6"/>
    <w:rsid w:val="00A6261E"/>
    <w:rsid w:val="00A6271E"/>
    <w:rsid w:val="00A627DB"/>
    <w:rsid w:val="00A62A9C"/>
    <w:rsid w:val="00A638FF"/>
    <w:rsid w:val="00A639F5"/>
    <w:rsid w:val="00A63B78"/>
    <w:rsid w:val="00A64038"/>
    <w:rsid w:val="00A6433D"/>
    <w:rsid w:val="00A64A78"/>
    <w:rsid w:val="00A64C50"/>
    <w:rsid w:val="00A6507A"/>
    <w:rsid w:val="00A6520B"/>
    <w:rsid w:val="00A654B6"/>
    <w:rsid w:val="00A65A7E"/>
    <w:rsid w:val="00A65C7D"/>
    <w:rsid w:val="00A65D05"/>
    <w:rsid w:val="00A65F4F"/>
    <w:rsid w:val="00A665A9"/>
    <w:rsid w:val="00A665F3"/>
    <w:rsid w:val="00A6661B"/>
    <w:rsid w:val="00A668D2"/>
    <w:rsid w:val="00A66C69"/>
    <w:rsid w:val="00A6750E"/>
    <w:rsid w:val="00A678BA"/>
    <w:rsid w:val="00A67F22"/>
    <w:rsid w:val="00A700AB"/>
    <w:rsid w:val="00A702EF"/>
    <w:rsid w:val="00A7063C"/>
    <w:rsid w:val="00A70D11"/>
    <w:rsid w:val="00A70ED7"/>
    <w:rsid w:val="00A710BF"/>
    <w:rsid w:val="00A714BF"/>
    <w:rsid w:val="00A71753"/>
    <w:rsid w:val="00A720C4"/>
    <w:rsid w:val="00A7215C"/>
    <w:rsid w:val="00A722DF"/>
    <w:rsid w:val="00A72619"/>
    <w:rsid w:val="00A72AEB"/>
    <w:rsid w:val="00A73E76"/>
    <w:rsid w:val="00A73F2D"/>
    <w:rsid w:val="00A7402F"/>
    <w:rsid w:val="00A740A7"/>
    <w:rsid w:val="00A743FD"/>
    <w:rsid w:val="00A7447F"/>
    <w:rsid w:val="00A74909"/>
    <w:rsid w:val="00A7501C"/>
    <w:rsid w:val="00A753E3"/>
    <w:rsid w:val="00A75757"/>
    <w:rsid w:val="00A7597A"/>
    <w:rsid w:val="00A75FAD"/>
    <w:rsid w:val="00A76158"/>
    <w:rsid w:val="00A76291"/>
    <w:rsid w:val="00A76371"/>
    <w:rsid w:val="00A766B7"/>
    <w:rsid w:val="00A76712"/>
    <w:rsid w:val="00A76742"/>
    <w:rsid w:val="00A76DA9"/>
    <w:rsid w:val="00A77132"/>
    <w:rsid w:val="00A7714A"/>
    <w:rsid w:val="00A77980"/>
    <w:rsid w:val="00A77BC3"/>
    <w:rsid w:val="00A800E6"/>
    <w:rsid w:val="00A80198"/>
    <w:rsid w:val="00A8080C"/>
    <w:rsid w:val="00A80C58"/>
    <w:rsid w:val="00A811FA"/>
    <w:rsid w:val="00A81342"/>
    <w:rsid w:val="00A8139D"/>
    <w:rsid w:val="00A81675"/>
    <w:rsid w:val="00A82308"/>
    <w:rsid w:val="00A8296B"/>
    <w:rsid w:val="00A82B93"/>
    <w:rsid w:val="00A83006"/>
    <w:rsid w:val="00A835AD"/>
    <w:rsid w:val="00A846A3"/>
    <w:rsid w:val="00A84AB4"/>
    <w:rsid w:val="00A84FE1"/>
    <w:rsid w:val="00A852E9"/>
    <w:rsid w:val="00A85755"/>
    <w:rsid w:val="00A857DA"/>
    <w:rsid w:val="00A85814"/>
    <w:rsid w:val="00A85819"/>
    <w:rsid w:val="00A85984"/>
    <w:rsid w:val="00A85BB2"/>
    <w:rsid w:val="00A85D8D"/>
    <w:rsid w:val="00A85DCC"/>
    <w:rsid w:val="00A85EB9"/>
    <w:rsid w:val="00A85F26"/>
    <w:rsid w:val="00A8600F"/>
    <w:rsid w:val="00A86595"/>
    <w:rsid w:val="00A86D6B"/>
    <w:rsid w:val="00A873DA"/>
    <w:rsid w:val="00A874E0"/>
    <w:rsid w:val="00A87566"/>
    <w:rsid w:val="00A87CA1"/>
    <w:rsid w:val="00A87FDF"/>
    <w:rsid w:val="00A900D7"/>
    <w:rsid w:val="00A903DC"/>
    <w:rsid w:val="00A90A4E"/>
    <w:rsid w:val="00A90C3A"/>
    <w:rsid w:val="00A90EC7"/>
    <w:rsid w:val="00A911BC"/>
    <w:rsid w:val="00A91F7D"/>
    <w:rsid w:val="00A9263F"/>
    <w:rsid w:val="00A9295D"/>
    <w:rsid w:val="00A92E6E"/>
    <w:rsid w:val="00A93D4E"/>
    <w:rsid w:val="00A93E5B"/>
    <w:rsid w:val="00A93FDA"/>
    <w:rsid w:val="00A945FB"/>
    <w:rsid w:val="00A94619"/>
    <w:rsid w:val="00A948BD"/>
    <w:rsid w:val="00A95542"/>
    <w:rsid w:val="00A958C8"/>
    <w:rsid w:val="00A95A27"/>
    <w:rsid w:val="00A95B76"/>
    <w:rsid w:val="00A95CE5"/>
    <w:rsid w:val="00A95DDD"/>
    <w:rsid w:val="00A95E04"/>
    <w:rsid w:val="00A96275"/>
    <w:rsid w:val="00A963D3"/>
    <w:rsid w:val="00A96A3A"/>
    <w:rsid w:val="00A96A4C"/>
    <w:rsid w:val="00A96BB3"/>
    <w:rsid w:val="00A96DA8"/>
    <w:rsid w:val="00A96E8F"/>
    <w:rsid w:val="00A96F15"/>
    <w:rsid w:val="00A977EF"/>
    <w:rsid w:val="00AA05F0"/>
    <w:rsid w:val="00AA087E"/>
    <w:rsid w:val="00AA0FDA"/>
    <w:rsid w:val="00AA129D"/>
    <w:rsid w:val="00AA1449"/>
    <w:rsid w:val="00AA26C9"/>
    <w:rsid w:val="00AA2889"/>
    <w:rsid w:val="00AA2A83"/>
    <w:rsid w:val="00AA2B40"/>
    <w:rsid w:val="00AA2E40"/>
    <w:rsid w:val="00AA2E64"/>
    <w:rsid w:val="00AA31DB"/>
    <w:rsid w:val="00AA4251"/>
    <w:rsid w:val="00AA42DB"/>
    <w:rsid w:val="00AA43FD"/>
    <w:rsid w:val="00AA477C"/>
    <w:rsid w:val="00AA491A"/>
    <w:rsid w:val="00AA4EF0"/>
    <w:rsid w:val="00AA5444"/>
    <w:rsid w:val="00AA5484"/>
    <w:rsid w:val="00AA54DE"/>
    <w:rsid w:val="00AA56A2"/>
    <w:rsid w:val="00AA5AAE"/>
    <w:rsid w:val="00AA5C0F"/>
    <w:rsid w:val="00AA5E1F"/>
    <w:rsid w:val="00AA5E87"/>
    <w:rsid w:val="00AA6180"/>
    <w:rsid w:val="00AA6198"/>
    <w:rsid w:val="00AA629F"/>
    <w:rsid w:val="00AA62A9"/>
    <w:rsid w:val="00AA6656"/>
    <w:rsid w:val="00AA69D3"/>
    <w:rsid w:val="00AA6AD5"/>
    <w:rsid w:val="00AA7883"/>
    <w:rsid w:val="00AB0330"/>
    <w:rsid w:val="00AB03B1"/>
    <w:rsid w:val="00AB08B7"/>
    <w:rsid w:val="00AB0A51"/>
    <w:rsid w:val="00AB0E24"/>
    <w:rsid w:val="00AB0FC0"/>
    <w:rsid w:val="00AB10AE"/>
    <w:rsid w:val="00AB133D"/>
    <w:rsid w:val="00AB13E1"/>
    <w:rsid w:val="00AB152C"/>
    <w:rsid w:val="00AB19EF"/>
    <w:rsid w:val="00AB1D8B"/>
    <w:rsid w:val="00AB1E2C"/>
    <w:rsid w:val="00AB214B"/>
    <w:rsid w:val="00AB22DD"/>
    <w:rsid w:val="00AB265B"/>
    <w:rsid w:val="00AB28C5"/>
    <w:rsid w:val="00AB291A"/>
    <w:rsid w:val="00AB2A7D"/>
    <w:rsid w:val="00AB32AA"/>
    <w:rsid w:val="00AB3493"/>
    <w:rsid w:val="00AB3FA2"/>
    <w:rsid w:val="00AB484F"/>
    <w:rsid w:val="00AB510A"/>
    <w:rsid w:val="00AB5722"/>
    <w:rsid w:val="00AB5A59"/>
    <w:rsid w:val="00AB5BF1"/>
    <w:rsid w:val="00AB5E80"/>
    <w:rsid w:val="00AB61C4"/>
    <w:rsid w:val="00AB66A6"/>
    <w:rsid w:val="00AB67B8"/>
    <w:rsid w:val="00AB6E2B"/>
    <w:rsid w:val="00AB6F6A"/>
    <w:rsid w:val="00AB72D6"/>
    <w:rsid w:val="00AB77F6"/>
    <w:rsid w:val="00AB7966"/>
    <w:rsid w:val="00AC00A9"/>
    <w:rsid w:val="00AC029A"/>
    <w:rsid w:val="00AC0415"/>
    <w:rsid w:val="00AC0783"/>
    <w:rsid w:val="00AC07CA"/>
    <w:rsid w:val="00AC0A24"/>
    <w:rsid w:val="00AC0CBE"/>
    <w:rsid w:val="00AC0E00"/>
    <w:rsid w:val="00AC0E1B"/>
    <w:rsid w:val="00AC143E"/>
    <w:rsid w:val="00AC1636"/>
    <w:rsid w:val="00AC1744"/>
    <w:rsid w:val="00AC1A4B"/>
    <w:rsid w:val="00AC1CF3"/>
    <w:rsid w:val="00AC202F"/>
    <w:rsid w:val="00AC224D"/>
    <w:rsid w:val="00AC229F"/>
    <w:rsid w:val="00AC2391"/>
    <w:rsid w:val="00AC24A9"/>
    <w:rsid w:val="00AC24BE"/>
    <w:rsid w:val="00AC2780"/>
    <w:rsid w:val="00AC2967"/>
    <w:rsid w:val="00AC298B"/>
    <w:rsid w:val="00AC29EC"/>
    <w:rsid w:val="00AC2C8F"/>
    <w:rsid w:val="00AC2CD5"/>
    <w:rsid w:val="00AC3204"/>
    <w:rsid w:val="00AC330C"/>
    <w:rsid w:val="00AC33BD"/>
    <w:rsid w:val="00AC3459"/>
    <w:rsid w:val="00AC3827"/>
    <w:rsid w:val="00AC3B00"/>
    <w:rsid w:val="00AC3BA5"/>
    <w:rsid w:val="00AC3C37"/>
    <w:rsid w:val="00AC3E29"/>
    <w:rsid w:val="00AC3E46"/>
    <w:rsid w:val="00AC3F40"/>
    <w:rsid w:val="00AC3F95"/>
    <w:rsid w:val="00AC4124"/>
    <w:rsid w:val="00AC4437"/>
    <w:rsid w:val="00AC457C"/>
    <w:rsid w:val="00AC4981"/>
    <w:rsid w:val="00AC4ADA"/>
    <w:rsid w:val="00AC5076"/>
    <w:rsid w:val="00AC5148"/>
    <w:rsid w:val="00AC515B"/>
    <w:rsid w:val="00AC552B"/>
    <w:rsid w:val="00AC5ACD"/>
    <w:rsid w:val="00AC5B2F"/>
    <w:rsid w:val="00AC5CF6"/>
    <w:rsid w:val="00AC5EA6"/>
    <w:rsid w:val="00AC605D"/>
    <w:rsid w:val="00AC6A7F"/>
    <w:rsid w:val="00AC6E0A"/>
    <w:rsid w:val="00AC701A"/>
    <w:rsid w:val="00AC707D"/>
    <w:rsid w:val="00AC76C8"/>
    <w:rsid w:val="00AC779F"/>
    <w:rsid w:val="00AC79FA"/>
    <w:rsid w:val="00AC7FD0"/>
    <w:rsid w:val="00AD00F4"/>
    <w:rsid w:val="00AD0336"/>
    <w:rsid w:val="00AD052E"/>
    <w:rsid w:val="00AD067F"/>
    <w:rsid w:val="00AD0A3E"/>
    <w:rsid w:val="00AD0DBA"/>
    <w:rsid w:val="00AD1117"/>
    <w:rsid w:val="00AD1254"/>
    <w:rsid w:val="00AD1383"/>
    <w:rsid w:val="00AD15F5"/>
    <w:rsid w:val="00AD1CD2"/>
    <w:rsid w:val="00AD1DDB"/>
    <w:rsid w:val="00AD1E37"/>
    <w:rsid w:val="00AD230D"/>
    <w:rsid w:val="00AD2520"/>
    <w:rsid w:val="00AD2549"/>
    <w:rsid w:val="00AD2899"/>
    <w:rsid w:val="00AD29A6"/>
    <w:rsid w:val="00AD2CF1"/>
    <w:rsid w:val="00AD2E21"/>
    <w:rsid w:val="00AD2FB7"/>
    <w:rsid w:val="00AD3127"/>
    <w:rsid w:val="00AD353E"/>
    <w:rsid w:val="00AD35E9"/>
    <w:rsid w:val="00AD3A86"/>
    <w:rsid w:val="00AD3C77"/>
    <w:rsid w:val="00AD4581"/>
    <w:rsid w:val="00AD4927"/>
    <w:rsid w:val="00AD5382"/>
    <w:rsid w:val="00AD557F"/>
    <w:rsid w:val="00AD55F8"/>
    <w:rsid w:val="00AD5E43"/>
    <w:rsid w:val="00AD5ED1"/>
    <w:rsid w:val="00AD5FFF"/>
    <w:rsid w:val="00AD638D"/>
    <w:rsid w:val="00AD6424"/>
    <w:rsid w:val="00AD682D"/>
    <w:rsid w:val="00AD6B8E"/>
    <w:rsid w:val="00AD7258"/>
    <w:rsid w:val="00AD7450"/>
    <w:rsid w:val="00AD76F3"/>
    <w:rsid w:val="00AD79C4"/>
    <w:rsid w:val="00AE00A1"/>
    <w:rsid w:val="00AE020F"/>
    <w:rsid w:val="00AE049E"/>
    <w:rsid w:val="00AE0AC5"/>
    <w:rsid w:val="00AE11C4"/>
    <w:rsid w:val="00AE141C"/>
    <w:rsid w:val="00AE1B49"/>
    <w:rsid w:val="00AE1BA7"/>
    <w:rsid w:val="00AE1DC3"/>
    <w:rsid w:val="00AE1F2E"/>
    <w:rsid w:val="00AE21D2"/>
    <w:rsid w:val="00AE22E7"/>
    <w:rsid w:val="00AE2328"/>
    <w:rsid w:val="00AE2B56"/>
    <w:rsid w:val="00AE2D8C"/>
    <w:rsid w:val="00AE2EB4"/>
    <w:rsid w:val="00AE2F5A"/>
    <w:rsid w:val="00AE31C2"/>
    <w:rsid w:val="00AE356F"/>
    <w:rsid w:val="00AE3B41"/>
    <w:rsid w:val="00AE3BD0"/>
    <w:rsid w:val="00AE3D32"/>
    <w:rsid w:val="00AE4478"/>
    <w:rsid w:val="00AE4589"/>
    <w:rsid w:val="00AE4786"/>
    <w:rsid w:val="00AE484B"/>
    <w:rsid w:val="00AE4982"/>
    <w:rsid w:val="00AE4E96"/>
    <w:rsid w:val="00AE5381"/>
    <w:rsid w:val="00AE53B4"/>
    <w:rsid w:val="00AE54FE"/>
    <w:rsid w:val="00AE5F9B"/>
    <w:rsid w:val="00AE6176"/>
    <w:rsid w:val="00AE6557"/>
    <w:rsid w:val="00AE6681"/>
    <w:rsid w:val="00AE6747"/>
    <w:rsid w:val="00AE6DCA"/>
    <w:rsid w:val="00AE6FC8"/>
    <w:rsid w:val="00AE706B"/>
    <w:rsid w:val="00AE7A9F"/>
    <w:rsid w:val="00AE7BE4"/>
    <w:rsid w:val="00AE7D1C"/>
    <w:rsid w:val="00AE7D4B"/>
    <w:rsid w:val="00AE7EBA"/>
    <w:rsid w:val="00AE7ED6"/>
    <w:rsid w:val="00AF0207"/>
    <w:rsid w:val="00AF08B6"/>
    <w:rsid w:val="00AF0A23"/>
    <w:rsid w:val="00AF0A34"/>
    <w:rsid w:val="00AF0B03"/>
    <w:rsid w:val="00AF115C"/>
    <w:rsid w:val="00AF1273"/>
    <w:rsid w:val="00AF12F2"/>
    <w:rsid w:val="00AF13B1"/>
    <w:rsid w:val="00AF20A9"/>
    <w:rsid w:val="00AF2383"/>
    <w:rsid w:val="00AF2709"/>
    <w:rsid w:val="00AF27A7"/>
    <w:rsid w:val="00AF28F5"/>
    <w:rsid w:val="00AF2A04"/>
    <w:rsid w:val="00AF2BD7"/>
    <w:rsid w:val="00AF36A2"/>
    <w:rsid w:val="00AF370B"/>
    <w:rsid w:val="00AF3A63"/>
    <w:rsid w:val="00AF3B36"/>
    <w:rsid w:val="00AF40C8"/>
    <w:rsid w:val="00AF4112"/>
    <w:rsid w:val="00AF461D"/>
    <w:rsid w:val="00AF5721"/>
    <w:rsid w:val="00AF5E1F"/>
    <w:rsid w:val="00AF6181"/>
    <w:rsid w:val="00AF62F9"/>
    <w:rsid w:val="00AF6544"/>
    <w:rsid w:val="00AF67B9"/>
    <w:rsid w:val="00AF6D72"/>
    <w:rsid w:val="00AF73B2"/>
    <w:rsid w:val="00AF741E"/>
    <w:rsid w:val="00AF7E98"/>
    <w:rsid w:val="00B0004E"/>
    <w:rsid w:val="00B0012F"/>
    <w:rsid w:val="00B005EB"/>
    <w:rsid w:val="00B00C06"/>
    <w:rsid w:val="00B00EBE"/>
    <w:rsid w:val="00B00F76"/>
    <w:rsid w:val="00B00FEC"/>
    <w:rsid w:val="00B01456"/>
    <w:rsid w:val="00B01605"/>
    <w:rsid w:val="00B019CC"/>
    <w:rsid w:val="00B01D56"/>
    <w:rsid w:val="00B02511"/>
    <w:rsid w:val="00B02A2C"/>
    <w:rsid w:val="00B02A56"/>
    <w:rsid w:val="00B02AD4"/>
    <w:rsid w:val="00B02BED"/>
    <w:rsid w:val="00B02D2A"/>
    <w:rsid w:val="00B02F9D"/>
    <w:rsid w:val="00B0307A"/>
    <w:rsid w:val="00B0313F"/>
    <w:rsid w:val="00B0360D"/>
    <w:rsid w:val="00B0367B"/>
    <w:rsid w:val="00B038F3"/>
    <w:rsid w:val="00B03B0C"/>
    <w:rsid w:val="00B0468F"/>
    <w:rsid w:val="00B04858"/>
    <w:rsid w:val="00B04AAC"/>
    <w:rsid w:val="00B04B48"/>
    <w:rsid w:val="00B04D8A"/>
    <w:rsid w:val="00B052BC"/>
    <w:rsid w:val="00B0565E"/>
    <w:rsid w:val="00B057DB"/>
    <w:rsid w:val="00B05ED9"/>
    <w:rsid w:val="00B0605A"/>
    <w:rsid w:val="00B0637B"/>
    <w:rsid w:val="00B068DD"/>
    <w:rsid w:val="00B0699B"/>
    <w:rsid w:val="00B069EA"/>
    <w:rsid w:val="00B06B40"/>
    <w:rsid w:val="00B06B5C"/>
    <w:rsid w:val="00B06BD1"/>
    <w:rsid w:val="00B06F9C"/>
    <w:rsid w:val="00B0712D"/>
    <w:rsid w:val="00B072E0"/>
    <w:rsid w:val="00B0730F"/>
    <w:rsid w:val="00B075A0"/>
    <w:rsid w:val="00B076CA"/>
    <w:rsid w:val="00B0780F"/>
    <w:rsid w:val="00B07948"/>
    <w:rsid w:val="00B07B07"/>
    <w:rsid w:val="00B07BC9"/>
    <w:rsid w:val="00B100E5"/>
    <w:rsid w:val="00B105E1"/>
    <w:rsid w:val="00B106C6"/>
    <w:rsid w:val="00B10B9B"/>
    <w:rsid w:val="00B10D6F"/>
    <w:rsid w:val="00B10E07"/>
    <w:rsid w:val="00B10E8F"/>
    <w:rsid w:val="00B10F6D"/>
    <w:rsid w:val="00B1125D"/>
    <w:rsid w:val="00B11662"/>
    <w:rsid w:val="00B11714"/>
    <w:rsid w:val="00B1181A"/>
    <w:rsid w:val="00B11D4A"/>
    <w:rsid w:val="00B12099"/>
    <w:rsid w:val="00B1282B"/>
    <w:rsid w:val="00B128AD"/>
    <w:rsid w:val="00B12A52"/>
    <w:rsid w:val="00B12A7E"/>
    <w:rsid w:val="00B131FC"/>
    <w:rsid w:val="00B132BC"/>
    <w:rsid w:val="00B135E4"/>
    <w:rsid w:val="00B1381A"/>
    <w:rsid w:val="00B13894"/>
    <w:rsid w:val="00B139FD"/>
    <w:rsid w:val="00B13BE0"/>
    <w:rsid w:val="00B13F42"/>
    <w:rsid w:val="00B14701"/>
    <w:rsid w:val="00B14999"/>
    <w:rsid w:val="00B151AD"/>
    <w:rsid w:val="00B152E6"/>
    <w:rsid w:val="00B15315"/>
    <w:rsid w:val="00B15716"/>
    <w:rsid w:val="00B15903"/>
    <w:rsid w:val="00B15CDC"/>
    <w:rsid w:val="00B15F44"/>
    <w:rsid w:val="00B162B6"/>
    <w:rsid w:val="00B16976"/>
    <w:rsid w:val="00B16BDA"/>
    <w:rsid w:val="00B16D19"/>
    <w:rsid w:val="00B17103"/>
    <w:rsid w:val="00B17189"/>
    <w:rsid w:val="00B1733B"/>
    <w:rsid w:val="00B1738D"/>
    <w:rsid w:val="00B175F4"/>
    <w:rsid w:val="00B17731"/>
    <w:rsid w:val="00B1796F"/>
    <w:rsid w:val="00B17A62"/>
    <w:rsid w:val="00B17C13"/>
    <w:rsid w:val="00B20021"/>
    <w:rsid w:val="00B203ED"/>
    <w:rsid w:val="00B204B9"/>
    <w:rsid w:val="00B20576"/>
    <w:rsid w:val="00B207D4"/>
    <w:rsid w:val="00B20986"/>
    <w:rsid w:val="00B20B01"/>
    <w:rsid w:val="00B20E10"/>
    <w:rsid w:val="00B21197"/>
    <w:rsid w:val="00B21285"/>
    <w:rsid w:val="00B21357"/>
    <w:rsid w:val="00B21A0F"/>
    <w:rsid w:val="00B21C13"/>
    <w:rsid w:val="00B21D80"/>
    <w:rsid w:val="00B21F07"/>
    <w:rsid w:val="00B21FC3"/>
    <w:rsid w:val="00B21FE4"/>
    <w:rsid w:val="00B2245A"/>
    <w:rsid w:val="00B224CE"/>
    <w:rsid w:val="00B22658"/>
    <w:rsid w:val="00B227BA"/>
    <w:rsid w:val="00B227FD"/>
    <w:rsid w:val="00B22848"/>
    <w:rsid w:val="00B2297E"/>
    <w:rsid w:val="00B22CA4"/>
    <w:rsid w:val="00B22F3E"/>
    <w:rsid w:val="00B234BD"/>
    <w:rsid w:val="00B23B24"/>
    <w:rsid w:val="00B23B4A"/>
    <w:rsid w:val="00B24430"/>
    <w:rsid w:val="00B24481"/>
    <w:rsid w:val="00B244C5"/>
    <w:rsid w:val="00B245EA"/>
    <w:rsid w:val="00B24803"/>
    <w:rsid w:val="00B24BC6"/>
    <w:rsid w:val="00B24D6D"/>
    <w:rsid w:val="00B257E2"/>
    <w:rsid w:val="00B25C56"/>
    <w:rsid w:val="00B25CF1"/>
    <w:rsid w:val="00B25ECF"/>
    <w:rsid w:val="00B25FCC"/>
    <w:rsid w:val="00B26003"/>
    <w:rsid w:val="00B26278"/>
    <w:rsid w:val="00B264C6"/>
    <w:rsid w:val="00B26504"/>
    <w:rsid w:val="00B265B6"/>
    <w:rsid w:val="00B2698A"/>
    <w:rsid w:val="00B26F49"/>
    <w:rsid w:val="00B27065"/>
    <w:rsid w:val="00B272FA"/>
    <w:rsid w:val="00B27DB3"/>
    <w:rsid w:val="00B30447"/>
    <w:rsid w:val="00B3067B"/>
    <w:rsid w:val="00B30A5D"/>
    <w:rsid w:val="00B30F5C"/>
    <w:rsid w:val="00B3112F"/>
    <w:rsid w:val="00B31612"/>
    <w:rsid w:val="00B3171D"/>
    <w:rsid w:val="00B3191D"/>
    <w:rsid w:val="00B31DBE"/>
    <w:rsid w:val="00B323E0"/>
    <w:rsid w:val="00B3242C"/>
    <w:rsid w:val="00B325B9"/>
    <w:rsid w:val="00B329B1"/>
    <w:rsid w:val="00B32A0C"/>
    <w:rsid w:val="00B32A75"/>
    <w:rsid w:val="00B32B53"/>
    <w:rsid w:val="00B32DC0"/>
    <w:rsid w:val="00B32FA3"/>
    <w:rsid w:val="00B3331D"/>
    <w:rsid w:val="00B3332C"/>
    <w:rsid w:val="00B33609"/>
    <w:rsid w:val="00B337BF"/>
    <w:rsid w:val="00B338EB"/>
    <w:rsid w:val="00B3391C"/>
    <w:rsid w:val="00B339D4"/>
    <w:rsid w:val="00B33BE8"/>
    <w:rsid w:val="00B33C43"/>
    <w:rsid w:val="00B33D49"/>
    <w:rsid w:val="00B3448B"/>
    <w:rsid w:val="00B34542"/>
    <w:rsid w:val="00B3459C"/>
    <w:rsid w:val="00B348B1"/>
    <w:rsid w:val="00B34AEF"/>
    <w:rsid w:val="00B34C9A"/>
    <w:rsid w:val="00B34CFF"/>
    <w:rsid w:val="00B3531F"/>
    <w:rsid w:val="00B3559D"/>
    <w:rsid w:val="00B35AE4"/>
    <w:rsid w:val="00B35B46"/>
    <w:rsid w:val="00B35B6E"/>
    <w:rsid w:val="00B35D06"/>
    <w:rsid w:val="00B35E01"/>
    <w:rsid w:val="00B35F41"/>
    <w:rsid w:val="00B361C5"/>
    <w:rsid w:val="00B366AE"/>
    <w:rsid w:val="00B36AEB"/>
    <w:rsid w:val="00B36F51"/>
    <w:rsid w:val="00B37133"/>
    <w:rsid w:val="00B371EE"/>
    <w:rsid w:val="00B37245"/>
    <w:rsid w:val="00B374C9"/>
    <w:rsid w:val="00B37696"/>
    <w:rsid w:val="00B3785D"/>
    <w:rsid w:val="00B37B6C"/>
    <w:rsid w:val="00B37E9C"/>
    <w:rsid w:val="00B4008D"/>
    <w:rsid w:val="00B40745"/>
    <w:rsid w:val="00B40A11"/>
    <w:rsid w:val="00B41019"/>
    <w:rsid w:val="00B41973"/>
    <w:rsid w:val="00B41DDC"/>
    <w:rsid w:val="00B41F68"/>
    <w:rsid w:val="00B42040"/>
    <w:rsid w:val="00B42D55"/>
    <w:rsid w:val="00B43065"/>
    <w:rsid w:val="00B431C3"/>
    <w:rsid w:val="00B43C3D"/>
    <w:rsid w:val="00B43E84"/>
    <w:rsid w:val="00B43EEF"/>
    <w:rsid w:val="00B44101"/>
    <w:rsid w:val="00B442DB"/>
    <w:rsid w:val="00B443EE"/>
    <w:rsid w:val="00B44532"/>
    <w:rsid w:val="00B44657"/>
    <w:rsid w:val="00B44D79"/>
    <w:rsid w:val="00B44E23"/>
    <w:rsid w:val="00B45395"/>
    <w:rsid w:val="00B454A7"/>
    <w:rsid w:val="00B4578F"/>
    <w:rsid w:val="00B45A71"/>
    <w:rsid w:val="00B45C0E"/>
    <w:rsid w:val="00B45CA0"/>
    <w:rsid w:val="00B45E9B"/>
    <w:rsid w:val="00B465D8"/>
    <w:rsid w:val="00B46605"/>
    <w:rsid w:val="00B46665"/>
    <w:rsid w:val="00B46783"/>
    <w:rsid w:val="00B46B9E"/>
    <w:rsid w:val="00B46BE8"/>
    <w:rsid w:val="00B47049"/>
    <w:rsid w:val="00B47342"/>
    <w:rsid w:val="00B47845"/>
    <w:rsid w:val="00B478F4"/>
    <w:rsid w:val="00B47BB8"/>
    <w:rsid w:val="00B47D59"/>
    <w:rsid w:val="00B502ED"/>
    <w:rsid w:val="00B50A59"/>
    <w:rsid w:val="00B51254"/>
    <w:rsid w:val="00B51256"/>
    <w:rsid w:val="00B514BA"/>
    <w:rsid w:val="00B51799"/>
    <w:rsid w:val="00B519D1"/>
    <w:rsid w:val="00B51A10"/>
    <w:rsid w:val="00B51B67"/>
    <w:rsid w:val="00B51E81"/>
    <w:rsid w:val="00B51EA0"/>
    <w:rsid w:val="00B52106"/>
    <w:rsid w:val="00B52132"/>
    <w:rsid w:val="00B527A5"/>
    <w:rsid w:val="00B52ACB"/>
    <w:rsid w:val="00B52C5E"/>
    <w:rsid w:val="00B53118"/>
    <w:rsid w:val="00B53B2A"/>
    <w:rsid w:val="00B53E0E"/>
    <w:rsid w:val="00B53F52"/>
    <w:rsid w:val="00B53FF1"/>
    <w:rsid w:val="00B5433C"/>
    <w:rsid w:val="00B54802"/>
    <w:rsid w:val="00B54850"/>
    <w:rsid w:val="00B54A12"/>
    <w:rsid w:val="00B54CB0"/>
    <w:rsid w:val="00B5521D"/>
    <w:rsid w:val="00B55518"/>
    <w:rsid w:val="00B55ABC"/>
    <w:rsid w:val="00B55EE3"/>
    <w:rsid w:val="00B56A03"/>
    <w:rsid w:val="00B56A22"/>
    <w:rsid w:val="00B56EDA"/>
    <w:rsid w:val="00B571C2"/>
    <w:rsid w:val="00B571DE"/>
    <w:rsid w:val="00B57494"/>
    <w:rsid w:val="00B5776C"/>
    <w:rsid w:val="00B577DD"/>
    <w:rsid w:val="00B57B64"/>
    <w:rsid w:val="00B57F83"/>
    <w:rsid w:val="00B60637"/>
    <w:rsid w:val="00B60A56"/>
    <w:rsid w:val="00B60C56"/>
    <w:rsid w:val="00B60CF4"/>
    <w:rsid w:val="00B6156F"/>
    <w:rsid w:val="00B615A3"/>
    <w:rsid w:val="00B615FD"/>
    <w:rsid w:val="00B616B7"/>
    <w:rsid w:val="00B61F32"/>
    <w:rsid w:val="00B61F51"/>
    <w:rsid w:val="00B62311"/>
    <w:rsid w:val="00B62411"/>
    <w:rsid w:val="00B62686"/>
    <w:rsid w:val="00B62924"/>
    <w:rsid w:val="00B63411"/>
    <w:rsid w:val="00B634DB"/>
    <w:rsid w:val="00B63658"/>
    <w:rsid w:val="00B6369F"/>
    <w:rsid w:val="00B636BF"/>
    <w:rsid w:val="00B6382C"/>
    <w:rsid w:val="00B6386C"/>
    <w:rsid w:val="00B6390B"/>
    <w:rsid w:val="00B6461C"/>
    <w:rsid w:val="00B6464D"/>
    <w:rsid w:val="00B6471E"/>
    <w:rsid w:val="00B64B4B"/>
    <w:rsid w:val="00B64CBB"/>
    <w:rsid w:val="00B64E80"/>
    <w:rsid w:val="00B64FA6"/>
    <w:rsid w:val="00B650DA"/>
    <w:rsid w:val="00B6684E"/>
    <w:rsid w:val="00B67023"/>
    <w:rsid w:val="00B672BF"/>
    <w:rsid w:val="00B6737D"/>
    <w:rsid w:val="00B67966"/>
    <w:rsid w:val="00B67BED"/>
    <w:rsid w:val="00B67D22"/>
    <w:rsid w:val="00B702C3"/>
    <w:rsid w:val="00B70304"/>
    <w:rsid w:val="00B70556"/>
    <w:rsid w:val="00B70911"/>
    <w:rsid w:val="00B70A8A"/>
    <w:rsid w:val="00B70AC9"/>
    <w:rsid w:val="00B70DD1"/>
    <w:rsid w:val="00B71112"/>
    <w:rsid w:val="00B711A5"/>
    <w:rsid w:val="00B7152D"/>
    <w:rsid w:val="00B71687"/>
    <w:rsid w:val="00B71749"/>
    <w:rsid w:val="00B719E5"/>
    <w:rsid w:val="00B71BA7"/>
    <w:rsid w:val="00B71CF1"/>
    <w:rsid w:val="00B72060"/>
    <w:rsid w:val="00B72475"/>
    <w:rsid w:val="00B72531"/>
    <w:rsid w:val="00B72725"/>
    <w:rsid w:val="00B7372D"/>
    <w:rsid w:val="00B73B6F"/>
    <w:rsid w:val="00B73C3C"/>
    <w:rsid w:val="00B73D98"/>
    <w:rsid w:val="00B74709"/>
    <w:rsid w:val="00B748FD"/>
    <w:rsid w:val="00B75122"/>
    <w:rsid w:val="00B754B6"/>
    <w:rsid w:val="00B75702"/>
    <w:rsid w:val="00B75C15"/>
    <w:rsid w:val="00B75F47"/>
    <w:rsid w:val="00B76404"/>
    <w:rsid w:val="00B764D6"/>
    <w:rsid w:val="00B7652B"/>
    <w:rsid w:val="00B76682"/>
    <w:rsid w:val="00B76860"/>
    <w:rsid w:val="00B7698E"/>
    <w:rsid w:val="00B769DD"/>
    <w:rsid w:val="00B76FF1"/>
    <w:rsid w:val="00B77048"/>
    <w:rsid w:val="00B7713A"/>
    <w:rsid w:val="00B77195"/>
    <w:rsid w:val="00B772B8"/>
    <w:rsid w:val="00B77562"/>
    <w:rsid w:val="00B77A23"/>
    <w:rsid w:val="00B77BCD"/>
    <w:rsid w:val="00B804E5"/>
    <w:rsid w:val="00B80763"/>
    <w:rsid w:val="00B80E46"/>
    <w:rsid w:val="00B80E69"/>
    <w:rsid w:val="00B814AD"/>
    <w:rsid w:val="00B815BA"/>
    <w:rsid w:val="00B81AEF"/>
    <w:rsid w:val="00B81DE1"/>
    <w:rsid w:val="00B82138"/>
    <w:rsid w:val="00B8275E"/>
    <w:rsid w:val="00B82FD2"/>
    <w:rsid w:val="00B835A7"/>
    <w:rsid w:val="00B835FF"/>
    <w:rsid w:val="00B836B1"/>
    <w:rsid w:val="00B8372C"/>
    <w:rsid w:val="00B837C0"/>
    <w:rsid w:val="00B83DF6"/>
    <w:rsid w:val="00B8477C"/>
    <w:rsid w:val="00B84816"/>
    <w:rsid w:val="00B84A58"/>
    <w:rsid w:val="00B84A59"/>
    <w:rsid w:val="00B84FFF"/>
    <w:rsid w:val="00B852B1"/>
    <w:rsid w:val="00B856AC"/>
    <w:rsid w:val="00B859B3"/>
    <w:rsid w:val="00B85DE7"/>
    <w:rsid w:val="00B85DF8"/>
    <w:rsid w:val="00B85E19"/>
    <w:rsid w:val="00B85FAF"/>
    <w:rsid w:val="00B85FF0"/>
    <w:rsid w:val="00B86338"/>
    <w:rsid w:val="00B86386"/>
    <w:rsid w:val="00B865ED"/>
    <w:rsid w:val="00B86797"/>
    <w:rsid w:val="00B874B5"/>
    <w:rsid w:val="00B874F1"/>
    <w:rsid w:val="00B877CA"/>
    <w:rsid w:val="00B87927"/>
    <w:rsid w:val="00B903C7"/>
    <w:rsid w:val="00B90517"/>
    <w:rsid w:val="00B90541"/>
    <w:rsid w:val="00B90965"/>
    <w:rsid w:val="00B909E6"/>
    <w:rsid w:val="00B90BC1"/>
    <w:rsid w:val="00B9117D"/>
    <w:rsid w:val="00B914AA"/>
    <w:rsid w:val="00B916DC"/>
    <w:rsid w:val="00B91C44"/>
    <w:rsid w:val="00B921BB"/>
    <w:rsid w:val="00B92328"/>
    <w:rsid w:val="00B92548"/>
    <w:rsid w:val="00B92A09"/>
    <w:rsid w:val="00B92A68"/>
    <w:rsid w:val="00B92A69"/>
    <w:rsid w:val="00B92C98"/>
    <w:rsid w:val="00B92CF1"/>
    <w:rsid w:val="00B92D1C"/>
    <w:rsid w:val="00B92ED0"/>
    <w:rsid w:val="00B93180"/>
    <w:rsid w:val="00B9338C"/>
    <w:rsid w:val="00B93562"/>
    <w:rsid w:val="00B93B91"/>
    <w:rsid w:val="00B93FB6"/>
    <w:rsid w:val="00B940C8"/>
    <w:rsid w:val="00B940F5"/>
    <w:rsid w:val="00B944C5"/>
    <w:rsid w:val="00B944F8"/>
    <w:rsid w:val="00B9450B"/>
    <w:rsid w:val="00B949C0"/>
    <w:rsid w:val="00B94B8B"/>
    <w:rsid w:val="00B94C42"/>
    <w:rsid w:val="00B94D56"/>
    <w:rsid w:val="00B95619"/>
    <w:rsid w:val="00B9583D"/>
    <w:rsid w:val="00B958A9"/>
    <w:rsid w:val="00B958CC"/>
    <w:rsid w:val="00B95FD1"/>
    <w:rsid w:val="00B96116"/>
    <w:rsid w:val="00B9616B"/>
    <w:rsid w:val="00B968E6"/>
    <w:rsid w:val="00B97262"/>
    <w:rsid w:val="00B975C9"/>
    <w:rsid w:val="00B97938"/>
    <w:rsid w:val="00B97AF8"/>
    <w:rsid w:val="00B97BEC"/>
    <w:rsid w:val="00B97EBE"/>
    <w:rsid w:val="00BA0089"/>
    <w:rsid w:val="00BA00CD"/>
    <w:rsid w:val="00BA0394"/>
    <w:rsid w:val="00BA03F3"/>
    <w:rsid w:val="00BA07FC"/>
    <w:rsid w:val="00BA0958"/>
    <w:rsid w:val="00BA0B60"/>
    <w:rsid w:val="00BA10BF"/>
    <w:rsid w:val="00BA122F"/>
    <w:rsid w:val="00BA1270"/>
    <w:rsid w:val="00BA1428"/>
    <w:rsid w:val="00BA14CD"/>
    <w:rsid w:val="00BA1923"/>
    <w:rsid w:val="00BA1B35"/>
    <w:rsid w:val="00BA1B46"/>
    <w:rsid w:val="00BA1E40"/>
    <w:rsid w:val="00BA2123"/>
    <w:rsid w:val="00BA2901"/>
    <w:rsid w:val="00BA2902"/>
    <w:rsid w:val="00BA2A91"/>
    <w:rsid w:val="00BA2D26"/>
    <w:rsid w:val="00BA2D42"/>
    <w:rsid w:val="00BA37E2"/>
    <w:rsid w:val="00BA3927"/>
    <w:rsid w:val="00BA41C6"/>
    <w:rsid w:val="00BA469F"/>
    <w:rsid w:val="00BA47DA"/>
    <w:rsid w:val="00BA483D"/>
    <w:rsid w:val="00BA490B"/>
    <w:rsid w:val="00BA4C05"/>
    <w:rsid w:val="00BA4E49"/>
    <w:rsid w:val="00BA51B3"/>
    <w:rsid w:val="00BA51D8"/>
    <w:rsid w:val="00BA534E"/>
    <w:rsid w:val="00BA54F6"/>
    <w:rsid w:val="00BA586C"/>
    <w:rsid w:val="00BA5989"/>
    <w:rsid w:val="00BA5A76"/>
    <w:rsid w:val="00BA5B93"/>
    <w:rsid w:val="00BA5F8A"/>
    <w:rsid w:val="00BA63BE"/>
    <w:rsid w:val="00BA64E2"/>
    <w:rsid w:val="00BA7103"/>
    <w:rsid w:val="00BA71B3"/>
    <w:rsid w:val="00BA72E4"/>
    <w:rsid w:val="00BA763B"/>
    <w:rsid w:val="00BA7F13"/>
    <w:rsid w:val="00BB003B"/>
    <w:rsid w:val="00BB024E"/>
    <w:rsid w:val="00BB0B76"/>
    <w:rsid w:val="00BB0D2D"/>
    <w:rsid w:val="00BB0F02"/>
    <w:rsid w:val="00BB0F75"/>
    <w:rsid w:val="00BB122D"/>
    <w:rsid w:val="00BB14C7"/>
    <w:rsid w:val="00BB1585"/>
    <w:rsid w:val="00BB19CE"/>
    <w:rsid w:val="00BB1A0B"/>
    <w:rsid w:val="00BB1F26"/>
    <w:rsid w:val="00BB2134"/>
    <w:rsid w:val="00BB2188"/>
    <w:rsid w:val="00BB26D0"/>
    <w:rsid w:val="00BB280D"/>
    <w:rsid w:val="00BB28F1"/>
    <w:rsid w:val="00BB2BEB"/>
    <w:rsid w:val="00BB307C"/>
    <w:rsid w:val="00BB330C"/>
    <w:rsid w:val="00BB370D"/>
    <w:rsid w:val="00BB3AB1"/>
    <w:rsid w:val="00BB3E91"/>
    <w:rsid w:val="00BB40DE"/>
    <w:rsid w:val="00BB4635"/>
    <w:rsid w:val="00BB4770"/>
    <w:rsid w:val="00BB47C3"/>
    <w:rsid w:val="00BB4893"/>
    <w:rsid w:val="00BB4BD4"/>
    <w:rsid w:val="00BB4E66"/>
    <w:rsid w:val="00BB53DF"/>
    <w:rsid w:val="00BB5443"/>
    <w:rsid w:val="00BB570C"/>
    <w:rsid w:val="00BB5958"/>
    <w:rsid w:val="00BB5B27"/>
    <w:rsid w:val="00BB5BC5"/>
    <w:rsid w:val="00BB65D2"/>
    <w:rsid w:val="00BB6753"/>
    <w:rsid w:val="00BB6D82"/>
    <w:rsid w:val="00BB71B3"/>
    <w:rsid w:val="00BB7353"/>
    <w:rsid w:val="00BB74C5"/>
    <w:rsid w:val="00BB76EE"/>
    <w:rsid w:val="00BB7E85"/>
    <w:rsid w:val="00BB7F22"/>
    <w:rsid w:val="00BC00C6"/>
    <w:rsid w:val="00BC00D8"/>
    <w:rsid w:val="00BC0225"/>
    <w:rsid w:val="00BC09B9"/>
    <w:rsid w:val="00BC0EED"/>
    <w:rsid w:val="00BC115B"/>
    <w:rsid w:val="00BC15F7"/>
    <w:rsid w:val="00BC1667"/>
    <w:rsid w:val="00BC16E7"/>
    <w:rsid w:val="00BC1A6B"/>
    <w:rsid w:val="00BC1AD1"/>
    <w:rsid w:val="00BC215D"/>
    <w:rsid w:val="00BC2186"/>
    <w:rsid w:val="00BC24FF"/>
    <w:rsid w:val="00BC32ED"/>
    <w:rsid w:val="00BC3D42"/>
    <w:rsid w:val="00BC3D48"/>
    <w:rsid w:val="00BC3DD9"/>
    <w:rsid w:val="00BC3E88"/>
    <w:rsid w:val="00BC4B2C"/>
    <w:rsid w:val="00BC4FD8"/>
    <w:rsid w:val="00BC51B0"/>
    <w:rsid w:val="00BC5B2A"/>
    <w:rsid w:val="00BC5D1E"/>
    <w:rsid w:val="00BC65E0"/>
    <w:rsid w:val="00BC6B24"/>
    <w:rsid w:val="00BC6F6F"/>
    <w:rsid w:val="00BC73E3"/>
    <w:rsid w:val="00BC7775"/>
    <w:rsid w:val="00BC7FF3"/>
    <w:rsid w:val="00BD0104"/>
    <w:rsid w:val="00BD013F"/>
    <w:rsid w:val="00BD08A0"/>
    <w:rsid w:val="00BD08E2"/>
    <w:rsid w:val="00BD090C"/>
    <w:rsid w:val="00BD0B32"/>
    <w:rsid w:val="00BD0B76"/>
    <w:rsid w:val="00BD0F7B"/>
    <w:rsid w:val="00BD0FE5"/>
    <w:rsid w:val="00BD109F"/>
    <w:rsid w:val="00BD14C5"/>
    <w:rsid w:val="00BD171E"/>
    <w:rsid w:val="00BD1AFE"/>
    <w:rsid w:val="00BD2F97"/>
    <w:rsid w:val="00BD30D3"/>
    <w:rsid w:val="00BD32AA"/>
    <w:rsid w:val="00BD3378"/>
    <w:rsid w:val="00BD341A"/>
    <w:rsid w:val="00BD385B"/>
    <w:rsid w:val="00BD38EE"/>
    <w:rsid w:val="00BD3A2E"/>
    <w:rsid w:val="00BD3ECA"/>
    <w:rsid w:val="00BD420B"/>
    <w:rsid w:val="00BD4D64"/>
    <w:rsid w:val="00BD5092"/>
    <w:rsid w:val="00BD54BB"/>
    <w:rsid w:val="00BD5865"/>
    <w:rsid w:val="00BD61B9"/>
    <w:rsid w:val="00BD673C"/>
    <w:rsid w:val="00BD6E65"/>
    <w:rsid w:val="00BD6EC2"/>
    <w:rsid w:val="00BD6FCF"/>
    <w:rsid w:val="00BD721E"/>
    <w:rsid w:val="00BD7331"/>
    <w:rsid w:val="00BD7340"/>
    <w:rsid w:val="00BD75B6"/>
    <w:rsid w:val="00BD75DC"/>
    <w:rsid w:val="00BD7B99"/>
    <w:rsid w:val="00BD7D90"/>
    <w:rsid w:val="00BE038D"/>
    <w:rsid w:val="00BE0625"/>
    <w:rsid w:val="00BE0702"/>
    <w:rsid w:val="00BE07B0"/>
    <w:rsid w:val="00BE0D2E"/>
    <w:rsid w:val="00BE0F84"/>
    <w:rsid w:val="00BE17F2"/>
    <w:rsid w:val="00BE1EB4"/>
    <w:rsid w:val="00BE200C"/>
    <w:rsid w:val="00BE2322"/>
    <w:rsid w:val="00BE2B03"/>
    <w:rsid w:val="00BE2E0A"/>
    <w:rsid w:val="00BE33AB"/>
    <w:rsid w:val="00BE34B5"/>
    <w:rsid w:val="00BE34DE"/>
    <w:rsid w:val="00BE35CE"/>
    <w:rsid w:val="00BE3C02"/>
    <w:rsid w:val="00BE41B8"/>
    <w:rsid w:val="00BE449B"/>
    <w:rsid w:val="00BE4A1A"/>
    <w:rsid w:val="00BE4BC7"/>
    <w:rsid w:val="00BE4C8D"/>
    <w:rsid w:val="00BE51EA"/>
    <w:rsid w:val="00BE5713"/>
    <w:rsid w:val="00BE5D4B"/>
    <w:rsid w:val="00BE5D6C"/>
    <w:rsid w:val="00BE648B"/>
    <w:rsid w:val="00BE6BDA"/>
    <w:rsid w:val="00BE6CD0"/>
    <w:rsid w:val="00BE71B3"/>
    <w:rsid w:val="00BE75E0"/>
    <w:rsid w:val="00BE78D3"/>
    <w:rsid w:val="00BE796F"/>
    <w:rsid w:val="00BF0002"/>
    <w:rsid w:val="00BF037B"/>
    <w:rsid w:val="00BF04D6"/>
    <w:rsid w:val="00BF0AC1"/>
    <w:rsid w:val="00BF0F07"/>
    <w:rsid w:val="00BF1008"/>
    <w:rsid w:val="00BF12A3"/>
    <w:rsid w:val="00BF12BB"/>
    <w:rsid w:val="00BF1553"/>
    <w:rsid w:val="00BF15F3"/>
    <w:rsid w:val="00BF1D2F"/>
    <w:rsid w:val="00BF2848"/>
    <w:rsid w:val="00BF2A81"/>
    <w:rsid w:val="00BF2AC6"/>
    <w:rsid w:val="00BF2BD7"/>
    <w:rsid w:val="00BF2E4D"/>
    <w:rsid w:val="00BF2F69"/>
    <w:rsid w:val="00BF3338"/>
    <w:rsid w:val="00BF36EC"/>
    <w:rsid w:val="00BF3ED7"/>
    <w:rsid w:val="00BF3FE3"/>
    <w:rsid w:val="00BF42FD"/>
    <w:rsid w:val="00BF487C"/>
    <w:rsid w:val="00BF492C"/>
    <w:rsid w:val="00BF4AC7"/>
    <w:rsid w:val="00BF4C80"/>
    <w:rsid w:val="00BF4D2F"/>
    <w:rsid w:val="00BF57F1"/>
    <w:rsid w:val="00BF584A"/>
    <w:rsid w:val="00BF5EFC"/>
    <w:rsid w:val="00BF60FB"/>
    <w:rsid w:val="00BF62BF"/>
    <w:rsid w:val="00BF6589"/>
    <w:rsid w:val="00BF68C2"/>
    <w:rsid w:val="00BF6BCA"/>
    <w:rsid w:val="00BF6F23"/>
    <w:rsid w:val="00BF7466"/>
    <w:rsid w:val="00BF7554"/>
    <w:rsid w:val="00BF77C0"/>
    <w:rsid w:val="00BF7FC5"/>
    <w:rsid w:val="00C001D9"/>
    <w:rsid w:val="00C008AE"/>
    <w:rsid w:val="00C009C2"/>
    <w:rsid w:val="00C00A71"/>
    <w:rsid w:val="00C00B39"/>
    <w:rsid w:val="00C00B8E"/>
    <w:rsid w:val="00C00CCB"/>
    <w:rsid w:val="00C00EFF"/>
    <w:rsid w:val="00C00F4C"/>
    <w:rsid w:val="00C01190"/>
    <w:rsid w:val="00C01878"/>
    <w:rsid w:val="00C02931"/>
    <w:rsid w:val="00C02D16"/>
    <w:rsid w:val="00C040E7"/>
    <w:rsid w:val="00C04C97"/>
    <w:rsid w:val="00C04FC0"/>
    <w:rsid w:val="00C05544"/>
    <w:rsid w:val="00C0559F"/>
    <w:rsid w:val="00C057AC"/>
    <w:rsid w:val="00C05A02"/>
    <w:rsid w:val="00C05D35"/>
    <w:rsid w:val="00C05E8E"/>
    <w:rsid w:val="00C06548"/>
    <w:rsid w:val="00C0666B"/>
    <w:rsid w:val="00C066D1"/>
    <w:rsid w:val="00C0675C"/>
    <w:rsid w:val="00C068DB"/>
    <w:rsid w:val="00C069AF"/>
    <w:rsid w:val="00C06BA6"/>
    <w:rsid w:val="00C06F85"/>
    <w:rsid w:val="00C07142"/>
    <w:rsid w:val="00C074B5"/>
    <w:rsid w:val="00C077DB"/>
    <w:rsid w:val="00C0798F"/>
    <w:rsid w:val="00C1048D"/>
    <w:rsid w:val="00C107C0"/>
    <w:rsid w:val="00C10853"/>
    <w:rsid w:val="00C10ABD"/>
    <w:rsid w:val="00C10FE9"/>
    <w:rsid w:val="00C11170"/>
    <w:rsid w:val="00C114EA"/>
    <w:rsid w:val="00C11576"/>
    <w:rsid w:val="00C11AB0"/>
    <w:rsid w:val="00C11C88"/>
    <w:rsid w:val="00C11CD7"/>
    <w:rsid w:val="00C12C66"/>
    <w:rsid w:val="00C12F1E"/>
    <w:rsid w:val="00C13030"/>
    <w:rsid w:val="00C13097"/>
    <w:rsid w:val="00C131E9"/>
    <w:rsid w:val="00C134F2"/>
    <w:rsid w:val="00C138FE"/>
    <w:rsid w:val="00C13C51"/>
    <w:rsid w:val="00C13CD6"/>
    <w:rsid w:val="00C13E1E"/>
    <w:rsid w:val="00C1426A"/>
    <w:rsid w:val="00C1428D"/>
    <w:rsid w:val="00C14737"/>
    <w:rsid w:val="00C148CD"/>
    <w:rsid w:val="00C14CE9"/>
    <w:rsid w:val="00C14E54"/>
    <w:rsid w:val="00C14F7A"/>
    <w:rsid w:val="00C1512A"/>
    <w:rsid w:val="00C1571D"/>
    <w:rsid w:val="00C15755"/>
    <w:rsid w:val="00C1585F"/>
    <w:rsid w:val="00C15C54"/>
    <w:rsid w:val="00C15CE8"/>
    <w:rsid w:val="00C15D06"/>
    <w:rsid w:val="00C15DD6"/>
    <w:rsid w:val="00C1604E"/>
    <w:rsid w:val="00C16C42"/>
    <w:rsid w:val="00C1736B"/>
    <w:rsid w:val="00C17483"/>
    <w:rsid w:val="00C176DC"/>
    <w:rsid w:val="00C176F9"/>
    <w:rsid w:val="00C179F4"/>
    <w:rsid w:val="00C17AC4"/>
    <w:rsid w:val="00C17CD0"/>
    <w:rsid w:val="00C17E44"/>
    <w:rsid w:val="00C20313"/>
    <w:rsid w:val="00C203D4"/>
    <w:rsid w:val="00C20BC3"/>
    <w:rsid w:val="00C21415"/>
    <w:rsid w:val="00C21A4F"/>
    <w:rsid w:val="00C21DB2"/>
    <w:rsid w:val="00C22194"/>
    <w:rsid w:val="00C22F1A"/>
    <w:rsid w:val="00C23A19"/>
    <w:rsid w:val="00C23BA9"/>
    <w:rsid w:val="00C24212"/>
    <w:rsid w:val="00C242FA"/>
    <w:rsid w:val="00C24674"/>
    <w:rsid w:val="00C24FEF"/>
    <w:rsid w:val="00C25010"/>
    <w:rsid w:val="00C251BC"/>
    <w:rsid w:val="00C25881"/>
    <w:rsid w:val="00C25890"/>
    <w:rsid w:val="00C25AAC"/>
    <w:rsid w:val="00C25C99"/>
    <w:rsid w:val="00C25D3D"/>
    <w:rsid w:val="00C25F88"/>
    <w:rsid w:val="00C26233"/>
    <w:rsid w:val="00C264BF"/>
    <w:rsid w:val="00C266EC"/>
    <w:rsid w:val="00C267EB"/>
    <w:rsid w:val="00C26971"/>
    <w:rsid w:val="00C26CE3"/>
    <w:rsid w:val="00C27051"/>
    <w:rsid w:val="00C275F9"/>
    <w:rsid w:val="00C27667"/>
    <w:rsid w:val="00C27C10"/>
    <w:rsid w:val="00C27DC3"/>
    <w:rsid w:val="00C27E42"/>
    <w:rsid w:val="00C27F5C"/>
    <w:rsid w:val="00C30265"/>
    <w:rsid w:val="00C30337"/>
    <w:rsid w:val="00C30371"/>
    <w:rsid w:val="00C303A2"/>
    <w:rsid w:val="00C30521"/>
    <w:rsid w:val="00C3073E"/>
    <w:rsid w:val="00C3084D"/>
    <w:rsid w:val="00C30C20"/>
    <w:rsid w:val="00C30FEF"/>
    <w:rsid w:val="00C310EE"/>
    <w:rsid w:val="00C31307"/>
    <w:rsid w:val="00C3183D"/>
    <w:rsid w:val="00C31C3E"/>
    <w:rsid w:val="00C31D97"/>
    <w:rsid w:val="00C31E11"/>
    <w:rsid w:val="00C323B0"/>
    <w:rsid w:val="00C324E1"/>
    <w:rsid w:val="00C3258A"/>
    <w:rsid w:val="00C327F0"/>
    <w:rsid w:val="00C3285A"/>
    <w:rsid w:val="00C33390"/>
    <w:rsid w:val="00C3396E"/>
    <w:rsid w:val="00C33999"/>
    <w:rsid w:val="00C33FB3"/>
    <w:rsid w:val="00C34293"/>
    <w:rsid w:val="00C344A7"/>
    <w:rsid w:val="00C346D8"/>
    <w:rsid w:val="00C34939"/>
    <w:rsid w:val="00C34A09"/>
    <w:rsid w:val="00C354C8"/>
    <w:rsid w:val="00C357F8"/>
    <w:rsid w:val="00C35A3D"/>
    <w:rsid w:val="00C35C7D"/>
    <w:rsid w:val="00C35DF1"/>
    <w:rsid w:val="00C360B8"/>
    <w:rsid w:val="00C36453"/>
    <w:rsid w:val="00C36A9C"/>
    <w:rsid w:val="00C36D83"/>
    <w:rsid w:val="00C36EF4"/>
    <w:rsid w:val="00C36FC0"/>
    <w:rsid w:val="00C3732A"/>
    <w:rsid w:val="00C37938"/>
    <w:rsid w:val="00C37C73"/>
    <w:rsid w:val="00C37CA8"/>
    <w:rsid w:val="00C40012"/>
    <w:rsid w:val="00C40771"/>
    <w:rsid w:val="00C407E8"/>
    <w:rsid w:val="00C413A2"/>
    <w:rsid w:val="00C417C8"/>
    <w:rsid w:val="00C418CB"/>
    <w:rsid w:val="00C41D3F"/>
    <w:rsid w:val="00C42275"/>
    <w:rsid w:val="00C4240D"/>
    <w:rsid w:val="00C42A24"/>
    <w:rsid w:val="00C433D1"/>
    <w:rsid w:val="00C437F3"/>
    <w:rsid w:val="00C43868"/>
    <w:rsid w:val="00C43C3A"/>
    <w:rsid w:val="00C44198"/>
    <w:rsid w:val="00C453AE"/>
    <w:rsid w:val="00C453EF"/>
    <w:rsid w:val="00C45429"/>
    <w:rsid w:val="00C455F2"/>
    <w:rsid w:val="00C456F2"/>
    <w:rsid w:val="00C460AE"/>
    <w:rsid w:val="00C4627D"/>
    <w:rsid w:val="00C463FE"/>
    <w:rsid w:val="00C466E3"/>
    <w:rsid w:val="00C467CE"/>
    <w:rsid w:val="00C46E3F"/>
    <w:rsid w:val="00C470E7"/>
    <w:rsid w:val="00C47493"/>
    <w:rsid w:val="00C476C8"/>
    <w:rsid w:val="00C477B3"/>
    <w:rsid w:val="00C477B9"/>
    <w:rsid w:val="00C47803"/>
    <w:rsid w:val="00C478C9"/>
    <w:rsid w:val="00C47E16"/>
    <w:rsid w:val="00C502BE"/>
    <w:rsid w:val="00C504B5"/>
    <w:rsid w:val="00C51308"/>
    <w:rsid w:val="00C51331"/>
    <w:rsid w:val="00C51524"/>
    <w:rsid w:val="00C519CD"/>
    <w:rsid w:val="00C52B7D"/>
    <w:rsid w:val="00C52B8D"/>
    <w:rsid w:val="00C53281"/>
    <w:rsid w:val="00C53490"/>
    <w:rsid w:val="00C535D6"/>
    <w:rsid w:val="00C53870"/>
    <w:rsid w:val="00C53CB1"/>
    <w:rsid w:val="00C53E56"/>
    <w:rsid w:val="00C541CC"/>
    <w:rsid w:val="00C5428A"/>
    <w:rsid w:val="00C54BD5"/>
    <w:rsid w:val="00C54DEA"/>
    <w:rsid w:val="00C54F27"/>
    <w:rsid w:val="00C5548B"/>
    <w:rsid w:val="00C55752"/>
    <w:rsid w:val="00C5580E"/>
    <w:rsid w:val="00C55CAA"/>
    <w:rsid w:val="00C55E4D"/>
    <w:rsid w:val="00C56862"/>
    <w:rsid w:val="00C569DC"/>
    <w:rsid w:val="00C56C0D"/>
    <w:rsid w:val="00C57A30"/>
    <w:rsid w:val="00C6030E"/>
    <w:rsid w:val="00C60314"/>
    <w:rsid w:val="00C60390"/>
    <w:rsid w:val="00C60B43"/>
    <w:rsid w:val="00C60C93"/>
    <w:rsid w:val="00C60D67"/>
    <w:rsid w:val="00C60F8D"/>
    <w:rsid w:val="00C618BA"/>
    <w:rsid w:val="00C62DC4"/>
    <w:rsid w:val="00C63519"/>
    <w:rsid w:val="00C635EF"/>
    <w:rsid w:val="00C63878"/>
    <w:rsid w:val="00C63D28"/>
    <w:rsid w:val="00C63DF5"/>
    <w:rsid w:val="00C63FDF"/>
    <w:rsid w:val="00C63FEA"/>
    <w:rsid w:val="00C6456F"/>
    <w:rsid w:val="00C645FF"/>
    <w:rsid w:val="00C6469C"/>
    <w:rsid w:val="00C646C3"/>
    <w:rsid w:val="00C647BC"/>
    <w:rsid w:val="00C64E0B"/>
    <w:rsid w:val="00C64E21"/>
    <w:rsid w:val="00C64E62"/>
    <w:rsid w:val="00C65721"/>
    <w:rsid w:val="00C65C99"/>
    <w:rsid w:val="00C65D21"/>
    <w:rsid w:val="00C661AA"/>
    <w:rsid w:val="00C6621C"/>
    <w:rsid w:val="00C66223"/>
    <w:rsid w:val="00C66E28"/>
    <w:rsid w:val="00C66F5E"/>
    <w:rsid w:val="00C67457"/>
    <w:rsid w:val="00C676BA"/>
    <w:rsid w:val="00C67921"/>
    <w:rsid w:val="00C7090E"/>
    <w:rsid w:val="00C70D76"/>
    <w:rsid w:val="00C7113D"/>
    <w:rsid w:val="00C7147F"/>
    <w:rsid w:val="00C715E8"/>
    <w:rsid w:val="00C71701"/>
    <w:rsid w:val="00C71913"/>
    <w:rsid w:val="00C71C54"/>
    <w:rsid w:val="00C71EAD"/>
    <w:rsid w:val="00C7200F"/>
    <w:rsid w:val="00C72426"/>
    <w:rsid w:val="00C72785"/>
    <w:rsid w:val="00C73068"/>
    <w:rsid w:val="00C73121"/>
    <w:rsid w:val="00C73C27"/>
    <w:rsid w:val="00C73ED9"/>
    <w:rsid w:val="00C73F2A"/>
    <w:rsid w:val="00C744E2"/>
    <w:rsid w:val="00C7484B"/>
    <w:rsid w:val="00C74877"/>
    <w:rsid w:val="00C74A14"/>
    <w:rsid w:val="00C74CA9"/>
    <w:rsid w:val="00C74D88"/>
    <w:rsid w:val="00C74D97"/>
    <w:rsid w:val="00C74F96"/>
    <w:rsid w:val="00C753C5"/>
    <w:rsid w:val="00C75855"/>
    <w:rsid w:val="00C75BBC"/>
    <w:rsid w:val="00C76272"/>
    <w:rsid w:val="00C7652E"/>
    <w:rsid w:val="00C7679C"/>
    <w:rsid w:val="00C76CFD"/>
    <w:rsid w:val="00C7718C"/>
    <w:rsid w:val="00C77626"/>
    <w:rsid w:val="00C77AFA"/>
    <w:rsid w:val="00C77CCB"/>
    <w:rsid w:val="00C77DC1"/>
    <w:rsid w:val="00C802DB"/>
    <w:rsid w:val="00C806C3"/>
    <w:rsid w:val="00C80803"/>
    <w:rsid w:val="00C8094F"/>
    <w:rsid w:val="00C80A8C"/>
    <w:rsid w:val="00C80BD7"/>
    <w:rsid w:val="00C80CF9"/>
    <w:rsid w:val="00C81605"/>
    <w:rsid w:val="00C81A9A"/>
    <w:rsid w:val="00C81BA2"/>
    <w:rsid w:val="00C81C69"/>
    <w:rsid w:val="00C81CBB"/>
    <w:rsid w:val="00C81D0B"/>
    <w:rsid w:val="00C8229B"/>
    <w:rsid w:val="00C82738"/>
    <w:rsid w:val="00C828DE"/>
    <w:rsid w:val="00C83587"/>
    <w:rsid w:val="00C83813"/>
    <w:rsid w:val="00C8383E"/>
    <w:rsid w:val="00C839F1"/>
    <w:rsid w:val="00C83E91"/>
    <w:rsid w:val="00C84116"/>
    <w:rsid w:val="00C84530"/>
    <w:rsid w:val="00C847CC"/>
    <w:rsid w:val="00C849E1"/>
    <w:rsid w:val="00C84B86"/>
    <w:rsid w:val="00C84F44"/>
    <w:rsid w:val="00C8530F"/>
    <w:rsid w:val="00C857E6"/>
    <w:rsid w:val="00C8596E"/>
    <w:rsid w:val="00C85A35"/>
    <w:rsid w:val="00C85BB3"/>
    <w:rsid w:val="00C87134"/>
    <w:rsid w:val="00C871EE"/>
    <w:rsid w:val="00C87391"/>
    <w:rsid w:val="00C8741C"/>
    <w:rsid w:val="00C87759"/>
    <w:rsid w:val="00C8785E"/>
    <w:rsid w:val="00C87F72"/>
    <w:rsid w:val="00C909D6"/>
    <w:rsid w:val="00C90B32"/>
    <w:rsid w:val="00C90DD1"/>
    <w:rsid w:val="00C90DFA"/>
    <w:rsid w:val="00C91387"/>
    <w:rsid w:val="00C917BE"/>
    <w:rsid w:val="00C91916"/>
    <w:rsid w:val="00C91965"/>
    <w:rsid w:val="00C919E5"/>
    <w:rsid w:val="00C91C0F"/>
    <w:rsid w:val="00C91C75"/>
    <w:rsid w:val="00C920F6"/>
    <w:rsid w:val="00C92319"/>
    <w:rsid w:val="00C925AE"/>
    <w:rsid w:val="00C927E0"/>
    <w:rsid w:val="00C92966"/>
    <w:rsid w:val="00C92A9D"/>
    <w:rsid w:val="00C92C79"/>
    <w:rsid w:val="00C92FD6"/>
    <w:rsid w:val="00C932B0"/>
    <w:rsid w:val="00C9349F"/>
    <w:rsid w:val="00C9356D"/>
    <w:rsid w:val="00C937C6"/>
    <w:rsid w:val="00C93EC5"/>
    <w:rsid w:val="00C944C8"/>
    <w:rsid w:val="00C94A0A"/>
    <w:rsid w:val="00C94E03"/>
    <w:rsid w:val="00C9588D"/>
    <w:rsid w:val="00C95CA0"/>
    <w:rsid w:val="00C95D58"/>
    <w:rsid w:val="00C95F7A"/>
    <w:rsid w:val="00C96B94"/>
    <w:rsid w:val="00C96BF1"/>
    <w:rsid w:val="00C96F06"/>
    <w:rsid w:val="00C96F8A"/>
    <w:rsid w:val="00C97032"/>
    <w:rsid w:val="00C97259"/>
    <w:rsid w:val="00C9749C"/>
    <w:rsid w:val="00C977D0"/>
    <w:rsid w:val="00C9785D"/>
    <w:rsid w:val="00C97E7D"/>
    <w:rsid w:val="00CA03C2"/>
    <w:rsid w:val="00CA04AB"/>
    <w:rsid w:val="00CA06FA"/>
    <w:rsid w:val="00CA08CD"/>
    <w:rsid w:val="00CA09BB"/>
    <w:rsid w:val="00CA0B0B"/>
    <w:rsid w:val="00CA0CD5"/>
    <w:rsid w:val="00CA1C22"/>
    <w:rsid w:val="00CA1D53"/>
    <w:rsid w:val="00CA223A"/>
    <w:rsid w:val="00CA2550"/>
    <w:rsid w:val="00CA28E1"/>
    <w:rsid w:val="00CA28F2"/>
    <w:rsid w:val="00CA2A15"/>
    <w:rsid w:val="00CA2BB0"/>
    <w:rsid w:val="00CA2C95"/>
    <w:rsid w:val="00CA2DDB"/>
    <w:rsid w:val="00CA337D"/>
    <w:rsid w:val="00CA3485"/>
    <w:rsid w:val="00CA380B"/>
    <w:rsid w:val="00CA3D49"/>
    <w:rsid w:val="00CA3E25"/>
    <w:rsid w:val="00CA400E"/>
    <w:rsid w:val="00CA4332"/>
    <w:rsid w:val="00CA4476"/>
    <w:rsid w:val="00CA4514"/>
    <w:rsid w:val="00CA475D"/>
    <w:rsid w:val="00CA488A"/>
    <w:rsid w:val="00CA4A9E"/>
    <w:rsid w:val="00CA4E4F"/>
    <w:rsid w:val="00CA5543"/>
    <w:rsid w:val="00CA57C3"/>
    <w:rsid w:val="00CA584D"/>
    <w:rsid w:val="00CA58D8"/>
    <w:rsid w:val="00CA5A23"/>
    <w:rsid w:val="00CA619C"/>
    <w:rsid w:val="00CA647C"/>
    <w:rsid w:val="00CA64A9"/>
    <w:rsid w:val="00CA6896"/>
    <w:rsid w:val="00CA6F41"/>
    <w:rsid w:val="00CA7391"/>
    <w:rsid w:val="00CA740A"/>
    <w:rsid w:val="00CA769B"/>
    <w:rsid w:val="00CA77EC"/>
    <w:rsid w:val="00CA7913"/>
    <w:rsid w:val="00CA79FB"/>
    <w:rsid w:val="00CA7D2B"/>
    <w:rsid w:val="00CB0127"/>
    <w:rsid w:val="00CB0757"/>
    <w:rsid w:val="00CB078B"/>
    <w:rsid w:val="00CB07D5"/>
    <w:rsid w:val="00CB088B"/>
    <w:rsid w:val="00CB0912"/>
    <w:rsid w:val="00CB0928"/>
    <w:rsid w:val="00CB0B08"/>
    <w:rsid w:val="00CB0CFB"/>
    <w:rsid w:val="00CB130E"/>
    <w:rsid w:val="00CB1319"/>
    <w:rsid w:val="00CB182F"/>
    <w:rsid w:val="00CB2435"/>
    <w:rsid w:val="00CB25AF"/>
    <w:rsid w:val="00CB2BA1"/>
    <w:rsid w:val="00CB2CB7"/>
    <w:rsid w:val="00CB2CF3"/>
    <w:rsid w:val="00CB2D79"/>
    <w:rsid w:val="00CB2DA5"/>
    <w:rsid w:val="00CB30D6"/>
    <w:rsid w:val="00CB32CF"/>
    <w:rsid w:val="00CB32DC"/>
    <w:rsid w:val="00CB37C7"/>
    <w:rsid w:val="00CB38A4"/>
    <w:rsid w:val="00CB43E9"/>
    <w:rsid w:val="00CB463C"/>
    <w:rsid w:val="00CB4674"/>
    <w:rsid w:val="00CB4E0B"/>
    <w:rsid w:val="00CB4EE7"/>
    <w:rsid w:val="00CB4FC6"/>
    <w:rsid w:val="00CB5301"/>
    <w:rsid w:val="00CB5426"/>
    <w:rsid w:val="00CB5508"/>
    <w:rsid w:val="00CB5B97"/>
    <w:rsid w:val="00CB5E72"/>
    <w:rsid w:val="00CB61ED"/>
    <w:rsid w:val="00CB6529"/>
    <w:rsid w:val="00CB6D72"/>
    <w:rsid w:val="00CB6F3A"/>
    <w:rsid w:val="00CB71B9"/>
    <w:rsid w:val="00CB73D6"/>
    <w:rsid w:val="00CB7972"/>
    <w:rsid w:val="00CB79AD"/>
    <w:rsid w:val="00CB7A26"/>
    <w:rsid w:val="00CB7C92"/>
    <w:rsid w:val="00CC0003"/>
    <w:rsid w:val="00CC00B5"/>
    <w:rsid w:val="00CC074D"/>
    <w:rsid w:val="00CC0F9A"/>
    <w:rsid w:val="00CC1095"/>
    <w:rsid w:val="00CC293F"/>
    <w:rsid w:val="00CC2FC2"/>
    <w:rsid w:val="00CC32B3"/>
    <w:rsid w:val="00CC34AD"/>
    <w:rsid w:val="00CC372A"/>
    <w:rsid w:val="00CC3899"/>
    <w:rsid w:val="00CC38F4"/>
    <w:rsid w:val="00CC3F0D"/>
    <w:rsid w:val="00CC3F26"/>
    <w:rsid w:val="00CC42D2"/>
    <w:rsid w:val="00CC44A5"/>
    <w:rsid w:val="00CC45C9"/>
    <w:rsid w:val="00CC4EED"/>
    <w:rsid w:val="00CC55E5"/>
    <w:rsid w:val="00CC5D74"/>
    <w:rsid w:val="00CC5EBA"/>
    <w:rsid w:val="00CC5FD6"/>
    <w:rsid w:val="00CC610E"/>
    <w:rsid w:val="00CC6997"/>
    <w:rsid w:val="00CC6E92"/>
    <w:rsid w:val="00CC7021"/>
    <w:rsid w:val="00CC709F"/>
    <w:rsid w:val="00CC7348"/>
    <w:rsid w:val="00CC794C"/>
    <w:rsid w:val="00CC7A84"/>
    <w:rsid w:val="00CD018D"/>
    <w:rsid w:val="00CD0274"/>
    <w:rsid w:val="00CD02CE"/>
    <w:rsid w:val="00CD1033"/>
    <w:rsid w:val="00CD11FC"/>
    <w:rsid w:val="00CD1378"/>
    <w:rsid w:val="00CD19D9"/>
    <w:rsid w:val="00CD1A2B"/>
    <w:rsid w:val="00CD1D79"/>
    <w:rsid w:val="00CD2122"/>
    <w:rsid w:val="00CD21D2"/>
    <w:rsid w:val="00CD23CA"/>
    <w:rsid w:val="00CD2599"/>
    <w:rsid w:val="00CD2685"/>
    <w:rsid w:val="00CD2C2B"/>
    <w:rsid w:val="00CD2E79"/>
    <w:rsid w:val="00CD2F64"/>
    <w:rsid w:val="00CD315E"/>
    <w:rsid w:val="00CD3234"/>
    <w:rsid w:val="00CD36FA"/>
    <w:rsid w:val="00CD38A3"/>
    <w:rsid w:val="00CD3D76"/>
    <w:rsid w:val="00CD40CE"/>
    <w:rsid w:val="00CD488B"/>
    <w:rsid w:val="00CD4B01"/>
    <w:rsid w:val="00CD529F"/>
    <w:rsid w:val="00CD575E"/>
    <w:rsid w:val="00CD5761"/>
    <w:rsid w:val="00CD5874"/>
    <w:rsid w:val="00CD5C28"/>
    <w:rsid w:val="00CD5C98"/>
    <w:rsid w:val="00CD5CB2"/>
    <w:rsid w:val="00CD613C"/>
    <w:rsid w:val="00CD6757"/>
    <w:rsid w:val="00CD67E4"/>
    <w:rsid w:val="00CD6E84"/>
    <w:rsid w:val="00CD6E95"/>
    <w:rsid w:val="00CD6F7F"/>
    <w:rsid w:val="00CD7139"/>
    <w:rsid w:val="00CD7608"/>
    <w:rsid w:val="00CD77B4"/>
    <w:rsid w:val="00CD79C7"/>
    <w:rsid w:val="00CD7C38"/>
    <w:rsid w:val="00CD7CAB"/>
    <w:rsid w:val="00CD7EC6"/>
    <w:rsid w:val="00CD7ED6"/>
    <w:rsid w:val="00CE0282"/>
    <w:rsid w:val="00CE0372"/>
    <w:rsid w:val="00CE04F7"/>
    <w:rsid w:val="00CE0B5C"/>
    <w:rsid w:val="00CE0DEB"/>
    <w:rsid w:val="00CE1055"/>
    <w:rsid w:val="00CE1386"/>
    <w:rsid w:val="00CE187F"/>
    <w:rsid w:val="00CE20A3"/>
    <w:rsid w:val="00CE26B3"/>
    <w:rsid w:val="00CE2981"/>
    <w:rsid w:val="00CE29F1"/>
    <w:rsid w:val="00CE2F91"/>
    <w:rsid w:val="00CE3453"/>
    <w:rsid w:val="00CE3E96"/>
    <w:rsid w:val="00CE4346"/>
    <w:rsid w:val="00CE45AB"/>
    <w:rsid w:val="00CE45D4"/>
    <w:rsid w:val="00CE4654"/>
    <w:rsid w:val="00CE4663"/>
    <w:rsid w:val="00CE53B1"/>
    <w:rsid w:val="00CE53B7"/>
    <w:rsid w:val="00CE5511"/>
    <w:rsid w:val="00CE5729"/>
    <w:rsid w:val="00CE5860"/>
    <w:rsid w:val="00CE6015"/>
    <w:rsid w:val="00CE6164"/>
    <w:rsid w:val="00CE627A"/>
    <w:rsid w:val="00CE6D2F"/>
    <w:rsid w:val="00CE6D34"/>
    <w:rsid w:val="00CE6DCA"/>
    <w:rsid w:val="00CE6DCB"/>
    <w:rsid w:val="00CE6E74"/>
    <w:rsid w:val="00CE74DA"/>
    <w:rsid w:val="00CE7572"/>
    <w:rsid w:val="00CE7741"/>
    <w:rsid w:val="00CE7E62"/>
    <w:rsid w:val="00CF00E0"/>
    <w:rsid w:val="00CF0217"/>
    <w:rsid w:val="00CF03D4"/>
    <w:rsid w:val="00CF064F"/>
    <w:rsid w:val="00CF0774"/>
    <w:rsid w:val="00CF0CFC"/>
    <w:rsid w:val="00CF0DF9"/>
    <w:rsid w:val="00CF0FBB"/>
    <w:rsid w:val="00CF1154"/>
    <w:rsid w:val="00CF11EE"/>
    <w:rsid w:val="00CF13AB"/>
    <w:rsid w:val="00CF1514"/>
    <w:rsid w:val="00CF1847"/>
    <w:rsid w:val="00CF1CB7"/>
    <w:rsid w:val="00CF1FE7"/>
    <w:rsid w:val="00CF20B7"/>
    <w:rsid w:val="00CF28C3"/>
    <w:rsid w:val="00CF2D71"/>
    <w:rsid w:val="00CF3035"/>
    <w:rsid w:val="00CF3D5C"/>
    <w:rsid w:val="00CF3E73"/>
    <w:rsid w:val="00CF3EB0"/>
    <w:rsid w:val="00CF3F29"/>
    <w:rsid w:val="00CF4014"/>
    <w:rsid w:val="00CF4341"/>
    <w:rsid w:val="00CF4735"/>
    <w:rsid w:val="00CF4A80"/>
    <w:rsid w:val="00CF5285"/>
    <w:rsid w:val="00CF5569"/>
    <w:rsid w:val="00CF55B7"/>
    <w:rsid w:val="00CF5DE2"/>
    <w:rsid w:val="00CF5E40"/>
    <w:rsid w:val="00CF5E58"/>
    <w:rsid w:val="00CF5EE7"/>
    <w:rsid w:val="00CF61B9"/>
    <w:rsid w:val="00CF6467"/>
    <w:rsid w:val="00CF64F1"/>
    <w:rsid w:val="00CF661F"/>
    <w:rsid w:val="00CF67C9"/>
    <w:rsid w:val="00CF6860"/>
    <w:rsid w:val="00CF6882"/>
    <w:rsid w:val="00CF68E7"/>
    <w:rsid w:val="00CF71E4"/>
    <w:rsid w:val="00CF71E9"/>
    <w:rsid w:val="00CF763E"/>
    <w:rsid w:val="00CF7F52"/>
    <w:rsid w:val="00D00460"/>
    <w:rsid w:val="00D00735"/>
    <w:rsid w:val="00D00C09"/>
    <w:rsid w:val="00D00CBF"/>
    <w:rsid w:val="00D01174"/>
    <w:rsid w:val="00D013EA"/>
    <w:rsid w:val="00D0189B"/>
    <w:rsid w:val="00D0227C"/>
    <w:rsid w:val="00D02438"/>
    <w:rsid w:val="00D02613"/>
    <w:rsid w:val="00D02D45"/>
    <w:rsid w:val="00D03090"/>
    <w:rsid w:val="00D0312D"/>
    <w:rsid w:val="00D03159"/>
    <w:rsid w:val="00D0318F"/>
    <w:rsid w:val="00D033A5"/>
    <w:rsid w:val="00D036EF"/>
    <w:rsid w:val="00D03BB7"/>
    <w:rsid w:val="00D03C11"/>
    <w:rsid w:val="00D03DE8"/>
    <w:rsid w:val="00D0406A"/>
    <w:rsid w:val="00D04AD1"/>
    <w:rsid w:val="00D04C3A"/>
    <w:rsid w:val="00D04CDA"/>
    <w:rsid w:val="00D04F2E"/>
    <w:rsid w:val="00D05022"/>
    <w:rsid w:val="00D05033"/>
    <w:rsid w:val="00D05182"/>
    <w:rsid w:val="00D0531E"/>
    <w:rsid w:val="00D0532B"/>
    <w:rsid w:val="00D05C3A"/>
    <w:rsid w:val="00D0619B"/>
    <w:rsid w:val="00D062A9"/>
    <w:rsid w:val="00D06BAF"/>
    <w:rsid w:val="00D06E83"/>
    <w:rsid w:val="00D074D3"/>
    <w:rsid w:val="00D07949"/>
    <w:rsid w:val="00D10045"/>
    <w:rsid w:val="00D1010E"/>
    <w:rsid w:val="00D10AE8"/>
    <w:rsid w:val="00D10BD3"/>
    <w:rsid w:val="00D10C2B"/>
    <w:rsid w:val="00D113AD"/>
    <w:rsid w:val="00D11B93"/>
    <w:rsid w:val="00D11E1F"/>
    <w:rsid w:val="00D12024"/>
    <w:rsid w:val="00D12058"/>
    <w:rsid w:val="00D1223D"/>
    <w:rsid w:val="00D1226A"/>
    <w:rsid w:val="00D1227C"/>
    <w:rsid w:val="00D12B47"/>
    <w:rsid w:val="00D12C4F"/>
    <w:rsid w:val="00D13003"/>
    <w:rsid w:val="00D13158"/>
    <w:rsid w:val="00D132A2"/>
    <w:rsid w:val="00D1344D"/>
    <w:rsid w:val="00D137AB"/>
    <w:rsid w:val="00D13A8C"/>
    <w:rsid w:val="00D13D4E"/>
    <w:rsid w:val="00D14349"/>
    <w:rsid w:val="00D14675"/>
    <w:rsid w:val="00D14B18"/>
    <w:rsid w:val="00D14F50"/>
    <w:rsid w:val="00D15121"/>
    <w:rsid w:val="00D15401"/>
    <w:rsid w:val="00D1545F"/>
    <w:rsid w:val="00D157CA"/>
    <w:rsid w:val="00D15C9C"/>
    <w:rsid w:val="00D169AA"/>
    <w:rsid w:val="00D169D8"/>
    <w:rsid w:val="00D16CCF"/>
    <w:rsid w:val="00D174A7"/>
    <w:rsid w:val="00D1792A"/>
    <w:rsid w:val="00D17A98"/>
    <w:rsid w:val="00D202BC"/>
    <w:rsid w:val="00D2049A"/>
    <w:rsid w:val="00D207C3"/>
    <w:rsid w:val="00D20824"/>
    <w:rsid w:val="00D20C19"/>
    <w:rsid w:val="00D20F09"/>
    <w:rsid w:val="00D20FD0"/>
    <w:rsid w:val="00D214A5"/>
    <w:rsid w:val="00D2161D"/>
    <w:rsid w:val="00D218FB"/>
    <w:rsid w:val="00D21960"/>
    <w:rsid w:val="00D21B04"/>
    <w:rsid w:val="00D21DC5"/>
    <w:rsid w:val="00D21F1B"/>
    <w:rsid w:val="00D221D4"/>
    <w:rsid w:val="00D2259B"/>
    <w:rsid w:val="00D225DF"/>
    <w:rsid w:val="00D22923"/>
    <w:rsid w:val="00D22D29"/>
    <w:rsid w:val="00D230BC"/>
    <w:rsid w:val="00D23305"/>
    <w:rsid w:val="00D23710"/>
    <w:rsid w:val="00D2373A"/>
    <w:rsid w:val="00D242F6"/>
    <w:rsid w:val="00D245C9"/>
    <w:rsid w:val="00D2474B"/>
    <w:rsid w:val="00D24C55"/>
    <w:rsid w:val="00D251C1"/>
    <w:rsid w:val="00D25378"/>
    <w:rsid w:val="00D25496"/>
    <w:rsid w:val="00D254E6"/>
    <w:rsid w:val="00D2591F"/>
    <w:rsid w:val="00D25B3F"/>
    <w:rsid w:val="00D25ED8"/>
    <w:rsid w:val="00D26553"/>
    <w:rsid w:val="00D268B7"/>
    <w:rsid w:val="00D26E64"/>
    <w:rsid w:val="00D26ED8"/>
    <w:rsid w:val="00D27188"/>
    <w:rsid w:val="00D272DA"/>
    <w:rsid w:val="00D27446"/>
    <w:rsid w:val="00D27631"/>
    <w:rsid w:val="00D27F68"/>
    <w:rsid w:val="00D30528"/>
    <w:rsid w:val="00D306DF"/>
    <w:rsid w:val="00D309CA"/>
    <w:rsid w:val="00D311C4"/>
    <w:rsid w:val="00D31974"/>
    <w:rsid w:val="00D31B2F"/>
    <w:rsid w:val="00D31B85"/>
    <w:rsid w:val="00D3215A"/>
    <w:rsid w:val="00D32288"/>
    <w:rsid w:val="00D327DE"/>
    <w:rsid w:val="00D330AC"/>
    <w:rsid w:val="00D33277"/>
    <w:rsid w:val="00D33425"/>
    <w:rsid w:val="00D33479"/>
    <w:rsid w:val="00D33551"/>
    <w:rsid w:val="00D336B5"/>
    <w:rsid w:val="00D33C74"/>
    <w:rsid w:val="00D33DC8"/>
    <w:rsid w:val="00D35510"/>
    <w:rsid w:val="00D35838"/>
    <w:rsid w:val="00D35AD8"/>
    <w:rsid w:val="00D35C1C"/>
    <w:rsid w:val="00D35CED"/>
    <w:rsid w:val="00D35E8C"/>
    <w:rsid w:val="00D35FBD"/>
    <w:rsid w:val="00D3617B"/>
    <w:rsid w:val="00D361AF"/>
    <w:rsid w:val="00D36361"/>
    <w:rsid w:val="00D3647F"/>
    <w:rsid w:val="00D3679A"/>
    <w:rsid w:val="00D3687E"/>
    <w:rsid w:val="00D371E4"/>
    <w:rsid w:val="00D374C4"/>
    <w:rsid w:val="00D37528"/>
    <w:rsid w:val="00D375E3"/>
    <w:rsid w:val="00D37731"/>
    <w:rsid w:val="00D3786F"/>
    <w:rsid w:val="00D37EC7"/>
    <w:rsid w:val="00D37F20"/>
    <w:rsid w:val="00D37F7F"/>
    <w:rsid w:val="00D37F90"/>
    <w:rsid w:val="00D40614"/>
    <w:rsid w:val="00D40EB6"/>
    <w:rsid w:val="00D418F4"/>
    <w:rsid w:val="00D41921"/>
    <w:rsid w:val="00D4193B"/>
    <w:rsid w:val="00D41D2A"/>
    <w:rsid w:val="00D42967"/>
    <w:rsid w:val="00D42CA2"/>
    <w:rsid w:val="00D42D7E"/>
    <w:rsid w:val="00D42F6B"/>
    <w:rsid w:val="00D42FD5"/>
    <w:rsid w:val="00D43099"/>
    <w:rsid w:val="00D430A1"/>
    <w:rsid w:val="00D432E5"/>
    <w:rsid w:val="00D433EA"/>
    <w:rsid w:val="00D44051"/>
    <w:rsid w:val="00D44E4E"/>
    <w:rsid w:val="00D4557A"/>
    <w:rsid w:val="00D455E4"/>
    <w:rsid w:val="00D45B4D"/>
    <w:rsid w:val="00D45F8F"/>
    <w:rsid w:val="00D468D9"/>
    <w:rsid w:val="00D46CBC"/>
    <w:rsid w:val="00D4751C"/>
    <w:rsid w:val="00D47910"/>
    <w:rsid w:val="00D47AF9"/>
    <w:rsid w:val="00D47EBD"/>
    <w:rsid w:val="00D500C1"/>
    <w:rsid w:val="00D503FC"/>
    <w:rsid w:val="00D506FC"/>
    <w:rsid w:val="00D50959"/>
    <w:rsid w:val="00D50E37"/>
    <w:rsid w:val="00D50F77"/>
    <w:rsid w:val="00D510CF"/>
    <w:rsid w:val="00D514F0"/>
    <w:rsid w:val="00D518B0"/>
    <w:rsid w:val="00D519A4"/>
    <w:rsid w:val="00D519B4"/>
    <w:rsid w:val="00D51A1D"/>
    <w:rsid w:val="00D51C0F"/>
    <w:rsid w:val="00D51ECB"/>
    <w:rsid w:val="00D521D4"/>
    <w:rsid w:val="00D52393"/>
    <w:rsid w:val="00D527D2"/>
    <w:rsid w:val="00D52B8E"/>
    <w:rsid w:val="00D5317A"/>
    <w:rsid w:val="00D5319A"/>
    <w:rsid w:val="00D531FD"/>
    <w:rsid w:val="00D53259"/>
    <w:rsid w:val="00D53B2A"/>
    <w:rsid w:val="00D53C21"/>
    <w:rsid w:val="00D5423D"/>
    <w:rsid w:val="00D54AA2"/>
    <w:rsid w:val="00D54D75"/>
    <w:rsid w:val="00D552C5"/>
    <w:rsid w:val="00D55370"/>
    <w:rsid w:val="00D55492"/>
    <w:rsid w:val="00D55672"/>
    <w:rsid w:val="00D55704"/>
    <w:rsid w:val="00D55708"/>
    <w:rsid w:val="00D55936"/>
    <w:rsid w:val="00D55B23"/>
    <w:rsid w:val="00D55E22"/>
    <w:rsid w:val="00D561BC"/>
    <w:rsid w:val="00D5642F"/>
    <w:rsid w:val="00D5649A"/>
    <w:rsid w:val="00D5669E"/>
    <w:rsid w:val="00D56721"/>
    <w:rsid w:val="00D56955"/>
    <w:rsid w:val="00D56ACA"/>
    <w:rsid w:val="00D56AE0"/>
    <w:rsid w:val="00D5704B"/>
    <w:rsid w:val="00D5725F"/>
    <w:rsid w:val="00D5776D"/>
    <w:rsid w:val="00D57776"/>
    <w:rsid w:val="00D57782"/>
    <w:rsid w:val="00D6023A"/>
    <w:rsid w:val="00D6038B"/>
    <w:rsid w:val="00D60D40"/>
    <w:rsid w:val="00D60E0B"/>
    <w:rsid w:val="00D60F5B"/>
    <w:rsid w:val="00D61228"/>
    <w:rsid w:val="00D62504"/>
    <w:rsid w:val="00D625F7"/>
    <w:rsid w:val="00D62934"/>
    <w:rsid w:val="00D62D04"/>
    <w:rsid w:val="00D62DA3"/>
    <w:rsid w:val="00D62EB5"/>
    <w:rsid w:val="00D6334B"/>
    <w:rsid w:val="00D635C2"/>
    <w:rsid w:val="00D63739"/>
    <w:rsid w:val="00D6393F"/>
    <w:rsid w:val="00D6482A"/>
    <w:rsid w:val="00D64B19"/>
    <w:rsid w:val="00D64E4B"/>
    <w:rsid w:val="00D65125"/>
    <w:rsid w:val="00D6590C"/>
    <w:rsid w:val="00D65998"/>
    <w:rsid w:val="00D65A35"/>
    <w:rsid w:val="00D65FBF"/>
    <w:rsid w:val="00D663EF"/>
    <w:rsid w:val="00D6647C"/>
    <w:rsid w:val="00D6663D"/>
    <w:rsid w:val="00D6700D"/>
    <w:rsid w:val="00D6738F"/>
    <w:rsid w:val="00D678C3"/>
    <w:rsid w:val="00D67E1C"/>
    <w:rsid w:val="00D67E50"/>
    <w:rsid w:val="00D7024E"/>
    <w:rsid w:val="00D70359"/>
    <w:rsid w:val="00D7076B"/>
    <w:rsid w:val="00D70B63"/>
    <w:rsid w:val="00D70FBA"/>
    <w:rsid w:val="00D712CB"/>
    <w:rsid w:val="00D713F2"/>
    <w:rsid w:val="00D714ED"/>
    <w:rsid w:val="00D7167C"/>
    <w:rsid w:val="00D72184"/>
    <w:rsid w:val="00D728D8"/>
    <w:rsid w:val="00D72C3E"/>
    <w:rsid w:val="00D72C9C"/>
    <w:rsid w:val="00D72D5A"/>
    <w:rsid w:val="00D72E52"/>
    <w:rsid w:val="00D72F9E"/>
    <w:rsid w:val="00D7361E"/>
    <w:rsid w:val="00D737F2"/>
    <w:rsid w:val="00D73925"/>
    <w:rsid w:val="00D739CE"/>
    <w:rsid w:val="00D73D2A"/>
    <w:rsid w:val="00D740D7"/>
    <w:rsid w:val="00D7421A"/>
    <w:rsid w:val="00D742BA"/>
    <w:rsid w:val="00D743B3"/>
    <w:rsid w:val="00D74971"/>
    <w:rsid w:val="00D74E3E"/>
    <w:rsid w:val="00D74E3F"/>
    <w:rsid w:val="00D751D3"/>
    <w:rsid w:val="00D753C1"/>
    <w:rsid w:val="00D75521"/>
    <w:rsid w:val="00D7584E"/>
    <w:rsid w:val="00D75A3D"/>
    <w:rsid w:val="00D75A7D"/>
    <w:rsid w:val="00D75BA4"/>
    <w:rsid w:val="00D75C67"/>
    <w:rsid w:val="00D75FDF"/>
    <w:rsid w:val="00D76478"/>
    <w:rsid w:val="00D765B6"/>
    <w:rsid w:val="00D765E7"/>
    <w:rsid w:val="00D7669A"/>
    <w:rsid w:val="00D773C6"/>
    <w:rsid w:val="00D7768B"/>
    <w:rsid w:val="00D7782C"/>
    <w:rsid w:val="00D77916"/>
    <w:rsid w:val="00D77A1F"/>
    <w:rsid w:val="00D77BC0"/>
    <w:rsid w:val="00D802B9"/>
    <w:rsid w:val="00D8038B"/>
    <w:rsid w:val="00D805A2"/>
    <w:rsid w:val="00D80686"/>
    <w:rsid w:val="00D80A8E"/>
    <w:rsid w:val="00D80B33"/>
    <w:rsid w:val="00D80BC3"/>
    <w:rsid w:val="00D81096"/>
    <w:rsid w:val="00D813D7"/>
    <w:rsid w:val="00D814D3"/>
    <w:rsid w:val="00D8166B"/>
    <w:rsid w:val="00D81A62"/>
    <w:rsid w:val="00D81B1A"/>
    <w:rsid w:val="00D81EBC"/>
    <w:rsid w:val="00D8205A"/>
    <w:rsid w:val="00D820A6"/>
    <w:rsid w:val="00D8211B"/>
    <w:rsid w:val="00D8229A"/>
    <w:rsid w:val="00D822FB"/>
    <w:rsid w:val="00D82615"/>
    <w:rsid w:val="00D8290F"/>
    <w:rsid w:val="00D830B6"/>
    <w:rsid w:val="00D8315D"/>
    <w:rsid w:val="00D8382B"/>
    <w:rsid w:val="00D83893"/>
    <w:rsid w:val="00D83962"/>
    <w:rsid w:val="00D83A34"/>
    <w:rsid w:val="00D83D30"/>
    <w:rsid w:val="00D83E92"/>
    <w:rsid w:val="00D83F30"/>
    <w:rsid w:val="00D8470A"/>
    <w:rsid w:val="00D84CF2"/>
    <w:rsid w:val="00D84DE0"/>
    <w:rsid w:val="00D84DED"/>
    <w:rsid w:val="00D84E17"/>
    <w:rsid w:val="00D85424"/>
    <w:rsid w:val="00D85535"/>
    <w:rsid w:val="00D8595B"/>
    <w:rsid w:val="00D85CC6"/>
    <w:rsid w:val="00D85CF3"/>
    <w:rsid w:val="00D863EA"/>
    <w:rsid w:val="00D86691"/>
    <w:rsid w:val="00D868D7"/>
    <w:rsid w:val="00D86AD7"/>
    <w:rsid w:val="00D86B94"/>
    <w:rsid w:val="00D86C7B"/>
    <w:rsid w:val="00D86EC1"/>
    <w:rsid w:val="00D87227"/>
    <w:rsid w:val="00D87491"/>
    <w:rsid w:val="00D87A3A"/>
    <w:rsid w:val="00D87AD5"/>
    <w:rsid w:val="00D90248"/>
    <w:rsid w:val="00D90291"/>
    <w:rsid w:val="00D905AD"/>
    <w:rsid w:val="00D9067E"/>
    <w:rsid w:val="00D9083B"/>
    <w:rsid w:val="00D90967"/>
    <w:rsid w:val="00D90C2A"/>
    <w:rsid w:val="00D90F74"/>
    <w:rsid w:val="00D91E61"/>
    <w:rsid w:val="00D927BE"/>
    <w:rsid w:val="00D928F4"/>
    <w:rsid w:val="00D92B92"/>
    <w:rsid w:val="00D93250"/>
    <w:rsid w:val="00D93257"/>
    <w:rsid w:val="00D9346F"/>
    <w:rsid w:val="00D93C10"/>
    <w:rsid w:val="00D942EF"/>
    <w:rsid w:val="00D942F2"/>
    <w:rsid w:val="00D944DA"/>
    <w:rsid w:val="00D947AA"/>
    <w:rsid w:val="00D9499D"/>
    <w:rsid w:val="00D94A2D"/>
    <w:rsid w:val="00D94B5A"/>
    <w:rsid w:val="00D94CCD"/>
    <w:rsid w:val="00D94D2F"/>
    <w:rsid w:val="00D94F6F"/>
    <w:rsid w:val="00D94FF9"/>
    <w:rsid w:val="00D950DC"/>
    <w:rsid w:val="00D950F5"/>
    <w:rsid w:val="00D95318"/>
    <w:rsid w:val="00D95736"/>
    <w:rsid w:val="00D959F5"/>
    <w:rsid w:val="00D95B15"/>
    <w:rsid w:val="00D95B16"/>
    <w:rsid w:val="00D95B7D"/>
    <w:rsid w:val="00D95BC1"/>
    <w:rsid w:val="00D95D68"/>
    <w:rsid w:val="00D96013"/>
    <w:rsid w:val="00D960E9"/>
    <w:rsid w:val="00D961F3"/>
    <w:rsid w:val="00D96413"/>
    <w:rsid w:val="00D96616"/>
    <w:rsid w:val="00D968F7"/>
    <w:rsid w:val="00D96AFA"/>
    <w:rsid w:val="00D96BE2"/>
    <w:rsid w:val="00D96F4C"/>
    <w:rsid w:val="00D97190"/>
    <w:rsid w:val="00D97328"/>
    <w:rsid w:val="00D975C1"/>
    <w:rsid w:val="00D97736"/>
    <w:rsid w:val="00D97AB5"/>
    <w:rsid w:val="00D97B51"/>
    <w:rsid w:val="00DA03BF"/>
    <w:rsid w:val="00DA0860"/>
    <w:rsid w:val="00DA0975"/>
    <w:rsid w:val="00DA099E"/>
    <w:rsid w:val="00DA149B"/>
    <w:rsid w:val="00DA152F"/>
    <w:rsid w:val="00DA1789"/>
    <w:rsid w:val="00DA2255"/>
    <w:rsid w:val="00DA283B"/>
    <w:rsid w:val="00DA2B68"/>
    <w:rsid w:val="00DA2B93"/>
    <w:rsid w:val="00DA2D06"/>
    <w:rsid w:val="00DA3166"/>
    <w:rsid w:val="00DA3377"/>
    <w:rsid w:val="00DA34AB"/>
    <w:rsid w:val="00DA3A00"/>
    <w:rsid w:val="00DA3C50"/>
    <w:rsid w:val="00DA3C53"/>
    <w:rsid w:val="00DA4482"/>
    <w:rsid w:val="00DA462E"/>
    <w:rsid w:val="00DA4932"/>
    <w:rsid w:val="00DA49B0"/>
    <w:rsid w:val="00DA49CE"/>
    <w:rsid w:val="00DA4C1B"/>
    <w:rsid w:val="00DA4D48"/>
    <w:rsid w:val="00DA505A"/>
    <w:rsid w:val="00DA509C"/>
    <w:rsid w:val="00DA5286"/>
    <w:rsid w:val="00DA52FE"/>
    <w:rsid w:val="00DA5348"/>
    <w:rsid w:val="00DA5D43"/>
    <w:rsid w:val="00DA5FED"/>
    <w:rsid w:val="00DA6174"/>
    <w:rsid w:val="00DA62A6"/>
    <w:rsid w:val="00DA631F"/>
    <w:rsid w:val="00DA65CA"/>
    <w:rsid w:val="00DA69A3"/>
    <w:rsid w:val="00DA6F99"/>
    <w:rsid w:val="00DA75A7"/>
    <w:rsid w:val="00DA7C2A"/>
    <w:rsid w:val="00DB0130"/>
    <w:rsid w:val="00DB0835"/>
    <w:rsid w:val="00DB097B"/>
    <w:rsid w:val="00DB0B0D"/>
    <w:rsid w:val="00DB146B"/>
    <w:rsid w:val="00DB1568"/>
    <w:rsid w:val="00DB1672"/>
    <w:rsid w:val="00DB1838"/>
    <w:rsid w:val="00DB1A93"/>
    <w:rsid w:val="00DB2CE6"/>
    <w:rsid w:val="00DB33B4"/>
    <w:rsid w:val="00DB3668"/>
    <w:rsid w:val="00DB3BFE"/>
    <w:rsid w:val="00DB3F14"/>
    <w:rsid w:val="00DB4704"/>
    <w:rsid w:val="00DB4873"/>
    <w:rsid w:val="00DB4CA4"/>
    <w:rsid w:val="00DB5147"/>
    <w:rsid w:val="00DB544E"/>
    <w:rsid w:val="00DB54B5"/>
    <w:rsid w:val="00DB58D5"/>
    <w:rsid w:val="00DB618C"/>
    <w:rsid w:val="00DB6357"/>
    <w:rsid w:val="00DB6889"/>
    <w:rsid w:val="00DB6CF6"/>
    <w:rsid w:val="00DB6E02"/>
    <w:rsid w:val="00DB6EF3"/>
    <w:rsid w:val="00DB7127"/>
    <w:rsid w:val="00DB7194"/>
    <w:rsid w:val="00DB71C8"/>
    <w:rsid w:val="00DB76F1"/>
    <w:rsid w:val="00DB7F0F"/>
    <w:rsid w:val="00DB7F68"/>
    <w:rsid w:val="00DC014D"/>
    <w:rsid w:val="00DC0405"/>
    <w:rsid w:val="00DC0772"/>
    <w:rsid w:val="00DC082E"/>
    <w:rsid w:val="00DC1732"/>
    <w:rsid w:val="00DC1ACF"/>
    <w:rsid w:val="00DC25D3"/>
    <w:rsid w:val="00DC262E"/>
    <w:rsid w:val="00DC3265"/>
    <w:rsid w:val="00DC355C"/>
    <w:rsid w:val="00DC392F"/>
    <w:rsid w:val="00DC39B0"/>
    <w:rsid w:val="00DC4048"/>
    <w:rsid w:val="00DC41C0"/>
    <w:rsid w:val="00DC435E"/>
    <w:rsid w:val="00DC4B2B"/>
    <w:rsid w:val="00DC4D0C"/>
    <w:rsid w:val="00DC4E8D"/>
    <w:rsid w:val="00DC50B6"/>
    <w:rsid w:val="00DC5222"/>
    <w:rsid w:val="00DC52CE"/>
    <w:rsid w:val="00DC53F4"/>
    <w:rsid w:val="00DC5558"/>
    <w:rsid w:val="00DC5640"/>
    <w:rsid w:val="00DC585D"/>
    <w:rsid w:val="00DC588F"/>
    <w:rsid w:val="00DC5A6B"/>
    <w:rsid w:val="00DC5AAA"/>
    <w:rsid w:val="00DC5B80"/>
    <w:rsid w:val="00DC5C9D"/>
    <w:rsid w:val="00DC5EB9"/>
    <w:rsid w:val="00DC63C0"/>
    <w:rsid w:val="00DC6425"/>
    <w:rsid w:val="00DC6A6B"/>
    <w:rsid w:val="00DC6E2B"/>
    <w:rsid w:val="00DC7067"/>
    <w:rsid w:val="00DC7304"/>
    <w:rsid w:val="00DC749F"/>
    <w:rsid w:val="00DC77C3"/>
    <w:rsid w:val="00DC77DF"/>
    <w:rsid w:val="00DC78C8"/>
    <w:rsid w:val="00DD0257"/>
    <w:rsid w:val="00DD0546"/>
    <w:rsid w:val="00DD05C9"/>
    <w:rsid w:val="00DD0641"/>
    <w:rsid w:val="00DD08A3"/>
    <w:rsid w:val="00DD0E21"/>
    <w:rsid w:val="00DD0ED2"/>
    <w:rsid w:val="00DD0FFE"/>
    <w:rsid w:val="00DD111C"/>
    <w:rsid w:val="00DD12C6"/>
    <w:rsid w:val="00DD1689"/>
    <w:rsid w:val="00DD1E1F"/>
    <w:rsid w:val="00DD1E7B"/>
    <w:rsid w:val="00DD20C2"/>
    <w:rsid w:val="00DD329F"/>
    <w:rsid w:val="00DD34D8"/>
    <w:rsid w:val="00DD35B0"/>
    <w:rsid w:val="00DD3AB0"/>
    <w:rsid w:val="00DD3E3D"/>
    <w:rsid w:val="00DD3F75"/>
    <w:rsid w:val="00DD403C"/>
    <w:rsid w:val="00DD43D0"/>
    <w:rsid w:val="00DD4441"/>
    <w:rsid w:val="00DD4806"/>
    <w:rsid w:val="00DD493B"/>
    <w:rsid w:val="00DD4CC6"/>
    <w:rsid w:val="00DD4E0D"/>
    <w:rsid w:val="00DD5A01"/>
    <w:rsid w:val="00DD5B25"/>
    <w:rsid w:val="00DD6374"/>
    <w:rsid w:val="00DD6497"/>
    <w:rsid w:val="00DD6744"/>
    <w:rsid w:val="00DD723E"/>
    <w:rsid w:val="00DD7289"/>
    <w:rsid w:val="00DD76B8"/>
    <w:rsid w:val="00DD7718"/>
    <w:rsid w:val="00DD777C"/>
    <w:rsid w:val="00DD7B04"/>
    <w:rsid w:val="00DD7CE7"/>
    <w:rsid w:val="00DE0660"/>
    <w:rsid w:val="00DE06D4"/>
    <w:rsid w:val="00DE06F1"/>
    <w:rsid w:val="00DE0758"/>
    <w:rsid w:val="00DE0FA2"/>
    <w:rsid w:val="00DE1143"/>
    <w:rsid w:val="00DE150D"/>
    <w:rsid w:val="00DE18C6"/>
    <w:rsid w:val="00DE1B53"/>
    <w:rsid w:val="00DE1CA3"/>
    <w:rsid w:val="00DE1CFF"/>
    <w:rsid w:val="00DE1E64"/>
    <w:rsid w:val="00DE26FE"/>
    <w:rsid w:val="00DE2CFB"/>
    <w:rsid w:val="00DE2E9B"/>
    <w:rsid w:val="00DE31D5"/>
    <w:rsid w:val="00DE3268"/>
    <w:rsid w:val="00DE3640"/>
    <w:rsid w:val="00DE3A83"/>
    <w:rsid w:val="00DE3ABD"/>
    <w:rsid w:val="00DE3BA9"/>
    <w:rsid w:val="00DE3BDE"/>
    <w:rsid w:val="00DE41D9"/>
    <w:rsid w:val="00DE4B26"/>
    <w:rsid w:val="00DE4D6B"/>
    <w:rsid w:val="00DE4EE6"/>
    <w:rsid w:val="00DE5244"/>
    <w:rsid w:val="00DE5296"/>
    <w:rsid w:val="00DE55B7"/>
    <w:rsid w:val="00DE5856"/>
    <w:rsid w:val="00DE5D29"/>
    <w:rsid w:val="00DE6095"/>
    <w:rsid w:val="00DE6230"/>
    <w:rsid w:val="00DE6910"/>
    <w:rsid w:val="00DE6F48"/>
    <w:rsid w:val="00DE70D5"/>
    <w:rsid w:val="00DE7471"/>
    <w:rsid w:val="00DE76F2"/>
    <w:rsid w:val="00DE7CC5"/>
    <w:rsid w:val="00DE7DA3"/>
    <w:rsid w:val="00DF0279"/>
    <w:rsid w:val="00DF032B"/>
    <w:rsid w:val="00DF046E"/>
    <w:rsid w:val="00DF0500"/>
    <w:rsid w:val="00DF0CE5"/>
    <w:rsid w:val="00DF10B8"/>
    <w:rsid w:val="00DF1247"/>
    <w:rsid w:val="00DF193F"/>
    <w:rsid w:val="00DF197E"/>
    <w:rsid w:val="00DF1A2F"/>
    <w:rsid w:val="00DF1B0A"/>
    <w:rsid w:val="00DF1C5D"/>
    <w:rsid w:val="00DF1D05"/>
    <w:rsid w:val="00DF1D8F"/>
    <w:rsid w:val="00DF1F97"/>
    <w:rsid w:val="00DF2000"/>
    <w:rsid w:val="00DF24A1"/>
    <w:rsid w:val="00DF26BE"/>
    <w:rsid w:val="00DF2AF7"/>
    <w:rsid w:val="00DF2B4F"/>
    <w:rsid w:val="00DF2EE5"/>
    <w:rsid w:val="00DF359A"/>
    <w:rsid w:val="00DF3703"/>
    <w:rsid w:val="00DF381B"/>
    <w:rsid w:val="00DF38C4"/>
    <w:rsid w:val="00DF3CDF"/>
    <w:rsid w:val="00DF40D2"/>
    <w:rsid w:val="00DF4767"/>
    <w:rsid w:val="00DF47D5"/>
    <w:rsid w:val="00DF4CC5"/>
    <w:rsid w:val="00DF4D18"/>
    <w:rsid w:val="00DF5199"/>
    <w:rsid w:val="00DF53B1"/>
    <w:rsid w:val="00DF5672"/>
    <w:rsid w:val="00DF57E0"/>
    <w:rsid w:val="00DF597A"/>
    <w:rsid w:val="00DF5BA7"/>
    <w:rsid w:val="00DF5D1B"/>
    <w:rsid w:val="00DF617B"/>
    <w:rsid w:val="00DF6360"/>
    <w:rsid w:val="00DF6380"/>
    <w:rsid w:val="00DF63DF"/>
    <w:rsid w:val="00DF68A5"/>
    <w:rsid w:val="00DF6BEE"/>
    <w:rsid w:val="00DF6C0F"/>
    <w:rsid w:val="00DF6C72"/>
    <w:rsid w:val="00DF6CC8"/>
    <w:rsid w:val="00DF702C"/>
    <w:rsid w:val="00DF70C9"/>
    <w:rsid w:val="00DF7A7C"/>
    <w:rsid w:val="00DF7B01"/>
    <w:rsid w:val="00DF7B1F"/>
    <w:rsid w:val="00DF7BC7"/>
    <w:rsid w:val="00DF7D52"/>
    <w:rsid w:val="00DF7F9D"/>
    <w:rsid w:val="00E000B4"/>
    <w:rsid w:val="00E00381"/>
    <w:rsid w:val="00E0039F"/>
    <w:rsid w:val="00E00632"/>
    <w:rsid w:val="00E00AD2"/>
    <w:rsid w:val="00E00B58"/>
    <w:rsid w:val="00E00F93"/>
    <w:rsid w:val="00E0107C"/>
    <w:rsid w:val="00E01815"/>
    <w:rsid w:val="00E01AA2"/>
    <w:rsid w:val="00E01DA9"/>
    <w:rsid w:val="00E01E78"/>
    <w:rsid w:val="00E01FC2"/>
    <w:rsid w:val="00E01FEB"/>
    <w:rsid w:val="00E02473"/>
    <w:rsid w:val="00E03475"/>
    <w:rsid w:val="00E034E4"/>
    <w:rsid w:val="00E03FA7"/>
    <w:rsid w:val="00E04021"/>
    <w:rsid w:val="00E04746"/>
    <w:rsid w:val="00E04881"/>
    <w:rsid w:val="00E04A27"/>
    <w:rsid w:val="00E04CCA"/>
    <w:rsid w:val="00E0521D"/>
    <w:rsid w:val="00E059C3"/>
    <w:rsid w:val="00E05A74"/>
    <w:rsid w:val="00E05E24"/>
    <w:rsid w:val="00E06117"/>
    <w:rsid w:val="00E06444"/>
    <w:rsid w:val="00E064D4"/>
    <w:rsid w:val="00E069BC"/>
    <w:rsid w:val="00E069BF"/>
    <w:rsid w:val="00E0719B"/>
    <w:rsid w:val="00E071A8"/>
    <w:rsid w:val="00E074E2"/>
    <w:rsid w:val="00E07D08"/>
    <w:rsid w:val="00E07E28"/>
    <w:rsid w:val="00E07E72"/>
    <w:rsid w:val="00E1002B"/>
    <w:rsid w:val="00E100DD"/>
    <w:rsid w:val="00E10119"/>
    <w:rsid w:val="00E1047A"/>
    <w:rsid w:val="00E10530"/>
    <w:rsid w:val="00E10779"/>
    <w:rsid w:val="00E111F9"/>
    <w:rsid w:val="00E113B2"/>
    <w:rsid w:val="00E1140A"/>
    <w:rsid w:val="00E1149B"/>
    <w:rsid w:val="00E11BF0"/>
    <w:rsid w:val="00E12158"/>
    <w:rsid w:val="00E1286B"/>
    <w:rsid w:val="00E12A39"/>
    <w:rsid w:val="00E12B8A"/>
    <w:rsid w:val="00E12CED"/>
    <w:rsid w:val="00E12FB9"/>
    <w:rsid w:val="00E135BC"/>
    <w:rsid w:val="00E13B8A"/>
    <w:rsid w:val="00E13CB9"/>
    <w:rsid w:val="00E14353"/>
    <w:rsid w:val="00E144F1"/>
    <w:rsid w:val="00E146BD"/>
    <w:rsid w:val="00E1485D"/>
    <w:rsid w:val="00E1496A"/>
    <w:rsid w:val="00E14AA6"/>
    <w:rsid w:val="00E14B58"/>
    <w:rsid w:val="00E14CB5"/>
    <w:rsid w:val="00E14E86"/>
    <w:rsid w:val="00E152F0"/>
    <w:rsid w:val="00E153FF"/>
    <w:rsid w:val="00E15478"/>
    <w:rsid w:val="00E1568F"/>
    <w:rsid w:val="00E156B2"/>
    <w:rsid w:val="00E15A06"/>
    <w:rsid w:val="00E15DE0"/>
    <w:rsid w:val="00E16787"/>
    <w:rsid w:val="00E16A4E"/>
    <w:rsid w:val="00E16BC8"/>
    <w:rsid w:val="00E170B4"/>
    <w:rsid w:val="00E17B91"/>
    <w:rsid w:val="00E17CCD"/>
    <w:rsid w:val="00E20118"/>
    <w:rsid w:val="00E2011C"/>
    <w:rsid w:val="00E20147"/>
    <w:rsid w:val="00E20206"/>
    <w:rsid w:val="00E2026D"/>
    <w:rsid w:val="00E20475"/>
    <w:rsid w:val="00E204D0"/>
    <w:rsid w:val="00E20502"/>
    <w:rsid w:val="00E20AD0"/>
    <w:rsid w:val="00E20D55"/>
    <w:rsid w:val="00E216EE"/>
    <w:rsid w:val="00E219C3"/>
    <w:rsid w:val="00E21EB0"/>
    <w:rsid w:val="00E21FC4"/>
    <w:rsid w:val="00E22221"/>
    <w:rsid w:val="00E2251E"/>
    <w:rsid w:val="00E2255D"/>
    <w:rsid w:val="00E2294F"/>
    <w:rsid w:val="00E22973"/>
    <w:rsid w:val="00E22977"/>
    <w:rsid w:val="00E22D0E"/>
    <w:rsid w:val="00E22DC9"/>
    <w:rsid w:val="00E235E0"/>
    <w:rsid w:val="00E23851"/>
    <w:rsid w:val="00E23A0A"/>
    <w:rsid w:val="00E23D5D"/>
    <w:rsid w:val="00E2416C"/>
    <w:rsid w:val="00E2434F"/>
    <w:rsid w:val="00E24355"/>
    <w:rsid w:val="00E24433"/>
    <w:rsid w:val="00E244F8"/>
    <w:rsid w:val="00E249A4"/>
    <w:rsid w:val="00E24BD0"/>
    <w:rsid w:val="00E24BDA"/>
    <w:rsid w:val="00E24C1D"/>
    <w:rsid w:val="00E24E9A"/>
    <w:rsid w:val="00E25611"/>
    <w:rsid w:val="00E25994"/>
    <w:rsid w:val="00E25BD1"/>
    <w:rsid w:val="00E25C24"/>
    <w:rsid w:val="00E25EDC"/>
    <w:rsid w:val="00E26BE3"/>
    <w:rsid w:val="00E26F67"/>
    <w:rsid w:val="00E275F8"/>
    <w:rsid w:val="00E27822"/>
    <w:rsid w:val="00E2795B"/>
    <w:rsid w:val="00E301E3"/>
    <w:rsid w:val="00E30296"/>
    <w:rsid w:val="00E303FE"/>
    <w:rsid w:val="00E30456"/>
    <w:rsid w:val="00E3076A"/>
    <w:rsid w:val="00E307F2"/>
    <w:rsid w:val="00E309F8"/>
    <w:rsid w:val="00E30AEF"/>
    <w:rsid w:val="00E30C67"/>
    <w:rsid w:val="00E31113"/>
    <w:rsid w:val="00E31243"/>
    <w:rsid w:val="00E31370"/>
    <w:rsid w:val="00E313D3"/>
    <w:rsid w:val="00E31B1F"/>
    <w:rsid w:val="00E31C15"/>
    <w:rsid w:val="00E31CBC"/>
    <w:rsid w:val="00E32292"/>
    <w:rsid w:val="00E3239A"/>
    <w:rsid w:val="00E32435"/>
    <w:rsid w:val="00E32484"/>
    <w:rsid w:val="00E325A3"/>
    <w:rsid w:val="00E32A28"/>
    <w:rsid w:val="00E32D5B"/>
    <w:rsid w:val="00E32E69"/>
    <w:rsid w:val="00E332DB"/>
    <w:rsid w:val="00E3367D"/>
    <w:rsid w:val="00E338A3"/>
    <w:rsid w:val="00E33D13"/>
    <w:rsid w:val="00E340CF"/>
    <w:rsid w:val="00E34369"/>
    <w:rsid w:val="00E34C99"/>
    <w:rsid w:val="00E34F50"/>
    <w:rsid w:val="00E351EC"/>
    <w:rsid w:val="00E352D9"/>
    <w:rsid w:val="00E35503"/>
    <w:rsid w:val="00E35FBB"/>
    <w:rsid w:val="00E360EC"/>
    <w:rsid w:val="00E361C7"/>
    <w:rsid w:val="00E3655B"/>
    <w:rsid w:val="00E36705"/>
    <w:rsid w:val="00E370E1"/>
    <w:rsid w:val="00E372F0"/>
    <w:rsid w:val="00E37AC4"/>
    <w:rsid w:val="00E37C71"/>
    <w:rsid w:val="00E37DEE"/>
    <w:rsid w:val="00E40151"/>
    <w:rsid w:val="00E40232"/>
    <w:rsid w:val="00E403BD"/>
    <w:rsid w:val="00E40A21"/>
    <w:rsid w:val="00E42435"/>
    <w:rsid w:val="00E42557"/>
    <w:rsid w:val="00E429B7"/>
    <w:rsid w:val="00E42B57"/>
    <w:rsid w:val="00E43748"/>
    <w:rsid w:val="00E4377C"/>
    <w:rsid w:val="00E43F5D"/>
    <w:rsid w:val="00E44063"/>
    <w:rsid w:val="00E444E9"/>
    <w:rsid w:val="00E4477F"/>
    <w:rsid w:val="00E4509D"/>
    <w:rsid w:val="00E45151"/>
    <w:rsid w:val="00E452C8"/>
    <w:rsid w:val="00E455BA"/>
    <w:rsid w:val="00E457F1"/>
    <w:rsid w:val="00E4584E"/>
    <w:rsid w:val="00E45AAF"/>
    <w:rsid w:val="00E45C01"/>
    <w:rsid w:val="00E45E20"/>
    <w:rsid w:val="00E45E74"/>
    <w:rsid w:val="00E45F4D"/>
    <w:rsid w:val="00E461BD"/>
    <w:rsid w:val="00E4628F"/>
    <w:rsid w:val="00E462F5"/>
    <w:rsid w:val="00E463B7"/>
    <w:rsid w:val="00E46413"/>
    <w:rsid w:val="00E46763"/>
    <w:rsid w:val="00E46852"/>
    <w:rsid w:val="00E468E2"/>
    <w:rsid w:val="00E46BC9"/>
    <w:rsid w:val="00E46E26"/>
    <w:rsid w:val="00E47497"/>
    <w:rsid w:val="00E476A1"/>
    <w:rsid w:val="00E4789C"/>
    <w:rsid w:val="00E47CED"/>
    <w:rsid w:val="00E47F96"/>
    <w:rsid w:val="00E50057"/>
    <w:rsid w:val="00E50234"/>
    <w:rsid w:val="00E50709"/>
    <w:rsid w:val="00E50C8B"/>
    <w:rsid w:val="00E50F61"/>
    <w:rsid w:val="00E512F3"/>
    <w:rsid w:val="00E5146C"/>
    <w:rsid w:val="00E51D35"/>
    <w:rsid w:val="00E520E3"/>
    <w:rsid w:val="00E523B5"/>
    <w:rsid w:val="00E52C32"/>
    <w:rsid w:val="00E52F47"/>
    <w:rsid w:val="00E530C4"/>
    <w:rsid w:val="00E53285"/>
    <w:rsid w:val="00E532EC"/>
    <w:rsid w:val="00E534E8"/>
    <w:rsid w:val="00E53713"/>
    <w:rsid w:val="00E53A56"/>
    <w:rsid w:val="00E54B7D"/>
    <w:rsid w:val="00E54BB4"/>
    <w:rsid w:val="00E54F02"/>
    <w:rsid w:val="00E5537C"/>
    <w:rsid w:val="00E55A32"/>
    <w:rsid w:val="00E55BF9"/>
    <w:rsid w:val="00E55C3F"/>
    <w:rsid w:val="00E55E49"/>
    <w:rsid w:val="00E56220"/>
    <w:rsid w:val="00E5678A"/>
    <w:rsid w:val="00E5685D"/>
    <w:rsid w:val="00E56E73"/>
    <w:rsid w:val="00E571AA"/>
    <w:rsid w:val="00E572D2"/>
    <w:rsid w:val="00E574EB"/>
    <w:rsid w:val="00E57979"/>
    <w:rsid w:val="00E579EE"/>
    <w:rsid w:val="00E57E56"/>
    <w:rsid w:val="00E6069E"/>
    <w:rsid w:val="00E60871"/>
    <w:rsid w:val="00E60DA0"/>
    <w:rsid w:val="00E60F42"/>
    <w:rsid w:val="00E61D17"/>
    <w:rsid w:val="00E61EA0"/>
    <w:rsid w:val="00E61FE8"/>
    <w:rsid w:val="00E6211D"/>
    <w:rsid w:val="00E62193"/>
    <w:rsid w:val="00E621D1"/>
    <w:rsid w:val="00E628A8"/>
    <w:rsid w:val="00E62E9B"/>
    <w:rsid w:val="00E636CE"/>
    <w:rsid w:val="00E63715"/>
    <w:rsid w:val="00E638D5"/>
    <w:rsid w:val="00E6398A"/>
    <w:rsid w:val="00E63C57"/>
    <w:rsid w:val="00E63F78"/>
    <w:rsid w:val="00E64BB5"/>
    <w:rsid w:val="00E64E94"/>
    <w:rsid w:val="00E656FE"/>
    <w:rsid w:val="00E65801"/>
    <w:rsid w:val="00E6594C"/>
    <w:rsid w:val="00E65C81"/>
    <w:rsid w:val="00E65CE0"/>
    <w:rsid w:val="00E6635F"/>
    <w:rsid w:val="00E665B3"/>
    <w:rsid w:val="00E66CBD"/>
    <w:rsid w:val="00E67508"/>
    <w:rsid w:val="00E6795A"/>
    <w:rsid w:val="00E706E0"/>
    <w:rsid w:val="00E70904"/>
    <w:rsid w:val="00E70A5B"/>
    <w:rsid w:val="00E70DD5"/>
    <w:rsid w:val="00E71066"/>
    <w:rsid w:val="00E71309"/>
    <w:rsid w:val="00E71BB6"/>
    <w:rsid w:val="00E71C2A"/>
    <w:rsid w:val="00E71E28"/>
    <w:rsid w:val="00E71F08"/>
    <w:rsid w:val="00E71F69"/>
    <w:rsid w:val="00E721D9"/>
    <w:rsid w:val="00E72232"/>
    <w:rsid w:val="00E7254C"/>
    <w:rsid w:val="00E728F5"/>
    <w:rsid w:val="00E72A0A"/>
    <w:rsid w:val="00E72F27"/>
    <w:rsid w:val="00E73327"/>
    <w:rsid w:val="00E73884"/>
    <w:rsid w:val="00E73BC4"/>
    <w:rsid w:val="00E73D51"/>
    <w:rsid w:val="00E74219"/>
    <w:rsid w:val="00E7428F"/>
    <w:rsid w:val="00E7437A"/>
    <w:rsid w:val="00E74392"/>
    <w:rsid w:val="00E7447B"/>
    <w:rsid w:val="00E7457C"/>
    <w:rsid w:val="00E74656"/>
    <w:rsid w:val="00E74829"/>
    <w:rsid w:val="00E74A05"/>
    <w:rsid w:val="00E75122"/>
    <w:rsid w:val="00E75403"/>
    <w:rsid w:val="00E7559A"/>
    <w:rsid w:val="00E75846"/>
    <w:rsid w:val="00E7689D"/>
    <w:rsid w:val="00E76A7E"/>
    <w:rsid w:val="00E76AA5"/>
    <w:rsid w:val="00E76B92"/>
    <w:rsid w:val="00E76D47"/>
    <w:rsid w:val="00E76F42"/>
    <w:rsid w:val="00E76FED"/>
    <w:rsid w:val="00E773E6"/>
    <w:rsid w:val="00E77AFA"/>
    <w:rsid w:val="00E80199"/>
    <w:rsid w:val="00E80268"/>
    <w:rsid w:val="00E802D5"/>
    <w:rsid w:val="00E80355"/>
    <w:rsid w:val="00E805B0"/>
    <w:rsid w:val="00E80CD2"/>
    <w:rsid w:val="00E8136E"/>
    <w:rsid w:val="00E81751"/>
    <w:rsid w:val="00E8181D"/>
    <w:rsid w:val="00E8199B"/>
    <w:rsid w:val="00E81AE3"/>
    <w:rsid w:val="00E81FEB"/>
    <w:rsid w:val="00E82023"/>
    <w:rsid w:val="00E822E2"/>
    <w:rsid w:val="00E823A8"/>
    <w:rsid w:val="00E825E2"/>
    <w:rsid w:val="00E8288A"/>
    <w:rsid w:val="00E828FB"/>
    <w:rsid w:val="00E82AD1"/>
    <w:rsid w:val="00E82D15"/>
    <w:rsid w:val="00E83149"/>
    <w:rsid w:val="00E83574"/>
    <w:rsid w:val="00E83593"/>
    <w:rsid w:val="00E835F3"/>
    <w:rsid w:val="00E83BB7"/>
    <w:rsid w:val="00E83DD1"/>
    <w:rsid w:val="00E8406C"/>
    <w:rsid w:val="00E842F7"/>
    <w:rsid w:val="00E84553"/>
    <w:rsid w:val="00E84A7D"/>
    <w:rsid w:val="00E85354"/>
    <w:rsid w:val="00E85479"/>
    <w:rsid w:val="00E854D4"/>
    <w:rsid w:val="00E8555B"/>
    <w:rsid w:val="00E8590B"/>
    <w:rsid w:val="00E85AA4"/>
    <w:rsid w:val="00E85DCC"/>
    <w:rsid w:val="00E85F86"/>
    <w:rsid w:val="00E8619E"/>
    <w:rsid w:val="00E86AC5"/>
    <w:rsid w:val="00E86C28"/>
    <w:rsid w:val="00E86DAB"/>
    <w:rsid w:val="00E86FA2"/>
    <w:rsid w:val="00E87066"/>
    <w:rsid w:val="00E870D0"/>
    <w:rsid w:val="00E875D2"/>
    <w:rsid w:val="00E8785B"/>
    <w:rsid w:val="00E87944"/>
    <w:rsid w:val="00E87987"/>
    <w:rsid w:val="00E87C3A"/>
    <w:rsid w:val="00E90162"/>
    <w:rsid w:val="00E90824"/>
    <w:rsid w:val="00E90EA8"/>
    <w:rsid w:val="00E90FD8"/>
    <w:rsid w:val="00E9175F"/>
    <w:rsid w:val="00E91774"/>
    <w:rsid w:val="00E91976"/>
    <w:rsid w:val="00E91A9D"/>
    <w:rsid w:val="00E91C9C"/>
    <w:rsid w:val="00E91DAB"/>
    <w:rsid w:val="00E91E03"/>
    <w:rsid w:val="00E91FFC"/>
    <w:rsid w:val="00E924DC"/>
    <w:rsid w:val="00E928D3"/>
    <w:rsid w:val="00E92994"/>
    <w:rsid w:val="00E92AB2"/>
    <w:rsid w:val="00E92B91"/>
    <w:rsid w:val="00E930F1"/>
    <w:rsid w:val="00E936EF"/>
    <w:rsid w:val="00E93937"/>
    <w:rsid w:val="00E939C8"/>
    <w:rsid w:val="00E93BFA"/>
    <w:rsid w:val="00E93D5E"/>
    <w:rsid w:val="00E93E65"/>
    <w:rsid w:val="00E940A4"/>
    <w:rsid w:val="00E94A82"/>
    <w:rsid w:val="00E94CA4"/>
    <w:rsid w:val="00E94E91"/>
    <w:rsid w:val="00E95065"/>
    <w:rsid w:val="00E95074"/>
    <w:rsid w:val="00E951CB"/>
    <w:rsid w:val="00E95960"/>
    <w:rsid w:val="00E95B83"/>
    <w:rsid w:val="00E95E61"/>
    <w:rsid w:val="00E9645C"/>
    <w:rsid w:val="00E96683"/>
    <w:rsid w:val="00E96821"/>
    <w:rsid w:val="00E96890"/>
    <w:rsid w:val="00E96940"/>
    <w:rsid w:val="00E96BD6"/>
    <w:rsid w:val="00E97903"/>
    <w:rsid w:val="00E97D75"/>
    <w:rsid w:val="00E97E6A"/>
    <w:rsid w:val="00EA01AE"/>
    <w:rsid w:val="00EA03C2"/>
    <w:rsid w:val="00EA07EC"/>
    <w:rsid w:val="00EA1152"/>
    <w:rsid w:val="00EA118C"/>
    <w:rsid w:val="00EA1441"/>
    <w:rsid w:val="00EA1989"/>
    <w:rsid w:val="00EA2142"/>
    <w:rsid w:val="00EA258D"/>
    <w:rsid w:val="00EA2834"/>
    <w:rsid w:val="00EA29E9"/>
    <w:rsid w:val="00EA300D"/>
    <w:rsid w:val="00EA32F4"/>
    <w:rsid w:val="00EA37D8"/>
    <w:rsid w:val="00EA38EA"/>
    <w:rsid w:val="00EA40AE"/>
    <w:rsid w:val="00EA419F"/>
    <w:rsid w:val="00EA4405"/>
    <w:rsid w:val="00EA45D9"/>
    <w:rsid w:val="00EA48D4"/>
    <w:rsid w:val="00EA4D86"/>
    <w:rsid w:val="00EA51A3"/>
    <w:rsid w:val="00EA564C"/>
    <w:rsid w:val="00EA5728"/>
    <w:rsid w:val="00EA58CD"/>
    <w:rsid w:val="00EA63DE"/>
    <w:rsid w:val="00EA65A5"/>
    <w:rsid w:val="00EA694D"/>
    <w:rsid w:val="00EA6AA0"/>
    <w:rsid w:val="00EA6D95"/>
    <w:rsid w:val="00EA6DF7"/>
    <w:rsid w:val="00EA6ED1"/>
    <w:rsid w:val="00EA7142"/>
    <w:rsid w:val="00EA71F5"/>
    <w:rsid w:val="00EA73D4"/>
    <w:rsid w:val="00EA7477"/>
    <w:rsid w:val="00EA77E9"/>
    <w:rsid w:val="00EB025C"/>
    <w:rsid w:val="00EB04CB"/>
    <w:rsid w:val="00EB04E6"/>
    <w:rsid w:val="00EB055F"/>
    <w:rsid w:val="00EB0C43"/>
    <w:rsid w:val="00EB0DCE"/>
    <w:rsid w:val="00EB10D4"/>
    <w:rsid w:val="00EB1764"/>
    <w:rsid w:val="00EB1EA8"/>
    <w:rsid w:val="00EB1EDE"/>
    <w:rsid w:val="00EB1F63"/>
    <w:rsid w:val="00EB2027"/>
    <w:rsid w:val="00EB21AE"/>
    <w:rsid w:val="00EB21FD"/>
    <w:rsid w:val="00EB229C"/>
    <w:rsid w:val="00EB27EC"/>
    <w:rsid w:val="00EB2BCA"/>
    <w:rsid w:val="00EB3135"/>
    <w:rsid w:val="00EB33C2"/>
    <w:rsid w:val="00EB378A"/>
    <w:rsid w:val="00EB3890"/>
    <w:rsid w:val="00EB392E"/>
    <w:rsid w:val="00EB39B1"/>
    <w:rsid w:val="00EB3AEA"/>
    <w:rsid w:val="00EB3C44"/>
    <w:rsid w:val="00EB40B3"/>
    <w:rsid w:val="00EB417D"/>
    <w:rsid w:val="00EB41BE"/>
    <w:rsid w:val="00EB4608"/>
    <w:rsid w:val="00EB4B80"/>
    <w:rsid w:val="00EB4C45"/>
    <w:rsid w:val="00EB4E04"/>
    <w:rsid w:val="00EB51F8"/>
    <w:rsid w:val="00EB5277"/>
    <w:rsid w:val="00EB5546"/>
    <w:rsid w:val="00EB5690"/>
    <w:rsid w:val="00EB5A9E"/>
    <w:rsid w:val="00EB628F"/>
    <w:rsid w:val="00EB658C"/>
    <w:rsid w:val="00EB6930"/>
    <w:rsid w:val="00EB6A86"/>
    <w:rsid w:val="00EB6B82"/>
    <w:rsid w:val="00EB6DE0"/>
    <w:rsid w:val="00EB6F2D"/>
    <w:rsid w:val="00EB73D4"/>
    <w:rsid w:val="00EB746A"/>
    <w:rsid w:val="00EB750C"/>
    <w:rsid w:val="00EB7630"/>
    <w:rsid w:val="00EB7812"/>
    <w:rsid w:val="00EB7A1B"/>
    <w:rsid w:val="00EB7ACE"/>
    <w:rsid w:val="00EB7B29"/>
    <w:rsid w:val="00EB7D8C"/>
    <w:rsid w:val="00EB7FE3"/>
    <w:rsid w:val="00EC022E"/>
    <w:rsid w:val="00EC0382"/>
    <w:rsid w:val="00EC0491"/>
    <w:rsid w:val="00EC0887"/>
    <w:rsid w:val="00EC08E0"/>
    <w:rsid w:val="00EC0E2F"/>
    <w:rsid w:val="00EC112A"/>
    <w:rsid w:val="00EC1267"/>
    <w:rsid w:val="00EC1495"/>
    <w:rsid w:val="00EC19D3"/>
    <w:rsid w:val="00EC1DD5"/>
    <w:rsid w:val="00EC2459"/>
    <w:rsid w:val="00EC2767"/>
    <w:rsid w:val="00EC2B7D"/>
    <w:rsid w:val="00EC2D29"/>
    <w:rsid w:val="00EC3610"/>
    <w:rsid w:val="00EC363A"/>
    <w:rsid w:val="00EC3718"/>
    <w:rsid w:val="00EC4001"/>
    <w:rsid w:val="00EC408F"/>
    <w:rsid w:val="00EC48C3"/>
    <w:rsid w:val="00EC491C"/>
    <w:rsid w:val="00EC49EB"/>
    <w:rsid w:val="00EC4A30"/>
    <w:rsid w:val="00EC5116"/>
    <w:rsid w:val="00EC5FCE"/>
    <w:rsid w:val="00EC6182"/>
    <w:rsid w:val="00EC618D"/>
    <w:rsid w:val="00EC622E"/>
    <w:rsid w:val="00EC6433"/>
    <w:rsid w:val="00EC65CA"/>
    <w:rsid w:val="00EC6835"/>
    <w:rsid w:val="00EC687F"/>
    <w:rsid w:val="00EC6A01"/>
    <w:rsid w:val="00EC6B1D"/>
    <w:rsid w:val="00EC712E"/>
    <w:rsid w:val="00EC71F4"/>
    <w:rsid w:val="00EC7431"/>
    <w:rsid w:val="00EC74D4"/>
    <w:rsid w:val="00EC7A4B"/>
    <w:rsid w:val="00ED006C"/>
    <w:rsid w:val="00ED0549"/>
    <w:rsid w:val="00ED05B4"/>
    <w:rsid w:val="00ED06BD"/>
    <w:rsid w:val="00ED0850"/>
    <w:rsid w:val="00ED1011"/>
    <w:rsid w:val="00ED1018"/>
    <w:rsid w:val="00ED122A"/>
    <w:rsid w:val="00ED15D6"/>
    <w:rsid w:val="00ED177D"/>
    <w:rsid w:val="00ED1C3F"/>
    <w:rsid w:val="00ED1EE4"/>
    <w:rsid w:val="00ED23F1"/>
    <w:rsid w:val="00ED2668"/>
    <w:rsid w:val="00ED29C4"/>
    <w:rsid w:val="00ED2C29"/>
    <w:rsid w:val="00ED3270"/>
    <w:rsid w:val="00ED3604"/>
    <w:rsid w:val="00ED36A5"/>
    <w:rsid w:val="00ED3775"/>
    <w:rsid w:val="00ED3D21"/>
    <w:rsid w:val="00ED3ECA"/>
    <w:rsid w:val="00ED4690"/>
    <w:rsid w:val="00ED49D3"/>
    <w:rsid w:val="00ED4A0B"/>
    <w:rsid w:val="00ED4F19"/>
    <w:rsid w:val="00ED4FAE"/>
    <w:rsid w:val="00ED524C"/>
    <w:rsid w:val="00ED60BD"/>
    <w:rsid w:val="00ED63A6"/>
    <w:rsid w:val="00ED64D0"/>
    <w:rsid w:val="00ED667C"/>
    <w:rsid w:val="00ED69CA"/>
    <w:rsid w:val="00ED6C17"/>
    <w:rsid w:val="00ED6F01"/>
    <w:rsid w:val="00ED759E"/>
    <w:rsid w:val="00ED78B6"/>
    <w:rsid w:val="00ED7D53"/>
    <w:rsid w:val="00ED7F51"/>
    <w:rsid w:val="00EE00AC"/>
    <w:rsid w:val="00EE04C9"/>
    <w:rsid w:val="00EE05AB"/>
    <w:rsid w:val="00EE0731"/>
    <w:rsid w:val="00EE0A4C"/>
    <w:rsid w:val="00EE0B14"/>
    <w:rsid w:val="00EE0B5B"/>
    <w:rsid w:val="00EE0C31"/>
    <w:rsid w:val="00EE0C4C"/>
    <w:rsid w:val="00EE0F02"/>
    <w:rsid w:val="00EE12C4"/>
    <w:rsid w:val="00EE1662"/>
    <w:rsid w:val="00EE188D"/>
    <w:rsid w:val="00EE1A64"/>
    <w:rsid w:val="00EE1C1B"/>
    <w:rsid w:val="00EE1FCD"/>
    <w:rsid w:val="00EE24D5"/>
    <w:rsid w:val="00EE29EE"/>
    <w:rsid w:val="00EE2B9A"/>
    <w:rsid w:val="00EE2F31"/>
    <w:rsid w:val="00EE2FBD"/>
    <w:rsid w:val="00EE309A"/>
    <w:rsid w:val="00EE3CF9"/>
    <w:rsid w:val="00EE3E25"/>
    <w:rsid w:val="00EE3E73"/>
    <w:rsid w:val="00EE3F92"/>
    <w:rsid w:val="00EE4179"/>
    <w:rsid w:val="00EE4186"/>
    <w:rsid w:val="00EE437B"/>
    <w:rsid w:val="00EE44BF"/>
    <w:rsid w:val="00EE461F"/>
    <w:rsid w:val="00EE4706"/>
    <w:rsid w:val="00EE4A75"/>
    <w:rsid w:val="00EE5041"/>
    <w:rsid w:val="00EE5106"/>
    <w:rsid w:val="00EE5123"/>
    <w:rsid w:val="00EE5189"/>
    <w:rsid w:val="00EE584C"/>
    <w:rsid w:val="00EE5AD2"/>
    <w:rsid w:val="00EE5FD7"/>
    <w:rsid w:val="00EE6020"/>
    <w:rsid w:val="00EE68DE"/>
    <w:rsid w:val="00EE69EC"/>
    <w:rsid w:val="00EE6FC4"/>
    <w:rsid w:val="00EE7C44"/>
    <w:rsid w:val="00EE7CB2"/>
    <w:rsid w:val="00EE7DE3"/>
    <w:rsid w:val="00EE7E60"/>
    <w:rsid w:val="00EF02A8"/>
    <w:rsid w:val="00EF0543"/>
    <w:rsid w:val="00EF0563"/>
    <w:rsid w:val="00EF0645"/>
    <w:rsid w:val="00EF0CA4"/>
    <w:rsid w:val="00EF0D67"/>
    <w:rsid w:val="00EF0E0B"/>
    <w:rsid w:val="00EF20B4"/>
    <w:rsid w:val="00EF2386"/>
    <w:rsid w:val="00EF26B7"/>
    <w:rsid w:val="00EF27D4"/>
    <w:rsid w:val="00EF2B3E"/>
    <w:rsid w:val="00EF2C08"/>
    <w:rsid w:val="00EF45C6"/>
    <w:rsid w:val="00EF4F44"/>
    <w:rsid w:val="00EF56FC"/>
    <w:rsid w:val="00EF635A"/>
    <w:rsid w:val="00EF66DE"/>
    <w:rsid w:val="00EF67A6"/>
    <w:rsid w:val="00EF68CA"/>
    <w:rsid w:val="00EF6B39"/>
    <w:rsid w:val="00EF6DC9"/>
    <w:rsid w:val="00EF722B"/>
    <w:rsid w:val="00EF7535"/>
    <w:rsid w:val="00EF756F"/>
    <w:rsid w:val="00EF75BD"/>
    <w:rsid w:val="00EF79A9"/>
    <w:rsid w:val="00EF7F0E"/>
    <w:rsid w:val="00F00111"/>
    <w:rsid w:val="00F004AB"/>
    <w:rsid w:val="00F007C7"/>
    <w:rsid w:val="00F008F1"/>
    <w:rsid w:val="00F00A31"/>
    <w:rsid w:val="00F00A60"/>
    <w:rsid w:val="00F00D83"/>
    <w:rsid w:val="00F00EA7"/>
    <w:rsid w:val="00F019AF"/>
    <w:rsid w:val="00F01B6A"/>
    <w:rsid w:val="00F01B8A"/>
    <w:rsid w:val="00F01BD3"/>
    <w:rsid w:val="00F01F70"/>
    <w:rsid w:val="00F020A0"/>
    <w:rsid w:val="00F02136"/>
    <w:rsid w:val="00F02652"/>
    <w:rsid w:val="00F03329"/>
    <w:rsid w:val="00F033DE"/>
    <w:rsid w:val="00F034DE"/>
    <w:rsid w:val="00F03532"/>
    <w:rsid w:val="00F0373D"/>
    <w:rsid w:val="00F03846"/>
    <w:rsid w:val="00F03CA6"/>
    <w:rsid w:val="00F03F33"/>
    <w:rsid w:val="00F049DF"/>
    <w:rsid w:val="00F04C2F"/>
    <w:rsid w:val="00F04E0C"/>
    <w:rsid w:val="00F04E8D"/>
    <w:rsid w:val="00F051C2"/>
    <w:rsid w:val="00F05695"/>
    <w:rsid w:val="00F056C6"/>
    <w:rsid w:val="00F058C7"/>
    <w:rsid w:val="00F05F50"/>
    <w:rsid w:val="00F062CA"/>
    <w:rsid w:val="00F0644D"/>
    <w:rsid w:val="00F06E49"/>
    <w:rsid w:val="00F075B1"/>
    <w:rsid w:val="00F075D0"/>
    <w:rsid w:val="00F07C00"/>
    <w:rsid w:val="00F07C99"/>
    <w:rsid w:val="00F07F6E"/>
    <w:rsid w:val="00F10946"/>
    <w:rsid w:val="00F10B6E"/>
    <w:rsid w:val="00F10D44"/>
    <w:rsid w:val="00F10FEC"/>
    <w:rsid w:val="00F1112D"/>
    <w:rsid w:val="00F11151"/>
    <w:rsid w:val="00F112E4"/>
    <w:rsid w:val="00F113B3"/>
    <w:rsid w:val="00F115AD"/>
    <w:rsid w:val="00F11EB1"/>
    <w:rsid w:val="00F1283B"/>
    <w:rsid w:val="00F128C1"/>
    <w:rsid w:val="00F12EF1"/>
    <w:rsid w:val="00F1308F"/>
    <w:rsid w:val="00F13787"/>
    <w:rsid w:val="00F138B7"/>
    <w:rsid w:val="00F1394E"/>
    <w:rsid w:val="00F13D75"/>
    <w:rsid w:val="00F13ECE"/>
    <w:rsid w:val="00F146B4"/>
    <w:rsid w:val="00F14A77"/>
    <w:rsid w:val="00F1508A"/>
    <w:rsid w:val="00F15095"/>
    <w:rsid w:val="00F151FE"/>
    <w:rsid w:val="00F15623"/>
    <w:rsid w:val="00F15638"/>
    <w:rsid w:val="00F15B35"/>
    <w:rsid w:val="00F15D0E"/>
    <w:rsid w:val="00F16403"/>
    <w:rsid w:val="00F1670A"/>
    <w:rsid w:val="00F16908"/>
    <w:rsid w:val="00F16AA0"/>
    <w:rsid w:val="00F16AA3"/>
    <w:rsid w:val="00F16BDC"/>
    <w:rsid w:val="00F16F4D"/>
    <w:rsid w:val="00F17706"/>
    <w:rsid w:val="00F17D08"/>
    <w:rsid w:val="00F17DFF"/>
    <w:rsid w:val="00F205C2"/>
    <w:rsid w:val="00F20606"/>
    <w:rsid w:val="00F218A3"/>
    <w:rsid w:val="00F218CC"/>
    <w:rsid w:val="00F22155"/>
    <w:rsid w:val="00F2226A"/>
    <w:rsid w:val="00F22B19"/>
    <w:rsid w:val="00F22D01"/>
    <w:rsid w:val="00F232F2"/>
    <w:rsid w:val="00F2336A"/>
    <w:rsid w:val="00F2376F"/>
    <w:rsid w:val="00F2393D"/>
    <w:rsid w:val="00F23A9E"/>
    <w:rsid w:val="00F23ACC"/>
    <w:rsid w:val="00F23DFD"/>
    <w:rsid w:val="00F24652"/>
    <w:rsid w:val="00F24D22"/>
    <w:rsid w:val="00F24E17"/>
    <w:rsid w:val="00F25579"/>
    <w:rsid w:val="00F256E7"/>
    <w:rsid w:val="00F257FE"/>
    <w:rsid w:val="00F258CC"/>
    <w:rsid w:val="00F25BB2"/>
    <w:rsid w:val="00F25E92"/>
    <w:rsid w:val="00F260C3"/>
    <w:rsid w:val="00F262F7"/>
    <w:rsid w:val="00F263CB"/>
    <w:rsid w:val="00F2640A"/>
    <w:rsid w:val="00F26495"/>
    <w:rsid w:val="00F267CE"/>
    <w:rsid w:val="00F26F2D"/>
    <w:rsid w:val="00F27714"/>
    <w:rsid w:val="00F27971"/>
    <w:rsid w:val="00F2798E"/>
    <w:rsid w:val="00F27AB4"/>
    <w:rsid w:val="00F27ECE"/>
    <w:rsid w:val="00F3001C"/>
    <w:rsid w:val="00F30074"/>
    <w:rsid w:val="00F3023C"/>
    <w:rsid w:val="00F30DFD"/>
    <w:rsid w:val="00F30E9A"/>
    <w:rsid w:val="00F3117B"/>
    <w:rsid w:val="00F31270"/>
    <w:rsid w:val="00F31332"/>
    <w:rsid w:val="00F314FE"/>
    <w:rsid w:val="00F31A0D"/>
    <w:rsid w:val="00F31EE3"/>
    <w:rsid w:val="00F31F85"/>
    <w:rsid w:val="00F3212B"/>
    <w:rsid w:val="00F32576"/>
    <w:rsid w:val="00F3266B"/>
    <w:rsid w:val="00F329DF"/>
    <w:rsid w:val="00F32A60"/>
    <w:rsid w:val="00F32F09"/>
    <w:rsid w:val="00F32F0A"/>
    <w:rsid w:val="00F32F0C"/>
    <w:rsid w:val="00F32F66"/>
    <w:rsid w:val="00F33327"/>
    <w:rsid w:val="00F342F7"/>
    <w:rsid w:val="00F3442B"/>
    <w:rsid w:val="00F34B17"/>
    <w:rsid w:val="00F34D2F"/>
    <w:rsid w:val="00F34DD3"/>
    <w:rsid w:val="00F35532"/>
    <w:rsid w:val="00F359C4"/>
    <w:rsid w:val="00F35ADC"/>
    <w:rsid w:val="00F35AFA"/>
    <w:rsid w:val="00F35D18"/>
    <w:rsid w:val="00F35FC4"/>
    <w:rsid w:val="00F36067"/>
    <w:rsid w:val="00F364C1"/>
    <w:rsid w:val="00F365CB"/>
    <w:rsid w:val="00F3675B"/>
    <w:rsid w:val="00F367A5"/>
    <w:rsid w:val="00F3686E"/>
    <w:rsid w:val="00F36BF5"/>
    <w:rsid w:val="00F36C31"/>
    <w:rsid w:val="00F36C97"/>
    <w:rsid w:val="00F36F66"/>
    <w:rsid w:val="00F3710A"/>
    <w:rsid w:val="00F372EF"/>
    <w:rsid w:val="00F37954"/>
    <w:rsid w:val="00F40278"/>
    <w:rsid w:val="00F40498"/>
    <w:rsid w:val="00F406B3"/>
    <w:rsid w:val="00F40993"/>
    <w:rsid w:val="00F40A22"/>
    <w:rsid w:val="00F40B70"/>
    <w:rsid w:val="00F41111"/>
    <w:rsid w:val="00F411A7"/>
    <w:rsid w:val="00F4120E"/>
    <w:rsid w:val="00F413A8"/>
    <w:rsid w:val="00F41BA2"/>
    <w:rsid w:val="00F41D12"/>
    <w:rsid w:val="00F41E44"/>
    <w:rsid w:val="00F42190"/>
    <w:rsid w:val="00F422BA"/>
    <w:rsid w:val="00F42556"/>
    <w:rsid w:val="00F4274E"/>
    <w:rsid w:val="00F42903"/>
    <w:rsid w:val="00F42A69"/>
    <w:rsid w:val="00F42C19"/>
    <w:rsid w:val="00F42C72"/>
    <w:rsid w:val="00F42D56"/>
    <w:rsid w:val="00F42EB7"/>
    <w:rsid w:val="00F43381"/>
    <w:rsid w:val="00F43BE8"/>
    <w:rsid w:val="00F43C74"/>
    <w:rsid w:val="00F44038"/>
    <w:rsid w:val="00F44121"/>
    <w:rsid w:val="00F445AF"/>
    <w:rsid w:val="00F445F7"/>
    <w:rsid w:val="00F44C03"/>
    <w:rsid w:val="00F45055"/>
    <w:rsid w:val="00F4505D"/>
    <w:rsid w:val="00F45218"/>
    <w:rsid w:val="00F454DC"/>
    <w:rsid w:val="00F45A6E"/>
    <w:rsid w:val="00F45BD4"/>
    <w:rsid w:val="00F45BFA"/>
    <w:rsid w:val="00F467DC"/>
    <w:rsid w:val="00F468CA"/>
    <w:rsid w:val="00F4733F"/>
    <w:rsid w:val="00F47EDD"/>
    <w:rsid w:val="00F47FF7"/>
    <w:rsid w:val="00F50241"/>
    <w:rsid w:val="00F5064A"/>
    <w:rsid w:val="00F50761"/>
    <w:rsid w:val="00F519AE"/>
    <w:rsid w:val="00F51BCB"/>
    <w:rsid w:val="00F51FDA"/>
    <w:rsid w:val="00F521C7"/>
    <w:rsid w:val="00F52413"/>
    <w:rsid w:val="00F525F3"/>
    <w:rsid w:val="00F52C98"/>
    <w:rsid w:val="00F52E34"/>
    <w:rsid w:val="00F52F68"/>
    <w:rsid w:val="00F52F70"/>
    <w:rsid w:val="00F534FA"/>
    <w:rsid w:val="00F53784"/>
    <w:rsid w:val="00F5384D"/>
    <w:rsid w:val="00F53BF4"/>
    <w:rsid w:val="00F5403F"/>
    <w:rsid w:val="00F5428D"/>
    <w:rsid w:val="00F545A0"/>
    <w:rsid w:val="00F5488E"/>
    <w:rsid w:val="00F549C8"/>
    <w:rsid w:val="00F552BC"/>
    <w:rsid w:val="00F553E9"/>
    <w:rsid w:val="00F55D6C"/>
    <w:rsid w:val="00F561ED"/>
    <w:rsid w:val="00F56251"/>
    <w:rsid w:val="00F56A25"/>
    <w:rsid w:val="00F572A1"/>
    <w:rsid w:val="00F573B5"/>
    <w:rsid w:val="00F57416"/>
    <w:rsid w:val="00F57C39"/>
    <w:rsid w:val="00F57D9A"/>
    <w:rsid w:val="00F6005D"/>
    <w:rsid w:val="00F601E6"/>
    <w:rsid w:val="00F6033B"/>
    <w:rsid w:val="00F60827"/>
    <w:rsid w:val="00F61535"/>
    <w:rsid w:val="00F616CC"/>
    <w:rsid w:val="00F61AFF"/>
    <w:rsid w:val="00F61CF0"/>
    <w:rsid w:val="00F61D1C"/>
    <w:rsid w:val="00F61EAF"/>
    <w:rsid w:val="00F62534"/>
    <w:rsid w:val="00F62655"/>
    <w:rsid w:val="00F62696"/>
    <w:rsid w:val="00F62790"/>
    <w:rsid w:val="00F62C27"/>
    <w:rsid w:val="00F62E0B"/>
    <w:rsid w:val="00F63378"/>
    <w:rsid w:val="00F63789"/>
    <w:rsid w:val="00F63AC4"/>
    <w:rsid w:val="00F63F07"/>
    <w:rsid w:val="00F6471C"/>
    <w:rsid w:val="00F64B9F"/>
    <w:rsid w:val="00F64D87"/>
    <w:rsid w:val="00F64EEA"/>
    <w:rsid w:val="00F650E0"/>
    <w:rsid w:val="00F65501"/>
    <w:rsid w:val="00F658BB"/>
    <w:rsid w:val="00F659E8"/>
    <w:rsid w:val="00F65C16"/>
    <w:rsid w:val="00F65C7D"/>
    <w:rsid w:val="00F65F7A"/>
    <w:rsid w:val="00F65F8F"/>
    <w:rsid w:val="00F668BD"/>
    <w:rsid w:val="00F6692A"/>
    <w:rsid w:val="00F66A42"/>
    <w:rsid w:val="00F66A6C"/>
    <w:rsid w:val="00F66C58"/>
    <w:rsid w:val="00F67D05"/>
    <w:rsid w:val="00F7035D"/>
    <w:rsid w:val="00F70594"/>
    <w:rsid w:val="00F705DF"/>
    <w:rsid w:val="00F70623"/>
    <w:rsid w:val="00F70685"/>
    <w:rsid w:val="00F70857"/>
    <w:rsid w:val="00F70A81"/>
    <w:rsid w:val="00F71100"/>
    <w:rsid w:val="00F7121A"/>
    <w:rsid w:val="00F71246"/>
    <w:rsid w:val="00F71327"/>
    <w:rsid w:val="00F7138B"/>
    <w:rsid w:val="00F71539"/>
    <w:rsid w:val="00F716ED"/>
    <w:rsid w:val="00F719CB"/>
    <w:rsid w:val="00F71BC5"/>
    <w:rsid w:val="00F71F90"/>
    <w:rsid w:val="00F720E8"/>
    <w:rsid w:val="00F72349"/>
    <w:rsid w:val="00F72487"/>
    <w:rsid w:val="00F72502"/>
    <w:rsid w:val="00F72513"/>
    <w:rsid w:val="00F7251A"/>
    <w:rsid w:val="00F72699"/>
    <w:rsid w:val="00F72718"/>
    <w:rsid w:val="00F727E4"/>
    <w:rsid w:val="00F7285E"/>
    <w:rsid w:val="00F72C13"/>
    <w:rsid w:val="00F72D32"/>
    <w:rsid w:val="00F72D81"/>
    <w:rsid w:val="00F72FF8"/>
    <w:rsid w:val="00F73170"/>
    <w:rsid w:val="00F73191"/>
    <w:rsid w:val="00F735FB"/>
    <w:rsid w:val="00F73812"/>
    <w:rsid w:val="00F73AED"/>
    <w:rsid w:val="00F74213"/>
    <w:rsid w:val="00F74DB3"/>
    <w:rsid w:val="00F75448"/>
    <w:rsid w:val="00F756F0"/>
    <w:rsid w:val="00F75743"/>
    <w:rsid w:val="00F75E73"/>
    <w:rsid w:val="00F76039"/>
    <w:rsid w:val="00F76133"/>
    <w:rsid w:val="00F7644F"/>
    <w:rsid w:val="00F774BC"/>
    <w:rsid w:val="00F7764D"/>
    <w:rsid w:val="00F77AA0"/>
    <w:rsid w:val="00F77D1D"/>
    <w:rsid w:val="00F803CC"/>
    <w:rsid w:val="00F81087"/>
    <w:rsid w:val="00F818E5"/>
    <w:rsid w:val="00F81A55"/>
    <w:rsid w:val="00F81BDF"/>
    <w:rsid w:val="00F8238B"/>
    <w:rsid w:val="00F82508"/>
    <w:rsid w:val="00F8287E"/>
    <w:rsid w:val="00F8333F"/>
    <w:rsid w:val="00F83659"/>
    <w:rsid w:val="00F83AC5"/>
    <w:rsid w:val="00F83E64"/>
    <w:rsid w:val="00F83EA3"/>
    <w:rsid w:val="00F84374"/>
    <w:rsid w:val="00F846C9"/>
    <w:rsid w:val="00F84C07"/>
    <w:rsid w:val="00F84C96"/>
    <w:rsid w:val="00F84D3A"/>
    <w:rsid w:val="00F84D9A"/>
    <w:rsid w:val="00F85023"/>
    <w:rsid w:val="00F85267"/>
    <w:rsid w:val="00F85691"/>
    <w:rsid w:val="00F8585C"/>
    <w:rsid w:val="00F862E1"/>
    <w:rsid w:val="00F86E07"/>
    <w:rsid w:val="00F87107"/>
    <w:rsid w:val="00F87192"/>
    <w:rsid w:val="00F872B2"/>
    <w:rsid w:val="00F87343"/>
    <w:rsid w:val="00F87651"/>
    <w:rsid w:val="00F879C4"/>
    <w:rsid w:val="00F87F52"/>
    <w:rsid w:val="00F87F6C"/>
    <w:rsid w:val="00F9028A"/>
    <w:rsid w:val="00F90304"/>
    <w:rsid w:val="00F908CD"/>
    <w:rsid w:val="00F9131A"/>
    <w:rsid w:val="00F925D4"/>
    <w:rsid w:val="00F92727"/>
    <w:rsid w:val="00F92739"/>
    <w:rsid w:val="00F92A2E"/>
    <w:rsid w:val="00F92B94"/>
    <w:rsid w:val="00F92C4E"/>
    <w:rsid w:val="00F92D44"/>
    <w:rsid w:val="00F92E0E"/>
    <w:rsid w:val="00F9301A"/>
    <w:rsid w:val="00F93201"/>
    <w:rsid w:val="00F9395B"/>
    <w:rsid w:val="00F9452A"/>
    <w:rsid w:val="00F945A9"/>
    <w:rsid w:val="00F94B6B"/>
    <w:rsid w:val="00F94E56"/>
    <w:rsid w:val="00F953F7"/>
    <w:rsid w:val="00F95526"/>
    <w:rsid w:val="00F95BC4"/>
    <w:rsid w:val="00F95C2D"/>
    <w:rsid w:val="00F95DCC"/>
    <w:rsid w:val="00F962A4"/>
    <w:rsid w:val="00F963F5"/>
    <w:rsid w:val="00F96436"/>
    <w:rsid w:val="00F964B7"/>
    <w:rsid w:val="00F964DC"/>
    <w:rsid w:val="00F96851"/>
    <w:rsid w:val="00F96AA5"/>
    <w:rsid w:val="00F96B7E"/>
    <w:rsid w:val="00F96D7B"/>
    <w:rsid w:val="00F96EA8"/>
    <w:rsid w:val="00F96FBD"/>
    <w:rsid w:val="00F97A40"/>
    <w:rsid w:val="00F97D11"/>
    <w:rsid w:val="00FA00B0"/>
    <w:rsid w:val="00FA05CD"/>
    <w:rsid w:val="00FA0C3E"/>
    <w:rsid w:val="00FA0D68"/>
    <w:rsid w:val="00FA0E15"/>
    <w:rsid w:val="00FA0ECF"/>
    <w:rsid w:val="00FA0F17"/>
    <w:rsid w:val="00FA100B"/>
    <w:rsid w:val="00FA121A"/>
    <w:rsid w:val="00FA1561"/>
    <w:rsid w:val="00FA1FE0"/>
    <w:rsid w:val="00FA2271"/>
    <w:rsid w:val="00FA2464"/>
    <w:rsid w:val="00FA260E"/>
    <w:rsid w:val="00FA2626"/>
    <w:rsid w:val="00FA2962"/>
    <w:rsid w:val="00FA2E6C"/>
    <w:rsid w:val="00FA2EB1"/>
    <w:rsid w:val="00FA31C7"/>
    <w:rsid w:val="00FA31F4"/>
    <w:rsid w:val="00FA32C2"/>
    <w:rsid w:val="00FA32C4"/>
    <w:rsid w:val="00FA4053"/>
    <w:rsid w:val="00FA43C1"/>
    <w:rsid w:val="00FA4411"/>
    <w:rsid w:val="00FA4616"/>
    <w:rsid w:val="00FA4A38"/>
    <w:rsid w:val="00FA4CE7"/>
    <w:rsid w:val="00FA58A2"/>
    <w:rsid w:val="00FA5956"/>
    <w:rsid w:val="00FA62E0"/>
    <w:rsid w:val="00FA631F"/>
    <w:rsid w:val="00FA640B"/>
    <w:rsid w:val="00FA6788"/>
    <w:rsid w:val="00FA6A30"/>
    <w:rsid w:val="00FA7064"/>
    <w:rsid w:val="00FA7C99"/>
    <w:rsid w:val="00FA7C9C"/>
    <w:rsid w:val="00FA7D54"/>
    <w:rsid w:val="00FA7DFD"/>
    <w:rsid w:val="00FB03DE"/>
    <w:rsid w:val="00FB0A16"/>
    <w:rsid w:val="00FB0EFA"/>
    <w:rsid w:val="00FB1173"/>
    <w:rsid w:val="00FB12C6"/>
    <w:rsid w:val="00FB1956"/>
    <w:rsid w:val="00FB1FB1"/>
    <w:rsid w:val="00FB2658"/>
    <w:rsid w:val="00FB29D0"/>
    <w:rsid w:val="00FB2FAB"/>
    <w:rsid w:val="00FB326B"/>
    <w:rsid w:val="00FB34DB"/>
    <w:rsid w:val="00FB362D"/>
    <w:rsid w:val="00FB3670"/>
    <w:rsid w:val="00FB3A06"/>
    <w:rsid w:val="00FB408F"/>
    <w:rsid w:val="00FB41CA"/>
    <w:rsid w:val="00FB444F"/>
    <w:rsid w:val="00FB47A4"/>
    <w:rsid w:val="00FB4A79"/>
    <w:rsid w:val="00FB4F34"/>
    <w:rsid w:val="00FB53DD"/>
    <w:rsid w:val="00FB54C8"/>
    <w:rsid w:val="00FB5A7E"/>
    <w:rsid w:val="00FB5E55"/>
    <w:rsid w:val="00FB66E9"/>
    <w:rsid w:val="00FB69D4"/>
    <w:rsid w:val="00FB70AB"/>
    <w:rsid w:val="00FB7154"/>
    <w:rsid w:val="00FB7395"/>
    <w:rsid w:val="00FB77D6"/>
    <w:rsid w:val="00FB783A"/>
    <w:rsid w:val="00FB7A38"/>
    <w:rsid w:val="00FB7DFA"/>
    <w:rsid w:val="00FB7EE3"/>
    <w:rsid w:val="00FC0126"/>
    <w:rsid w:val="00FC0327"/>
    <w:rsid w:val="00FC062C"/>
    <w:rsid w:val="00FC145E"/>
    <w:rsid w:val="00FC16E0"/>
    <w:rsid w:val="00FC1821"/>
    <w:rsid w:val="00FC1849"/>
    <w:rsid w:val="00FC19E9"/>
    <w:rsid w:val="00FC1A30"/>
    <w:rsid w:val="00FC21B8"/>
    <w:rsid w:val="00FC2882"/>
    <w:rsid w:val="00FC29B4"/>
    <w:rsid w:val="00FC29C2"/>
    <w:rsid w:val="00FC2D01"/>
    <w:rsid w:val="00FC2EF6"/>
    <w:rsid w:val="00FC316C"/>
    <w:rsid w:val="00FC3318"/>
    <w:rsid w:val="00FC351B"/>
    <w:rsid w:val="00FC35F4"/>
    <w:rsid w:val="00FC3620"/>
    <w:rsid w:val="00FC377C"/>
    <w:rsid w:val="00FC3B13"/>
    <w:rsid w:val="00FC419B"/>
    <w:rsid w:val="00FC4B40"/>
    <w:rsid w:val="00FC4C4F"/>
    <w:rsid w:val="00FC4D6B"/>
    <w:rsid w:val="00FC4FC4"/>
    <w:rsid w:val="00FC5043"/>
    <w:rsid w:val="00FC5335"/>
    <w:rsid w:val="00FC5350"/>
    <w:rsid w:val="00FC53A1"/>
    <w:rsid w:val="00FC5626"/>
    <w:rsid w:val="00FC56DB"/>
    <w:rsid w:val="00FC5A39"/>
    <w:rsid w:val="00FC5BC8"/>
    <w:rsid w:val="00FC6649"/>
    <w:rsid w:val="00FC6A62"/>
    <w:rsid w:val="00FC6BEB"/>
    <w:rsid w:val="00FC6FD5"/>
    <w:rsid w:val="00FC737B"/>
    <w:rsid w:val="00FC7469"/>
    <w:rsid w:val="00FC75B7"/>
    <w:rsid w:val="00FC7616"/>
    <w:rsid w:val="00FC77FD"/>
    <w:rsid w:val="00FC7D6C"/>
    <w:rsid w:val="00FD023F"/>
    <w:rsid w:val="00FD0323"/>
    <w:rsid w:val="00FD0A7B"/>
    <w:rsid w:val="00FD0AED"/>
    <w:rsid w:val="00FD1378"/>
    <w:rsid w:val="00FD1562"/>
    <w:rsid w:val="00FD1936"/>
    <w:rsid w:val="00FD1BC2"/>
    <w:rsid w:val="00FD1CBE"/>
    <w:rsid w:val="00FD1D46"/>
    <w:rsid w:val="00FD2313"/>
    <w:rsid w:val="00FD247F"/>
    <w:rsid w:val="00FD3216"/>
    <w:rsid w:val="00FD357F"/>
    <w:rsid w:val="00FD3826"/>
    <w:rsid w:val="00FD3E2A"/>
    <w:rsid w:val="00FD3EC5"/>
    <w:rsid w:val="00FD402E"/>
    <w:rsid w:val="00FD409B"/>
    <w:rsid w:val="00FD4600"/>
    <w:rsid w:val="00FD4968"/>
    <w:rsid w:val="00FD4D91"/>
    <w:rsid w:val="00FD4F3F"/>
    <w:rsid w:val="00FD518F"/>
    <w:rsid w:val="00FD520E"/>
    <w:rsid w:val="00FD563C"/>
    <w:rsid w:val="00FD5735"/>
    <w:rsid w:val="00FD5852"/>
    <w:rsid w:val="00FD5B91"/>
    <w:rsid w:val="00FD5D9D"/>
    <w:rsid w:val="00FD5F73"/>
    <w:rsid w:val="00FD6332"/>
    <w:rsid w:val="00FD655F"/>
    <w:rsid w:val="00FD69C7"/>
    <w:rsid w:val="00FD6AA7"/>
    <w:rsid w:val="00FD6C5B"/>
    <w:rsid w:val="00FD711C"/>
    <w:rsid w:val="00FD762B"/>
    <w:rsid w:val="00FD7B35"/>
    <w:rsid w:val="00FD7C80"/>
    <w:rsid w:val="00FD7F7A"/>
    <w:rsid w:val="00FE06E0"/>
    <w:rsid w:val="00FE0B43"/>
    <w:rsid w:val="00FE0BE3"/>
    <w:rsid w:val="00FE0C75"/>
    <w:rsid w:val="00FE152C"/>
    <w:rsid w:val="00FE195B"/>
    <w:rsid w:val="00FE1A13"/>
    <w:rsid w:val="00FE1FE5"/>
    <w:rsid w:val="00FE213B"/>
    <w:rsid w:val="00FE2187"/>
    <w:rsid w:val="00FE26BB"/>
    <w:rsid w:val="00FE26CF"/>
    <w:rsid w:val="00FE2C5D"/>
    <w:rsid w:val="00FE2D54"/>
    <w:rsid w:val="00FE2EC0"/>
    <w:rsid w:val="00FE3105"/>
    <w:rsid w:val="00FE342D"/>
    <w:rsid w:val="00FE3506"/>
    <w:rsid w:val="00FE3EC9"/>
    <w:rsid w:val="00FE3F83"/>
    <w:rsid w:val="00FE3FDB"/>
    <w:rsid w:val="00FE4386"/>
    <w:rsid w:val="00FE4976"/>
    <w:rsid w:val="00FE4F53"/>
    <w:rsid w:val="00FE50FC"/>
    <w:rsid w:val="00FE51CD"/>
    <w:rsid w:val="00FE547E"/>
    <w:rsid w:val="00FE56E5"/>
    <w:rsid w:val="00FE5891"/>
    <w:rsid w:val="00FE5B57"/>
    <w:rsid w:val="00FE6161"/>
    <w:rsid w:val="00FE6187"/>
    <w:rsid w:val="00FE6733"/>
    <w:rsid w:val="00FE6768"/>
    <w:rsid w:val="00FE68E7"/>
    <w:rsid w:val="00FE6945"/>
    <w:rsid w:val="00FE6D97"/>
    <w:rsid w:val="00FE70B3"/>
    <w:rsid w:val="00FE71E7"/>
    <w:rsid w:val="00FE7357"/>
    <w:rsid w:val="00FE7537"/>
    <w:rsid w:val="00FE76BB"/>
    <w:rsid w:val="00FE76EF"/>
    <w:rsid w:val="00FE772E"/>
    <w:rsid w:val="00FE7B7A"/>
    <w:rsid w:val="00FE7EF3"/>
    <w:rsid w:val="00FF0F96"/>
    <w:rsid w:val="00FF147C"/>
    <w:rsid w:val="00FF1502"/>
    <w:rsid w:val="00FF159B"/>
    <w:rsid w:val="00FF1CD7"/>
    <w:rsid w:val="00FF2224"/>
    <w:rsid w:val="00FF2451"/>
    <w:rsid w:val="00FF26CA"/>
    <w:rsid w:val="00FF281C"/>
    <w:rsid w:val="00FF29F7"/>
    <w:rsid w:val="00FF2E4A"/>
    <w:rsid w:val="00FF2F61"/>
    <w:rsid w:val="00FF3042"/>
    <w:rsid w:val="00FF3312"/>
    <w:rsid w:val="00FF335B"/>
    <w:rsid w:val="00FF3479"/>
    <w:rsid w:val="00FF3491"/>
    <w:rsid w:val="00FF399C"/>
    <w:rsid w:val="00FF3AAA"/>
    <w:rsid w:val="00FF3CC4"/>
    <w:rsid w:val="00FF4459"/>
    <w:rsid w:val="00FF4585"/>
    <w:rsid w:val="00FF480E"/>
    <w:rsid w:val="00FF4853"/>
    <w:rsid w:val="00FF4854"/>
    <w:rsid w:val="00FF4A63"/>
    <w:rsid w:val="00FF4B60"/>
    <w:rsid w:val="00FF614D"/>
    <w:rsid w:val="00FF6834"/>
    <w:rsid w:val="00FF6884"/>
    <w:rsid w:val="00FF6B5E"/>
    <w:rsid w:val="00FF6DED"/>
    <w:rsid w:val="00FF7395"/>
    <w:rsid w:val="00FF7475"/>
    <w:rsid w:val="00FF7684"/>
    <w:rsid w:val="00FF7A5F"/>
    <w:rsid w:val="00FF7B59"/>
    <w:rsid w:val="00FF7F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C02EE70"/>
  <w15:chartTrackingRefBased/>
  <w15:docId w15:val="{C5081B4E-291B-4C5A-97AB-F7B8D221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0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eastAsia="x-none"/>
    </w:rPr>
  </w:style>
  <w:style w:type="paragraph" w:styleId="BodyText3">
    <w:name w:val="Body Text 3"/>
    <w:basedOn w:val="Normal"/>
    <w:pPr>
      <w:jc w:val="both"/>
    </w:pPr>
    <w:rPr>
      <w:sz w:val="32"/>
      <w:szCs w:val="32"/>
    </w:rPr>
  </w:style>
  <w:style w:type="paragraph" w:customStyle="1" w:styleId="a3">
    <w:name w:val="???????????"/>
    <w:basedOn w:val="Normal"/>
    <w:rsid w:val="00F00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F0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semiHidden/>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rsid w:val="00306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B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0175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B71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
      <w:sz w:val="22"/>
      <w:szCs w:val="22"/>
      <w:lang w:val="x-none" w:eastAsia="en-GB"/>
    </w:rPr>
  </w:style>
  <w:style w:type="character" w:customStyle="1" w:styleId="AccPolicysubheadCharChar">
    <w:name w:val="Acc Policy sub head Char Char"/>
    <w:link w:val="AccPolicysubheadChar"/>
    <w:rsid w:val="00B711A5"/>
    <w:rPr>
      <w:rFonts w:cs="Times New Roman"/>
      <w:b/>
      <w:sz w:val="22"/>
      <w:szCs w:val="22"/>
      <w:lang w:val="x-none" w:eastAsia="en-GB"/>
    </w:rPr>
  </w:style>
  <w:style w:type="paragraph" w:customStyle="1" w:styleId="AccPolicyalternativeChar">
    <w:name w:val="Acc Policy alternative Char"/>
    <w:basedOn w:val="AccPolicysubheadChar"/>
    <w:link w:val="AccPolicyalternativeCharChar"/>
    <w:autoRedefine/>
    <w:rsid w:val="005939B1"/>
    <w:rPr>
      <w:b w:val="0"/>
      <w:bCs/>
    </w:rPr>
  </w:style>
  <w:style w:type="character" w:customStyle="1" w:styleId="AccPolicyalternativeCharChar">
    <w:name w:val="Acc Policy alternative Char Char"/>
    <w:link w:val="AccPolicyalternativeChar"/>
    <w:rsid w:val="005939B1"/>
    <w:rPr>
      <w:bCs/>
      <w:sz w:val="22"/>
      <w:szCs w:val="22"/>
      <w:lang w:val="x-none" w:eastAsia="en-GB"/>
    </w:rPr>
  </w:style>
  <w:style w:type="paragraph" w:styleId="BalloonText">
    <w:name w:val="Balloon Text"/>
    <w:basedOn w:val="Normal"/>
    <w:semiHidden/>
    <w:rsid w:val="001E1F89"/>
    <w:rPr>
      <w:rFonts w:ascii="Tahoma" w:hAnsi="Tahoma"/>
      <w:sz w:val="16"/>
      <w:szCs w:val="18"/>
    </w:rPr>
  </w:style>
  <w:style w:type="paragraph" w:customStyle="1" w:styleId="acctstatementsub-heading">
    <w:name w:val="acct statement sub-heading"/>
    <w:aliases w:val="ass"/>
    <w:basedOn w:val="Normal"/>
    <w:next w:val="Normal"/>
    <w:rsid w:val="00606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uiPriority w:val="99"/>
    <w:rsid w:val="0003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paragraph" w:customStyle="1" w:styleId="AccPolicyHeading">
    <w:name w:val="Acc Policy Heading"/>
    <w:basedOn w:val="BodyText"/>
    <w:link w:val="AccPolicyHeadingChar"/>
    <w:autoRedefine/>
    <w:rsid w:val="008A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sid w:val="008A6966"/>
    <w:rPr>
      <w:rFonts w:ascii="Angsana New" w:hAnsi="Angsana New" w:cs="Angsana New"/>
      <w:b/>
      <w:bCs/>
      <w:i/>
      <w:iCs/>
      <w:sz w:val="30"/>
      <w:szCs w:val="30"/>
      <w:lang w:val="en-GB" w:eastAsia="en-US" w:bidi="th-TH"/>
    </w:rPr>
  </w:style>
  <w:style w:type="paragraph" w:customStyle="1" w:styleId="Char">
    <w:name w:val="Char"/>
    <w:basedOn w:val="Normal"/>
    <w:rsid w:val="00AE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block">
    <w:name w:val="block"/>
    <w:aliases w:val="b"/>
    <w:basedOn w:val="BodyText"/>
    <w:rsid w:val="0040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styleId="NoSpacing">
    <w:name w:val="No Spacing"/>
    <w:uiPriority w:val="1"/>
    <w:qFormat/>
    <w:rsid w:val="003F3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E0">
    <w:name w:val="?????????? E"/>
    <w:basedOn w:val="Normal"/>
    <w:rsid w:val="00DE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Char0">
    <w:name w:val="Char"/>
    <w:basedOn w:val="Normal"/>
    <w:rsid w:val="0024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mediumtext1">
    <w:name w:val="medium_text1"/>
    <w:rsid w:val="005C5A73"/>
    <w:rPr>
      <w:sz w:val="22"/>
      <w:szCs w:val="22"/>
    </w:rPr>
  </w:style>
  <w:style w:type="paragraph" w:customStyle="1" w:styleId="a5">
    <w:name w:val="??"/>
    <w:basedOn w:val="Normal"/>
    <w:rsid w:val="00EC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ccPolicysubhead">
    <w:name w:val="Acc Policy sub head"/>
    <w:basedOn w:val="BodyText"/>
    <w:next w:val="BodyText"/>
    <w:autoRedefine/>
    <w:rsid w:val="008B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eastAsia="Calibri" w:cs="Arial"/>
      <w:i/>
      <w:iCs/>
      <w:sz w:val="22"/>
      <w:szCs w:val="22"/>
    </w:rPr>
  </w:style>
  <w:style w:type="paragraph" w:customStyle="1" w:styleId="accttwolines">
    <w:name w:val="acct two lines"/>
    <w:aliases w:val="a2l"/>
    <w:basedOn w:val="Normal"/>
    <w:rsid w:val="00243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ListParagraph">
    <w:name w:val="List Paragraph"/>
    <w:basedOn w:val="Normal"/>
    <w:uiPriority w:val="34"/>
    <w:qFormat/>
    <w:rsid w:val="00F267CE"/>
    <w:pPr>
      <w:ind w:left="720"/>
      <w:contextualSpacing/>
    </w:pPr>
    <w:rPr>
      <w:szCs w:val="38"/>
    </w:rPr>
  </w:style>
  <w:style w:type="character" w:customStyle="1" w:styleId="HTMLPreformattedChar">
    <w:name w:val="HTML Preformatted Char"/>
    <w:link w:val="HTMLPreformatted"/>
    <w:uiPriority w:val="99"/>
    <w:rsid w:val="003031AB"/>
    <w:rPr>
      <w:rFonts w:ascii="Tahoma" w:hAnsi="Tahoma" w:cs="Tahoma"/>
    </w:rPr>
  </w:style>
  <w:style w:type="character" w:customStyle="1" w:styleId="BodyText2Char">
    <w:name w:val="Body Text 2 Char"/>
    <w:link w:val="BodyText2"/>
    <w:rsid w:val="00716DC7"/>
    <w:rPr>
      <w:sz w:val="30"/>
      <w:szCs w:val="30"/>
      <w:lang w:val="th-TH"/>
    </w:rPr>
  </w:style>
  <w:style w:type="character" w:styleId="Emphasis">
    <w:name w:val="Emphasis"/>
    <w:uiPriority w:val="20"/>
    <w:qFormat/>
    <w:rsid w:val="002665D2"/>
    <w:rPr>
      <w:i/>
      <w:iCs/>
    </w:rPr>
  </w:style>
  <w:style w:type="character" w:customStyle="1" w:styleId="BodyTextChar">
    <w:name w:val="Body Text Char"/>
    <w:aliases w:val="bt Char,body text Char,Body Char"/>
    <w:link w:val="BodyText"/>
    <w:rsid w:val="000B3524"/>
    <w:rPr>
      <w:sz w:val="30"/>
      <w:szCs w:val="30"/>
    </w:rPr>
  </w:style>
  <w:style w:type="character" w:customStyle="1" w:styleId="Heading5Char">
    <w:name w:val="Heading 5 Char"/>
    <w:link w:val="Heading5"/>
    <w:rsid w:val="00CC3F0D"/>
    <w:rPr>
      <w:b/>
      <w:bCs/>
      <w:sz w:val="32"/>
      <w:szCs w:val="32"/>
    </w:rPr>
  </w:style>
  <w:style w:type="paragraph" w:styleId="PlainText">
    <w:name w:val="Plain Text"/>
    <w:basedOn w:val="Normal"/>
    <w:link w:val="PlainTextChar"/>
    <w:rsid w:val="0059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59514C"/>
    <w:rPr>
      <w:rFonts w:ascii="Cordia New" w:eastAsia="Cordia New" w:hAnsi="Cordia New"/>
      <w:sz w:val="28"/>
      <w:szCs w:val="28"/>
      <w:lang w:val="x-none" w:eastAsia="x-none"/>
    </w:rPr>
  </w:style>
  <w:style w:type="paragraph" w:customStyle="1" w:styleId="Preformatted">
    <w:name w:val="Preformatted"/>
    <w:basedOn w:val="Normal"/>
    <w:link w:val="PreformattedChar"/>
    <w:rsid w:val="0026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val="x-none" w:eastAsia="th-TH"/>
    </w:rPr>
  </w:style>
  <w:style w:type="character" w:customStyle="1" w:styleId="PreformattedChar">
    <w:name w:val="Preformatted Char"/>
    <w:link w:val="Preformatted"/>
    <w:rsid w:val="002602CD"/>
    <w:rPr>
      <w:rFonts w:ascii="Courier New" w:eastAsia="Cordia New" w:hAnsi="Courier New"/>
      <w:snapToGrid w:val="0"/>
      <w:lang w:val="x-none" w:eastAsia="th-TH"/>
    </w:rPr>
  </w:style>
  <w:style w:type="character" w:customStyle="1" w:styleId="FooterChar">
    <w:name w:val="Footer Char"/>
    <w:link w:val="Footer"/>
    <w:uiPriority w:val="99"/>
    <w:rsid w:val="00A743FD"/>
    <w:rPr>
      <w:sz w:val="30"/>
      <w:szCs w:val="30"/>
    </w:rPr>
  </w:style>
  <w:style w:type="paragraph" w:customStyle="1" w:styleId="acctfourfigures">
    <w:name w:val="acct four figures"/>
    <w:aliases w:val="a4"/>
    <w:basedOn w:val="Normal"/>
    <w:rsid w:val="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Hyperlink">
    <w:name w:val="Hyperlink"/>
    <w:basedOn w:val="DefaultParagraphFont"/>
    <w:rsid w:val="0076167F"/>
    <w:rPr>
      <w:color w:val="467886" w:themeColor="hyperlink"/>
      <w:u w:val="single"/>
    </w:rPr>
  </w:style>
  <w:style w:type="character" w:styleId="UnresolvedMention">
    <w:name w:val="Unresolved Mention"/>
    <w:basedOn w:val="DefaultParagraphFont"/>
    <w:uiPriority w:val="99"/>
    <w:semiHidden/>
    <w:unhideWhenUsed/>
    <w:rsid w:val="0076167F"/>
    <w:rPr>
      <w:color w:val="605E5C"/>
      <w:shd w:val="clear" w:color="auto" w:fill="E1DFDD"/>
    </w:rPr>
  </w:style>
  <w:style w:type="character" w:customStyle="1" w:styleId="Heading2Char">
    <w:name w:val="Heading 2 Char"/>
    <w:link w:val="Heading2"/>
    <w:rsid w:val="00772A94"/>
    <w:rPr>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6232">
      <w:bodyDiv w:val="1"/>
      <w:marLeft w:val="0"/>
      <w:marRight w:val="0"/>
      <w:marTop w:val="0"/>
      <w:marBottom w:val="0"/>
      <w:divBdr>
        <w:top w:val="none" w:sz="0" w:space="0" w:color="auto"/>
        <w:left w:val="none" w:sz="0" w:space="0" w:color="auto"/>
        <w:bottom w:val="none" w:sz="0" w:space="0" w:color="auto"/>
        <w:right w:val="none" w:sz="0" w:space="0" w:color="auto"/>
      </w:divBdr>
    </w:div>
    <w:div w:id="153497736">
      <w:bodyDiv w:val="1"/>
      <w:marLeft w:val="0"/>
      <w:marRight w:val="0"/>
      <w:marTop w:val="0"/>
      <w:marBottom w:val="0"/>
      <w:divBdr>
        <w:top w:val="none" w:sz="0" w:space="0" w:color="auto"/>
        <w:left w:val="none" w:sz="0" w:space="0" w:color="auto"/>
        <w:bottom w:val="none" w:sz="0" w:space="0" w:color="auto"/>
        <w:right w:val="none" w:sz="0" w:space="0" w:color="auto"/>
      </w:divBdr>
    </w:div>
    <w:div w:id="182323431">
      <w:bodyDiv w:val="1"/>
      <w:marLeft w:val="0"/>
      <w:marRight w:val="0"/>
      <w:marTop w:val="0"/>
      <w:marBottom w:val="0"/>
      <w:divBdr>
        <w:top w:val="none" w:sz="0" w:space="0" w:color="auto"/>
        <w:left w:val="none" w:sz="0" w:space="0" w:color="auto"/>
        <w:bottom w:val="none" w:sz="0" w:space="0" w:color="auto"/>
        <w:right w:val="none" w:sz="0" w:space="0" w:color="auto"/>
      </w:divBdr>
    </w:div>
    <w:div w:id="191576605">
      <w:bodyDiv w:val="1"/>
      <w:marLeft w:val="0"/>
      <w:marRight w:val="0"/>
      <w:marTop w:val="0"/>
      <w:marBottom w:val="0"/>
      <w:divBdr>
        <w:top w:val="none" w:sz="0" w:space="0" w:color="auto"/>
        <w:left w:val="none" w:sz="0" w:space="0" w:color="auto"/>
        <w:bottom w:val="none" w:sz="0" w:space="0" w:color="auto"/>
        <w:right w:val="none" w:sz="0" w:space="0" w:color="auto"/>
      </w:divBdr>
    </w:div>
    <w:div w:id="259144974">
      <w:bodyDiv w:val="1"/>
      <w:marLeft w:val="0"/>
      <w:marRight w:val="0"/>
      <w:marTop w:val="0"/>
      <w:marBottom w:val="0"/>
      <w:divBdr>
        <w:top w:val="none" w:sz="0" w:space="0" w:color="auto"/>
        <w:left w:val="none" w:sz="0" w:space="0" w:color="auto"/>
        <w:bottom w:val="none" w:sz="0" w:space="0" w:color="auto"/>
        <w:right w:val="none" w:sz="0" w:space="0" w:color="auto"/>
      </w:divBdr>
    </w:div>
    <w:div w:id="316540761">
      <w:bodyDiv w:val="1"/>
      <w:marLeft w:val="0"/>
      <w:marRight w:val="0"/>
      <w:marTop w:val="0"/>
      <w:marBottom w:val="0"/>
      <w:divBdr>
        <w:top w:val="none" w:sz="0" w:space="0" w:color="auto"/>
        <w:left w:val="none" w:sz="0" w:space="0" w:color="auto"/>
        <w:bottom w:val="none" w:sz="0" w:space="0" w:color="auto"/>
        <w:right w:val="none" w:sz="0" w:space="0" w:color="auto"/>
      </w:divBdr>
    </w:div>
    <w:div w:id="361170641">
      <w:bodyDiv w:val="1"/>
      <w:marLeft w:val="0"/>
      <w:marRight w:val="0"/>
      <w:marTop w:val="0"/>
      <w:marBottom w:val="0"/>
      <w:divBdr>
        <w:top w:val="none" w:sz="0" w:space="0" w:color="auto"/>
        <w:left w:val="none" w:sz="0" w:space="0" w:color="auto"/>
        <w:bottom w:val="none" w:sz="0" w:space="0" w:color="auto"/>
        <w:right w:val="none" w:sz="0" w:space="0" w:color="auto"/>
      </w:divBdr>
    </w:div>
    <w:div w:id="386952324">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634263031">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60680111">
      <w:bodyDiv w:val="1"/>
      <w:marLeft w:val="0"/>
      <w:marRight w:val="0"/>
      <w:marTop w:val="0"/>
      <w:marBottom w:val="0"/>
      <w:divBdr>
        <w:top w:val="none" w:sz="0" w:space="0" w:color="auto"/>
        <w:left w:val="none" w:sz="0" w:space="0" w:color="auto"/>
        <w:bottom w:val="none" w:sz="0" w:space="0" w:color="auto"/>
        <w:right w:val="none" w:sz="0" w:space="0" w:color="auto"/>
      </w:divBdr>
    </w:div>
    <w:div w:id="818964982">
      <w:bodyDiv w:val="1"/>
      <w:marLeft w:val="0"/>
      <w:marRight w:val="0"/>
      <w:marTop w:val="0"/>
      <w:marBottom w:val="0"/>
      <w:divBdr>
        <w:top w:val="none" w:sz="0" w:space="0" w:color="auto"/>
        <w:left w:val="none" w:sz="0" w:space="0" w:color="auto"/>
        <w:bottom w:val="none" w:sz="0" w:space="0" w:color="auto"/>
        <w:right w:val="none" w:sz="0" w:space="0" w:color="auto"/>
      </w:divBdr>
    </w:div>
    <w:div w:id="882794624">
      <w:bodyDiv w:val="1"/>
      <w:marLeft w:val="0"/>
      <w:marRight w:val="0"/>
      <w:marTop w:val="0"/>
      <w:marBottom w:val="0"/>
      <w:divBdr>
        <w:top w:val="none" w:sz="0" w:space="0" w:color="auto"/>
        <w:left w:val="none" w:sz="0" w:space="0" w:color="auto"/>
        <w:bottom w:val="none" w:sz="0" w:space="0" w:color="auto"/>
        <w:right w:val="none" w:sz="0" w:space="0" w:color="auto"/>
      </w:divBdr>
    </w:div>
    <w:div w:id="1017461300">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3038599">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84587927">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89969953">
      <w:bodyDiv w:val="1"/>
      <w:marLeft w:val="0"/>
      <w:marRight w:val="0"/>
      <w:marTop w:val="0"/>
      <w:marBottom w:val="0"/>
      <w:divBdr>
        <w:top w:val="none" w:sz="0" w:space="0" w:color="auto"/>
        <w:left w:val="none" w:sz="0" w:space="0" w:color="auto"/>
        <w:bottom w:val="none" w:sz="0" w:space="0" w:color="auto"/>
        <w:right w:val="none" w:sz="0" w:space="0" w:color="auto"/>
      </w:divBdr>
    </w:div>
    <w:div w:id="1309751105">
      <w:bodyDiv w:val="1"/>
      <w:marLeft w:val="0"/>
      <w:marRight w:val="0"/>
      <w:marTop w:val="0"/>
      <w:marBottom w:val="0"/>
      <w:divBdr>
        <w:top w:val="none" w:sz="0" w:space="0" w:color="auto"/>
        <w:left w:val="none" w:sz="0" w:space="0" w:color="auto"/>
        <w:bottom w:val="none" w:sz="0" w:space="0" w:color="auto"/>
        <w:right w:val="none" w:sz="0" w:space="0" w:color="auto"/>
      </w:divBdr>
      <w:divsChild>
        <w:div w:id="768040925">
          <w:marLeft w:val="0"/>
          <w:marRight w:val="0"/>
          <w:marTop w:val="0"/>
          <w:marBottom w:val="0"/>
          <w:divBdr>
            <w:top w:val="none" w:sz="0" w:space="0" w:color="auto"/>
            <w:left w:val="none" w:sz="0" w:space="0" w:color="auto"/>
            <w:bottom w:val="none" w:sz="0" w:space="0" w:color="auto"/>
            <w:right w:val="none" w:sz="0" w:space="0" w:color="auto"/>
          </w:divBdr>
          <w:divsChild>
            <w:div w:id="392973936">
              <w:marLeft w:val="0"/>
              <w:marRight w:val="0"/>
              <w:marTop w:val="0"/>
              <w:marBottom w:val="0"/>
              <w:divBdr>
                <w:top w:val="none" w:sz="0" w:space="0" w:color="auto"/>
                <w:left w:val="none" w:sz="0" w:space="0" w:color="auto"/>
                <w:bottom w:val="none" w:sz="0" w:space="0" w:color="auto"/>
                <w:right w:val="none" w:sz="0" w:space="0" w:color="auto"/>
              </w:divBdr>
              <w:divsChild>
                <w:div w:id="12139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70154">
          <w:marLeft w:val="0"/>
          <w:marRight w:val="0"/>
          <w:marTop w:val="100"/>
          <w:marBottom w:val="0"/>
          <w:divBdr>
            <w:top w:val="none" w:sz="0" w:space="0" w:color="auto"/>
            <w:left w:val="none" w:sz="0" w:space="0" w:color="auto"/>
            <w:bottom w:val="none" w:sz="0" w:space="0" w:color="auto"/>
            <w:right w:val="none" w:sz="0" w:space="0" w:color="auto"/>
          </w:divBdr>
          <w:divsChild>
            <w:div w:id="90662088">
              <w:marLeft w:val="0"/>
              <w:marRight w:val="0"/>
              <w:marTop w:val="46"/>
              <w:marBottom w:val="0"/>
              <w:divBdr>
                <w:top w:val="none" w:sz="0" w:space="0" w:color="auto"/>
                <w:left w:val="none" w:sz="0" w:space="0" w:color="auto"/>
                <w:bottom w:val="none" w:sz="0" w:space="0" w:color="auto"/>
                <w:right w:val="none" w:sz="0" w:space="0" w:color="auto"/>
              </w:divBdr>
            </w:div>
            <w:div w:id="1329408600">
              <w:marLeft w:val="0"/>
              <w:marRight w:val="0"/>
              <w:marTop w:val="0"/>
              <w:marBottom w:val="0"/>
              <w:divBdr>
                <w:top w:val="none" w:sz="0" w:space="0" w:color="auto"/>
                <w:left w:val="none" w:sz="0" w:space="0" w:color="auto"/>
                <w:bottom w:val="none" w:sz="0" w:space="0" w:color="auto"/>
                <w:right w:val="none" w:sz="0" w:space="0" w:color="auto"/>
              </w:divBdr>
              <w:divsChild>
                <w:div w:id="1682506330">
                  <w:marLeft w:val="0"/>
                  <w:marRight w:val="0"/>
                  <w:marTop w:val="0"/>
                  <w:marBottom w:val="0"/>
                  <w:divBdr>
                    <w:top w:val="none" w:sz="0" w:space="0" w:color="auto"/>
                    <w:left w:val="none" w:sz="0" w:space="0" w:color="auto"/>
                    <w:bottom w:val="none" w:sz="0" w:space="0" w:color="auto"/>
                    <w:right w:val="none" w:sz="0" w:space="0" w:color="auto"/>
                  </w:divBdr>
                  <w:divsChild>
                    <w:div w:id="659231504">
                      <w:marLeft w:val="0"/>
                      <w:marRight w:val="0"/>
                      <w:marTop w:val="0"/>
                      <w:marBottom w:val="0"/>
                      <w:divBdr>
                        <w:top w:val="none" w:sz="0" w:space="0" w:color="auto"/>
                        <w:left w:val="none" w:sz="0" w:space="0" w:color="auto"/>
                        <w:bottom w:val="none" w:sz="0" w:space="0" w:color="auto"/>
                        <w:right w:val="none" w:sz="0" w:space="0" w:color="auto"/>
                      </w:divBdr>
                      <w:divsChild>
                        <w:div w:id="20037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02917">
          <w:marLeft w:val="0"/>
          <w:marRight w:val="0"/>
          <w:marTop w:val="0"/>
          <w:marBottom w:val="0"/>
          <w:divBdr>
            <w:top w:val="none" w:sz="0" w:space="0" w:color="auto"/>
            <w:left w:val="none" w:sz="0" w:space="0" w:color="auto"/>
            <w:bottom w:val="none" w:sz="0" w:space="0" w:color="auto"/>
            <w:right w:val="none" w:sz="0" w:space="0" w:color="auto"/>
          </w:divBdr>
          <w:divsChild>
            <w:div w:id="2476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66905">
      <w:bodyDiv w:val="1"/>
      <w:marLeft w:val="0"/>
      <w:marRight w:val="0"/>
      <w:marTop w:val="0"/>
      <w:marBottom w:val="0"/>
      <w:divBdr>
        <w:top w:val="none" w:sz="0" w:space="0" w:color="auto"/>
        <w:left w:val="none" w:sz="0" w:space="0" w:color="auto"/>
        <w:bottom w:val="none" w:sz="0" w:space="0" w:color="auto"/>
        <w:right w:val="none" w:sz="0" w:space="0" w:color="auto"/>
      </w:divBdr>
    </w:div>
    <w:div w:id="1564096941">
      <w:bodyDiv w:val="1"/>
      <w:marLeft w:val="0"/>
      <w:marRight w:val="0"/>
      <w:marTop w:val="0"/>
      <w:marBottom w:val="0"/>
      <w:divBdr>
        <w:top w:val="none" w:sz="0" w:space="0" w:color="auto"/>
        <w:left w:val="none" w:sz="0" w:space="0" w:color="auto"/>
        <w:bottom w:val="none" w:sz="0" w:space="0" w:color="auto"/>
        <w:right w:val="none" w:sz="0" w:space="0" w:color="auto"/>
      </w:divBdr>
    </w:div>
    <w:div w:id="1666858489">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4327662">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85436877">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7B5F2-58F2-401C-95B3-319889FF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643</TotalTime>
  <Pages>19</Pages>
  <Words>5040</Words>
  <Characters>28731</Characters>
  <Application>Microsoft Office Word</Application>
  <DocSecurity>0</DocSecurity>
  <Lines>239</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Sky123.Org</Company>
  <LinksUpToDate>false</LinksUpToDate>
  <CharactersWithSpaces>33704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Sakulnard Rattanaburom</cp:lastModifiedBy>
  <cp:revision>341</cp:revision>
  <cp:lastPrinted>2025-11-06T10:01:00Z</cp:lastPrinted>
  <dcterms:created xsi:type="dcterms:W3CDTF">2025-06-24T02:34:00Z</dcterms:created>
  <dcterms:modified xsi:type="dcterms:W3CDTF">2025-11-07T01:44:00Z</dcterms:modified>
</cp:coreProperties>
</file>