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BC347" w14:textId="67CDAA64" w:rsidR="007C71BB" w:rsidRPr="007C71BB" w:rsidRDefault="00050F30" w:rsidP="007C71BB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lang w:val="en-US"/>
        </w:rPr>
      </w:pPr>
      <w:r>
        <w:rPr>
          <w:rFonts w:ascii="Angsana New" w:hAnsi="Angsana New"/>
          <w:b/>
          <w:bCs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0EB8D6" wp14:editId="6D45B29D">
                <wp:simplePos x="0" y="0"/>
                <wp:positionH relativeFrom="column">
                  <wp:posOffset>1988820</wp:posOffset>
                </wp:positionH>
                <wp:positionV relativeFrom="paragraph">
                  <wp:posOffset>-1252220</wp:posOffset>
                </wp:positionV>
                <wp:extent cx="312420" cy="251460"/>
                <wp:effectExtent l="0" t="0" r="0" b="0"/>
                <wp:wrapNone/>
                <wp:docPr id="80052744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" cy="25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F4F5B9" id="Rectangle 1" o:spid="_x0000_s1026" style="position:absolute;margin-left:156.6pt;margin-top:-98.6pt;width:24.6pt;height:19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" fillcolor="white [3212]" stroked="f" strokeweight="2pt"/>
            </w:pict>
          </mc:Fallback>
        </mc:AlternateContent>
      </w:r>
      <w:r w:rsidR="007C71BB">
        <w:rPr>
          <w:rFonts w:ascii="Angsana New" w:hAnsi="Angsana New"/>
          <w:b/>
          <w:bCs/>
          <w:lang w:val="en-US"/>
        </w:rPr>
        <w:t>1</w:t>
      </w:r>
      <w:r w:rsidR="007C71BB" w:rsidRPr="00316164">
        <w:rPr>
          <w:rFonts w:ascii="Angsana New" w:hAnsi="Angsana New"/>
          <w:b/>
          <w:bCs/>
          <w:cs/>
        </w:rPr>
        <w:t>.</w:t>
      </w:r>
      <w:r w:rsidR="007C71BB">
        <w:rPr>
          <w:rFonts w:ascii="Angsana New" w:hAnsi="Angsana New" w:hint="cs"/>
          <w:b/>
          <w:bCs/>
          <w:cs/>
        </w:rPr>
        <w:tab/>
      </w:r>
      <w:r w:rsidR="007C71BB">
        <w:rPr>
          <w:rFonts w:ascii="Angsana New" w:hAnsi="Angsana New" w:hint="cs"/>
          <w:b/>
          <w:bCs/>
          <w:cs/>
          <w:lang w:val="en-US"/>
        </w:rPr>
        <w:t>เกณฑ์การจัดทำข้อมูลทางการเงินระหว่างกาล</w:t>
      </w:r>
    </w:p>
    <w:p w14:paraId="3BBD8C4A" w14:textId="4B3F772C" w:rsidR="007C71BB" w:rsidRDefault="007C71BB" w:rsidP="007C7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68139C93" w14:textId="1D720F31" w:rsidR="00375097" w:rsidRPr="007C71BB" w:rsidRDefault="00375097" w:rsidP="007C7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54366D">
        <w:rPr>
          <w:rFonts w:ascii="Angsana New" w:hAnsi="Angsana New"/>
          <w:spacing w:val="4"/>
          <w:sz w:val="30"/>
          <w:szCs w:val="30"/>
          <w:cs/>
        </w:rPr>
        <w:t>ข้อมูลทางการเงินระหว่างกาลนี้จัดทำขึ้นในรู</w:t>
      </w:r>
      <w:r w:rsidR="00A55539" w:rsidRPr="0054366D">
        <w:rPr>
          <w:rFonts w:ascii="Angsana New" w:hAnsi="Angsana New"/>
          <w:spacing w:val="4"/>
          <w:sz w:val="30"/>
          <w:szCs w:val="30"/>
          <w:cs/>
        </w:rPr>
        <w:t>ปแบบย่อและตามมาตรฐานการบัญชี</w:t>
      </w:r>
      <w:r w:rsidRPr="0054366D">
        <w:rPr>
          <w:rFonts w:ascii="Angsana New" w:hAnsi="Angsana New"/>
          <w:spacing w:val="4"/>
          <w:sz w:val="30"/>
          <w:szCs w:val="30"/>
          <w:cs/>
        </w:rPr>
        <w:t xml:space="preserve">ฉบับที่ </w:t>
      </w:r>
      <w:r w:rsidR="004A3E26" w:rsidRPr="0054366D">
        <w:rPr>
          <w:rFonts w:ascii="Angsana New" w:hAnsi="Angsana New"/>
          <w:spacing w:val="4"/>
          <w:sz w:val="30"/>
          <w:szCs w:val="30"/>
        </w:rPr>
        <w:t xml:space="preserve">34 </w:t>
      </w:r>
      <w:r w:rsidR="006A4AAB" w:rsidRPr="0054366D">
        <w:rPr>
          <w:rFonts w:ascii="Angsana New" w:hAnsi="Angsana New"/>
          <w:spacing w:val="4"/>
          <w:sz w:val="30"/>
          <w:szCs w:val="30"/>
          <w:cs/>
        </w:rPr>
        <w:t>เรื่อง “</w:t>
      </w:r>
      <w:r w:rsidR="00A55539" w:rsidRPr="0054366D">
        <w:rPr>
          <w:rFonts w:ascii="Angsana New" w:hAnsi="Angsana New" w:hint="cs"/>
          <w:spacing w:val="4"/>
          <w:sz w:val="30"/>
          <w:szCs w:val="30"/>
          <w:cs/>
        </w:rPr>
        <w:t>การ</w:t>
      </w:r>
      <w:r w:rsidR="006A4AAB" w:rsidRPr="0054366D">
        <w:rPr>
          <w:rFonts w:ascii="Angsana New" w:hAnsi="Angsana New" w:hint="cs"/>
          <w:spacing w:val="4"/>
          <w:sz w:val="30"/>
          <w:szCs w:val="30"/>
          <w:cs/>
        </w:rPr>
        <w:t>รายงานทาง</w:t>
      </w:r>
      <w:r w:rsidRPr="007D4869">
        <w:rPr>
          <w:rFonts w:ascii="Angsana New" w:hAnsi="Angsana New"/>
          <w:sz w:val="30"/>
          <w:szCs w:val="30"/>
          <w:cs/>
        </w:rPr>
        <w:t>การเงินระหว่างกาล” รวมถึงการตีความและแนวปฏิบัติทางการบัญชีที่ประกาศใช้โดยสภาวิชาชีพบัญชี</w:t>
      </w:r>
      <w:r w:rsidRPr="007D4869">
        <w:rPr>
          <w:rFonts w:ascii="Angsana New" w:hAnsi="Angsana New"/>
          <w:sz w:val="30"/>
          <w:szCs w:val="30"/>
        </w:rPr>
        <w:t xml:space="preserve"> </w:t>
      </w:r>
      <w:r w:rsidRPr="007D4869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</w:t>
      </w:r>
      <w:r w:rsidR="00DB5DF4">
        <w:rPr>
          <w:rFonts w:ascii="Angsana New" w:hAnsi="Angsana New" w:hint="cs"/>
          <w:sz w:val="30"/>
          <w:szCs w:val="30"/>
          <w:cs/>
        </w:rPr>
        <w:t>และประกาศกรมพัฒนาธุรกิจการค้า</w:t>
      </w:r>
      <w:r w:rsidR="00DB5DF4" w:rsidRPr="006F2967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536AA4B1" w14:textId="77777777" w:rsidR="00375097" w:rsidRPr="00A10F57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D3D0CB7" w14:textId="2D5BD598" w:rsidR="001C21DD" w:rsidRPr="004B6A18" w:rsidRDefault="001C21DD" w:rsidP="001C2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4366D">
        <w:rPr>
          <w:rFonts w:ascii="Angsana New" w:hAnsi="Angsana New"/>
          <w:spacing w:val="2"/>
          <w:sz w:val="30"/>
          <w:szCs w:val="30"/>
        </w:rPr>
        <w:t xml:space="preserve">31 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ธันวาคม </w:t>
      </w:r>
      <w:r w:rsidR="002D5C12" w:rsidRPr="0054366D">
        <w:rPr>
          <w:rFonts w:ascii="Angsana New" w:hAnsi="Angsana New"/>
          <w:spacing w:val="2"/>
          <w:sz w:val="30"/>
          <w:szCs w:val="30"/>
        </w:rPr>
        <w:t>256</w:t>
      </w:r>
      <w:r w:rsidR="003C20C0" w:rsidRPr="0054366D">
        <w:rPr>
          <w:rFonts w:ascii="Angsana New" w:hAnsi="Angsana New"/>
          <w:spacing w:val="2"/>
          <w:sz w:val="30"/>
          <w:szCs w:val="30"/>
        </w:rPr>
        <w:t>7</w:t>
      </w:r>
      <w:r w:rsidRPr="004B6A18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</w:t>
      </w:r>
      <w:r w:rsidR="008D0C8D">
        <w:rPr>
          <w:rFonts w:ascii="Angsana New" w:hAnsi="Angsana New"/>
          <w:sz w:val="30"/>
          <w:szCs w:val="30"/>
        </w:rPr>
        <w:t xml:space="preserve"> </w:t>
      </w:r>
      <w:r w:rsidRPr="004B6A18">
        <w:rPr>
          <w:rFonts w:ascii="Angsana New" w:hAnsi="Angsana New"/>
          <w:sz w:val="30"/>
          <w:szCs w:val="3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Pr="004B6A18">
        <w:rPr>
          <w:rFonts w:ascii="Angsana New" w:hAnsi="Angsana New"/>
          <w:sz w:val="30"/>
          <w:szCs w:val="30"/>
        </w:rPr>
        <w:t xml:space="preserve">31 </w:t>
      </w:r>
      <w:r w:rsidRPr="004B6A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2D5C12">
        <w:rPr>
          <w:rFonts w:ascii="Angsana New" w:hAnsi="Angsana New"/>
          <w:sz w:val="30"/>
          <w:szCs w:val="30"/>
        </w:rPr>
        <w:t>256</w:t>
      </w:r>
      <w:r w:rsidR="003C20C0">
        <w:rPr>
          <w:rFonts w:ascii="Angsana New" w:hAnsi="Angsana New"/>
          <w:sz w:val="30"/>
          <w:szCs w:val="30"/>
        </w:rPr>
        <w:t>7</w:t>
      </w:r>
    </w:p>
    <w:p w14:paraId="6A1DB054" w14:textId="77777777" w:rsidR="00375097" w:rsidRPr="00A10F57" w:rsidRDefault="00375097" w:rsidP="00375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0027D48" w14:textId="77777777" w:rsidR="00375097" w:rsidRDefault="007F7274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  <w:lang w:val="en-US"/>
        </w:rPr>
        <w:t>งบ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="00375097" w:rsidRPr="007D4869">
        <w:rPr>
          <w:rFonts w:ascii="Angsana New" w:hAnsi="Angsana New"/>
          <w:cs/>
        </w:rPr>
        <w:t>รวมของบริษัทประกอบด้วยงบการเงินของบริษัทและบริษัทย่อย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  <w:lang w:val="en-US"/>
        </w:rPr>
        <w:t xml:space="preserve">(รวมกันเรียกว่า “กลุ่มบริษัท”) </w:t>
      </w:r>
      <w:r w:rsidR="00375097" w:rsidRPr="007D4869">
        <w:rPr>
          <w:rFonts w:ascii="Angsana New" w:hAnsi="Angsana New"/>
          <w:lang w:val="en-US"/>
        </w:rPr>
        <w:t xml:space="preserve"> </w:t>
      </w:r>
      <w:r w:rsidR="00375097" w:rsidRPr="007D4869">
        <w:rPr>
          <w:rFonts w:ascii="Angsana New" w:hAnsi="Angsana New"/>
          <w:cs/>
        </w:rPr>
        <w:t>รายละเอียดบริษัทย่อยของบริษัทมีดังต่อไปนี้</w:t>
      </w:r>
    </w:p>
    <w:p w14:paraId="4A8CE2CF" w14:textId="77777777" w:rsidR="00375097" w:rsidRPr="00A10F57" w:rsidRDefault="00375097" w:rsidP="00375097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tbl>
      <w:tblPr>
        <w:tblW w:w="9959" w:type="dxa"/>
        <w:tblLayout w:type="fixed"/>
        <w:tblLook w:val="01E0" w:firstRow="1" w:lastRow="1" w:firstColumn="1" w:lastColumn="1" w:noHBand="0" w:noVBand="0"/>
      </w:tblPr>
      <w:tblGrid>
        <w:gridCol w:w="2832"/>
        <w:gridCol w:w="236"/>
        <w:gridCol w:w="2409"/>
        <w:gridCol w:w="236"/>
        <w:gridCol w:w="1276"/>
        <w:gridCol w:w="236"/>
        <w:gridCol w:w="1307"/>
        <w:gridCol w:w="236"/>
        <w:gridCol w:w="1191"/>
      </w:tblGrid>
      <w:tr w:rsidR="007A66AF" w:rsidRPr="00E66787" w14:paraId="2510B89F" w14:textId="77777777" w:rsidTr="00A10F57">
        <w:tc>
          <w:tcPr>
            <w:tcW w:w="2832" w:type="dxa"/>
          </w:tcPr>
          <w:p w14:paraId="19E60D1F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9223A6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666E526C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5CDF23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2E91CC0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5400E630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418BA39E" w14:textId="77777777" w:rsidR="007A66AF" w:rsidRPr="00E66787" w:rsidRDefault="007A66AF" w:rsidP="00755A16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7A66AF" w:rsidRPr="00E66787" w14:paraId="08422566" w14:textId="77777777" w:rsidTr="00A10F57">
        <w:tc>
          <w:tcPr>
            <w:tcW w:w="2832" w:type="dxa"/>
          </w:tcPr>
          <w:p w14:paraId="0D876589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4EEDF9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550C1B95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8B10D3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11457F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36" w:type="dxa"/>
          </w:tcPr>
          <w:p w14:paraId="47A3E09E" w14:textId="77777777" w:rsidR="007A66AF" w:rsidRPr="00E66787" w:rsidRDefault="007A66AF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74ECF22D" w14:textId="1D6588DD" w:rsidR="007A66AF" w:rsidRPr="00E66787" w:rsidRDefault="00DB16BA" w:rsidP="00B823C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</w:t>
            </w:r>
            <w:r w:rsidR="009B1310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0B5D39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9B1310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1138DF3" w14:textId="77777777" w:rsidR="007A66AF" w:rsidRPr="00E66787" w:rsidRDefault="007A66AF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63988CF" w14:textId="77777777" w:rsidR="007A66AF" w:rsidRPr="00E66787" w:rsidRDefault="00DB16BA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A66A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6D22" w:rsidRPr="00E66787" w14:paraId="3C278FEC" w14:textId="77777777" w:rsidTr="00A10F57">
        <w:tc>
          <w:tcPr>
            <w:tcW w:w="2832" w:type="dxa"/>
            <w:tcBorders>
              <w:bottom w:val="single" w:sz="4" w:space="0" w:color="auto"/>
            </w:tcBorders>
          </w:tcPr>
          <w:p w14:paraId="6CA1765F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0946FCD2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035DC3C2" w14:textId="77777777" w:rsidR="00C36D22" w:rsidRPr="00E66787" w:rsidRDefault="00C36D22" w:rsidP="005D0BBA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36" w:type="dxa"/>
          </w:tcPr>
          <w:p w14:paraId="3F2B972F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53B846" w14:textId="77777777" w:rsidR="00C36D22" w:rsidRPr="00E66787" w:rsidRDefault="00C36D22" w:rsidP="005D0BBA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36" w:type="dxa"/>
          </w:tcPr>
          <w:p w14:paraId="54D112DF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73CDCCC0" w14:textId="77777777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375097">
              <w:rPr>
                <w:rFonts w:ascii="Angsana New" w:hAnsi="Angsana New"/>
                <w:sz w:val="30"/>
                <w:szCs w:val="30"/>
              </w:rPr>
              <w:t>6</w:t>
            </w:r>
            <w:r w:rsidR="003C20C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934D67D" w14:textId="77777777" w:rsidR="00C36D22" w:rsidRPr="00E66787" w:rsidRDefault="00C36D22" w:rsidP="005D0BBA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B155340" w14:textId="77777777" w:rsidR="00C36D22" w:rsidRPr="00E66787" w:rsidRDefault="00971842" w:rsidP="00281E31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126CF3">
              <w:rPr>
                <w:rFonts w:ascii="Angsana New" w:hAnsi="Angsana New"/>
                <w:sz w:val="30"/>
                <w:szCs w:val="30"/>
              </w:rPr>
              <w:t>6</w:t>
            </w:r>
            <w:r w:rsidR="003C20C0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B666A" w:rsidRPr="00E66787" w14:paraId="3CD6217D" w14:textId="77777777" w:rsidTr="00A10F57">
        <w:tc>
          <w:tcPr>
            <w:tcW w:w="2832" w:type="dxa"/>
            <w:vAlign w:val="center"/>
          </w:tcPr>
          <w:p w14:paraId="54C92A1F" w14:textId="77777777" w:rsidR="00EB666A" w:rsidRPr="00E66787" w:rsidRDefault="00EB666A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ตะวันออกการขนส่ง 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36" w:type="dxa"/>
            <w:vAlign w:val="center"/>
          </w:tcPr>
          <w:p w14:paraId="4461DBDA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793C05F2" w14:textId="77777777" w:rsidR="00EB666A" w:rsidRPr="00E66787" w:rsidRDefault="00887882" w:rsidP="0088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ลงทุนในกิจการอื่น</w:t>
            </w:r>
          </w:p>
        </w:tc>
        <w:tc>
          <w:tcPr>
            <w:tcW w:w="236" w:type="dxa"/>
            <w:vAlign w:val="center"/>
          </w:tcPr>
          <w:p w14:paraId="0EBD0742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4CC29A6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27668166" w14:textId="77777777" w:rsidR="00EB666A" w:rsidRPr="00E6678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227EF375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7B4E9B54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11A9DED4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</w:tr>
      <w:tr w:rsidR="00EB666A" w:rsidRPr="0098492B" w14:paraId="274CFBB0" w14:textId="77777777" w:rsidTr="00A10F57">
        <w:tc>
          <w:tcPr>
            <w:tcW w:w="2832" w:type="dxa"/>
            <w:vAlign w:val="center"/>
          </w:tcPr>
          <w:p w14:paraId="7DCF9445" w14:textId="77777777" w:rsidR="00EB666A" w:rsidRPr="00A10F57" w:rsidRDefault="00EB666A" w:rsidP="002D34AB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  <w:r w:rsidRPr="00A10F57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236" w:type="dxa"/>
            <w:vAlign w:val="center"/>
          </w:tcPr>
          <w:p w14:paraId="1F780F6F" w14:textId="77777777" w:rsidR="00EB666A" w:rsidRPr="00A10F5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9" w:type="dxa"/>
          </w:tcPr>
          <w:p w14:paraId="5BF4CC3F" w14:textId="77777777" w:rsidR="00EB666A" w:rsidRPr="00A10F5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594C6C32" w14:textId="77777777" w:rsidR="00EB666A" w:rsidRPr="00A10F5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3DF95CD" w14:textId="77777777" w:rsidR="00EB666A" w:rsidRPr="00A10F5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  <w:r w:rsidRPr="00A10F57">
              <w:rPr>
                <w:rFonts w:ascii="Angsana New" w:hAnsi="Angsan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236" w:type="dxa"/>
            <w:vAlign w:val="center"/>
          </w:tcPr>
          <w:p w14:paraId="1382B8EF" w14:textId="77777777" w:rsidR="00EB666A" w:rsidRPr="00A10F5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  <w:vAlign w:val="center"/>
          </w:tcPr>
          <w:p w14:paraId="18FD6C0A" w14:textId="77777777" w:rsidR="00EB666A" w:rsidRPr="00A10F57" w:rsidRDefault="00EB666A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4D266C7C" w14:textId="77777777" w:rsidR="00EB666A" w:rsidRPr="00A10F57" w:rsidRDefault="00EB666A" w:rsidP="005D0BBA">
            <w:pPr>
              <w:spacing w:line="26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  <w:vAlign w:val="center"/>
          </w:tcPr>
          <w:p w14:paraId="561CBB5E" w14:textId="77777777" w:rsidR="00EB666A" w:rsidRPr="00A10F57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B666A" w:rsidRPr="00E66787" w14:paraId="59DF10F5" w14:textId="77777777" w:rsidTr="00A10F57">
        <w:tc>
          <w:tcPr>
            <w:tcW w:w="2832" w:type="dxa"/>
          </w:tcPr>
          <w:p w14:paraId="4F60500D" w14:textId="77777777" w:rsidR="00EB666A" w:rsidRPr="00384067" w:rsidRDefault="00EB666A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236" w:type="dxa"/>
            <w:vAlign w:val="center"/>
          </w:tcPr>
          <w:p w14:paraId="3CEBD6A5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3E963C34" w14:textId="77777777" w:rsidR="00EB666A" w:rsidRPr="00E66787" w:rsidRDefault="00EB666A" w:rsidP="005D0BBA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236" w:type="dxa"/>
            <w:vAlign w:val="center"/>
          </w:tcPr>
          <w:p w14:paraId="24905C93" w14:textId="77777777" w:rsidR="00EB666A" w:rsidRPr="00E66787" w:rsidRDefault="00EB666A" w:rsidP="005D0BBA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13C4A65" w14:textId="77777777" w:rsidR="00EB666A" w:rsidRPr="00E66787" w:rsidRDefault="00EB666A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10FEDA1D" w14:textId="77777777" w:rsidR="00EB666A" w:rsidRPr="00E66787" w:rsidRDefault="00EB666A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1C0240B6" w14:textId="77777777" w:rsidR="00EB666A" w:rsidRPr="00C973F9" w:rsidRDefault="00EB666A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1D79461C" w14:textId="77777777" w:rsidR="00EB666A" w:rsidRPr="00E66787" w:rsidRDefault="00EB666A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083584B" w14:textId="77777777" w:rsidR="00EB666A" w:rsidRPr="00EB666A" w:rsidRDefault="00EB666A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</w:tr>
      <w:tr w:rsidR="002859D9" w:rsidRPr="002859D9" w14:paraId="77860E16" w14:textId="77777777" w:rsidTr="00A10F57">
        <w:tc>
          <w:tcPr>
            <w:tcW w:w="2832" w:type="dxa"/>
          </w:tcPr>
          <w:p w14:paraId="5D9A6D6E" w14:textId="77777777" w:rsidR="002859D9" w:rsidRPr="00A10F5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0864FA6B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4E78C1A" w14:textId="77777777" w:rsidR="002859D9" w:rsidRPr="00A10F57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61F681E2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48E19D08" w14:textId="77777777" w:rsidR="002859D9" w:rsidRPr="00A10F57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12522542" w14:textId="77777777" w:rsidR="002859D9" w:rsidRPr="00A10F57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746C1749" w14:textId="77777777" w:rsidR="002859D9" w:rsidRPr="00A10F57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71C64234" w14:textId="77777777" w:rsidR="002859D9" w:rsidRPr="00A10F57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5DE6BA4D" w14:textId="77777777" w:rsidR="002859D9" w:rsidRPr="00A10F57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859D9" w:rsidRPr="002859D9" w14:paraId="4DD08307" w14:textId="77777777" w:rsidTr="00A10F57">
        <w:tc>
          <w:tcPr>
            <w:tcW w:w="2832" w:type="dxa"/>
            <w:vAlign w:val="center"/>
          </w:tcPr>
          <w:p w14:paraId="6CD75455" w14:textId="77777777" w:rsidR="002859D9" w:rsidRPr="0038406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 w:hint="cs"/>
                <w:sz w:val="30"/>
                <w:szCs w:val="30"/>
                <w:cs/>
              </w:rPr>
              <w:t>บริษัท ชลบุรีกันยง จำกัด</w:t>
            </w:r>
          </w:p>
        </w:tc>
        <w:tc>
          <w:tcPr>
            <w:tcW w:w="236" w:type="dxa"/>
            <w:vAlign w:val="center"/>
          </w:tcPr>
          <w:p w14:paraId="1BCB21EA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5AE0CA2D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จำหน่ายวัสดุก่อสร้างและ</w:t>
            </w:r>
          </w:p>
        </w:tc>
        <w:tc>
          <w:tcPr>
            <w:tcW w:w="236" w:type="dxa"/>
            <w:vAlign w:val="center"/>
          </w:tcPr>
          <w:p w14:paraId="7CB8F4B7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E90FE8C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7B823A9D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E0F9F9B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  <w:tc>
          <w:tcPr>
            <w:tcW w:w="236" w:type="dxa"/>
            <w:vAlign w:val="center"/>
          </w:tcPr>
          <w:p w14:paraId="486ADFD7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471A0F7A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B666A"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2859D9" w:rsidRPr="002859D9" w14:paraId="18E0905F" w14:textId="77777777" w:rsidTr="00A10F57">
        <w:tc>
          <w:tcPr>
            <w:tcW w:w="2832" w:type="dxa"/>
            <w:vAlign w:val="center"/>
          </w:tcPr>
          <w:p w14:paraId="533F76DD" w14:textId="77777777" w:rsidR="002859D9" w:rsidRPr="0038406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 w:hint="cs"/>
                <w:sz w:val="30"/>
                <w:szCs w:val="30"/>
                <w:cs/>
              </w:rPr>
              <w:t>(ถือหุ้นโดยบริษัท</w:t>
            </w:r>
          </w:p>
        </w:tc>
        <w:tc>
          <w:tcPr>
            <w:tcW w:w="236" w:type="dxa"/>
            <w:vAlign w:val="center"/>
          </w:tcPr>
          <w:p w14:paraId="44BFD586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0E6F5C56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อุปกรณ์ตกแต่งบ้าน</w:t>
            </w:r>
          </w:p>
        </w:tc>
        <w:tc>
          <w:tcPr>
            <w:tcW w:w="236" w:type="dxa"/>
            <w:vAlign w:val="center"/>
          </w:tcPr>
          <w:p w14:paraId="6135FCDF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F32E89A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F1243E0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AC29974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685D002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7689A08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6BA3373E" w14:textId="77777777" w:rsidTr="00A10F57">
        <w:tc>
          <w:tcPr>
            <w:tcW w:w="2832" w:type="dxa"/>
            <w:vAlign w:val="center"/>
          </w:tcPr>
          <w:p w14:paraId="7A0F55DD" w14:textId="77777777" w:rsidR="002859D9" w:rsidRPr="0038406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 w:hint="cs"/>
                <w:sz w:val="30"/>
                <w:szCs w:val="30"/>
                <w:cs/>
              </w:rPr>
              <w:t>ตะวันออกการขนส่ง</w:t>
            </w:r>
            <w:r w:rsidRPr="003840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84067">
              <w:rPr>
                <w:rFonts w:ascii="Angsana New" w:hAnsi="Angsana New" w:hint="cs"/>
                <w:sz w:val="30"/>
                <w:szCs w:val="30"/>
                <w:cs/>
              </w:rPr>
              <w:t>จำกัด)</w:t>
            </w:r>
          </w:p>
        </w:tc>
        <w:tc>
          <w:tcPr>
            <w:tcW w:w="236" w:type="dxa"/>
            <w:vAlign w:val="center"/>
          </w:tcPr>
          <w:p w14:paraId="395DF8D2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651F5BBD" w14:textId="77777777" w:rsidR="002859D9" w:rsidRPr="002859D9" w:rsidRDefault="002859D9" w:rsidP="002859D9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7F0F5E7D" w14:textId="77777777" w:rsidR="002859D9" w:rsidRPr="002859D9" w:rsidRDefault="002859D9" w:rsidP="002859D9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0BA8D2C8" w14:textId="77777777" w:rsidR="002859D9" w:rsidRPr="002859D9" w:rsidRDefault="002859D9" w:rsidP="002859D9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6AAEF63" w14:textId="77777777" w:rsidR="002859D9" w:rsidRPr="002859D9" w:rsidRDefault="002859D9" w:rsidP="002859D9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6AE93AA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263AD69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35006804" w14:textId="77777777" w:rsidR="002859D9" w:rsidRPr="002859D9" w:rsidRDefault="002859D9" w:rsidP="002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59D9" w:rsidRPr="002859D9" w14:paraId="39E81E15" w14:textId="77777777" w:rsidTr="00A10F57">
        <w:tc>
          <w:tcPr>
            <w:tcW w:w="2832" w:type="dxa"/>
          </w:tcPr>
          <w:p w14:paraId="6F8B44E6" w14:textId="77777777" w:rsidR="002859D9" w:rsidRPr="00A10F57" w:rsidRDefault="002859D9" w:rsidP="00384067">
            <w:pPr>
              <w:spacing w:line="260" w:lineRule="atLeast"/>
              <w:ind w:left="-108"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4CDF23AA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7681131" w14:textId="77777777" w:rsidR="002859D9" w:rsidRPr="00A10F57" w:rsidRDefault="002859D9" w:rsidP="005D0BBA">
            <w:pPr>
              <w:spacing w:line="260" w:lineRule="atLeast"/>
              <w:ind w:right="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5E6855DF" w14:textId="77777777" w:rsidR="002859D9" w:rsidRPr="00A10F57" w:rsidRDefault="002859D9" w:rsidP="005D0BBA">
            <w:pPr>
              <w:spacing w:line="80" w:lineRule="atLeast"/>
              <w:ind w:right="14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63B33A61" w14:textId="77777777" w:rsidR="002859D9" w:rsidRPr="00A10F57" w:rsidRDefault="002859D9" w:rsidP="005D0BBA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center"/>
          </w:tcPr>
          <w:p w14:paraId="6DD38A6E" w14:textId="77777777" w:rsidR="002859D9" w:rsidRPr="00A10F57" w:rsidRDefault="002859D9" w:rsidP="005D0BBA">
            <w:pPr>
              <w:spacing w:line="80" w:lineRule="atLeast"/>
              <w:ind w:right="1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7" w:type="dxa"/>
          </w:tcPr>
          <w:p w14:paraId="67728D14" w14:textId="77777777" w:rsidR="002859D9" w:rsidRPr="00A10F57" w:rsidRDefault="002859D9" w:rsidP="00984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09B207E" w14:textId="77777777" w:rsidR="002859D9" w:rsidRPr="00A10F57" w:rsidRDefault="002859D9" w:rsidP="005D0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91" w:type="dxa"/>
          </w:tcPr>
          <w:p w14:paraId="4A3A4EA6" w14:textId="77777777" w:rsidR="002859D9" w:rsidRPr="00A10F57" w:rsidRDefault="002859D9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B311D" w:rsidRPr="002859D9" w14:paraId="686BB427" w14:textId="77777777" w:rsidTr="00A10F57">
        <w:tc>
          <w:tcPr>
            <w:tcW w:w="2832" w:type="dxa"/>
            <w:vAlign w:val="center"/>
          </w:tcPr>
          <w:p w14:paraId="18D6D510" w14:textId="77777777" w:rsidR="009B311D" w:rsidRPr="00384067" w:rsidRDefault="009B311D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บริษัท สมาร์ทคอนกรีต จำกัด</w:t>
            </w:r>
          </w:p>
        </w:tc>
        <w:tc>
          <w:tcPr>
            <w:tcW w:w="236" w:type="dxa"/>
            <w:vAlign w:val="center"/>
          </w:tcPr>
          <w:p w14:paraId="04B87A98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3443BA0A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ผลิตและจำหน่ายคอนกรีต</w:t>
            </w:r>
          </w:p>
        </w:tc>
        <w:tc>
          <w:tcPr>
            <w:tcW w:w="236" w:type="dxa"/>
            <w:vAlign w:val="center"/>
          </w:tcPr>
          <w:p w14:paraId="2544DA8A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D80AFDB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2CE74897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FD88F23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  <w:tc>
          <w:tcPr>
            <w:tcW w:w="236" w:type="dxa"/>
          </w:tcPr>
          <w:p w14:paraId="71F81A16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0DBF2B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63.52</w:t>
            </w:r>
          </w:p>
        </w:tc>
      </w:tr>
      <w:tr w:rsidR="009B311D" w:rsidRPr="002859D9" w14:paraId="7AB647B3" w14:textId="77777777" w:rsidTr="00A10F57">
        <w:tc>
          <w:tcPr>
            <w:tcW w:w="2832" w:type="dxa"/>
            <w:vAlign w:val="center"/>
          </w:tcPr>
          <w:p w14:paraId="06EB2CB7" w14:textId="77777777" w:rsidR="009B311D" w:rsidRPr="00384067" w:rsidRDefault="009B311D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(มหาชน) (ถือหุ้นทางตรงและ</w:t>
            </w:r>
          </w:p>
        </w:tc>
        <w:tc>
          <w:tcPr>
            <w:tcW w:w="236" w:type="dxa"/>
            <w:vAlign w:val="center"/>
          </w:tcPr>
          <w:p w14:paraId="071F1537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4E7DA351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มวลเบา</w:t>
            </w:r>
          </w:p>
        </w:tc>
        <w:tc>
          <w:tcPr>
            <w:tcW w:w="236" w:type="dxa"/>
            <w:vAlign w:val="center"/>
          </w:tcPr>
          <w:p w14:paraId="44EF2714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5BAFD23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118DFD83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0F433D3F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1914546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5D1B486C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18CD747D" w14:textId="77777777" w:rsidTr="00A10F57">
        <w:tc>
          <w:tcPr>
            <w:tcW w:w="2832" w:type="dxa"/>
            <w:vAlign w:val="center"/>
          </w:tcPr>
          <w:p w14:paraId="3DE99085" w14:textId="77777777" w:rsidR="009B311D" w:rsidRPr="00384067" w:rsidRDefault="000F7ADC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ทางอ้อมโดย</w:t>
            </w:r>
            <w:r w:rsidR="009B311D" w:rsidRPr="00384067">
              <w:rPr>
                <w:rFonts w:ascii="Angsana New" w:hAnsi="Angsana New"/>
                <w:sz w:val="30"/>
                <w:szCs w:val="30"/>
                <w:cs/>
              </w:rPr>
              <w:t>บริษัท ชลประทีป</w:t>
            </w:r>
          </w:p>
        </w:tc>
        <w:tc>
          <w:tcPr>
            <w:tcW w:w="236" w:type="dxa"/>
            <w:vAlign w:val="center"/>
          </w:tcPr>
          <w:p w14:paraId="445A06C6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4CC2A635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26F15A5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A9E4557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4D6F1C0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45050FBE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E39C051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3893CA87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4321F5CE" w14:textId="77777777" w:rsidTr="00A10F57">
        <w:tc>
          <w:tcPr>
            <w:tcW w:w="2832" w:type="dxa"/>
            <w:vAlign w:val="center"/>
          </w:tcPr>
          <w:p w14:paraId="1CFA91EA" w14:textId="77777777" w:rsidR="009B311D" w:rsidRPr="00384067" w:rsidRDefault="00852C73" w:rsidP="0038406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84067">
              <w:rPr>
                <w:rFonts w:ascii="Angsana New" w:hAnsi="Angsana New"/>
                <w:sz w:val="30"/>
                <w:szCs w:val="30"/>
                <w:cs/>
              </w:rPr>
              <w:t>สินทรัพย์ จำกัด</w:t>
            </w:r>
            <w:r w:rsidR="009B311D" w:rsidRPr="00384067">
              <w:rPr>
                <w:rFonts w:ascii="Angsana New" w:hAnsi="Angsana New"/>
                <w:sz w:val="30"/>
                <w:szCs w:val="30"/>
                <w:cs/>
              </w:rPr>
              <w:t>และบริษัท</w:t>
            </w:r>
          </w:p>
        </w:tc>
        <w:tc>
          <w:tcPr>
            <w:tcW w:w="236" w:type="dxa"/>
            <w:vAlign w:val="center"/>
          </w:tcPr>
          <w:p w14:paraId="53BC81D1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01CD1788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340C5F66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59B49F3A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014D5661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0EF786B5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8F77B76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59483B90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311D" w:rsidRPr="002859D9" w14:paraId="22393F39" w14:textId="77777777" w:rsidTr="00A10F57">
        <w:tc>
          <w:tcPr>
            <w:tcW w:w="2832" w:type="dxa"/>
            <w:vAlign w:val="center"/>
          </w:tcPr>
          <w:p w14:paraId="08DFA84C" w14:textId="77777777" w:rsidR="009B311D" w:rsidRPr="002859D9" w:rsidRDefault="009B311D" w:rsidP="007610C8">
            <w:pPr>
              <w:spacing w:line="260" w:lineRule="atLeast"/>
              <w:ind w:left="-108" w:right="14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10C8">
              <w:rPr>
                <w:rFonts w:ascii="Angsana New" w:hAnsi="Angsana New"/>
                <w:sz w:val="30"/>
                <w:szCs w:val="30"/>
                <w:cs/>
              </w:rPr>
              <w:t>ชลบุรีกันยง จำกัด)</w:t>
            </w:r>
          </w:p>
        </w:tc>
        <w:tc>
          <w:tcPr>
            <w:tcW w:w="236" w:type="dxa"/>
            <w:vAlign w:val="center"/>
          </w:tcPr>
          <w:p w14:paraId="07481187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vAlign w:val="center"/>
          </w:tcPr>
          <w:p w14:paraId="72D51812" w14:textId="77777777" w:rsidR="009B311D" w:rsidRPr="002859D9" w:rsidRDefault="009B311D" w:rsidP="009B311D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740954EF" w14:textId="77777777" w:rsidR="009B311D" w:rsidRPr="002859D9" w:rsidRDefault="009B311D" w:rsidP="009B311D">
            <w:pPr>
              <w:spacing w:line="8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250C5255" w14:textId="77777777" w:rsidR="009B311D" w:rsidRPr="002859D9" w:rsidRDefault="009B311D" w:rsidP="009B311D">
            <w:pPr>
              <w:tabs>
                <w:tab w:val="clear" w:pos="907"/>
              </w:tabs>
              <w:spacing w:line="260" w:lineRule="atLeast"/>
              <w:ind w:right="-93" w:hanging="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64BF43F2" w14:textId="77777777" w:rsidR="009B311D" w:rsidRPr="002859D9" w:rsidRDefault="009B311D" w:rsidP="009B311D">
            <w:pPr>
              <w:spacing w:line="8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189E762E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2287F55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36A99155" w14:textId="77777777" w:rsidR="009B311D" w:rsidRPr="002859D9" w:rsidRDefault="009B311D" w:rsidP="009B3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797F" w:rsidRPr="00E66787" w14:paraId="6263BF46" w14:textId="77777777" w:rsidTr="00A10F57">
        <w:tc>
          <w:tcPr>
            <w:tcW w:w="2832" w:type="dxa"/>
          </w:tcPr>
          <w:p w14:paraId="093B4347" w14:textId="77777777" w:rsidR="0025797F" w:rsidRPr="00E66787" w:rsidRDefault="00FB7FAE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lastRenderedPageBreak/>
              <w:tab/>
            </w:r>
            <w:r>
              <w:tab/>
            </w:r>
            <w:r>
              <w:tab/>
            </w:r>
          </w:p>
        </w:tc>
        <w:tc>
          <w:tcPr>
            <w:tcW w:w="236" w:type="dxa"/>
          </w:tcPr>
          <w:p w14:paraId="4190BEE7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68F88207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A125C7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13317F6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236" w:type="dxa"/>
          </w:tcPr>
          <w:p w14:paraId="002B1BF3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10DBFC1E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สัดส่วนการถือหุ้น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Pr="00E66787">
              <w:rPr>
                <w:rFonts w:ascii="Angsana New" w:hAnsi="Angsana New"/>
                <w:sz w:val="30"/>
                <w:szCs w:val="30"/>
                <w:cs/>
              </w:rPr>
              <w:t>ร้อยละ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97F" w:rsidRPr="00E66787" w14:paraId="26A34DE6" w14:textId="77777777" w:rsidTr="00A10F57">
        <w:tc>
          <w:tcPr>
            <w:tcW w:w="2832" w:type="dxa"/>
          </w:tcPr>
          <w:p w14:paraId="27ADC75D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60C28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58CD3E69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020DA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5593BD0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นิติบุคคล</w:t>
            </w:r>
          </w:p>
        </w:tc>
        <w:tc>
          <w:tcPr>
            <w:tcW w:w="236" w:type="dxa"/>
          </w:tcPr>
          <w:p w14:paraId="3B5874A0" w14:textId="77777777" w:rsidR="0025797F" w:rsidRPr="00E66787" w:rsidRDefault="0025797F" w:rsidP="008F6A38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</w:tcPr>
          <w:p w14:paraId="4B7F04B4" w14:textId="7C26C845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</w:t>
            </w:r>
            <w:r w:rsidR="0057341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D95C37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57341E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E43A6A" w14:textId="77777777" w:rsidR="0025797F" w:rsidRPr="00E66787" w:rsidRDefault="0025797F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8A1EA38" w14:textId="77777777" w:rsidR="0025797F" w:rsidRPr="00E66787" w:rsidRDefault="00DB16BA" w:rsidP="008F6A38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5797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B311D" w:rsidRPr="00E66787" w14:paraId="6621DB3C" w14:textId="77777777" w:rsidTr="00A10F57">
        <w:tc>
          <w:tcPr>
            <w:tcW w:w="2832" w:type="dxa"/>
            <w:tcBorders>
              <w:bottom w:val="single" w:sz="4" w:space="0" w:color="auto"/>
            </w:tcBorders>
          </w:tcPr>
          <w:p w14:paraId="61F02514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54CB56C4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7CC89A1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>ประเภทธุรกิจ</w:t>
            </w:r>
          </w:p>
        </w:tc>
        <w:tc>
          <w:tcPr>
            <w:tcW w:w="236" w:type="dxa"/>
          </w:tcPr>
          <w:p w14:paraId="1CC89299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ACB865" w14:textId="77777777" w:rsidR="009B311D" w:rsidRPr="00E66787" w:rsidRDefault="009B311D" w:rsidP="009B311D">
            <w:pPr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36" w:type="dxa"/>
          </w:tcPr>
          <w:p w14:paraId="5E2AD919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2CD78F31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49D0EFC" w14:textId="77777777" w:rsidR="009B311D" w:rsidRPr="00E66787" w:rsidRDefault="009B311D" w:rsidP="009B311D">
            <w:pPr>
              <w:spacing w:line="260" w:lineRule="atLeast"/>
              <w:ind w:right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854BE9F" w14:textId="77777777" w:rsidR="009B311D" w:rsidRPr="00E66787" w:rsidRDefault="009B311D" w:rsidP="009B311D">
            <w:pPr>
              <w:spacing w:line="260" w:lineRule="atLeast"/>
              <w:ind w:right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967F4" w:rsidRPr="00AC3902" w14:paraId="026936E6" w14:textId="77777777" w:rsidTr="00A10F57">
        <w:tc>
          <w:tcPr>
            <w:tcW w:w="2832" w:type="dxa"/>
            <w:vAlign w:val="center"/>
          </w:tcPr>
          <w:p w14:paraId="3BE48834" w14:textId="77777777" w:rsidR="005967F4" w:rsidRPr="00E66787" w:rsidRDefault="005967F4" w:rsidP="000B06BD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ซีซีพี เพวิ่งสโตนส์ จำกัด</w:t>
            </w:r>
          </w:p>
        </w:tc>
        <w:tc>
          <w:tcPr>
            <w:tcW w:w="236" w:type="dxa"/>
            <w:vAlign w:val="center"/>
          </w:tcPr>
          <w:p w14:paraId="494A12F3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39C5C8DF" w14:textId="77777777" w:rsidR="005967F4" w:rsidRPr="00E66787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ผลิตและจำหน่ายผลิตภัณฑ์</w:t>
            </w:r>
          </w:p>
        </w:tc>
        <w:tc>
          <w:tcPr>
            <w:tcW w:w="236" w:type="dxa"/>
            <w:vAlign w:val="center"/>
          </w:tcPr>
          <w:p w14:paraId="73B7EF9F" w14:textId="77777777" w:rsidR="005967F4" w:rsidRPr="00E66787" w:rsidRDefault="005967F4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72709414" w14:textId="77777777" w:rsidR="005967F4" w:rsidRPr="00E66787" w:rsidRDefault="005967F4" w:rsidP="00B64733">
            <w:pPr>
              <w:tabs>
                <w:tab w:val="clear" w:pos="907"/>
              </w:tabs>
              <w:spacing w:line="260" w:lineRule="atLeast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  <w:vAlign w:val="center"/>
          </w:tcPr>
          <w:p w14:paraId="63EDC411" w14:textId="77777777" w:rsidR="005967F4" w:rsidRPr="00E66787" w:rsidRDefault="005967F4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3387A34F" w14:textId="77777777" w:rsidR="005967F4" w:rsidRPr="00C973F9" w:rsidRDefault="005967F4" w:rsidP="0059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973F9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7590CD16" w14:textId="77777777" w:rsidR="005967F4" w:rsidRPr="00126CF3" w:rsidRDefault="005967F4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91" w:type="dxa"/>
          </w:tcPr>
          <w:p w14:paraId="4F18B875" w14:textId="77777777" w:rsidR="005967F4" w:rsidRPr="00EB666A" w:rsidRDefault="005967F4" w:rsidP="00392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Pr="00EB666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B666A" w:rsidRPr="00AC3902" w14:paraId="47A0F969" w14:textId="77777777" w:rsidTr="00A10F57">
        <w:tc>
          <w:tcPr>
            <w:tcW w:w="2832" w:type="dxa"/>
            <w:vAlign w:val="center"/>
          </w:tcPr>
          <w:p w14:paraId="196BD998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9874D00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9" w:type="dxa"/>
          </w:tcPr>
          <w:p w14:paraId="36A1CCFF" w14:textId="77777777" w:rsidR="00EB666A" w:rsidRPr="00E66787" w:rsidRDefault="00EB666A" w:rsidP="00B64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บล็อกคอนกรีต</w:t>
            </w:r>
          </w:p>
        </w:tc>
        <w:tc>
          <w:tcPr>
            <w:tcW w:w="236" w:type="dxa"/>
            <w:vAlign w:val="center"/>
          </w:tcPr>
          <w:p w14:paraId="78421DDD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14:paraId="1B808F37" w14:textId="77777777" w:rsidR="00EB666A" w:rsidRPr="00E66787" w:rsidRDefault="00EB666A" w:rsidP="00B64733">
            <w:pPr>
              <w:spacing w:line="26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66787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236" w:type="dxa"/>
            <w:vAlign w:val="center"/>
          </w:tcPr>
          <w:p w14:paraId="2E02E20F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center"/>
          </w:tcPr>
          <w:p w14:paraId="3FA73251" w14:textId="77777777" w:rsidR="00EB666A" w:rsidRPr="00C973F9" w:rsidRDefault="00EB666A" w:rsidP="00B64733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C42113D" w14:textId="77777777" w:rsidR="00EB666A" w:rsidRPr="00E66787" w:rsidRDefault="00EB666A" w:rsidP="00B64733">
            <w:pPr>
              <w:spacing w:line="260" w:lineRule="atLeast"/>
              <w:ind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1" w:type="dxa"/>
            <w:vAlign w:val="center"/>
          </w:tcPr>
          <w:p w14:paraId="5D9C1365" w14:textId="77777777" w:rsidR="00EB666A" w:rsidRPr="00B823CD" w:rsidRDefault="00EB666A" w:rsidP="003924D5">
            <w:pPr>
              <w:tabs>
                <w:tab w:val="clear" w:pos="454"/>
                <w:tab w:val="clear" w:pos="680"/>
                <w:tab w:val="clear" w:pos="907"/>
                <w:tab w:val="left" w:pos="342"/>
              </w:tabs>
              <w:spacing w:line="260" w:lineRule="atLeast"/>
              <w:ind w:right="17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058D0452" w14:textId="77777777" w:rsidR="009B311D" w:rsidRDefault="009B311D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</w:p>
    <w:p w14:paraId="0DEB62BB" w14:textId="77777777" w:rsidR="00C8577C" w:rsidRPr="002111C3" w:rsidRDefault="00C8577C" w:rsidP="00C8577C">
      <w:pPr>
        <w:pStyle w:val="a"/>
        <w:tabs>
          <w:tab w:val="clear" w:pos="1080"/>
        </w:tabs>
        <w:spacing w:line="240" w:lineRule="atLeast"/>
        <w:ind w:right="-43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>รายกา</w:t>
      </w:r>
      <w:r>
        <w:rPr>
          <w:rFonts w:ascii="Angsana New" w:hAnsi="Angsana New" w:hint="cs"/>
          <w:cs/>
          <w:lang w:val="en-US"/>
        </w:rPr>
        <w:t>ร</w:t>
      </w:r>
      <w:r w:rsidRPr="002111C3">
        <w:rPr>
          <w:rFonts w:ascii="Angsana New" w:hAnsi="Angsana New" w:hint="cs"/>
          <w:cs/>
        </w:rPr>
        <w:t>ที่มีนัยสำคัญระหว่างบริษัทกับบริษัทย่อยได้ถูกตัดรายการในการทำ</w:t>
      </w:r>
      <w:r w:rsidR="00284EE6" w:rsidRPr="004B6A18">
        <w:rPr>
          <w:rFonts w:ascii="Angsana New" w:hAnsi="Angsana New"/>
          <w:cs/>
        </w:rPr>
        <w:t>ง</w:t>
      </w:r>
      <w:r w:rsidR="007F7274">
        <w:rPr>
          <w:rFonts w:ascii="Angsana New" w:hAnsi="Angsana New" w:hint="cs"/>
          <w:cs/>
        </w:rPr>
        <w:t>บ</w:t>
      </w:r>
      <w:r w:rsidR="00284EE6" w:rsidRPr="004B6A18">
        <w:rPr>
          <w:rFonts w:ascii="Angsana New" w:hAnsi="Angsana New"/>
          <w:cs/>
        </w:rPr>
        <w:t>การเงินระหว่างกาล</w:t>
      </w:r>
      <w:r w:rsidRPr="002111C3">
        <w:rPr>
          <w:rFonts w:ascii="Angsana New" w:hAnsi="Angsana New" w:hint="cs"/>
          <w:cs/>
        </w:rPr>
        <w:t>รวม</w:t>
      </w:r>
      <w:r w:rsidR="007F7274">
        <w:rPr>
          <w:rFonts w:ascii="Angsana New" w:hAnsi="Angsana New" w:hint="cs"/>
          <w:cs/>
        </w:rPr>
        <w:t>แล้ว</w:t>
      </w:r>
    </w:p>
    <w:p w14:paraId="1A376878" w14:textId="77777777" w:rsidR="004F2806" w:rsidRPr="009B311D" w:rsidRDefault="004F2806" w:rsidP="00F46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AF7079" w14:textId="77777777" w:rsidR="007F7274" w:rsidRPr="004B6A18" w:rsidRDefault="00790D37" w:rsidP="007F7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เพื่อความสะดวกของผู้อ่าน</w:t>
      </w:r>
      <w:r w:rsidR="007F7274" w:rsidRPr="004B6A18">
        <w:rPr>
          <w:rFonts w:ascii="Angsana New" w:hAnsi="Angsana New"/>
          <w:sz w:val="30"/>
          <w:szCs w:val="30"/>
          <w:cs/>
        </w:rPr>
        <w:t>ข้อมูลทางการเงินระหว่างกาลฉบับภาษาอังกฤษได้ถูกจัดทำขึ้นจากข้อมูลทาง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</w:t>
      </w:r>
    </w:p>
    <w:p w14:paraId="177ACA98" w14:textId="77777777" w:rsidR="004416F2" w:rsidRPr="009B311D" w:rsidRDefault="004416F2" w:rsidP="00C25EA7">
      <w:pPr>
        <w:jc w:val="thaiDistribute"/>
        <w:rPr>
          <w:rFonts w:ascii="Angsana New" w:hAnsi="Angsana New"/>
          <w:sz w:val="30"/>
          <w:szCs w:val="30"/>
        </w:rPr>
      </w:pPr>
    </w:p>
    <w:p w14:paraId="5CBAEDA0" w14:textId="77777777" w:rsidR="009B311D" w:rsidRPr="009B311D" w:rsidRDefault="009B311D" w:rsidP="009B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เริ่มตั้งแต่วันที่ </w:t>
      </w:r>
      <w:r w:rsidR="002E0079" w:rsidRPr="0054366D">
        <w:rPr>
          <w:rFonts w:ascii="Angsana New" w:hAnsi="Angsana New" w:hint="cs"/>
          <w:spacing w:val="2"/>
          <w:sz w:val="30"/>
          <w:szCs w:val="30"/>
        </w:rPr>
        <w:t>1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2E0079" w:rsidRPr="0054366D">
        <w:rPr>
          <w:rFonts w:ascii="Angsana New" w:hAnsi="Angsana New" w:hint="cs"/>
          <w:spacing w:val="2"/>
          <w:sz w:val="30"/>
          <w:szCs w:val="30"/>
        </w:rPr>
        <w:t>2568</w:t>
      </w:r>
      <w:r w:rsidRPr="0054366D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26A0B" w:rsidRPr="0054366D">
        <w:rPr>
          <w:rFonts w:ascii="Angsana New" w:hAnsi="Angsana New" w:hint="cs"/>
          <w:spacing w:val="2"/>
          <w:sz w:val="30"/>
          <w:szCs w:val="30"/>
          <w:cs/>
        </w:rPr>
        <w:t>กลุ่ม</w:t>
      </w:r>
      <w:r w:rsidRPr="0054366D">
        <w:rPr>
          <w:rFonts w:ascii="Angsana New" w:hAnsi="Angsana New"/>
          <w:spacing w:val="2"/>
          <w:sz w:val="30"/>
          <w:szCs w:val="30"/>
          <w:cs/>
        </w:rPr>
        <w:t>บริษัทได้ถือปฏิบัติตามมาตรฐานการบัญชี (</w:t>
      </w:r>
      <w:r w:rsidRPr="0054366D">
        <w:rPr>
          <w:rFonts w:ascii="Angsana New" w:hAnsi="Angsana New"/>
          <w:spacing w:val="2"/>
          <w:sz w:val="30"/>
          <w:szCs w:val="30"/>
        </w:rPr>
        <w:t xml:space="preserve">TAS) </w:t>
      </w:r>
      <w:r w:rsidRPr="0054366D">
        <w:rPr>
          <w:rFonts w:ascii="Angsana New" w:hAnsi="Angsana New"/>
          <w:spacing w:val="2"/>
          <w:sz w:val="30"/>
          <w:szCs w:val="30"/>
          <w:cs/>
        </w:rPr>
        <w:t>และมาตรฐานการรายงานทางการเงิน (</w:t>
      </w:r>
      <w:r w:rsidRPr="0054366D">
        <w:rPr>
          <w:rFonts w:ascii="Angsana New" w:hAnsi="Angsana New"/>
          <w:spacing w:val="2"/>
          <w:sz w:val="30"/>
          <w:szCs w:val="30"/>
        </w:rPr>
        <w:t xml:space="preserve">TFRS) </w:t>
      </w:r>
      <w:r w:rsidRPr="0054366D">
        <w:rPr>
          <w:rFonts w:ascii="Angsana New" w:hAnsi="Angsana New"/>
          <w:spacing w:val="2"/>
          <w:sz w:val="30"/>
          <w:szCs w:val="30"/>
          <w:cs/>
        </w:rPr>
        <w:t>หลายฉบับที่ปรับปรุงใหม่โดยสภาวิชาชีพบัญชีซึ่งมีผลบังคับใช้สำหรับรอบระยะเวลาบัญชีที่เริ่มใน</w:t>
      </w:r>
      <w:r w:rsidRPr="009B311D">
        <w:rPr>
          <w:rFonts w:ascii="Angsana New" w:hAnsi="Angsana New"/>
          <w:sz w:val="30"/>
          <w:szCs w:val="30"/>
          <w:cs/>
        </w:rPr>
        <w:t xml:space="preserve">หรือหลังวันที่ </w:t>
      </w:r>
      <w:r w:rsidR="002E0079" w:rsidRPr="002E0079">
        <w:rPr>
          <w:rFonts w:ascii="Angsana New" w:hAnsi="Angsana New" w:hint="cs"/>
          <w:sz w:val="30"/>
          <w:szCs w:val="30"/>
        </w:rPr>
        <w:t>1</w:t>
      </w:r>
      <w:r w:rsidRPr="009B311D">
        <w:rPr>
          <w:rFonts w:ascii="Angsana New" w:hAnsi="Angsana New"/>
          <w:sz w:val="30"/>
          <w:szCs w:val="30"/>
          <w:cs/>
        </w:rPr>
        <w:t xml:space="preserve"> มกราคม </w:t>
      </w:r>
      <w:r w:rsidR="002E0079" w:rsidRPr="002E0079">
        <w:rPr>
          <w:rFonts w:ascii="Angsana New" w:hAnsi="Angsana New" w:hint="cs"/>
          <w:sz w:val="30"/>
          <w:szCs w:val="30"/>
        </w:rPr>
        <w:t>2568</w:t>
      </w:r>
      <w:r w:rsidRPr="009B311D">
        <w:rPr>
          <w:rFonts w:ascii="Angsana New" w:hAnsi="Angsana New"/>
          <w:sz w:val="30"/>
          <w:szCs w:val="30"/>
          <w:cs/>
        </w:rPr>
        <w:t xml:space="preserve"> โดยเป็นการปรับปรุงเพื่อให้มาตรฐานฯ มีความชัดเจนและเหมาะสมมากยิ่งขึ้นซึ่งสรุปโดยสังเขปได้ดังนี้</w:t>
      </w:r>
    </w:p>
    <w:p w14:paraId="0A3B0D1D" w14:textId="77777777" w:rsidR="009B311D" w:rsidRDefault="009B311D" w:rsidP="00341F9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TAS 1 =&gt; </w:t>
      </w:r>
      <w:r>
        <w:rPr>
          <w:rFonts w:ascii="Angsana New" w:hAnsi="Angsana New" w:hint="cs"/>
          <w:sz w:val="30"/>
          <w:szCs w:val="30"/>
          <w:cs/>
        </w:rPr>
        <w:t>เกี่ยวข้องกับสถานการณ์ ข้อมูลและความมีเนื้อหาของสิทธิต่าง ๆ ที่ใช้ในการพิจารณาจัดประเภทหนี้สินระหว่างรายการหมุนเวียนและรายการไม่หมุนเวียนซึ่งรวมถึงหนี้สินไม่หมุนเวียนที่ต้องดำรงสถานะเงื่อนไขต่าง ๆ</w:t>
      </w:r>
    </w:p>
    <w:p w14:paraId="1672B9ED" w14:textId="77777777" w:rsidR="009B311D" w:rsidRDefault="009B311D" w:rsidP="00341F9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TAS 7, TFRS 7 =&gt; </w:t>
      </w:r>
      <w:r>
        <w:rPr>
          <w:rFonts w:ascii="Angsana New" w:hAnsi="Angsana New" w:hint="cs"/>
          <w:sz w:val="30"/>
          <w:szCs w:val="30"/>
          <w:cs/>
        </w:rPr>
        <w:t xml:space="preserve">เกี่ยวข้องกับการเปิดเผยข้อมูลเพิ่มเติมเกี่ยวกับข้อตกลงทางการเงินของผู้ขาย </w:t>
      </w:r>
      <w:r>
        <w:rPr>
          <w:rFonts w:ascii="Angsana New" w:hAnsi="Angsana New"/>
          <w:sz w:val="30"/>
          <w:szCs w:val="30"/>
        </w:rPr>
        <w:t xml:space="preserve">(Supplier Finance Agreements “SFA”) </w:t>
      </w:r>
      <w:r>
        <w:rPr>
          <w:rFonts w:ascii="Angsana New" w:hAnsi="Angsana New" w:hint="cs"/>
          <w:sz w:val="30"/>
          <w:szCs w:val="30"/>
          <w:cs/>
        </w:rPr>
        <w:t>ซึ่งจะช่วยเสริมการทำความเข้าใจเกี่ยวกับกระแสเงินสดและความเสี่ยงด้านสภาพคล่อง</w:t>
      </w:r>
    </w:p>
    <w:p w14:paraId="4A5368E7" w14:textId="77777777" w:rsidR="009B311D" w:rsidRDefault="009B311D" w:rsidP="00341F92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ED54A6">
        <w:rPr>
          <w:rFonts w:ascii="Angsana New" w:hAnsi="Angsana New"/>
          <w:spacing w:val="-4"/>
          <w:sz w:val="30"/>
          <w:szCs w:val="30"/>
        </w:rPr>
        <w:t xml:space="preserve">TFRS 16 =&gt; </w:t>
      </w:r>
      <w:r w:rsidRPr="00ED54A6">
        <w:rPr>
          <w:rFonts w:ascii="Angsana New" w:hAnsi="Angsana New" w:hint="cs"/>
          <w:spacing w:val="-4"/>
          <w:sz w:val="30"/>
          <w:szCs w:val="30"/>
          <w:cs/>
        </w:rPr>
        <w:t>เกี่ยวข้องกับหนี้สินตามสัญญาเช่าที่เกิดจากการขายและเช่ากลับคืนโดยแก้ไขเพิ่มเติมข้อกำหนดเกี่ยวกับ</w:t>
      </w:r>
      <w:r>
        <w:rPr>
          <w:rFonts w:ascii="Angsana New" w:hAnsi="Angsana New" w:hint="cs"/>
          <w:sz w:val="30"/>
          <w:szCs w:val="30"/>
          <w:cs/>
        </w:rPr>
        <w:t>การวัดมูลค่าภายหลังสำหรับรายการการขายและเช่ากลับคืน</w:t>
      </w:r>
    </w:p>
    <w:p w14:paraId="7CEC3B68" w14:textId="505855AC" w:rsidR="009B311D" w:rsidRPr="00852C73" w:rsidRDefault="009B311D" w:rsidP="009B311D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852C73">
        <w:rPr>
          <w:rFonts w:ascii="Angsana New" w:hAnsi="Angsana New"/>
          <w:spacing w:val="-2"/>
          <w:sz w:val="30"/>
          <w:szCs w:val="30"/>
          <w:cs/>
        </w:rPr>
        <w:t xml:space="preserve">ทั้งนี้ </w:t>
      </w:r>
      <w:r w:rsidRPr="00852C73">
        <w:rPr>
          <w:rFonts w:ascii="Angsana New" w:hAnsi="Angsana New"/>
          <w:spacing w:val="-2"/>
          <w:sz w:val="30"/>
          <w:szCs w:val="30"/>
        </w:rPr>
        <w:t xml:space="preserve">TAS </w:t>
      </w:r>
      <w:r w:rsidRPr="00852C73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Pr="00852C73">
        <w:rPr>
          <w:rFonts w:ascii="Angsana New" w:hAnsi="Angsana New"/>
          <w:spacing w:val="-2"/>
          <w:sz w:val="30"/>
          <w:szCs w:val="30"/>
        </w:rPr>
        <w:t xml:space="preserve">TFRS </w:t>
      </w:r>
      <w:r w:rsidRPr="00852C73">
        <w:rPr>
          <w:rFonts w:ascii="Angsana New" w:hAnsi="Angsana New"/>
          <w:spacing w:val="-2"/>
          <w:sz w:val="30"/>
          <w:szCs w:val="30"/>
          <w:cs/>
        </w:rPr>
        <w:t>ที่มีการปรับปรุงข้างต้นไม่มีผลกระทบที่เป็นสาระสำคัญต่องบการเงินของ</w:t>
      </w:r>
      <w:r w:rsidR="00B50CCE" w:rsidRPr="00852C73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852C73">
        <w:rPr>
          <w:rFonts w:ascii="Angsana New" w:hAnsi="Angsana New"/>
          <w:spacing w:val="-2"/>
          <w:sz w:val="30"/>
          <w:szCs w:val="30"/>
          <w:cs/>
        </w:rPr>
        <w:t>บริษัท</w:t>
      </w:r>
    </w:p>
    <w:p w14:paraId="0DB00EA7" w14:textId="77777777" w:rsidR="009B311D" w:rsidRDefault="009B311D" w:rsidP="009B3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362ED889" w14:textId="77777777" w:rsidR="00292624" w:rsidRPr="00C16FAD" w:rsidRDefault="00292624" w:rsidP="00292624">
      <w:pPr>
        <w:pStyle w:val="NoSpacing"/>
        <w:rPr>
          <w:rFonts w:ascii="Angsana New" w:hAnsi="Angsana New"/>
          <w:i/>
          <w:iCs/>
          <w:szCs w:val="30"/>
        </w:rPr>
      </w:pPr>
      <w:r w:rsidRPr="00C16FAD">
        <w:rPr>
          <w:rFonts w:ascii="Angsana New" w:hAnsi="Angsana New"/>
          <w:i/>
          <w:iCs/>
          <w:szCs w:val="30"/>
          <w:cs/>
        </w:rPr>
        <w:t>สรุปนโยบายการบัญชีที่</w:t>
      </w:r>
      <w:r w:rsidR="00ED54A6">
        <w:rPr>
          <w:rFonts w:ascii="Angsana New" w:hAnsi="Angsana New" w:hint="cs"/>
          <w:i/>
          <w:iCs/>
          <w:szCs w:val="30"/>
          <w:cs/>
        </w:rPr>
        <w:t>มีสาระ</w:t>
      </w:r>
      <w:r w:rsidRPr="00C16FAD">
        <w:rPr>
          <w:rFonts w:ascii="Angsana New" w:hAnsi="Angsana New"/>
          <w:i/>
          <w:iCs/>
          <w:szCs w:val="30"/>
          <w:cs/>
        </w:rPr>
        <w:t>สำคัญ</w:t>
      </w:r>
    </w:p>
    <w:p w14:paraId="3E35DEA1" w14:textId="77777777" w:rsidR="00292624" w:rsidRPr="009B311D" w:rsidRDefault="00292624" w:rsidP="00292624">
      <w:pPr>
        <w:pStyle w:val="NoSpacing"/>
        <w:rPr>
          <w:rFonts w:ascii="Angsana New" w:hAnsi="Angsana New"/>
          <w:szCs w:val="30"/>
        </w:rPr>
      </w:pPr>
    </w:p>
    <w:p w14:paraId="33AA9EAE" w14:textId="45521A1E" w:rsidR="004416F2" w:rsidRPr="00FA287A" w:rsidRDefault="004416F2" w:rsidP="00441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กลุ่มบริษัทได้ใช้นโยบายการบัญชีที่</w:t>
      </w:r>
      <w:r w:rsidR="00ED54A6">
        <w:rPr>
          <w:rFonts w:ascii="Angsana New" w:hAnsi="Angsana New" w:hint="cs"/>
          <w:sz w:val="30"/>
          <w:szCs w:val="30"/>
          <w:cs/>
        </w:rPr>
        <w:t>มีสาระ</w:t>
      </w:r>
      <w:r>
        <w:rPr>
          <w:rFonts w:ascii="Angsana New" w:hAnsi="Angsana New" w:hint="cs"/>
          <w:sz w:val="30"/>
          <w:szCs w:val="30"/>
          <w:cs/>
        </w:rPr>
        <w:t>สำคัญและวิธีการคำนวณ</w:t>
      </w:r>
      <w:r w:rsidR="0098656A">
        <w:rPr>
          <w:rFonts w:ascii="Angsana New" w:hAnsi="Angsana New" w:hint="cs"/>
          <w:sz w:val="30"/>
          <w:szCs w:val="30"/>
          <w:cs/>
        </w:rPr>
        <w:t>ต่าง</w:t>
      </w:r>
      <w:r w:rsidR="00610832">
        <w:rPr>
          <w:rFonts w:ascii="Angsana New" w:hAnsi="Angsana New" w:hint="cs"/>
          <w:sz w:val="30"/>
          <w:szCs w:val="30"/>
          <w:cs/>
        </w:rPr>
        <w:t xml:space="preserve"> </w:t>
      </w:r>
      <w:r w:rsidR="0098656A">
        <w:rPr>
          <w:rFonts w:ascii="Angsana New" w:hAnsi="Angsana New" w:hint="cs"/>
          <w:sz w:val="30"/>
          <w:szCs w:val="30"/>
          <w:cs/>
        </w:rPr>
        <w:t xml:space="preserve">ๆ 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98656A">
        <w:rPr>
          <w:rFonts w:ascii="Angsana New" w:hAnsi="Angsana New" w:hint="cs"/>
          <w:sz w:val="30"/>
          <w:szCs w:val="30"/>
          <w:cs/>
        </w:rPr>
        <w:t>การจัดทำ</w:t>
      </w:r>
      <w:r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ข้อมูลทางการเงินระหว่างกาลสำหรับงวดสามเดือน</w:t>
      </w:r>
      <w:r w:rsidR="00A77CCE">
        <w:rPr>
          <w:rFonts w:ascii="Angsana New" w:hAnsi="Angsana New" w:hint="cs"/>
          <w:sz w:val="30"/>
          <w:szCs w:val="30"/>
          <w:cs/>
        </w:rPr>
        <w:t>และ</w:t>
      </w:r>
      <w:r w:rsidR="00CC4763">
        <w:rPr>
          <w:rFonts w:ascii="Angsana New" w:hAnsi="Angsana New" w:hint="cs"/>
          <w:sz w:val="30"/>
          <w:szCs w:val="30"/>
          <w:cs/>
        </w:rPr>
        <w:t>เก้า</w:t>
      </w:r>
      <w:r w:rsidR="00A77CCE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B16BA" w:rsidRPr="00DB16BA">
        <w:rPr>
          <w:rFonts w:ascii="Angsana New" w:hAnsi="Angsana New" w:hint="cs"/>
          <w:sz w:val="30"/>
          <w:szCs w:val="30"/>
        </w:rPr>
        <w:t>3</w:t>
      </w:r>
      <w:r w:rsidR="00A77CCE">
        <w:rPr>
          <w:rFonts w:ascii="Angsana New" w:hAnsi="Angsana New"/>
          <w:sz w:val="30"/>
          <w:szCs w:val="30"/>
        </w:rPr>
        <w:t xml:space="preserve">0 </w:t>
      </w:r>
      <w:r w:rsidR="00CC4763">
        <w:rPr>
          <w:rFonts w:ascii="Angsana New" w:hAnsi="Angsana New" w:hint="cs"/>
          <w:sz w:val="30"/>
          <w:szCs w:val="30"/>
          <w:cs/>
        </w:rPr>
        <w:t>กันย</w:t>
      </w:r>
      <w:r w:rsidR="00A77CCE"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10832">
        <w:rPr>
          <w:rFonts w:ascii="Angsana New" w:hAnsi="Angsana New"/>
          <w:sz w:val="30"/>
          <w:szCs w:val="30"/>
        </w:rPr>
        <w:t>2568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B16BA" w:rsidRPr="00DB16BA">
        <w:rPr>
          <w:rFonts w:ascii="Angsana New" w:hAnsi="Angsana New" w:hint="cs"/>
          <w:sz w:val="30"/>
          <w:szCs w:val="30"/>
        </w:rPr>
        <w:t>256</w:t>
      </w:r>
      <w:r w:rsidR="00610832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เช่นเดียวกับที่ใช้</w:t>
      </w:r>
      <w:r w:rsidR="0098656A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การจัดทำงบการเงินสำหรับปีสิ้นสุดวันที่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7572">
        <w:rPr>
          <w:rFonts w:ascii="Angsana New" w:hAnsi="Angsana New"/>
          <w:sz w:val="30"/>
          <w:szCs w:val="30"/>
        </w:rPr>
        <w:t>256</w:t>
      </w:r>
      <w:r w:rsidR="00610832">
        <w:rPr>
          <w:rFonts w:ascii="Angsana New" w:hAnsi="Angsana New"/>
          <w:sz w:val="30"/>
          <w:szCs w:val="30"/>
        </w:rPr>
        <w:t>7</w:t>
      </w:r>
      <w:r w:rsidR="00F51464">
        <w:rPr>
          <w:rFonts w:ascii="Angsana New" w:hAnsi="Angsana New"/>
          <w:sz w:val="30"/>
          <w:szCs w:val="30"/>
        </w:rPr>
        <w:t xml:space="preserve"> 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 xml:space="preserve">ยกเว้นเรื่องเกี่ยวกับการนำ </w:t>
      </w:r>
      <w:r w:rsidR="00635D34" w:rsidRPr="002621DF">
        <w:rPr>
          <w:rFonts w:ascii="Angsana New" w:hAnsi="Angsana New"/>
          <w:spacing w:val="-4"/>
          <w:sz w:val="30"/>
          <w:szCs w:val="30"/>
        </w:rPr>
        <w:t xml:space="preserve">TAS </w:t>
      </w:r>
      <w:r w:rsidR="00635D34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635D34" w:rsidRPr="002621DF">
        <w:rPr>
          <w:rFonts w:ascii="Angsana New" w:hAnsi="Angsana New"/>
          <w:spacing w:val="-4"/>
          <w:sz w:val="30"/>
          <w:szCs w:val="30"/>
        </w:rPr>
        <w:t xml:space="preserve">TFRS 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>ที่ปรับปรุงใหม่ตามที่กล่าว</w:t>
      </w:r>
      <w:r w:rsidR="00635D34">
        <w:rPr>
          <w:rFonts w:ascii="Angsana New" w:hAnsi="Angsana New" w:hint="cs"/>
          <w:spacing w:val="-4"/>
          <w:sz w:val="30"/>
          <w:szCs w:val="30"/>
          <w:cs/>
        </w:rPr>
        <w:t>ข้างต้น</w:t>
      </w:r>
      <w:r w:rsidR="00635D34" w:rsidRPr="002621DF">
        <w:rPr>
          <w:rFonts w:ascii="Angsana New" w:hAnsi="Angsana New"/>
          <w:spacing w:val="-4"/>
          <w:sz w:val="30"/>
          <w:szCs w:val="30"/>
          <w:cs/>
        </w:rPr>
        <w:t>มาเริ่มถือปฏิบัติซึ่งไม่มีผลกระทบที่เป็นสาระสำคัญ</w:t>
      </w:r>
    </w:p>
    <w:p w14:paraId="33964B09" w14:textId="77777777" w:rsidR="00D12E93" w:rsidRDefault="00670399" w:rsidP="004344C7">
      <w:pPr>
        <w:pStyle w:val="a"/>
        <w:tabs>
          <w:tab w:val="clear" w:pos="1080"/>
          <w:tab w:val="left" w:pos="567"/>
        </w:tabs>
        <w:ind w:right="-25"/>
        <w:jc w:val="both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lang w:val="en-US"/>
        </w:rPr>
        <w:lastRenderedPageBreak/>
        <w:t>2</w:t>
      </w:r>
      <w:r w:rsidR="00D12E93" w:rsidRPr="00316164">
        <w:rPr>
          <w:rFonts w:ascii="Angsana New" w:hAnsi="Angsana New"/>
          <w:b/>
          <w:bCs/>
          <w:cs/>
        </w:rPr>
        <w:t>.</w:t>
      </w:r>
      <w:r w:rsidR="00F62684">
        <w:rPr>
          <w:rFonts w:ascii="Angsana New" w:hAnsi="Angsana New" w:hint="cs"/>
          <w:b/>
          <w:bCs/>
          <w:cs/>
        </w:rPr>
        <w:tab/>
      </w:r>
      <w:r w:rsidR="00D12E93" w:rsidRPr="009F3CE7">
        <w:rPr>
          <w:rFonts w:ascii="Angsana New" w:hAnsi="Angsana New"/>
          <w:b/>
          <w:bCs/>
          <w:cs/>
        </w:rPr>
        <w:t>รายก</w:t>
      </w:r>
      <w:r w:rsidR="005967F4">
        <w:rPr>
          <w:rFonts w:ascii="Angsana New" w:hAnsi="Angsana New"/>
          <w:b/>
          <w:bCs/>
          <w:cs/>
        </w:rPr>
        <w:t>ารบัญชีและยอดคงเหลือกับบุคคล</w:t>
      </w:r>
      <w:r w:rsidR="005967F4">
        <w:rPr>
          <w:rFonts w:ascii="Angsana New" w:hAnsi="Angsana New" w:hint="cs"/>
          <w:b/>
          <w:bCs/>
          <w:cs/>
        </w:rPr>
        <w:t>และ</w:t>
      </w:r>
      <w:r w:rsidR="00D12E93" w:rsidRPr="009F3CE7">
        <w:rPr>
          <w:rFonts w:ascii="Angsana New" w:hAnsi="Angsana New"/>
          <w:b/>
          <w:bCs/>
          <w:cs/>
        </w:rPr>
        <w:t>กิจการที่เกี่ยวข้องกัน</w:t>
      </w:r>
    </w:p>
    <w:p w14:paraId="27C9593C" w14:textId="77777777" w:rsidR="00F96A6A" w:rsidRPr="004F2EF0" w:rsidRDefault="00F96A6A" w:rsidP="00D12E93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7118C7" w14:textId="42C1DF7B" w:rsidR="00D12E93" w:rsidRDefault="00D12E9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0C4184">
        <w:rPr>
          <w:rFonts w:ascii="Angsana New" w:hAnsi="Angsana New" w:hint="cs"/>
          <w:sz w:val="30"/>
          <w:szCs w:val="30"/>
          <w:cs/>
        </w:rPr>
        <w:t>งวดสาม</w:t>
      </w:r>
      <w:r w:rsidR="000A2799"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B3DFF">
        <w:rPr>
          <w:rFonts w:ascii="Angsana New" w:hAnsi="Angsana New"/>
          <w:sz w:val="30"/>
          <w:szCs w:val="30"/>
        </w:rPr>
        <w:t>30</w:t>
      </w:r>
      <w:r w:rsidR="005B3DFF">
        <w:rPr>
          <w:rFonts w:ascii="Angsana New" w:hAnsi="Angsana New" w:hint="cs"/>
          <w:sz w:val="30"/>
          <w:szCs w:val="30"/>
          <w:cs/>
        </w:rPr>
        <w:t xml:space="preserve"> </w:t>
      </w:r>
      <w:r w:rsidR="00CC4763">
        <w:rPr>
          <w:rFonts w:ascii="Angsana New" w:hAnsi="Angsana New" w:hint="cs"/>
          <w:sz w:val="30"/>
          <w:szCs w:val="30"/>
          <w:cs/>
        </w:rPr>
        <w:t>กันย</w:t>
      </w:r>
      <w:r w:rsidR="005B3DFF">
        <w:rPr>
          <w:rFonts w:ascii="Angsana New" w:hAnsi="Angsana New" w:hint="cs"/>
          <w:sz w:val="30"/>
          <w:szCs w:val="30"/>
          <w:cs/>
        </w:rPr>
        <w:t>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610832">
        <w:rPr>
          <w:rFonts w:ascii="Angsana New" w:hAnsi="Angsana New"/>
          <w:sz w:val="30"/>
          <w:szCs w:val="30"/>
        </w:rPr>
        <w:t>2568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DB16BA">
        <w:rPr>
          <w:rFonts w:ascii="Angsana New" w:hAnsi="Angsana New"/>
          <w:sz w:val="30"/>
          <w:szCs w:val="30"/>
          <w:cs/>
        </w:rPr>
        <w:t xml:space="preserve">และ </w:t>
      </w:r>
      <w:r w:rsidR="00610832">
        <w:rPr>
          <w:rFonts w:ascii="Angsana New" w:hAnsi="Angsana New"/>
          <w:sz w:val="30"/>
          <w:szCs w:val="30"/>
        </w:rPr>
        <w:t xml:space="preserve">2567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77D07D28" w14:textId="77777777" w:rsidR="00A82EA3" w:rsidRPr="004F2EF0" w:rsidRDefault="00A82EA3" w:rsidP="00FD4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75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6"/>
        <w:gridCol w:w="283"/>
        <w:gridCol w:w="1278"/>
        <w:gridCol w:w="285"/>
        <w:gridCol w:w="1277"/>
      </w:tblGrid>
      <w:tr w:rsidR="00A82EA3" w:rsidRPr="0013700D" w14:paraId="5759ADC0" w14:textId="77777777" w:rsidTr="00073C1F">
        <w:trPr>
          <w:cantSplit/>
        </w:trPr>
        <w:tc>
          <w:tcPr>
            <w:tcW w:w="3798" w:type="dxa"/>
          </w:tcPr>
          <w:p w14:paraId="145E52E8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9" w:type="dxa"/>
            <w:gridSpan w:val="7"/>
            <w:tcBorders>
              <w:bottom w:val="single" w:sz="4" w:space="0" w:color="auto"/>
            </w:tcBorders>
          </w:tcPr>
          <w:p w14:paraId="019F4D00" w14:textId="77777777" w:rsidR="00A82EA3" w:rsidRPr="00651CC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CC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A82EA3" w:rsidRPr="0013700D" w14:paraId="125CB164" w14:textId="77777777" w:rsidTr="00073C1F">
        <w:trPr>
          <w:cantSplit/>
        </w:trPr>
        <w:tc>
          <w:tcPr>
            <w:tcW w:w="3798" w:type="dxa"/>
          </w:tcPr>
          <w:p w14:paraId="266B73CC" w14:textId="77777777" w:rsidR="00A82EA3" w:rsidRPr="0013700D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461E46" w14:textId="77777777" w:rsidR="00A82EA3" w:rsidRPr="00651CC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C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40409A5" w14:textId="77777777" w:rsidR="00A82EA3" w:rsidRPr="00651CC9" w:rsidRDefault="00A82EA3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F2CAD9" w14:textId="77777777" w:rsidR="00A82EA3" w:rsidRPr="00651CC9" w:rsidRDefault="00A82EA3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C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0832" w:rsidRPr="0013700D" w14:paraId="390B97AD" w14:textId="77777777" w:rsidTr="00073C1F">
        <w:trPr>
          <w:cantSplit/>
        </w:trPr>
        <w:tc>
          <w:tcPr>
            <w:tcW w:w="3798" w:type="dxa"/>
          </w:tcPr>
          <w:p w14:paraId="090DF28B" w14:textId="77777777" w:rsidR="00610832" w:rsidRPr="0013700D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1E6E39" w14:textId="77777777" w:rsidR="00610832" w:rsidRPr="00651CC9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C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65777598" w14:textId="77777777" w:rsidR="00610832" w:rsidRPr="00651CC9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E72FD8" w14:textId="77777777" w:rsidR="00610832" w:rsidRPr="00651CC9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CC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6A235353" w14:textId="77777777" w:rsidR="00610832" w:rsidRPr="00651CC9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8407988" w14:textId="77777777" w:rsidR="00610832" w:rsidRPr="00651CC9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C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5" w:type="dxa"/>
          </w:tcPr>
          <w:p w14:paraId="0C834335" w14:textId="77777777" w:rsidR="00610832" w:rsidRPr="00651CC9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2B5F1D7" w14:textId="77777777" w:rsidR="00610832" w:rsidRPr="00651CC9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CC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097572" w:rsidRPr="0013700D" w14:paraId="44CB0699" w14:textId="77777777" w:rsidTr="002B1D16">
        <w:trPr>
          <w:cantSplit/>
        </w:trPr>
        <w:tc>
          <w:tcPr>
            <w:tcW w:w="3798" w:type="dxa"/>
          </w:tcPr>
          <w:p w14:paraId="0CC6A822" w14:textId="77777777" w:rsidR="00097572" w:rsidRPr="000B06BD" w:rsidRDefault="00097572" w:rsidP="000B06BD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C2CE37D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212002A9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412D579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194791F" w14:textId="77777777" w:rsidR="00097572" w:rsidRPr="0013700D" w:rsidRDefault="00097572" w:rsidP="001468CC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7F75EE5" w14:textId="77777777" w:rsidR="00097572" w:rsidRPr="007E77D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68005FB7" w14:textId="77777777" w:rsidR="00097572" w:rsidRPr="0013700D" w:rsidRDefault="00097572" w:rsidP="00146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164D84D" w14:textId="77777777" w:rsidR="00097572" w:rsidRPr="0013700D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5380" w:rsidRPr="0013700D" w14:paraId="019A084C" w14:textId="77777777" w:rsidTr="002B1D16">
        <w:trPr>
          <w:cantSplit/>
        </w:trPr>
        <w:tc>
          <w:tcPr>
            <w:tcW w:w="3798" w:type="dxa"/>
          </w:tcPr>
          <w:p w14:paraId="3BC8E28A" w14:textId="77777777" w:rsidR="00CA5380" w:rsidRPr="000B06BD" w:rsidRDefault="00CA5380" w:rsidP="00CA538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24A7A280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E11BE39" w14:textId="77777777" w:rsidR="00CA5380" w:rsidRPr="0013700D" w:rsidRDefault="00CA5380" w:rsidP="00CA538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9BB739D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74F1EE2" w14:textId="77777777" w:rsidR="00CA5380" w:rsidRPr="0013700D" w:rsidRDefault="00CA5380" w:rsidP="00CA538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1609D91" w14:textId="18E50B79" w:rsidR="00CA5380" w:rsidRPr="00471751" w:rsidRDefault="001E3F7B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41,929</w:t>
            </w:r>
          </w:p>
        </w:tc>
        <w:tc>
          <w:tcPr>
            <w:tcW w:w="285" w:type="dxa"/>
          </w:tcPr>
          <w:p w14:paraId="328998DF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63BA6AA4" w14:textId="164B620F" w:rsidR="00CA5380" w:rsidRPr="001B66C5" w:rsidRDefault="004052E8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37,713</w:t>
            </w:r>
          </w:p>
        </w:tc>
      </w:tr>
      <w:tr w:rsidR="00CA5380" w:rsidRPr="0013700D" w14:paraId="7B7A4AEB" w14:textId="77777777" w:rsidTr="002B1D16">
        <w:trPr>
          <w:cantSplit/>
        </w:trPr>
        <w:tc>
          <w:tcPr>
            <w:tcW w:w="3798" w:type="dxa"/>
          </w:tcPr>
          <w:p w14:paraId="0D3D029C" w14:textId="77777777" w:rsidR="00CA5380" w:rsidRPr="000B06BD" w:rsidRDefault="00CA5380" w:rsidP="00CA538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7899DA95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1638F83" w14:textId="77777777" w:rsidR="00CA5380" w:rsidRPr="0013700D" w:rsidRDefault="00CA5380" w:rsidP="00CA538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3855CBF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E43E227" w14:textId="77777777" w:rsidR="00CA5380" w:rsidRPr="0013700D" w:rsidRDefault="00CA5380" w:rsidP="00CA538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D47D90C" w14:textId="39AAFC4B" w:rsidR="00CA5380" w:rsidRPr="00471751" w:rsidRDefault="001E3F7B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252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85" w:type="dxa"/>
          </w:tcPr>
          <w:p w14:paraId="685E63E5" w14:textId="77777777" w:rsidR="00CA5380" w:rsidRPr="0013700D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82B2D6C" w14:textId="13E6CAD3" w:rsidR="00CA5380" w:rsidRPr="001B66C5" w:rsidRDefault="00CA5380" w:rsidP="00CA53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685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4052E8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1E3F7B" w:rsidRPr="0013700D" w14:paraId="32ABF424" w14:textId="77777777" w:rsidTr="002B1D16">
        <w:trPr>
          <w:cantSplit/>
        </w:trPr>
        <w:tc>
          <w:tcPr>
            <w:tcW w:w="3798" w:type="dxa"/>
          </w:tcPr>
          <w:p w14:paraId="0F4F6DF9" w14:textId="7B184E2B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753A931D" w14:textId="72025FC1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632ABF70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9FF07EC" w14:textId="38D56F66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7DFD994" w14:textId="77777777" w:rsidR="001E3F7B" w:rsidRPr="0013700D" w:rsidRDefault="001E3F7B" w:rsidP="001E3F7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1AACB85" w14:textId="24E8535F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404E9578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1C8E2A7" w14:textId="1EDB63D4" w:rsidR="001E3F7B" w:rsidRPr="001B66C5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1E3F7B" w:rsidRPr="0013700D" w14:paraId="25EE5DFB" w14:textId="77777777" w:rsidTr="002B1D16">
        <w:trPr>
          <w:cantSplit/>
        </w:trPr>
        <w:tc>
          <w:tcPr>
            <w:tcW w:w="3798" w:type="dxa"/>
          </w:tcPr>
          <w:p w14:paraId="1D990C8A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1382C4A8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ABF0F31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EB67A15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97642B5" w14:textId="77777777" w:rsidR="001E3F7B" w:rsidRPr="0013700D" w:rsidRDefault="001E3F7B" w:rsidP="001E3F7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8E9F3BE" w14:textId="63864418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14,405</w:t>
            </w:r>
          </w:p>
        </w:tc>
        <w:tc>
          <w:tcPr>
            <w:tcW w:w="285" w:type="dxa"/>
          </w:tcPr>
          <w:p w14:paraId="02389FA3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150DB00" w14:textId="7BE985C5" w:rsidR="001E3F7B" w:rsidRPr="001B66C5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168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0,100</w:t>
            </w:r>
          </w:p>
        </w:tc>
      </w:tr>
      <w:tr w:rsidR="001E3F7B" w:rsidRPr="0013700D" w14:paraId="2B32B079" w14:textId="77777777" w:rsidTr="002B1D16">
        <w:trPr>
          <w:cantSplit/>
        </w:trPr>
        <w:tc>
          <w:tcPr>
            <w:tcW w:w="3798" w:type="dxa"/>
          </w:tcPr>
          <w:p w14:paraId="44981B88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1A6516D6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329CED5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5F098F8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A2948E5" w14:textId="77777777" w:rsidR="001E3F7B" w:rsidRPr="0013700D" w:rsidRDefault="001E3F7B" w:rsidP="001E3F7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CDE5B1F" w14:textId="6808A640" w:rsidR="001E3F7B" w:rsidRPr="00471751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25238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285" w:type="dxa"/>
          </w:tcPr>
          <w:p w14:paraId="795A9D9C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45D5280" w14:textId="680F9FB4" w:rsidR="001E3F7B" w:rsidRPr="001B66C5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</w:tr>
      <w:tr w:rsidR="001E3F7B" w:rsidRPr="0013700D" w14:paraId="4559792A" w14:textId="77777777" w:rsidTr="002B1D16">
        <w:trPr>
          <w:cantSplit/>
        </w:trPr>
        <w:tc>
          <w:tcPr>
            <w:tcW w:w="3798" w:type="dxa"/>
          </w:tcPr>
          <w:p w14:paraId="52A8DFBB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339BF79B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176B3A7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1D6C5F0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77471D6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9400863" w14:textId="3C5ACEDD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35,872</w:t>
            </w:r>
          </w:p>
        </w:tc>
        <w:tc>
          <w:tcPr>
            <w:tcW w:w="285" w:type="dxa"/>
          </w:tcPr>
          <w:p w14:paraId="288EC284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7C901DF" w14:textId="44EF4D6C" w:rsidR="001E3F7B" w:rsidRPr="001B66C5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1,285</w:t>
            </w:r>
          </w:p>
        </w:tc>
      </w:tr>
      <w:tr w:rsidR="001E3F7B" w:rsidRPr="0013700D" w14:paraId="15A32CFB" w14:textId="77777777" w:rsidTr="002B1D16">
        <w:trPr>
          <w:cantSplit/>
        </w:trPr>
        <w:tc>
          <w:tcPr>
            <w:tcW w:w="3798" w:type="dxa"/>
          </w:tcPr>
          <w:p w14:paraId="148A2018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11FDF869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72F96C1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7B7564F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F76F9A1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25362AB" w14:textId="60071E69" w:rsidR="001E3F7B" w:rsidRPr="00A168A3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882</w:t>
            </w:r>
          </w:p>
        </w:tc>
        <w:tc>
          <w:tcPr>
            <w:tcW w:w="285" w:type="dxa"/>
          </w:tcPr>
          <w:p w14:paraId="53FCF10B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9B8124F" w14:textId="4649500F" w:rsidR="001E3F7B" w:rsidRPr="001B66C5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1,760</w:t>
            </w:r>
          </w:p>
        </w:tc>
      </w:tr>
      <w:tr w:rsidR="001E3F7B" w:rsidRPr="0013700D" w14:paraId="749A4802" w14:textId="77777777" w:rsidTr="002B1D16">
        <w:trPr>
          <w:cantSplit/>
        </w:trPr>
        <w:tc>
          <w:tcPr>
            <w:tcW w:w="3798" w:type="dxa"/>
          </w:tcPr>
          <w:p w14:paraId="30014937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3C628704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AE27B99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DAC5993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7F530B2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45A03C4" w14:textId="321B525B" w:rsidR="001E3F7B" w:rsidRPr="00A168A3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  <w:tc>
          <w:tcPr>
            <w:tcW w:w="285" w:type="dxa"/>
          </w:tcPr>
          <w:p w14:paraId="4C4F4DA5" w14:textId="77777777" w:rsidR="001E3F7B" w:rsidRPr="00293A18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14:paraId="19628BCF" w14:textId="16FE3B88" w:rsidR="001E3F7B" w:rsidRPr="00CA5380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1,223</w:t>
            </w:r>
          </w:p>
        </w:tc>
      </w:tr>
      <w:tr w:rsidR="001E3F7B" w:rsidRPr="0013700D" w14:paraId="511EA5A0" w14:textId="77777777" w:rsidTr="002B1D16">
        <w:trPr>
          <w:cantSplit/>
        </w:trPr>
        <w:tc>
          <w:tcPr>
            <w:tcW w:w="3798" w:type="dxa"/>
          </w:tcPr>
          <w:p w14:paraId="5DC95D53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110E28E0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6742C62E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7B9C462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7CAF85C4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4ABA9CF" w14:textId="6388EE6C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89E62E8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F455018" w14:textId="323E9CD6" w:rsidR="001E3F7B" w:rsidRPr="00CA5380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3F7B" w:rsidRPr="0013700D" w14:paraId="6C1F90A9" w14:textId="77777777" w:rsidTr="002B1D16">
        <w:trPr>
          <w:cantSplit/>
        </w:trPr>
        <w:tc>
          <w:tcPr>
            <w:tcW w:w="3798" w:type="dxa"/>
          </w:tcPr>
          <w:p w14:paraId="1FC4BD2C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- เงินกู้ยืมระยะสั้น</w:t>
            </w:r>
          </w:p>
        </w:tc>
        <w:tc>
          <w:tcPr>
            <w:tcW w:w="1276" w:type="dxa"/>
          </w:tcPr>
          <w:p w14:paraId="599A16DA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76B892F" w14:textId="77777777" w:rsidR="001E3F7B" w:rsidRPr="0032537B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37A7756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C40FEF9" w14:textId="77777777" w:rsidR="001E3F7B" w:rsidRPr="0032537B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74828366" w14:textId="7206F7FC" w:rsidR="001E3F7B" w:rsidRPr="003253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85" w:type="dxa"/>
          </w:tcPr>
          <w:p w14:paraId="4DF7E44D" w14:textId="77777777" w:rsidR="001E3F7B" w:rsidRPr="003253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39FE4EBE" w14:textId="6915EB08" w:rsidR="001E3F7B" w:rsidRPr="003253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1E3F7B" w:rsidRPr="0013700D" w14:paraId="6ED2AFF3" w14:textId="77777777" w:rsidTr="002B1D16">
        <w:trPr>
          <w:cantSplit/>
        </w:trPr>
        <w:tc>
          <w:tcPr>
            <w:tcW w:w="3798" w:type="dxa"/>
          </w:tcPr>
          <w:p w14:paraId="11FD81BB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276" w:type="dxa"/>
          </w:tcPr>
          <w:p w14:paraId="4566B0C9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F98DE4C" w14:textId="77777777" w:rsidR="001E3F7B" w:rsidRPr="0032537B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7694C3D3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4297B06" w14:textId="77777777" w:rsidR="001E3F7B" w:rsidRPr="0032537B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06617B50" w14:textId="25D63B84" w:rsidR="001E3F7B" w:rsidRPr="003253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85" w:type="dxa"/>
          </w:tcPr>
          <w:p w14:paraId="64C44F47" w14:textId="77777777" w:rsidR="001E3F7B" w:rsidRPr="003253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A223EDE" w14:textId="7B0A07F3" w:rsidR="001E3F7B" w:rsidRPr="003253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1E3F7B" w14:paraId="4E28F056" w14:textId="77777777" w:rsidTr="002B1D1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98" w:type="dxa"/>
          </w:tcPr>
          <w:p w14:paraId="23B4ED4C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F00455D" w14:textId="77777777" w:rsidR="001E3F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7871E8EF" w14:textId="77777777" w:rsidR="001E3F7B" w:rsidRDefault="001E3F7B" w:rsidP="001E3F7B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502053F" w14:textId="77777777" w:rsidR="001E3F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7990156E" w14:textId="77777777" w:rsidR="001E3F7B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27930B1B" w14:textId="77777777" w:rsidR="001E3F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14:paraId="4F1DE53F" w14:textId="77777777" w:rsidR="001E3F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</w:tcPr>
          <w:p w14:paraId="48F084F1" w14:textId="49D9F4B3" w:rsidR="001E3F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1E3F7B" w:rsidRPr="0013700D" w14:paraId="5F9FE1C4" w14:textId="77777777" w:rsidTr="00852C73">
        <w:trPr>
          <w:cantSplit/>
        </w:trPr>
        <w:tc>
          <w:tcPr>
            <w:tcW w:w="3798" w:type="dxa"/>
          </w:tcPr>
          <w:p w14:paraId="1398E478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6B817F2C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1F8A1EF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A693DD8" w14:textId="77777777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52765026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FEDA2FD" w14:textId="77777777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A928DF0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35C1BB5" w14:textId="77777777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F7B" w:rsidRPr="0013700D" w14:paraId="3741E6A2" w14:textId="77777777" w:rsidTr="002B1D16">
        <w:trPr>
          <w:cantSplit/>
        </w:trPr>
        <w:tc>
          <w:tcPr>
            <w:tcW w:w="3798" w:type="dxa"/>
          </w:tcPr>
          <w:p w14:paraId="13A51571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</w:t>
            </w:r>
          </w:p>
        </w:tc>
        <w:tc>
          <w:tcPr>
            <w:tcW w:w="1276" w:type="dxa"/>
          </w:tcPr>
          <w:p w14:paraId="3F343F7B" w14:textId="200C1B1E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84" w:type="dxa"/>
          </w:tcPr>
          <w:p w14:paraId="52742AB3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D96E6C6" w14:textId="11ACBF90" w:rsidR="001E3F7B" w:rsidRPr="00C10838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3" w:type="dxa"/>
          </w:tcPr>
          <w:p w14:paraId="31201A4A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79D52FD" w14:textId="62ED6371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285" w:type="dxa"/>
          </w:tcPr>
          <w:p w14:paraId="2985800A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18DC818" w14:textId="2570B629" w:rsidR="001E3F7B" w:rsidRPr="003253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468</w:t>
            </w:r>
          </w:p>
        </w:tc>
      </w:tr>
      <w:tr w:rsidR="001E3F7B" w:rsidRPr="0013700D" w14:paraId="1501C86F" w14:textId="77777777" w:rsidTr="002B1D16">
        <w:trPr>
          <w:cantSplit/>
        </w:trPr>
        <w:tc>
          <w:tcPr>
            <w:tcW w:w="3798" w:type="dxa"/>
          </w:tcPr>
          <w:p w14:paraId="7639AB3E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1D6B5F63" w14:textId="0B792199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2,597</w:t>
            </w:r>
          </w:p>
        </w:tc>
        <w:tc>
          <w:tcPr>
            <w:tcW w:w="284" w:type="dxa"/>
          </w:tcPr>
          <w:p w14:paraId="3B37282A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E0CACDF" w14:textId="3E9A5EE7" w:rsidR="001E3F7B" w:rsidRPr="00C10838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83" w:type="dxa"/>
          </w:tcPr>
          <w:p w14:paraId="5750CA24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167ACD4" w14:textId="397E3A71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2,597</w:t>
            </w:r>
          </w:p>
        </w:tc>
        <w:tc>
          <w:tcPr>
            <w:tcW w:w="285" w:type="dxa"/>
          </w:tcPr>
          <w:p w14:paraId="115E347C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6102900" w14:textId="266DC392" w:rsidR="001E3F7B" w:rsidRPr="003253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356</w:t>
            </w:r>
          </w:p>
        </w:tc>
      </w:tr>
      <w:tr w:rsidR="001E3F7B" w:rsidRPr="0013700D" w14:paraId="5FC96531" w14:textId="77777777" w:rsidTr="002B1D16">
        <w:trPr>
          <w:cantSplit/>
        </w:trPr>
        <w:tc>
          <w:tcPr>
            <w:tcW w:w="3798" w:type="dxa"/>
          </w:tcPr>
          <w:p w14:paraId="0072FF3A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56B610B0" w14:textId="410A99F0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14:paraId="21AB07C2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95557EC" w14:textId="180DF646" w:rsidR="001E3F7B" w:rsidRPr="00C10838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</w:tcPr>
          <w:p w14:paraId="1A1AC64A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035B849" w14:textId="7B5651BB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5" w:type="dxa"/>
          </w:tcPr>
          <w:p w14:paraId="77EB9338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37BCF38" w14:textId="4B7FB09B" w:rsidR="001E3F7B" w:rsidRPr="003253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</w:tbl>
    <w:p w14:paraId="4C3BFE70" w14:textId="77777777" w:rsidR="00C973F9" w:rsidRDefault="00C973F9">
      <w:pPr>
        <w:rPr>
          <w:rFonts w:ascii="Angsana New" w:hAnsi="Angsana New"/>
          <w:sz w:val="32"/>
          <w:szCs w:val="32"/>
        </w:rPr>
      </w:pPr>
    </w:p>
    <w:p w14:paraId="349CEF45" w14:textId="77777777" w:rsidR="00471751" w:rsidRDefault="00471751">
      <w:pPr>
        <w:rPr>
          <w:rFonts w:ascii="Angsana New" w:hAnsi="Angsana New"/>
          <w:sz w:val="32"/>
          <w:szCs w:val="32"/>
        </w:rPr>
      </w:pPr>
    </w:p>
    <w:p w14:paraId="604D0E0F" w14:textId="77777777" w:rsidR="002B1D16" w:rsidRDefault="002B1D16">
      <w:pPr>
        <w:rPr>
          <w:rFonts w:ascii="Angsana New" w:hAnsi="Angsana New"/>
          <w:sz w:val="32"/>
          <w:szCs w:val="32"/>
        </w:rPr>
      </w:pPr>
    </w:p>
    <w:p w14:paraId="44EBF9AA" w14:textId="77777777" w:rsidR="001E3F7B" w:rsidRDefault="001E3F7B">
      <w:pPr>
        <w:rPr>
          <w:rFonts w:ascii="Angsana New" w:hAnsi="Angsana New"/>
          <w:sz w:val="32"/>
          <w:szCs w:val="32"/>
        </w:rPr>
      </w:pPr>
    </w:p>
    <w:tbl>
      <w:tblPr>
        <w:tblW w:w="975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5"/>
        <w:gridCol w:w="283"/>
        <w:gridCol w:w="1276"/>
        <w:gridCol w:w="285"/>
        <w:gridCol w:w="1276"/>
      </w:tblGrid>
      <w:tr w:rsidR="00E55B20" w:rsidRPr="00E24209" w14:paraId="5C93B48F" w14:textId="77777777" w:rsidTr="00066A8D">
        <w:trPr>
          <w:cantSplit/>
        </w:trPr>
        <w:tc>
          <w:tcPr>
            <w:tcW w:w="3798" w:type="dxa"/>
          </w:tcPr>
          <w:p w14:paraId="1417E391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7381FB54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E55B20" w:rsidRPr="00E24209" w14:paraId="7C34F582" w14:textId="77777777" w:rsidTr="00066A8D">
        <w:trPr>
          <w:cantSplit/>
        </w:trPr>
        <w:tc>
          <w:tcPr>
            <w:tcW w:w="3798" w:type="dxa"/>
          </w:tcPr>
          <w:p w14:paraId="2982B348" w14:textId="77777777" w:rsidR="00E55B20" w:rsidRPr="00F51F88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24A920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778ED8B" w14:textId="77777777" w:rsidR="00E55B20" w:rsidRPr="00E24209" w:rsidRDefault="00E55B20" w:rsidP="00FD7957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DBAD3" w14:textId="77777777" w:rsidR="00E55B20" w:rsidRPr="00E24209" w:rsidRDefault="00E55B20" w:rsidP="00FD7957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10832" w:rsidRPr="00F51F88" w14:paraId="0FE0F8EF" w14:textId="77777777" w:rsidTr="00066A8D">
        <w:trPr>
          <w:cantSplit/>
        </w:trPr>
        <w:tc>
          <w:tcPr>
            <w:tcW w:w="3798" w:type="dxa"/>
          </w:tcPr>
          <w:p w14:paraId="16BB79A9" w14:textId="77777777" w:rsidR="00610832" w:rsidRPr="00E9777E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36FE92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5D0E708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A3BD607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48EA641" w14:textId="77777777" w:rsidR="00610832" w:rsidRPr="00F51F88" w:rsidRDefault="00610832" w:rsidP="00610832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F8CF20B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5" w:type="dxa"/>
          </w:tcPr>
          <w:p w14:paraId="4D2E4F16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9CD696" w14:textId="77777777" w:rsidR="00610832" w:rsidRPr="00F51F88" w:rsidRDefault="00610832" w:rsidP="00610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7572" w:rsidRPr="00B14380" w14:paraId="0C3DFB05" w14:textId="77777777" w:rsidTr="002B1D16">
        <w:trPr>
          <w:cantSplit/>
        </w:trPr>
        <w:tc>
          <w:tcPr>
            <w:tcW w:w="3798" w:type="dxa"/>
          </w:tcPr>
          <w:p w14:paraId="44BAA464" w14:textId="77777777" w:rsidR="00097572" w:rsidRPr="000B06BD" w:rsidRDefault="00097572" w:rsidP="000B06BD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</w:tcPr>
          <w:p w14:paraId="474179AD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5E5CA86" w14:textId="77777777" w:rsidR="00097572" w:rsidRPr="00F5193E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B974701" w14:textId="77777777" w:rsidR="00097572" w:rsidRPr="00F5193E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58BC06B" w14:textId="77777777" w:rsidR="00097572" w:rsidRPr="00610832" w:rsidRDefault="00097572" w:rsidP="004B1EAF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5D616E2F" w14:textId="77777777" w:rsidR="00097572" w:rsidRPr="004C2E64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7DCCEC71" w14:textId="77777777" w:rsidR="00097572" w:rsidRPr="00F5193E" w:rsidRDefault="00097572" w:rsidP="004B1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997B66B" w14:textId="77777777" w:rsidR="00097572" w:rsidRPr="004C2E64" w:rsidRDefault="00097572" w:rsidP="00F5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6A2D07" w:rsidRPr="00B14380" w14:paraId="5828734D" w14:textId="77777777" w:rsidTr="002B1D16">
        <w:trPr>
          <w:cantSplit/>
        </w:trPr>
        <w:tc>
          <w:tcPr>
            <w:tcW w:w="3798" w:type="dxa"/>
          </w:tcPr>
          <w:p w14:paraId="40D3A19E" w14:textId="77777777" w:rsidR="006A2D07" w:rsidRPr="000B06BD" w:rsidRDefault="006A2D07" w:rsidP="006A2D07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11EC0A16" w14:textId="65B0B208" w:rsidR="006A2D07" w:rsidRPr="0023380A" w:rsidRDefault="006338A0" w:rsidP="006A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19,989</w:t>
            </w:r>
          </w:p>
        </w:tc>
        <w:tc>
          <w:tcPr>
            <w:tcW w:w="284" w:type="dxa"/>
          </w:tcPr>
          <w:p w14:paraId="274B9FBF" w14:textId="77777777" w:rsidR="006A2D07" w:rsidRPr="00B14380" w:rsidRDefault="006A2D07" w:rsidP="006A2D0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B3C2D3E" w14:textId="179C900A" w:rsidR="006A2D07" w:rsidRPr="00D34786" w:rsidRDefault="0099785F" w:rsidP="006A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283" w:type="dxa"/>
          </w:tcPr>
          <w:p w14:paraId="6EA0689B" w14:textId="77777777" w:rsidR="006A2D07" w:rsidRPr="00B14380" w:rsidRDefault="006A2D07" w:rsidP="006A2D07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AD9EE48" w14:textId="535674FA" w:rsidR="006A2D07" w:rsidRPr="00124A4B" w:rsidRDefault="001E3F7B" w:rsidP="00DA2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19,226</w:t>
            </w:r>
          </w:p>
        </w:tc>
        <w:tc>
          <w:tcPr>
            <w:tcW w:w="285" w:type="dxa"/>
          </w:tcPr>
          <w:p w14:paraId="35971041" w14:textId="77777777" w:rsidR="006A2D07" w:rsidRPr="00B14380" w:rsidRDefault="006A2D07" w:rsidP="006A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576E1E" w14:textId="7942863C" w:rsidR="006A2D07" w:rsidRPr="00353030" w:rsidRDefault="006A2D07" w:rsidP="006A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966355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1E3F7B" w:rsidRPr="00B14380" w14:paraId="692CEFAA" w14:textId="77777777" w:rsidTr="002B1D16">
        <w:trPr>
          <w:cantSplit/>
        </w:trPr>
        <w:tc>
          <w:tcPr>
            <w:tcW w:w="3798" w:type="dxa"/>
          </w:tcPr>
          <w:p w14:paraId="22DC3B4C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75DBA2C8" w14:textId="541B19BA" w:rsidR="001E3F7B" w:rsidRPr="0023380A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284" w:type="dxa"/>
          </w:tcPr>
          <w:p w14:paraId="0600BA23" w14:textId="77777777" w:rsidR="001E3F7B" w:rsidRPr="00EA5359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4F17E58" w14:textId="1B8CD4E6" w:rsidR="001E3F7B" w:rsidRPr="002B070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1F88E790" w14:textId="77777777" w:rsidR="001E3F7B" w:rsidRPr="00EA5359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22840DF" w14:textId="3D47FDE0" w:rsidR="001E3F7B" w:rsidRPr="001E3F7B" w:rsidRDefault="001E3F7B" w:rsidP="00651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3D4DA8BE" w14:textId="77777777" w:rsidR="001E3F7B" w:rsidRPr="00EA5359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4F52EB" w14:textId="582F8DA4" w:rsidR="001E3F7B" w:rsidRPr="008A1175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1E3F7B" w:rsidRPr="00B14380" w14:paraId="388DFC24" w14:textId="77777777" w:rsidTr="002B1D16">
        <w:trPr>
          <w:cantSplit/>
        </w:trPr>
        <w:tc>
          <w:tcPr>
            <w:tcW w:w="3798" w:type="dxa"/>
          </w:tcPr>
          <w:p w14:paraId="7BF334FB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C44746D" w14:textId="190EF2A4" w:rsidR="001E3F7B" w:rsidRPr="0023380A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84" w:type="dxa"/>
          </w:tcPr>
          <w:p w14:paraId="29333B29" w14:textId="77777777" w:rsidR="001E3F7B" w:rsidRPr="00EA5359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D716B43" w14:textId="154B1D17" w:rsidR="001E3F7B" w:rsidRPr="00DD2DC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283" w:type="dxa"/>
          </w:tcPr>
          <w:p w14:paraId="732CBB3C" w14:textId="77777777" w:rsidR="001E3F7B" w:rsidRPr="00EA5359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617DB18" w14:textId="38AAB7A1" w:rsidR="001E3F7B" w:rsidRPr="001E3F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85" w:type="dxa"/>
          </w:tcPr>
          <w:p w14:paraId="2C3CE995" w14:textId="77777777" w:rsidR="001E3F7B" w:rsidRPr="00EA5359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D9C602" w14:textId="45121BBB" w:rsidR="001E3F7B" w:rsidRPr="00DD2DC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</w:t>
            </w:r>
          </w:p>
        </w:tc>
      </w:tr>
      <w:tr w:rsidR="001E3F7B" w:rsidRPr="00B14380" w14:paraId="0AC1F584" w14:textId="77777777" w:rsidTr="002B1D16">
        <w:trPr>
          <w:cantSplit/>
        </w:trPr>
        <w:tc>
          <w:tcPr>
            <w:tcW w:w="3798" w:type="dxa"/>
          </w:tcPr>
          <w:p w14:paraId="06FBF1CA" w14:textId="668A9064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0A77796D" w14:textId="4437EB78" w:rsidR="001E3F7B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84" w:type="dxa"/>
          </w:tcPr>
          <w:p w14:paraId="2479F010" w14:textId="77777777" w:rsidR="001E3F7B" w:rsidRPr="00EA5359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4FB68C1" w14:textId="50C01053" w:rsidR="001E3F7B" w:rsidRPr="0007590A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59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BEEB73C" w14:textId="77777777" w:rsidR="001E3F7B" w:rsidRPr="00EA5359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FF87434" w14:textId="1AD3FDC9" w:rsidR="001E3F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285" w:type="dxa"/>
          </w:tcPr>
          <w:p w14:paraId="398ECF06" w14:textId="77777777" w:rsidR="001E3F7B" w:rsidRPr="00EA5359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A8F4BE" w14:textId="2F3F9794" w:rsidR="001E3F7B" w:rsidRPr="0013700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1E3F7B" w:rsidRPr="00B14380" w14:paraId="24A117D3" w14:textId="77777777" w:rsidTr="002B1D16">
        <w:trPr>
          <w:cantSplit/>
        </w:trPr>
        <w:tc>
          <w:tcPr>
            <w:tcW w:w="3798" w:type="dxa"/>
          </w:tcPr>
          <w:p w14:paraId="2D2B1F96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</w:tcPr>
          <w:p w14:paraId="6A678070" w14:textId="1B99D1EF" w:rsidR="001E3F7B" w:rsidRPr="0023380A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025238">
              <w:rPr>
                <w:rFonts w:ascii="Angsana New" w:hAnsi="Angsana New"/>
                <w:sz w:val="30"/>
                <w:szCs w:val="30"/>
              </w:rPr>
              <w:t>8,937</w:t>
            </w:r>
          </w:p>
        </w:tc>
        <w:tc>
          <w:tcPr>
            <w:tcW w:w="284" w:type="dxa"/>
          </w:tcPr>
          <w:p w14:paraId="1FB74110" w14:textId="77777777" w:rsidR="001E3F7B" w:rsidRPr="00B14380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447C20D" w14:textId="1CF25D0D" w:rsidR="001E3F7B" w:rsidRPr="002B070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8,362</w:t>
            </w:r>
          </w:p>
        </w:tc>
        <w:tc>
          <w:tcPr>
            <w:tcW w:w="283" w:type="dxa"/>
          </w:tcPr>
          <w:p w14:paraId="5FEC5240" w14:textId="77777777" w:rsidR="001E3F7B" w:rsidRPr="00B14380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81C3FD0" w14:textId="1127A4DA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22,958</w:t>
            </w:r>
          </w:p>
        </w:tc>
        <w:tc>
          <w:tcPr>
            <w:tcW w:w="285" w:type="dxa"/>
          </w:tcPr>
          <w:p w14:paraId="3EC8CAE1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81BFC0C" w14:textId="0495D4B9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23,671</w:t>
            </w:r>
          </w:p>
        </w:tc>
      </w:tr>
      <w:tr w:rsidR="001E3F7B" w:rsidRPr="00B14380" w14:paraId="287298A4" w14:textId="77777777" w:rsidTr="002B1D16">
        <w:trPr>
          <w:cantSplit/>
        </w:trPr>
        <w:tc>
          <w:tcPr>
            <w:tcW w:w="3798" w:type="dxa"/>
          </w:tcPr>
          <w:p w14:paraId="531BCDB9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6CB00467" w14:textId="689B1AE4" w:rsidR="001E3F7B" w:rsidRPr="0023380A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4" w:type="dxa"/>
          </w:tcPr>
          <w:p w14:paraId="37A5C739" w14:textId="77777777" w:rsidR="001E3F7B" w:rsidRPr="0066040A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DD8AD72" w14:textId="3EFAF4F8" w:rsidR="001E3F7B" w:rsidRPr="00103454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619</w:t>
            </w:r>
          </w:p>
        </w:tc>
        <w:tc>
          <w:tcPr>
            <w:tcW w:w="283" w:type="dxa"/>
          </w:tcPr>
          <w:p w14:paraId="2C82E327" w14:textId="77777777" w:rsidR="001E3F7B" w:rsidRPr="0066040A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4512902" w14:textId="4DCF6D68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5" w:type="dxa"/>
          </w:tcPr>
          <w:p w14:paraId="289F0366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7523971" w14:textId="5ECE9B2C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E3F7B" w:rsidRPr="00B14380" w14:paraId="40864F29" w14:textId="77777777" w:rsidTr="002B1D16">
        <w:trPr>
          <w:cantSplit/>
        </w:trPr>
        <w:tc>
          <w:tcPr>
            <w:tcW w:w="3798" w:type="dxa"/>
          </w:tcPr>
          <w:p w14:paraId="4F569754" w14:textId="73469733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</w:tcPr>
          <w:p w14:paraId="47F863DB" w14:textId="0CC243B3" w:rsidR="001E3F7B" w:rsidRPr="00103454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84" w:type="dxa"/>
          </w:tcPr>
          <w:p w14:paraId="1F1BA971" w14:textId="77777777" w:rsidR="001E3F7B" w:rsidRPr="0066040A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3402893" w14:textId="606D2583" w:rsidR="001E3F7B" w:rsidRPr="00103454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83" w:type="dxa"/>
          </w:tcPr>
          <w:p w14:paraId="4F613EAE" w14:textId="77777777" w:rsidR="001E3F7B" w:rsidRPr="0066040A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0AE8AA7" w14:textId="57B385D6" w:rsidR="001E3F7B" w:rsidRPr="001E3F7B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230A19A9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5873EF0" w14:textId="5F82CED4" w:rsidR="001E3F7B" w:rsidRPr="00315936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4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1E3F7B" w:rsidRPr="00B14380" w14:paraId="4FCBFD1F" w14:textId="77777777" w:rsidTr="002B1D16">
        <w:trPr>
          <w:cantSplit/>
        </w:trPr>
        <w:tc>
          <w:tcPr>
            <w:tcW w:w="3798" w:type="dxa"/>
          </w:tcPr>
          <w:p w14:paraId="7B97A6CA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03E69DDB" w14:textId="7AA4B8D7" w:rsidR="001E3F7B" w:rsidRPr="0023380A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284" w:type="dxa"/>
          </w:tcPr>
          <w:p w14:paraId="41428172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F6CD6AB" w14:textId="2E5FBBED" w:rsidR="001E3F7B" w:rsidRPr="00103454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4C59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7D74394E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C767B5" w14:textId="2A8A21C4" w:rsidR="001E3F7B" w:rsidRPr="00A168A3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509</w:t>
            </w:r>
          </w:p>
        </w:tc>
        <w:tc>
          <w:tcPr>
            <w:tcW w:w="285" w:type="dxa"/>
          </w:tcPr>
          <w:p w14:paraId="72E28D0D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84A2720" w14:textId="0D6D1313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51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E3F7B" w:rsidRPr="00B14380" w14:paraId="09DBB7ED" w14:textId="77777777" w:rsidTr="00066A8D">
        <w:trPr>
          <w:cantSplit/>
        </w:trPr>
        <w:tc>
          <w:tcPr>
            <w:tcW w:w="3798" w:type="dxa"/>
          </w:tcPr>
          <w:p w14:paraId="5FBA69E6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0D7D7C04" w14:textId="77777777" w:rsidR="001E3F7B" w:rsidRPr="0023380A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20B68AA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ABB18FA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6B9F2C7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6A3B2D5" w14:textId="77777777" w:rsidR="001E3F7B" w:rsidRPr="00A168A3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5110567E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D2F3B1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3F7B" w:rsidRPr="00B14380" w14:paraId="4C64F579" w14:textId="77777777" w:rsidTr="002B1D16">
        <w:trPr>
          <w:cantSplit/>
        </w:trPr>
        <w:tc>
          <w:tcPr>
            <w:tcW w:w="3798" w:type="dxa"/>
          </w:tcPr>
          <w:p w14:paraId="4D2BC4DB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B06B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232BE385" w14:textId="5D817536" w:rsidR="001E3F7B" w:rsidRPr="0023380A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65C4369D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37001F3" w14:textId="38550098" w:rsidR="001E3F7B" w:rsidRPr="00B414A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14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B0783BE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A560045" w14:textId="70886ED8" w:rsidR="001E3F7B" w:rsidRPr="00A168A3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5" w:type="dxa"/>
          </w:tcPr>
          <w:p w14:paraId="70550E70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A17C172" w14:textId="755C4B15" w:rsidR="001E3F7B" w:rsidRPr="00267959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679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</w:tr>
      <w:tr w:rsidR="001E3F7B" w:rsidRPr="00B14380" w14:paraId="5084BF14" w14:textId="77777777" w:rsidTr="002B1D16">
        <w:trPr>
          <w:cantSplit/>
        </w:trPr>
        <w:tc>
          <w:tcPr>
            <w:tcW w:w="3798" w:type="dxa"/>
          </w:tcPr>
          <w:p w14:paraId="582A1299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</w:tcPr>
          <w:p w14:paraId="61186A25" w14:textId="66C9CCE8" w:rsidR="001E3F7B" w:rsidRPr="0023380A" w:rsidRDefault="006338A0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84" w:type="dxa"/>
          </w:tcPr>
          <w:p w14:paraId="00AD033C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861B698" w14:textId="73E752EC" w:rsidR="001E3F7B" w:rsidRPr="0023380A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</w:tcPr>
          <w:p w14:paraId="27A695A0" w14:textId="77777777" w:rsidR="001E3F7B" w:rsidRPr="0013700D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CC6E724" w14:textId="0EBB6D22" w:rsidR="001E3F7B" w:rsidRPr="00A168A3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85" w:type="dxa"/>
          </w:tcPr>
          <w:p w14:paraId="359E2144" w14:textId="77777777" w:rsidR="001E3F7B" w:rsidRPr="007E77DD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6EECF2" w14:textId="481B7867" w:rsidR="001E3F7B" w:rsidRPr="0047175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918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1E3F7B" w:rsidRPr="00B14380" w14:paraId="27A9E6AB" w14:textId="77777777" w:rsidTr="002B1D16">
        <w:trPr>
          <w:cantSplit/>
        </w:trPr>
        <w:tc>
          <w:tcPr>
            <w:tcW w:w="3798" w:type="dxa"/>
          </w:tcPr>
          <w:p w14:paraId="0FA340D4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04FAC156" w14:textId="77777777" w:rsidR="001E3F7B" w:rsidRPr="00DB16BA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22D7BC30" w14:textId="77777777" w:rsidR="001E3F7B" w:rsidRPr="00B14380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95B3CE7" w14:textId="77777777" w:rsidR="001E3F7B" w:rsidRPr="00097572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C3C3DFD" w14:textId="77777777" w:rsidR="001E3F7B" w:rsidRPr="00B14380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22E51B" w14:textId="77777777" w:rsidR="001E3F7B" w:rsidRPr="00DB16BA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5BBC209D" w14:textId="77777777" w:rsidR="001E3F7B" w:rsidRPr="00B14380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B3BFEC6" w14:textId="77777777" w:rsidR="001E3F7B" w:rsidRPr="00097572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1E3F7B" w:rsidRPr="00B14380" w14:paraId="1BC2DABF" w14:textId="77777777" w:rsidTr="00EA2966">
        <w:trPr>
          <w:cantSplit/>
        </w:trPr>
        <w:tc>
          <w:tcPr>
            <w:tcW w:w="3798" w:type="dxa"/>
          </w:tcPr>
          <w:p w14:paraId="3C0307D0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- ผลประโยชน์ระยะสั้น</w:t>
            </w:r>
          </w:p>
        </w:tc>
        <w:tc>
          <w:tcPr>
            <w:tcW w:w="1276" w:type="dxa"/>
          </w:tcPr>
          <w:p w14:paraId="5B4F7A4C" w14:textId="6E46C905" w:rsidR="001E3F7B" w:rsidRPr="0023380A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11,922</w:t>
            </w:r>
          </w:p>
        </w:tc>
        <w:tc>
          <w:tcPr>
            <w:tcW w:w="284" w:type="dxa"/>
          </w:tcPr>
          <w:p w14:paraId="1313973E" w14:textId="77777777" w:rsidR="001E3F7B" w:rsidRPr="006E327A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19DF2FF" w14:textId="1C0B1E5B" w:rsidR="001E3F7B" w:rsidRPr="003C404F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B30AA">
              <w:rPr>
                <w:rFonts w:ascii="Angsana New" w:hAnsi="Angsana New"/>
                <w:sz w:val="30"/>
                <w:szCs w:val="30"/>
              </w:rPr>
              <w:t>10,52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538019CB" w14:textId="77777777" w:rsidR="001E3F7B" w:rsidRPr="00B14380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46A7602" w14:textId="4D198B0D" w:rsidR="001E3F7B" w:rsidRPr="002C6846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3,586</w:t>
            </w:r>
          </w:p>
        </w:tc>
        <w:tc>
          <w:tcPr>
            <w:tcW w:w="285" w:type="dxa"/>
          </w:tcPr>
          <w:p w14:paraId="333E0ED5" w14:textId="77777777" w:rsidR="001E3F7B" w:rsidRPr="00B14380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ECBCEA1" w14:textId="19D8FE29" w:rsidR="001E3F7B" w:rsidRPr="001B66C5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2,8</w:t>
            </w: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1E3F7B" w:rsidRPr="00B14380" w14:paraId="542A9326" w14:textId="77777777" w:rsidTr="00EA2966">
        <w:trPr>
          <w:cantSplit/>
        </w:trPr>
        <w:tc>
          <w:tcPr>
            <w:tcW w:w="3798" w:type="dxa"/>
          </w:tcPr>
          <w:p w14:paraId="1D4E865D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- 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85615E" w14:textId="335C77F3" w:rsidR="001E3F7B" w:rsidRPr="0023380A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84" w:type="dxa"/>
          </w:tcPr>
          <w:p w14:paraId="5FF54D34" w14:textId="77777777" w:rsidR="001E3F7B" w:rsidRPr="00B43FA4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09FBFF8" w14:textId="7AAA2AAB" w:rsidR="001E3F7B" w:rsidRPr="00EC1B6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B61">
              <w:rPr>
                <w:rFonts w:ascii="Angsana New" w:hAnsi="Angsana New"/>
                <w:sz w:val="30"/>
                <w:szCs w:val="30"/>
              </w:rPr>
              <w:t>40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6B948580" w14:textId="77777777" w:rsidR="001E3F7B" w:rsidRPr="00B14380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D27BBB" w14:textId="0A6E612E" w:rsidR="001E3F7B" w:rsidRPr="002C6846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85" w:type="dxa"/>
          </w:tcPr>
          <w:p w14:paraId="14E19512" w14:textId="77777777" w:rsidR="001E3F7B" w:rsidRPr="00B14380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2088BD" w14:textId="41B1A89A" w:rsidR="001E3F7B" w:rsidRPr="001B66C5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03AD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E3F7B" w:rsidRPr="00B14380" w14:paraId="17D2A4A8" w14:textId="77777777" w:rsidTr="00EA2966">
        <w:trPr>
          <w:cantSplit/>
        </w:trPr>
        <w:tc>
          <w:tcPr>
            <w:tcW w:w="3798" w:type="dxa"/>
          </w:tcPr>
          <w:p w14:paraId="005C0681" w14:textId="77777777" w:rsidR="001E3F7B" w:rsidRPr="000B06BD" w:rsidRDefault="001E3F7B" w:rsidP="001E3F7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0B06B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5723357" w14:textId="7968E0AD" w:rsidR="001E3F7B" w:rsidRPr="0023380A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12,396</w:t>
            </w:r>
          </w:p>
        </w:tc>
        <w:tc>
          <w:tcPr>
            <w:tcW w:w="284" w:type="dxa"/>
          </w:tcPr>
          <w:p w14:paraId="69287E73" w14:textId="77777777" w:rsidR="001E3F7B" w:rsidRPr="006E327A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187F4F1" w14:textId="3E244F82" w:rsidR="001E3F7B" w:rsidRPr="00EC1B61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1B61">
              <w:rPr>
                <w:rFonts w:ascii="Angsana New" w:hAnsi="Angsana New"/>
                <w:sz w:val="30"/>
                <w:szCs w:val="30"/>
              </w:rPr>
              <w:t>10,9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</w:tcPr>
          <w:p w14:paraId="67CCA25B" w14:textId="77777777" w:rsidR="001E3F7B" w:rsidRPr="00B14380" w:rsidRDefault="001E3F7B" w:rsidP="001E3F7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07D70F9" w14:textId="4175AEA1" w:rsidR="001E3F7B" w:rsidRPr="002C6846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3,765</w:t>
            </w:r>
          </w:p>
        </w:tc>
        <w:tc>
          <w:tcPr>
            <w:tcW w:w="285" w:type="dxa"/>
          </w:tcPr>
          <w:p w14:paraId="5763DA38" w14:textId="77777777" w:rsidR="001E3F7B" w:rsidRPr="00B14380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CB78769" w14:textId="22FBA001" w:rsidR="001E3F7B" w:rsidRPr="001B66C5" w:rsidRDefault="001E3F7B" w:rsidP="001E3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3,019</w:t>
            </w:r>
          </w:p>
        </w:tc>
      </w:tr>
    </w:tbl>
    <w:p w14:paraId="07038EE3" w14:textId="77777777" w:rsidR="00B50CCE" w:rsidRDefault="00B50CCE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8A9E0D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CDD56C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2F8FE6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4B8A40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326472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C8B8C4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BBF352" w14:textId="77777777" w:rsidR="00FE3266" w:rsidRDefault="00FE326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B1EC95" w14:textId="77777777" w:rsidR="00E65C85" w:rsidRDefault="00E65C85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58A100D" w14:textId="77777777" w:rsidR="009E2C57" w:rsidRDefault="009E2C57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9C42FA" w14:textId="06CC69DE" w:rsidR="00F11B88" w:rsidRDefault="00F11B88" w:rsidP="00F11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950FDD">
        <w:rPr>
          <w:rFonts w:ascii="Angsana New" w:hAnsi="Angsana New"/>
          <w:sz w:val="30"/>
          <w:szCs w:val="30"/>
          <w:cs/>
        </w:rPr>
        <w:lastRenderedPageBreak/>
        <w:t>รายการบัญชีกับ</w:t>
      </w:r>
      <w:r w:rsidRPr="00950FDD">
        <w:rPr>
          <w:rFonts w:ascii="Angsana New" w:hAnsi="Angsana New" w:hint="cs"/>
          <w:sz w:val="30"/>
          <w:szCs w:val="30"/>
          <w:cs/>
        </w:rPr>
        <w:t>บุคคลและ</w:t>
      </w:r>
      <w:r w:rsidRPr="00950FDD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230C03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30C03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2567 </w:t>
      </w:r>
      <w:r w:rsidRPr="00950FDD">
        <w:rPr>
          <w:rFonts w:ascii="Angsana New" w:hAnsi="Angsana New"/>
          <w:sz w:val="30"/>
          <w:szCs w:val="30"/>
          <w:cs/>
        </w:rPr>
        <w:t>มีดังนี้</w:t>
      </w:r>
    </w:p>
    <w:p w14:paraId="2E8D4361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75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6"/>
        <w:gridCol w:w="283"/>
        <w:gridCol w:w="1278"/>
        <w:gridCol w:w="285"/>
        <w:gridCol w:w="1277"/>
      </w:tblGrid>
      <w:tr w:rsidR="00F11B88" w:rsidRPr="0013700D" w14:paraId="51F99DD8" w14:textId="77777777" w:rsidTr="00F225C6">
        <w:trPr>
          <w:cantSplit/>
        </w:trPr>
        <w:tc>
          <w:tcPr>
            <w:tcW w:w="3798" w:type="dxa"/>
          </w:tcPr>
          <w:p w14:paraId="0ECA0B86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9" w:type="dxa"/>
            <w:gridSpan w:val="7"/>
            <w:tcBorders>
              <w:bottom w:val="single" w:sz="4" w:space="0" w:color="auto"/>
            </w:tcBorders>
          </w:tcPr>
          <w:p w14:paraId="7828D829" w14:textId="77777777" w:rsidR="00F11B88" w:rsidRPr="00651CC9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CC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F11B88" w:rsidRPr="0013700D" w14:paraId="0B711575" w14:textId="77777777" w:rsidTr="00F225C6">
        <w:trPr>
          <w:cantSplit/>
        </w:trPr>
        <w:tc>
          <w:tcPr>
            <w:tcW w:w="3798" w:type="dxa"/>
          </w:tcPr>
          <w:p w14:paraId="70295888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365D47" w14:textId="77777777" w:rsidR="00F11B88" w:rsidRPr="00651CC9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CC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9A56102" w14:textId="77777777" w:rsidR="00F11B88" w:rsidRPr="00651CC9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875913" w14:textId="77777777" w:rsidR="00F11B88" w:rsidRPr="00651CC9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CC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B88" w:rsidRPr="0013700D" w14:paraId="693545B2" w14:textId="77777777" w:rsidTr="00F225C6">
        <w:trPr>
          <w:cantSplit/>
        </w:trPr>
        <w:tc>
          <w:tcPr>
            <w:tcW w:w="3798" w:type="dxa"/>
          </w:tcPr>
          <w:p w14:paraId="0C50DE08" w14:textId="77777777" w:rsidR="00F11B88" w:rsidRPr="0013700D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62990C" w14:textId="77777777" w:rsidR="00F11B88" w:rsidRPr="00651CC9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C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0296276C" w14:textId="77777777" w:rsidR="00F11B88" w:rsidRPr="00651CC9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730757" w14:textId="77777777" w:rsidR="00F11B88" w:rsidRPr="00651CC9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CC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38ED7BC9" w14:textId="77777777" w:rsidR="00F11B88" w:rsidRPr="00651CC9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B29D13" w14:textId="77777777" w:rsidR="00F11B88" w:rsidRPr="00651CC9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CC9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5" w:type="dxa"/>
          </w:tcPr>
          <w:p w14:paraId="24408738" w14:textId="77777777" w:rsidR="00F11B88" w:rsidRPr="00651CC9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A90345A" w14:textId="77777777" w:rsidR="00F11B88" w:rsidRPr="00651CC9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CC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F11B88" w:rsidRPr="0013700D" w14:paraId="726E4467" w14:textId="77777777" w:rsidTr="002B1D16">
        <w:trPr>
          <w:cantSplit/>
        </w:trPr>
        <w:tc>
          <w:tcPr>
            <w:tcW w:w="3798" w:type="dxa"/>
          </w:tcPr>
          <w:p w14:paraId="3BBFB82C" w14:textId="77777777" w:rsidR="00F11B88" w:rsidRPr="00602C2D" w:rsidRDefault="00F11B88" w:rsidP="00602C2D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02C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5094926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048167E" w14:textId="77777777" w:rsidR="00F11B88" w:rsidRPr="0013700D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8939187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042B2E6" w14:textId="77777777" w:rsidR="00F11B88" w:rsidRPr="0013700D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9D5E6A3" w14:textId="77777777" w:rsidR="00F11B88" w:rsidRPr="007E77D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" w:type="dxa"/>
          </w:tcPr>
          <w:p w14:paraId="4DFDE730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09AEC77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1B88" w:rsidRPr="0013700D" w14:paraId="55FE40BE" w14:textId="77777777" w:rsidTr="002B1D16">
        <w:trPr>
          <w:cantSplit/>
        </w:trPr>
        <w:tc>
          <w:tcPr>
            <w:tcW w:w="3798" w:type="dxa"/>
          </w:tcPr>
          <w:p w14:paraId="0B4325F2" w14:textId="77777777" w:rsidR="00F11B88" w:rsidRPr="0013700D" w:rsidRDefault="00F11B88" w:rsidP="00E771F9">
            <w:pPr>
              <w:spacing w:line="260" w:lineRule="atLeast"/>
              <w:ind w:left="-108" w:right="14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2A137893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48057A11" w14:textId="77777777" w:rsidR="00F11B88" w:rsidRPr="0013700D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528AFC7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54EC115A" w14:textId="77777777" w:rsidR="00F11B88" w:rsidRPr="0013700D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F627C0A" w14:textId="131F50F0" w:rsidR="00F11B88" w:rsidRPr="00471751" w:rsidRDefault="00E65C85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112,071</w:t>
            </w:r>
          </w:p>
        </w:tc>
        <w:tc>
          <w:tcPr>
            <w:tcW w:w="285" w:type="dxa"/>
          </w:tcPr>
          <w:p w14:paraId="003D7D61" w14:textId="77777777" w:rsidR="00F11B88" w:rsidRPr="0013700D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</w:tcPr>
          <w:p w14:paraId="51FF9B86" w14:textId="10D034BA" w:rsidR="00F11B88" w:rsidRPr="001B66C5" w:rsidRDefault="0011454C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108,708</w:t>
            </w:r>
          </w:p>
        </w:tc>
      </w:tr>
      <w:tr w:rsidR="0076719D" w:rsidRPr="0013700D" w14:paraId="50D8083E" w14:textId="77777777" w:rsidTr="002B1D16">
        <w:trPr>
          <w:cantSplit/>
        </w:trPr>
        <w:tc>
          <w:tcPr>
            <w:tcW w:w="3798" w:type="dxa"/>
          </w:tcPr>
          <w:p w14:paraId="160691D1" w14:textId="77777777" w:rsidR="0076719D" w:rsidRPr="00E771F9" w:rsidRDefault="0076719D" w:rsidP="0076719D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1514BBC5" w14:textId="77777777" w:rsidR="0076719D" w:rsidRPr="0013700D" w:rsidRDefault="0076719D" w:rsidP="0076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7743AEC" w14:textId="77777777" w:rsidR="0076719D" w:rsidRPr="0013700D" w:rsidRDefault="0076719D" w:rsidP="0076719D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1055F14" w14:textId="77777777" w:rsidR="0076719D" w:rsidRPr="0013700D" w:rsidRDefault="0076719D" w:rsidP="0076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61D58F5" w14:textId="77777777" w:rsidR="0076719D" w:rsidRPr="0013700D" w:rsidRDefault="0076719D" w:rsidP="0076719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EEA8EEA" w14:textId="1D682B37" w:rsidR="0076719D" w:rsidRPr="00471751" w:rsidRDefault="00E65C85" w:rsidP="0076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10,103</w:t>
            </w:r>
          </w:p>
        </w:tc>
        <w:tc>
          <w:tcPr>
            <w:tcW w:w="285" w:type="dxa"/>
          </w:tcPr>
          <w:p w14:paraId="57796DAA" w14:textId="77777777" w:rsidR="0076719D" w:rsidRPr="0013700D" w:rsidRDefault="0076719D" w:rsidP="0076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6870F79C" w14:textId="332FBE1C" w:rsidR="0076719D" w:rsidRPr="001B66C5" w:rsidRDefault="0011454C" w:rsidP="00767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9,863</w:t>
            </w:r>
          </w:p>
        </w:tc>
      </w:tr>
      <w:tr w:rsidR="00E65C85" w:rsidRPr="0013700D" w14:paraId="38287E83" w14:textId="77777777" w:rsidTr="002B1D16">
        <w:trPr>
          <w:cantSplit/>
        </w:trPr>
        <w:tc>
          <w:tcPr>
            <w:tcW w:w="3798" w:type="dxa"/>
          </w:tcPr>
          <w:p w14:paraId="4C3C6ED3" w14:textId="78C2F016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457471A3" w14:textId="2A6BB39D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F386404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161B336" w14:textId="1750E8E3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C24FC94" w14:textId="77777777" w:rsidR="00E65C85" w:rsidRPr="0013700D" w:rsidRDefault="00E65C85" w:rsidP="00E65C8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1FA8B11" w14:textId="04016D36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5" w:type="dxa"/>
          </w:tcPr>
          <w:p w14:paraId="23B5C1BA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ED5B90A" w14:textId="33AC95F5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</w:tr>
      <w:tr w:rsidR="00E65C85" w:rsidRPr="0013700D" w14:paraId="3FDDAC7E" w14:textId="77777777" w:rsidTr="002B1D16">
        <w:trPr>
          <w:cantSplit/>
        </w:trPr>
        <w:tc>
          <w:tcPr>
            <w:tcW w:w="3798" w:type="dxa"/>
          </w:tcPr>
          <w:p w14:paraId="0AC113EF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2C267066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59B2B1D9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75DC5E6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237DC9E5" w14:textId="77777777" w:rsidR="00E65C85" w:rsidRPr="0013700D" w:rsidRDefault="00E65C85" w:rsidP="00E65C8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BB718A8" w14:textId="573CB8C6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44,701</w:t>
            </w:r>
          </w:p>
        </w:tc>
        <w:tc>
          <w:tcPr>
            <w:tcW w:w="285" w:type="dxa"/>
          </w:tcPr>
          <w:p w14:paraId="2A399CEE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F461D44" w14:textId="699ABD21" w:rsidR="00E65C85" w:rsidRPr="001B66C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62,194</w:t>
            </w:r>
          </w:p>
        </w:tc>
      </w:tr>
      <w:tr w:rsidR="00E65C85" w:rsidRPr="0013700D" w14:paraId="609B9582" w14:textId="77777777" w:rsidTr="002B1D16">
        <w:trPr>
          <w:cantSplit/>
        </w:trPr>
        <w:tc>
          <w:tcPr>
            <w:tcW w:w="3798" w:type="dxa"/>
          </w:tcPr>
          <w:p w14:paraId="362F421A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4E07C19A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1A9B08D7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AED60E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7656A888" w14:textId="77777777" w:rsidR="00E65C85" w:rsidRPr="0013700D" w:rsidRDefault="00E65C85" w:rsidP="00E65C8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58C5440" w14:textId="7990BC77" w:rsidR="00E65C85" w:rsidRPr="00471751" w:rsidRDefault="00025238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  <w:tc>
          <w:tcPr>
            <w:tcW w:w="285" w:type="dxa"/>
          </w:tcPr>
          <w:p w14:paraId="23891C5A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E118155" w14:textId="30F3008E" w:rsidR="00E65C85" w:rsidRPr="001B66C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7,097</w:t>
            </w:r>
          </w:p>
        </w:tc>
      </w:tr>
      <w:tr w:rsidR="00E65C85" w:rsidRPr="0013700D" w14:paraId="1B20DE8A" w14:textId="77777777" w:rsidTr="002B1D16">
        <w:trPr>
          <w:cantSplit/>
        </w:trPr>
        <w:tc>
          <w:tcPr>
            <w:tcW w:w="3798" w:type="dxa"/>
          </w:tcPr>
          <w:p w14:paraId="4BC39130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28A5CD09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BB789A3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B283B55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6179154D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7D331A9D" w14:textId="6E8C4B53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126,194</w:t>
            </w:r>
          </w:p>
        </w:tc>
        <w:tc>
          <w:tcPr>
            <w:tcW w:w="285" w:type="dxa"/>
          </w:tcPr>
          <w:p w14:paraId="2C90EB9A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EAB4272" w14:textId="53D08D3A" w:rsidR="00E65C85" w:rsidRPr="001B66C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129,727</w:t>
            </w:r>
          </w:p>
        </w:tc>
      </w:tr>
      <w:tr w:rsidR="00E65C85" w:rsidRPr="0013700D" w14:paraId="5F72996E" w14:textId="77777777" w:rsidTr="002B1D16">
        <w:trPr>
          <w:cantSplit/>
        </w:trPr>
        <w:tc>
          <w:tcPr>
            <w:tcW w:w="3798" w:type="dxa"/>
          </w:tcPr>
          <w:p w14:paraId="570626C7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220A878C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08FEC4E1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D39600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02E428F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9BC4981" w14:textId="6A74C143" w:rsidR="00E65C85" w:rsidRPr="00A168A3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2,460</w:t>
            </w:r>
          </w:p>
        </w:tc>
        <w:tc>
          <w:tcPr>
            <w:tcW w:w="285" w:type="dxa"/>
          </w:tcPr>
          <w:p w14:paraId="575CC6BC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D40F137" w14:textId="6E1A90DE" w:rsidR="00E65C85" w:rsidRPr="001B66C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2,681</w:t>
            </w:r>
          </w:p>
        </w:tc>
      </w:tr>
      <w:tr w:rsidR="00E65C85" w:rsidRPr="0013700D" w14:paraId="0EE73E9A" w14:textId="77777777" w:rsidTr="002B1D16">
        <w:trPr>
          <w:cantSplit/>
        </w:trPr>
        <w:tc>
          <w:tcPr>
            <w:tcW w:w="3798" w:type="dxa"/>
          </w:tcPr>
          <w:p w14:paraId="4A74F19E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03662061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7FF4E4E1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0FD7C0E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478D09B7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08BA893A" w14:textId="67CB6B15" w:rsidR="00E65C85" w:rsidRPr="00A168A3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  <w:tc>
          <w:tcPr>
            <w:tcW w:w="285" w:type="dxa"/>
          </w:tcPr>
          <w:p w14:paraId="772F1E14" w14:textId="77777777" w:rsidR="00E65C85" w:rsidRPr="00293A18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7" w:type="dxa"/>
          </w:tcPr>
          <w:p w14:paraId="65A1E551" w14:textId="4DC02069" w:rsidR="00E65C85" w:rsidRPr="001B66C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3,669</w:t>
            </w:r>
          </w:p>
        </w:tc>
      </w:tr>
      <w:tr w:rsidR="00E65C85" w:rsidRPr="0013700D" w14:paraId="265CF155" w14:textId="77777777" w:rsidTr="002B1D16">
        <w:trPr>
          <w:cantSplit/>
        </w:trPr>
        <w:tc>
          <w:tcPr>
            <w:tcW w:w="3798" w:type="dxa"/>
          </w:tcPr>
          <w:p w14:paraId="58595C2E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7732406D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5DDE8F21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E25D6CE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AE734E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B8A4256" w14:textId="77777777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621FD6A0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A799BDA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C85" w:rsidRPr="0013700D" w14:paraId="20E94E8E" w14:textId="77777777" w:rsidTr="002B1D16">
        <w:trPr>
          <w:cantSplit/>
        </w:trPr>
        <w:tc>
          <w:tcPr>
            <w:tcW w:w="3798" w:type="dxa"/>
          </w:tcPr>
          <w:p w14:paraId="56A31C86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- เงินกู้ยืมระยะสั้น</w:t>
            </w:r>
          </w:p>
        </w:tc>
        <w:tc>
          <w:tcPr>
            <w:tcW w:w="1276" w:type="dxa"/>
          </w:tcPr>
          <w:p w14:paraId="4A8A27EE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312ABAD7" w14:textId="77777777" w:rsidR="00E65C85" w:rsidRPr="0032537B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F4E9ABA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592BC7F" w14:textId="77777777" w:rsidR="00E65C85" w:rsidRPr="0032537B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39560F55" w14:textId="25D63290" w:rsidR="00E65C85" w:rsidRPr="0032537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1,918</w:t>
            </w:r>
          </w:p>
        </w:tc>
        <w:tc>
          <w:tcPr>
            <w:tcW w:w="285" w:type="dxa"/>
          </w:tcPr>
          <w:p w14:paraId="3596F663" w14:textId="77777777" w:rsidR="00E65C85" w:rsidRPr="0032537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7B770AE1" w14:textId="11F8B34A" w:rsidR="00E65C85" w:rsidRPr="0032537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</w:tr>
      <w:tr w:rsidR="00E65C85" w:rsidRPr="0013700D" w14:paraId="166FB4C3" w14:textId="77777777" w:rsidTr="002B1D16">
        <w:trPr>
          <w:cantSplit/>
        </w:trPr>
        <w:tc>
          <w:tcPr>
            <w:tcW w:w="3798" w:type="dxa"/>
          </w:tcPr>
          <w:p w14:paraId="317757F5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- หนี้สินตามสัญญาเช่า</w:t>
            </w:r>
          </w:p>
        </w:tc>
        <w:tc>
          <w:tcPr>
            <w:tcW w:w="1276" w:type="dxa"/>
          </w:tcPr>
          <w:p w14:paraId="4A761896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4" w:type="dxa"/>
          </w:tcPr>
          <w:p w14:paraId="2F9A1061" w14:textId="77777777" w:rsidR="00E65C85" w:rsidRPr="0032537B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44732391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70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-</w:t>
            </w:r>
          </w:p>
        </w:tc>
        <w:tc>
          <w:tcPr>
            <w:tcW w:w="283" w:type="dxa"/>
          </w:tcPr>
          <w:p w14:paraId="102852B6" w14:textId="77777777" w:rsidR="00E65C85" w:rsidRPr="0032537B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14:paraId="75F9CC35" w14:textId="031722DB" w:rsidR="00E65C85" w:rsidRPr="0032537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1,572</w:t>
            </w:r>
          </w:p>
        </w:tc>
        <w:tc>
          <w:tcPr>
            <w:tcW w:w="285" w:type="dxa"/>
          </w:tcPr>
          <w:p w14:paraId="0B1C0106" w14:textId="77777777" w:rsidR="00E65C85" w:rsidRPr="0032537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C5FE8B8" w14:textId="58ED2ED6" w:rsidR="00E65C85" w:rsidRPr="0032537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517D2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670</w:t>
            </w:r>
          </w:p>
        </w:tc>
      </w:tr>
      <w:tr w:rsidR="00E65C85" w14:paraId="57952278" w14:textId="77777777" w:rsidTr="002B1D16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3798" w:type="dxa"/>
          </w:tcPr>
          <w:p w14:paraId="56764F1E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3C6072B" w14:textId="77777777" w:rsidR="00E65C8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4" w:type="dxa"/>
          </w:tcPr>
          <w:p w14:paraId="2F0DCB39" w14:textId="77777777" w:rsidR="00E65C85" w:rsidRDefault="00E65C85" w:rsidP="00E65C85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F3A11F0" w14:textId="77777777" w:rsidR="00E65C8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31CF01ED" w14:textId="77777777" w:rsidR="00E65C85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</w:tcPr>
          <w:p w14:paraId="6D899D7D" w14:textId="77777777" w:rsidR="00E65C8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85" w:type="dxa"/>
          </w:tcPr>
          <w:p w14:paraId="536BADAF" w14:textId="77777777" w:rsidR="00E65C8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7" w:type="dxa"/>
          </w:tcPr>
          <w:p w14:paraId="64F2F45B" w14:textId="77777777" w:rsidR="00E65C8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16"/>
                <w:szCs w:val="16"/>
                <w:highlight w:val="lightGray"/>
              </w:rPr>
            </w:pPr>
          </w:p>
        </w:tc>
      </w:tr>
      <w:tr w:rsidR="00E65C85" w:rsidRPr="0013700D" w14:paraId="3AE1BAF7" w14:textId="77777777" w:rsidTr="00F225C6">
        <w:trPr>
          <w:cantSplit/>
        </w:trPr>
        <w:tc>
          <w:tcPr>
            <w:tcW w:w="3798" w:type="dxa"/>
          </w:tcPr>
          <w:p w14:paraId="0F584684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76" w:type="dxa"/>
          </w:tcPr>
          <w:p w14:paraId="4895DF2A" w14:textId="77777777" w:rsidR="00E65C85" w:rsidRPr="0013700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389F245A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C425F38" w14:textId="77777777" w:rsidR="00E65C85" w:rsidRPr="00662E30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94BCEF9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C4FE1F3" w14:textId="77777777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7F9C09A8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02B5ED4" w14:textId="77777777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C85" w:rsidRPr="0013700D" w14:paraId="7B055FF0" w14:textId="77777777" w:rsidTr="002B1D16">
        <w:trPr>
          <w:cantSplit/>
        </w:trPr>
        <w:tc>
          <w:tcPr>
            <w:tcW w:w="3798" w:type="dxa"/>
          </w:tcPr>
          <w:p w14:paraId="00CE684E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</w:t>
            </w:r>
          </w:p>
        </w:tc>
        <w:tc>
          <w:tcPr>
            <w:tcW w:w="1276" w:type="dxa"/>
          </w:tcPr>
          <w:p w14:paraId="09843242" w14:textId="7650DFB9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284" w:type="dxa"/>
          </w:tcPr>
          <w:p w14:paraId="2F88D11D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ECB2149" w14:textId="747CAE3F" w:rsidR="00E65C85" w:rsidRPr="00662E30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83" w:type="dxa"/>
          </w:tcPr>
          <w:p w14:paraId="41C8C440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E1D9B76" w14:textId="07EF86D6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1,403</w:t>
            </w:r>
          </w:p>
        </w:tc>
        <w:tc>
          <w:tcPr>
            <w:tcW w:w="285" w:type="dxa"/>
          </w:tcPr>
          <w:p w14:paraId="60E1D5AE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52CF6FEB" w14:textId="465AD975" w:rsidR="00E65C85" w:rsidRPr="0032537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624</w:t>
            </w:r>
          </w:p>
        </w:tc>
      </w:tr>
      <w:tr w:rsidR="00E65C85" w:rsidRPr="0013700D" w14:paraId="2D77E2C3" w14:textId="77777777" w:rsidTr="002B1D16">
        <w:trPr>
          <w:cantSplit/>
        </w:trPr>
        <w:tc>
          <w:tcPr>
            <w:tcW w:w="3798" w:type="dxa"/>
          </w:tcPr>
          <w:p w14:paraId="183E64AA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2CA88595" w14:textId="17A3AB54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5,772</w:t>
            </w:r>
          </w:p>
        </w:tc>
        <w:tc>
          <w:tcPr>
            <w:tcW w:w="284" w:type="dxa"/>
          </w:tcPr>
          <w:p w14:paraId="581964F7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1434EA4" w14:textId="56C6C40E" w:rsidR="00E65C85" w:rsidRPr="00662E30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  <w:tc>
          <w:tcPr>
            <w:tcW w:w="283" w:type="dxa"/>
          </w:tcPr>
          <w:p w14:paraId="6E2CCD88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7D5C015" w14:textId="25B2AAD8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5,772</w:t>
            </w:r>
          </w:p>
        </w:tc>
        <w:tc>
          <w:tcPr>
            <w:tcW w:w="285" w:type="dxa"/>
          </w:tcPr>
          <w:p w14:paraId="6E36D233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482ACFEF" w14:textId="1E386486" w:rsidR="00E65C85" w:rsidRPr="0032537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E65C85" w:rsidRPr="0013700D" w14:paraId="0B1464F3" w14:textId="77777777" w:rsidTr="002B1D16">
        <w:trPr>
          <w:cantSplit/>
        </w:trPr>
        <w:tc>
          <w:tcPr>
            <w:tcW w:w="3798" w:type="dxa"/>
          </w:tcPr>
          <w:p w14:paraId="6B430BA2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062239EB" w14:textId="7CF07760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4" w:type="dxa"/>
          </w:tcPr>
          <w:p w14:paraId="6A14ADC8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65BC173" w14:textId="28756D88" w:rsidR="00E65C85" w:rsidRPr="00662E30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83" w:type="dxa"/>
          </w:tcPr>
          <w:p w14:paraId="791932EA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56C3288D" w14:textId="024FD78C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85" w:type="dxa"/>
          </w:tcPr>
          <w:p w14:paraId="17F798A5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14:paraId="10A7A93E" w14:textId="39CDB7FA" w:rsidR="00E65C85" w:rsidRPr="0032537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</w:tbl>
    <w:p w14:paraId="7C5E9A74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7D9B019" w14:textId="77777777" w:rsidR="00662E30" w:rsidRDefault="00662E3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494BA96" w14:textId="77777777" w:rsidR="00662E30" w:rsidRDefault="00662E3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CF0110E" w14:textId="77777777" w:rsidR="00662E30" w:rsidRDefault="00662E30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AA3D01" w14:textId="77777777" w:rsidR="002B1D16" w:rsidRDefault="002B1D1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A3D00D" w14:textId="77777777" w:rsidR="00DB2A84" w:rsidRDefault="00DB2A84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4585983" w14:textId="77777777" w:rsidR="00066A8D" w:rsidRDefault="00066A8D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53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3798"/>
        <w:gridCol w:w="1276"/>
        <w:gridCol w:w="284"/>
        <w:gridCol w:w="1275"/>
        <w:gridCol w:w="283"/>
        <w:gridCol w:w="1276"/>
        <w:gridCol w:w="285"/>
        <w:gridCol w:w="1276"/>
      </w:tblGrid>
      <w:tr w:rsidR="00F11B88" w:rsidRPr="00E24209" w14:paraId="6C6D953A" w14:textId="77777777" w:rsidTr="00F225C6">
        <w:trPr>
          <w:cantSplit/>
        </w:trPr>
        <w:tc>
          <w:tcPr>
            <w:tcW w:w="3798" w:type="dxa"/>
          </w:tcPr>
          <w:p w14:paraId="38AAD1F7" w14:textId="77777777" w:rsidR="00F11B88" w:rsidRPr="00F51F88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5" w:type="dxa"/>
            <w:gridSpan w:val="7"/>
            <w:tcBorders>
              <w:bottom w:val="single" w:sz="4" w:space="0" w:color="auto"/>
            </w:tcBorders>
          </w:tcPr>
          <w:p w14:paraId="0C45CA46" w14:textId="77777777" w:rsidR="00F11B88" w:rsidRPr="00E24209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11B88" w:rsidRPr="00E24209" w14:paraId="400DC017" w14:textId="77777777" w:rsidTr="00F225C6">
        <w:trPr>
          <w:cantSplit/>
        </w:trPr>
        <w:tc>
          <w:tcPr>
            <w:tcW w:w="3798" w:type="dxa"/>
          </w:tcPr>
          <w:p w14:paraId="4302BBF2" w14:textId="77777777" w:rsidR="00F11B88" w:rsidRPr="00F51F88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F0FFB7" w14:textId="77777777" w:rsidR="00F11B88" w:rsidRPr="00E24209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A8EF049" w14:textId="77777777" w:rsidR="00F11B88" w:rsidRPr="00E24209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A51470" w14:textId="77777777" w:rsidR="00F11B88" w:rsidRPr="00E24209" w:rsidRDefault="00F11B88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11B88" w:rsidRPr="00F51F88" w14:paraId="39AC9CE9" w14:textId="77777777" w:rsidTr="00F225C6">
        <w:trPr>
          <w:cantSplit/>
        </w:trPr>
        <w:tc>
          <w:tcPr>
            <w:tcW w:w="3798" w:type="dxa"/>
          </w:tcPr>
          <w:p w14:paraId="6A8EFD0F" w14:textId="77777777" w:rsidR="00F11B88" w:rsidRPr="00E9777E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8F05F7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BE47C38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77E3F9D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15B70FB" w14:textId="77777777" w:rsidR="00F11B88" w:rsidRPr="00F51F88" w:rsidRDefault="00F11B88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0A2C44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5" w:type="dxa"/>
          </w:tcPr>
          <w:p w14:paraId="5D5119CC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5792EF" w14:textId="77777777" w:rsidR="00F11B88" w:rsidRPr="00F51F88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11B88" w:rsidRPr="00B14380" w14:paraId="18594922" w14:textId="77777777" w:rsidTr="002B1D16">
        <w:trPr>
          <w:cantSplit/>
        </w:trPr>
        <w:tc>
          <w:tcPr>
            <w:tcW w:w="3798" w:type="dxa"/>
          </w:tcPr>
          <w:p w14:paraId="2E0C786D" w14:textId="77777777" w:rsidR="00F11B88" w:rsidRPr="00E771F9" w:rsidRDefault="00F11B88" w:rsidP="00E771F9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6" w:type="dxa"/>
          </w:tcPr>
          <w:p w14:paraId="2F74C903" w14:textId="77777777" w:rsidR="00F11B88" w:rsidRPr="00F5193E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5042A5" w14:textId="77777777" w:rsidR="00F11B88" w:rsidRPr="00F5193E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8198384" w14:textId="77777777" w:rsidR="00F11B88" w:rsidRPr="00F5193E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5D7350B" w14:textId="77777777" w:rsidR="00F11B88" w:rsidRPr="00610832" w:rsidRDefault="00F11B88" w:rsidP="00F225C6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C1ADBE3" w14:textId="77777777" w:rsidR="00F11B88" w:rsidRPr="004C2E64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  <w:tc>
          <w:tcPr>
            <w:tcW w:w="285" w:type="dxa"/>
          </w:tcPr>
          <w:p w14:paraId="7D7254B9" w14:textId="77777777" w:rsidR="00F11B88" w:rsidRPr="00F5193E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629456E" w14:textId="77777777" w:rsidR="00F11B88" w:rsidRPr="004C2E64" w:rsidRDefault="00F11B88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lightGray"/>
              </w:rPr>
            </w:pPr>
          </w:p>
        </w:tc>
      </w:tr>
      <w:tr w:rsidR="00803B55" w:rsidRPr="00B14380" w14:paraId="46A45C67" w14:textId="77777777" w:rsidTr="002B1D16">
        <w:trPr>
          <w:cantSplit/>
        </w:trPr>
        <w:tc>
          <w:tcPr>
            <w:tcW w:w="3798" w:type="dxa"/>
          </w:tcPr>
          <w:p w14:paraId="34574B5C" w14:textId="77777777" w:rsidR="00803B55" w:rsidRPr="00E771F9" w:rsidRDefault="00803B55" w:rsidP="00803B5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76" w:type="dxa"/>
          </w:tcPr>
          <w:p w14:paraId="13F2D022" w14:textId="666D0B55" w:rsidR="00803B55" w:rsidRPr="0023380A" w:rsidRDefault="006338A0" w:rsidP="0080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46,447</w:t>
            </w:r>
          </w:p>
        </w:tc>
        <w:tc>
          <w:tcPr>
            <w:tcW w:w="284" w:type="dxa"/>
          </w:tcPr>
          <w:p w14:paraId="6527554E" w14:textId="77777777" w:rsidR="00803B55" w:rsidRPr="00B14380" w:rsidRDefault="00803B55" w:rsidP="00803B5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10090F1" w14:textId="17A06FE3" w:rsidR="00803B55" w:rsidRPr="00D34786" w:rsidRDefault="00B81786" w:rsidP="0080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1,133</w:t>
            </w:r>
          </w:p>
        </w:tc>
        <w:tc>
          <w:tcPr>
            <w:tcW w:w="283" w:type="dxa"/>
          </w:tcPr>
          <w:p w14:paraId="7DC52DD6" w14:textId="77777777" w:rsidR="00803B55" w:rsidRPr="00B14380" w:rsidRDefault="00803B55" w:rsidP="00803B5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07C651A" w14:textId="61F04939" w:rsidR="00803B55" w:rsidRPr="00124A4B" w:rsidRDefault="00E65C85" w:rsidP="001A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43,626</w:t>
            </w:r>
          </w:p>
        </w:tc>
        <w:tc>
          <w:tcPr>
            <w:tcW w:w="285" w:type="dxa"/>
          </w:tcPr>
          <w:p w14:paraId="0F3F61C0" w14:textId="77777777" w:rsidR="00803B55" w:rsidRPr="00B14380" w:rsidRDefault="00803B55" w:rsidP="0080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95CB49" w14:textId="79B60EBE" w:rsidR="00803B55" w:rsidRPr="00353030" w:rsidRDefault="00932166" w:rsidP="00803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1A7582" w:rsidRPr="00B14380" w14:paraId="5218FDE2" w14:textId="77777777" w:rsidTr="002B1D16">
        <w:trPr>
          <w:cantSplit/>
        </w:trPr>
        <w:tc>
          <w:tcPr>
            <w:tcW w:w="3798" w:type="dxa"/>
          </w:tcPr>
          <w:p w14:paraId="6179914F" w14:textId="7B03BC2A" w:rsidR="001A7582" w:rsidRPr="00E771F9" w:rsidRDefault="001A7582" w:rsidP="001A7582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0FC86243" w14:textId="657F56F5" w:rsidR="001A7582" w:rsidRPr="001A7582" w:rsidRDefault="006338A0" w:rsidP="00982D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4" w:type="dxa"/>
          </w:tcPr>
          <w:p w14:paraId="156E60A9" w14:textId="77777777" w:rsidR="001A7582" w:rsidRPr="00EA5359" w:rsidRDefault="001A7582" w:rsidP="001A758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67EEF56" w14:textId="62C6F4B4" w:rsidR="001A7582" w:rsidRPr="00147569" w:rsidRDefault="001A7582" w:rsidP="001A75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0EB09C13" w14:textId="77777777" w:rsidR="001A7582" w:rsidRPr="00EA5359" w:rsidRDefault="001A7582" w:rsidP="001A7582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860329C" w14:textId="6538A465" w:rsidR="001A7582" w:rsidRPr="00FC6653" w:rsidRDefault="00E65C85" w:rsidP="001A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85" w:type="dxa"/>
          </w:tcPr>
          <w:p w14:paraId="0D825CDF" w14:textId="77777777" w:rsidR="001A7582" w:rsidRPr="00EA5359" w:rsidRDefault="001A7582" w:rsidP="001A7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319474" w14:textId="624A1B9D" w:rsidR="001A7582" w:rsidRDefault="001A7582" w:rsidP="001A758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65C85" w:rsidRPr="00B14380" w14:paraId="416F2980" w14:textId="77777777" w:rsidTr="002B1D16">
        <w:trPr>
          <w:cantSplit/>
        </w:trPr>
        <w:tc>
          <w:tcPr>
            <w:tcW w:w="3798" w:type="dxa"/>
          </w:tcPr>
          <w:p w14:paraId="2A79ADB1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190923B7" w14:textId="252185C1" w:rsidR="00E65C85" w:rsidRPr="0023380A" w:rsidRDefault="006338A0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84" w:type="dxa"/>
          </w:tcPr>
          <w:p w14:paraId="0EABD0BE" w14:textId="77777777" w:rsidR="00E65C85" w:rsidRPr="00EA5359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073B168" w14:textId="094F6A43" w:rsidR="00E65C85" w:rsidRPr="002B070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  <w:tc>
          <w:tcPr>
            <w:tcW w:w="283" w:type="dxa"/>
          </w:tcPr>
          <w:p w14:paraId="2169DF50" w14:textId="77777777" w:rsidR="00E65C85" w:rsidRPr="00EA5359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5A8D5B4" w14:textId="593E542C" w:rsidR="00E65C85" w:rsidRPr="00FC6653" w:rsidRDefault="00E65C85" w:rsidP="00E65C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5" w:type="dxa"/>
          </w:tcPr>
          <w:p w14:paraId="691B4BD4" w14:textId="77777777" w:rsidR="00E65C85" w:rsidRPr="00EA5359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7390484" w14:textId="3AA30063" w:rsidR="00E65C85" w:rsidRPr="00315936" w:rsidRDefault="00E65C85" w:rsidP="00E65C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65C85" w:rsidRPr="00B14380" w14:paraId="681491D4" w14:textId="77777777" w:rsidTr="002B1D16">
        <w:trPr>
          <w:cantSplit/>
        </w:trPr>
        <w:tc>
          <w:tcPr>
            <w:tcW w:w="3798" w:type="dxa"/>
          </w:tcPr>
          <w:p w14:paraId="6097DC67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CEF5181" w14:textId="5FD45852" w:rsidR="00E65C85" w:rsidRPr="0023380A" w:rsidRDefault="006338A0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84" w:type="dxa"/>
          </w:tcPr>
          <w:p w14:paraId="4416A5E5" w14:textId="77777777" w:rsidR="00E65C85" w:rsidRPr="00EA5359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3E7087A" w14:textId="76D08BA8" w:rsidR="00E65C85" w:rsidRPr="00DD2DC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414</w:t>
            </w:r>
          </w:p>
        </w:tc>
        <w:tc>
          <w:tcPr>
            <w:tcW w:w="283" w:type="dxa"/>
          </w:tcPr>
          <w:p w14:paraId="413CF255" w14:textId="77777777" w:rsidR="00E65C85" w:rsidRPr="00EA5359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A2981B1" w14:textId="1814E9C7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85" w:type="dxa"/>
          </w:tcPr>
          <w:p w14:paraId="056142D7" w14:textId="77777777" w:rsidR="00E65C85" w:rsidRPr="00EA5359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4DD5EB" w14:textId="4468D268" w:rsidR="00E65C85" w:rsidRPr="00DD2DC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E65C85" w:rsidRPr="00B14380" w14:paraId="22808858" w14:textId="77777777" w:rsidTr="002B1D16">
        <w:trPr>
          <w:cantSplit/>
        </w:trPr>
        <w:tc>
          <w:tcPr>
            <w:tcW w:w="3798" w:type="dxa"/>
          </w:tcPr>
          <w:p w14:paraId="3F6BD327" w14:textId="19F60747" w:rsidR="00E65C85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76" w:type="dxa"/>
          </w:tcPr>
          <w:p w14:paraId="2690609D" w14:textId="11762FB8" w:rsidR="00E65C85" w:rsidRPr="0023380A" w:rsidRDefault="006338A0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2,344</w:t>
            </w:r>
          </w:p>
        </w:tc>
        <w:tc>
          <w:tcPr>
            <w:tcW w:w="284" w:type="dxa"/>
          </w:tcPr>
          <w:p w14:paraId="0BD73650" w14:textId="77777777" w:rsidR="00E65C85" w:rsidRPr="00EA5359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A4B5548" w14:textId="56DB6F03" w:rsidR="00E65C85" w:rsidRDefault="00E65C85" w:rsidP="00E65C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17138A2B" w14:textId="77777777" w:rsidR="00E65C85" w:rsidRPr="00EA5359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3A85362" w14:textId="5A55F39B" w:rsidR="00E65C85" w:rsidRPr="009C7CEF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2,344</w:t>
            </w:r>
          </w:p>
        </w:tc>
        <w:tc>
          <w:tcPr>
            <w:tcW w:w="285" w:type="dxa"/>
          </w:tcPr>
          <w:p w14:paraId="4B93C68B" w14:textId="77777777" w:rsidR="00E65C85" w:rsidRPr="00EA5359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F34AA91" w14:textId="5A7B3C24" w:rsidR="00E65C85" w:rsidRDefault="00E65C85" w:rsidP="00E65C8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648" w:righ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E65C85" w:rsidRPr="00B14380" w14:paraId="5DF22B61" w14:textId="77777777" w:rsidTr="002B1D16">
        <w:trPr>
          <w:cantSplit/>
        </w:trPr>
        <w:tc>
          <w:tcPr>
            <w:tcW w:w="3798" w:type="dxa"/>
          </w:tcPr>
          <w:p w14:paraId="104653F2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ค่าน้ำมันรถ</w:t>
            </w:r>
          </w:p>
        </w:tc>
        <w:tc>
          <w:tcPr>
            <w:tcW w:w="1276" w:type="dxa"/>
          </w:tcPr>
          <w:p w14:paraId="750F2C53" w14:textId="67E35929" w:rsidR="00E65C85" w:rsidRPr="0023380A" w:rsidRDefault="006338A0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25238">
              <w:rPr>
                <w:rFonts w:ascii="Angsana New" w:hAnsi="Angsana New"/>
                <w:sz w:val="30"/>
                <w:szCs w:val="30"/>
              </w:rPr>
              <w:t>7,062</w:t>
            </w:r>
          </w:p>
        </w:tc>
        <w:tc>
          <w:tcPr>
            <w:tcW w:w="284" w:type="dxa"/>
          </w:tcPr>
          <w:p w14:paraId="62245BF2" w14:textId="77777777" w:rsidR="00E65C85" w:rsidRPr="00B14380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7E82D0E" w14:textId="12881159" w:rsidR="00E65C85" w:rsidRPr="002B070B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76,146</w:t>
            </w:r>
          </w:p>
        </w:tc>
        <w:tc>
          <w:tcPr>
            <w:tcW w:w="283" w:type="dxa"/>
          </w:tcPr>
          <w:p w14:paraId="11153945" w14:textId="77777777" w:rsidR="00E65C85" w:rsidRPr="00B14380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642D4F8" w14:textId="6D4157D5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63,548</w:t>
            </w:r>
          </w:p>
        </w:tc>
        <w:tc>
          <w:tcPr>
            <w:tcW w:w="285" w:type="dxa"/>
          </w:tcPr>
          <w:p w14:paraId="7CF1242D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A05DCBD" w14:textId="2CB52F3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61,770</w:t>
            </w:r>
          </w:p>
        </w:tc>
      </w:tr>
      <w:tr w:rsidR="00E65C85" w:rsidRPr="00B14380" w14:paraId="05BD92FC" w14:textId="77777777" w:rsidTr="002B1D16">
        <w:trPr>
          <w:cantSplit/>
        </w:trPr>
        <w:tc>
          <w:tcPr>
            <w:tcW w:w="3798" w:type="dxa"/>
          </w:tcPr>
          <w:p w14:paraId="2E771795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29D085D3" w14:textId="176864D5" w:rsidR="00E65C85" w:rsidRPr="0023380A" w:rsidRDefault="006338A0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84" w:type="dxa"/>
          </w:tcPr>
          <w:p w14:paraId="3FAAA933" w14:textId="77777777" w:rsidR="00E65C85" w:rsidRPr="0066040A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129D030" w14:textId="1C4A8923" w:rsidR="00E65C85" w:rsidRPr="00103454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4,049</w:t>
            </w:r>
          </w:p>
        </w:tc>
        <w:tc>
          <w:tcPr>
            <w:tcW w:w="283" w:type="dxa"/>
          </w:tcPr>
          <w:p w14:paraId="0C247FEE" w14:textId="77777777" w:rsidR="00E65C85" w:rsidRPr="0066040A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F4C93AB" w14:textId="2715FB2D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85" w:type="dxa"/>
          </w:tcPr>
          <w:p w14:paraId="67C9E887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7EA61FA" w14:textId="449CC1D2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E65C85" w:rsidRPr="00B14380" w14:paraId="6FC18DF2" w14:textId="77777777" w:rsidTr="002B1D16">
        <w:trPr>
          <w:cantSplit/>
        </w:trPr>
        <w:tc>
          <w:tcPr>
            <w:tcW w:w="3798" w:type="dxa"/>
          </w:tcPr>
          <w:p w14:paraId="54BC74E2" w14:textId="33E2A1E5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76" w:type="dxa"/>
          </w:tcPr>
          <w:p w14:paraId="5CDCE9CD" w14:textId="4CAAB53C" w:rsidR="00E65C85" w:rsidRPr="00103454" w:rsidRDefault="006338A0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16,741</w:t>
            </w:r>
          </w:p>
        </w:tc>
        <w:tc>
          <w:tcPr>
            <w:tcW w:w="284" w:type="dxa"/>
          </w:tcPr>
          <w:p w14:paraId="2202464D" w14:textId="77777777" w:rsidR="00E65C85" w:rsidRPr="0066040A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C4FAFDE" w14:textId="1A7F60CB" w:rsidR="00E65C85" w:rsidRPr="00103454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756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8,526</w:t>
            </w:r>
          </w:p>
        </w:tc>
        <w:tc>
          <w:tcPr>
            <w:tcW w:w="283" w:type="dxa"/>
          </w:tcPr>
          <w:p w14:paraId="281AC4D2" w14:textId="77777777" w:rsidR="00E65C85" w:rsidRPr="0066040A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5FD78B8" w14:textId="1AF2C01F" w:rsidR="00E65C85" w:rsidRPr="00FC6653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  <w:tc>
          <w:tcPr>
            <w:tcW w:w="285" w:type="dxa"/>
          </w:tcPr>
          <w:p w14:paraId="080CE8D0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24C2F5A" w14:textId="1DE1F2C0" w:rsidR="00E65C85" w:rsidRPr="00882683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82683">
              <w:rPr>
                <w:rFonts w:ascii="Angsana New" w:hAnsi="Angsana New"/>
                <w:sz w:val="30"/>
                <w:szCs w:val="30"/>
              </w:rPr>
              <w:t>14,333</w:t>
            </w:r>
          </w:p>
        </w:tc>
      </w:tr>
      <w:tr w:rsidR="00E65C85" w:rsidRPr="00B14380" w14:paraId="7713B2ED" w14:textId="77777777" w:rsidTr="002B1D16">
        <w:trPr>
          <w:cantSplit/>
        </w:trPr>
        <w:tc>
          <w:tcPr>
            <w:tcW w:w="3798" w:type="dxa"/>
          </w:tcPr>
          <w:p w14:paraId="6F6F7FA9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จ่ายชำระหนี้สินตามสัญญาเช่า </w:t>
            </w:r>
          </w:p>
        </w:tc>
        <w:tc>
          <w:tcPr>
            <w:tcW w:w="1276" w:type="dxa"/>
          </w:tcPr>
          <w:p w14:paraId="23817540" w14:textId="1519AEA1" w:rsidR="00E65C85" w:rsidRPr="0023380A" w:rsidRDefault="006338A0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1,515</w:t>
            </w:r>
          </w:p>
        </w:tc>
        <w:tc>
          <w:tcPr>
            <w:tcW w:w="284" w:type="dxa"/>
          </w:tcPr>
          <w:p w14:paraId="387BDFA8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3400DD8" w14:textId="1D29DD7B" w:rsidR="00E65C85" w:rsidRPr="00103454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83" w:type="dxa"/>
          </w:tcPr>
          <w:p w14:paraId="4B5FDAD4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75ADC2C" w14:textId="2D7FAA83" w:rsidR="00E65C85" w:rsidRPr="00A168A3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6338A0">
              <w:rPr>
                <w:rFonts w:ascii="Angsana New" w:hAnsi="Angsana New"/>
                <w:sz w:val="30"/>
                <w:szCs w:val="30"/>
              </w:rPr>
              <w:t>515</w:t>
            </w:r>
          </w:p>
        </w:tc>
        <w:tc>
          <w:tcPr>
            <w:tcW w:w="285" w:type="dxa"/>
          </w:tcPr>
          <w:p w14:paraId="33BD56B5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B4259D" w14:textId="14278640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5B44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E65C85" w:rsidRPr="00B14380" w14:paraId="0E3C4E1A" w14:textId="77777777" w:rsidTr="00F225C6">
        <w:trPr>
          <w:cantSplit/>
        </w:trPr>
        <w:tc>
          <w:tcPr>
            <w:tcW w:w="3798" w:type="dxa"/>
          </w:tcPr>
          <w:p w14:paraId="49C42576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</w:p>
        </w:tc>
        <w:tc>
          <w:tcPr>
            <w:tcW w:w="1276" w:type="dxa"/>
          </w:tcPr>
          <w:p w14:paraId="04DDF7E9" w14:textId="77777777" w:rsidR="00E65C85" w:rsidRPr="0023380A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27C6987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09E94F9D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69FFF45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310CD9C" w14:textId="77777777" w:rsidR="00E65C85" w:rsidRPr="00A168A3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14:paraId="46ACC7D1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7A7736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C85" w:rsidRPr="00B14380" w14:paraId="0E2E2344" w14:textId="77777777" w:rsidTr="002B1D16">
        <w:trPr>
          <w:cantSplit/>
        </w:trPr>
        <w:tc>
          <w:tcPr>
            <w:tcW w:w="3798" w:type="dxa"/>
          </w:tcPr>
          <w:p w14:paraId="3A8CFC1C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771F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</w:tcPr>
          <w:p w14:paraId="4DB08EA5" w14:textId="489DD93B" w:rsidR="00E65C85" w:rsidRPr="0023380A" w:rsidRDefault="006338A0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84" w:type="dxa"/>
          </w:tcPr>
          <w:p w14:paraId="095D2CEE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569169E5" w14:textId="77777777" w:rsidR="00E65C85" w:rsidRPr="008E4C34" w:rsidRDefault="00E65C85" w:rsidP="00E65C8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3986251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28007506" w14:textId="14602DFC" w:rsidR="00E65C85" w:rsidRPr="00A168A3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85" w:type="dxa"/>
          </w:tcPr>
          <w:p w14:paraId="3496387A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2017D3C" w14:textId="166F68D2" w:rsidR="00E65C85" w:rsidRPr="008E4C34" w:rsidRDefault="00E65C85" w:rsidP="00E65C85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C85" w:rsidRPr="00B14380" w14:paraId="3890F14C" w14:textId="77777777" w:rsidTr="002B1D16">
        <w:trPr>
          <w:cantSplit/>
        </w:trPr>
        <w:tc>
          <w:tcPr>
            <w:tcW w:w="3798" w:type="dxa"/>
          </w:tcPr>
          <w:p w14:paraId="1B0BB196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</w:tcPr>
          <w:p w14:paraId="2AA895B8" w14:textId="2971CB93" w:rsidR="00E65C85" w:rsidRPr="0023380A" w:rsidRDefault="006338A0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84" w:type="dxa"/>
          </w:tcPr>
          <w:p w14:paraId="20847F99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61FDC90" w14:textId="4231CAD8" w:rsidR="00E65C85" w:rsidRPr="0023380A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283" w:type="dxa"/>
          </w:tcPr>
          <w:p w14:paraId="5F5D3AD4" w14:textId="77777777" w:rsidR="00E65C85" w:rsidRPr="0013700D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6A6D1E7" w14:textId="73D766D6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85" w:type="dxa"/>
          </w:tcPr>
          <w:p w14:paraId="18CF3A33" w14:textId="77777777" w:rsidR="00E65C85" w:rsidRPr="007E77DD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0F8819B" w14:textId="2DF4AEC6" w:rsidR="00E65C85" w:rsidRPr="00471751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431</w:t>
            </w:r>
          </w:p>
        </w:tc>
      </w:tr>
      <w:tr w:rsidR="00E65C85" w:rsidRPr="00B14380" w14:paraId="52F1FCFF" w14:textId="77777777" w:rsidTr="002B1D16">
        <w:trPr>
          <w:cantSplit/>
        </w:trPr>
        <w:tc>
          <w:tcPr>
            <w:tcW w:w="3798" w:type="dxa"/>
          </w:tcPr>
          <w:p w14:paraId="2B85D038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76" w:type="dxa"/>
          </w:tcPr>
          <w:p w14:paraId="4791C57E" w14:textId="77777777" w:rsidR="00E65C85" w:rsidRPr="00DB16BA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</w:tcPr>
          <w:p w14:paraId="3E5241C0" w14:textId="77777777" w:rsidR="00E65C85" w:rsidRPr="00B14380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4B12775" w14:textId="77777777" w:rsidR="00E65C85" w:rsidRPr="00097572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4B43A2FF" w14:textId="77777777" w:rsidR="00E65C85" w:rsidRPr="00B14380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7CD0F543" w14:textId="77777777" w:rsidR="00E65C85" w:rsidRPr="00DB16BA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5" w:type="dxa"/>
          </w:tcPr>
          <w:p w14:paraId="775E095E" w14:textId="77777777" w:rsidR="00E65C85" w:rsidRPr="00B14380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D9A4911" w14:textId="77777777" w:rsidR="00E65C85" w:rsidRPr="00097572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65C85" w:rsidRPr="00B14380" w14:paraId="24EDE14F" w14:textId="77777777" w:rsidTr="00F225C6">
        <w:trPr>
          <w:cantSplit/>
        </w:trPr>
        <w:tc>
          <w:tcPr>
            <w:tcW w:w="3798" w:type="dxa"/>
          </w:tcPr>
          <w:p w14:paraId="2883AB2A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- ผลประโยชน์ระยะสั้น</w:t>
            </w:r>
          </w:p>
        </w:tc>
        <w:tc>
          <w:tcPr>
            <w:tcW w:w="1276" w:type="dxa"/>
          </w:tcPr>
          <w:p w14:paraId="5E4A2CA5" w14:textId="575EBE7F" w:rsidR="00E65C85" w:rsidRPr="0023380A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35,737</w:t>
            </w:r>
          </w:p>
        </w:tc>
        <w:tc>
          <w:tcPr>
            <w:tcW w:w="284" w:type="dxa"/>
          </w:tcPr>
          <w:p w14:paraId="5E9F8D3B" w14:textId="77777777" w:rsidR="00E65C85" w:rsidRPr="006E327A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29FA01BA" w14:textId="49494F7D" w:rsidR="00E65C85" w:rsidRPr="003C404F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31,762</w:t>
            </w:r>
          </w:p>
        </w:tc>
        <w:tc>
          <w:tcPr>
            <w:tcW w:w="283" w:type="dxa"/>
          </w:tcPr>
          <w:p w14:paraId="7721089F" w14:textId="77777777" w:rsidR="00E65C85" w:rsidRPr="00B14380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4954A39D" w14:textId="12007807" w:rsidR="00E65C85" w:rsidRPr="002C6846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10,674</w:t>
            </w:r>
          </w:p>
        </w:tc>
        <w:tc>
          <w:tcPr>
            <w:tcW w:w="285" w:type="dxa"/>
          </w:tcPr>
          <w:p w14:paraId="4F158E95" w14:textId="77777777" w:rsidR="00E65C85" w:rsidRPr="00B14380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90BCE16" w14:textId="227F3E15" w:rsidR="00E65C85" w:rsidRPr="001B66C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8,474</w:t>
            </w:r>
          </w:p>
        </w:tc>
      </w:tr>
      <w:tr w:rsidR="00E65C85" w:rsidRPr="00B14380" w14:paraId="136FF1D6" w14:textId="77777777" w:rsidTr="00F225C6">
        <w:trPr>
          <w:cantSplit/>
        </w:trPr>
        <w:tc>
          <w:tcPr>
            <w:tcW w:w="3798" w:type="dxa"/>
          </w:tcPr>
          <w:p w14:paraId="54E959D5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- ผลประโยชน์หลังออกจากงาน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281AD2" w14:textId="4757AE0E" w:rsidR="00E65C85" w:rsidRPr="0023380A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1,425</w:t>
            </w:r>
          </w:p>
        </w:tc>
        <w:tc>
          <w:tcPr>
            <w:tcW w:w="284" w:type="dxa"/>
          </w:tcPr>
          <w:p w14:paraId="7899A6FA" w14:textId="77777777" w:rsidR="00E65C85" w:rsidRPr="00B43FA4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A7C9F8" w14:textId="75636F94" w:rsidR="00E65C85" w:rsidRPr="003C404F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283" w:type="dxa"/>
          </w:tcPr>
          <w:p w14:paraId="74FC0063" w14:textId="77777777" w:rsidR="00E65C85" w:rsidRPr="00B14380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A7D93E" w14:textId="05825F9A" w:rsidR="00E65C85" w:rsidRPr="002C6846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537</w:t>
            </w:r>
          </w:p>
        </w:tc>
        <w:tc>
          <w:tcPr>
            <w:tcW w:w="285" w:type="dxa"/>
          </w:tcPr>
          <w:p w14:paraId="7C45DBFD" w14:textId="77777777" w:rsidR="00E65C85" w:rsidRPr="00B14380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156928" w14:textId="5351B4A7" w:rsidR="00E65C85" w:rsidRPr="001B66C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E65C85" w:rsidRPr="00B14380" w14:paraId="1DDDA11A" w14:textId="77777777" w:rsidTr="00F225C6">
        <w:trPr>
          <w:cantSplit/>
        </w:trPr>
        <w:tc>
          <w:tcPr>
            <w:tcW w:w="3798" w:type="dxa"/>
          </w:tcPr>
          <w:p w14:paraId="489D4B19" w14:textId="77777777" w:rsidR="00E65C85" w:rsidRPr="00E771F9" w:rsidRDefault="00E65C85" w:rsidP="00E65C8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771F9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556EC4D" w14:textId="0C151916" w:rsidR="00E65C85" w:rsidRPr="0023380A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37,162</w:t>
            </w:r>
          </w:p>
        </w:tc>
        <w:tc>
          <w:tcPr>
            <w:tcW w:w="284" w:type="dxa"/>
          </w:tcPr>
          <w:p w14:paraId="02B4273C" w14:textId="77777777" w:rsidR="00E65C85" w:rsidRPr="006E327A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451D36E" w14:textId="765A9CCB" w:rsidR="00E65C85" w:rsidRPr="003C404F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32,982</w:t>
            </w:r>
          </w:p>
        </w:tc>
        <w:tc>
          <w:tcPr>
            <w:tcW w:w="283" w:type="dxa"/>
          </w:tcPr>
          <w:p w14:paraId="62290A5D" w14:textId="77777777" w:rsidR="00E65C85" w:rsidRPr="00B14380" w:rsidRDefault="00E65C85" w:rsidP="00E65C85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B7F75BD" w14:textId="4BC20A8D" w:rsidR="00E65C85" w:rsidRPr="002C6846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11,211</w:t>
            </w:r>
          </w:p>
        </w:tc>
        <w:tc>
          <w:tcPr>
            <w:tcW w:w="285" w:type="dxa"/>
          </w:tcPr>
          <w:p w14:paraId="43D4B957" w14:textId="77777777" w:rsidR="00E65C85" w:rsidRPr="00B14380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2"/>
              </w:tabs>
              <w:ind w:left="-108" w:righ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2D704BD" w14:textId="438DDDD4" w:rsidR="00E65C85" w:rsidRPr="001B66C5" w:rsidRDefault="00E65C85" w:rsidP="00E65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8,973</w:t>
            </w:r>
          </w:p>
        </w:tc>
      </w:tr>
    </w:tbl>
    <w:p w14:paraId="61597611" w14:textId="77777777" w:rsidR="007C3DF1" w:rsidRDefault="007C3DF1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1EBCE0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841475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3F04739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382D30D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6EB6D0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E032E00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DC3901" w14:textId="77777777" w:rsidR="008B57E9" w:rsidRDefault="008B57E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A783F53" w14:textId="77777777" w:rsidR="00025238" w:rsidRDefault="00025238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B4A8F7F" w14:textId="63C69385" w:rsidR="001468CC" w:rsidRPr="00B62FCB" w:rsidRDefault="00C17EB6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  <w:r w:rsidRPr="00B62FCB">
        <w:rPr>
          <w:rFonts w:ascii="Angsana New" w:hAnsi="Angsana New" w:hint="cs"/>
          <w:sz w:val="29"/>
          <w:szCs w:val="29"/>
          <w:cs/>
        </w:rPr>
        <w:lastRenderedPageBreak/>
        <w:t xml:space="preserve">ยอดคงเหลือกับบุคคลและกิจการที่เกี่ยวข้องกัน </w:t>
      </w:r>
      <w:r w:rsidR="001468CC" w:rsidRPr="00B62FCB">
        <w:rPr>
          <w:rFonts w:ascii="Angsana New" w:hAnsi="Angsana New" w:hint="cs"/>
          <w:sz w:val="29"/>
          <w:szCs w:val="29"/>
          <w:cs/>
        </w:rPr>
        <w:t>ณ วันที่</w:t>
      </w:r>
      <w:r w:rsidR="00126CF3" w:rsidRPr="00B62FCB">
        <w:rPr>
          <w:rFonts w:ascii="Angsana New" w:hAnsi="Angsana New" w:hint="cs"/>
          <w:sz w:val="29"/>
          <w:szCs w:val="29"/>
          <w:cs/>
        </w:rPr>
        <w:t xml:space="preserve"> </w:t>
      </w:r>
      <w:r w:rsidR="00DB16BA" w:rsidRPr="00B62FCB">
        <w:rPr>
          <w:rFonts w:ascii="Angsana New" w:hAnsi="Angsana New" w:hint="cs"/>
          <w:sz w:val="29"/>
          <w:szCs w:val="29"/>
        </w:rPr>
        <w:t>3</w:t>
      </w:r>
      <w:r w:rsidR="00F11B88" w:rsidRPr="00B62FCB">
        <w:rPr>
          <w:rFonts w:ascii="Angsana New" w:hAnsi="Angsana New"/>
          <w:sz w:val="29"/>
          <w:szCs w:val="29"/>
        </w:rPr>
        <w:t>0</w:t>
      </w:r>
      <w:r w:rsidR="00F11B88" w:rsidRPr="00B62FCB">
        <w:rPr>
          <w:rFonts w:ascii="Angsana New" w:hAnsi="Angsana New" w:hint="cs"/>
          <w:sz w:val="29"/>
          <w:szCs w:val="29"/>
          <w:cs/>
        </w:rPr>
        <w:t xml:space="preserve"> </w:t>
      </w:r>
      <w:r w:rsidR="00230C03">
        <w:rPr>
          <w:rFonts w:ascii="Angsana New" w:hAnsi="Angsana New" w:hint="cs"/>
          <w:sz w:val="29"/>
          <w:szCs w:val="29"/>
          <w:cs/>
        </w:rPr>
        <w:t>กันย</w:t>
      </w:r>
      <w:r w:rsidR="00F11B88" w:rsidRPr="00B62FCB">
        <w:rPr>
          <w:rFonts w:ascii="Angsana New" w:hAnsi="Angsana New" w:hint="cs"/>
          <w:sz w:val="29"/>
          <w:szCs w:val="29"/>
          <w:cs/>
        </w:rPr>
        <w:t>ายน</w:t>
      </w:r>
      <w:r w:rsidR="00DB16BA" w:rsidRPr="00B62FCB">
        <w:rPr>
          <w:rFonts w:ascii="Angsana New" w:hAnsi="Angsana New" w:hint="cs"/>
          <w:sz w:val="29"/>
          <w:szCs w:val="29"/>
          <w:cs/>
        </w:rPr>
        <w:t xml:space="preserve"> </w:t>
      </w:r>
      <w:r w:rsidR="00315936" w:rsidRPr="00B62FCB">
        <w:rPr>
          <w:rFonts w:ascii="Angsana New" w:hAnsi="Angsana New"/>
          <w:sz w:val="29"/>
          <w:szCs w:val="29"/>
        </w:rPr>
        <w:t>2568</w:t>
      </w:r>
      <w:r w:rsidR="00DB16BA" w:rsidRPr="00B62FCB">
        <w:rPr>
          <w:rFonts w:ascii="Angsana New" w:hAnsi="Angsana New" w:hint="cs"/>
          <w:sz w:val="29"/>
          <w:szCs w:val="29"/>
        </w:rPr>
        <w:t xml:space="preserve"> </w:t>
      </w:r>
      <w:r w:rsidR="00DB16BA" w:rsidRPr="00B62FCB">
        <w:rPr>
          <w:rFonts w:ascii="Angsana New" w:hAnsi="Angsana New" w:hint="cs"/>
          <w:sz w:val="29"/>
          <w:szCs w:val="29"/>
          <w:cs/>
        </w:rPr>
        <w:t xml:space="preserve">และวันที่ </w:t>
      </w:r>
      <w:r w:rsidR="00DB16BA" w:rsidRPr="00B62FCB">
        <w:rPr>
          <w:rFonts w:ascii="Angsana New" w:hAnsi="Angsana New" w:hint="cs"/>
          <w:sz w:val="29"/>
          <w:szCs w:val="29"/>
        </w:rPr>
        <w:t xml:space="preserve">31 </w:t>
      </w:r>
      <w:r w:rsidR="00DB16BA" w:rsidRPr="00B62FCB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="00315936" w:rsidRPr="00B62FCB">
        <w:rPr>
          <w:rFonts w:ascii="Angsana New" w:hAnsi="Angsana New"/>
          <w:sz w:val="29"/>
          <w:szCs w:val="29"/>
        </w:rPr>
        <w:t>2567</w:t>
      </w:r>
      <w:r w:rsidR="001468CC" w:rsidRPr="00B62FCB">
        <w:rPr>
          <w:rFonts w:ascii="Angsana New" w:hAnsi="Angsana New" w:hint="cs"/>
          <w:sz w:val="29"/>
          <w:szCs w:val="29"/>
          <w:cs/>
        </w:rPr>
        <w:t xml:space="preserve"> มีดังนี้</w:t>
      </w:r>
    </w:p>
    <w:p w14:paraId="066FDC53" w14:textId="77777777" w:rsidR="00A51FEC" w:rsidRPr="00B62FCB" w:rsidRDefault="00A51FE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9"/>
          <w:szCs w:val="29"/>
        </w:rPr>
      </w:pPr>
    </w:p>
    <w:tbl>
      <w:tblPr>
        <w:tblW w:w="9739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759"/>
        <w:gridCol w:w="1274"/>
        <w:gridCol w:w="293"/>
        <w:gridCol w:w="1277"/>
        <w:gridCol w:w="290"/>
        <w:gridCol w:w="1271"/>
        <w:gridCol w:w="289"/>
        <w:gridCol w:w="1280"/>
        <w:gridCol w:w="6"/>
      </w:tblGrid>
      <w:tr w:rsidR="00A51FEC" w:rsidRPr="00B62FCB" w14:paraId="4219B1A0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0C640B49" w14:textId="77777777" w:rsidR="00A51FEC" w:rsidRPr="00B62FCB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974" w:type="dxa"/>
            <w:gridSpan w:val="7"/>
            <w:tcBorders>
              <w:bottom w:val="single" w:sz="4" w:space="0" w:color="auto"/>
            </w:tcBorders>
          </w:tcPr>
          <w:p w14:paraId="7511ACA8" w14:textId="77777777" w:rsidR="00A51FEC" w:rsidRPr="00B62FCB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</w:p>
        </w:tc>
      </w:tr>
      <w:tr w:rsidR="00A51FEC" w:rsidRPr="00B62FCB" w14:paraId="3A18A239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6EC0260E" w14:textId="77777777" w:rsidR="00A51FEC" w:rsidRPr="00B62FCB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80EC9B" w14:textId="77777777" w:rsidR="00A51FEC" w:rsidRPr="00B62FCB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5901EA85" w14:textId="77777777" w:rsidR="00A51FEC" w:rsidRPr="00B62FCB" w:rsidRDefault="00A51FEC" w:rsidP="00BD58E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8EE5F4" w14:textId="77777777" w:rsidR="00A51FEC" w:rsidRPr="00B62FCB" w:rsidRDefault="00A51FEC" w:rsidP="00BD58E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กิจการ</w:t>
            </w:r>
          </w:p>
        </w:tc>
      </w:tr>
      <w:tr w:rsidR="00315936" w:rsidRPr="00B62FCB" w14:paraId="71422A85" w14:textId="77777777" w:rsidTr="009F4324">
        <w:trPr>
          <w:gridAfter w:val="1"/>
          <w:wAfter w:w="6" w:type="dxa"/>
          <w:cantSplit/>
          <w:tblHeader/>
        </w:trPr>
        <w:tc>
          <w:tcPr>
            <w:tcW w:w="3759" w:type="dxa"/>
          </w:tcPr>
          <w:p w14:paraId="5E1443B7" w14:textId="77777777" w:rsidR="00315936" w:rsidRPr="00B62FCB" w:rsidRDefault="00315936" w:rsidP="0031593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A76A99B" w14:textId="07DB422F" w:rsidR="00315936" w:rsidRPr="00B62FCB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3</w:t>
            </w:r>
            <w:r w:rsidR="00F11B88" w:rsidRPr="00B62FCB">
              <w:rPr>
                <w:rFonts w:ascii="Angsana New" w:hAnsi="Angsana New"/>
                <w:sz w:val="29"/>
                <w:szCs w:val="29"/>
              </w:rPr>
              <w:t xml:space="preserve">0 </w:t>
            </w:r>
            <w:r w:rsidR="00230C03">
              <w:rPr>
                <w:rFonts w:ascii="Angsana New" w:hAnsi="Angsana New" w:hint="cs"/>
                <w:sz w:val="29"/>
                <w:szCs w:val="29"/>
                <w:cs/>
              </w:rPr>
              <w:t>กันยา</w:t>
            </w:r>
            <w:r w:rsidR="00F11B88" w:rsidRPr="00B62FCB">
              <w:rPr>
                <w:rFonts w:ascii="Angsana New" w:hAnsi="Angsana New" w:hint="cs"/>
                <w:sz w:val="29"/>
                <w:szCs w:val="29"/>
                <w:cs/>
              </w:rPr>
              <w:t>ยน</w:t>
            </w:r>
            <w:r w:rsidRPr="00B62FCB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93" w:type="dxa"/>
          </w:tcPr>
          <w:p w14:paraId="45558F40" w14:textId="77777777" w:rsidR="00315936" w:rsidRPr="00B62FCB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E657252" w14:textId="77777777" w:rsidR="00315936" w:rsidRPr="00B62FCB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2567</w:t>
            </w:r>
          </w:p>
        </w:tc>
        <w:tc>
          <w:tcPr>
            <w:tcW w:w="290" w:type="dxa"/>
          </w:tcPr>
          <w:p w14:paraId="14DFBF75" w14:textId="77777777" w:rsidR="00315936" w:rsidRPr="00B62FCB" w:rsidRDefault="00315936" w:rsidP="0031593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6C0B528" w14:textId="612C4E89" w:rsidR="00315936" w:rsidRPr="00B62FCB" w:rsidRDefault="00F11B88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B62FCB">
              <w:rPr>
                <w:rFonts w:ascii="Angsana New" w:hAnsi="Angsana New"/>
                <w:sz w:val="29"/>
                <w:szCs w:val="29"/>
              </w:rPr>
              <w:t xml:space="preserve">0 </w:t>
            </w:r>
            <w:r w:rsidR="00230C03">
              <w:rPr>
                <w:rFonts w:ascii="Angsana New" w:hAnsi="Angsana New" w:hint="cs"/>
                <w:sz w:val="29"/>
                <w:szCs w:val="29"/>
                <w:cs/>
              </w:rPr>
              <w:t>กันย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ายน</w:t>
            </w:r>
            <w:r w:rsidR="00315936" w:rsidRPr="00B62FCB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89" w:type="dxa"/>
          </w:tcPr>
          <w:p w14:paraId="09F2AE94" w14:textId="77777777" w:rsidR="00315936" w:rsidRPr="00B62FCB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E201E96" w14:textId="77777777" w:rsidR="00315936" w:rsidRPr="00B62FCB" w:rsidRDefault="00315936" w:rsidP="003159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 xml:space="preserve">31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ธันวาคม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2567</w:t>
            </w:r>
          </w:p>
        </w:tc>
      </w:tr>
      <w:tr w:rsidR="00A51FEC" w:rsidRPr="00B62FCB" w14:paraId="38775C7F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12661BD7" w14:textId="77777777" w:rsidR="00A51FEC" w:rsidRPr="00B62FCB" w:rsidRDefault="00A51FEC" w:rsidP="008C1DFC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274" w:type="dxa"/>
          </w:tcPr>
          <w:p w14:paraId="7246D3C1" w14:textId="77777777" w:rsidR="00A51FEC" w:rsidRPr="00B62FC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22368C59" w14:textId="77777777" w:rsidR="00A51FEC" w:rsidRPr="00B62FCB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21B30847" w14:textId="77777777" w:rsidR="00A51FEC" w:rsidRPr="00B62FC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6C514C61" w14:textId="77777777" w:rsidR="00A51FEC" w:rsidRPr="00B62FCB" w:rsidRDefault="00A51FEC" w:rsidP="00BD58E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05EC151C" w14:textId="77777777" w:rsidR="00A51FEC" w:rsidRPr="00B62FC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89" w:type="dxa"/>
          </w:tcPr>
          <w:p w14:paraId="4CF28DFD" w14:textId="77777777" w:rsidR="00A51FEC" w:rsidRPr="00B62FC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</w:tcPr>
          <w:p w14:paraId="103E134E" w14:textId="77777777" w:rsidR="00A51FEC" w:rsidRPr="00B62FCB" w:rsidRDefault="00A51FEC" w:rsidP="00BD5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B7013B" w:rsidRPr="00B62FCB" w14:paraId="4659DC6F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562440B6" w14:textId="77777777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47D37862" w14:textId="2114E5FF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16BE2185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17189D99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2662A57D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1737B03" w14:textId="33FF4931" w:rsidR="00B7013B" w:rsidRPr="00B62FCB" w:rsidRDefault="00DA172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64,612</w:t>
            </w:r>
          </w:p>
        </w:tc>
        <w:tc>
          <w:tcPr>
            <w:tcW w:w="289" w:type="dxa"/>
          </w:tcPr>
          <w:p w14:paraId="3642EA52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</w:tcPr>
          <w:p w14:paraId="40242986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31,756</w:t>
            </w:r>
          </w:p>
        </w:tc>
      </w:tr>
      <w:tr w:rsidR="00B7013B" w:rsidRPr="00B62FCB" w14:paraId="50227B37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006A779A" w14:textId="745BCB5E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 w:rsidR="00136F18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F7B0A4B" w14:textId="04C8493E" w:rsidR="00B7013B" w:rsidRPr="00B62FCB" w:rsidRDefault="00A47713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9,454</w:t>
            </w:r>
          </w:p>
        </w:tc>
        <w:tc>
          <w:tcPr>
            <w:tcW w:w="293" w:type="dxa"/>
          </w:tcPr>
          <w:p w14:paraId="7E468D53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3A8A9B0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223</w:t>
            </w:r>
          </w:p>
        </w:tc>
        <w:tc>
          <w:tcPr>
            <w:tcW w:w="290" w:type="dxa"/>
          </w:tcPr>
          <w:p w14:paraId="2882C930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C6D00D8" w14:textId="50C291F9" w:rsidR="00B7013B" w:rsidRPr="00B62FCB" w:rsidRDefault="00DA172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7,359</w:t>
            </w:r>
          </w:p>
        </w:tc>
        <w:tc>
          <w:tcPr>
            <w:tcW w:w="289" w:type="dxa"/>
          </w:tcPr>
          <w:p w14:paraId="3CC6201B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7CA8A25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164</w:t>
            </w:r>
          </w:p>
        </w:tc>
      </w:tr>
      <w:tr w:rsidR="00B7013B" w:rsidRPr="00B62FCB" w14:paraId="10298A4B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55DDDBA6" w14:textId="77777777" w:rsidR="00B7013B" w:rsidRPr="00B62FCB" w:rsidRDefault="00B7013B" w:rsidP="00B7013B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B405402" w14:textId="5D6FAF9F" w:rsidR="00B7013B" w:rsidRPr="00B62FCB" w:rsidRDefault="00A47713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9,454</w:t>
            </w:r>
          </w:p>
        </w:tc>
        <w:tc>
          <w:tcPr>
            <w:tcW w:w="293" w:type="dxa"/>
          </w:tcPr>
          <w:p w14:paraId="2DE3AF5D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2CB4613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223</w:t>
            </w:r>
          </w:p>
        </w:tc>
        <w:tc>
          <w:tcPr>
            <w:tcW w:w="290" w:type="dxa"/>
          </w:tcPr>
          <w:p w14:paraId="1B4BFEBA" w14:textId="77777777" w:rsidR="00B7013B" w:rsidRPr="00B62FCB" w:rsidRDefault="00B7013B" w:rsidP="00B7013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D77E569" w14:textId="4FF9670B" w:rsidR="00B7013B" w:rsidRPr="00B62FCB" w:rsidRDefault="00DA172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71,971</w:t>
            </w:r>
          </w:p>
        </w:tc>
        <w:tc>
          <w:tcPr>
            <w:tcW w:w="289" w:type="dxa"/>
          </w:tcPr>
          <w:p w14:paraId="0BA8BDB2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3821341" w14:textId="77777777" w:rsidR="00B7013B" w:rsidRPr="00B62FCB" w:rsidRDefault="00B7013B" w:rsidP="00B70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31,920</w:t>
            </w:r>
          </w:p>
        </w:tc>
      </w:tr>
      <w:tr w:rsidR="00066A8D" w:rsidRPr="00B62FCB" w14:paraId="711A266E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24AB2562" w14:textId="77777777" w:rsidR="00066A8D" w:rsidRPr="00B62FCB" w:rsidRDefault="00066A8D" w:rsidP="008C1DFC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54C5D4AD" w14:textId="77777777" w:rsidR="00066A8D" w:rsidRPr="00B62FCB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447CD3E7" w14:textId="77777777" w:rsidR="00066A8D" w:rsidRPr="00B62FCB" w:rsidRDefault="00066A8D" w:rsidP="009F432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03DA23B5" w14:textId="77777777" w:rsidR="00066A8D" w:rsidRPr="00B62FCB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6298819C" w14:textId="77777777" w:rsidR="00066A8D" w:rsidRPr="00B62FCB" w:rsidRDefault="00066A8D" w:rsidP="009F432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0FB139FB" w14:textId="77777777" w:rsidR="00066A8D" w:rsidRPr="00B62FCB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9" w:type="dxa"/>
          </w:tcPr>
          <w:p w14:paraId="1D0A12C6" w14:textId="77777777" w:rsidR="00066A8D" w:rsidRPr="00B62FCB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267EFF70" w14:textId="77777777" w:rsidR="00066A8D" w:rsidRPr="00B62FCB" w:rsidRDefault="00066A8D" w:rsidP="009F4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C03D4" w:rsidRPr="00B62FCB" w14:paraId="475D2652" w14:textId="77777777" w:rsidTr="009F4324">
        <w:trPr>
          <w:gridAfter w:val="1"/>
          <w:wAfter w:w="6" w:type="dxa"/>
          <w:cantSplit/>
          <w:trHeight w:val="431"/>
        </w:trPr>
        <w:tc>
          <w:tcPr>
            <w:tcW w:w="9733" w:type="dxa"/>
            <w:gridSpan w:val="8"/>
          </w:tcPr>
          <w:p w14:paraId="13413363" w14:textId="77777777" w:rsidR="000C03D4" w:rsidRPr="00B62FCB" w:rsidRDefault="000C03D4" w:rsidP="008C1DFC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ยอดคงเหลือ</w:t>
            </w:r>
            <w:r w:rsidRPr="00B62FCB">
              <w:rPr>
                <w:rFonts w:ascii="Angsana New" w:hAnsi="Angsana New"/>
                <w:sz w:val="29"/>
                <w:szCs w:val="29"/>
                <w:cs/>
              </w:rPr>
              <w:t>แยกตามอายุหนี้ที่ค้างชำระได้ดังนี้</w:t>
            </w:r>
          </w:p>
        </w:tc>
      </w:tr>
      <w:tr w:rsidR="000B0594" w:rsidRPr="00B62FCB" w14:paraId="61A2AEAB" w14:textId="77777777" w:rsidTr="009F4324">
        <w:trPr>
          <w:gridAfter w:val="1"/>
          <w:wAfter w:w="6" w:type="dxa"/>
          <w:cantSplit/>
          <w:trHeight w:val="431"/>
        </w:trPr>
        <w:tc>
          <w:tcPr>
            <w:tcW w:w="3759" w:type="dxa"/>
          </w:tcPr>
          <w:p w14:paraId="5B93EAF5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74" w:type="dxa"/>
          </w:tcPr>
          <w:p w14:paraId="54A9AAAB" w14:textId="7F6528FE" w:rsidR="000B0594" w:rsidRPr="00B7013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9,454</w:t>
            </w:r>
          </w:p>
        </w:tc>
        <w:tc>
          <w:tcPr>
            <w:tcW w:w="293" w:type="dxa"/>
          </w:tcPr>
          <w:p w14:paraId="0C055105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4301D9B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223</w:t>
            </w:r>
          </w:p>
        </w:tc>
        <w:tc>
          <w:tcPr>
            <w:tcW w:w="290" w:type="dxa"/>
          </w:tcPr>
          <w:p w14:paraId="39097A4D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BA5A062" w14:textId="05E34760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35,222</w:t>
            </w:r>
          </w:p>
        </w:tc>
        <w:tc>
          <w:tcPr>
            <w:tcW w:w="289" w:type="dxa"/>
          </w:tcPr>
          <w:p w14:paraId="5C06A338" w14:textId="5B4FCA01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</w:tcPr>
          <w:p w14:paraId="05B0907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31,920</w:t>
            </w:r>
          </w:p>
        </w:tc>
      </w:tr>
      <w:tr w:rsidR="000B0594" w:rsidRPr="00B62FCB" w14:paraId="1B298680" w14:textId="77777777" w:rsidTr="009F4324">
        <w:trPr>
          <w:gridAfter w:val="1"/>
          <w:wAfter w:w="6" w:type="dxa"/>
          <w:cantSplit/>
          <w:trHeight w:val="431"/>
        </w:trPr>
        <w:tc>
          <w:tcPr>
            <w:tcW w:w="3759" w:type="dxa"/>
          </w:tcPr>
          <w:p w14:paraId="3913D1FA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B62FCB">
              <w:rPr>
                <w:rFonts w:ascii="Angsana New" w:hAnsi="Angsana New"/>
                <w:sz w:val="29"/>
                <w:szCs w:val="29"/>
              </w:rPr>
              <w:t>3</w:t>
            </w: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74" w:type="dxa"/>
          </w:tcPr>
          <w:p w14:paraId="486B4753" w14:textId="11B3D376" w:rsidR="000B0594" w:rsidRPr="00B7013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569C1D62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3E20177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7030E20E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1E5D2B46" w14:textId="2AF705DB" w:rsidR="000B0594" w:rsidRPr="0069433C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36,749</w:t>
            </w:r>
          </w:p>
        </w:tc>
        <w:tc>
          <w:tcPr>
            <w:tcW w:w="289" w:type="dxa"/>
          </w:tcPr>
          <w:p w14:paraId="7751DD64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</w:tcPr>
          <w:p w14:paraId="1AA731AD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B0594" w:rsidRPr="00B62FCB" w14:paraId="468F5DF1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2319AF5F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2B69A54E" w14:textId="0D53E7D7" w:rsidR="000B0594" w:rsidRPr="00B7013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9,454</w:t>
            </w:r>
          </w:p>
        </w:tc>
        <w:tc>
          <w:tcPr>
            <w:tcW w:w="293" w:type="dxa"/>
          </w:tcPr>
          <w:p w14:paraId="0EF77A5B" w14:textId="77777777" w:rsidR="000B0594" w:rsidRPr="00B62FCB" w:rsidRDefault="000B0594" w:rsidP="000B0594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71DA07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223</w:t>
            </w:r>
          </w:p>
        </w:tc>
        <w:tc>
          <w:tcPr>
            <w:tcW w:w="290" w:type="dxa"/>
          </w:tcPr>
          <w:p w14:paraId="56A0EF68" w14:textId="77777777" w:rsidR="000B0594" w:rsidRPr="00B62FCB" w:rsidRDefault="000B0594" w:rsidP="000B0594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70D593F" w14:textId="3F3CCB64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71,971</w:t>
            </w:r>
          </w:p>
        </w:tc>
        <w:tc>
          <w:tcPr>
            <w:tcW w:w="289" w:type="dxa"/>
          </w:tcPr>
          <w:p w14:paraId="5625B860" w14:textId="77777777" w:rsidR="000B0594" w:rsidRPr="00B62FCB" w:rsidRDefault="000B0594" w:rsidP="000B0594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001F29B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31,920</w:t>
            </w:r>
          </w:p>
        </w:tc>
      </w:tr>
      <w:tr w:rsidR="000B0594" w:rsidRPr="00B62FCB" w14:paraId="339F89DA" w14:textId="77777777" w:rsidTr="009F4324">
        <w:trPr>
          <w:gridAfter w:val="1"/>
          <w:wAfter w:w="6" w:type="dxa"/>
          <w:cantSplit/>
        </w:trPr>
        <w:tc>
          <w:tcPr>
            <w:tcW w:w="3759" w:type="dxa"/>
          </w:tcPr>
          <w:p w14:paraId="0513BCF3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61446255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177D4F9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3D631F3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1EB2104C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302802B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89" w:type="dxa"/>
          </w:tcPr>
          <w:p w14:paraId="09FDB8F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</w:tcPr>
          <w:p w14:paraId="65ACDCC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15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B0594" w:rsidRPr="00B62FCB" w14:paraId="235F4F51" w14:textId="77777777" w:rsidTr="009F4324">
        <w:trPr>
          <w:cantSplit/>
        </w:trPr>
        <w:tc>
          <w:tcPr>
            <w:tcW w:w="3759" w:type="dxa"/>
          </w:tcPr>
          <w:p w14:paraId="0A7840D2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274" w:type="dxa"/>
          </w:tcPr>
          <w:p w14:paraId="425B7CD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4AD17263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601E2CD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00AAE4AA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712F5D8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6D6E402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99EFD1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0B0594" w:rsidRPr="00B62FCB" w14:paraId="1473E56D" w14:textId="77777777" w:rsidTr="009F4324">
        <w:trPr>
          <w:cantSplit/>
        </w:trPr>
        <w:tc>
          <w:tcPr>
            <w:tcW w:w="3759" w:type="dxa"/>
          </w:tcPr>
          <w:p w14:paraId="1A729D9C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ลูกหนี้อื่น</w:t>
            </w:r>
          </w:p>
        </w:tc>
        <w:tc>
          <w:tcPr>
            <w:tcW w:w="1274" w:type="dxa"/>
          </w:tcPr>
          <w:p w14:paraId="3A153294" w14:textId="77777777" w:rsidR="000B0594" w:rsidRPr="00B62FCB" w:rsidRDefault="000B0594" w:rsidP="000B059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left="360"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5A42277D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36F1CA7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74F01755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9BC004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7C62987F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6D814D0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0B0594" w:rsidRPr="00B62FCB" w14:paraId="54A3EB5B" w14:textId="77777777" w:rsidTr="00326EFF">
        <w:trPr>
          <w:cantSplit/>
        </w:trPr>
        <w:tc>
          <w:tcPr>
            <w:tcW w:w="3759" w:type="dxa"/>
          </w:tcPr>
          <w:p w14:paraId="3D3533C8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3D104770" w14:textId="1F1C32C4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34916DFA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4A34E4F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6A3FB236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28A4B875" w14:textId="0FE042F4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1,530</w:t>
            </w:r>
          </w:p>
        </w:tc>
        <w:tc>
          <w:tcPr>
            <w:tcW w:w="289" w:type="dxa"/>
          </w:tcPr>
          <w:p w14:paraId="5245172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F95106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820</w:t>
            </w:r>
          </w:p>
        </w:tc>
      </w:tr>
      <w:tr w:rsidR="000B0594" w:rsidRPr="00B62FCB" w14:paraId="4DC6106A" w14:textId="77777777" w:rsidTr="00C513D8">
        <w:trPr>
          <w:cantSplit/>
        </w:trPr>
        <w:tc>
          <w:tcPr>
            <w:tcW w:w="3759" w:type="dxa"/>
          </w:tcPr>
          <w:p w14:paraId="2F88E005" w14:textId="0095CA7E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106F11D" w14:textId="785362D4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765</w:t>
            </w:r>
          </w:p>
        </w:tc>
        <w:tc>
          <w:tcPr>
            <w:tcW w:w="293" w:type="dxa"/>
          </w:tcPr>
          <w:p w14:paraId="725CC272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B9C723E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778</w:t>
            </w:r>
          </w:p>
        </w:tc>
        <w:tc>
          <w:tcPr>
            <w:tcW w:w="290" w:type="dxa"/>
          </w:tcPr>
          <w:p w14:paraId="6BD7A4D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ADBB0BC" w14:textId="156664D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23</w:t>
            </w:r>
          </w:p>
        </w:tc>
        <w:tc>
          <w:tcPr>
            <w:tcW w:w="289" w:type="dxa"/>
          </w:tcPr>
          <w:p w14:paraId="6917F40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6F9F202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B0594" w:rsidRPr="00B62FCB" w14:paraId="76BA7056" w14:textId="77777777" w:rsidTr="00C513D8">
        <w:trPr>
          <w:cantSplit/>
        </w:trPr>
        <w:tc>
          <w:tcPr>
            <w:tcW w:w="3759" w:type="dxa"/>
          </w:tcPr>
          <w:p w14:paraId="42709C9B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534C7F0" w14:textId="0F9F087B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765</w:t>
            </w:r>
          </w:p>
        </w:tc>
        <w:tc>
          <w:tcPr>
            <w:tcW w:w="293" w:type="dxa"/>
          </w:tcPr>
          <w:p w14:paraId="04E73608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5107D7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778</w:t>
            </w:r>
          </w:p>
        </w:tc>
        <w:tc>
          <w:tcPr>
            <w:tcW w:w="290" w:type="dxa"/>
          </w:tcPr>
          <w:p w14:paraId="54AB012C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3F58C9E1" w14:textId="6D7F261B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1,553</w:t>
            </w:r>
          </w:p>
        </w:tc>
        <w:tc>
          <w:tcPr>
            <w:tcW w:w="289" w:type="dxa"/>
          </w:tcPr>
          <w:p w14:paraId="4C458ED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866AC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820</w:t>
            </w:r>
          </w:p>
        </w:tc>
      </w:tr>
      <w:tr w:rsidR="000B0594" w:rsidRPr="00B62FCB" w14:paraId="4880B476" w14:textId="77777777" w:rsidTr="00C513D8">
        <w:trPr>
          <w:cantSplit/>
        </w:trPr>
        <w:tc>
          <w:tcPr>
            <w:tcW w:w="3759" w:type="dxa"/>
          </w:tcPr>
          <w:p w14:paraId="58501446" w14:textId="209331F3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D32E35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เงินปันผลค้างรับ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1326B62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4F27694F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5FFE5C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351FA4BE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9FFDA8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89" w:type="dxa"/>
          </w:tcPr>
          <w:p w14:paraId="076E334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29B2B97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0B0594" w:rsidRPr="00B62FCB" w14:paraId="7E3AEB19" w14:textId="77777777" w:rsidTr="00D32E35">
        <w:trPr>
          <w:cantSplit/>
        </w:trPr>
        <w:tc>
          <w:tcPr>
            <w:tcW w:w="3759" w:type="dxa"/>
          </w:tcPr>
          <w:p w14:paraId="0C97E43E" w14:textId="7908C83D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3A1BDC0A" w14:textId="5D392990" w:rsidR="000B0594" w:rsidRPr="00A47713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3" w:type="dxa"/>
          </w:tcPr>
          <w:p w14:paraId="59D54A5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6691DC38" w14:textId="77777777" w:rsidR="000B0594" w:rsidRPr="00D32E35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04BA50C6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7AB97C24" w14:textId="099C362C" w:rsidR="000B0594" w:rsidRPr="00D32E35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14,405</w:t>
            </w:r>
          </w:p>
        </w:tc>
        <w:tc>
          <w:tcPr>
            <w:tcW w:w="289" w:type="dxa"/>
          </w:tcPr>
          <w:p w14:paraId="38DC6478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7A071EF1" w14:textId="77777777" w:rsidR="000B0594" w:rsidRPr="00D32E35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B0594" w:rsidRPr="00B62FCB" w14:paraId="34847219" w14:textId="77777777" w:rsidTr="00C513D8">
        <w:trPr>
          <w:cantSplit/>
        </w:trPr>
        <w:tc>
          <w:tcPr>
            <w:tcW w:w="3759" w:type="dxa"/>
          </w:tcPr>
          <w:p w14:paraId="355A1F7C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D76A63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2BD2B750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DCF482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24102D6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BAAA07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89" w:type="dxa"/>
          </w:tcPr>
          <w:p w14:paraId="7BDA92C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0B3CBF5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0B0594" w:rsidRPr="00B62FCB" w14:paraId="6F1F880F" w14:textId="77777777" w:rsidTr="00D32E35">
        <w:trPr>
          <w:cantSplit/>
        </w:trPr>
        <w:tc>
          <w:tcPr>
            <w:tcW w:w="3759" w:type="dxa"/>
          </w:tcPr>
          <w:p w14:paraId="6974879B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274" w:type="dxa"/>
          </w:tcPr>
          <w:p w14:paraId="36832298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5FD3008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3CC816AE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631AF0AB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1B8FB9B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89" w:type="dxa"/>
          </w:tcPr>
          <w:p w14:paraId="73D3B8E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1C687A1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</w:tr>
      <w:tr w:rsidR="000B0594" w:rsidRPr="00B62FCB" w14:paraId="05AF77F5" w14:textId="77777777" w:rsidTr="009F4324">
        <w:trPr>
          <w:cantSplit/>
        </w:trPr>
        <w:tc>
          <w:tcPr>
            <w:tcW w:w="3759" w:type="dxa"/>
          </w:tcPr>
          <w:p w14:paraId="27B395E5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2F8A4224" w14:textId="09C82238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948</w:t>
            </w:r>
          </w:p>
        </w:tc>
        <w:tc>
          <w:tcPr>
            <w:tcW w:w="293" w:type="dxa"/>
          </w:tcPr>
          <w:p w14:paraId="661831A6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49358D9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1,019</w:t>
            </w:r>
          </w:p>
        </w:tc>
        <w:tc>
          <w:tcPr>
            <w:tcW w:w="290" w:type="dxa"/>
          </w:tcPr>
          <w:p w14:paraId="26859CFE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6EE48C85" w14:textId="4FEB66C1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948</w:t>
            </w:r>
          </w:p>
        </w:tc>
        <w:tc>
          <w:tcPr>
            <w:tcW w:w="289" w:type="dxa"/>
          </w:tcPr>
          <w:p w14:paraId="50EFB8C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178FE0CB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1,019</w:t>
            </w:r>
          </w:p>
        </w:tc>
      </w:tr>
      <w:tr w:rsidR="000B0594" w:rsidRPr="00B62FCB" w14:paraId="2543D165" w14:textId="77777777" w:rsidTr="001713B9">
        <w:trPr>
          <w:cantSplit/>
        </w:trPr>
        <w:tc>
          <w:tcPr>
            <w:tcW w:w="3759" w:type="dxa"/>
          </w:tcPr>
          <w:p w14:paraId="3799ABED" w14:textId="0D85E246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กิจการที่เกี่ยวข้องกันอื่น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D65663C" w14:textId="69DB167E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334</w:t>
            </w:r>
          </w:p>
        </w:tc>
        <w:tc>
          <w:tcPr>
            <w:tcW w:w="293" w:type="dxa"/>
          </w:tcPr>
          <w:p w14:paraId="560FDC0B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979807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</w:t>
            </w:r>
            <w:r w:rsidRPr="00B62FCB">
              <w:rPr>
                <w:rFonts w:ascii="Angsana New" w:hAnsi="Angsana New"/>
                <w:sz w:val="29"/>
                <w:szCs w:val="29"/>
              </w:rPr>
              <w:t>155</w:t>
            </w:r>
          </w:p>
        </w:tc>
        <w:tc>
          <w:tcPr>
            <w:tcW w:w="290" w:type="dxa"/>
          </w:tcPr>
          <w:p w14:paraId="05413EDA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314F5D5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9" w:type="dxa"/>
          </w:tcPr>
          <w:p w14:paraId="4627AE8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7B5FCCE1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B0594" w:rsidRPr="00B62FCB" w14:paraId="345AA723" w14:textId="77777777" w:rsidTr="000B0594">
        <w:trPr>
          <w:cantSplit/>
        </w:trPr>
        <w:tc>
          <w:tcPr>
            <w:tcW w:w="3759" w:type="dxa"/>
          </w:tcPr>
          <w:p w14:paraId="35C4DAB2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5C06B1AF" w14:textId="64F88981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1,282</w:t>
            </w:r>
          </w:p>
        </w:tc>
        <w:tc>
          <w:tcPr>
            <w:tcW w:w="293" w:type="dxa"/>
          </w:tcPr>
          <w:p w14:paraId="07DB6A4F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78A031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1,174</w:t>
            </w:r>
          </w:p>
        </w:tc>
        <w:tc>
          <w:tcPr>
            <w:tcW w:w="290" w:type="dxa"/>
          </w:tcPr>
          <w:p w14:paraId="54A61BAB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3804871" w14:textId="2C8D306B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948</w:t>
            </w:r>
          </w:p>
        </w:tc>
        <w:tc>
          <w:tcPr>
            <w:tcW w:w="289" w:type="dxa"/>
          </w:tcPr>
          <w:p w14:paraId="6B67B7F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88ECB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1,019</w:t>
            </w:r>
          </w:p>
        </w:tc>
      </w:tr>
      <w:tr w:rsidR="000B0594" w:rsidRPr="00B62FCB" w14:paraId="1811EA06" w14:textId="77777777" w:rsidTr="000B0594">
        <w:trPr>
          <w:cantSplit/>
        </w:trPr>
        <w:tc>
          <w:tcPr>
            <w:tcW w:w="3759" w:type="dxa"/>
          </w:tcPr>
          <w:p w14:paraId="14CAB5B2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FA9282F" w14:textId="04ABE183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2,047</w:t>
            </w:r>
          </w:p>
        </w:tc>
        <w:tc>
          <w:tcPr>
            <w:tcW w:w="293" w:type="dxa"/>
          </w:tcPr>
          <w:p w14:paraId="57776798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ACE07D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1,952</w:t>
            </w:r>
          </w:p>
        </w:tc>
        <w:tc>
          <w:tcPr>
            <w:tcW w:w="290" w:type="dxa"/>
          </w:tcPr>
          <w:p w14:paraId="6D10745C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B4CEDC7" w14:textId="769530CC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16,906</w:t>
            </w:r>
          </w:p>
        </w:tc>
        <w:tc>
          <w:tcPr>
            <w:tcW w:w="289" w:type="dxa"/>
          </w:tcPr>
          <w:p w14:paraId="414AA49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99F32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1,839</w:t>
            </w:r>
          </w:p>
        </w:tc>
      </w:tr>
      <w:tr w:rsidR="000B0594" w:rsidRPr="00B62FCB" w14:paraId="33050A62" w14:textId="77777777" w:rsidTr="009F4324">
        <w:trPr>
          <w:cantSplit/>
        </w:trPr>
        <w:tc>
          <w:tcPr>
            <w:tcW w:w="3759" w:type="dxa"/>
          </w:tcPr>
          <w:p w14:paraId="198826E1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274" w:type="dxa"/>
          </w:tcPr>
          <w:p w14:paraId="1748408F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3" w:type="dxa"/>
          </w:tcPr>
          <w:p w14:paraId="49E177FA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69C49D57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0" w:type="dxa"/>
          </w:tcPr>
          <w:p w14:paraId="36D5058C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254297C4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06C4EDC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4BE1DDC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lightGray"/>
              </w:rPr>
            </w:pPr>
          </w:p>
        </w:tc>
      </w:tr>
      <w:tr w:rsidR="000B0594" w:rsidRPr="00B62FCB" w14:paraId="3FE01905" w14:textId="77777777" w:rsidTr="009F4324">
        <w:trPr>
          <w:cantSplit/>
        </w:trPr>
        <w:tc>
          <w:tcPr>
            <w:tcW w:w="3759" w:type="dxa"/>
          </w:tcPr>
          <w:p w14:paraId="636C2033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461C331F" w14:textId="4CBE7289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232,443</w:t>
            </w:r>
          </w:p>
        </w:tc>
        <w:tc>
          <w:tcPr>
            <w:tcW w:w="293" w:type="dxa"/>
          </w:tcPr>
          <w:p w14:paraId="42E209FF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74A65E64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55,720</w:t>
            </w:r>
          </w:p>
        </w:tc>
        <w:tc>
          <w:tcPr>
            <w:tcW w:w="290" w:type="dxa"/>
          </w:tcPr>
          <w:p w14:paraId="2D800B9B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2449F4BB" w14:textId="1FCA4443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232,443</w:t>
            </w:r>
          </w:p>
        </w:tc>
        <w:tc>
          <w:tcPr>
            <w:tcW w:w="289" w:type="dxa"/>
          </w:tcPr>
          <w:p w14:paraId="443E5EF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27CEB41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lightGray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55,720</w:t>
            </w:r>
          </w:p>
        </w:tc>
      </w:tr>
      <w:tr w:rsidR="000B0594" w:rsidRPr="00B62FCB" w14:paraId="0C0728EE" w14:textId="77777777" w:rsidTr="009F4324">
        <w:trPr>
          <w:cantSplit/>
        </w:trPr>
        <w:tc>
          <w:tcPr>
            <w:tcW w:w="3759" w:type="dxa"/>
          </w:tcPr>
          <w:p w14:paraId="132CAAE9" w14:textId="64464822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3A57B2C" w14:textId="5E3ECD61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26,500</w:t>
            </w:r>
          </w:p>
        </w:tc>
        <w:tc>
          <w:tcPr>
            <w:tcW w:w="293" w:type="dxa"/>
          </w:tcPr>
          <w:p w14:paraId="6E73083F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4E103ABE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36,500</w:t>
            </w:r>
          </w:p>
        </w:tc>
        <w:tc>
          <w:tcPr>
            <w:tcW w:w="290" w:type="dxa"/>
          </w:tcPr>
          <w:p w14:paraId="5FAA6D8D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839B4F5" w14:textId="4296D78C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9" w:type="dxa"/>
          </w:tcPr>
          <w:p w14:paraId="48DFE2B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0093370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B0594" w:rsidRPr="00B62FCB" w14:paraId="2E8547FF" w14:textId="77777777" w:rsidTr="009F4324">
        <w:trPr>
          <w:cantSplit/>
        </w:trPr>
        <w:tc>
          <w:tcPr>
            <w:tcW w:w="3759" w:type="dxa"/>
          </w:tcPr>
          <w:p w14:paraId="09B9F2C1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DA283BF" w14:textId="442E88D3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258,943</w:t>
            </w:r>
          </w:p>
        </w:tc>
        <w:tc>
          <w:tcPr>
            <w:tcW w:w="293" w:type="dxa"/>
          </w:tcPr>
          <w:p w14:paraId="1EA5019E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B3BCBF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92,220</w:t>
            </w:r>
          </w:p>
        </w:tc>
        <w:tc>
          <w:tcPr>
            <w:tcW w:w="290" w:type="dxa"/>
          </w:tcPr>
          <w:p w14:paraId="000C73BD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78C0C531" w14:textId="0DA1D4FD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232,443</w:t>
            </w:r>
          </w:p>
        </w:tc>
        <w:tc>
          <w:tcPr>
            <w:tcW w:w="289" w:type="dxa"/>
          </w:tcPr>
          <w:p w14:paraId="1659D71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9DA9B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55,720</w:t>
            </w:r>
          </w:p>
        </w:tc>
      </w:tr>
      <w:tr w:rsidR="000B0594" w:rsidRPr="00B62FCB" w14:paraId="61A07E99" w14:textId="77777777" w:rsidTr="005F0027">
        <w:trPr>
          <w:cantSplit/>
          <w:trHeight w:val="144"/>
        </w:trPr>
        <w:tc>
          <w:tcPr>
            <w:tcW w:w="3759" w:type="dxa"/>
          </w:tcPr>
          <w:p w14:paraId="4A27CC0A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73CB83A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</w:tcPr>
          <w:p w14:paraId="6185BC2F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62914B4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14:paraId="7B02252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1C58501E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dxa"/>
          </w:tcPr>
          <w:p w14:paraId="030647A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22F6657F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0594" w:rsidRPr="00B62FCB" w14:paraId="4D4D1E46" w14:textId="77777777" w:rsidTr="009F4324">
        <w:trPr>
          <w:cantSplit/>
        </w:trPr>
        <w:tc>
          <w:tcPr>
            <w:tcW w:w="3759" w:type="dxa"/>
          </w:tcPr>
          <w:p w14:paraId="65258CAB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สินทรัพย์หมุนเวียนอื่น</w:t>
            </w:r>
          </w:p>
        </w:tc>
        <w:tc>
          <w:tcPr>
            <w:tcW w:w="1274" w:type="dxa"/>
          </w:tcPr>
          <w:p w14:paraId="6C927B3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4A8D2FC4" w14:textId="77777777" w:rsidR="000B0594" w:rsidRPr="00B62FCB" w:rsidRDefault="000B0594" w:rsidP="000B0594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</w:tcPr>
          <w:p w14:paraId="256E3CC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111DAE0E" w14:textId="77777777" w:rsidR="000B0594" w:rsidRPr="00B62FCB" w:rsidRDefault="000B0594" w:rsidP="000B0594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1" w:type="dxa"/>
          </w:tcPr>
          <w:p w14:paraId="3AAAFED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9" w:type="dxa"/>
          </w:tcPr>
          <w:p w14:paraId="4CFE667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56AD3167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B0594" w:rsidRPr="00B62FCB" w14:paraId="11D0B21C" w14:textId="77777777" w:rsidTr="007D22C0">
        <w:trPr>
          <w:cantSplit/>
        </w:trPr>
        <w:tc>
          <w:tcPr>
            <w:tcW w:w="3759" w:type="dxa"/>
          </w:tcPr>
          <w:p w14:paraId="6FC1F55B" w14:textId="213C8E5D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double" w:sz="4" w:space="0" w:color="auto"/>
            </w:tcBorders>
          </w:tcPr>
          <w:p w14:paraId="7EEE8DC7" w14:textId="6F5E4F90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293" w:type="dxa"/>
          </w:tcPr>
          <w:p w14:paraId="20C216E3" w14:textId="77777777" w:rsidR="000B0594" w:rsidRPr="00B62FCB" w:rsidRDefault="000B0594" w:rsidP="000B0594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50F4C53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66</w:t>
            </w:r>
          </w:p>
        </w:tc>
        <w:tc>
          <w:tcPr>
            <w:tcW w:w="290" w:type="dxa"/>
          </w:tcPr>
          <w:p w14:paraId="593F15D7" w14:textId="77777777" w:rsidR="000B0594" w:rsidRPr="00B62FCB" w:rsidRDefault="000B0594" w:rsidP="000B0594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double" w:sz="4" w:space="0" w:color="auto"/>
            </w:tcBorders>
          </w:tcPr>
          <w:p w14:paraId="6435B5CA" w14:textId="588033D5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52</w:t>
            </w:r>
          </w:p>
        </w:tc>
        <w:tc>
          <w:tcPr>
            <w:tcW w:w="289" w:type="dxa"/>
          </w:tcPr>
          <w:p w14:paraId="7B8BFAAB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double" w:sz="4" w:space="0" w:color="auto"/>
            </w:tcBorders>
          </w:tcPr>
          <w:p w14:paraId="441C6EB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66</w:t>
            </w:r>
          </w:p>
        </w:tc>
      </w:tr>
      <w:tr w:rsidR="000B0594" w:rsidRPr="00B62FCB" w14:paraId="4D56140F" w14:textId="77777777" w:rsidTr="0044040F">
        <w:trPr>
          <w:cantSplit/>
        </w:trPr>
        <w:tc>
          <w:tcPr>
            <w:tcW w:w="3759" w:type="dxa"/>
          </w:tcPr>
          <w:p w14:paraId="0E4D9C2A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526CAF6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</w:tcPr>
          <w:p w14:paraId="2E90F7F4" w14:textId="77777777" w:rsidR="000B0594" w:rsidRPr="00B62FCB" w:rsidRDefault="000B0594" w:rsidP="000B0594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A850BB5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14:paraId="2D1EDDD8" w14:textId="77777777" w:rsidR="000B0594" w:rsidRPr="00B62FCB" w:rsidRDefault="000B0594" w:rsidP="000B0594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4317F1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dxa"/>
          </w:tcPr>
          <w:p w14:paraId="49E4494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55DAFE2E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B0594" w:rsidRPr="00B62FCB" w14:paraId="035B9BF0" w14:textId="77777777" w:rsidTr="0044040F">
        <w:trPr>
          <w:cantSplit/>
        </w:trPr>
        <w:tc>
          <w:tcPr>
            <w:tcW w:w="3759" w:type="dxa"/>
          </w:tcPr>
          <w:p w14:paraId="7A4C6C1F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1274" w:type="dxa"/>
          </w:tcPr>
          <w:p w14:paraId="60DCD7F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3" w:type="dxa"/>
          </w:tcPr>
          <w:p w14:paraId="13555454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4B90E63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90" w:type="dxa"/>
          </w:tcPr>
          <w:p w14:paraId="10DBD12D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5BF469F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89" w:type="dxa"/>
          </w:tcPr>
          <w:p w14:paraId="4A92E30E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001D694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</w:tr>
      <w:tr w:rsidR="000B0594" w:rsidRPr="00B62FCB" w14:paraId="6EB447BD" w14:textId="77777777" w:rsidTr="009F4324">
        <w:trPr>
          <w:cantSplit/>
        </w:trPr>
        <w:tc>
          <w:tcPr>
            <w:tcW w:w="3759" w:type="dxa"/>
          </w:tcPr>
          <w:p w14:paraId="6C79F7F0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1E29B1C7" w14:textId="5083F3D2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4095EF18" w14:textId="77777777" w:rsidR="000B0594" w:rsidRPr="00B62FCB" w:rsidRDefault="000B0594" w:rsidP="000B0594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</w:tcPr>
          <w:p w14:paraId="5302305A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1605D539" w14:textId="77777777" w:rsidR="000B0594" w:rsidRPr="00B62FCB" w:rsidRDefault="000B0594" w:rsidP="000B0594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1" w:type="dxa"/>
          </w:tcPr>
          <w:p w14:paraId="78D1AE17" w14:textId="1E01BBF2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30,977</w:t>
            </w:r>
          </w:p>
        </w:tc>
        <w:tc>
          <w:tcPr>
            <w:tcW w:w="289" w:type="dxa"/>
          </w:tcPr>
          <w:p w14:paraId="1F10A60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5CBD8C17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25,745</w:t>
            </w:r>
          </w:p>
        </w:tc>
      </w:tr>
      <w:tr w:rsidR="000B0594" w:rsidRPr="00B62FCB" w14:paraId="79209628" w14:textId="77777777" w:rsidTr="00F6238B">
        <w:trPr>
          <w:cantSplit/>
        </w:trPr>
        <w:tc>
          <w:tcPr>
            <w:tcW w:w="3759" w:type="dxa"/>
          </w:tcPr>
          <w:p w14:paraId="15310165" w14:textId="72F69342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40F2A2E" w14:textId="5A0B2963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3,187</w:t>
            </w:r>
          </w:p>
        </w:tc>
        <w:tc>
          <w:tcPr>
            <w:tcW w:w="293" w:type="dxa"/>
          </w:tcPr>
          <w:p w14:paraId="24D1D9D0" w14:textId="77777777" w:rsidR="000B0594" w:rsidRPr="00B62FCB" w:rsidRDefault="000B0594" w:rsidP="000B0594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19DD5C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B62FCB">
              <w:rPr>
                <w:rFonts w:ascii="Angsana New" w:hAnsi="Angsana New"/>
                <w:sz w:val="29"/>
                <w:szCs w:val="29"/>
              </w:rPr>
              <w:t>,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519</w:t>
            </w:r>
          </w:p>
        </w:tc>
        <w:tc>
          <w:tcPr>
            <w:tcW w:w="290" w:type="dxa"/>
          </w:tcPr>
          <w:p w14:paraId="3F1E3B1C" w14:textId="77777777" w:rsidR="000B0594" w:rsidRPr="00B62FCB" w:rsidRDefault="000B0594" w:rsidP="000B0594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5CE6D87" w14:textId="5F3C594D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3,187</w:t>
            </w:r>
          </w:p>
        </w:tc>
        <w:tc>
          <w:tcPr>
            <w:tcW w:w="289" w:type="dxa"/>
          </w:tcPr>
          <w:p w14:paraId="5B4C8B0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227EE4E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3,519</w:t>
            </w:r>
          </w:p>
        </w:tc>
      </w:tr>
      <w:tr w:rsidR="000B0594" w:rsidRPr="00B62FCB" w14:paraId="226D1391" w14:textId="77777777" w:rsidTr="0044040F">
        <w:trPr>
          <w:cantSplit/>
        </w:trPr>
        <w:tc>
          <w:tcPr>
            <w:tcW w:w="3759" w:type="dxa"/>
          </w:tcPr>
          <w:p w14:paraId="722D82BA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56FCFFB2" w14:textId="5F6880A8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3,187</w:t>
            </w:r>
          </w:p>
        </w:tc>
        <w:tc>
          <w:tcPr>
            <w:tcW w:w="293" w:type="dxa"/>
          </w:tcPr>
          <w:p w14:paraId="42EA3FAF" w14:textId="77777777" w:rsidR="000B0594" w:rsidRPr="00B62FCB" w:rsidRDefault="000B0594" w:rsidP="000B0594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2F99E54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B62FCB">
              <w:rPr>
                <w:rFonts w:ascii="Angsana New" w:hAnsi="Angsana New"/>
                <w:sz w:val="29"/>
                <w:szCs w:val="29"/>
              </w:rPr>
              <w:t>,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519</w:t>
            </w:r>
          </w:p>
        </w:tc>
        <w:tc>
          <w:tcPr>
            <w:tcW w:w="290" w:type="dxa"/>
          </w:tcPr>
          <w:p w14:paraId="3DFCCFCC" w14:textId="77777777" w:rsidR="000B0594" w:rsidRPr="00B62FCB" w:rsidRDefault="000B0594" w:rsidP="000B0594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26BC8F24" w14:textId="61C8191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34,164</w:t>
            </w:r>
          </w:p>
        </w:tc>
        <w:tc>
          <w:tcPr>
            <w:tcW w:w="289" w:type="dxa"/>
          </w:tcPr>
          <w:p w14:paraId="2ACC1D3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8A79B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29,264</w:t>
            </w:r>
          </w:p>
        </w:tc>
      </w:tr>
      <w:tr w:rsidR="000B0594" w:rsidRPr="00B62FCB" w14:paraId="6478E56B" w14:textId="77777777" w:rsidTr="0044040F">
        <w:trPr>
          <w:cantSplit/>
        </w:trPr>
        <w:tc>
          <w:tcPr>
            <w:tcW w:w="3759" w:type="dxa"/>
          </w:tcPr>
          <w:p w14:paraId="4D94554D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E994A95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3" w:type="dxa"/>
          </w:tcPr>
          <w:p w14:paraId="69CF0746" w14:textId="77777777" w:rsidR="000B0594" w:rsidRPr="00B62FCB" w:rsidRDefault="000B0594" w:rsidP="000B0594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4656FDC4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0" w:type="dxa"/>
          </w:tcPr>
          <w:p w14:paraId="12523347" w14:textId="77777777" w:rsidR="000B0594" w:rsidRPr="00B62FCB" w:rsidRDefault="000B0594" w:rsidP="000B0594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7685F3E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dxa"/>
          </w:tcPr>
          <w:p w14:paraId="0BEB895E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66018C8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0B0594" w:rsidRPr="00B62FCB" w14:paraId="004F7CE7" w14:textId="77777777" w:rsidTr="0044040F">
        <w:trPr>
          <w:cantSplit/>
        </w:trPr>
        <w:tc>
          <w:tcPr>
            <w:tcW w:w="3759" w:type="dxa"/>
          </w:tcPr>
          <w:p w14:paraId="0D061390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เจ้าหนี้</w:t>
            </w: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หมุนเวียน</w:t>
            </w:r>
            <w:r w:rsidRPr="00B62FCB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อื่น</w:t>
            </w:r>
          </w:p>
        </w:tc>
        <w:tc>
          <w:tcPr>
            <w:tcW w:w="1274" w:type="dxa"/>
          </w:tcPr>
          <w:p w14:paraId="3D293F0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  <w:tc>
          <w:tcPr>
            <w:tcW w:w="293" w:type="dxa"/>
          </w:tcPr>
          <w:p w14:paraId="726490FD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171B2DC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  <w:tc>
          <w:tcPr>
            <w:tcW w:w="290" w:type="dxa"/>
          </w:tcPr>
          <w:p w14:paraId="08B6F1B3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6D63166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0D60287F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CFE3BF8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</w:p>
        </w:tc>
      </w:tr>
      <w:tr w:rsidR="000B0594" w:rsidRPr="00B62FCB" w14:paraId="25068D81" w14:textId="77777777" w:rsidTr="009F4324">
        <w:trPr>
          <w:cantSplit/>
        </w:trPr>
        <w:tc>
          <w:tcPr>
            <w:tcW w:w="3759" w:type="dxa"/>
          </w:tcPr>
          <w:p w14:paraId="04775B4D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1274" w:type="dxa"/>
          </w:tcPr>
          <w:p w14:paraId="71F640F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3" w:type="dxa"/>
          </w:tcPr>
          <w:p w14:paraId="0F27EB9D" w14:textId="77777777" w:rsidR="000B0594" w:rsidRPr="00B62FCB" w:rsidRDefault="000B0594" w:rsidP="000B0594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</w:tcPr>
          <w:p w14:paraId="09868E2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0A071BEC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4DC6EC5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9" w:type="dxa"/>
          </w:tcPr>
          <w:p w14:paraId="6365F45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595B778F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0B0594" w:rsidRPr="00B62FCB" w14:paraId="57E9594B" w14:textId="77777777" w:rsidTr="009F4324">
        <w:trPr>
          <w:cantSplit/>
        </w:trPr>
        <w:tc>
          <w:tcPr>
            <w:tcW w:w="3759" w:type="dxa"/>
          </w:tcPr>
          <w:p w14:paraId="076F5E91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568B85D7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419A668B" w14:textId="77777777" w:rsidR="000B0594" w:rsidRPr="00B62FCB" w:rsidRDefault="000B0594" w:rsidP="000B0594">
            <w:pPr>
              <w:pStyle w:val="a1"/>
              <w:spacing w:line="240" w:lineRule="atLeast"/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277" w:type="dxa"/>
          </w:tcPr>
          <w:p w14:paraId="5B5CA960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0CDAC1A3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F43440F" w14:textId="04EBA54B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648</w:t>
            </w:r>
          </w:p>
        </w:tc>
        <w:tc>
          <w:tcPr>
            <w:tcW w:w="289" w:type="dxa"/>
          </w:tcPr>
          <w:p w14:paraId="1296D5F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F9BD28E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433</w:t>
            </w:r>
          </w:p>
        </w:tc>
      </w:tr>
      <w:tr w:rsidR="000B0594" w:rsidRPr="00B62FCB" w14:paraId="7005D69B" w14:textId="77777777" w:rsidTr="005F0027">
        <w:trPr>
          <w:cantSplit/>
        </w:trPr>
        <w:tc>
          <w:tcPr>
            <w:tcW w:w="3759" w:type="dxa"/>
          </w:tcPr>
          <w:p w14:paraId="4FCEC12A" w14:textId="3047C203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การร่วมค้า</w:t>
            </w:r>
          </w:p>
        </w:tc>
        <w:tc>
          <w:tcPr>
            <w:tcW w:w="1274" w:type="dxa"/>
          </w:tcPr>
          <w:p w14:paraId="49D53E0D" w14:textId="60DF7A1E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156</w:t>
            </w:r>
          </w:p>
        </w:tc>
        <w:tc>
          <w:tcPr>
            <w:tcW w:w="293" w:type="dxa"/>
          </w:tcPr>
          <w:p w14:paraId="14BA51BE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4ADE9168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577D232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76B9E62E" w14:textId="656C75C6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156</w:t>
            </w:r>
          </w:p>
        </w:tc>
        <w:tc>
          <w:tcPr>
            <w:tcW w:w="289" w:type="dxa"/>
          </w:tcPr>
          <w:p w14:paraId="54C0653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73F74458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B0594" w:rsidRPr="00B62FCB" w14:paraId="48290D38" w14:textId="77777777" w:rsidTr="009F4324">
        <w:trPr>
          <w:cantSplit/>
        </w:trPr>
        <w:tc>
          <w:tcPr>
            <w:tcW w:w="3759" w:type="dxa"/>
          </w:tcPr>
          <w:p w14:paraId="2E136591" w14:textId="787C48C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บุคคลและกิจการที่เกี่ยวข้องกันอื่น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92C44EB" w14:textId="7308B1C8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7,976</w:t>
            </w:r>
          </w:p>
        </w:tc>
        <w:tc>
          <w:tcPr>
            <w:tcW w:w="293" w:type="dxa"/>
          </w:tcPr>
          <w:p w14:paraId="725CABA8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832466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,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868</w:t>
            </w:r>
          </w:p>
        </w:tc>
        <w:tc>
          <w:tcPr>
            <w:tcW w:w="290" w:type="dxa"/>
          </w:tcPr>
          <w:p w14:paraId="6BC335A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3AED5062" w14:textId="374D73B1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314</w:t>
            </w:r>
          </w:p>
        </w:tc>
        <w:tc>
          <w:tcPr>
            <w:tcW w:w="289" w:type="dxa"/>
          </w:tcPr>
          <w:p w14:paraId="3D3192D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31DB611B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28</w:t>
            </w:r>
          </w:p>
        </w:tc>
      </w:tr>
      <w:tr w:rsidR="000B0594" w:rsidRPr="00B62FCB" w14:paraId="36E01F81" w14:textId="77777777" w:rsidTr="009F4324">
        <w:trPr>
          <w:cantSplit/>
        </w:trPr>
        <w:tc>
          <w:tcPr>
            <w:tcW w:w="3759" w:type="dxa"/>
          </w:tcPr>
          <w:p w14:paraId="69ECF0F6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41E5027B" w14:textId="1A76201C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/>
                <w:sz w:val="29"/>
                <w:szCs w:val="29"/>
              </w:rPr>
              <w:t>8,132</w:t>
            </w:r>
          </w:p>
        </w:tc>
        <w:tc>
          <w:tcPr>
            <w:tcW w:w="293" w:type="dxa"/>
          </w:tcPr>
          <w:p w14:paraId="099CFEDB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66E9C6B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6</w:t>
            </w:r>
            <w:r w:rsidRPr="00B62FCB">
              <w:rPr>
                <w:rFonts w:ascii="Angsana New" w:hAnsi="Angsana New"/>
                <w:sz w:val="29"/>
                <w:szCs w:val="29"/>
              </w:rPr>
              <w:t>,</w:t>
            </w:r>
            <w:r w:rsidRPr="00B62FCB">
              <w:rPr>
                <w:rFonts w:ascii="Angsana New" w:hAnsi="Angsana New" w:hint="cs"/>
                <w:sz w:val="29"/>
                <w:szCs w:val="29"/>
              </w:rPr>
              <w:t>868</w:t>
            </w:r>
          </w:p>
        </w:tc>
        <w:tc>
          <w:tcPr>
            <w:tcW w:w="290" w:type="dxa"/>
          </w:tcPr>
          <w:p w14:paraId="31783172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6B0D9E48" w14:textId="0C23506D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1,118</w:t>
            </w:r>
          </w:p>
        </w:tc>
        <w:tc>
          <w:tcPr>
            <w:tcW w:w="289" w:type="dxa"/>
          </w:tcPr>
          <w:p w14:paraId="047E0F05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2E4C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461</w:t>
            </w:r>
          </w:p>
        </w:tc>
      </w:tr>
      <w:tr w:rsidR="000B0594" w:rsidRPr="00B62FCB" w14:paraId="4942E259" w14:textId="77777777" w:rsidTr="009F4324">
        <w:trPr>
          <w:cantSplit/>
        </w:trPr>
        <w:tc>
          <w:tcPr>
            <w:tcW w:w="3759" w:type="dxa"/>
          </w:tcPr>
          <w:p w14:paraId="4F257719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ดอกเบี้ยค้างจ่าย</w:t>
            </w:r>
          </w:p>
        </w:tc>
        <w:tc>
          <w:tcPr>
            <w:tcW w:w="1274" w:type="dxa"/>
          </w:tcPr>
          <w:p w14:paraId="6B56CEC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293" w:type="dxa"/>
          </w:tcPr>
          <w:p w14:paraId="7C467F54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378FA2C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1C65012B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69EA83AB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89" w:type="dxa"/>
          </w:tcPr>
          <w:p w14:paraId="64CA280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A6ED735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0B0594" w:rsidRPr="00B62FCB" w14:paraId="7880FE9F" w14:textId="77777777" w:rsidTr="009F4324">
        <w:trPr>
          <w:cantSplit/>
        </w:trPr>
        <w:tc>
          <w:tcPr>
            <w:tcW w:w="3759" w:type="dxa"/>
          </w:tcPr>
          <w:p w14:paraId="25F23EDC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59623F2F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291ECFEF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1E1BBFD8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299B87E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4EB978DE" w14:textId="6CB25B0B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392</w:t>
            </w:r>
          </w:p>
        </w:tc>
        <w:tc>
          <w:tcPr>
            <w:tcW w:w="289" w:type="dxa"/>
          </w:tcPr>
          <w:p w14:paraId="3C5EAF38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1774D7A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1,266</w:t>
            </w:r>
          </w:p>
        </w:tc>
      </w:tr>
      <w:tr w:rsidR="000B0594" w:rsidRPr="00B62FCB" w14:paraId="21544791" w14:textId="77777777" w:rsidTr="009F4324">
        <w:trPr>
          <w:cantSplit/>
        </w:trPr>
        <w:tc>
          <w:tcPr>
            <w:tcW w:w="3759" w:type="dxa"/>
          </w:tcPr>
          <w:p w14:paraId="07B51061" w14:textId="5300F998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841FB08" w14:textId="53184FC3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</w:t>
            </w:r>
          </w:p>
        </w:tc>
        <w:tc>
          <w:tcPr>
            <w:tcW w:w="293" w:type="dxa"/>
          </w:tcPr>
          <w:p w14:paraId="264838AD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BB3055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</w:rPr>
              <w:t>18</w:t>
            </w:r>
          </w:p>
        </w:tc>
        <w:tc>
          <w:tcPr>
            <w:tcW w:w="290" w:type="dxa"/>
          </w:tcPr>
          <w:p w14:paraId="5DE18352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2F77C605" w14:textId="0343B9BC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</w:t>
            </w:r>
          </w:p>
        </w:tc>
        <w:tc>
          <w:tcPr>
            <w:tcW w:w="289" w:type="dxa"/>
          </w:tcPr>
          <w:p w14:paraId="20F4708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C8CD1A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18</w:t>
            </w:r>
          </w:p>
        </w:tc>
      </w:tr>
      <w:tr w:rsidR="000B0594" w:rsidRPr="00B62FCB" w14:paraId="1AD030E1" w14:textId="77777777" w:rsidTr="009F4324">
        <w:trPr>
          <w:cantSplit/>
        </w:trPr>
        <w:tc>
          <w:tcPr>
            <w:tcW w:w="3759" w:type="dxa"/>
          </w:tcPr>
          <w:p w14:paraId="394A533A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367B1D5" w14:textId="5C199823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59</w:t>
            </w:r>
          </w:p>
        </w:tc>
        <w:tc>
          <w:tcPr>
            <w:tcW w:w="293" w:type="dxa"/>
          </w:tcPr>
          <w:p w14:paraId="6C1E2971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C28D80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18</w:t>
            </w:r>
          </w:p>
        </w:tc>
        <w:tc>
          <w:tcPr>
            <w:tcW w:w="290" w:type="dxa"/>
          </w:tcPr>
          <w:p w14:paraId="25F34CE5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1D9BF51" w14:textId="503A39D1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451</w:t>
            </w:r>
          </w:p>
        </w:tc>
        <w:tc>
          <w:tcPr>
            <w:tcW w:w="289" w:type="dxa"/>
          </w:tcPr>
          <w:p w14:paraId="198D3CE7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5A661F6B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1,284</w:t>
            </w:r>
          </w:p>
        </w:tc>
      </w:tr>
      <w:tr w:rsidR="000B0594" w:rsidRPr="00B62FCB" w14:paraId="654F4289" w14:textId="77777777" w:rsidTr="009F4324">
        <w:trPr>
          <w:cantSplit/>
        </w:trPr>
        <w:tc>
          <w:tcPr>
            <w:tcW w:w="3759" w:type="dxa"/>
          </w:tcPr>
          <w:p w14:paraId="3FEFD585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EDF287B" w14:textId="448659C3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8,191</w:t>
            </w:r>
          </w:p>
        </w:tc>
        <w:tc>
          <w:tcPr>
            <w:tcW w:w="293" w:type="dxa"/>
          </w:tcPr>
          <w:p w14:paraId="0220D65F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40CCAC57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6,886</w:t>
            </w:r>
          </w:p>
        </w:tc>
        <w:tc>
          <w:tcPr>
            <w:tcW w:w="290" w:type="dxa"/>
          </w:tcPr>
          <w:p w14:paraId="06FC576F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9B2EEEE" w14:textId="107CC493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>
              <w:rPr>
                <w:rFonts w:ascii="Angsana New" w:hAnsi="Angsana New"/>
                <w:bCs/>
                <w:sz w:val="29"/>
                <w:szCs w:val="29"/>
              </w:rPr>
              <w:t>1,569</w:t>
            </w:r>
          </w:p>
        </w:tc>
        <w:tc>
          <w:tcPr>
            <w:tcW w:w="289" w:type="dxa"/>
          </w:tcPr>
          <w:p w14:paraId="0084DD6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2D9F9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1,745</w:t>
            </w:r>
          </w:p>
        </w:tc>
      </w:tr>
      <w:tr w:rsidR="000B0594" w:rsidRPr="00B62FCB" w14:paraId="0E2DC065" w14:textId="77777777" w:rsidTr="009F4324">
        <w:trPr>
          <w:cantSplit/>
        </w:trPr>
        <w:tc>
          <w:tcPr>
            <w:tcW w:w="3759" w:type="dxa"/>
          </w:tcPr>
          <w:p w14:paraId="0CC6972A" w14:textId="77777777" w:rsidR="000B0594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  <w:p w14:paraId="3EB1B046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74" w:type="dxa"/>
          </w:tcPr>
          <w:p w14:paraId="41C43F1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3" w:type="dxa"/>
          </w:tcPr>
          <w:p w14:paraId="20B5A1D6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730E5CF7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091161DA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7AE38DE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06C6FEF5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1B2FA73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0B0594" w:rsidRPr="00B62FCB" w14:paraId="4CB9ACA8" w14:textId="77777777" w:rsidTr="008D2259">
        <w:trPr>
          <w:cantSplit/>
        </w:trPr>
        <w:tc>
          <w:tcPr>
            <w:tcW w:w="3759" w:type="dxa"/>
          </w:tcPr>
          <w:p w14:paraId="2CB86456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lastRenderedPageBreak/>
              <w:t>เงินกู้ยืมระยะสั้น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38EDF44F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3" w:type="dxa"/>
          </w:tcPr>
          <w:p w14:paraId="1BC255F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0968A15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0E02AB2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176CA627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3E2ED56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25BC87F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0B0594" w:rsidRPr="00B62FCB" w14:paraId="5FC49635" w14:textId="77777777" w:rsidTr="009F4324">
        <w:trPr>
          <w:cantSplit/>
        </w:trPr>
        <w:tc>
          <w:tcPr>
            <w:tcW w:w="3759" w:type="dxa"/>
          </w:tcPr>
          <w:p w14:paraId="0A218845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43756D5F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0AF1B918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7656908D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right="85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0" w:type="dxa"/>
          </w:tcPr>
          <w:p w14:paraId="71F47252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49D2B2CB" w14:textId="07CDE7EB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116,250</w:t>
            </w:r>
          </w:p>
        </w:tc>
        <w:tc>
          <w:tcPr>
            <w:tcW w:w="289" w:type="dxa"/>
          </w:tcPr>
          <w:p w14:paraId="3321EB17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3744A6E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89,000</w:t>
            </w:r>
          </w:p>
        </w:tc>
      </w:tr>
      <w:tr w:rsidR="000B0594" w:rsidRPr="00B62FCB" w14:paraId="5F94E6BC" w14:textId="77777777" w:rsidTr="009F4324">
        <w:trPr>
          <w:cantSplit/>
        </w:trPr>
        <w:tc>
          <w:tcPr>
            <w:tcW w:w="3759" w:type="dxa"/>
          </w:tcPr>
          <w:p w14:paraId="13C34D5E" w14:textId="39A1CDBF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กิจการที่เกี่ยวข้องกันอื่น</w:t>
            </w:r>
            <w:r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ๆ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67BC805" w14:textId="5D622210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950</w:t>
            </w:r>
          </w:p>
        </w:tc>
        <w:tc>
          <w:tcPr>
            <w:tcW w:w="293" w:type="dxa"/>
          </w:tcPr>
          <w:p w14:paraId="15B53C7D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4DE44A0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8,000</w:t>
            </w:r>
          </w:p>
        </w:tc>
        <w:tc>
          <w:tcPr>
            <w:tcW w:w="290" w:type="dxa"/>
          </w:tcPr>
          <w:p w14:paraId="3DFB9753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7E925E3" w14:textId="11567F53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950</w:t>
            </w:r>
          </w:p>
        </w:tc>
        <w:tc>
          <w:tcPr>
            <w:tcW w:w="289" w:type="dxa"/>
          </w:tcPr>
          <w:p w14:paraId="465F7465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7011524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8,000</w:t>
            </w:r>
          </w:p>
        </w:tc>
      </w:tr>
      <w:tr w:rsidR="000B0594" w:rsidRPr="00B62FCB" w14:paraId="603DE1AF" w14:textId="77777777" w:rsidTr="009F4324">
        <w:trPr>
          <w:cantSplit/>
        </w:trPr>
        <w:tc>
          <w:tcPr>
            <w:tcW w:w="3759" w:type="dxa"/>
          </w:tcPr>
          <w:p w14:paraId="6E64A046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25657F70" w14:textId="5950786D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950</w:t>
            </w:r>
          </w:p>
        </w:tc>
        <w:tc>
          <w:tcPr>
            <w:tcW w:w="293" w:type="dxa"/>
          </w:tcPr>
          <w:p w14:paraId="41D6B5A4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503392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sz w:val="29"/>
                <w:szCs w:val="29"/>
              </w:rPr>
              <w:t>8,000</w:t>
            </w:r>
          </w:p>
        </w:tc>
        <w:tc>
          <w:tcPr>
            <w:tcW w:w="290" w:type="dxa"/>
          </w:tcPr>
          <w:p w14:paraId="47B39E0D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50C32440" w14:textId="09D6F8BD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117,200</w:t>
            </w:r>
          </w:p>
        </w:tc>
        <w:tc>
          <w:tcPr>
            <w:tcW w:w="289" w:type="dxa"/>
          </w:tcPr>
          <w:p w14:paraId="695288AF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</w:tcBorders>
          </w:tcPr>
          <w:p w14:paraId="1E528ED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97,000</w:t>
            </w:r>
          </w:p>
        </w:tc>
      </w:tr>
      <w:tr w:rsidR="000B0594" w:rsidRPr="00B62FCB" w14:paraId="4D8093FA" w14:textId="77777777" w:rsidTr="00160870">
        <w:trPr>
          <w:cantSplit/>
          <w:trHeight w:val="57"/>
        </w:trPr>
        <w:tc>
          <w:tcPr>
            <w:tcW w:w="3759" w:type="dxa"/>
          </w:tcPr>
          <w:p w14:paraId="4107D6C8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07"/>
              </w:tabs>
              <w:ind w:right="-108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64C7992F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3" w:type="dxa"/>
          </w:tcPr>
          <w:p w14:paraId="584C9ACE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0DDBBEE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42379D9A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6AA5F62F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9" w:type="dxa"/>
          </w:tcPr>
          <w:p w14:paraId="7BE24FB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double" w:sz="4" w:space="0" w:color="auto"/>
            </w:tcBorders>
          </w:tcPr>
          <w:p w14:paraId="3419669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B0594" w:rsidRPr="00B62FCB" w14:paraId="13F757F4" w14:textId="77777777" w:rsidTr="009F4324">
        <w:trPr>
          <w:cantSplit/>
        </w:trPr>
        <w:tc>
          <w:tcPr>
            <w:tcW w:w="3759" w:type="dxa"/>
          </w:tcPr>
          <w:p w14:paraId="58B9CCB7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6AEF5BB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293" w:type="dxa"/>
          </w:tcPr>
          <w:p w14:paraId="7B9EC0D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1458E308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310A652D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76D83CD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60A23D7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4B1C33A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0B0594" w:rsidRPr="00B62FCB" w14:paraId="3BF1BF92" w14:textId="77777777" w:rsidTr="009F4324">
        <w:trPr>
          <w:cantSplit/>
        </w:trPr>
        <w:tc>
          <w:tcPr>
            <w:tcW w:w="3759" w:type="dxa"/>
          </w:tcPr>
          <w:p w14:paraId="12F5F8E5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ครบกำหนดชำระภายในหนึ่งปี</w:t>
            </w:r>
          </w:p>
        </w:tc>
        <w:tc>
          <w:tcPr>
            <w:tcW w:w="1274" w:type="dxa"/>
          </w:tcPr>
          <w:p w14:paraId="015A271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93" w:type="dxa"/>
          </w:tcPr>
          <w:p w14:paraId="7A9A2BD0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078FCCF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32B5FAAA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0A5E1FAE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57F21A78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7DEE59A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</w:p>
        </w:tc>
      </w:tr>
      <w:tr w:rsidR="000B0594" w:rsidRPr="00B62FCB" w14:paraId="422F56A8" w14:textId="77777777" w:rsidTr="009F4324">
        <w:trPr>
          <w:cantSplit/>
        </w:trPr>
        <w:tc>
          <w:tcPr>
            <w:tcW w:w="3759" w:type="dxa"/>
          </w:tcPr>
          <w:p w14:paraId="444F1988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299359EA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14ED21E1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68396D3B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7E206EFC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3D4EB1BB" w14:textId="6E5C199C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2,918</w:t>
            </w:r>
          </w:p>
        </w:tc>
        <w:tc>
          <w:tcPr>
            <w:tcW w:w="289" w:type="dxa"/>
          </w:tcPr>
          <w:p w14:paraId="0F053A43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5698E25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2,814</w:t>
            </w:r>
          </w:p>
        </w:tc>
      </w:tr>
      <w:tr w:rsidR="000B0594" w:rsidRPr="00B62FCB" w14:paraId="0C36CB14" w14:textId="77777777" w:rsidTr="009F4324">
        <w:trPr>
          <w:cantSplit/>
        </w:trPr>
        <w:tc>
          <w:tcPr>
            <w:tcW w:w="3759" w:type="dxa"/>
          </w:tcPr>
          <w:p w14:paraId="2D1C2FF7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D68F4C4" w14:textId="13158448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1,008</w:t>
            </w:r>
          </w:p>
        </w:tc>
        <w:tc>
          <w:tcPr>
            <w:tcW w:w="293" w:type="dxa"/>
          </w:tcPr>
          <w:p w14:paraId="2E82DB78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D2A636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869</w:t>
            </w:r>
          </w:p>
        </w:tc>
        <w:tc>
          <w:tcPr>
            <w:tcW w:w="290" w:type="dxa"/>
          </w:tcPr>
          <w:p w14:paraId="0E3389CF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A3A908E" w14:textId="6BCE4B3A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1,008</w:t>
            </w:r>
          </w:p>
        </w:tc>
        <w:tc>
          <w:tcPr>
            <w:tcW w:w="289" w:type="dxa"/>
          </w:tcPr>
          <w:p w14:paraId="63C886E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1EED2F28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869</w:t>
            </w:r>
          </w:p>
        </w:tc>
      </w:tr>
      <w:tr w:rsidR="000B0594" w:rsidRPr="00B62FCB" w14:paraId="2CF76929" w14:textId="77777777" w:rsidTr="009F4324">
        <w:trPr>
          <w:cantSplit/>
        </w:trPr>
        <w:tc>
          <w:tcPr>
            <w:tcW w:w="3759" w:type="dxa"/>
          </w:tcPr>
          <w:p w14:paraId="2D1984ED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470D3696" w14:textId="00B20E55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1,008</w:t>
            </w:r>
          </w:p>
        </w:tc>
        <w:tc>
          <w:tcPr>
            <w:tcW w:w="293" w:type="dxa"/>
          </w:tcPr>
          <w:p w14:paraId="60F40510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C73183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869</w:t>
            </w:r>
          </w:p>
        </w:tc>
        <w:tc>
          <w:tcPr>
            <w:tcW w:w="290" w:type="dxa"/>
          </w:tcPr>
          <w:p w14:paraId="3674FB4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40D8B1F4" w14:textId="3ED3E749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3,926</w:t>
            </w:r>
          </w:p>
        </w:tc>
        <w:tc>
          <w:tcPr>
            <w:tcW w:w="289" w:type="dxa"/>
          </w:tcPr>
          <w:p w14:paraId="542FAB57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D104E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3,683</w:t>
            </w:r>
          </w:p>
        </w:tc>
      </w:tr>
      <w:tr w:rsidR="000B0594" w:rsidRPr="00B62FCB" w14:paraId="6E047EE1" w14:textId="77777777" w:rsidTr="009F4324">
        <w:trPr>
          <w:cantSplit/>
        </w:trPr>
        <w:tc>
          <w:tcPr>
            <w:tcW w:w="3759" w:type="dxa"/>
          </w:tcPr>
          <w:p w14:paraId="2A8A2828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B62FCB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ครบกำหนดชำระหลังจากหนึ่งปี</w:t>
            </w:r>
          </w:p>
        </w:tc>
        <w:tc>
          <w:tcPr>
            <w:tcW w:w="1274" w:type="dxa"/>
          </w:tcPr>
          <w:p w14:paraId="11334D57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93" w:type="dxa"/>
          </w:tcPr>
          <w:p w14:paraId="782ACF0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1D554A3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290" w:type="dxa"/>
          </w:tcPr>
          <w:p w14:paraId="6C0DC207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66D9656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  <w:highlight w:val="yellow"/>
              </w:rPr>
            </w:pPr>
          </w:p>
        </w:tc>
        <w:tc>
          <w:tcPr>
            <w:tcW w:w="289" w:type="dxa"/>
          </w:tcPr>
          <w:p w14:paraId="3D13F8C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423B0A3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</w:tr>
      <w:tr w:rsidR="000B0594" w:rsidRPr="00B62FCB" w14:paraId="1BE16A8C" w14:textId="77777777" w:rsidTr="009F4324">
        <w:trPr>
          <w:cantSplit/>
        </w:trPr>
        <w:tc>
          <w:tcPr>
            <w:tcW w:w="3759" w:type="dxa"/>
          </w:tcPr>
          <w:p w14:paraId="3D846AD6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74" w:type="dxa"/>
          </w:tcPr>
          <w:p w14:paraId="1C035934" w14:textId="77777777" w:rsidR="000B0594" w:rsidRPr="00B62FCB" w:rsidRDefault="000B0594" w:rsidP="000B0594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93" w:type="dxa"/>
          </w:tcPr>
          <w:p w14:paraId="4781E1FA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</w:tcPr>
          <w:p w14:paraId="5CC7159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62FCB">
              <w:rPr>
                <w:rFonts w:ascii="Angsana New" w:hAnsi="Angsana New"/>
                <w:sz w:val="29"/>
                <w:szCs w:val="29"/>
                <w:cs/>
              </w:rPr>
              <w:t xml:space="preserve">        -</w:t>
            </w:r>
          </w:p>
        </w:tc>
        <w:tc>
          <w:tcPr>
            <w:tcW w:w="290" w:type="dxa"/>
          </w:tcPr>
          <w:p w14:paraId="5C94905B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</w:tcPr>
          <w:p w14:paraId="4A72E3FA" w14:textId="61597709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39,635</w:t>
            </w:r>
          </w:p>
        </w:tc>
        <w:tc>
          <w:tcPr>
            <w:tcW w:w="289" w:type="dxa"/>
          </w:tcPr>
          <w:p w14:paraId="34A0BD65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</w:tcPr>
          <w:p w14:paraId="158EA1C9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41,837</w:t>
            </w:r>
          </w:p>
        </w:tc>
      </w:tr>
      <w:tr w:rsidR="000B0594" w:rsidRPr="00B62FCB" w14:paraId="7ABC51D5" w14:textId="77777777" w:rsidTr="009F4324">
        <w:trPr>
          <w:cantSplit/>
        </w:trPr>
        <w:tc>
          <w:tcPr>
            <w:tcW w:w="3759" w:type="dxa"/>
          </w:tcPr>
          <w:p w14:paraId="31C13E20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D790D1E" w14:textId="1DFE5C5B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11,871</w:t>
            </w:r>
          </w:p>
        </w:tc>
        <w:tc>
          <w:tcPr>
            <w:tcW w:w="293" w:type="dxa"/>
          </w:tcPr>
          <w:p w14:paraId="07F91A48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7A72029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11,038</w:t>
            </w:r>
          </w:p>
        </w:tc>
        <w:tc>
          <w:tcPr>
            <w:tcW w:w="290" w:type="dxa"/>
          </w:tcPr>
          <w:p w14:paraId="02DA2ACF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06A8F37C" w14:textId="380CE308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11,871</w:t>
            </w:r>
          </w:p>
        </w:tc>
        <w:tc>
          <w:tcPr>
            <w:tcW w:w="289" w:type="dxa"/>
          </w:tcPr>
          <w:p w14:paraId="1A919CF1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auto"/>
            </w:tcBorders>
          </w:tcPr>
          <w:p w14:paraId="5F3E7932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11,038</w:t>
            </w:r>
          </w:p>
        </w:tc>
      </w:tr>
      <w:tr w:rsidR="000B0594" w:rsidRPr="00B62FCB" w14:paraId="00129DBF" w14:textId="77777777" w:rsidTr="009F4324">
        <w:trPr>
          <w:cantSplit/>
        </w:trPr>
        <w:tc>
          <w:tcPr>
            <w:tcW w:w="3759" w:type="dxa"/>
          </w:tcPr>
          <w:p w14:paraId="259C58A8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7A01FDAB" w14:textId="5B85607C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11,871</w:t>
            </w:r>
          </w:p>
        </w:tc>
        <w:tc>
          <w:tcPr>
            <w:tcW w:w="293" w:type="dxa"/>
          </w:tcPr>
          <w:p w14:paraId="396D84C1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98AAEDD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11,038</w:t>
            </w:r>
          </w:p>
        </w:tc>
        <w:tc>
          <w:tcPr>
            <w:tcW w:w="290" w:type="dxa"/>
          </w:tcPr>
          <w:p w14:paraId="18632A75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2F6079A3" w14:textId="66AD1479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51,506</w:t>
            </w:r>
          </w:p>
        </w:tc>
        <w:tc>
          <w:tcPr>
            <w:tcW w:w="289" w:type="dxa"/>
          </w:tcPr>
          <w:p w14:paraId="23271F5C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AC84A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52,875</w:t>
            </w:r>
          </w:p>
        </w:tc>
      </w:tr>
      <w:tr w:rsidR="000B0594" w:rsidRPr="00B62FCB" w14:paraId="70DADEF8" w14:textId="77777777" w:rsidTr="009F4324">
        <w:trPr>
          <w:cantSplit/>
        </w:trPr>
        <w:tc>
          <w:tcPr>
            <w:tcW w:w="3759" w:type="dxa"/>
          </w:tcPr>
          <w:p w14:paraId="653A5A36" w14:textId="77777777" w:rsidR="000B0594" w:rsidRPr="00B62FCB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29"/>
                <w:szCs w:val="29"/>
                <w:cs/>
              </w:rPr>
            </w:pPr>
            <w:r w:rsidRPr="00B62FCB">
              <w:rPr>
                <w:rFonts w:ascii="Angsana New" w:hAnsi="Angsana New" w:hint="cs"/>
                <w:sz w:val="29"/>
                <w:szCs w:val="29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0AA3C1CF" w14:textId="530F3328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12,879</w:t>
            </w:r>
          </w:p>
        </w:tc>
        <w:tc>
          <w:tcPr>
            <w:tcW w:w="293" w:type="dxa"/>
          </w:tcPr>
          <w:p w14:paraId="474ECA70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34B8F2EB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11,907</w:t>
            </w:r>
          </w:p>
        </w:tc>
        <w:tc>
          <w:tcPr>
            <w:tcW w:w="290" w:type="dxa"/>
          </w:tcPr>
          <w:p w14:paraId="364BFF1B" w14:textId="77777777" w:rsidR="000B0594" w:rsidRPr="00B62FCB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29"/>
                <w:szCs w:val="29"/>
                <w:cs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C869191" w14:textId="6211F2DD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55,432</w:t>
            </w:r>
          </w:p>
        </w:tc>
        <w:tc>
          <w:tcPr>
            <w:tcW w:w="289" w:type="dxa"/>
          </w:tcPr>
          <w:p w14:paraId="718B2A96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ED9E34" w14:textId="77777777" w:rsidR="000B0594" w:rsidRPr="00B62FCB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B62FCB">
              <w:rPr>
                <w:rFonts w:ascii="Angsana New" w:hAnsi="Angsana New"/>
                <w:bCs/>
                <w:sz w:val="29"/>
                <w:szCs w:val="29"/>
              </w:rPr>
              <w:t>56,558</w:t>
            </w:r>
          </w:p>
        </w:tc>
      </w:tr>
    </w:tbl>
    <w:p w14:paraId="17A8C523" w14:textId="77777777" w:rsidR="00D168E5" w:rsidRPr="00D168E5" w:rsidRDefault="00D168E5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62453A64" w14:textId="77777777" w:rsidR="009A4873" w:rsidRDefault="009A4873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A4E8D06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F8366D2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7EAC503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A4FD074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FFA852F" w14:textId="77777777" w:rsidR="00B62FCB" w:rsidRDefault="00B62FCB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CC48D53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EF9BED3" w14:textId="77777777" w:rsid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E94443E" w14:textId="77777777" w:rsidR="00B62FCB" w:rsidRDefault="00B62FCB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09F8FA1" w14:textId="0D5552FB" w:rsidR="001468CC" w:rsidRDefault="001468CC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C2BB1">
        <w:rPr>
          <w:rFonts w:ascii="Angsana New" w:hAnsi="Angsana New"/>
          <w:spacing w:val="2"/>
          <w:sz w:val="30"/>
          <w:szCs w:val="30"/>
          <w:cs/>
        </w:rPr>
        <w:lastRenderedPageBreak/>
        <w:t>รายการเคลื่อนไหวระหว่าง</w:t>
      </w:r>
      <w:r w:rsidR="00D9656E" w:rsidRPr="003C2BB1">
        <w:rPr>
          <w:rFonts w:ascii="Angsana New" w:hAnsi="Angsana New" w:hint="cs"/>
          <w:spacing w:val="2"/>
          <w:sz w:val="30"/>
          <w:szCs w:val="30"/>
          <w:cs/>
        </w:rPr>
        <w:t>งวด</w:t>
      </w:r>
      <w:r w:rsidR="00452BB1">
        <w:rPr>
          <w:rFonts w:ascii="Angsana New" w:hAnsi="Angsana New" w:hint="cs"/>
          <w:spacing w:val="2"/>
          <w:sz w:val="30"/>
          <w:szCs w:val="30"/>
          <w:cs/>
        </w:rPr>
        <w:t>เก้า</w:t>
      </w:r>
      <w:r w:rsidR="00D9656E" w:rsidRPr="003C2BB1">
        <w:rPr>
          <w:rFonts w:ascii="Angsana New" w:hAnsi="Angsana New" w:hint="cs"/>
          <w:spacing w:val="2"/>
          <w:sz w:val="30"/>
          <w:szCs w:val="30"/>
          <w:cs/>
        </w:rPr>
        <w:t>เดือน</w:t>
      </w:r>
      <w:r w:rsidRPr="003C2BB1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FE62F8">
        <w:rPr>
          <w:rFonts w:ascii="Angsana New" w:hAnsi="Angsana New"/>
          <w:spacing w:val="2"/>
          <w:sz w:val="30"/>
          <w:szCs w:val="30"/>
        </w:rPr>
        <w:t xml:space="preserve">30 </w:t>
      </w:r>
      <w:r w:rsidR="00452BB1">
        <w:rPr>
          <w:rFonts w:ascii="Angsana New" w:hAnsi="Angsana New" w:hint="cs"/>
          <w:spacing w:val="2"/>
          <w:sz w:val="30"/>
          <w:szCs w:val="30"/>
          <w:cs/>
        </w:rPr>
        <w:t>กันย</w:t>
      </w:r>
      <w:r w:rsidR="00FE62F8">
        <w:rPr>
          <w:rFonts w:ascii="Angsana New" w:hAnsi="Angsana New" w:hint="cs"/>
          <w:spacing w:val="2"/>
          <w:sz w:val="30"/>
          <w:szCs w:val="30"/>
          <w:cs/>
        </w:rPr>
        <w:t>ายน</w:t>
      </w:r>
      <w:r w:rsidR="00DB16BA" w:rsidRPr="003C2BB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77AF6" w:rsidRPr="003C2BB1">
        <w:rPr>
          <w:rFonts w:ascii="Angsana New" w:hAnsi="Angsana New"/>
          <w:spacing w:val="2"/>
          <w:sz w:val="30"/>
          <w:szCs w:val="30"/>
        </w:rPr>
        <w:t>2568</w:t>
      </w:r>
      <w:r w:rsidR="00DB16BA" w:rsidRPr="003C2BB1">
        <w:rPr>
          <w:rFonts w:ascii="Angsana New" w:hAnsi="Angsana New"/>
          <w:spacing w:val="2"/>
          <w:sz w:val="30"/>
          <w:szCs w:val="30"/>
        </w:rPr>
        <w:t xml:space="preserve"> </w:t>
      </w:r>
      <w:r w:rsidR="00DB16BA" w:rsidRPr="003C2BB1">
        <w:rPr>
          <w:rFonts w:ascii="Angsana New" w:hAnsi="Angsana New"/>
          <w:spacing w:val="2"/>
          <w:sz w:val="30"/>
          <w:szCs w:val="30"/>
          <w:cs/>
        </w:rPr>
        <w:t xml:space="preserve">และ </w:t>
      </w:r>
      <w:r w:rsidR="00DB16BA" w:rsidRPr="003C2BB1">
        <w:rPr>
          <w:rFonts w:ascii="Angsana New" w:hAnsi="Angsana New"/>
          <w:spacing w:val="2"/>
          <w:sz w:val="30"/>
          <w:szCs w:val="30"/>
        </w:rPr>
        <w:t>256</w:t>
      </w:r>
      <w:r w:rsidR="00577AF6" w:rsidRPr="003C2BB1">
        <w:rPr>
          <w:rFonts w:ascii="Angsana New" w:hAnsi="Angsana New"/>
          <w:spacing w:val="2"/>
          <w:sz w:val="30"/>
          <w:szCs w:val="30"/>
        </w:rPr>
        <w:t>7</w:t>
      </w:r>
      <w:r w:rsidRPr="003C2BB1">
        <w:rPr>
          <w:rFonts w:ascii="Angsana New" w:hAnsi="Angsana New"/>
          <w:spacing w:val="2"/>
          <w:sz w:val="30"/>
          <w:szCs w:val="30"/>
        </w:rPr>
        <w:t xml:space="preserve"> </w:t>
      </w:r>
      <w:r w:rsidR="00157D58" w:rsidRPr="003C2BB1">
        <w:rPr>
          <w:rFonts w:ascii="Angsana New" w:hAnsi="Angsana New" w:hint="cs"/>
          <w:spacing w:val="2"/>
          <w:sz w:val="30"/>
          <w:szCs w:val="30"/>
          <w:cs/>
        </w:rPr>
        <w:t>สำหรับเงินให้กู้ยืมระยะสั้นแก่และ</w:t>
      </w:r>
      <w:r w:rsidR="00157D58">
        <w:rPr>
          <w:rFonts w:ascii="Angsana New" w:hAnsi="Angsana New" w:hint="cs"/>
          <w:sz w:val="30"/>
          <w:szCs w:val="30"/>
          <w:cs/>
        </w:rPr>
        <w:t>เงินกู้ยืมระยะสั้นจาก</w:t>
      </w:r>
      <w:r w:rsidR="009D6F4E">
        <w:rPr>
          <w:rFonts w:ascii="Angsana New" w:hAnsi="Angsana New" w:hint="cs"/>
          <w:sz w:val="30"/>
          <w:szCs w:val="30"/>
          <w:cs/>
        </w:rPr>
        <w:t>กิจการ</w:t>
      </w:r>
      <w:r w:rsidR="00157D58">
        <w:rPr>
          <w:rFonts w:ascii="Angsana New" w:hAnsi="Angsana New" w:hint="cs"/>
          <w:sz w:val="30"/>
          <w:szCs w:val="30"/>
          <w:cs/>
        </w:rPr>
        <w:t>ที่เกี่ยวข้องกันมีดังนี</w:t>
      </w:r>
      <w:r w:rsidR="00D168E5">
        <w:rPr>
          <w:rFonts w:ascii="Angsana New" w:hAnsi="Angsana New" w:hint="cs"/>
          <w:sz w:val="30"/>
          <w:szCs w:val="30"/>
          <w:cs/>
        </w:rPr>
        <w:t>้</w:t>
      </w:r>
    </w:p>
    <w:p w14:paraId="5D751AEA" w14:textId="77777777" w:rsidR="007046B7" w:rsidRPr="007046B7" w:rsidRDefault="007046B7" w:rsidP="00D168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017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4479"/>
        <w:gridCol w:w="1219"/>
        <w:gridCol w:w="272"/>
        <w:gridCol w:w="1219"/>
        <w:gridCol w:w="272"/>
        <w:gridCol w:w="1219"/>
        <w:gridCol w:w="272"/>
        <w:gridCol w:w="1219"/>
      </w:tblGrid>
      <w:tr w:rsidR="001468CC" w:rsidRPr="00F51F88" w14:paraId="48A81537" w14:textId="77777777" w:rsidTr="00D16572">
        <w:trPr>
          <w:cantSplit/>
          <w:tblHeader/>
        </w:trPr>
        <w:tc>
          <w:tcPr>
            <w:tcW w:w="4479" w:type="dxa"/>
          </w:tcPr>
          <w:p w14:paraId="4455EB01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92" w:type="dxa"/>
            <w:gridSpan w:val="7"/>
            <w:tcBorders>
              <w:bottom w:val="single" w:sz="4" w:space="0" w:color="auto"/>
            </w:tcBorders>
          </w:tcPr>
          <w:p w14:paraId="2F256533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468CC" w:rsidRPr="00F51F88" w14:paraId="0053A0AF" w14:textId="77777777" w:rsidTr="00D16572">
        <w:trPr>
          <w:cantSplit/>
          <w:tblHeader/>
        </w:trPr>
        <w:tc>
          <w:tcPr>
            <w:tcW w:w="4479" w:type="dxa"/>
          </w:tcPr>
          <w:p w14:paraId="7342C7F4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0" w:type="dxa"/>
            <w:gridSpan w:val="3"/>
            <w:tcBorders>
              <w:bottom w:val="single" w:sz="4" w:space="0" w:color="auto"/>
            </w:tcBorders>
          </w:tcPr>
          <w:p w14:paraId="63FDC7D6" w14:textId="77777777" w:rsidR="001468CC" w:rsidRPr="008F38E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19E841AC" w14:textId="77777777" w:rsidR="001468CC" w:rsidRPr="00D413D6" w:rsidRDefault="001468CC" w:rsidP="001468C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0" w:type="dxa"/>
            <w:gridSpan w:val="3"/>
            <w:tcBorders>
              <w:bottom w:val="single" w:sz="4" w:space="0" w:color="auto"/>
            </w:tcBorders>
          </w:tcPr>
          <w:p w14:paraId="7E2C30A8" w14:textId="77777777" w:rsidR="001468CC" w:rsidRPr="008F38E6" w:rsidRDefault="001468CC" w:rsidP="001468CC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E6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E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7AF6" w:rsidRPr="00F51F88" w14:paraId="604D934C" w14:textId="77777777" w:rsidTr="00D16572">
        <w:trPr>
          <w:cantSplit/>
          <w:tblHeader/>
        </w:trPr>
        <w:tc>
          <w:tcPr>
            <w:tcW w:w="4479" w:type="dxa"/>
          </w:tcPr>
          <w:p w14:paraId="23481299" w14:textId="77777777" w:rsidR="00577AF6" w:rsidRPr="00D413D6" w:rsidRDefault="00577AF6" w:rsidP="00577A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EFE33D4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19170F61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4B5BB08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6AD4DD9F" w14:textId="77777777" w:rsidR="00577AF6" w:rsidRPr="00D413D6" w:rsidRDefault="00577AF6" w:rsidP="00577AF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347140D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14:paraId="58D8F0CA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59A6CD3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B16BA" w:rsidRPr="00E24209" w14:paraId="5456435F" w14:textId="77777777" w:rsidTr="00D16572">
        <w:trPr>
          <w:cantSplit/>
        </w:trPr>
        <w:tc>
          <w:tcPr>
            <w:tcW w:w="4479" w:type="dxa"/>
          </w:tcPr>
          <w:p w14:paraId="1B18B0BD" w14:textId="31EE7902" w:rsidR="00DB16BA" w:rsidRPr="00307660" w:rsidRDefault="00DB16BA" w:rsidP="0030766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  <w:r w:rsidR="008A11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(ตั๋วสัญญาใช้เงิน</w:t>
            </w:r>
            <w:r w:rsidR="00D16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="008A11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ไม่มี</w:t>
            </w:r>
            <w:r w:rsidR="002858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D410C3E" w14:textId="77777777"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637F683C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29CEAB1A" w14:textId="77777777" w:rsidR="00DB16BA" w:rsidRPr="00BE06E7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7886CE19" w14:textId="77777777" w:rsidR="00DB16BA" w:rsidRPr="00E24209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69D8420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43E2A0F5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6845AEF8" w14:textId="77777777" w:rsidR="00DB16BA" w:rsidRPr="00E24209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8A1175" w:rsidRPr="00E24209" w14:paraId="3437D22D" w14:textId="77777777" w:rsidTr="00D16572">
        <w:trPr>
          <w:cantSplit/>
        </w:trPr>
        <w:tc>
          <w:tcPr>
            <w:tcW w:w="4479" w:type="dxa"/>
          </w:tcPr>
          <w:p w14:paraId="34E0C6C2" w14:textId="7AA36D4F" w:rsidR="008A1175" w:rsidRPr="00307660" w:rsidRDefault="008A1175" w:rsidP="0030766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และครบกำหนดชำระเมื่อทวงถาม)</w:t>
            </w:r>
          </w:p>
        </w:tc>
        <w:tc>
          <w:tcPr>
            <w:tcW w:w="1219" w:type="dxa"/>
          </w:tcPr>
          <w:p w14:paraId="2E35D299" w14:textId="77777777" w:rsidR="008A1175" w:rsidRPr="00BE06E7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61DD146B" w14:textId="77777777" w:rsidR="008A1175" w:rsidRPr="00E24209" w:rsidRDefault="008A1175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96528BB" w14:textId="77777777" w:rsidR="008A1175" w:rsidRPr="00BE06E7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38D8824C" w14:textId="77777777" w:rsidR="008A1175" w:rsidRPr="00E24209" w:rsidRDefault="008A1175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650B7AE5" w14:textId="77777777" w:rsidR="008A1175" w:rsidRPr="00E24209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2" w:type="dxa"/>
          </w:tcPr>
          <w:p w14:paraId="04768281" w14:textId="77777777" w:rsidR="008A1175" w:rsidRPr="00E24209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</w:tcPr>
          <w:p w14:paraId="51794423" w14:textId="77777777" w:rsidR="008A1175" w:rsidRPr="00E24209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577AF6" w:rsidRPr="00E24209" w14:paraId="62F301CB" w14:textId="77777777" w:rsidTr="00D16572">
        <w:trPr>
          <w:cantSplit/>
        </w:trPr>
        <w:tc>
          <w:tcPr>
            <w:tcW w:w="4479" w:type="dxa"/>
          </w:tcPr>
          <w:p w14:paraId="0C638734" w14:textId="77777777" w:rsidR="00577AF6" w:rsidRPr="00307660" w:rsidRDefault="00577AF6" w:rsidP="0030766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3076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9" w:type="dxa"/>
          </w:tcPr>
          <w:p w14:paraId="61469ABF" w14:textId="77777777" w:rsidR="00577AF6" w:rsidRPr="00452BB1" w:rsidRDefault="00A97D83" w:rsidP="00A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452BB1">
              <w:rPr>
                <w:rFonts w:ascii="Angsana New" w:hAnsi="Angsana New"/>
                <w:sz w:val="30"/>
                <w:szCs w:val="30"/>
              </w:rPr>
              <w:t>92,220</w:t>
            </w:r>
          </w:p>
        </w:tc>
        <w:tc>
          <w:tcPr>
            <w:tcW w:w="272" w:type="dxa"/>
          </w:tcPr>
          <w:p w14:paraId="6CAB8ED0" w14:textId="77777777" w:rsidR="00577AF6" w:rsidRPr="00E24209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C92C451" w14:textId="77777777" w:rsidR="00577AF6" w:rsidRPr="000974AA" w:rsidRDefault="00577AF6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E0941">
              <w:rPr>
                <w:rFonts w:ascii="Angsana New" w:hAnsi="Angsana New"/>
                <w:bCs/>
                <w:sz w:val="30"/>
                <w:szCs w:val="30"/>
              </w:rPr>
              <w:t>37,500</w:t>
            </w:r>
          </w:p>
        </w:tc>
        <w:tc>
          <w:tcPr>
            <w:tcW w:w="272" w:type="dxa"/>
          </w:tcPr>
          <w:p w14:paraId="7582098D" w14:textId="77777777" w:rsidR="00577AF6" w:rsidRPr="00E24209" w:rsidRDefault="00577AF6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18B553EC" w14:textId="77777777" w:rsidR="00577AF6" w:rsidRPr="002C6846" w:rsidRDefault="00A97D83" w:rsidP="00A9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55,720</w:t>
            </w:r>
          </w:p>
        </w:tc>
        <w:tc>
          <w:tcPr>
            <w:tcW w:w="272" w:type="dxa"/>
          </w:tcPr>
          <w:p w14:paraId="7F613536" w14:textId="77777777" w:rsidR="00577AF6" w:rsidRPr="00D413D6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</w:tcPr>
          <w:p w14:paraId="4F434676" w14:textId="77777777" w:rsidR="00577AF6" w:rsidRPr="00DB16BA" w:rsidRDefault="00577AF6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1EAF">
              <w:rPr>
                <w:rFonts w:ascii="Angsana New" w:hAnsi="Angsana New" w:hint="cs"/>
                <w:sz w:val="30"/>
                <w:szCs w:val="30"/>
                <w:cs/>
              </w:rPr>
              <w:t xml:space="preserve">        -</w:t>
            </w:r>
          </w:p>
        </w:tc>
      </w:tr>
      <w:tr w:rsidR="000B0594" w:rsidRPr="00E24209" w14:paraId="6AD5796A" w14:textId="77777777" w:rsidTr="00D16572">
        <w:trPr>
          <w:cantSplit/>
        </w:trPr>
        <w:tc>
          <w:tcPr>
            <w:tcW w:w="4479" w:type="dxa"/>
          </w:tcPr>
          <w:p w14:paraId="1F98BC4A" w14:textId="77777777" w:rsidR="000B0594" w:rsidRPr="00307660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9" w:type="dxa"/>
          </w:tcPr>
          <w:p w14:paraId="417C19CE" w14:textId="1F6A1DBE" w:rsidR="000B0594" w:rsidRPr="00452BB1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  <w:r w:rsidRPr="00F679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272" w:type="dxa"/>
          </w:tcPr>
          <w:p w14:paraId="50F6D325" w14:textId="77777777" w:rsidR="000B0594" w:rsidRPr="00EC7D7C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280F0E15" w14:textId="62081035" w:rsidR="000B0594" w:rsidRPr="004B1EAF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42,280</w:t>
            </w:r>
          </w:p>
        </w:tc>
        <w:tc>
          <w:tcPr>
            <w:tcW w:w="272" w:type="dxa"/>
          </w:tcPr>
          <w:p w14:paraId="649BF4B9" w14:textId="77777777" w:rsidR="000B0594" w:rsidRPr="00EC7D7C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4E0846C8" w14:textId="64034C43" w:rsidR="000B0594" w:rsidRPr="00F679D8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86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251</w:t>
            </w:r>
            <w:r w:rsidRPr="00F679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272" w:type="dxa"/>
          </w:tcPr>
          <w:p w14:paraId="2E903DE0" w14:textId="77777777" w:rsidR="000B0594" w:rsidRPr="00EC7D7C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6EA27E55" w14:textId="2B3030EE" w:rsidR="000B0594" w:rsidRPr="008603F8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282,280</w:t>
            </w:r>
          </w:p>
        </w:tc>
      </w:tr>
      <w:tr w:rsidR="000B0594" w:rsidRPr="00E24209" w14:paraId="3E4F9A4E" w14:textId="77777777" w:rsidTr="00D16572">
        <w:trPr>
          <w:cantSplit/>
        </w:trPr>
        <w:tc>
          <w:tcPr>
            <w:tcW w:w="4479" w:type="dxa"/>
          </w:tcPr>
          <w:p w14:paraId="1A9FBF23" w14:textId="77777777" w:rsidR="000B0594" w:rsidRPr="00307660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D745D48" w14:textId="0E3CB1A5" w:rsidR="000B0594" w:rsidRPr="00452BB1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  <w:r w:rsidRPr="00F679D8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84,</w:t>
            </w:r>
            <w:r w:rsidR="001E7C67">
              <w:rPr>
                <w:rFonts w:ascii="Angsana New" w:hAnsi="Angsana New"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Pr="00F679D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742B7C81" w14:textId="77777777" w:rsidR="000B0594" w:rsidRPr="00EC7D7C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35449B0" w14:textId="0A20601F" w:rsidR="000B0594" w:rsidRPr="000974AA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1,000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139BC346" w14:textId="77777777" w:rsidR="000B0594" w:rsidRPr="00EC7D7C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99F2234" w14:textId="7D4DDAA9" w:rsidR="000B0594" w:rsidRPr="00F679D8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79D8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74,349</w:t>
            </w:r>
            <w:r w:rsidRPr="00F679D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8F0138F" w14:textId="77777777" w:rsidR="000B0594" w:rsidRPr="00EC7D7C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3D2B39A7" w14:textId="257EF624" w:rsidR="000B0594" w:rsidRPr="008603F8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07AD3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240,000</w:t>
            </w:r>
            <w:r w:rsidRPr="00307AD3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0B0594" w:rsidRPr="00E24209" w14:paraId="52C8A394" w14:textId="77777777" w:rsidTr="00D16572">
        <w:trPr>
          <w:cantSplit/>
        </w:trPr>
        <w:tc>
          <w:tcPr>
            <w:tcW w:w="4479" w:type="dxa"/>
          </w:tcPr>
          <w:p w14:paraId="0EDF65A0" w14:textId="6C088B9C" w:rsidR="000B0594" w:rsidRPr="00307660" w:rsidRDefault="000B0594" w:rsidP="000B0594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2B4A62F3" w14:textId="10C191D9" w:rsidR="000B0594" w:rsidRPr="00452BB1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242D9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E7C67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2" w:type="dxa"/>
          </w:tcPr>
          <w:p w14:paraId="5FC2C41D" w14:textId="77777777" w:rsidR="000B0594" w:rsidRPr="00EC7D7C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4DEA8372" w14:textId="5F5D7A12" w:rsidR="000B0594" w:rsidRPr="000974AA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78,780</w:t>
            </w:r>
          </w:p>
        </w:tc>
        <w:tc>
          <w:tcPr>
            <w:tcW w:w="272" w:type="dxa"/>
          </w:tcPr>
          <w:p w14:paraId="38C1905F" w14:textId="77777777" w:rsidR="000B0594" w:rsidRPr="00EC7D7C" w:rsidRDefault="000B0594" w:rsidP="000B059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4CC4BD3" w14:textId="397EE858" w:rsidR="000B0594" w:rsidRPr="00F679D8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232,443</w:t>
            </w:r>
          </w:p>
        </w:tc>
        <w:tc>
          <w:tcPr>
            <w:tcW w:w="272" w:type="dxa"/>
          </w:tcPr>
          <w:p w14:paraId="5C85CA26" w14:textId="77777777" w:rsidR="000B0594" w:rsidRPr="00EC7D7C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13A8EE3F" w14:textId="6FA7AACC" w:rsidR="000B0594" w:rsidRPr="008603F8" w:rsidRDefault="000B0594" w:rsidP="000B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42,280</w:t>
            </w:r>
          </w:p>
        </w:tc>
      </w:tr>
      <w:tr w:rsidR="008A1175" w:rsidRPr="00E24209" w14:paraId="4D8336F1" w14:textId="77777777" w:rsidTr="00D16572">
        <w:trPr>
          <w:cantSplit/>
        </w:trPr>
        <w:tc>
          <w:tcPr>
            <w:tcW w:w="4479" w:type="dxa"/>
          </w:tcPr>
          <w:p w14:paraId="731396AF" w14:textId="77777777" w:rsidR="008A1175" w:rsidRPr="00307660" w:rsidRDefault="008A1175" w:rsidP="008603F8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1889D2D" w14:textId="77777777" w:rsidR="008A1175" w:rsidRPr="00A97D83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102ACE1" w14:textId="77777777" w:rsidR="008A1175" w:rsidRPr="00EC7D7C" w:rsidRDefault="008A1175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EAEEBEF" w14:textId="77777777" w:rsidR="008A1175" w:rsidRPr="0057379B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79E1281" w14:textId="77777777" w:rsidR="008A1175" w:rsidRPr="00EC7D7C" w:rsidRDefault="008A1175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638CCA3" w14:textId="77777777" w:rsidR="008A1175" w:rsidRPr="002C684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C0F40BC" w14:textId="77777777" w:rsidR="008A1175" w:rsidRPr="00EC7D7C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00335CFE" w14:textId="77777777" w:rsidR="008A1175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971E5" w:rsidRPr="00E24209" w14:paraId="581EEF10" w14:textId="77777777" w:rsidTr="00D16572">
        <w:trPr>
          <w:cantSplit/>
        </w:trPr>
        <w:tc>
          <w:tcPr>
            <w:tcW w:w="4479" w:type="dxa"/>
          </w:tcPr>
          <w:p w14:paraId="4C0890C3" w14:textId="6A1AFE94" w:rsidR="007971E5" w:rsidRPr="00307660" w:rsidRDefault="007971E5" w:rsidP="007971E5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219" w:type="dxa"/>
          </w:tcPr>
          <w:p w14:paraId="7FA66539" w14:textId="08D51C74" w:rsidR="007971E5" w:rsidRPr="00BC5CE6" w:rsidRDefault="007971E5" w:rsidP="0079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B0594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0B0594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0B0594">
              <w:rPr>
                <w:rFonts w:ascii="Angsana New" w:hAnsi="Angsana New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72" w:type="dxa"/>
          </w:tcPr>
          <w:p w14:paraId="2D863A7D" w14:textId="77777777" w:rsidR="007971E5" w:rsidRPr="00BC5CE6" w:rsidRDefault="007971E5" w:rsidP="007971E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117E8DC7" w14:textId="061E9EC7" w:rsidR="007971E5" w:rsidRPr="00BC5CE6" w:rsidRDefault="007971E5" w:rsidP="0079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B0594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0B0594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0B0594">
              <w:rPr>
                <w:rFonts w:ascii="Angsana New" w:hAnsi="Angsana New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72" w:type="dxa"/>
          </w:tcPr>
          <w:p w14:paraId="3F11BFE5" w14:textId="77777777" w:rsidR="007971E5" w:rsidRPr="00BC5CE6" w:rsidRDefault="007971E5" w:rsidP="007971E5">
            <w:pPr>
              <w:pStyle w:val="a1"/>
              <w:tabs>
                <w:tab w:val="decimal" w:pos="792"/>
              </w:tabs>
              <w:spacing w:line="240" w:lineRule="atLeast"/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26FB7B4D" w14:textId="0B23C78F" w:rsidR="007971E5" w:rsidRPr="00F679D8" w:rsidRDefault="007971E5" w:rsidP="0079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679D8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F679D8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F679D8">
              <w:rPr>
                <w:rFonts w:ascii="Angsana New" w:hAnsi="Angsana New"/>
                <w:bCs/>
                <w:sz w:val="30"/>
                <w:szCs w:val="30"/>
              </w:rPr>
              <w:t xml:space="preserve"> 5.0</w:t>
            </w:r>
          </w:p>
        </w:tc>
        <w:tc>
          <w:tcPr>
            <w:tcW w:w="272" w:type="dxa"/>
          </w:tcPr>
          <w:p w14:paraId="18B5FAEA" w14:textId="77777777" w:rsidR="007971E5" w:rsidRPr="00BC5CE6" w:rsidRDefault="007971E5" w:rsidP="0079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14:paraId="1867907E" w14:textId="0412FB56" w:rsidR="007971E5" w:rsidRPr="001D2291" w:rsidRDefault="007971E5" w:rsidP="0079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291">
              <w:rPr>
                <w:rFonts w:ascii="Angsana New" w:hAnsi="Angsana New"/>
                <w:bCs/>
                <w:sz w:val="30"/>
                <w:szCs w:val="30"/>
              </w:rPr>
              <w:t xml:space="preserve">2.0 </w:t>
            </w:r>
            <w:r w:rsidRPr="001D2291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1D229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1D2291"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</w:tr>
      <w:tr w:rsidR="008A1175" w:rsidRPr="00E24209" w14:paraId="6171065A" w14:textId="77777777" w:rsidTr="00D16572">
        <w:trPr>
          <w:cantSplit/>
        </w:trPr>
        <w:tc>
          <w:tcPr>
            <w:tcW w:w="4479" w:type="dxa"/>
          </w:tcPr>
          <w:p w14:paraId="3C57C80A" w14:textId="77777777" w:rsidR="008A1175" w:rsidRPr="00307660" w:rsidRDefault="008A1175" w:rsidP="008603F8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0EA20166" w14:textId="77777777" w:rsidR="008A1175" w:rsidRPr="00BC5CE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781C70C1" w14:textId="77777777" w:rsidR="008A1175" w:rsidRPr="00BC5CE6" w:rsidRDefault="008A1175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61E9FFC" w14:textId="77777777" w:rsidR="008A1175" w:rsidRPr="00BC5CE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FEC7AC4" w14:textId="77777777" w:rsidR="008A1175" w:rsidRPr="00BC5CE6" w:rsidRDefault="008A1175" w:rsidP="008603F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219" w:type="dxa"/>
          </w:tcPr>
          <w:p w14:paraId="7E2E5A2F" w14:textId="77777777" w:rsidR="008A1175" w:rsidRPr="00BC5CE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5346CAFD" w14:textId="77777777" w:rsidR="008A1175" w:rsidRPr="00BC5CE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</w:tcPr>
          <w:p w14:paraId="5DE626F2" w14:textId="77777777" w:rsidR="008A1175" w:rsidRPr="00BC5CE6" w:rsidRDefault="008A1175" w:rsidP="00860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B16BA" w:rsidRPr="00E24209" w14:paraId="0D132A91" w14:textId="77777777" w:rsidTr="00D16572">
        <w:trPr>
          <w:cantSplit/>
        </w:trPr>
        <w:tc>
          <w:tcPr>
            <w:tcW w:w="4479" w:type="dxa"/>
          </w:tcPr>
          <w:p w14:paraId="7638438C" w14:textId="0684C610" w:rsidR="00DB16BA" w:rsidRPr="00307660" w:rsidRDefault="00DB16BA" w:rsidP="0030766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  <w:r w:rsidR="008A11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(ตั๋วสัญญาใช้เงิน</w:t>
            </w:r>
            <w:r w:rsidR="00D165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="008A117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ไม่มี</w:t>
            </w:r>
            <w:r w:rsidR="002858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19" w:type="dxa"/>
          </w:tcPr>
          <w:p w14:paraId="67844971" w14:textId="77777777" w:rsidR="00DB16BA" w:rsidRPr="009E0941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902705B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4D9D3A02" w14:textId="77777777" w:rsid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3C74E99" w14:textId="77777777" w:rsidR="00DB16BA" w:rsidRPr="00EC7D7C" w:rsidRDefault="00DB16BA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301EFE54" w14:textId="77777777" w:rsidR="00DB16BA" w:rsidRPr="00DB16BA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300F9F94" w14:textId="77777777" w:rsidR="00DB16BA" w:rsidRPr="00EC7D7C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6269BA0B" w14:textId="77777777" w:rsidR="00DB16BA" w:rsidRPr="00E1788B" w:rsidRDefault="00DB16BA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A1175" w:rsidRPr="00E24209" w14:paraId="6508A202" w14:textId="77777777" w:rsidTr="00D16572">
        <w:trPr>
          <w:cantSplit/>
        </w:trPr>
        <w:tc>
          <w:tcPr>
            <w:tcW w:w="4479" w:type="dxa"/>
          </w:tcPr>
          <w:p w14:paraId="03D11060" w14:textId="33057585" w:rsidR="008A1175" w:rsidRPr="00307660" w:rsidRDefault="008A1175" w:rsidP="00307660">
            <w:pPr>
              <w:spacing w:line="260" w:lineRule="atLeast"/>
              <w:ind w:left="-108" w:right="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และครบกำหนดชำระเมื่อทวงถาม)</w:t>
            </w:r>
          </w:p>
        </w:tc>
        <w:tc>
          <w:tcPr>
            <w:tcW w:w="1219" w:type="dxa"/>
          </w:tcPr>
          <w:p w14:paraId="066DF531" w14:textId="77777777" w:rsidR="008A1175" w:rsidRPr="009E0941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36402C3" w14:textId="77777777" w:rsidR="008A1175" w:rsidRPr="00EC7D7C" w:rsidRDefault="008A1175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6ECAC1E3" w14:textId="77777777" w:rsidR="008A1175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37D1381" w14:textId="77777777" w:rsidR="008A1175" w:rsidRPr="00EC7D7C" w:rsidRDefault="008A1175" w:rsidP="00DB16B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20622763" w14:textId="77777777" w:rsidR="008A1175" w:rsidRPr="00DB16BA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176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2" w:type="dxa"/>
          </w:tcPr>
          <w:p w14:paraId="708DCD9D" w14:textId="77777777" w:rsidR="008A1175" w:rsidRPr="00EC7D7C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0B15F946" w14:textId="77777777" w:rsidR="008A1175" w:rsidRPr="00E1788B" w:rsidRDefault="008A1175" w:rsidP="00DB1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D168E5" w:rsidRPr="00E24209" w14:paraId="6DAD866C" w14:textId="77777777" w:rsidTr="00D16572">
        <w:trPr>
          <w:cantSplit/>
        </w:trPr>
        <w:tc>
          <w:tcPr>
            <w:tcW w:w="4479" w:type="dxa"/>
          </w:tcPr>
          <w:p w14:paraId="3354A5BD" w14:textId="77777777" w:rsidR="00D168E5" w:rsidRPr="00307660" w:rsidRDefault="00D168E5" w:rsidP="0030766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3076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19" w:type="dxa"/>
          </w:tcPr>
          <w:p w14:paraId="51670BD1" w14:textId="77777777" w:rsidR="00D168E5" w:rsidRPr="00A97D83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97D83">
              <w:rPr>
                <w:rFonts w:ascii="Angsana New" w:hAnsi="Angsana New"/>
                <w:bCs/>
                <w:sz w:val="30"/>
                <w:szCs w:val="30"/>
              </w:rPr>
              <w:t>8,000</w:t>
            </w:r>
          </w:p>
        </w:tc>
        <w:tc>
          <w:tcPr>
            <w:tcW w:w="272" w:type="dxa"/>
          </w:tcPr>
          <w:p w14:paraId="793D27B1" w14:textId="77777777"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3A28982E" w14:textId="77777777" w:rsidR="00D168E5" w:rsidRPr="000F1CA2" w:rsidRDefault="00D168E5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262DF53" w14:textId="77777777" w:rsidR="00D168E5" w:rsidRPr="00EC7D7C" w:rsidRDefault="00D168E5" w:rsidP="00577AF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661E38FC" w14:textId="77777777" w:rsidR="00D168E5" w:rsidRPr="00D168E5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168E5">
              <w:rPr>
                <w:rFonts w:ascii="Angsana New" w:hAnsi="Angsana New"/>
                <w:sz w:val="30"/>
                <w:szCs w:val="30"/>
              </w:rPr>
              <w:t>97,000</w:t>
            </w:r>
          </w:p>
        </w:tc>
        <w:tc>
          <w:tcPr>
            <w:tcW w:w="272" w:type="dxa"/>
          </w:tcPr>
          <w:p w14:paraId="307D007A" w14:textId="77777777" w:rsidR="00D168E5" w:rsidRPr="00EC7D7C" w:rsidRDefault="00D168E5" w:rsidP="0057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4688157F" w14:textId="77777777" w:rsidR="00D168E5" w:rsidRPr="00577AF6" w:rsidRDefault="00D168E5" w:rsidP="00D168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B522E">
              <w:rPr>
                <w:rFonts w:ascii="Angsana New" w:hAnsi="Angsana New"/>
                <w:bCs/>
                <w:sz w:val="30"/>
                <w:szCs w:val="30"/>
              </w:rPr>
              <w:t>37,738</w:t>
            </w:r>
          </w:p>
        </w:tc>
      </w:tr>
      <w:tr w:rsidR="00722E8B" w:rsidRPr="00E24209" w14:paraId="50BD9CE8" w14:textId="77777777" w:rsidTr="00D16572">
        <w:trPr>
          <w:cantSplit/>
        </w:trPr>
        <w:tc>
          <w:tcPr>
            <w:tcW w:w="4479" w:type="dxa"/>
          </w:tcPr>
          <w:p w14:paraId="350ABC8B" w14:textId="77777777" w:rsidR="00722E8B" w:rsidRPr="00307660" w:rsidRDefault="00722E8B" w:rsidP="00722E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9" w:type="dxa"/>
          </w:tcPr>
          <w:p w14:paraId="77EFFC21" w14:textId="5B27CF9F" w:rsidR="00722E8B" w:rsidRPr="000B0594" w:rsidRDefault="000B0594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B0594">
              <w:rPr>
                <w:rFonts w:ascii="Angsana New" w:hAnsi="Angsana New"/>
                <w:bCs/>
                <w:sz w:val="30"/>
                <w:szCs w:val="30"/>
              </w:rPr>
              <w:t>7,250</w:t>
            </w:r>
          </w:p>
        </w:tc>
        <w:tc>
          <w:tcPr>
            <w:tcW w:w="272" w:type="dxa"/>
          </w:tcPr>
          <w:p w14:paraId="4CA883CF" w14:textId="77777777" w:rsidR="00722E8B" w:rsidRPr="00EC7D7C" w:rsidRDefault="00722E8B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77D585EC" w14:textId="05AFDB17" w:rsidR="00722E8B" w:rsidRPr="00722E8B" w:rsidRDefault="00722E8B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22E8B">
              <w:rPr>
                <w:rFonts w:ascii="Angsana New" w:hAnsi="Angsana New"/>
                <w:bCs/>
                <w:sz w:val="30"/>
                <w:szCs w:val="30"/>
              </w:rPr>
              <w:t>11,500</w:t>
            </w:r>
          </w:p>
        </w:tc>
        <w:tc>
          <w:tcPr>
            <w:tcW w:w="272" w:type="dxa"/>
          </w:tcPr>
          <w:p w14:paraId="557F93E3" w14:textId="77777777" w:rsidR="00722E8B" w:rsidRPr="00EC7D7C" w:rsidRDefault="00722E8B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</w:tcPr>
          <w:p w14:paraId="1A594DB3" w14:textId="7890DBC8" w:rsidR="00722E8B" w:rsidRPr="00F679D8" w:rsidRDefault="00F679D8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337,700</w:t>
            </w:r>
          </w:p>
        </w:tc>
        <w:tc>
          <w:tcPr>
            <w:tcW w:w="272" w:type="dxa"/>
          </w:tcPr>
          <w:p w14:paraId="6F068485" w14:textId="77777777" w:rsidR="00722E8B" w:rsidRPr="00EC7D7C" w:rsidRDefault="00722E8B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</w:tcPr>
          <w:p w14:paraId="6816E0DE" w14:textId="09C0D222" w:rsidR="00722E8B" w:rsidRPr="00DB16BA" w:rsidRDefault="00722E8B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6719A">
              <w:rPr>
                <w:rFonts w:ascii="Angsana New" w:hAnsi="Angsana New"/>
                <w:bCs/>
                <w:sz w:val="30"/>
                <w:szCs w:val="30"/>
              </w:rPr>
              <w:t>29</w:t>
            </w:r>
            <w:r w:rsidR="008524D5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A6719A">
              <w:rPr>
                <w:rFonts w:ascii="Angsana New" w:hAnsi="Angsana New"/>
                <w:bCs/>
                <w:sz w:val="30"/>
                <w:szCs w:val="30"/>
              </w:rPr>
              <w:t>,300</w:t>
            </w:r>
          </w:p>
        </w:tc>
      </w:tr>
      <w:tr w:rsidR="00BC5CE6" w:rsidRPr="00E24209" w14:paraId="1E7498BB" w14:textId="77777777" w:rsidTr="00D16572">
        <w:trPr>
          <w:cantSplit/>
        </w:trPr>
        <w:tc>
          <w:tcPr>
            <w:tcW w:w="4479" w:type="dxa"/>
          </w:tcPr>
          <w:p w14:paraId="15395E94" w14:textId="77777777" w:rsidR="00BC5CE6" w:rsidRPr="00307660" w:rsidRDefault="00BC5CE6" w:rsidP="00BC5CE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4EE15A0" w14:textId="1134D448" w:rsidR="00BC5CE6" w:rsidRPr="000B0594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B0594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0B0594">
              <w:rPr>
                <w:rFonts w:ascii="Angsana New" w:hAnsi="Angsana New"/>
                <w:bCs/>
                <w:sz w:val="30"/>
                <w:szCs w:val="30"/>
              </w:rPr>
              <w:t>14,3</w:t>
            </w:r>
            <w:r w:rsidRPr="000B0594">
              <w:rPr>
                <w:rFonts w:ascii="Angsana New" w:hAnsi="Angsana New"/>
                <w:bCs/>
                <w:sz w:val="30"/>
                <w:szCs w:val="30"/>
              </w:rPr>
              <w:t>00)</w:t>
            </w:r>
          </w:p>
        </w:tc>
        <w:tc>
          <w:tcPr>
            <w:tcW w:w="272" w:type="dxa"/>
          </w:tcPr>
          <w:p w14:paraId="4CC08E5D" w14:textId="77777777" w:rsidR="00BC5CE6" w:rsidRPr="00EC7D7C" w:rsidRDefault="00BC5CE6" w:rsidP="00BC5CE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2226D90" w14:textId="4674BB46" w:rsidR="00BC5CE6" w:rsidRPr="00722E8B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22E8B">
              <w:rPr>
                <w:rFonts w:ascii="Angsana New" w:hAnsi="Angsana New"/>
                <w:bCs/>
                <w:sz w:val="30"/>
                <w:szCs w:val="30"/>
              </w:rPr>
              <w:t>(11,500)</w:t>
            </w:r>
          </w:p>
        </w:tc>
        <w:tc>
          <w:tcPr>
            <w:tcW w:w="272" w:type="dxa"/>
          </w:tcPr>
          <w:p w14:paraId="4DD1F6BE" w14:textId="77777777" w:rsidR="00BC5CE6" w:rsidRPr="00EC7D7C" w:rsidRDefault="00BC5CE6" w:rsidP="00BC5CE6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AF3B12A" w14:textId="483B1A59" w:rsidR="00BC5CE6" w:rsidRPr="00F679D8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79D8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F679D8">
              <w:rPr>
                <w:rFonts w:ascii="Angsana New" w:hAnsi="Angsana New"/>
                <w:bCs/>
                <w:sz w:val="30"/>
                <w:szCs w:val="30"/>
              </w:rPr>
              <w:t>317,500</w:t>
            </w:r>
            <w:r w:rsidRPr="00F679D8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41E05F71" w14:textId="77777777" w:rsidR="00BC5CE6" w:rsidRPr="00EC7D7C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7BA3AF4" w14:textId="445A8113" w:rsidR="00BC5CE6" w:rsidRPr="00E45FF9" w:rsidRDefault="00BC5CE6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5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E45FF9">
              <w:rPr>
                <w:rFonts w:ascii="Angsana New" w:hAnsi="Angsana New"/>
                <w:bCs/>
                <w:sz w:val="30"/>
                <w:szCs w:val="30"/>
              </w:rPr>
              <w:t>(26</w:t>
            </w:r>
            <w:r w:rsidR="00E30054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E45FF9">
              <w:rPr>
                <w:rFonts w:ascii="Angsana New" w:hAnsi="Angsana New"/>
                <w:bCs/>
                <w:sz w:val="30"/>
                <w:szCs w:val="30"/>
              </w:rPr>
              <w:t>,500)</w:t>
            </w:r>
          </w:p>
        </w:tc>
      </w:tr>
      <w:tr w:rsidR="00722E8B" w:rsidRPr="00E24209" w14:paraId="5190117A" w14:textId="77777777" w:rsidTr="00D16572">
        <w:trPr>
          <w:cantSplit/>
        </w:trPr>
        <w:tc>
          <w:tcPr>
            <w:tcW w:w="4479" w:type="dxa"/>
          </w:tcPr>
          <w:p w14:paraId="7A13FB99" w14:textId="222FD5BF" w:rsidR="00722E8B" w:rsidRPr="00307660" w:rsidRDefault="00722E8B" w:rsidP="00722E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307660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779EB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6BA8093A" w14:textId="34B67B87" w:rsidR="00722E8B" w:rsidRPr="000B0594" w:rsidRDefault="000B0594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="00BC5CE6" w:rsidRPr="000B0594">
              <w:rPr>
                <w:rFonts w:ascii="Angsana New" w:hAnsi="Angsana New"/>
                <w:bCs/>
                <w:sz w:val="30"/>
                <w:szCs w:val="30"/>
              </w:rPr>
              <w:t>50</w:t>
            </w:r>
          </w:p>
        </w:tc>
        <w:tc>
          <w:tcPr>
            <w:tcW w:w="272" w:type="dxa"/>
          </w:tcPr>
          <w:p w14:paraId="2876DE99" w14:textId="77777777" w:rsidR="00722E8B" w:rsidRPr="00EC7D7C" w:rsidRDefault="00722E8B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7346560A" w14:textId="77777777" w:rsidR="00722E8B" w:rsidRPr="000F1CA2" w:rsidRDefault="00722E8B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C5FC241" w14:textId="77777777" w:rsidR="00722E8B" w:rsidRPr="00EC7D7C" w:rsidRDefault="00722E8B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0AC24EF" w14:textId="0B31B943" w:rsidR="00722E8B" w:rsidRPr="00F679D8" w:rsidRDefault="00BC5CE6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9D8">
              <w:rPr>
                <w:rFonts w:ascii="Angsana New" w:hAnsi="Angsana New"/>
                <w:sz w:val="30"/>
                <w:szCs w:val="30"/>
              </w:rPr>
              <w:t>1</w:t>
            </w:r>
            <w:r w:rsidR="00F679D8">
              <w:rPr>
                <w:rFonts w:ascii="Angsana New" w:hAnsi="Angsana New"/>
                <w:sz w:val="30"/>
                <w:szCs w:val="30"/>
              </w:rPr>
              <w:t>17,200</w:t>
            </w:r>
          </w:p>
        </w:tc>
        <w:tc>
          <w:tcPr>
            <w:tcW w:w="272" w:type="dxa"/>
          </w:tcPr>
          <w:p w14:paraId="5711BF43" w14:textId="77777777" w:rsidR="00722E8B" w:rsidRPr="00EC7D7C" w:rsidRDefault="00722E8B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5EE35065" w14:textId="4E7F3D64" w:rsidR="00722E8B" w:rsidRPr="00DB16BA" w:rsidRDefault="00E30054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61,538</w:t>
            </w:r>
          </w:p>
        </w:tc>
      </w:tr>
      <w:tr w:rsidR="002858BF" w:rsidRPr="00E24209" w14:paraId="067D3396" w14:textId="77777777" w:rsidTr="00D16572">
        <w:trPr>
          <w:cantSplit/>
        </w:trPr>
        <w:tc>
          <w:tcPr>
            <w:tcW w:w="4479" w:type="dxa"/>
          </w:tcPr>
          <w:p w14:paraId="69377CF2" w14:textId="77777777" w:rsidR="002858BF" w:rsidRPr="00307660" w:rsidRDefault="002858BF" w:rsidP="00722E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10C14781" w14:textId="77777777" w:rsidR="002858BF" w:rsidRPr="00A97D83" w:rsidRDefault="002858BF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61E0CF71" w14:textId="77777777" w:rsidR="002858BF" w:rsidRPr="00EC7D7C" w:rsidRDefault="002858BF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08830902" w14:textId="77777777" w:rsidR="002858BF" w:rsidRPr="000F1CA2" w:rsidRDefault="002858BF" w:rsidP="002858B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5FD34DF" w14:textId="77777777" w:rsidR="002858BF" w:rsidRPr="00EC7D7C" w:rsidRDefault="002858BF" w:rsidP="00722E8B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left"/>
              <w:rPr>
                <w:rFonts w:ascii="Angsana New" w:hAnsi="Angsana New"/>
                <w:b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7DE209C1" w14:textId="77777777" w:rsidR="002858BF" w:rsidRPr="00F679D8" w:rsidRDefault="002858BF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639D1A89" w14:textId="77777777" w:rsidR="002858BF" w:rsidRPr="00EC7D7C" w:rsidRDefault="002858BF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14:paraId="1D0FE97D" w14:textId="77777777" w:rsidR="002858BF" w:rsidRPr="00A6719A" w:rsidRDefault="002858BF" w:rsidP="00722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858BF" w:rsidRPr="00E24209" w14:paraId="4E8165D4" w14:textId="77777777" w:rsidTr="00D16572">
        <w:trPr>
          <w:cantSplit/>
        </w:trPr>
        <w:tc>
          <w:tcPr>
            <w:tcW w:w="4479" w:type="dxa"/>
          </w:tcPr>
          <w:p w14:paraId="43B1E57C" w14:textId="4E2F2269" w:rsidR="002858BF" w:rsidRPr="00307660" w:rsidRDefault="002858BF" w:rsidP="00722E8B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อัตราดอกเบี้ยต่อปี (ร้อยละ)</w:t>
            </w:r>
          </w:p>
        </w:tc>
        <w:tc>
          <w:tcPr>
            <w:tcW w:w="1219" w:type="dxa"/>
          </w:tcPr>
          <w:p w14:paraId="1ABDA788" w14:textId="60CE20D2" w:rsidR="002858BF" w:rsidRPr="00BC5CE6" w:rsidRDefault="002858BF" w:rsidP="00C75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578BD">
              <w:rPr>
                <w:rFonts w:ascii="Angsana New" w:hAnsi="Angsana New"/>
                <w:bCs/>
                <w:sz w:val="30"/>
                <w:szCs w:val="30"/>
              </w:rPr>
              <w:t xml:space="preserve">4.5 </w:t>
            </w:r>
            <w:r w:rsidRPr="009578BD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9578BD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BC5CE6" w:rsidRPr="009578BD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Pr="009578BD">
              <w:rPr>
                <w:rFonts w:ascii="Angsana New" w:hAnsi="Angsana New"/>
                <w:bCs/>
                <w:sz w:val="30"/>
                <w:szCs w:val="30"/>
              </w:rPr>
              <w:t>.0</w:t>
            </w:r>
          </w:p>
        </w:tc>
        <w:tc>
          <w:tcPr>
            <w:tcW w:w="272" w:type="dxa"/>
          </w:tcPr>
          <w:p w14:paraId="78D0CBF1" w14:textId="77777777" w:rsidR="002858BF" w:rsidRPr="00BC5CE6" w:rsidRDefault="002858BF" w:rsidP="00C75E44">
            <w:pPr>
              <w:pStyle w:val="a1"/>
              <w:tabs>
                <w:tab w:val="decimal" w:pos="792"/>
              </w:tabs>
              <w:spacing w:line="240" w:lineRule="atLeast"/>
              <w:ind w:left="-115" w:right="-116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7D2CDDF3" w14:textId="7A0FB130" w:rsidR="002858BF" w:rsidRPr="00BC5CE6" w:rsidRDefault="002858BF" w:rsidP="00C75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E2B1E">
              <w:rPr>
                <w:rFonts w:ascii="Angsana New" w:hAnsi="Angsana New"/>
                <w:bCs/>
                <w:sz w:val="30"/>
                <w:szCs w:val="30"/>
              </w:rPr>
              <w:t>4.5</w:t>
            </w:r>
          </w:p>
        </w:tc>
        <w:tc>
          <w:tcPr>
            <w:tcW w:w="272" w:type="dxa"/>
          </w:tcPr>
          <w:p w14:paraId="3D4BA7CB" w14:textId="77777777" w:rsidR="002858BF" w:rsidRPr="00BC5CE6" w:rsidRDefault="002858BF" w:rsidP="00C75E44">
            <w:pPr>
              <w:pStyle w:val="a1"/>
              <w:tabs>
                <w:tab w:val="decimal" w:pos="792"/>
              </w:tabs>
              <w:spacing w:line="240" w:lineRule="atLeast"/>
              <w:ind w:left="-115" w:right="-116"/>
              <w:jc w:val="left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9" w:type="dxa"/>
          </w:tcPr>
          <w:p w14:paraId="1A70DB9C" w14:textId="0DF8FEEF" w:rsidR="002858BF" w:rsidRPr="00F679D8" w:rsidRDefault="002858BF" w:rsidP="00C75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79D8">
              <w:rPr>
                <w:rFonts w:ascii="Angsana New" w:hAnsi="Angsana New"/>
                <w:bCs/>
                <w:sz w:val="30"/>
                <w:szCs w:val="30"/>
              </w:rPr>
              <w:t xml:space="preserve">1.9 </w:t>
            </w:r>
            <w:r w:rsidRPr="00F679D8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F679D8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="00BC5CE6" w:rsidRPr="00F679D8">
              <w:rPr>
                <w:rFonts w:ascii="Angsana New" w:hAnsi="Angsana New"/>
                <w:bCs/>
                <w:sz w:val="30"/>
                <w:szCs w:val="30"/>
              </w:rPr>
              <w:t>8.0</w:t>
            </w:r>
          </w:p>
        </w:tc>
        <w:tc>
          <w:tcPr>
            <w:tcW w:w="272" w:type="dxa"/>
          </w:tcPr>
          <w:p w14:paraId="76A5A05F" w14:textId="77777777" w:rsidR="002858BF" w:rsidRPr="002858BF" w:rsidRDefault="002858BF" w:rsidP="00C75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9" w:type="dxa"/>
          </w:tcPr>
          <w:p w14:paraId="4B065F43" w14:textId="3CA17A95" w:rsidR="002858BF" w:rsidRPr="00A6719A" w:rsidRDefault="002858BF" w:rsidP="00C75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5" w:right="-11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D2291">
              <w:rPr>
                <w:rFonts w:ascii="Angsana New" w:hAnsi="Angsana New"/>
                <w:bCs/>
                <w:sz w:val="30"/>
                <w:szCs w:val="30"/>
              </w:rPr>
              <w:t xml:space="preserve">1.9 </w:t>
            </w:r>
            <w:r w:rsidRPr="001D2291"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1D2291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1D2291">
              <w:rPr>
                <w:rFonts w:ascii="Angsana New" w:hAnsi="Angsana New"/>
                <w:bCs/>
                <w:sz w:val="30"/>
                <w:szCs w:val="30"/>
              </w:rPr>
              <w:t>5.0</w:t>
            </w:r>
          </w:p>
        </w:tc>
      </w:tr>
    </w:tbl>
    <w:p w14:paraId="1EFB468C" w14:textId="77777777" w:rsidR="00E55B20" w:rsidRDefault="00E55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0D03E96" w14:textId="77777777" w:rsidR="002858BF" w:rsidRDefault="00285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DFD6361" w14:textId="77777777" w:rsidR="002858BF" w:rsidRDefault="00285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B970A6" w14:textId="77777777" w:rsidR="002858BF" w:rsidRDefault="00285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CB19E39" w14:textId="77777777" w:rsidR="00B30BC6" w:rsidRDefault="00B30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8CE1871" w14:textId="77777777" w:rsidR="001468CC" w:rsidRPr="008F384E" w:rsidRDefault="00670399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8F384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AC2583" w:rsidRPr="008F384E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AC2583" w:rsidRPr="008F384E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1468CC" w:rsidRPr="008F384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4E551F" w:rsidRPr="008F384E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  <w:r w:rsidR="001468CC" w:rsidRPr="008F384E">
        <w:rPr>
          <w:rFonts w:ascii="Angsana New" w:hAnsi="Angsana New"/>
          <w:b/>
          <w:bCs/>
          <w:sz w:val="30"/>
          <w:szCs w:val="30"/>
        </w:rPr>
        <w:t xml:space="preserve"> </w:t>
      </w:r>
      <w:r w:rsidR="001468CC" w:rsidRPr="008F384E">
        <w:rPr>
          <w:rFonts w:ascii="Angsana New" w:hAnsi="Angsana New" w:hint="cs"/>
          <w:b/>
          <w:bCs/>
          <w:sz w:val="30"/>
          <w:szCs w:val="30"/>
          <w:cs/>
        </w:rPr>
        <w:t>- สุทธิ</w:t>
      </w:r>
    </w:p>
    <w:p w14:paraId="058C67A5" w14:textId="77777777" w:rsidR="001468CC" w:rsidRPr="008F384E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6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955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515"/>
        <w:gridCol w:w="1446"/>
        <w:gridCol w:w="238"/>
        <w:gridCol w:w="1417"/>
        <w:gridCol w:w="238"/>
        <w:gridCol w:w="1446"/>
        <w:gridCol w:w="238"/>
        <w:gridCol w:w="1417"/>
      </w:tblGrid>
      <w:tr w:rsidR="004E551F" w:rsidRPr="008F384E" w14:paraId="4B144BB8" w14:textId="77777777" w:rsidTr="00BE07E4">
        <w:trPr>
          <w:cantSplit/>
          <w:tblHeader/>
        </w:trPr>
        <w:tc>
          <w:tcPr>
            <w:tcW w:w="3515" w:type="dxa"/>
          </w:tcPr>
          <w:p w14:paraId="7670C814" w14:textId="77777777" w:rsidR="004E551F" w:rsidRPr="008F384E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0" w:type="dxa"/>
            <w:gridSpan w:val="7"/>
            <w:tcBorders>
              <w:bottom w:val="single" w:sz="4" w:space="0" w:color="auto"/>
            </w:tcBorders>
          </w:tcPr>
          <w:p w14:paraId="5FB8AEBC" w14:textId="77777777" w:rsidR="004E551F" w:rsidRPr="008F384E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551F" w:rsidRPr="008F384E" w14:paraId="5121B205" w14:textId="77777777" w:rsidTr="00BE07E4">
        <w:trPr>
          <w:cantSplit/>
          <w:tblHeader/>
        </w:trPr>
        <w:tc>
          <w:tcPr>
            <w:tcW w:w="3515" w:type="dxa"/>
          </w:tcPr>
          <w:p w14:paraId="64A9C17C" w14:textId="77777777" w:rsidR="004E551F" w:rsidRPr="008F384E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70A49C" w14:textId="77777777" w:rsidR="004E551F" w:rsidRPr="008F384E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F67EA75" w14:textId="77777777" w:rsidR="004E551F" w:rsidRPr="008F384E" w:rsidRDefault="004E551F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9A7906" w14:textId="77777777" w:rsidR="004E551F" w:rsidRPr="008F384E" w:rsidRDefault="004E551F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750F9" w:rsidRPr="008F384E" w14:paraId="63465D94" w14:textId="77777777" w:rsidTr="00BE07E4">
        <w:trPr>
          <w:cantSplit/>
          <w:tblHeader/>
        </w:trPr>
        <w:tc>
          <w:tcPr>
            <w:tcW w:w="3515" w:type="dxa"/>
          </w:tcPr>
          <w:p w14:paraId="14B757AA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58AAD32C" w14:textId="6E0F6DB1" w:rsidR="005750F9" w:rsidRPr="008F384E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>3</w:t>
            </w:r>
            <w:r w:rsidR="00954D6C" w:rsidRPr="008F384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F95C5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954D6C" w:rsidRPr="008F384E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AB6E41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2C742497" w14:textId="77777777" w:rsidR="005750F9" w:rsidRPr="008F384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AC7404" w14:textId="6AA6D505" w:rsidR="005750F9" w:rsidRPr="008F384E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8EBC260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78CBFB5" w14:textId="19E29E9B" w:rsidR="005750F9" w:rsidRPr="008F384E" w:rsidRDefault="00954D6C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8F384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F95C5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B16BA"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7DA34CA1" w14:textId="77777777" w:rsidR="005750F9" w:rsidRPr="008F384E" w:rsidRDefault="005750F9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BFC06F" w14:textId="3702348D" w:rsidR="005750F9" w:rsidRPr="008F384E" w:rsidRDefault="00DB16BA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4E551F" w:rsidRPr="008F384E" w14:paraId="442209EC" w14:textId="77777777" w:rsidTr="00BE07E4">
        <w:trPr>
          <w:cantSplit/>
        </w:trPr>
        <w:tc>
          <w:tcPr>
            <w:tcW w:w="3515" w:type="dxa"/>
          </w:tcPr>
          <w:p w14:paraId="1D80EF54" w14:textId="77777777" w:rsidR="004E551F" w:rsidRPr="008F384E" w:rsidRDefault="004E551F" w:rsidP="0008476B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66A26F4" w14:textId="77777777" w:rsidR="004E551F" w:rsidRPr="008F384E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61655CBE" w14:textId="77777777" w:rsidR="004E551F" w:rsidRPr="008F384E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8A3D9D7" w14:textId="77777777" w:rsidR="004E551F" w:rsidRPr="008F384E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0E8C767" w14:textId="77777777" w:rsidR="004E551F" w:rsidRPr="008F384E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D367A08" w14:textId="77777777" w:rsidR="004E551F" w:rsidRPr="008F384E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8" w:type="dxa"/>
          </w:tcPr>
          <w:p w14:paraId="3DF466EA" w14:textId="77777777" w:rsidR="004E551F" w:rsidRPr="008F384E" w:rsidRDefault="004E551F" w:rsidP="00482755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1CE8F6" w14:textId="77777777" w:rsidR="004E551F" w:rsidRPr="008F384E" w:rsidRDefault="004E551F" w:rsidP="00482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B77A2A" w:rsidRPr="008F384E" w14:paraId="1E73E486" w14:textId="77777777" w:rsidTr="00BE07E4">
        <w:trPr>
          <w:cantSplit/>
        </w:trPr>
        <w:tc>
          <w:tcPr>
            <w:tcW w:w="3515" w:type="dxa"/>
          </w:tcPr>
          <w:p w14:paraId="68E3736E" w14:textId="2B7C7AC8" w:rsidR="00B77A2A" w:rsidRPr="008F384E" w:rsidRDefault="00332D82" w:rsidP="00332D82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7A2A" w:rsidRPr="008F384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6" w:type="dxa"/>
          </w:tcPr>
          <w:p w14:paraId="78D034D9" w14:textId="630240A0" w:rsidR="00B77A2A" w:rsidRPr="008F384E" w:rsidRDefault="00A4771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9,454</w:t>
            </w:r>
          </w:p>
        </w:tc>
        <w:tc>
          <w:tcPr>
            <w:tcW w:w="238" w:type="dxa"/>
          </w:tcPr>
          <w:p w14:paraId="66886CA1" w14:textId="77777777" w:rsidR="00B77A2A" w:rsidRPr="008F384E" w:rsidRDefault="00B77A2A" w:rsidP="00B77A2A">
            <w:pPr>
              <w:pStyle w:val="a1"/>
              <w:tabs>
                <w:tab w:val="left" w:pos="0"/>
                <w:tab w:val="left" w:pos="558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1ABC49D0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223</w:t>
            </w:r>
          </w:p>
        </w:tc>
        <w:tc>
          <w:tcPr>
            <w:tcW w:w="238" w:type="dxa"/>
          </w:tcPr>
          <w:p w14:paraId="44686490" w14:textId="77777777" w:rsidR="00B77A2A" w:rsidRPr="008F384E" w:rsidRDefault="00B77A2A" w:rsidP="00B77A2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</w:tcPr>
          <w:p w14:paraId="73E6C466" w14:textId="2FBC0EE0" w:rsidR="00B77A2A" w:rsidRPr="008F384E" w:rsidRDefault="004375A8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71,971</w:t>
            </w:r>
          </w:p>
        </w:tc>
        <w:tc>
          <w:tcPr>
            <w:tcW w:w="238" w:type="dxa"/>
          </w:tcPr>
          <w:p w14:paraId="77095FF5" w14:textId="77777777" w:rsidR="00B77A2A" w:rsidRPr="008F384E" w:rsidRDefault="00B77A2A" w:rsidP="00B77A2A">
            <w:pPr>
              <w:pStyle w:val="a1"/>
              <w:tabs>
                <w:tab w:val="decimal" w:pos="79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3DB33137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31,920</w:t>
            </w:r>
          </w:p>
        </w:tc>
      </w:tr>
      <w:tr w:rsidR="00B77A2A" w:rsidRPr="008F384E" w14:paraId="01A88D64" w14:textId="77777777" w:rsidTr="00BE07E4">
        <w:trPr>
          <w:cantSplit/>
        </w:trPr>
        <w:tc>
          <w:tcPr>
            <w:tcW w:w="3515" w:type="dxa"/>
          </w:tcPr>
          <w:p w14:paraId="5F129E7A" w14:textId="39FE28E7" w:rsidR="00B77A2A" w:rsidRPr="008F384E" w:rsidRDefault="00332D82" w:rsidP="00332D82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B77A2A" w:rsidRPr="008F38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B77A2A" w:rsidRPr="008F384E">
              <w:rPr>
                <w:rFonts w:ascii="Angsana New" w:hAnsi="Angsana New"/>
                <w:sz w:val="30"/>
                <w:szCs w:val="30"/>
                <w:cs/>
              </w:rPr>
              <w:t xml:space="preserve">อื่น - สุทธิ 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68569831" w14:textId="4D8B892D" w:rsidR="00B77A2A" w:rsidRPr="008F384E" w:rsidRDefault="00A4771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309,741</w:t>
            </w:r>
          </w:p>
        </w:tc>
        <w:tc>
          <w:tcPr>
            <w:tcW w:w="238" w:type="dxa"/>
          </w:tcPr>
          <w:p w14:paraId="5D1982E4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6BF3EAB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316,934</w:t>
            </w:r>
          </w:p>
        </w:tc>
        <w:tc>
          <w:tcPr>
            <w:tcW w:w="238" w:type="dxa"/>
          </w:tcPr>
          <w:p w14:paraId="61D3F7CB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BD60023" w14:textId="0AB15B98" w:rsidR="00B77A2A" w:rsidRPr="008F384E" w:rsidRDefault="004375A8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172,250</w:t>
            </w:r>
          </w:p>
        </w:tc>
        <w:tc>
          <w:tcPr>
            <w:tcW w:w="238" w:type="dxa"/>
          </w:tcPr>
          <w:p w14:paraId="7BD00CF0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8D454D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165,399</w:t>
            </w:r>
          </w:p>
        </w:tc>
      </w:tr>
      <w:tr w:rsidR="00B77A2A" w:rsidRPr="008F384E" w14:paraId="0361562F" w14:textId="77777777" w:rsidTr="00BE07E4">
        <w:trPr>
          <w:cantSplit/>
        </w:trPr>
        <w:tc>
          <w:tcPr>
            <w:tcW w:w="3515" w:type="dxa"/>
          </w:tcPr>
          <w:p w14:paraId="3A44F6E4" w14:textId="77777777" w:rsidR="00B77A2A" w:rsidRPr="008F384E" w:rsidRDefault="00B77A2A" w:rsidP="00B77A2A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2C06033" w14:textId="5746705B" w:rsidR="00B77A2A" w:rsidRPr="008F384E" w:rsidRDefault="00A4771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319,</w:t>
            </w:r>
            <w:r w:rsidR="00C81D88">
              <w:rPr>
                <w:rFonts w:ascii="Angsana New" w:hAnsi="Angsana New"/>
                <w:bCs/>
                <w:sz w:val="30"/>
                <w:szCs w:val="30"/>
              </w:rPr>
              <w:t>195</w:t>
            </w:r>
          </w:p>
        </w:tc>
        <w:tc>
          <w:tcPr>
            <w:tcW w:w="238" w:type="dxa"/>
          </w:tcPr>
          <w:p w14:paraId="29373B87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F369F6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317,157</w:t>
            </w:r>
          </w:p>
        </w:tc>
        <w:tc>
          <w:tcPr>
            <w:tcW w:w="238" w:type="dxa"/>
          </w:tcPr>
          <w:p w14:paraId="0334CA87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1B4A4D73" w14:textId="2EF2F19E" w:rsidR="00B77A2A" w:rsidRPr="008F384E" w:rsidRDefault="004375A8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244,221</w:t>
            </w:r>
          </w:p>
        </w:tc>
        <w:tc>
          <w:tcPr>
            <w:tcW w:w="238" w:type="dxa"/>
          </w:tcPr>
          <w:p w14:paraId="0C89F54C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39417CA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197,319</w:t>
            </w:r>
          </w:p>
        </w:tc>
      </w:tr>
      <w:tr w:rsidR="00666554" w:rsidRPr="008F384E" w14:paraId="7180A9D5" w14:textId="77777777" w:rsidTr="00BE07E4">
        <w:trPr>
          <w:cantSplit/>
        </w:trPr>
        <w:tc>
          <w:tcPr>
            <w:tcW w:w="3515" w:type="dxa"/>
          </w:tcPr>
          <w:p w14:paraId="48340C96" w14:textId="77777777" w:rsidR="00666554" w:rsidRPr="008F384E" w:rsidRDefault="00666554" w:rsidP="0008476B">
            <w:pPr>
              <w:spacing w:line="260" w:lineRule="atLeast"/>
              <w:ind w:left="-108" w:right="1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46" w:type="dxa"/>
          </w:tcPr>
          <w:p w14:paraId="0FD3A339" w14:textId="77777777" w:rsidR="00666554" w:rsidRPr="008F384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529752F" w14:textId="77777777" w:rsidR="00666554" w:rsidRPr="008F384E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62815DBF" w14:textId="77777777" w:rsidR="00666554" w:rsidRPr="008F384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8" w:type="dxa"/>
          </w:tcPr>
          <w:p w14:paraId="17F641C7" w14:textId="77777777" w:rsidR="00666554" w:rsidRPr="008F384E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</w:tcPr>
          <w:p w14:paraId="5D463D84" w14:textId="77777777" w:rsidR="00666554" w:rsidRPr="008F384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6AB2E311" w14:textId="77777777" w:rsidR="00666554" w:rsidRPr="008F384E" w:rsidRDefault="00666554" w:rsidP="0066655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6BBDF584" w14:textId="77777777" w:rsidR="00666554" w:rsidRPr="008F384E" w:rsidRDefault="00666554" w:rsidP="006665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</w:tr>
      <w:tr w:rsidR="00B77A2A" w:rsidRPr="008F384E" w14:paraId="4DC5C15C" w14:textId="77777777" w:rsidTr="00BE07E4">
        <w:trPr>
          <w:cantSplit/>
        </w:trPr>
        <w:tc>
          <w:tcPr>
            <w:tcW w:w="3515" w:type="dxa"/>
          </w:tcPr>
          <w:p w14:paraId="70004B55" w14:textId="3D6D306A" w:rsidR="00B77A2A" w:rsidRPr="008F384E" w:rsidRDefault="00A74656" w:rsidP="00A7465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7A2A" w:rsidRPr="008F384E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46" w:type="dxa"/>
          </w:tcPr>
          <w:p w14:paraId="5656FEED" w14:textId="380BA84A" w:rsidR="00B77A2A" w:rsidRPr="008F384E" w:rsidRDefault="00A4771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2,047</w:t>
            </w:r>
          </w:p>
        </w:tc>
        <w:tc>
          <w:tcPr>
            <w:tcW w:w="238" w:type="dxa"/>
          </w:tcPr>
          <w:p w14:paraId="627EBE76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335D9214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1,952</w:t>
            </w:r>
          </w:p>
        </w:tc>
        <w:tc>
          <w:tcPr>
            <w:tcW w:w="238" w:type="dxa"/>
          </w:tcPr>
          <w:p w14:paraId="27B9E19C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</w:tcPr>
          <w:p w14:paraId="2110D712" w14:textId="23E43F9E" w:rsidR="00B77A2A" w:rsidRPr="008F384E" w:rsidRDefault="00DD1AC4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16,906</w:t>
            </w:r>
          </w:p>
        </w:tc>
        <w:tc>
          <w:tcPr>
            <w:tcW w:w="238" w:type="dxa"/>
          </w:tcPr>
          <w:p w14:paraId="1E178643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07867F13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1,839</w:t>
            </w:r>
          </w:p>
        </w:tc>
      </w:tr>
      <w:tr w:rsidR="00B77A2A" w:rsidRPr="008F384E" w14:paraId="57621881" w14:textId="77777777" w:rsidTr="00BE07E4">
        <w:trPr>
          <w:cantSplit/>
        </w:trPr>
        <w:tc>
          <w:tcPr>
            <w:tcW w:w="3515" w:type="dxa"/>
          </w:tcPr>
          <w:p w14:paraId="3697CEDF" w14:textId="36644CD3" w:rsidR="00B77A2A" w:rsidRPr="008F384E" w:rsidRDefault="00A74656" w:rsidP="00A7465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7A2A" w:rsidRPr="008F384E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</w:t>
            </w:r>
            <w:r w:rsidR="006E0742">
              <w:rPr>
                <w:rFonts w:ascii="Angsana New" w:hAnsi="Angsana New" w:hint="cs"/>
                <w:sz w:val="30"/>
                <w:szCs w:val="30"/>
                <w:cs/>
              </w:rPr>
              <w:t>ค่าสินค้าและอื่น</w:t>
            </w:r>
            <w:r w:rsidR="006B3E3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E0742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46" w:type="dxa"/>
          </w:tcPr>
          <w:p w14:paraId="78E822CA" w14:textId="573AF403" w:rsidR="00B77A2A" w:rsidRPr="008F384E" w:rsidRDefault="00A47713" w:rsidP="001C1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12,870</w:t>
            </w:r>
          </w:p>
        </w:tc>
        <w:tc>
          <w:tcPr>
            <w:tcW w:w="238" w:type="dxa"/>
          </w:tcPr>
          <w:p w14:paraId="7C8BA128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13B26C74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12,385</w:t>
            </w:r>
          </w:p>
        </w:tc>
        <w:tc>
          <w:tcPr>
            <w:tcW w:w="238" w:type="dxa"/>
          </w:tcPr>
          <w:p w14:paraId="3EF7476D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</w:tcPr>
          <w:p w14:paraId="2F7BFDA9" w14:textId="2A68660E" w:rsidR="00B77A2A" w:rsidRPr="008F384E" w:rsidRDefault="00DD1AC4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10,84</w:t>
            </w:r>
            <w:r w:rsidR="00025238">
              <w:rPr>
                <w:rFonts w:ascii="Angsana New" w:hAnsi="Angsana New"/>
                <w:bCs/>
                <w:sz w:val="30"/>
                <w:szCs w:val="30"/>
              </w:rPr>
              <w:t>0</w:t>
            </w:r>
          </w:p>
        </w:tc>
        <w:tc>
          <w:tcPr>
            <w:tcW w:w="238" w:type="dxa"/>
          </w:tcPr>
          <w:p w14:paraId="42BF06CC" w14:textId="77777777" w:rsidR="00B77A2A" w:rsidRPr="008F384E" w:rsidRDefault="00B77A2A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3574A81C" w14:textId="77777777" w:rsidR="00B77A2A" w:rsidRPr="008F384E" w:rsidRDefault="00B77A2A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12,385</w:t>
            </w:r>
          </w:p>
        </w:tc>
      </w:tr>
      <w:tr w:rsidR="00BA48FD" w:rsidRPr="008F384E" w14:paraId="05C8CEAB" w14:textId="77777777" w:rsidTr="00BE07E4">
        <w:trPr>
          <w:cantSplit/>
        </w:trPr>
        <w:tc>
          <w:tcPr>
            <w:tcW w:w="3515" w:type="dxa"/>
          </w:tcPr>
          <w:p w14:paraId="69530100" w14:textId="3B44F5BE" w:rsidR="00BA48FD" w:rsidRPr="008F384E" w:rsidRDefault="00A74656" w:rsidP="00A7465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C2953" w:rsidRPr="008F384E">
              <w:rPr>
                <w:rFonts w:ascii="Angsana New" w:hAnsi="Angsana New" w:hint="cs"/>
                <w:sz w:val="30"/>
                <w:szCs w:val="30"/>
                <w:cs/>
              </w:rPr>
              <w:t>สินทรัพย์ตามสัญญา</w:t>
            </w:r>
          </w:p>
        </w:tc>
        <w:tc>
          <w:tcPr>
            <w:tcW w:w="1446" w:type="dxa"/>
          </w:tcPr>
          <w:p w14:paraId="305A4BAC" w14:textId="15551511" w:rsidR="00BA48FD" w:rsidRPr="008F384E" w:rsidRDefault="00A47713" w:rsidP="00BA48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9,667</w:t>
            </w:r>
          </w:p>
        </w:tc>
        <w:tc>
          <w:tcPr>
            <w:tcW w:w="238" w:type="dxa"/>
          </w:tcPr>
          <w:p w14:paraId="1315C3D4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45065449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802</w:t>
            </w:r>
          </w:p>
        </w:tc>
        <w:tc>
          <w:tcPr>
            <w:tcW w:w="238" w:type="dxa"/>
          </w:tcPr>
          <w:p w14:paraId="1EDC5E2C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</w:tcPr>
          <w:p w14:paraId="071575CF" w14:textId="2F2209B0" w:rsidR="00BA48FD" w:rsidRPr="008F384E" w:rsidRDefault="00DD1AC4" w:rsidP="005C2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8,893</w:t>
            </w:r>
          </w:p>
        </w:tc>
        <w:tc>
          <w:tcPr>
            <w:tcW w:w="238" w:type="dxa"/>
          </w:tcPr>
          <w:p w14:paraId="5D554609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</w:tcPr>
          <w:p w14:paraId="2B6CBE2F" w14:textId="77777777" w:rsidR="00BA48FD" w:rsidRPr="008F384E" w:rsidRDefault="00BA48FD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left="594"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BA48FD" w:rsidRPr="008F384E" w14:paraId="5F91D9B4" w14:textId="77777777" w:rsidTr="00BE07E4">
        <w:trPr>
          <w:cantSplit/>
        </w:trPr>
        <w:tc>
          <w:tcPr>
            <w:tcW w:w="3515" w:type="dxa"/>
          </w:tcPr>
          <w:p w14:paraId="03AD3571" w14:textId="0213731D" w:rsidR="00BA48FD" w:rsidRPr="008F384E" w:rsidRDefault="00A74656" w:rsidP="00A7465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A48FD" w:rsidRPr="008F384E">
              <w:rPr>
                <w:rFonts w:ascii="Angsana New" w:hAnsi="Angsana New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6E7CFD2" w14:textId="1DB4D959" w:rsidR="00124871" w:rsidRPr="008F384E" w:rsidRDefault="00A47713" w:rsidP="00384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8,293</w:t>
            </w:r>
          </w:p>
        </w:tc>
        <w:tc>
          <w:tcPr>
            <w:tcW w:w="238" w:type="dxa"/>
          </w:tcPr>
          <w:p w14:paraId="261C85BB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F4313A0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9,772</w:t>
            </w:r>
          </w:p>
        </w:tc>
        <w:tc>
          <w:tcPr>
            <w:tcW w:w="238" w:type="dxa"/>
          </w:tcPr>
          <w:p w14:paraId="3B54BFE9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3D531EDE" w14:textId="1BC71FC6" w:rsidR="00BA48FD" w:rsidRPr="008F384E" w:rsidRDefault="00DD1AC4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6,12</w:t>
            </w:r>
            <w:r w:rsidR="0002523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38D40098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82787CF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6,953</w:t>
            </w:r>
          </w:p>
        </w:tc>
      </w:tr>
      <w:tr w:rsidR="00BA48FD" w:rsidRPr="008F384E" w14:paraId="39E383F0" w14:textId="77777777" w:rsidTr="00BE07E4">
        <w:trPr>
          <w:cantSplit/>
        </w:trPr>
        <w:tc>
          <w:tcPr>
            <w:tcW w:w="3515" w:type="dxa"/>
          </w:tcPr>
          <w:p w14:paraId="7959AF7F" w14:textId="77777777" w:rsidR="00BA48FD" w:rsidRPr="008F384E" w:rsidRDefault="00BA48FD" w:rsidP="00B77A2A">
            <w:pPr>
              <w:tabs>
                <w:tab w:val="left" w:pos="342"/>
              </w:tabs>
              <w:ind w:left="72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0AE8491" w14:textId="53AB60DA" w:rsidR="00BA48FD" w:rsidRPr="008F384E" w:rsidRDefault="00A4771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32,877</w:t>
            </w:r>
          </w:p>
        </w:tc>
        <w:tc>
          <w:tcPr>
            <w:tcW w:w="238" w:type="dxa"/>
          </w:tcPr>
          <w:p w14:paraId="422051AB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E9E04A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24,911</w:t>
            </w:r>
          </w:p>
        </w:tc>
        <w:tc>
          <w:tcPr>
            <w:tcW w:w="238" w:type="dxa"/>
          </w:tcPr>
          <w:p w14:paraId="634E7403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53C57E1E" w14:textId="10A44B4D" w:rsidR="00BA48FD" w:rsidRPr="008F384E" w:rsidRDefault="00DD1AC4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42,76</w:t>
            </w:r>
            <w:r w:rsidR="008D2259">
              <w:rPr>
                <w:rFonts w:ascii="Angsana New" w:hAnsi="Angsana New"/>
                <w:bCs/>
                <w:sz w:val="30"/>
                <w:szCs w:val="30"/>
              </w:rPr>
              <w:t>4</w:t>
            </w:r>
          </w:p>
        </w:tc>
        <w:tc>
          <w:tcPr>
            <w:tcW w:w="238" w:type="dxa"/>
          </w:tcPr>
          <w:p w14:paraId="5A84155F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834BA80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21,177</w:t>
            </w:r>
          </w:p>
        </w:tc>
      </w:tr>
      <w:tr w:rsidR="00BA48FD" w:rsidRPr="008F384E" w14:paraId="76299E02" w14:textId="77777777" w:rsidTr="00BE07E4">
        <w:trPr>
          <w:cantSplit/>
        </w:trPr>
        <w:tc>
          <w:tcPr>
            <w:tcW w:w="3515" w:type="dxa"/>
          </w:tcPr>
          <w:p w14:paraId="684953F2" w14:textId="77777777" w:rsidR="00BA48FD" w:rsidRPr="008F384E" w:rsidRDefault="00BA48FD" w:rsidP="00A74656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602648DF" w14:textId="1DCCBBFF" w:rsidR="00BA48FD" w:rsidRPr="008F384E" w:rsidRDefault="00A47713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352,072</w:t>
            </w:r>
          </w:p>
        </w:tc>
        <w:tc>
          <w:tcPr>
            <w:tcW w:w="238" w:type="dxa"/>
          </w:tcPr>
          <w:p w14:paraId="37C68AAC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6C2C565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342,068</w:t>
            </w:r>
          </w:p>
        </w:tc>
        <w:tc>
          <w:tcPr>
            <w:tcW w:w="238" w:type="dxa"/>
          </w:tcPr>
          <w:p w14:paraId="091B9687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</w:tcPr>
          <w:p w14:paraId="026A5C90" w14:textId="7D0D4B77" w:rsidR="00BA48FD" w:rsidRPr="008F384E" w:rsidRDefault="00DD1AC4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286,98</w:t>
            </w:r>
            <w:r w:rsidR="004F3982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</w:tcPr>
          <w:p w14:paraId="456DB789" w14:textId="77777777" w:rsidR="00BA48FD" w:rsidRPr="008F384E" w:rsidRDefault="00BA48FD" w:rsidP="00B77A2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D26D798" w14:textId="77777777" w:rsidR="00BA48FD" w:rsidRPr="008F384E" w:rsidRDefault="00BA48FD" w:rsidP="00B77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218,496</w:t>
            </w:r>
          </w:p>
        </w:tc>
      </w:tr>
    </w:tbl>
    <w:p w14:paraId="64A00E29" w14:textId="77777777" w:rsidR="00C75E44" w:rsidRPr="008F384E" w:rsidRDefault="00C75E44" w:rsidP="00A82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0847D1F" w14:textId="5E598FD7" w:rsidR="005C2953" w:rsidRDefault="00953169" w:rsidP="00673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8F384E">
        <w:rPr>
          <w:rFonts w:ascii="Angsana New" w:hAnsi="Angsana New" w:hint="cs"/>
          <w:spacing w:val="2"/>
          <w:sz w:val="30"/>
          <w:szCs w:val="30"/>
          <w:cs/>
        </w:rPr>
        <w:t>สินทรัพย์ตามสัญญาเป็นส่วนลด</w:t>
      </w:r>
      <w:r w:rsidR="00FE50F6">
        <w:rPr>
          <w:rFonts w:ascii="Angsana New" w:hAnsi="Angsana New" w:hint="cs"/>
          <w:spacing w:val="2"/>
          <w:sz w:val="30"/>
          <w:szCs w:val="30"/>
          <w:cs/>
        </w:rPr>
        <w:t>ค้างรับ</w:t>
      </w:r>
      <w:r w:rsidR="00133C8B" w:rsidRPr="008F384E">
        <w:rPr>
          <w:rFonts w:ascii="Angsana New" w:hAnsi="Angsana New" w:hint="cs"/>
          <w:spacing w:val="2"/>
          <w:sz w:val="30"/>
          <w:szCs w:val="30"/>
          <w:cs/>
        </w:rPr>
        <w:t>ที่</w:t>
      </w:r>
      <w:r w:rsidR="00A24602">
        <w:rPr>
          <w:rFonts w:ascii="Angsana New" w:hAnsi="Angsana New" w:hint="cs"/>
          <w:spacing w:val="2"/>
          <w:sz w:val="30"/>
          <w:szCs w:val="30"/>
          <w:cs/>
        </w:rPr>
        <w:t>เกิดจากการสะสมปริมาณ</w:t>
      </w:r>
      <w:r w:rsidR="00133C8B" w:rsidRPr="008F384E">
        <w:rPr>
          <w:rFonts w:ascii="Angsana New" w:hAnsi="Angsana New" w:hint="cs"/>
          <w:spacing w:val="2"/>
          <w:sz w:val="30"/>
          <w:szCs w:val="30"/>
          <w:cs/>
        </w:rPr>
        <w:t>การ</w:t>
      </w:r>
      <w:r w:rsidRPr="008F384E">
        <w:rPr>
          <w:rFonts w:ascii="Angsana New" w:hAnsi="Angsana New" w:hint="cs"/>
          <w:spacing w:val="2"/>
          <w:sz w:val="30"/>
          <w:szCs w:val="30"/>
          <w:cs/>
        </w:rPr>
        <w:t xml:space="preserve">ซื้อสินค้าหรือวัตถุดิบที่ตกลงกันไว้ตามสัญญากับผู้ขายแต่ละราย </w:t>
      </w:r>
      <w:r w:rsidR="004D34AF" w:rsidRPr="008F384E">
        <w:rPr>
          <w:rFonts w:ascii="Angsana New" w:hAnsi="Angsana New" w:hint="cs"/>
          <w:spacing w:val="2"/>
          <w:sz w:val="30"/>
          <w:szCs w:val="30"/>
          <w:cs/>
        </w:rPr>
        <w:t>ซึ่งไม่ต้องมีขั้นตอนของการออกบิล</w:t>
      </w:r>
      <w:r w:rsidR="00FE50F6">
        <w:rPr>
          <w:rFonts w:ascii="Angsana New" w:hAnsi="Angsana New" w:hint="cs"/>
          <w:spacing w:val="2"/>
          <w:sz w:val="30"/>
          <w:szCs w:val="30"/>
          <w:cs/>
        </w:rPr>
        <w:t>เรียกเก็บ</w:t>
      </w:r>
      <w:r w:rsidR="008F384E" w:rsidRPr="008F384E">
        <w:rPr>
          <w:rFonts w:ascii="Angsana New" w:hAnsi="Angsana New" w:hint="cs"/>
          <w:spacing w:val="2"/>
          <w:sz w:val="30"/>
          <w:szCs w:val="30"/>
          <w:cs/>
        </w:rPr>
        <w:t>โดยกลุ่มบริษัท</w:t>
      </w:r>
      <w:r w:rsidR="004D34AF" w:rsidRPr="008F384E">
        <w:rPr>
          <w:rFonts w:ascii="Angsana New" w:hAnsi="Angsana New" w:hint="cs"/>
          <w:spacing w:val="2"/>
          <w:sz w:val="30"/>
          <w:szCs w:val="30"/>
          <w:cs/>
        </w:rPr>
        <w:t>จะได้รับชำระ</w:t>
      </w:r>
      <w:r w:rsidR="007F2172" w:rsidRPr="008F384E">
        <w:rPr>
          <w:rFonts w:ascii="Angsana New" w:hAnsi="Angsana New" w:hint="cs"/>
          <w:spacing w:val="2"/>
          <w:sz w:val="30"/>
          <w:szCs w:val="30"/>
          <w:cs/>
        </w:rPr>
        <w:t>ในลักษณะของใบลดหนี้</w:t>
      </w:r>
      <w:r w:rsidR="006737AA">
        <w:rPr>
          <w:rFonts w:ascii="Angsana New" w:hAnsi="Angsana New" w:hint="cs"/>
          <w:spacing w:val="2"/>
          <w:sz w:val="30"/>
          <w:szCs w:val="30"/>
          <w:cs/>
        </w:rPr>
        <w:t>ซึ่งจะได้รับจากผู้ขายแตกต่างกันไประหว่างรายเดือนจนถึงรายปี</w:t>
      </w:r>
    </w:p>
    <w:p w14:paraId="3EB9B619" w14:textId="77777777" w:rsidR="006737AA" w:rsidRDefault="006737AA" w:rsidP="00673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10B9D1A" w14:textId="77777777" w:rsidR="008F384E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54D926D4" w14:textId="77777777" w:rsidR="008F384E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6483524C" w14:textId="77777777" w:rsidR="008F384E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A09C828" w14:textId="77777777" w:rsidR="008F384E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C34B266" w14:textId="77777777" w:rsidR="008F384E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6DF3CAE" w14:textId="77777777" w:rsidR="008F384E" w:rsidRPr="00A24602" w:rsidRDefault="008F384E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9BFDE74" w14:textId="4A1341D2" w:rsidR="00351766" w:rsidRPr="008F384E" w:rsidRDefault="00A82CEF" w:rsidP="00D32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8F384E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ยอดคงเหลือของลูกหนี้การค้า </w:t>
      </w:r>
      <w:r w:rsidR="0032537B" w:rsidRPr="008F384E">
        <w:rPr>
          <w:rFonts w:ascii="Angsana New" w:hAnsi="Angsana New"/>
          <w:color w:val="000000"/>
          <w:sz w:val="30"/>
          <w:szCs w:val="30"/>
          <w:cs/>
        </w:rPr>
        <w:t>-</w:t>
      </w:r>
      <w:r w:rsidR="00C973F9" w:rsidRPr="008F384E">
        <w:rPr>
          <w:rFonts w:ascii="Angsana New" w:hAnsi="Angsana New" w:hint="cs"/>
          <w:color w:val="000000"/>
          <w:sz w:val="30"/>
          <w:szCs w:val="30"/>
          <w:cs/>
        </w:rPr>
        <w:t xml:space="preserve"> กิจการ</w:t>
      </w:r>
      <w:r w:rsidRPr="008F384E">
        <w:rPr>
          <w:rFonts w:ascii="Angsana New" w:hAnsi="Angsana New" w:hint="cs"/>
          <w:color w:val="000000"/>
          <w:sz w:val="30"/>
          <w:szCs w:val="30"/>
          <w:cs/>
        </w:rPr>
        <w:t>อื่นแยกตามอายุหนี้ที่ค้างชำระได้ดังนี้</w:t>
      </w:r>
    </w:p>
    <w:p w14:paraId="60C5EEDE" w14:textId="77777777" w:rsidR="001468CC" w:rsidRPr="008507EE" w:rsidRDefault="001468CC" w:rsidP="001468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586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040"/>
        <w:gridCol w:w="1210"/>
        <w:gridCol w:w="238"/>
        <w:gridCol w:w="1202"/>
        <w:gridCol w:w="238"/>
        <w:gridCol w:w="1210"/>
        <w:gridCol w:w="238"/>
        <w:gridCol w:w="1202"/>
        <w:gridCol w:w="8"/>
      </w:tblGrid>
      <w:tr w:rsidR="005750F9" w:rsidRPr="008F384E" w14:paraId="0FBDA062" w14:textId="77777777" w:rsidTr="00A47713">
        <w:trPr>
          <w:cantSplit/>
        </w:trPr>
        <w:tc>
          <w:tcPr>
            <w:tcW w:w="4040" w:type="dxa"/>
          </w:tcPr>
          <w:p w14:paraId="2469959D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46" w:type="dxa"/>
            <w:gridSpan w:val="8"/>
            <w:tcBorders>
              <w:bottom w:val="single" w:sz="4" w:space="0" w:color="auto"/>
            </w:tcBorders>
          </w:tcPr>
          <w:p w14:paraId="019D6F25" w14:textId="77777777" w:rsidR="005750F9" w:rsidRPr="008F384E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750F9" w:rsidRPr="008F384E" w14:paraId="063C5C95" w14:textId="77777777" w:rsidTr="008E3BBE">
        <w:trPr>
          <w:gridAfter w:val="1"/>
          <w:wAfter w:w="8" w:type="dxa"/>
          <w:cantSplit/>
        </w:trPr>
        <w:tc>
          <w:tcPr>
            <w:tcW w:w="4040" w:type="dxa"/>
          </w:tcPr>
          <w:p w14:paraId="78BE7D15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D17DC9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05D36084" w14:textId="77777777" w:rsidR="005750F9" w:rsidRPr="008F384E" w:rsidRDefault="005750F9" w:rsidP="0048275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2A48ED" w14:textId="77777777" w:rsidR="005750F9" w:rsidRPr="008F384E" w:rsidRDefault="005750F9" w:rsidP="0048275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832FB" w:rsidRPr="008F384E" w14:paraId="71705EBB" w14:textId="77777777" w:rsidTr="008E3BBE">
        <w:trPr>
          <w:cantSplit/>
        </w:trPr>
        <w:tc>
          <w:tcPr>
            <w:tcW w:w="4040" w:type="dxa"/>
          </w:tcPr>
          <w:p w14:paraId="54B8613F" w14:textId="77777777" w:rsidR="005832FB" w:rsidRPr="008F384E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07792AA" w14:textId="312BC1DB" w:rsidR="005832FB" w:rsidRPr="008F384E" w:rsidRDefault="00A70305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8F384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8967FF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2FB"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4642695C" w14:textId="77777777" w:rsidR="005832FB" w:rsidRPr="008F384E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CD0D3F2" w14:textId="1A29D0DD" w:rsidR="005832FB" w:rsidRPr="008F384E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25FEFD6" w14:textId="77777777" w:rsidR="005832FB" w:rsidRPr="008F384E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6580C792" w14:textId="5B43EE10" w:rsidR="005832FB" w:rsidRPr="008F384E" w:rsidRDefault="00A70305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8F384E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8967FF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32FB"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8751C5C" w14:textId="77777777" w:rsidR="005832FB" w:rsidRPr="008F384E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5FCDB39C" w14:textId="513E5F96" w:rsidR="005832FB" w:rsidRPr="008F384E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="00BE07E4" w:rsidRPr="008F384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384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2E0079" w:rsidRPr="008F384E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764D18" w:rsidRPr="008F384E" w14:paraId="72A35B34" w14:textId="77777777" w:rsidTr="008E3BBE">
        <w:trPr>
          <w:cantSplit/>
        </w:trPr>
        <w:tc>
          <w:tcPr>
            <w:tcW w:w="4040" w:type="dxa"/>
          </w:tcPr>
          <w:p w14:paraId="7EEF1DD2" w14:textId="77777777" w:rsidR="00764D18" w:rsidRPr="008F384E" w:rsidRDefault="00764D18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10" w:type="dxa"/>
          </w:tcPr>
          <w:p w14:paraId="36580517" w14:textId="600439C6" w:rsidR="00764D18" w:rsidRPr="008F384E" w:rsidRDefault="00A47713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210,26</w:t>
            </w:r>
            <w:r w:rsidR="001E7C67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69C80A4F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3A40796D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245,227</w:t>
            </w:r>
          </w:p>
        </w:tc>
        <w:tc>
          <w:tcPr>
            <w:tcW w:w="238" w:type="dxa"/>
          </w:tcPr>
          <w:p w14:paraId="567F26AF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66FBEA7A" w14:textId="30387414" w:rsidR="00764D18" w:rsidRPr="00A1128F" w:rsidRDefault="00A1128F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98,177</w:t>
            </w:r>
          </w:p>
        </w:tc>
        <w:tc>
          <w:tcPr>
            <w:tcW w:w="238" w:type="dxa"/>
          </w:tcPr>
          <w:p w14:paraId="695F4187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0661D7E0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119,099</w:t>
            </w:r>
          </w:p>
        </w:tc>
      </w:tr>
      <w:tr w:rsidR="00764D18" w:rsidRPr="008F384E" w14:paraId="0084CCCE" w14:textId="77777777" w:rsidTr="008E3BBE">
        <w:trPr>
          <w:cantSplit/>
        </w:trPr>
        <w:tc>
          <w:tcPr>
            <w:tcW w:w="4040" w:type="dxa"/>
          </w:tcPr>
          <w:p w14:paraId="7FEEC7E2" w14:textId="77777777" w:rsidR="00764D18" w:rsidRPr="008F384E" w:rsidRDefault="00764D18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8F384E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10" w:type="dxa"/>
          </w:tcPr>
          <w:p w14:paraId="06771BD2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272FE5D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3094FCAB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EADFF84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54304B29" w14:textId="77777777" w:rsidR="00764D18" w:rsidRPr="00A1128F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5BC0466D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7A5A97F7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764D18" w:rsidRPr="008F384E" w14:paraId="6A2C6282" w14:textId="77777777" w:rsidTr="008E3BBE">
        <w:trPr>
          <w:cantSplit/>
        </w:trPr>
        <w:tc>
          <w:tcPr>
            <w:tcW w:w="4040" w:type="dxa"/>
          </w:tcPr>
          <w:p w14:paraId="01B1A7DF" w14:textId="1152265F" w:rsidR="00764D18" w:rsidRPr="008F384E" w:rsidRDefault="00801E43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>3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0" w:type="dxa"/>
          </w:tcPr>
          <w:p w14:paraId="1781CFDC" w14:textId="1C2123BB" w:rsidR="00764D18" w:rsidRPr="008F384E" w:rsidRDefault="00A47713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98,614</w:t>
            </w:r>
          </w:p>
        </w:tc>
        <w:tc>
          <w:tcPr>
            <w:tcW w:w="238" w:type="dxa"/>
          </w:tcPr>
          <w:p w14:paraId="6A0FF296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00DA56E0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59,146</w:t>
            </w:r>
          </w:p>
        </w:tc>
        <w:tc>
          <w:tcPr>
            <w:tcW w:w="238" w:type="dxa"/>
          </w:tcPr>
          <w:p w14:paraId="53437A3C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5EB525BD" w14:textId="0B500BB7" w:rsidR="00764D18" w:rsidRPr="00A1128F" w:rsidRDefault="00A1128F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73,864</w:t>
            </w:r>
          </w:p>
        </w:tc>
        <w:tc>
          <w:tcPr>
            <w:tcW w:w="238" w:type="dxa"/>
          </w:tcPr>
          <w:p w14:paraId="6675B613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4CD6DEC1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36,924</w:t>
            </w:r>
          </w:p>
        </w:tc>
      </w:tr>
      <w:tr w:rsidR="00764D18" w:rsidRPr="008F384E" w14:paraId="1C7BB0CF" w14:textId="77777777" w:rsidTr="008E3BBE">
        <w:trPr>
          <w:cantSplit/>
        </w:trPr>
        <w:tc>
          <w:tcPr>
            <w:tcW w:w="4040" w:type="dxa"/>
          </w:tcPr>
          <w:p w14:paraId="43CC119C" w14:textId="7DD38A92" w:rsidR="00764D18" w:rsidRPr="008F384E" w:rsidRDefault="00801E43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D3705F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>6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0" w:type="dxa"/>
          </w:tcPr>
          <w:p w14:paraId="06CC553B" w14:textId="50E5E9BB" w:rsidR="00764D18" w:rsidRPr="008F384E" w:rsidRDefault="00A47713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2,904</w:t>
            </w:r>
          </w:p>
        </w:tc>
        <w:tc>
          <w:tcPr>
            <w:tcW w:w="238" w:type="dxa"/>
          </w:tcPr>
          <w:p w14:paraId="67EE7DD1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435D9C68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10,295</w:t>
            </w:r>
          </w:p>
        </w:tc>
        <w:tc>
          <w:tcPr>
            <w:tcW w:w="238" w:type="dxa"/>
          </w:tcPr>
          <w:p w14:paraId="794627AE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136D3F9D" w14:textId="05D31705" w:rsidR="00764D18" w:rsidRPr="00A1128F" w:rsidRDefault="00A1128F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775</w:t>
            </w:r>
          </w:p>
        </w:tc>
        <w:tc>
          <w:tcPr>
            <w:tcW w:w="238" w:type="dxa"/>
          </w:tcPr>
          <w:p w14:paraId="612E382F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452E4E39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6,630</w:t>
            </w:r>
          </w:p>
        </w:tc>
      </w:tr>
      <w:tr w:rsidR="00764D18" w:rsidRPr="008F384E" w14:paraId="3FEF37A1" w14:textId="77777777" w:rsidTr="008E3BBE">
        <w:trPr>
          <w:cantSplit/>
        </w:trPr>
        <w:tc>
          <w:tcPr>
            <w:tcW w:w="4040" w:type="dxa"/>
          </w:tcPr>
          <w:p w14:paraId="503AAF58" w14:textId="4517F2F2" w:rsidR="00764D18" w:rsidRPr="008F384E" w:rsidRDefault="00801E43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="00D3705F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ถึง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>12</w:t>
            </w:r>
            <w:r w:rsidR="00764D18" w:rsidRPr="008F384E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10" w:type="dxa"/>
          </w:tcPr>
          <w:p w14:paraId="76659B02" w14:textId="6C356AB5" w:rsidR="00764D18" w:rsidRPr="008F384E" w:rsidRDefault="00A47713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8,167</w:t>
            </w:r>
          </w:p>
        </w:tc>
        <w:tc>
          <w:tcPr>
            <w:tcW w:w="238" w:type="dxa"/>
          </w:tcPr>
          <w:p w14:paraId="32F885FA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0338912E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11,019</w:t>
            </w:r>
          </w:p>
        </w:tc>
        <w:tc>
          <w:tcPr>
            <w:tcW w:w="238" w:type="dxa"/>
          </w:tcPr>
          <w:p w14:paraId="2C263E85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52393F9F" w14:textId="387C559F" w:rsidR="00764D18" w:rsidRPr="00A1128F" w:rsidRDefault="00A1128F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690</w:t>
            </w:r>
          </w:p>
        </w:tc>
        <w:tc>
          <w:tcPr>
            <w:tcW w:w="238" w:type="dxa"/>
          </w:tcPr>
          <w:p w14:paraId="794A964B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3D74ABCA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5,844</w:t>
            </w:r>
          </w:p>
        </w:tc>
      </w:tr>
      <w:tr w:rsidR="00764D18" w:rsidRPr="008F384E" w14:paraId="278644AC" w14:textId="77777777" w:rsidTr="008E3BBE">
        <w:trPr>
          <w:cantSplit/>
        </w:trPr>
        <w:tc>
          <w:tcPr>
            <w:tcW w:w="4040" w:type="dxa"/>
          </w:tcPr>
          <w:p w14:paraId="5735EDC2" w14:textId="34F3CD3E" w:rsidR="00764D18" w:rsidRPr="008F384E" w:rsidRDefault="00801E43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8F38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764D18" w:rsidRPr="008F384E">
              <w:rPr>
                <w:rFonts w:ascii="Angsana New" w:hAnsi="Angsana New"/>
                <w:sz w:val="30"/>
                <w:szCs w:val="30"/>
              </w:rPr>
              <w:t>12</w:t>
            </w:r>
            <w:r w:rsidR="00764D18" w:rsidRPr="008F384E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4AEF1640" w14:textId="15C43A6E" w:rsidR="00764D18" w:rsidRPr="008F384E" w:rsidRDefault="00A47713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27,1</w:t>
            </w:r>
            <w:r w:rsidR="00FD43A3">
              <w:rPr>
                <w:rFonts w:ascii="Angsana New" w:hAnsi="Angsana New"/>
                <w:bCs/>
                <w:sz w:val="30"/>
                <w:szCs w:val="30"/>
              </w:rPr>
              <w:t>78</w:t>
            </w:r>
          </w:p>
        </w:tc>
        <w:tc>
          <w:tcPr>
            <w:tcW w:w="238" w:type="dxa"/>
          </w:tcPr>
          <w:p w14:paraId="513568DF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90501C4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20,749</w:t>
            </w:r>
          </w:p>
        </w:tc>
        <w:tc>
          <w:tcPr>
            <w:tcW w:w="238" w:type="dxa"/>
          </w:tcPr>
          <w:p w14:paraId="20216C02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3D395E38" w14:textId="4B85405F" w:rsidR="00764D18" w:rsidRPr="00A1128F" w:rsidRDefault="00A1128F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18,644</w:t>
            </w:r>
          </w:p>
        </w:tc>
        <w:tc>
          <w:tcPr>
            <w:tcW w:w="238" w:type="dxa"/>
          </w:tcPr>
          <w:p w14:paraId="5CE06DD9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28E30011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14,439</w:t>
            </w:r>
          </w:p>
        </w:tc>
      </w:tr>
      <w:tr w:rsidR="00764D18" w:rsidRPr="008F384E" w14:paraId="3B6CF4F1" w14:textId="77777777" w:rsidTr="008E3BBE">
        <w:trPr>
          <w:cantSplit/>
        </w:trPr>
        <w:tc>
          <w:tcPr>
            <w:tcW w:w="4040" w:type="dxa"/>
          </w:tcPr>
          <w:p w14:paraId="650552AC" w14:textId="77777777" w:rsidR="00764D18" w:rsidRPr="008F384E" w:rsidRDefault="00764D18" w:rsidP="00801E4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184188AC" w14:textId="4E252E9F" w:rsidR="00764D18" w:rsidRPr="008F384E" w:rsidRDefault="00A47713" w:rsidP="007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347,1</w:t>
            </w:r>
            <w:r w:rsidR="00FD43A3">
              <w:rPr>
                <w:rFonts w:ascii="Angsana New" w:hAnsi="Angsana New"/>
                <w:bCs/>
                <w:sz w:val="30"/>
                <w:szCs w:val="30"/>
              </w:rPr>
              <w:t>26</w:t>
            </w:r>
          </w:p>
        </w:tc>
        <w:tc>
          <w:tcPr>
            <w:tcW w:w="238" w:type="dxa"/>
          </w:tcPr>
          <w:p w14:paraId="2524EF73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1502D4C3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346,436</w:t>
            </w:r>
          </w:p>
        </w:tc>
        <w:tc>
          <w:tcPr>
            <w:tcW w:w="238" w:type="dxa"/>
          </w:tcPr>
          <w:p w14:paraId="28A90958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7D839E6" w14:textId="084166B7" w:rsidR="00764D18" w:rsidRPr="00A1128F" w:rsidRDefault="00A1128F" w:rsidP="007C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192,150</w:t>
            </w:r>
          </w:p>
        </w:tc>
        <w:tc>
          <w:tcPr>
            <w:tcW w:w="238" w:type="dxa"/>
          </w:tcPr>
          <w:p w14:paraId="3D3230F4" w14:textId="77777777" w:rsidR="00764D18" w:rsidRPr="008F384E" w:rsidRDefault="00764D18" w:rsidP="00764D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</w:tcBorders>
          </w:tcPr>
          <w:p w14:paraId="498CD8FB" w14:textId="77777777" w:rsidR="00764D18" w:rsidRPr="008F384E" w:rsidRDefault="00764D18" w:rsidP="00764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182,936</w:t>
            </w:r>
          </w:p>
        </w:tc>
      </w:tr>
      <w:tr w:rsidR="00A47713" w:rsidRPr="008F384E" w14:paraId="541D0471" w14:textId="77777777" w:rsidTr="008E3BBE">
        <w:trPr>
          <w:cantSplit/>
        </w:trPr>
        <w:tc>
          <w:tcPr>
            <w:tcW w:w="4040" w:type="dxa"/>
          </w:tcPr>
          <w:p w14:paraId="5DFDA0A2" w14:textId="38539FF2" w:rsidR="00A47713" w:rsidRPr="008F384E" w:rsidRDefault="00A47713" w:rsidP="00A47713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หัก ค่าเผื่อ</w:t>
            </w:r>
            <w:r w:rsidRPr="008F384E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10" w:type="dxa"/>
          </w:tcPr>
          <w:p w14:paraId="660853F2" w14:textId="4CDE0886" w:rsidR="00A47713" w:rsidRPr="008F384E" w:rsidRDefault="00A47713" w:rsidP="00A4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37,385</w:t>
            </w:r>
            <w:r w:rsidRPr="008F384E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88956BC" w14:textId="77777777" w:rsidR="00A47713" w:rsidRPr="008F384E" w:rsidRDefault="00A47713" w:rsidP="00A477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</w:tcPr>
          <w:p w14:paraId="77D152BE" w14:textId="50893A76" w:rsidR="00A47713" w:rsidRPr="008F384E" w:rsidRDefault="00A47713" w:rsidP="00A4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(29,502)</w:t>
            </w:r>
          </w:p>
        </w:tc>
        <w:tc>
          <w:tcPr>
            <w:tcW w:w="238" w:type="dxa"/>
          </w:tcPr>
          <w:p w14:paraId="34604B2B" w14:textId="77777777" w:rsidR="00A47713" w:rsidRPr="008F384E" w:rsidRDefault="00A47713" w:rsidP="00A477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</w:tcPr>
          <w:p w14:paraId="6D308C1B" w14:textId="36C8BC4E" w:rsidR="00A47713" w:rsidRPr="00A1128F" w:rsidRDefault="00A47713" w:rsidP="00A4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A1128F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Cs/>
                <w:sz w:val="30"/>
                <w:szCs w:val="30"/>
              </w:rPr>
              <w:t>19,900</w:t>
            </w:r>
            <w:r w:rsidRPr="00A1128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7A7BDFB1" w14:textId="77777777" w:rsidR="00A47713" w:rsidRPr="008F384E" w:rsidRDefault="00A47713" w:rsidP="00A47713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94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</w:tcPr>
          <w:p w14:paraId="7D417B1D" w14:textId="55432BF2" w:rsidR="00A47713" w:rsidRPr="008F384E" w:rsidRDefault="00A47713" w:rsidP="00A47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(17,537)</w:t>
            </w:r>
          </w:p>
        </w:tc>
      </w:tr>
      <w:tr w:rsidR="00EF7F80" w:rsidRPr="008F384E" w14:paraId="66531767" w14:textId="77777777" w:rsidTr="008E3BBE">
        <w:trPr>
          <w:cantSplit/>
        </w:trPr>
        <w:tc>
          <w:tcPr>
            <w:tcW w:w="4040" w:type="dxa"/>
          </w:tcPr>
          <w:p w14:paraId="1B497827" w14:textId="77777777" w:rsidR="00EF7F80" w:rsidRPr="008F384E" w:rsidRDefault="00EF7F80" w:rsidP="00EF7F80">
            <w:pPr>
              <w:spacing w:line="260" w:lineRule="atLeast"/>
              <w:ind w:left="-108" w:right="14"/>
              <w:rPr>
                <w:rFonts w:ascii="Angsana New" w:hAnsi="Angsana New"/>
                <w:sz w:val="30"/>
                <w:szCs w:val="30"/>
              </w:rPr>
            </w:pPr>
            <w:r w:rsidRPr="008F384E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C932717" w14:textId="5137BCD5" w:rsidR="00EF7F80" w:rsidRPr="008F384E" w:rsidRDefault="00A47713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309,7</w:t>
            </w:r>
            <w:r w:rsidR="00FD43A3">
              <w:rPr>
                <w:rFonts w:ascii="Angsana New" w:hAnsi="Angsana New"/>
                <w:bCs/>
                <w:sz w:val="30"/>
                <w:szCs w:val="30"/>
              </w:rPr>
              <w:t>41</w:t>
            </w:r>
          </w:p>
        </w:tc>
        <w:tc>
          <w:tcPr>
            <w:tcW w:w="238" w:type="dxa"/>
          </w:tcPr>
          <w:p w14:paraId="644F7CAA" w14:textId="77777777" w:rsidR="00EF7F80" w:rsidRPr="008F384E" w:rsidRDefault="00EF7F80" w:rsidP="00EF7F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586E6165" w14:textId="77777777" w:rsidR="00EF7F80" w:rsidRPr="008F384E" w:rsidRDefault="00EF7F80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316,934</w:t>
            </w:r>
          </w:p>
        </w:tc>
        <w:tc>
          <w:tcPr>
            <w:tcW w:w="238" w:type="dxa"/>
          </w:tcPr>
          <w:p w14:paraId="1D9B3F27" w14:textId="77777777" w:rsidR="00EF7F80" w:rsidRPr="008F384E" w:rsidRDefault="00EF7F80" w:rsidP="00EF7F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7D27E60" w14:textId="394F4F5C" w:rsidR="00EF7F80" w:rsidRPr="00A1128F" w:rsidRDefault="00A1128F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172,250</w:t>
            </w:r>
          </w:p>
        </w:tc>
        <w:tc>
          <w:tcPr>
            <w:tcW w:w="238" w:type="dxa"/>
          </w:tcPr>
          <w:p w14:paraId="11472675" w14:textId="77777777" w:rsidR="00EF7F80" w:rsidRPr="008F384E" w:rsidRDefault="00EF7F80" w:rsidP="00EF7F8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9B1A76" w14:textId="77777777" w:rsidR="00EF7F80" w:rsidRPr="008F384E" w:rsidRDefault="00EF7F80" w:rsidP="00EF7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F384E">
              <w:rPr>
                <w:rFonts w:ascii="Angsana New" w:hAnsi="Angsana New"/>
                <w:bCs/>
                <w:sz w:val="30"/>
                <w:szCs w:val="30"/>
              </w:rPr>
              <w:t>165,399</w:t>
            </w:r>
          </w:p>
        </w:tc>
      </w:tr>
    </w:tbl>
    <w:p w14:paraId="0872C79D" w14:textId="77777777" w:rsidR="008507EE" w:rsidRPr="008507EE" w:rsidRDefault="008507EE" w:rsidP="0085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24"/>
          <w:szCs w:val="24"/>
        </w:rPr>
      </w:pPr>
    </w:p>
    <w:p w14:paraId="5CEE9F11" w14:textId="3B0FA5B6" w:rsidR="008507EE" w:rsidRPr="00F96899" w:rsidRDefault="008507EE" w:rsidP="0085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30"/>
          <w:szCs w:val="30"/>
        </w:rPr>
      </w:pPr>
      <w:r w:rsidRPr="00F96899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 w:rsidR="00E61AAE" w:rsidRPr="00F96899">
        <w:rPr>
          <w:rFonts w:ascii="Angsana New" w:hAnsi="Angsana New" w:hint="cs"/>
          <w:sz w:val="30"/>
          <w:szCs w:val="30"/>
          <w:cs/>
        </w:rPr>
        <w:t>สำหรับ</w:t>
      </w:r>
      <w:r w:rsidR="003A3F2D" w:rsidRPr="00F96899">
        <w:rPr>
          <w:rFonts w:ascii="Angsana New" w:hAnsi="Angsana New" w:hint="cs"/>
          <w:sz w:val="30"/>
          <w:szCs w:val="30"/>
          <w:cs/>
        </w:rPr>
        <w:t>งว</w:t>
      </w:r>
      <w:r w:rsidR="00090B79" w:rsidRPr="00F96899">
        <w:rPr>
          <w:rFonts w:ascii="Angsana New" w:hAnsi="Angsana New" w:hint="cs"/>
          <w:sz w:val="30"/>
          <w:szCs w:val="30"/>
          <w:cs/>
        </w:rPr>
        <w:t>ดเก้า</w:t>
      </w:r>
      <w:r w:rsidR="003A3F2D" w:rsidRPr="00F96899">
        <w:rPr>
          <w:rFonts w:ascii="Angsana New" w:hAnsi="Angsana New" w:hint="cs"/>
          <w:sz w:val="30"/>
          <w:szCs w:val="30"/>
          <w:cs/>
        </w:rPr>
        <w:t>เดือน</w:t>
      </w:r>
      <w:r w:rsidRPr="00F96899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Pr="00F96899">
        <w:rPr>
          <w:rFonts w:ascii="Angsana New" w:hAnsi="Angsana New" w:hint="cs"/>
          <w:sz w:val="30"/>
          <w:szCs w:val="30"/>
        </w:rPr>
        <w:t>3</w:t>
      </w:r>
      <w:r w:rsidRPr="00F96899">
        <w:rPr>
          <w:rFonts w:ascii="Angsana New" w:hAnsi="Angsana New"/>
          <w:sz w:val="30"/>
          <w:szCs w:val="30"/>
        </w:rPr>
        <w:t>0</w:t>
      </w:r>
      <w:r w:rsidRPr="00F96899">
        <w:rPr>
          <w:rFonts w:ascii="Angsana New" w:hAnsi="Angsana New" w:hint="cs"/>
          <w:sz w:val="30"/>
          <w:szCs w:val="30"/>
          <w:cs/>
        </w:rPr>
        <w:t xml:space="preserve"> </w:t>
      </w:r>
      <w:r w:rsidR="00090B79" w:rsidRPr="00F96899">
        <w:rPr>
          <w:rFonts w:ascii="Angsana New" w:hAnsi="Angsana New" w:hint="cs"/>
          <w:sz w:val="30"/>
          <w:szCs w:val="30"/>
          <w:cs/>
        </w:rPr>
        <w:t>กันย</w:t>
      </w:r>
      <w:r w:rsidRPr="00F96899">
        <w:rPr>
          <w:rFonts w:ascii="Angsana New" w:hAnsi="Angsana New" w:hint="cs"/>
          <w:sz w:val="30"/>
          <w:szCs w:val="30"/>
          <w:cs/>
        </w:rPr>
        <w:t xml:space="preserve">ายน </w:t>
      </w:r>
      <w:r w:rsidRPr="00F96899">
        <w:rPr>
          <w:rFonts w:ascii="Angsana New" w:hAnsi="Angsana New"/>
          <w:sz w:val="30"/>
          <w:szCs w:val="30"/>
        </w:rPr>
        <w:t>2568</w:t>
      </w:r>
      <w:r w:rsidRPr="00F96899">
        <w:rPr>
          <w:rFonts w:ascii="Angsana New" w:hAnsi="Angsana New" w:hint="cs"/>
          <w:sz w:val="30"/>
          <w:szCs w:val="30"/>
        </w:rPr>
        <w:t xml:space="preserve"> </w:t>
      </w:r>
      <w:r w:rsidRPr="00F96899">
        <w:rPr>
          <w:rFonts w:ascii="Angsana New" w:hAnsi="Angsana New" w:hint="cs"/>
          <w:sz w:val="30"/>
          <w:szCs w:val="30"/>
          <w:cs/>
        </w:rPr>
        <w:t>ของค่าเผื่อผลขาดทุนด้านเครดิตที่คาดว่าจะเกิดขึ้นของลูกหนี้การค้า</w:t>
      </w:r>
      <w:r w:rsidRPr="00F96899">
        <w:rPr>
          <w:rFonts w:ascii="Angsana New" w:hAnsi="Angsana New"/>
          <w:sz w:val="30"/>
          <w:szCs w:val="30"/>
        </w:rPr>
        <w:t xml:space="preserve"> </w:t>
      </w:r>
      <w:r w:rsidRPr="00F96899">
        <w:rPr>
          <w:rFonts w:ascii="Angsana New" w:hAnsi="Angsana New" w:hint="cs"/>
          <w:sz w:val="30"/>
          <w:szCs w:val="30"/>
          <w:cs/>
        </w:rPr>
        <w:t>-</w:t>
      </w:r>
      <w:r w:rsidRPr="00F96899">
        <w:rPr>
          <w:rFonts w:ascii="Angsana New" w:hAnsi="Angsana New"/>
          <w:sz w:val="30"/>
          <w:szCs w:val="30"/>
        </w:rPr>
        <w:t xml:space="preserve"> </w:t>
      </w:r>
      <w:r w:rsidRPr="00F96899">
        <w:rPr>
          <w:rFonts w:ascii="Angsana New" w:hAnsi="Angsana New" w:hint="cs"/>
          <w:sz w:val="30"/>
          <w:szCs w:val="30"/>
          <w:cs/>
        </w:rPr>
        <w:t>กิจการอื่น</w:t>
      </w:r>
      <w:r w:rsidR="006E0742">
        <w:rPr>
          <w:rFonts w:ascii="Angsana New" w:hAnsi="Angsana New" w:hint="cs"/>
          <w:sz w:val="30"/>
          <w:szCs w:val="30"/>
          <w:cs/>
        </w:rPr>
        <w:t>มี</w:t>
      </w:r>
      <w:r w:rsidRPr="00F96899">
        <w:rPr>
          <w:rFonts w:ascii="Angsana New" w:hAnsi="Angsana New" w:hint="cs"/>
          <w:sz w:val="30"/>
          <w:szCs w:val="30"/>
          <w:cs/>
        </w:rPr>
        <w:t>ดังนี้</w:t>
      </w:r>
    </w:p>
    <w:p w14:paraId="45C0FA2C" w14:textId="77777777" w:rsidR="00AB0C70" w:rsidRPr="00AB0C70" w:rsidRDefault="00AB0C70" w:rsidP="00850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3"/>
        <w:jc w:val="thaiDistribute"/>
        <w:rPr>
          <w:rFonts w:ascii="Angsana New" w:hAnsi="Angsana New"/>
          <w:sz w:val="24"/>
          <w:szCs w:val="24"/>
        </w:rPr>
      </w:pPr>
    </w:p>
    <w:tbl>
      <w:tblPr>
        <w:tblW w:w="9581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762"/>
        <w:gridCol w:w="2268"/>
        <w:gridCol w:w="283"/>
        <w:gridCol w:w="2268"/>
      </w:tblGrid>
      <w:tr w:rsidR="00AB0C70" w:rsidRPr="00EA1C08" w14:paraId="7CBCCEE6" w14:textId="77777777" w:rsidTr="004841EE">
        <w:trPr>
          <w:cantSplit/>
        </w:trPr>
        <w:tc>
          <w:tcPr>
            <w:tcW w:w="4762" w:type="dxa"/>
          </w:tcPr>
          <w:p w14:paraId="0794A9C3" w14:textId="77777777" w:rsidR="00AB0C70" w:rsidRPr="00090B79" w:rsidRDefault="00AB0C70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14:paraId="6D4149E5" w14:textId="77777777" w:rsidR="00AB0C70" w:rsidRPr="00EA1C08" w:rsidRDefault="00AB0C70" w:rsidP="00AB0C70">
            <w:pPr>
              <w:pStyle w:val="a1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56A88" w:rsidRPr="00EA1C08" w14:paraId="1A24C691" w14:textId="77777777" w:rsidTr="004841EE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4762" w:type="dxa"/>
          </w:tcPr>
          <w:p w14:paraId="51E20921" w14:textId="77777777" w:rsidR="00156A88" w:rsidRPr="00C60B43" w:rsidRDefault="00156A88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785250E" w14:textId="24087912" w:rsidR="00156A88" w:rsidRDefault="00156A88" w:rsidP="00156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79EB83C4" w14:textId="77777777" w:rsidR="00156A88" w:rsidRPr="003B34DE" w:rsidRDefault="00156A88" w:rsidP="00AB0C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auto"/>
            </w:tcBorders>
            <w:vAlign w:val="center"/>
          </w:tcPr>
          <w:p w14:paraId="5B2AF5CE" w14:textId="1168CF34" w:rsidR="00156A88" w:rsidRDefault="00156A88" w:rsidP="00D8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</w:t>
            </w:r>
            <w:r w:rsidR="004841EE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B0C70" w:rsidRPr="00EA1C08" w14:paraId="7BCAB3D7" w14:textId="77777777" w:rsidTr="004841EE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4762" w:type="dxa"/>
          </w:tcPr>
          <w:p w14:paraId="65276324" w14:textId="1C1B2970" w:rsidR="00AB0C70" w:rsidRPr="00C60B43" w:rsidRDefault="00AB0C70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E61AAE">
              <w:rPr>
                <w:rFonts w:ascii="Angsana New" w:hAnsi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3133CD0" w14:textId="4A8776B5" w:rsidR="00AB0C70" w:rsidRPr="00936457" w:rsidRDefault="00936457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29,502</w:t>
            </w:r>
          </w:p>
        </w:tc>
        <w:tc>
          <w:tcPr>
            <w:tcW w:w="283" w:type="dxa"/>
          </w:tcPr>
          <w:p w14:paraId="0410BE26" w14:textId="77777777" w:rsidR="00AB0C70" w:rsidRPr="003B34DE" w:rsidRDefault="00AB0C70" w:rsidP="00AB0C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auto"/>
            </w:tcBorders>
            <w:vAlign w:val="center"/>
          </w:tcPr>
          <w:p w14:paraId="115B6F54" w14:textId="75FD7CB6" w:rsidR="00AB0C70" w:rsidRPr="00936457" w:rsidRDefault="004841EE" w:rsidP="0048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17,537</w:t>
            </w:r>
          </w:p>
        </w:tc>
      </w:tr>
      <w:tr w:rsidR="00AB0C70" w:rsidRPr="00EA1C08" w14:paraId="3BAADED6" w14:textId="77777777" w:rsidTr="004841EE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4762" w:type="dxa"/>
          </w:tcPr>
          <w:p w14:paraId="34E85D1D" w14:textId="70AB7B0E" w:rsidR="00AB0C70" w:rsidRPr="00C60B43" w:rsidRDefault="00AB0C70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68" w:type="dxa"/>
            <w:vAlign w:val="center"/>
          </w:tcPr>
          <w:p w14:paraId="5148ED70" w14:textId="39F05210" w:rsidR="00AB0C70" w:rsidRPr="003B34DE" w:rsidRDefault="004375A8" w:rsidP="00612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7,896</w:t>
            </w:r>
          </w:p>
        </w:tc>
        <w:tc>
          <w:tcPr>
            <w:tcW w:w="283" w:type="dxa"/>
          </w:tcPr>
          <w:p w14:paraId="75C9BB99" w14:textId="77777777" w:rsidR="00AB0C70" w:rsidRPr="003B34DE" w:rsidRDefault="00AB0C70" w:rsidP="00AB0C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65" w:type="dxa"/>
            <w:vAlign w:val="center"/>
          </w:tcPr>
          <w:p w14:paraId="572EDB96" w14:textId="03D8D886" w:rsidR="00AB0C70" w:rsidRPr="003B34DE" w:rsidRDefault="004375A8" w:rsidP="00D8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2,376</w:t>
            </w:r>
          </w:p>
        </w:tc>
      </w:tr>
      <w:tr w:rsidR="00AB0C70" w:rsidRPr="00EA1C08" w14:paraId="3AFFDAD2" w14:textId="77777777" w:rsidTr="004841EE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4762" w:type="dxa"/>
          </w:tcPr>
          <w:p w14:paraId="2A624681" w14:textId="4E233DC5" w:rsidR="00AB0C70" w:rsidRPr="00C60B43" w:rsidRDefault="00E61AAE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</w:t>
            </w:r>
            <w:r w:rsidR="00AB0C70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เป็นหนี้สูญ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7377F09" w14:textId="4ACE42A4" w:rsidR="00AB0C70" w:rsidRPr="006A5BCA" w:rsidRDefault="004375A8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  <w:tc>
          <w:tcPr>
            <w:tcW w:w="283" w:type="dxa"/>
          </w:tcPr>
          <w:p w14:paraId="47112A47" w14:textId="77777777" w:rsidR="00AB0C70" w:rsidRPr="00EA1C08" w:rsidRDefault="00AB0C70" w:rsidP="00AB0C70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265" w:type="dxa"/>
            <w:tcBorders>
              <w:bottom w:val="single" w:sz="4" w:space="0" w:color="auto"/>
            </w:tcBorders>
            <w:vAlign w:val="center"/>
          </w:tcPr>
          <w:p w14:paraId="788FAD7F" w14:textId="188D4E65" w:rsidR="00AB0C70" w:rsidRPr="00AB0C70" w:rsidRDefault="004375A8" w:rsidP="00D8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13</w:t>
            </w:r>
          </w:p>
        </w:tc>
      </w:tr>
      <w:tr w:rsidR="00AB0C70" w:rsidRPr="00EA1C08" w14:paraId="0B1F9990" w14:textId="77777777" w:rsidTr="004841EE">
        <w:tblPrEx>
          <w:tblLook w:val="0100" w:firstRow="0" w:lastRow="0" w:firstColumn="0" w:lastColumn="1" w:noHBand="0" w:noVBand="0"/>
        </w:tblPrEx>
        <w:trPr>
          <w:cantSplit/>
        </w:trPr>
        <w:tc>
          <w:tcPr>
            <w:tcW w:w="4762" w:type="dxa"/>
          </w:tcPr>
          <w:p w14:paraId="047A8388" w14:textId="10E36746" w:rsidR="00AB0C70" w:rsidRPr="00C60B43" w:rsidRDefault="00AB0C70" w:rsidP="00AB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E61AAE">
              <w:rPr>
                <w:rFonts w:ascii="Angsana New" w:hAnsi="Angsana New" w:hint="cs"/>
                <w:sz w:val="30"/>
                <w:szCs w:val="30"/>
                <w:cs/>
              </w:rPr>
              <w:t>สิ้นงวด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4B8B1" w14:textId="1F701C0E" w:rsidR="004375A8" w:rsidRPr="00AB0C70" w:rsidRDefault="004375A8" w:rsidP="004375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37,385</w:t>
            </w:r>
          </w:p>
        </w:tc>
        <w:tc>
          <w:tcPr>
            <w:tcW w:w="283" w:type="dxa"/>
          </w:tcPr>
          <w:p w14:paraId="14FE58A9" w14:textId="77777777" w:rsidR="00AB0C70" w:rsidRPr="00EA1C08" w:rsidRDefault="00AB0C70" w:rsidP="00AB0C70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C9C16B2" w14:textId="72C2C361" w:rsidR="00AB0C70" w:rsidRPr="006A5BCA" w:rsidRDefault="004375A8" w:rsidP="00D80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7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19,900</w:t>
            </w:r>
          </w:p>
        </w:tc>
      </w:tr>
    </w:tbl>
    <w:p w14:paraId="55323246" w14:textId="77777777" w:rsidR="00805E1C" w:rsidRPr="008507EE" w:rsidRDefault="00805E1C" w:rsidP="0080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24"/>
          <w:szCs w:val="24"/>
        </w:rPr>
      </w:pPr>
    </w:p>
    <w:p w14:paraId="01BF9235" w14:textId="54BCE0BB" w:rsidR="00805E1C" w:rsidRDefault="00805E1C" w:rsidP="0080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  <w:r w:rsidRPr="008F384E">
        <w:rPr>
          <w:rFonts w:ascii="Angsana New" w:hAnsi="Angsana New"/>
          <w:sz w:val="30"/>
          <w:szCs w:val="30"/>
          <w:cs/>
        </w:rPr>
        <w:t>ระยะเวลาการให้สินเชื่อ (เครดิตเทอม) แก่ลูกค้าตามนโยบายของกลุ่มบริษัท</w:t>
      </w:r>
      <w:r w:rsidRPr="004375A8">
        <w:rPr>
          <w:rFonts w:ascii="Angsana New" w:hAnsi="Angsana New"/>
          <w:sz w:val="30"/>
          <w:szCs w:val="30"/>
          <w:cs/>
        </w:rPr>
        <w:t xml:space="preserve">คือ </w:t>
      </w:r>
      <w:r w:rsidRPr="004375A8">
        <w:rPr>
          <w:rFonts w:ascii="Angsana New" w:hAnsi="Angsana New"/>
          <w:sz w:val="30"/>
          <w:szCs w:val="30"/>
        </w:rPr>
        <w:t xml:space="preserve">7 - </w:t>
      </w:r>
      <w:r w:rsidR="00031ED5">
        <w:rPr>
          <w:rFonts w:ascii="Angsana New" w:hAnsi="Angsana New"/>
          <w:sz w:val="30"/>
          <w:szCs w:val="30"/>
        </w:rPr>
        <w:t>120</w:t>
      </w:r>
      <w:r w:rsidRPr="004375A8">
        <w:rPr>
          <w:rFonts w:ascii="Angsana New" w:hAnsi="Angsana New"/>
          <w:sz w:val="30"/>
          <w:szCs w:val="30"/>
          <w:cs/>
        </w:rPr>
        <w:t xml:space="preserve"> วัน</w:t>
      </w:r>
      <w:r w:rsidRPr="004375A8">
        <w:rPr>
          <w:rFonts w:ascii="Angsana New" w:hAnsi="Angsana New" w:hint="cs"/>
          <w:sz w:val="30"/>
          <w:szCs w:val="30"/>
          <w:cs/>
        </w:rPr>
        <w:t>ใน</w:t>
      </w:r>
      <w:r w:rsidRPr="008F384E">
        <w:rPr>
          <w:rFonts w:ascii="Angsana New" w:hAnsi="Angsana New" w:hint="cs"/>
          <w:sz w:val="30"/>
          <w:szCs w:val="30"/>
          <w:cs/>
        </w:rPr>
        <w:t xml:space="preserve">ปี </w:t>
      </w:r>
      <w:r w:rsidRPr="008F384E">
        <w:rPr>
          <w:rFonts w:ascii="Angsana New" w:hAnsi="Angsana New"/>
          <w:sz w:val="30"/>
          <w:szCs w:val="30"/>
        </w:rPr>
        <w:t xml:space="preserve">2568 </w:t>
      </w:r>
      <w:r w:rsidRPr="008F384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8F384E">
        <w:rPr>
          <w:rFonts w:ascii="Angsana New" w:hAnsi="Angsana New"/>
          <w:sz w:val="30"/>
          <w:szCs w:val="30"/>
        </w:rPr>
        <w:t>2567</w:t>
      </w:r>
    </w:p>
    <w:p w14:paraId="4B935017" w14:textId="77777777" w:rsidR="00E61AAE" w:rsidRDefault="00E61AAE" w:rsidP="0080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3EEA62CA" w14:textId="77777777" w:rsidR="00AB0C70" w:rsidRDefault="00AB0C70" w:rsidP="00805E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sz w:val="30"/>
          <w:szCs w:val="30"/>
        </w:rPr>
      </w:pPr>
    </w:p>
    <w:p w14:paraId="348147DC" w14:textId="7379EC2A" w:rsidR="004B0212" w:rsidRPr="00BD1CD2" w:rsidRDefault="00670399" w:rsidP="00AD0B0A">
      <w:pPr>
        <w:tabs>
          <w:tab w:val="clear" w:pos="227"/>
          <w:tab w:val="clear" w:pos="454"/>
          <w:tab w:val="clear" w:pos="680"/>
          <w:tab w:val="clear" w:pos="907"/>
          <w:tab w:val="left" w:pos="3119"/>
        </w:tabs>
        <w:ind w:left="567" w:hanging="567"/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4B0212">
        <w:rPr>
          <w:rFonts w:ascii="Angsana New" w:hAnsi="Angsana New"/>
          <w:b/>
          <w:bCs/>
          <w:sz w:val="30"/>
          <w:szCs w:val="30"/>
        </w:rPr>
        <w:t>.</w:t>
      </w:r>
      <w:r w:rsidR="004B0212" w:rsidRPr="007D1E49">
        <w:rPr>
          <w:rFonts w:ascii="Angsana New" w:hAnsi="Angsana New"/>
          <w:b/>
          <w:bCs/>
          <w:sz w:val="30"/>
          <w:szCs w:val="30"/>
        </w:rPr>
        <w:tab/>
      </w:r>
      <w:r w:rsidR="004B0212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5EAE981D" w14:textId="77777777" w:rsidR="00666554" w:rsidRPr="00373750" w:rsidRDefault="00666554" w:rsidP="00666554">
      <w:pPr>
        <w:tabs>
          <w:tab w:val="left" w:pos="540"/>
        </w:tabs>
        <w:ind w:right="393"/>
        <w:jc w:val="thaiDistribute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12338" w:type="dxa"/>
        <w:tblLayout w:type="fixed"/>
        <w:tblLook w:val="0000" w:firstRow="0" w:lastRow="0" w:firstColumn="0" w:lastColumn="0" w:noHBand="0" w:noVBand="0"/>
      </w:tblPr>
      <w:tblGrid>
        <w:gridCol w:w="1735"/>
        <w:gridCol w:w="1134"/>
        <w:gridCol w:w="284"/>
        <w:gridCol w:w="1247"/>
        <w:gridCol w:w="283"/>
        <w:gridCol w:w="1134"/>
        <w:gridCol w:w="270"/>
        <w:gridCol w:w="1147"/>
        <w:gridCol w:w="284"/>
        <w:gridCol w:w="1134"/>
        <w:gridCol w:w="284"/>
        <w:gridCol w:w="1134"/>
        <w:gridCol w:w="1134"/>
        <w:gridCol w:w="1134"/>
      </w:tblGrid>
      <w:tr w:rsidR="00666554" w:rsidRPr="00A336FA" w14:paraId="352E7F39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6B0E7E87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2618F3C3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อัตราดอกเบี้ยต่อปี</w:t>
            </w:r>
          </w:p>
        </w:tc>
        <w:tc>
          <w:tcPr>
            <w:tcW w:w="283" w:type="dxa"/>
          </w:tcPr>
          <w:p w14:paraId="264C36EA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54E375E4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</w:p>
        </w:tc>
      </w:tr>
      <w:tr w:rsidR="00666554" w:rsidRPr="00A336FA" w14:paraId="19D57274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53D38DEA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  <w:tcBorders>
              <w:bottom w:val="single" w:sz="4" w:space="0" w:color="auto"/>
            </w:tcBorders>
          </w:tcPr>
          <w:p w14:paraId="75F82C89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(ร้อยละ)</w:t>
            </w:r>
          </w:p>
        </w:tc>
        <w:tc>
          <w:tcPr>
            <w:tcW w:w="283" w:type="dxa"/>
          </w:tcPr>
          <w:p w14:paraId="4CD17E80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EEE2B9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367C8E1A" w14:textId="77777777" w:rsidR="00666554" w:rsidRPr="00A336FA" w:rsidRDefault="0066655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644C71" w14:textId="77777777" w:rsidR="00666554" w:rsidRPr="00A336FA" w:rsidRDefault="0066655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A336F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5832FB" w:rsidRPr="00A336FA" w14:paraId="3E61551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2C949918" w14:textId="77777777" w:rsidR="005832FB" w:rsidRPr="00A336FA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BC1F619" w14:textId="49AC336F" w:rsidR="005832FB" w:rsidRPr="00A336FA" w:rsidRDefault="00CA5883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356C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5832FB"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32F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B0B08C1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15BAEA1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5471A27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3C2FE78" w14:textId="47B77389" w:rsidR="005832FB" w:rsidRPr="00A336FA" w:rsidRDefault="00CA5883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356C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32F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AA91330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3521139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1E6B8A0E" w14:textId="77777777" w:rsidR="005832FB" w:rsidRPr="00A336FA" w:rsidRDefault="005832FB" w:rsidP="005832F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9C0677" w14:textId="3DAA0F68" w:rsidR="005832FB" w:rsidRPr="00A336FA" w:rsidRDefault="00CA5883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D3356C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832FB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62B0D2BA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911F0F" w14:textId="77777777" w:rsidR="005832FB" w:rsidRPr="00A336FA" w:rsidRDefault="005832FB" w:rsidP="0058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336FA">
              <w:rPr>
                <w:rFonts w:ascii="Angsana New" w:hAnsi="Angsana New"/>
                <w:sz w:val="30"/>
                <w:szCs w:val="30"/>
              </w:rPr>
              <w:t>31</w:t>
            </w: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A336F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D0B0A" w:rsidRPr="00A336FA" w14:paraId="6EA1BCE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370A60F9" w14:textId="77777777" w:rsidR="00AD0B0A" w:rsidRPr="000F1CA2" w:rsidRDefault="00AD0B0A" w:rsidP="00AD0B0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F1C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36EF79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A8DC594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BE1A9B0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B37A67E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FB1CA5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BCEF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80AF23E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6FC1110" w14:textId="77777777" w:rsidR="00AD0B0A" w:rsidRPr="00A336FA" w:rsidRDefault="00AD0B0A" w:rsidP="00AD0B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F2752CD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2A060F6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B472B7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0B0A" w:rsidRPr="00A336FA" w14:paraId="3D86E843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4DD90CBD" w14:textId="77777777" w:rsidR="00AD0B0A" w:rsidRPr="00A336FA" w:rsidRDefault="00AD0B0A" w:rsidP="00AD0B0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</w:rPr>
            </w:pPr>
            <w:r w:rsidRPr="00A336FA">
              <w:rPr>
                <w:rFonts w:ascii="Angsana New" w:hAnsi="Angsana New"/>
                <w:sz w:val="30"/>
                <w:szCs w:val="30"/>
                <w:cs/>
              </w:rPr>
              <w:t xml:space="preserve">- ส่วนที่ครบกำหนด </w:t>
            </w:r>
          </w:p>
        </w:tc>
        <w:tc>
          <w:tcPr>
            <w:tcW w:w="1134" w:type="dxa"/>
          </w:tcPr>
          <w:p w14:paraId="1ACA7D43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65343B92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1FDE2DC7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298EE7B0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A5B0DD9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F1F8A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4D9C594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517D8D71" w14:textId="77777777" w:rsidR="00AD0B0A" w:rsidRPr="00A336FA" w:rsidRDefault="00AD0B0A" w:rsidP="00AD0B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8A7F740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EC52BDD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D30A06B" w14:textId="77777777" w:rsidR="00AD0B0A" w:rsidRPr="00A336FA" w:rsidRDefault="00AD0B0A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D64" w:rsidRPr="00B30BC6" w14:paraId="2C6ED999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7B891F70" w14:textId="77777777" w:rsidR="00986D64" w:rsidRPr="00B30BC6" w:rsidRDefault="00986D64" w:rsidP="00AD0B0A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6FA"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>ไถ่ถอนในหนึ่งปี</w:t>
            </w:r>
          </w:p>
        </w:tc>
        <w:tc>
          <w:tcPr>
            <w:tcW w:w="1134" w:type="dxa"/>
          </w:tcPr>
          <w:p w14:paraId="5688085E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75A8">
              <w:rPr>
                <w:rFonts w:ascii="Angsana New" w:hAnsi="Angsana New"/>
                <w:sz w:val="30"/>
                <w:szCs w:val="30"/>
              </w:rPr>
              <w:t>3.25</w:t>
            </w:r>
          </w:p>
        </w:tc>
        <w:tc>
          <w:tcPr>
            <w:tcW w:w="284" w:type="dxa"/>
          </w:tcPr>
          <w:p w14:paraId="3BB5E194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4B9BC607" w14:textId="3A24DC2D" w:rsidR="00986D64" w:rsidRPr="00B30BC6" w:rsidRDefault="00986D64" w:rsidP="0030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00"/>
                <w:tab w:val="left" w:pos="558"/>
              </w:tabs>
              <w:ind w:right="-170" w:hanging="16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</w:rPr>
              <w:t>3.25</w:t>
            </w: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05E1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30BC6">
              <w:rPr>
                <w:rFonts w:ascii="Angsana New" w:hAnsi="Angsana New"/>
                <w:sz w:val="30"/>
                <w:szCs w:val="30"/>
              </w:rPr>
              <w:t>3.75</w:t>
            </w:r>
          </w:p>
        </w:tc>
        <w:tc>
          <w:tcPr>
            <w:tcW w:w="283" w:type="dxa"/>
          </w:tcPr>
          <w:p w14:paraId="3208DD86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9273580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10,000</w:t>
            </w:r>
          </w:p>
        </w:tc>
        <w:tc>
          <w:tcPr>
            <w:tcW w:w="270" w:type="dxa"/>
          </w:tcPr>
          <w:p w14:paraId="103C1E7C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D6A2A40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15,000</w:t>
            </w:r>
          </w:p>
        </w:tc>
        <w:tc>
          <w:tcPr>
            <w:tcW w:w="284" w:type="dxa"/>
          </w:tcPr>
          <w:p w14:paraId="1CE3C3BA" w14:textId="77777777" w:rsidR="00986D64" w:rsidRPr="004375A8" w:rsidRDefault="00986D64" w:rsidP="00AD0B0A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68D86E64" w14:textId="77777777" w:rsidR="00986D64" w:rsidRPr="004375A8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20FD888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4F2A9F4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B30BC6" w14:paraId="31F1C0A6" w14:textId="77777777" w:rsidTr="008F3C88">
        <w:trPr>
          <w:gridAfter w:val="2"/>
          <w:wAfter w:w="2268" w:type="dxa"/>
          <w:cantSplit/>
        </w:trPr>
        <w:tc>
          <w:tcPr>
            <w:tcW w:w="2869" w:type="dxa"/>
            <w:gridSpan w:val="2"/>
            <w:vAlign w:val="center"/>
          </w:tcPr>
          <w:p w14:paraId="339E81E6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08" w:right="94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4375A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เงินฝากประจำกับธนาคาร </w:t>
            </w:r>
          </w:p>
        </w:tc>
        <w:tc>
          <w:tcPr>
            <w:tcW w:w="284" w:type="dxa"/>
          </w:tcPr>
          <w:p w14:paraId="62EA1AB0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4A0EAC60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FF7C1EE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D7A63F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1901C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vAlign w:val="bottom"/>
          </w:tcPr>
          <w:p w14:paraId="36D2581E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E8B377D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7DDC7FE9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F24151E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64AE2F5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86D64" w:rsidRPr="00B30BC6" w14:paraId="508568EC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22786CA9" w14:textId="77777777" w:rsidR="00986D64" w:rsidRPr="00B30BC6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0BC6">
              <w:rPr>
                <w:rFonts w:ascii="Angsana New" w:hAnsi="Angsana New"/>
                <w:sz w:val="30"/>
                <w:szCs w:val="30"/>
              </w:rPr>
              <w:t>6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00ED4665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1.00</w:t>
            </w:r>
          </w:p>
        </w:tc>
        <w:tc>
          <w:tcPr>
            <w:tcW w:w="284" w:type="dxa"/>
          </w:tcPr>
          <w:p w14:paraId="29B2509B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38CB21D4" w14:textId="77777777" w:rsidR="00986D64" w:rsidRPr="00B30BC6" w:rsidRDefault="00986D64" w:rsidP="0030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45"/>
                <w:tab w:val="left" w:pos="138"/>
              </w:tabs>
              <w:ind w:left="-14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1.00</w:t>
            </w:r>
          </w:p>
        </w:tc>
        <w:tc>
          <w:tcPr>
            <w:tcW w:w="283" w:type="dxa"/>
          </w:tcPr>
          <w:p w14:paraId="63DD86FC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44906649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2B0D835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0563535B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E818554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59E4B4FD" w14:textId="77777777" w:rsidR="00986D64" w:rsidRPr="004375A8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36004712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3B34C5D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B30BC6" w14:paraId="1AD0F3A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2916F71C" w14:textId="77777777" w:rsidR="00986D64" w:rsidRPr="00B30BC6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B30BC6">
              <w:rPr>
                <w:rFonts w:ascii="Angsana New" w:hAnsi="Angsana New"/>
                <w:sz w:val="30"/>
                <w:szCs w:val="30"/>
              </w:rPr>
              <w:t>12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112AAAF" w14:textId="050A0D8A" w:rsidR="00986D64" w:rsidRPr="004375A8" w:rsidRDefault="00986D64" w:rsidP="0030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7"/>
              </w:tabs>
              <w:ind w:left="-112" w:right="-11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sz w:val="30"/>
                <w:szCs w:val="30"/>
              </w:rPr>
              <w:t>0.</w:t>
            </w:r>
            <w:r w:rsidR="004375A8" w:rsidRPr="004375A8">
              <w:rPr>
                <w:rFonts w:ascii="Angsana New" w:hAnsi="Angsana New"/>
                <w:sz w:val="30"/>
                <w:szCs w:val="30"/>
              </w:rPr>
              <w:t>6</w:t>
            </w:r>
            <w:r w:rsidRPr="004375A8">
              <w:rPr>
                <w:rFonts w:ascii="Angsana New" w:hAnsi="Angsana New"/>
                <w:sz w:val="30"/>
                <w:szCs w:val="30"/>
              </w:rPr>
              <w:t>0</w:t>
            </w:r>
            <w:r w:rsidRPr="004375A8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4375A8">
              <w:rPr>
                <w:rFonts w:ascii="Angsana New" w:hAnsi="Angsana New"/>
                <w:sz w:val="30"/>
                <w:szCs w:val="30"/>
              </w:rPr>
              <w:t>1</w:t>
            </w:r>
            <w:r w:rsidRPr="004375A8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375A8">
              <w:rPr>
                <w:rFonts w:ascii="Angsana New" w:hAnsi="Angsana New"/>
                <w:sz w:val="30"/>
                <w:szCs w:val="30"/>
              </w:rPr>
              <w:t>1</w:t>
            </w:r>
            <w:r w:rsidRPr="004375A8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742B00A5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30C4AA8F" w14:textId="77777777" w:rsidR="00986D64" w:rsidRPr="00B30BC6" w:rsidRDefault="00986D64" w:rsidP="0030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00"/>
                <w:tab w:val="left" w:pos="558"/>
              </w:tabs>
              <w:ind w:left="170" w:right="-624" w:hanging="227"/>
              <w:rPr>
                <w:rFonts w:ascii="Angsana New" w:hAnsi="Angsana New"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</w:rPr>
              <w:t xml:space="preserve">0.90 </w:t>
            </w: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B30BC6">
              <w:rPr>
                <w:rFonts w:ascii="Angsana New" w:hAnsi="Angsana New"/>
                <w:sz w:val="30"/>
                <w:szCs w:val="30"/>
              </w:rPr>
              <w:t>1.15</w:t>
            </w:r>
          </w:p>
        </w:tc>
        <w:tc>
          <w:tcPr>
            <w:tcW w:w="283" w:type="dxa"/>
          </w:tcPr>
          <w:p w14:paraId="03D00A18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1FDB89" w14:textId="6A056A18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375A8">
              <w:rPr>
                <w:rFonts w:ascii="Angsana New" w:hAnsi="Angsana New" w:hint="cs"/>
                <w:b/>
                <w:sz w:val="30"/>
                <w:szCs w:val="30"/>
                <w:cs/>
              </w:rPr>
              <w:t>50</w:t>
            </w:r>
            <w:r w:rsidR="004375A8" w:rsidRPr="004375A8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4360609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07927D5C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502</w:t>
            </w:r>
          </w:p>
        </w:tc>
        <w:tc>
          <w:tcPr>
            <w:tcW w:w="284" w:type="dxa"/>
          </w:tcPr>
          <w:p w14:paraId="19DFF017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F0A68A3" w14:textId="77777777" w:rsidR="00986D64" w:rsidRPr="004375A8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0D5D1D98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84504AB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B30BC6" w14:paraId="308BA97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5D203E35" w14:textId="77777777" w:rsidR="00986D64" w:rsidRPr="00B30BC6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8FF70B7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A93E0D1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56247E94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118C6A3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893102" w14:textId="59EE7711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10,5</w:t>
            </w:r>
            <w:r w:rsidR="004375A8">
              <w:rPr>
                <w:rFonts w:ascii="Angsana New" w:hAnsi="Angsana New"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029F2BE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45234C5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15,507</w:t>
            </w:r>
          </w:p>
        </w:tc>
        <w:tc>
          <w:tcPr>
            <w:tcW w:w="284" w:type="dxa"/>
          </w:tcPr>
          <w:p w14:paraId="70BF49EC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583D333" w14:textId="77777777" w:rsidR="00986D64" w:rsidRPr="004375A8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5D4A3E17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3CEE39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B30BC6" w14:paraId="7A6C0A5E" w14:textId="77777777" w:rsidTr="008F3C88">
        <w:trPr>
          <w:cantSplit/>
        </w:trPr>
        <w:tc>
          <w:tcPr>
            <w:tcW w:w="4683" w:type="dxa"/>
            <w:gridSpan w:val="5"/>
          </w:tcPr>
          <w:p w14:paraId="78F1333D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94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 -</w:t>
            </w:r>
            <w:r w:rsidRPr="00B30B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วัดมูลค่ายุติธรรมผ่านกำไร </w:t>
            </w:r>
          </w:p>
        </w:tc>
        <w:tc>
          <w:tcPr>
            <w:tcW w:w="1134" w:type="dxa"/>
          </w:tcPr>
          <w:p w14:paraId="58479269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C8ABAC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96EC40B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963BCAD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24A1B27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0008CFF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02DE6B5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1BF87FF4" w14:textId="77777777" w:rsidR="00986D64" w:rsidRPr="00B30BC6" w:rsidRDefault="0098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34" w:type="dxa"/>
          </w:tcPr>
          <w:p w14:paraId="27517115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986D64" w:rsidRPr="00B30BC6" w14:paraId="1029BCC4" w14:textId="77777777" w:rsidTr="008F3C88">
        <w:trPr>
          <w:cantSplit/>
        </w:trPr>
        <w:tc>
          <w:tcPr>
            <w:tcW w:w="4683" w:type="dxa"/>
            <w:gridSpan w:val="5"/>
          </w:tcPr>
          <w:p w14:paraId="1DD6ACE4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8"/>
              </w:tabs>
              <w:ind w:left="-111" w:right="-101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 xml:space="preserve">หรือขาดทุน (ข้อมูลระดับ </w:t>
            </w:r>
            <w:r w:rsidRPr="00B30BC6">
              <w:rPr>
                <w:rFonts w:ascii="Angsana New" w:hAnsi="Angsana New"/>
                <w:sz w:val="30"/>
                <w:szCs w:val="30"/>
              </w:rPr>
              <w:t>1</w:t>
            </w:r>
            <w:r w:rsidRPr="00B30BC6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ของลำดับชั้นมูลค่ายุติธรรม</w:t>
            </w:r>
            <w:r w:rsidRPr="00B30BC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14:paraId="4FB35A4E" w14:textId="2B7E2C86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4375A8">
              <w:rPr>
                <w:rFonts w:ascii="Angsana New" w:hAnsi="Angsana New"/>
                <w:bCs/>
                <w:sz w:val="30"/>
                <w:szCs w:val="30"/>
              </w:rPr>
              <w:t>9</w:t>
            </w:r>
            <w:r w:rsidRPr="004375A8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9C3402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39840A1E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740</w:t>
            </w:r>
          </w:p>
        </w:tc>
        <w:tc>
          <w:tcPr>
            <w:tcW w:w="284" w:type="dxa"/>
          </w:tcPr>
          <w:p w14:paraId="1984EF20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1BD66A61" w14:textId="77777777" w:rsidR="00986D64" w:rsidRPr="004375A8" w:rsidRDefault="006005A2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4375A8">
              <w:rPr>
                <w:rFonts w:ascii="Angsana New" w:hAnsi="Angsana New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0BBBD738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bottom"/>
          </w:tcPr>
          <w:p w14:paraId="403C39DD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  <w:tc>
          <w:tcPr>
            <w:tcW w:w="1134" w:type="dxa"/>
          </w:tcPr>
          <w:p w14:paraId="6184A7CD" w14:textId="77777777" w:rsidR="00986D64" w:rsidRPr="00B30BC6" w:rsidRDefault="0098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134" w:type="dxa"/>
            <w:vAlign w:val="bottom"/>
          </w:tcPr>
          <w:p w14:paraId="39265F7B" w14:textId="77777777" w:rsidR="00986D64" w:rsidRPr="00B30BC6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17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-</w:t>
            </w:r>
          </w:p>
        </w:tc>
      </w:tr>
      <w:tr w:rsidR="00986D64" w:rsidRPr="00B30BC6" w14:paraId="4F4159E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2C3B5ED5" w14:textId="77777777" w:rsidR="00986D64" w:rsidRPr="00B30BC6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34" w:type="dxa"/>
          </w:tcPr>
          <w:p w14:paraId="7CB1CA9F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BB72D46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4D50A57B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9E92B5D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3153CB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C6877C1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EC6D4E6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4CE22E5B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938BF" w14:textId="77777777" w:rsidR="00986D64" w:rsidRPr="004375A8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0EA2A924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13F94EF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  <w:tr w:rsidR="00986D64" w:rsidRPr="00B30BC6" w14:paraId="3E46B808" w14:textId="77777777" w:rsidTr="008F3C88">
        <w:trPr>
          <w:gridAfter w:val="2"/>
          <w:wAfter w:w="2268" w:type="dxa"/>
          <w:cantSplit/>
        </w:trPr>
        <w:tc>
          <w:tcPr>
            <w:tcW w:w="1735" w:type="dxa"/>
          </w:tcPr>
          <w:p w14:paraId="19230541" w14:textId="77777777" w:rsidR="00986D64" w:rsidRPr="00B30BC6" w:rsidRDefault="00986D64" w:rsidP="00AD0B0A">
            <w:pPr>
              <w:tabs>
                <w:tab w:val="left" w:pos="34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0BC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6F8D5EA2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D746CC2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7" w:type="dxa"/>
          </w:tcPr>
          <w:p w14:paraId="167D045A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51CBB2C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A4575F4" w14:textId="242DF270" w:rsidR="00986D64" w:rsidRPr="004375A8" w:rsidRDefault="00986D64" w:rsidP="0098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11,</w:t>
            </w:r>
            <w:r w:rsidR="004375A8">
              <w:rPr>
                <w:rFonts w:ascii="Angsana New" w:hAnsi="Angsana New"/>
                <w:bCs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65CAEBDA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4C6FEB6" w14:textId="77777777" w:rsidR="00986D64" w:rsidRPr="004375A8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16</w:t>
            </w:r>
            <w:r w:rsidRPr="004375A8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4375A8">
              <w:rPr>
                <w:rFonts w:ascii="Angsana New" w:hAnsi="Angsana New" w:hint="cs"/>
                <w:bCs/>
                <w:sz w:val="30"/>
                <w:szCs w:val="30"/>
              </w:rPr>
              <w:t>262</w:t>
            </w:r>
          </w:p>
        </w:tc>
        <w:tc>
          <w:tcPr>
            <w:tcW w:w="284" w:type="dxa"/>
          </w:tcPr>
          <w:p w14:paraId="512650E7" w14:textId="77777777" w:rsidR="00986D64" w:rsidRPr="004375A8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5FA7E04" w14:textId="77777777" w:rsidR="00986D64" w:rsidRPr="004375A8" w:rsidRDefault="00986D64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375A8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  <w:tc>
          <w:tcPr>
            <w:tcW w:w="284" w:type="dxa"/>
          </w:tcPr>
          <w:p w14:paraId="35C13FF6" w14:textId="77777777" w:rsidR="00986D64" w:rsidRPr="00B30BC6" w:rsidRDefault="00986D64" w:rsidP="00AD0B0A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1BF9868" w14:textId="77777777" w:rsidR="00986D64" w:rsidRPr="00B30BC6" w:rsidRDefault="00986D64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B30BC6">
              <w:rPr>
                <w:rFonts w:ascii="Angsana New" w:hAnsi="Angsana New"/>
                <w:bCs/>
                <w:sz w:val="30"/>
                <w:szCs w:val="30"/>
              </w:rPr>
              <w:t>15</w:t>
            </w:r>
          </w:p>
        </w:tc>
      </w:tr>
    </w:tbl>
    <w:p w14:paraId="3A0ED41D" w14:textId="77777777" w:rsidR="00666554" w:rsidRPr="00B30BC6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5B8AA7EE" w14:textId="149F56A5" w:rsidR="000841D3" w:rsidRPr="000841D3" w:rsidRDefault="000841D3" w:rsidP="000841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  <w:r w:rsidRPr="000841D3">
        <w:rPr>
          <w:rFonts w:ascii="Angsana New" w:hAnsi="Angsana New"/>
          <w:spacing w:val="2"/>
          <w:sz w:val="30"/>
          <w:szCs w:val="30"/>
          <w:cs/>
        </w:rPr>
        <w:t>มูลค่ายุติธรรมของเงินลงทุนในหุ้นกู้</w:t>
      </w:r>
      <w:r w:rsidRPr="000841D3">
        <w:rPr>
          <w:rFonts w:ascii="Angsana New" w:hAnsi="Angsana New" w:hint="cs"/>
          <w:spacing w:val="2"/>
          <w:sz w:val="30"/>
          <w:szCs w:val="30"/>
          <w:cs/>
        </w:rPr>
        <w:t xml:space="preserve"> ณ วันสิ้นงวดของ</w:t>
      </w:r>
      <w:r w:rsidRPr="000841D3">
        <w:rPr>
          <w:rFonts w:ascii="Angsana New" w:hAnsi="Angsana New"/>
          <w:spacing w:val="2"/>
          <w:sz w:val="30"/>
          <w:szCs w:val="30"/>
          <w:cs/>
        </w:rPr>
        <w:t xml:space="preserve">ปี </w:t>
      </w:r>
      <w:r w:rsidRPr="000841D3">
        <w:rPr>
          <w:rFonts w:ascii="Angsana New" w:hAnsi="Angsana New"/>
          <w:spacing w:val="2"/>
          <w:sz w:val="30"/>
          <w:szCs w:val="30"/>
        </w:rPr>
        <w:t>2568</w:t>
      </w:r>
      <w:r w:rsidRPr="000841D3">
        <w:rPr>
          <w:rFonts w:ascii="Angsana New" w:hAnsi="Angsana New"/>
          <w:spacing w:val="2"/>
          <w:sz w:val="30"/>
          <w:szCs w:val="30"/>
          <w:cs/>
        </w:rPr>
        <w:t xml:space="preserve"> มีจำนวนเงิน</w:t>
      </w:r>
      <w:r w:rsidRPr="000841D3">
        <w:rPr>
          <w:rFonts w:ascii="Angsana New" w:hAnsi="Angsana New" w:hint="cs"/>
          <w:spacing w:val="2"/>
          <w:sz w:val="30"/>
          <w:szCs w:val="30"/>
          <w:cs/>
        </w:rPr>
        <w:t>ใกล้เคียงกับมูลค่าตามบัญชีซึ่งเป็น</w:t>
      </w:r>
      <w:r w:rsidRPr="000841D3">
        <w:rPr>
          <w:rFonts w:ascii="Angsana New" w:hAnsi="Angsana New"/>
          <w:spacing w:val="2"/>
          <w:sz w:val="30"/>
          <w:szCs w:val="30"/>
          <w:cs/>
        </w:rPr>
        <w:t xml:space="preserve">ข้อมูลระดับ </w:t>
      </w:r>
      <w:r w:rsidRPr="000841D3">
        <w:rPr>
          <w:rFonts w:ascii="Angsana New" w:hAnsi="Angsana New"/>
          <w:spacing w:val="2"/>
          <w:sz w:val="30"/>
          <w:szCs w:val="30"/>
        </w:rPr>
        <w:t>2</w:t>
      </w:r>
      <w:r w:rsidRPr="000841D3">
        <w:rPr>
          <w:rFonts w:ascii="Angsana New" w:hAnsi="Angsana New"/>
          <w:spacing w:val="2"/>
          <w:sz w:val="30"/>
          <w:szCs w:val="30"/>
          <w:cs/>
        </w:rPr>
        <w:t xml:space="preserve"> ของลำดับชั้นมูลค่ายุติธรรม</w:t>
      </w:r>
      <w:r w:rsidRPr="000841D3">
        <w:rPr>
          <w:rFonts w:ascii="Angsana New" w:hAnsi="Angsana New" w:hint="cs"/>
          <w:spacing w:val="2"/>
          <w:sz w:val="30"/>
          <w:szCs w:val="30"/>
          <w:cs/>
        </w:rPr>
        <w:t xml:space="preserve"> โดย ณ วันไถ่ถอน</w:t>
      </w:r>
      <w:r w:rsidR="00B92117">
        <w:rPr>
          <w:rFonts w:ascii="Angsana New" w:hAnsi="Angsana New" w:hint="cs"/>
          <w:spacing w:val="2"/>
          <w:sz w:val="30"/>
          <w:szCs w:val="30"/>
          <w:cs/>
        </w:rPr>
        <w:t xml:space="preserve">ในเดือนตุลาคม </w:t>
      </w:r>
      <w:r w:rsidR="00B92117">
        <w:rPr>
          <w:rFonts w:ascii="Angsana New" w:hAnsi="Angsana New"/>
          <w:spacing w:val="2"/>
          <w:sz w:val="30"/>
          <w:szCs w:val="30"/>
        </w:rPr>
        <w:t xml:space="preserve">2568 </w:t>
      </w:r>
      <w:r w:rsidRPr="000841D3">
        <w:rPr>
          <w:rFonts w:ascii="Angsana New" w:hAnsi="Angsana New" w:hint="cs"/>
          <w:spacing w:val="2"/>
          <w:sz w:val="30"/>
          <w:szCs w:val="30"/>
          <w:cs/>
        </w:rPr>
        <w:t>บริษัทได้รับเงินจำนวน</w:t>
      </w:r>
      <w:r w:rsidRPr="000841D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0841D3">
        <w:rPr>
          <w:rFonts w:ascii="Angsana New" w:hAnsi="Angsana New"/>
          <w:spacing w:val="2"/>
          <w:sz w:val="30"/>
          <w:szCs w:val="30"/>
        </w:rPr>
        <w:t>10,161</w:t>
      </w:r>
      <w:r w:rsidRPr="000841D3">
        <w:rPr>
          <w:rFonts w:ascii="Angsana New" w:hAnsi="Angsana New"/>
          <w:spacing w:val="2"/>
          <w:sz w:val="30"/>
          <w:szCs w:val="30"/>
          <w:cs/>
        </w:rPr>
        <w:t xml:space="preserve"> พันบาท </w:t>
      </w:r>
    </w:p>
    <w:p w14:paraId="2ED8561D" w14:textId="77777777" w:rsidR="00666554" w:rsidRDefault="00666554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C6C5E51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46B23B7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3D45F899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405EEC9C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2BC13AD1" w14:textId="77777777" w:rsidR="00373750" w:rsidRDefault="00373750" w:rsidP="004D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F0D7022" w14:textId="77777777" w:rsidR="008F384E" w:rsidRDefault="008F384E" w:rsidP="004D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0E3441" w14:textId="77777777" w:rsidR="008F384E" w:rsidRPr="00373750" w:rsidRDefault="008F384E" w:rsidP="004D3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EFA1B86" w14:textId="77777777" w:rsidR="00EA17C7" w:rsidRPr="009C4823" w:rsidRDefault="00670399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4D5821" w:rsidRPr="000F2E4F">
        <w:rPr>
          <w:rFonts w:ascii="Angsana New" w:hAnsi="Angsana New"/>
          <w:b/>
          <w:bCs/>
          <w:sz w:val="30"/>
          <w:szCs w:val="30"/>
        </w:rPr>
        <w:t xml:space="preserve">. </w:t>
      </w:r>
      <w:r w:rsidR="004D5821" w:rsidRPr="000F2E4F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EA17C7">
        <w:rPr>
          <w:rFonts w:ascii="Angsana New" w:hAnsi="Angsana New" w:hint="cs"/>
          <w:b/>
          <w:bCs/>
          <w:sz w:val="30"/>
          <w:szCs w:val="30"/>
          <w:cs/>
        </w:rPr>
        <w:t>สินทรัพย์ทางการเงินไม่หมุนเวียนอื่น - สุทธิ</w:t>
      </w:r>
    </w:p>
    <w:p w14:paraId="4BFEB4FA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p w14:paraId="0571B7BC" w14:textId="4684B41E"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0"/>
          <w:szCs w:val="20"/>
        </w:rPr>
      </w:pP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ณ วันที่ </w:t>
      </w:r>
      <w:r w:rsidRPr="00E41C80">
        <w:rPr>
          <w:rFonts w:ascii="Angsana New" w:hAnsi="Angsana New" w:hint="cs"/>
          <w:spacing w:val="2"/>
          <w:sz w:val="30"/>
          <w:szCs w:val="30"/>
        </w:rPr>
        <w:t>3</w:t>
      </w:r>
      <w:r w:rsidR="00CD5DC1">
        <w:rPr>
          <w:rFonts w:ascii="Angsana New" w:hAnsi="Angsana New"/>
          <w:spacing w:val="2"/>
          <w:sz w:val="30"/>
          <w:szCs w:val="30"/>
        </w:rPr>
        <w:t>0</w:t>
      </w:r>
      <w:r w:rsidR="00CD5DC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51E4E">
        <w:rPr>
          <w:rFonts w:ascii="Angsana New" w:hAnsi="Angsana New" w:hint="cs"/>
          <w:spacing w:val="2"/>
          <w:sz w:val="30"/>
          <w:szCs w:val="30"/>
          <w:cs/>
        </w:rPr>
        <w:t>กันย</w:t>
      </w:r>
      <w:r w:rsidR="00CD5DC1">
        <w:rPr>
          <w:rFonts w:ascii="Angsana New" w:hAnsi="Angsana New" w:hint="cs"/>
          <w:spacing w:val="2"/>
          <w:sz w:val="30"/>
          <w:szCs w:val="30"/>
          <w:cs/>
        </w:rPr>
        <w:t>ายน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205295" w:rsidRPr="00E41C80">
        <w:rPr>
          <w:rFonts w:ascii="Angsana New" w:hAnsi="Angsana New"/>
          <w:spacing w:val="2"/>
          <w:sz w:val="30"/>
          <w:szCs w:val="30"/>
        </w:rPr>
        <w:t>2568</w:t>
      </w:r>
      <w:r w:rsidRPr="00E41C80">
        <w:rPr>
          <w:rFonts w:ascii="Angsana New" w:hAnsi="Angsana New"/>
          <w:spacing w:val="2"/>
          <w:sz w:val="30"/>
          <w:szCs w:val="30"/>
        </w:rPr>
        <w:t xml:space="preserve"> 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และวันที่ </w:t>
      </w:r>
      <w:r w:rsidRPr="00E41C80">
        <w:rPr>
          <w:rFonts w:ascii="Angsana New" w:hAnsi="Angsana New" w:hint="cs"/>
          <w:spacing w:val="2"/>
          <w:sz w:val="30"/>
          <w:szCs w:val="30"/>
        </w:rPr>
        <w:t xml:space="preserve">31 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="00205295" w:rsidRPr="00E41C80">
        <w:rPr>
          <w:rFonts w:ascii="Angsana New" w:hAnsi="Angsana New"/>
          <w:spacing w:val="2"/>
          <w:sz w:val="30"/>
          <w:szCs w:val="30"/>
        </w:rPr>
        <w:t>2567</w:t>
      </w:r>
      <w:r w:rsidRPr="00E41C80">
        <w:rPr>
          <w:rFonts w:ascii="Angsana New" w:hAnsi="Angsana New" w:hint="cs"/>
          <w:spacing w:val="2"/>
          <w:sz w:val="30"/>
          <w:szCs w:val="30"/>
          <w:cs/>
        </w:rPr>
        <w:t xml:space="preserve"> เงินลงทุนในหุ้นกู้ที่จะถือจนครบกำหนดไถ่ถอน</w:t>
      </w:r>
      <w:r w:rsidR="000F1CA2" w:rsidRPr="00E41C80">
        <w:rPr>
          <w:rFonts w:ascii="Angsana New" w:hAnsi="Angsana New" w:hint="cs"/>
          <w:spacing w:val="2"/>
          <w:sz w:val="30"/>
          <w:szCs w:val="30"/>
          <w:cs/>
        </w:rPr>
        <w:t>ในงบการเงิน</w:t>
      </w:r>
      <w:r w:rsidR="000F1CA2">
        <w:rPr>
          <w:rFonts w:ascii="Angsana New" w:hAnsi="Angsana New" w:hint="cs"/>
          <w:sz w:val="30"/>
          <w:szCs w:val="30"/>
          <w:cs/>
        </w:rPr>
        <w:t>รวมมีรายละเอียด</w:t>
      </w:r>
      <w:r w:rsidR="000F1CA2">
        <w:rPr>
          <w:rFonts w:ascii="Angsana New" w:hAnsi="Angsana New" w:hint="cs"/>
          <w:szCs w:val="30"/>
          <w:cs/>
        </w:rPr>
        <w:t>ดังต่อไปนี้</w:t>
      </w:r>
    </w:p>
    <w:p w14:paraId="76A263C3" w14:textId="77777777" w:rsidR="00373750" w:rsidRDefault="00373750" w:rsidP="006665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</w:p>
    <w:tbl>
      <w:tblPr>
        <w:tblW w:w="9927" w:type="dxa"/>
        <w:tblLook w:val="01E0" w:firstRow="1" w:lastRow="1" w:firstColumn="1" w:lastColumn="1" w:noHBand="0" w:noVBand="0"/>
      </w:tblPr>
      <w:tblGrid>
        <w:gridCol w:w="2017"/>
        <w:gridCol w:w="236"/>
        <w:gridCol w:w="1575"/>
        <w:gridCol w:w="237"/>
        <w:gridCol w:w="1464"/>
        <w:gridCol w:w="236"/>
        <w:gridCol w:w="1156"/>
        <w:gridCol w:w="235"/>
        <w:gridCol w:w="1268"/>
        <w:gridCol w:w="236"/>
        <w:gridCol w:w="1267"/>
      </w:tblGrid>
      <w:tr w:rsidR="00EA17C7" w:rsidRPr="00B00ADB" w14:paraId="5D41FB10" w14:textId="77777777" w:rsidTr="00157B97">
        <w:tc>
          <w:tcPr>
            <w:tcW w:w="2017" w:type="dxa"/>
          </w:tcPr>
          <w:p w14:paraId="210DA35E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341098B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117DC69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5B6F637D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B4886DA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36" w:type="dxa"/>
          </w:tcPr>
          <w:p w14:paraId="086A4E3D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14822FE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5" w:type="dxa"/>
          </w:tcPr>
          <w:p w14:paraId="77736A3F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1" w:type="dxa"/>
            <w:gridSpan w:val="3"/>
            <w:tcBorders>
              <w:bottom w:val="single" w:sz="4" w:space="0" w:color="auto"/>
            </w:tcBorders>
          </w:tcPr>
          <w:p w14:paraId="21BFFC62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EA17C7" w:rsidRPr="00B00ADB" w14:paraId="156280F1" w14:textId="77777777" w:rsidTr="00157B97">
        <w:tc>
          <w:tcPr>
            <w:tcW w:w="2017" w:type="dxa"/>
            <w:tcBorders>
              <w:bottom w:val="single" w:sz="4" w:space="0" w:color="auto"/>
            </w:tcBorders>
          </w:tcPr>
          <w:p w14:paraId="47498F3F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ผู้ออก</w:t>
            </w:r>
            <w:r w:rsidRPr="00B00ADB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36" w:type="dxa"/>
          </w:tcPr>
          <w:p w14:paraId="6C093615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386CA76F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8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วันที่ออกหุ้นกู้</w:t>
            </w:r>
          </w:p>
        </w:tc>
        <w:tc>
          <w:tcPr>
            <w:tcW w:w="237" w:type="dxa"/>
          </w:tcPr>
          <w:p w14:paraId="3B602511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27ACB8C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236" w:type="dxa"/>
          </w:tcPr>
          <w:p w14:paraId="6BDFB9E9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0EC09D2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ต่อปี (ร้อยละ)</w:t>
            </w:r>
          </w:p>
        </w:tc>
        <w:tc>
          <w:tcPr>
            <w:tcW w:w="235" w:type="dxa"/>
          </w:tcPr>
          <w:p w14:paraId="7A417F99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DC90745" w14:textId="5232D3DD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>3</w:t>
            </w:r>
            <w:r w:rsidR="00E1723A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2227F2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="00E1723A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D0B0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428BCA7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9DA43AA" w14:textId="77777777" w:rsidR="00EA17C7" w:rsidRPr="00B00ADB" w:rsidRDefault="00EA17C7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4" w:right="-108" w:hanging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00ADB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AD0B0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426D03" w:rsidRPr="00B00ADB" w14:paraId="734FD086" w14:textId="77777777" w:rsidTr="00157B97">
        <w:tc>
          <w:tcPr>
            <w:tcW w:w="2017" w:type="dxa"/>
          </w:tcPr>
          <w:p w14:paraId="7EF94928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บริษัท เอก-ชัย ดีสทริบิวชั่น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6" w:type="dxa"/>
          </w:tcPr>
          <w:p w14:paraId="3C7878CB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74BEE7EC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20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5AD44351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1C275A90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20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ตุลาคม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2CC9FB83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BC2A914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3.25</w:t>
            </w:r>
          </w:p>
        </w:tc>
        <w:tc>
          <w:tcPr>
            <w:tcW w:w="235" w:type="dxa"/>
          </w:tcPr>
          <w:p w14:paraId="55DD51F6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69E2136" w14:textId="77777777" w:rsidR="00426D03" w:rsidRPr="00847EE0" w:rsidRDefault="00426D03" w:rsidP="000C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7EE0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1B6CDC1A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3A448FDC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F76367" w:rsidRPr="00B00ADB" w14:paraId="46F3EB4F" w14:textId="77777777" w:rsidTr="00157B97">
        <w:tc>
          <w:tcPr>
            <w:tcW w:w="2017" w:type="dxa"/>
          </w:tcPr>
          <w:p w14:paraId="57FF8A35" w14:textId="13EE8386" w:rsidR="00F76367" w:rsidRPr="003F4195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  <w:lang w:val="af-ZA"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  ซิสเทม จำกัด</w:t>
            </w:r>
            <w:r w:rsidR="003F419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F4195">
              <w:rPr>
                <w:rFonts w:ascii="Angsana New" w:hAnsi="Angsana New" w:hint="cs"/>
                <w:sz w:val="26"/>
                <w:szCs w:val="26"/>
                <w:cs/>
              </w:rPr>
              <w:t>(ควบรวม</w:t>
            </w:r>
          </w:p>
        </w:tc>
        <w:tc>
          <w:tcPr>
            <w:tcW w:w="236" w:type="dxa"/>
          </w:tcPr>
          <w:p w14:paraId="0165F1E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EFD7B1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D68E5B9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C41B58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DD2B1E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2CC178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AAEA880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0982FAEA" w14:textId="77777777" w:rsidR="00F76367" w:rsidRPr="00847EE0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09045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20B4F7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195" w:rsidRPr="00B00ADB" w14:paraId="17C39392" w14:textId="77777777" w:rsidTr="00157B97">
        <w:tc>
          <w:tcPr>
            <w:tcW w:w="2017" w:type="dxa"/>
          </w:tcPr>
          <w:p w14:paraId="69844C46" w14:textId="46F165A3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กิจการเป็นบริษัท ซีพี </w:t>
            </w:r>
          </w:p>
        </w:tc>
        <w:tc>
          <w:tcPr>
            <w:tcW w:w="236" w:type="dxa"/>
          </w:tcPr>
          <w:p w14:paraId="136F04BB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515319B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1CDF93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23B9E332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4DB202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8B2BD16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C0CBDFA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FE0D026" w14:textId="77777777" w:rsidR="003F4195" w:rsidRPr="00847EE0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9E21B6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3803023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F4195" w:rsidRPr="00B00ADB" w14:paraId="5E59AAF8" w14:textId="77777777" w:rsidTr="00157B97">
        <w:tc>
          <w:tcPr>
            <w:tcW w:w="2017" w:type="dxa"/>
          </w:tcPr>
          <w:p w14:paraId="7FE14A39" w14:textId="1A476B9D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="00D872A5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="00480BB6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อ็ก</w:t>
            </w:r>
            <w:r w:rsidR="00662A70">
              <w:rPr>
                <w:rFonts w:ascii="Angsana New" w:hAnsi="Angsana New" w:hint="cs"/>
                <w:sz w:val="26"/>
                <w:szCs w:val="26"/>
                <w:cs/>
              </w:rPr>
              <w:t>ซ์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ตร้า จำกัด (มหาชน))</w:t>
            </w:r>
          </w:p>
        </w:tc>
        <w:tc>
          <w:tcPr>
            <w:tcW w:w="236" w:type="dxa"/>
          </w:tcPr>
          <w:p w14:paraId="00E95EC1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3E4B0E9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763A739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5130D1C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EAD3C5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9CB1C4A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008EFB0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01E0249C" w14:textId="77777777" w:rsidR="003F4195" w:rsidRPr="00847EE0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E916D8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1F1E095B" w14:textId="77777777" w:rsidR="003F4195" w:rsidRPr="00F76367" w:rsidRDefault="003F4195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14:paraId="1111E059" w14:textId="77777777" w:rsidTr="00157B97">
        <w:tc>
          <w:tcPr>
            <w:tcW w:w="2017" w:type="dxa"/>
          </w:tcPr>
          <w:p w14:paraId="169716A9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บริษัท สตาร์ค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>คอร์เปอเรชั่น</w:t>
            </w:r>
          </w:p>
        </w:tc>
        <w:tc>
          <w:tcPr>
            <w:tcW w:w="236" w:type="dxa"/>
          </w:tcPr>
          <w:p w14:paraId="3D4D0685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EFFEDD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2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17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4B541C8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74D8706A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17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236" w:type="dxa"/>
          </w:tcPr>
          <w:p w14:paraId="2E5D83E0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498FB78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235" w:type="dxa"/>
          </w:tcPr>
          <w:p w14:paraId="0BF4154C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2DE1AAE6" w14:textId="77777777" w:rsidR="00F76367" w:rsidRPr="00847EE0" w:rsidRDefault="00F76367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7EE0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236" w:type="dxa"/>
          </w:tcPr>
          <w:p w14:paraId="45660C6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76F78763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F76367" w:rsidRPr="00B00ADB" w14:paraId="2A0E1C3D" w14:textId="77777777" w:rsidTr="00157B97">
        <w:tc>
          <w:tcPr>
            <w:tcW w:w="2017" w:type="dxa"/>
          </w:tcPr>
          <w:p w14:paraId="75D861B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092989D8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999C75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B81EE7C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02A6F1A1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90542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10F92B8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207658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30CDFE0D" w14:textId="77777777" w:rsidR="00F76367" w:rsidRPr="00847EE0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97F9A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06529AE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14:paraId="4F24FD75" w14:textId="77777777" w:rsidTr="00157B97">
        <w:tc>
          <w:tcPr>
            <w:tcW w:w="2017" w:type="dxa"/>
          </w:tcPr>
          <w:p w14:paraId="7A5E1517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บริษัท ศรีสวัสดิ์</w:t>
            </w: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>คอร์ปอเรชั่น</w:t>
            </w:r>
          </w:p>
        </w:tc>
        <w:tc>
          <w:tcPr>
            <w:tcW w:w="236" w:type="dxa"/>
          </w:tcPr>
          <w:p w14:paraId="065C17C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6081F75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16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2565</w:t>
            </w:r>
          </w:p>
        </w:tc>
        <w:tc>
          <w:tcPr>
            <w:tcW w:w="237" w:type="dxa"/>
          </w:tcPr>
          <w:p w14:paraId="50AB84E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5F164AA3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6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16</w:t>
            </w: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มีนาคม</w:t>
            </w:r>
            <w:r w:rsidRPr="00F76367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  <w:tc>
          <w:tcPr>
            <w:tcW w:w="236" w:type="dxa"/>
          </w:tcPr>
          <w:p w14:paraId="753A3C4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6288E85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3.75</w:t>
            </w:r>
          </w:p>
        </w:tc>
        <w:tc>
          <w:tcPr>
            <w:tcW w:w="235" w:type="dxa"/>
          </w:tcPr>
          <w:p w14:paraId="6CF06CD7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E8C5CDB" w14:textId="77777777" w:rsidR="00F76367" w:rsidRPr="00847EE0" w:rsidRDefault="00F76367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D31500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vAlign w:val="center"/>
          </w:tcPr>
          <w:p w14:paraId="41D979D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</w:tr>
      <w:tr w:rsidR="00F76367" w:rsidRPr="00B00ADB" w14:paraId="654BDF85" w14:textId="77777777" w:rsidTr="00157B97">
        <w:tc>
          <w:tcPr>
            <w:tcW w:w="2017" w:type="dxa"/>
          </w:tcPr>
          <w:p w14:paraId="591C5A1A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236" w:type="dxa"/>
          </w:tcPr>
          <w:p w14:paraId="2FB9872A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B83296D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1D92C43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383F54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2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66B1FC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46C70C07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D254F91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B6A6482" w14:textId="77777777" w:rsidR="00F76367" w:rsidRPr="00847EE0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B9ED29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57013B4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14:paraId="5ADE178D" w14:textId="77777777" w:rsidTr="00157B97">
        <w:tc>
          <w:tcPr>
            <w:tcW w:w="2017" w:type="dxa"/>
          </w:tcPr>
          <w:p w14:paraId="2ACACB28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40E08F3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1E29749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6CD27361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60A1425B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7B800A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0DEBD77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2BB52C1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center"/>
          </w:tcPr>
          <w:p w14:paraId="606A76D4" w14:textId="77777777" w:rsidR="00F76367" w:rsidRPr="00847EE0" w:rsidRDefault="00065D9B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7EE0">
              <w:rPr>
                <w:rFonts w:ascii="Angsana New" w:hAnsi="Angsana New"/>
                <w:sz w:val="26"/>
                <w:szCs w:val="26"/>
              </w:rPr>
              <w:t>2</w:t>
            </w:r>
            <w:r w:rsidR="00F76367" w:rsidRPr="00847EE0">
              <w:rPr>
                <w:rFonts w:ascii="Angsana New" w:hAnsi="Angsana New"/>
                <w:sz w:val="26"/>
                <w:szCs w:val="26"/>
              </w:rPr>
              <w:t>0,000</w:t>
            </w:r>
          </w:p>
        </w:tc>
        <w:tc>
          <w:tcPr>
            <w:tcW w:w="236" w:type="dxa"/>
          </w:tcPr>
          <w:p w14:paraId="6F5D8D7C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7309D28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76367"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</w:tr>
      <w:tr w:rsidR="00F76367" w:rsidRPr="00B00ADB" w14:paraId="338CA346" w14:textId="77777777" w:rsidTr="00157B97">
        <w:tc>
          <w:tcPr>
            <w:tcW w:w="2017" w:type="dxa"/>
          </w:tcPr>
          <w:p w14:paraId="153A50F8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>หัก ส่วนที่ครบกำหนด</w:t>
            </w:r>
          </w:p>
        </w:tc>
        <w:tc>
          <w:tcPr>
            <w:tcW w:w="236" w:type="dxa"/>
          </w:tcPr>
          <w:p w14:paraId="7940FE46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4D67CEDF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2781C34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74DEAC89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8E061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6C8BB595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46C1F530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19E8072F" w14:textId="77777777" w:rsidR="00F76367" w:rsidRPr="00847EE0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5685A42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center"/>
          </w:tcPr>
          <w:p w14:paraId="3F5B7B0E" w14:textId="77777777" w:rsidR="00F76367" w:rsidRPr="00F7636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596"/>
              </w:tabs>
              <w:ind w:right="23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26D03" w:rsidRPr="00B00ADB" w14:paraId="472DA886" w14:textId="77777777" w:rsidTr="00157B97">
        <w:tc>
          <w:tcPr>
            <w:tcW w:w="2017" w:type="dxa"/>
          </w:tcPr>
          <w:p w14:paraId="35609071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 w:hint="cs"/>
                <w:sz w:val="26"/>
                <w:szCs w:val="26"/>
                <w:cs/>
              </w:rPr>
              <w:t xml:space="preserve">      ไถ่ถอนภายในหนึ่งปี</w:t>
            </w:r>
          </w:p>
        </w:tc>
        <w:tc>
          <w:tcPr>
            <w:tcW w:w="236" w:type="dxa"/>
          </w:tcPr>
          <w:p w14:paraId="54921AFD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42230E2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EBA00D4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30BE9DBB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B5EB2C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D0BC177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3709BAD6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vAlign w:val="center"/>
          </w:tcPr>
          <w:p w14:paraId="0B517DF6" w14:textId="77777777" w:rsidR="00426D03" w:rsidRPr="00847EE0" w:rsidRDefault="00426D03" w:rsidP="000C6D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7EE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47EE0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5059EE27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vAlign w:val="center"/>
          </w:tcPr>
          <w:p w14:paraId="25123951" w14:textId="77777777" w:rsidR="00426D03" w:rsidRPr="00F76367" w:rsidRDefault="00426D03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7636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F76367">
              <w:rPr>
                <w:rFonts w:ascii="Angsana New" w:hAnsi="Angsana New"/>
                <w:sz w:val="26"/>
                <w:szCs w:val="26"/>
              </w:rPr>
              <w:t>1</w:t>
            </w:r>
            <w:r w:rsidRPr="00F76367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F76367">
              <w:rPr>
                <w:rFonts w:ascii="Angsana New" w:hAnsi="Angsana New"/>
                <w:sz w:val="26"/>
                <w:szCs w:val="26"/>
              </w:rPr>
              <w:t>,000)</w:t>
            </w:r>
          </w:p>
        </w:tc>
      </w:tr>
      <w:tr w:rsidR="00F76367" w:rsidRPr="00B00ADB" w14:paraId="5567CBCA" w14:textId="77777777" w:rsidTr="00157B97">
        <w:tc>
          <w:tcPr>
            <w:tcW w:w="2017" w:type="dxa"/>
          </w:tcPr>
          <w:p w14:paraId="3DA6FD30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B00ADB">
              <w:rPr>
                <w:rFonts w:ascii="Angsana New" w:hAnsi="Angsana New" w:hint="cs"/>
                <w:sz w:val="26"/>
                <w:szCs w:val="26"/>
                <w:cs/>
              </w:rPr>
              <w:t>*</w:t>
            </w:r>
          </w:p>
        </w:tc>
        <w:tc>
          <w:tcPr>
            <w:tcW w:w="236" w:type="dxa"/>
          </w:tcPr>
          <w:p w14:paraId="4A4BF27A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EA21C91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0C2ED63F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7BDDF41E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EB1CCF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32BCF90E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16AB6F59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49DB53F7" w14:textId="77777777" w:rsidR="00F76367" w:rsidRPr="00847EE0" w:rsidRDefault="00F76367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7EE0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847EE0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  <w:tc>
          <w:tcPr>
            <w:tcW w:w="236" w:type="dxa"/>
          </w:tcPr>
          <w:p w14:paraId="7E311221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center"/>
          </w:tcPr>
          <w:p w14:paraId="3B916F4E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430A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430AA">
              <w:rPr>
                <w:rFonts w:ascii="Angsana New" w:hAnsi="Angsana New"/>
                <w:sz w:val="26"/>
                <w:szCs w:val="26"/>
              </w:rPr>
              <w:t>10,000)</w:t>
            </w:r>
          </w:p>
        </w:tc>
      </w:tr>
      <w:tr w:rsidR="00F76367" w:rsidRPr="00B00ADB" w14:paraId="437A608D" w14:textId="77777777" w:rsidTr="00157B97">
        <w:tc>
          <w:tcPr>
            <w:tcW w:w="2017" w:type="dxa"/>
          </w:tcPr>
          <w:p w14:paraId="0A01F707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6"/>
                <w:szCs w:val="26"/>
                <w:cs/>
              </w:rPr>
            </w:pPr>
            <w:r w:rsidRPr="00B00AD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086E7793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0EE0671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1679CDD5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59DA215F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3F0DCF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2E017EF0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0A6F94A2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75A5BD5A" w14:textId="77777777" w:rsidR="00F76367" w:rsidRPr="00847EE0" w:rsidRDefault="00F76367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5E0FDE" w14:textId="77777777" w:rsidR="00F76367" w:rsidRPr="00B00ADB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D93A053" w14:textId="77777777" w:rsidR="00F76367" w:rsidRPr="000F1CA2" w:rsidRDefault="00F76367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14:paraId="3E80095F" w14:textId="77777777" w:rsidTr="00157B97">
        <w:tc>
          <w:tcPr>
            <w:tcW w:w="2017" w:type="dxa"/>
          </w:tcPr>
          <w:p w14:paraId="48D6D73D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16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50C2D14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F2A4403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38008B9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center"/>
          </w:tcPr>
          <w:p w14:paraId="21DB6EC3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34E23D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9D82F3A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5598A1A8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vAlign w:val="center"/>
          </w:tcPr>
          <w:p w14:paraId="5B7E7ED9" w14:textId="77777777" w:rsidR="00F76367" w:rsidRPr="00B30BC6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D53C5A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  <w:vAlign w:val="center"/>
          </w:tcPr>
          <w:p w14:paraId="75790349" w14:textId="77777777" w:rsidR="00F76367" w:rsidRPr="00D83607" w:rsidRDefault="00F76367" w:rsidP="00A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6367" w:rsidRPr="00B00ADB" w14:paraId="3C70243F" w14:textId="77777777" w:rsidTr="00157B97">
        <w:tc>
          <w:tcPr>
            <w:tcW w:w="5529" w:type="dxa"/>
            <w:gridSpan w:val="5"/>
          </w:tcPr>
          <w:p w14:paraId="50F4531C" w14:textId="77777777" w:rsidR="00F76367" w:rsidRPr="008363F0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363F0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  <w:r w:rsidRPr="00847EE0">
              <w:rPr>
                <w:rFonts w:ascii="Angsana New" w:hAnsi="Angsana New"/>
                <w:sz w:val="26"/>
                <w:szCs w:val="26"/>
                <w:cs/>
              </w:rPr>
              <w:t xml:space="preserve">ยุติธรรม (ข้อมูลระดับ </w:t>
            </w:r>
            <w:r w:rsidRPr="00847EE0">
              <w:rPr>
                <w:rFonts w:ascii="Angsana New" w:hAnsi="Angsana New"/>
                <w:sz w:val="26"/>
                <w:szCs w:val="26"/>
              </w:rPr>
              <w:t>2</w:t>
            </w:r>
            <w:r w:rsidRPr="00847EE0">
              <w:rPr>
                <w:rFonts w:ascii="Angsana New" w:hAnsi="Angsana New" w:hint="cs"/>
                <w:sz w:val="26"/>
                <w:szCs w:val="26"/>
                <w:cs/>
              </w:rPr>
              <w:t xml:space="preserve"> ของลำดับ</w:t>
            </w:r>
            <w:r w:rsidRPr="008363F0">
              <w:rPr>
                <w:rFonts w:ascii="Angsana New" w:hAnsi="Angsana New" w:hint="cs"/>
                <w:sz w:val="26"/>
                <w:szCs w:val="26"/>
                <w:cs/>
              </w:rPr>
              <w:t>ชั้นมูลค่ายุติธรรม</w:t>
            </w:r>
            <w:r w:rsidRPr="008363F0"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</w:tcPr>
          <w:p w14:paraId="48252B98" w14:textId="77777777"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6" w:type="dxa"/>
            <w:vAlign w:val="center"/>
          </w:tcPr>
          <w:p w14:paraId="55063890" w14:textId="77777777"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" w:type="dxa"/>
          </w:tcPr>
          <w:p w14:paraId="6AB4DE0D" w14:textId="77777777"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7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14:paraId="37B78E96" w14:textId="77777777" w:rsidR="00F76367" w:rsidRPr="00B30BC6" w:rsidRDefault="00F76367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E5DF9F" w14:textId="77777777" w:rsidR="00F76367" w:rsidRPr="00B00ADB" w:rsidRDefault="00F76367" w:rsidP="000F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8C0830B" w14:textId="77777777" w:rsidR="00F76367" w:rsidRPr="000F1CA2" w:rsidRDefault="00F76367" w:rsidP="00341F92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52B6A44" w14:textId="77777777" w:rsidR="00EA17C7" w:rsidRDefault="00EA17C7" w:rsidP="00EA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D988353" w14:textId="77777777" w:rsidR="00357201" w:rsidRPr="00F27901" w:rsidRDefault="00357201" w:rsidP="000D6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69"/>
        <w:jc w:val="thaiDistribute"/>
        <w:rPr>
          <w:rFonts w:ascii="Angsana New" w:hAnsi="Angsana New"/>
          <w:sz w:val="30"/>
          <w:szCs w:val="30"/>
        </w:rPr>
        <w:sectPr w:rsidR="00357201" w:rsidRPr="00F27901" w:rsidSect="0088230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84" w:right="1151" w:bottom="1135" w:left="1440" w:header="476" w:footer="590" w:gutter="0"/>
          <w:pgNumType w:start="15"/>
          <w:cols w:space="720"/>
          <w:docGrid w:linePitch="245"/>
        </w:sectPr>
      </w:pPr>
    </w:p>
    <w:p w14:paraId="3EF2F213" w14:textId="77777777" w:rsidR="004E0F56" w:rsidRDefault="00205295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4E0F56">
        <w:rPr>
          <w:rFonts w:ascii="Angsana New" w:hAnsi="Angsana New"/>
          <w:b/>
          <w:bCs/>
          <w:sz w:val="30"/>
          <w:szCs w:val="30"/>
        </w:rPr>
        <w:t>.</w:t>
      </w:r>
      <w:r w:rsidR="004E0F56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5567B" w:rsidRPr="006A1A0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เงินลงทุนในบริษัทย่อยและการร่วมค้า</w:t>
      </w:r>
    </w:p>
    <w:p w14:paraId="093DA476" w14:textId="77777777" w:rsidR="004E0F56" w:rsidRPr="005374C5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"/>
        <w:jc w:val="thaiDistribute"/>
        <w:rPr>
          <w:rFonts w:ascii="Angsana New" w:hAnsi="Angsana New"/>
          <w:sz w:val="24"/>
          <w:szCs w:val="24"/>
        </w:rPr>
      </w:pPr>
    </w:p>
    <w:p w14:paraId="1CDB0961" w14:textId="58C40248" w:rsidR="004E0F56" w:rsidRPr="00CA64A5" w:rsidRDefault="004E0F56" w:rsidP="00C57A1A">
      <w:pPr>
        <w:rPr>
          <w:rFonts w:ascii="Angsana New" w:hAnsi="Angsana New"/>
          <w:sz w:val="30"/>
          <w:szCs w:val="30"/>
        </w:rPr>
      </w:pPr>
      <w:r w:rsidRPr="00CA64A5">
        <w:rPr>
          <w:rFonts w:ascii="Angsana New" w:hAnsi="Angsana New"/>
          <w:sz w:val="30"/>
          <w:szCs w:val="30"/>
          <w:cs/>
        </w:rPr>
        <w:t>เงินลงทุน</w:t>
      </w:r>
      <w:r w:rsidR="00831540">
        <w:rPr>
          <w:rFonts w:ascii="Angsana New" w:hAnsi="Angsana New" w:hint="cs"/>
          <w:sz w:val="30"/>
          <w:szCs w:val="30"/>
          <w:cs/>
        </w:rPr>
        <w:t>ในบริษัทย่อย</w:t>
      </w:r>
      <w:r>
        <w:rPr>
          <w:rFonts w:ascii="Angsana New" w:hAnsi="Angsana New" w:hint="cs"/>
          <w:sz w:val="30"/>
          <w:szCs w:val="30"/>
          <w:cs/>
        </w:rPr>
        <w:t>ในงบการเงินเฉพาะกิจการ</w:t>
      </w:r>
      <w:r w:rsidRPr="00CA64A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DB16BA">
        <w:rPr>
          <w:rFonts w:ascii="Angsana New" w:hAnsi="Angsana New"/>
          <w:sz w:val="30"/>
          <w:szCs w:val="30"/>
        </w:rPr>
        <w:t>3</w:t>
      </w:r>
      <w:r w:rsidR="00A3557E">
        <w:rPr>
          <w:rFonts w:ascii="Angsana New" w:hAnsi="Angsana New"/>
          <w:sz w:val="30"/>
          <w:szCs w:val="30"/>
        </w:rPr>
        <w:t xml:space="preserve">0 </w:t>
      </w:r>
      <w:r w:rsidR="00AB211B">
        <w:rPr>
          <w:rFonts w:ascii="Angsana New" w:hAnsi="Angsana New" w:hint="cs"/>
          <w:sz w:val="30"/>
          <w:szCs w:val="30"/>
          <w:cs/>
        </w:rPr>
        <w:t>กันย</w:t>
      </w:r>
      <w:r w:rsidR="00A3557E">
        <w:rPr>
          <w:rFonts w:ascii="Angsana New" w:hAnsi="Angsana New" w:hint="cs"/>
          <w:sz w:val="30"/>
          <w:szCs w:val="30"/>
          <w:cs/>
        </w:rPr>
        <w:t>ายน</w:t>
      </w:r>
      <w:r w:rsidR="00DB16BA">
        <w:rPr>
          <w:rFonts w:ascii="Angsana New" w:hAnsi="Angsana New"/>
          <w:sz w:val="30"/>
          <w:szCs w:val="30"/>
          <w:cs/>
        </w:rPr>
        <w:t xml:space="preserve"> </w:t>
      </w:r>
      <w:r w:rsidR="00205295">
        <w:rPr>
          <w:rFonts w:ascii="Angsana New" w:hAnsi="Angsana New"/>
          <w:sz w:val="30"/>
          <w:szCs w:val="30"/>
        </w:rPr>
        <w:t>2568</w:t>
      </w:r>
      <w:r w:rsidR="00DB16BA">
        <w:rPr>
          <w:rFonts w:ascii="Angsana New" w:hAnsi="Angsana New"/>
          <w:sz w:val="30"/>
          <w:szCs w:val="30"/>
        </w:rPr>
        <w:t xml:space="preserve"> </w:t>
      </w:r>
      <w:r w:rsidR="00DB16BA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DB16BA">
        <w:rPr>
          <w:rFonts w:ascii="Angsana New" w:hAnsi="Angsana New"/>
          <w:sz w:val="30"/>
          <w:szCs w:val="30"/>
        </w:rPr>
        <w:t xml:space="preserve">31 </w:t>
      </w:r>
      <w:r w:rsidR="00DB16BA">
        <w:rPr>
          <w:rFonts w:ascii="Angsana New" w:hAnsi="Angsana New"/>
          <w:sz w:val="30"/>
          <w:szCs w:val="30"/>
          <w:cs/>
        </w:rPr>
        <w:t xml:space="preserve">ธันวาคม </w:t>
      </w:r>
      <w:r w:rsidR="00205295">
        <w:rPr>
          <w:rFonts w:ascii="Angsana New" w:hAnsi="Angsana New"/>
          <w:sz w:val="30"/>
          <w:szCs w:val="30"/>
        </w:rPr>
        <w:t>2567</w:t>
      </w:r>
      <w:r w:rsidRPr="00CA64A5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1A037ECB" w14:textId="77777777" w:rsidR="004E0F56" w:rsidRPr="005374C5" w:rsidRDefault="004E0F56" w:rsidP="004E0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14186" w:type="dxa"/>
        <w:tblLayout w:type="fixed"/>
        <w:tblLook w:val="0000" w:firstRow="0" w:lastRow="0" w:firstColumn="0" w:lastColumn="0" w:noHBand="0" w:noVBand="0"/>
      </w:tblPr>
      <w:tblGrid>
        <w:gridCol w:w="3686"/>
        <w:gridCol w:w="1067"/>
        <w:gridCol w:w="236"/>
        <w:gridCol w:w="1059"/>
        <w:gridCol w:w="238"/>
        <w:gridCol w:w="1133"/>
        <w:gridCol w:w="236"/>
        <w:gridCol w:w="1134"/>
        <w:gridCol w:w="238"/>
        <w:gridCol w:w="1138"/>
        <w:gridCol w:w="236"/>
        <w:gridCol w:w="1114"/>
        <w:gridCol w:w="236"/>
        <w:gridCol w:w="1085"/>
        <w:gridCol w:w="236"/>
        <w:gridCol w:w="1114"/>
      </w:tblGrid>
      <w:tr w:rsidR="004E0F56" w:rsidRPr="00D02D1D" w14:paraId="4C60D249" w14:textId="77777777" w:rsidTr="00F60A3A">
        <w:trPr>
          <w:cantSplit/>
        </w:trPr>
        <w:tc>
          <w:tcPr>
            <w:tcW w:w="3686" w:type="dxa"/>
          </w:tcPr>
          <w:p w14:paraId="13240033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67285ED2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  <w:tc>
          <w:tcPr>
            <w:tcW w:w="238" w:type="dxa"/>
          </w:tcPr>
          <w:p w14:paraId="12CA8445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7E4106B5" w14:textId="77777777" w:rsidR="004E0F56" w:rsidRPr="00D02D1D" w:rsidRDefault="004E0F56" w:rsidP="00C74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ร้อยละ</w:t>
            </w:r>
          </w:p>
        </w:tc>
        <w:tc>
          <w:tcPr>
            <w:tcW w:w="238" w:type="dxa"/>
          </w:tcPr>
          <w:p w14:paraId="1FAB3E13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59" w:type="dxa"/>
            <w:gridSpan w:val="7"/>
            <w:tcBorders>
              <w:bottom w:val="single" w:sz="4" w:space="0" w:color="auto"/>
            </w:tcBorders>
          </w:tcPr>
          <w:p w14:paraId="07791D2C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04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E0F56" w:rsidRPr="00D02D1D" w14:paraId="2737F882" w14:textId="77777777" w:rsidTr="00F60A3A">
        <w:trPr>
          <w:cantSplit/>
        </w:trPr>
        <w:tc>
          <w:tcPr>
            <w:tcW w:w="3686" w:type="dxa"/>
          </w:tcPr>
          <w:p w14:paraId="3970284A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2" w:type="dxa"/>
            <w:gridSpan w:val="3"/>
            <w:tcBorders>
              <w:bottom w:val="single" w:sz="4" w:space="0" w:color="auto"/>
            </w:tcBorders>
          </w:tcPr>
          <w:p w14:paraId="1EC67CB2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ทุนที่ชำระแล้ว</w:t>
            </w:r>
          </w:p>
        </w:tc>
        <w:tc>
          <w:tcPr>
            <w:tcW w:w="238" w:type="dxa"/>
          </w:tcPr>
          <w:p w14:paraId="3FAA7C06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3" w:type="dxa"/>
            <w:gridSpan w:val="3"/>
            <w:tcBorders>
              <w:bottom w:val="single" w:sz="4" w:space="0" w:color="auto"/>
            </w:tcBorders>
          </w:tcPr>
          <w:p w14:paraId="0A64D756" w14:textId="77777777" w:rsidR="004E0F56" w:rsidRPr="00D02D1D" w:rsidRDefault="004E0F56" w:rsidP="00282081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 w:rsidR="00282081">
              <w:rPr>
                <w:rFonts w:ascii="Angsana New" w:hAnsi="Angsana New" w:hint="cs"/>
                <w:sz w:val="30"/>
                <w:szCs w:val="30"/>
                <w:cs/>
              </w:rPr>
              <w:t>การถือหุ้นทางตรง</w:t>
            </w:r>
          </w:p>
        </w:tc>
        <w:tc>
          <w:tcPr>
            <w:tcW w:w="238" w:type="dxa"/>
          </w:tcPr>
          <w:p w14:paraId="59A5B9F5" w14:textId="77777777" w:rsidR="004E0F56" w:rsidRPr="00D02D1D" w:rsidRDefault="004E0F56" w:rsidP="00202138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</w:tcPr>
          <w:p w14:paraId="45DBE34A" w14:textId="77777777" w:rsidR="004E0F56" w:rsidRPr="00D02D1D" w:rsidRDefault="00282081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="004E0F56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</w:tcPr>
          <w:p w14:paraId="1FAB6E51" w14:textId="77777777" w:rsidR="004E0F56" w:rsidRPr="00D02D1D" w:rsidRDefault="004E0F56" w:rsidP="002021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</w:tcPr>
          <w:p w14:paraId="0EB3EA80" w14:textId="77777777" w:rsidR="004E0F56" w:rsidRPr="00D02D1D" w:rsidRDefault="00566E17" w:rsidP="00566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4E0F5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0D7671" w:rsidRPr="00D02D1D" w14:paraId="17D46B82" w14:textId="77777777" w:rsidTr="00F60A3A">
        <w:trPr>
          <w:cantSplit/>
        </w:trPr>
        <w:tc>
          <w:tcPr>
            <w:tcW w:w="3686" w:type="dxa"/>
          </w:tcPr>
          <w:p w14:paraId="29455C0F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4E97434" w14:textId="2BF8782E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B211B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B1BD70A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261586E8" w14:textId="7E60A512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22E537E4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4E9DF5DA" w14:textId="08528ABE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B211B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ED85BD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F305975" w14:textId="5B071244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5CE4C760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FC1A0F7" w14:textId="15217B9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AB211B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5248FD92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349BB6" w14:textId="48C7C2B4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5E466E81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61ED2C" w14:textId="02F5A6AD" w:rsidR="000D7671" w:rsidRDefault="00F60A3A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AB211B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0D7671" w:rsidRPr="00D02D1D" w14:paraId="2DC04CF5" w14:textId="77777777" w:rsidTr="00DB2A84">
        <w:trPr>
          <w:cantSplit/>
        </w:trPr>
        <w:tc>
          <w:tcPr>
            <w:tcW w:w="3686" w:type="dxa"/>
          </w:tcPr>
          <w:p w14:paraId="0245700F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CE89BE2" w14:textId="569FD4A6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36" w:type="dxa"/>
          </w:tcPr>
          <w:p w14:paraId="42B0FBEE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1ABDA73D" w14:textId="2BFA83B5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38" w:type="dxa"/>
          </w:tcPr>
          <w:p w14:paraId="78C59776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F5094EF" w14:textId="3BB25AAE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36" w:type="dxa"/>
          </w:tcPr>
          <w:p w14:paraId="616E7375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503927" w14:textId="3A7B627C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38" w:type="dxa"/>
          </w:tcPr>
          <w:p w14:paraId="51AD6B5A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04FC41E7" w14:textId="1763FD07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36" w:type="dxa"/>
          </w:tcPr>
          <w:p w14:paraId="5C78E51A" w14:textId="77777777" w:rsidR="000D7671" w:rsidRPr="008F38E6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4F9FA67" w14:textId="0868D05F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ind w:left="-10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  <w:tc>
          <w:tcPr>
            <w:tcW w:w="236" w:type="dxa"/>
          </w:tcPr>
          <w:p w14:paraId="250800BC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3F10F26E" w14:textId="18AE1357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8314067" w14:textId="77777777" w:rsidR="000D7671" w:rsidRPr="00D02D1D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4806C1C" w14:textId="2510133D" w:rsidR="000D7671" w:rsidRDefault="000D7671" w:rsidP="00A66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2567</w:t>
            </w:r>
          </w:p>
        </w:tc>
      </w:tr>
      <w:tr w:rsidR="00AE0C4C" w:rsidRPr="00E25899" w14:paraId="1A56833E" w14:textId="77777777" w:rsidTr="00DB2A84">
        <w:trPr>
          <w:cantSplit/>
        </w:trPr>
        <w:tc>
          <w:tcPr>
            <w:tcW w:w="3686" w:type="dxa"/>
            <w:vAlign w:val="center"/>
          </w:tcPr>
          <w:p w14:paraId="441AE006" w14:textId="77777777" w:rsidR="00AE0C4C" w:rsidRPr="00261FD0" w:rsidRDefault="00AE0C4C" w:rsidP="00261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261FD0">
              <w:rPr>
                <w:rFonts w:ascii="Angsana New" w:hAnsi="Angsana New" w:hint="cs"/>
                <w:sz w:val="30"/>
                <w:szCs w:val="30"/>
                <w:cs/>
              </w:rPr>
              <w:t>บริษัท ตะวันออกการขนส่ง จำกัด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56112D34" w14:textId="77777777"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6C001AB9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5B0E2E8E" w14:textId="77777777"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10</w:t>
            </w:r>
            <w:r w:rsidRPr="00DB16BA">
              <w:rPr>
                <w:rFonts w:ascii="Angsana New" w:hAnsi="Angsana New"/>
                <w:sz w:val="30"/>
                <w:szCs w:val="30"/>
              </w:rPr>
              <w:t>0</w:t>
            </w:r>
            <w:r w:rsidRPr="008D73D5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14:paraId="4A1CE776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51E86698" w14:textId="77777777" w:rsidR="00AE0C4C" w:rsidRPr="008D73D5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6" w:type="dxa"/>
          </w:tcPr>
          <w:p w14:paraId="5BB4AF0E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ACA41F" w14:textId="77777777" w:rsidR="00AE0C4C" w:rsidRPr="008D73D5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99.79</w:t>
            </w:r>
          </w:p>
        </w:tc>
        <w:tc>
          <w:tcPr>
            <w:tcW w:w="238" w:type="dxa"/>
          </w:tcPr>
          <w:p w14:paraId="232112A7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46D55EE5" w14:textId="77777777" w:rsidR="00AE0C4C" w:rsidRPr="0028754D" w:rsidRDefault="00AE0C4C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02A642F3" w14:textId="77777777"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F6309E4" w14:textId="77777777" w:rsidR="00AE0C4C" w:rsidRPr="0028754D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99,790</w:t>
            </w:r>
          </w:p>
        </w:tc>
        <w:tc>
          <w:tcPr>
            <w:tcW w:w="236" w:type="dxa"/>
          </w:tcPr>
          <w:p w14:paraId="557F50B6" w14:textId="77777777" w:rsidR="00AE0C4C" w:rsidRPr="00D96202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4841A4" w14:textId="1891A3DA" w:rsidR="00AE0C4C" w:rsidRPr="00847EE0" w:rsidRDefault="00BC5CE6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7EE0">
              <w:rPr>
                <w:rFonts w:asciiTheme="majorBidi" w:hAnsiTheme="majorBidi" w:cstheme="majorBidi"/>
                <w:sz w:val="30"/>
                <w:szCs w:val="30"/>
              </w:rPr>
              <w:t>17,463</w:t>
            </w:r>
          </w:p>
        </w:tc>
        <w:tc>
          <w:tcPr>
            <w:tcW w:w="236" w:type="dxa"/>
          </w:tcPr>
          <w:p w14:paraId="3F0AFD28" w14:textId="77777777" w:rsidR="00AE0C4C" w:rsidRPr="00B9369C" w:rsidRDefault="00AE0C4C" w:rsidP="0055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9EB370" w14:textId="77777777" w:rsidR="00AE0C4C" w:rsidRPr="00F9377D" w:rsidRDefault="00AE0C4C" w:rsidP="00DF65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377D">
              <w:rPr>
                <w:rFonts w:ascii="Angsana New" w:hAnsi="Angsana New"/>
                <w:sz w:val="30"/>
                <w:szCs w:val="30"/>
              </w:rPr>
              <w:t>17,962</w:t>
            </w:r>
          </w:p>
        </w:tc>
      </w:tr>
      <w:tr w:rsidR="00847EE0" w:rsidRPr="00E25899" w14:paraId="4A5414C5" w14:textId="77777777" w:rsidTr="00F60A3A">
        <w:trPr>
          <w:cantSplit/>
        </w:trPr>
        <w:tc>
          <w:tcPr>
            <w:tcW w:w="3686" w:type="dxa"/>
            <w:vAlign w:val="center"/>
          </w:tcPr>
          <w:p w14:paraId="03F593CE" w14:textId="77777777" w:rsidR="00847EE0" w:rsidRPr="00261FD0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61FD0">
              <w:rPr>
                <w:rFonts w:ascii="Angsana New" w:hAnsi="Angsana New" w:hint="cs"/>
                <w:sz w:val="30"/>
                <w:szCs w:val="30"/>
                <w:cs/>
              </w:rPr>
              <w:t>บริษัท ชลประทีปสินทรัพย์ จำกัด</w:t>
            </w:r>
          </w:p>
        </w:tc>
        <w:tc>
          <w:tcPr>
            <w:tcW w:w="1067" w:type="dxa"/>
          </w:tcPr>
          <w:p w14:paraId="7F33F4BD" w14:textId="77777777" w:rsidR="00847EE0" w:rsidRPr="008D73D5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6" w:type="dxa"/>
          </w:tcPr>
          <w:p w14:paraId="0740EBA1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609C216E" w14:textId="77777777" w:rsidR="00847EE0" w:rsidRPr="008D73D5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38" w:type="dxa"/>
          </w:tcPr>
          <w:p w14:paraId="60BB5DAA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0F052165" w14:textId="77777777" w:rsidR="00847EE0" w:rsidRPr="008D73D5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6" w:type="dxa"/>
          </w:tcPr>
          <w:p w14:paraId="52DEE2FA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B66F01" w14:textId="77777777" w:rsidR="00847EE0" w:rsidRPr="008D73D5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95.71</w:t>
            </w:r>
          </w:p>
        </w:tc>
        <w:tc>
          <w:tcPr>
            <w:tcW w:w="238" w:type="dxa"/>
          </w:tcPr>
          <w:p w14:paraId="30CD5F91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51D80E39" w14:textId="77777777" w:rsidR="00847EE0" w:rsidRPr="0028754D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68A684A9" w14:textId="77777777" w:rsidR="00847EE0" w:rsidRPr="00D96202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73C2D12" w14:textId="77777777" w:rsidR="00847EE0" w:rsidRPr="0028754D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335,000</w:t>
            </w:r>
          </w:p>
        </w:tc>
        <w:tc>
          <w:tcPr>
            <w:tcW w:w="236" w:type="dxa"/>
          </w:tcPr>
          <w:p w14:paraId="3A99F809" w14:textId="77777777" w:rsidR="00847EE0" w:rsidRPr="00D96202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FCD4BB5" w14:textId="16802CFD" w:rsidR="00847EE0" w:rsidRPr="00847EE0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47EE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4,405</w:t>
            </w:r>
          </w:p>
        </w:tc>
        <w:tc>
          <w:tcPr>
            <w:tcW w:w="236" w:type="dxa"/>
          </w:tcPr>
          <w:p w14:paraId="41DE41CF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68F80FD" w14:textId="2C7F4D83" w:rsidR="00847EE0" w:rsidRPr="00F9377D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377D">
              <w:rPr>
                <w:rFonts w:ascii="Angsana New" w:hAnsi="Angsana New"/>
                <w:sz w:val="30"/>
                <w:szCs w:val="30"/>
              </w:rPr>
              <w:t>20,100</w:t>
            </w:r>
          </w:p>
        </w:tc>
      </w:tr>
      <w:tr w:rsidR="00847EE0" w:rsidRPr="00E25899" w14:paraId="5A4023B8" w14:textId="77777777" w:rsidTr="00F60A3A">
        <w:trPr>
          <w:cantSplit/>
        </w:trPr>
        <w:tc>
          <w:tcPr>
            <w:tcW w:w="3686" w:type="dxa"/>
            <w:vAlign w:val="center"/>
          </w:tcPr>
          <w:p w14:paraId="16AD9F83" w14:textId="77777777" w:rsidR="00847EE0" w:rsidRPr="00261FD0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61FD0">
              <w:rPr>
                <w:rFonts w:ascii="Angsana New" w:hAnsi="Angsana New" w:hint="cs"/>
                <w:sz w:val="30"/>
                <w:szCs w:val="30"/>
                <w:cs/>
              </w:rPr>
              <w:t>บริษัท ซีซีพี เพวิ่งสโตนส์ จำกัด</w:t>
            </w:r>
          </w:p>
        </w:tc>
        <w:tc>
          <w:tcPr>
            <w:tcW w:w="1067" w:type="dxa"/>
          </w:tcPr>
          <w:p w14:paraId="1DCD252E" w14:textId="77777777" w:rsidR="00847EE0" w:rsidRPr="008D73D5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6" w:type="dxa"/>
          </w:tcPr>
          <w:p w14:paraId="62181F37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52726216" w14:textId="77777777" w:rsidR="00847EE0" w:rsidRPr="008D73D5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 xml:space="preserve">  90,000</w:t>
            </w:r>
          </w:p>
        </w:tc>
        <w:tc>
          <w:tcPr>
            <w:tcW w:w="238" w:type="dxa"/>
          </w:tcPr>
          <w:p w14:paraId="0929CF6C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24070527" w14:textId="77777777" w:rsidR="00847EE0" w:rsidRPr="008D73D5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6" w:type="dxa"/>
          </w:tcPr>
          <w:p w14:paraId="3C5D755F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6C8CEF" w14:textId="77777777" w:rsidR="00847EE0" w:rsidRPr="008D73D5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D73D5">
              <w:rPr>
                <w:rFonts w:ascii="Angsana New" w:hAnsi="Angsana New"/>
                <w:sz w:val="30"/>
                <w:szCs w:val="30"/>
              </w:rPr>
              <w:t>94.44</w:t>
            </w:r>
          </w:p>
        </w:tc>
        <w:tc>
          <w:tcPr>
            <w:tcW w:w="238" w:type="dxa"/>
          </w:tcPr>
          <w:p w14:paraId="27679B58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8" w:type="dxa"/>
          </w:tcPr>
          <w:p w14:paraId="4CBF55BC" w14:textId="77777777" w:rsidR="00847EE0" w:rsidRPr="0028754D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6348F42C" w14:textId="77777777" w:rsidR="00847EE0" w:rsidRPr="00D96202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CC24E3" w14:textId="77777777" w:rsidR="00847EE0" w:rsidRPr="0028754D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85,000</w:t>
            </w:r>
          </w:p>
        </w:tc>
        <w:tc>
          <w:tcPr>
            <w:tcW w:w="236" w:type="dxa"/>
          </w:tcPr>
          <w:p w14:paraId="32AFD755" w14:textId="77777777" w:rsidR="00847EE0" w:rsidRPr="00D96202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EE49A92" w14:textId="77777777" w:rsidR="00847EE0" w:rsidRPr="00847EE0" w:rsidRDefault="00847EE0" w:rsidP="00847EE0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0A84FB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59C5A48" w14:textId="77777777" w:rsidR="00847EE0" w:rsidRPr="00F9377D" w:rsidRDefault="00847EE0" w:rsidP="00847EE0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EE0" w:rsidRPr="00E25899" w14:paraId="0CB7AEEE" w14:textId="77777777" w:rsidTr="00F60A3A">
        <w:trPr>
          <w:cantSplit/>
        </w:trPr>
        <w:tc>
          <w:tcPr>
            <w:tcW w:w="3686" w:type="dxa"/>
            <w:vAlign w:val="center"/>
          </w:tcPr>
          <w:p w14:paraId="69A72016" w14:textId="77777777" w:rsidR="00847EE0" w:rsidRPr="00261FD0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261FD0">
              <w:rPr>
                <w:rFonts w:ascii="Angsana New" w:hAnsi="Angsana New" w:hint="cs"/>
                <w:sz w:val="30"/>
                <w:szCs w:val="30"/>
                <w:cs/>
              </w:rPr>
              <w:t>บริษัท สมาร์ทคอนกรีต จำกัด (มหาชน)</w:t>
            </w:r>
          </w:p>
        </w:tc>
        <w:tc>
          <w:tcPr>
            <w:tcW w:w="1067" w:type="dxa"/>
          </w:tcPr>
          <w:p w14:paraId="4B86C874" w14:textId="77777777" w:rsidR="00847EE0" w:rsidRPr="0083174B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6" w:type="dxa"/>
          </w:tcPr>
          <w:p w14:paraId="0CC4E987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793F9C48" w14:textId="77777777" w:rsidR="00847EE0" w:rsidRPr="0083174B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520,783</w:t>
            </w:r>
          </w:p>
        </w:tc>
        <w:tc>
          <w:tcPr>
            <w:tcW w:w="238" w:type="dxa"/>
          </w:tcPr>
          <w:p w14:paraId="185B77DC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</w:tcPr>
          <w:p w14:paraId="0811F696" w14:textId="77777777" w:rsidR="00847EE0" w:rsidRPr="008D73D5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6" w:type="dxa"/>
          </w:tcPr>
          <w:p w14:paraId="342D8CCB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7F1958" w14:textId="77777777" w:rsidR="00847EE0" w:rsidRPr="008D73D5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25.40</w:t>
            </w:r>
          </w:p>
        </w:tc>
        <w:tc>
          <w:tcPr>
            <w:tcW w:w="238" w:type="dxa"/>
          </w:tcPr>
          <w:p w14:paraId="70FC1763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121A29AD" w14:textId="77777777" w:rsidR="00847EE0" w:rsidRPr="0028754D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10BD9D4E" w14:textId="77777777" w:rsidR="00847EE0" w:rsidRPr="00D96202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5486970" w14:textId="77777777" w:rsidR="00847EE0" w:rsidRPr="0028754D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1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A1C08">
              <w:rPr>
                <w:rFonts w:ascii="Angsana New" w:hAnsi="Angsana New"/>
                <w:sz w:val="30"/>
                <w:szCs w:val="30"/>
              </w:rPr>
              <w:t>3,707</w:t>
            </w:r>
          </w:p>
        </w:tc>
        <w:tc>
          <w:tcPr>
            <w:tcW w:w="236" w:type="dxa"/>
          </w:tcPr>
          <w:p w14:paraId="5601DF0E" w14:textId="77777777" w:rsidR="00847EE0" w:rsidRPr="00D96202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0D6EF1C" w14:textId="51980F22" w:rsidR="00847EE0" w:rsidRPr="00847EE0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7EE0">
              <w:rPr>
                <w:rFonts w:ascii="Angsana New" w:hAnsi="Angsana New"/>
                <w:sz w:val="30"/>
                <w:szCs w:val="30"/>
              </w:rPr>
              <w:t>12,833</w:t>
            </w:r>
          </w:p>
        </w:tc>
        <w:tc>
          <w:tcPr>
            <w:tcW w:w="236" w:type="dxa"/>
          </w:tcPr>
          <w:p w14:paraId="709FC289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F6F8E8" w14:textId="77777777" w:rsidR="00847EE0" w:rsidRPr="00F9377D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377D">
              <w:rPr>
                <w:rFonts w:ascii="Angsana New" w:hAnsi="Angsana New"/>
                <w:sz w:val="30"/>
                <w:szCs w:val="30"/>
              </w:rPr>
              <w:t>24,132</w:t>
            </w:r>
          </w:p>
        </w:tc>
      </w:tr>
      <w:tr w:rsidR="00847EE0" w:rsidRPr="00E25899" w14:paraId="48C1E418" w14:textId="77777777" w:rsidTr="00F60A3A">
        <w:trPr>
          <w:cantSplit/>
        </w:trPr>
        <w:tc>
          <w:tcPr>
            <w:tcW w:w="3686" w:type="dxa"/>
          </w:tcPr>
          <w:p w14:paraId="7DBEA158" w14:textId="77777777" w:rsidR="00847EE0" w:rsidRPr="00261FD0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61F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</w:tcPr>
          <w:p w14:paraId="1540B8B7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FAEED0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9" w:type="dxa"/>
          </w:tcPr>
          <w:p w14:paraId="2BA89374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D2DA693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</w:tcPr>
          <w:p w14:paraId="5B5C42A5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75ADD9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9B4BFA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1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BE9043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5FB11708" w14:textId="77777777" w:rsidR="00847EE0" w:rsidRPr="0028754D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A1C08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14:paraId="27CD6CB1" w14:textId="77777777" w:rsidR="00847EE0" w:rsidRPr="00D96202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ECF9387" w14:textId="77777777" w:rsidR="00847EE0" w:rsidRPr="0028754D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</w:rPr>
              <w:t>6</w:t>
            </w:r>
            <w:r w:rsidRPr="00EA1C08">
              <w:rPr>
                <w:rFonts w:ascii="Angsana New" w:hAnsi="Angsana New" w:hint="cs"/>
                <w:sz w:val="30"/>
                <w:szCs w:val="30"/>
              </w:rPr>
              <w:t>7</w:t>
            </w:r>
            <w:r w:rsidRPr="00EA1C08">
              <w:rPr>
                <w:rFonts w:ascii="Angsana New" w:hAnsi="Angsana New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14:paraId="4C5B519F" w14:textId="77777777" w:rsidR="00847EE0" w:rsidRPr="00D96202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65727B6" w14:textId="5B182576" w:rsidR="00847EE0" w:rsidRPr="00847EE0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833"/>
              </w:tabs>
              <w:ind w:left="-108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44,701</w:t>
            </w:r>
          </w:p>
        </w:tc>
        <w:tc>
          <w:tcPr>
            <w:tcW w:w="236" w:type="dxa"/>
          </w:tcPr>
          <w:p w14:paraId="389B60FC" w14:textId="77777777" w:rsidR="00847EE0" w:rsidRPr="00B9369C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BE484A8" w14:textId="176CB60C" w:rsidR="00847EE0" w:rsidRPr="00F9377D" w:rsidRDefault="00847EE0" w:rsidP="0084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9377D">
              <w:rPr>
                <w:rFonts w:ascii="Angsana New" w:hAnsi="Angsana New"/>
                <w:sz w:val="30"/>
                <w:szCs w:val="30"/>
              </w:rPr>
              <w:t>62,194</w:t>
            </w:r>
          </w:p>
        </w:tc>
      </w:tr>
    </w:tbl>
    <w:p w14:paraId="515835FF" w14:textId="77777777" w:rsidR="008605BE" w:rsidRPr="002D487C" w:rsidRDefault="008605BE" w:rsidP="00454AF3">
      <w:pPr>
        <w:rPr>
          <w:rFonts w:ascii="Angsana New" w:hAnsi="Angsana New"/>
          <w:sz w:val="16"/>
          <w:szCs w:val="16"/>
        </w:rPr>
      </w:pPr>
    </w:p>
    <w:p w14:paraId="401C6A34" w14:textId="77777777" w:rsidR="001F70F9" w:rsidRDefault="001F70F9" w:rsidP="00454AF3">
      <w:pPr>
        <w:rPr>
          <w:rFonts w:ascii="Angsana New" w:hAnsi="Angsana New"/>
          <w:sz w:val="30"/>
          <w:szCs w:val="30"/>
        </w:rPr>
      </w:pPr>
    </w:p>
    <w:p w14:paraId="67021794" w14:textId="77777777" w:rsidR="00395EF9" w:rsidRPr="004E0F56" w:rsidRDefault="00395EF9" w:rsidP="00454AF3">
      <w:pPr>
        <w:rPr>
          <w:rFonts w:ascii="Angsana New" w:hAnsi="Angsana New"/>
          <w:sz w:val="30"/>
          <w:szCs w:val="30"/>
        </w:rPr>
        <w:sectPr w:rsidR="00395EF9" w:rsidRPr="004E0F56" w:rsidSect="00E92D5A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1151" w:right="261" w:bottom="1440" w:left="1440" w:header="476" w:footer="590" w:gutter="0"/>
          <w:cols w:space="720"/>
          <w:docGrid w:linePitch="245"/>
        </w:sectPr>
      </w:pPr>
    </w:p>
    <w:p w14:paraId="564F85E5" w14:textId="0653A17B" w:rsidR="00432FB3" w:rsidRDefault="00432FB3" w:rsidP="00432FB3">
      <w:pPr>
        <w:rPr>
          <w:rFonts w:ascii="Angsana New" w:hAnsi="Angsana New"/>
          <w:sz w:val="30"/>
          <w:szCs w:val="30"/>
        </w:rPr>
      </w:pPr>
      <w:r w:rsidRPr="00DE3950">
        <w:rPr>
          <w:rFonts w:ascii="Angsana New" w:hAnsi="Angsana New"/>
          <w:sz w:val="30"/>
          <w:szCs w:val="30"/>
          <w:cs/>
        </w:rPr>
        <w:lastRenderedPageBreak/>
        <w:t>เงินลงทุนในการร่วมค้า</w:t>
      </w:r>
      <w:r w:rsidRPr="00DE3950">
        <w:rPr>
          <w:rFonts w:ascii="Angsana New" w:hAnsi="Angsana New" w:hint="cs"/>
          <w:sz w:val="30"/>
          <w:szCs w:val="30"/>
          <w:cs/>
        </w:rPr>
        <w:t xml:space="preserve"> </w:t>
      </w:r>
      <w:r w:rsidRPr="00DE3950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</w:t>
      </w:r>
      <w:r w:rsidR="001B3185">
        <w:rPr>
          <w:rFonts w:ascii="Angsana New" w:hAnsi="Angsana New"/>
          <w:sz w:val="30"/>
          <w:szCs w:val="30"/>
        </w:rPr>
        <w:t xml:space="preserve">0 </w:t>
      </w:r>
      <w:r w:rsidR="00971AA7">
        <w:rPr>
          <w:rFonts w:ascii="Angsana New" w:hAnsi="Angsana New" w:hint="cs"/>
          <w:sz w:val="30"/>
          <w:szCs w:val="30"/>
          <w:cs/>
        </w:rPr>
        <w:t>กันย</w:t>
      </w:r>
      <w:r w:rsidR="001B3185">
        <w:rPr>
          <w:rFonts w:ascii="Angsana New" w:hAnsi="Angsana New" w:hint="cs"/>
          <w:sz w:val="30"/>
          <w:szCs w:val="30"/>
          <w:cs/>
        </w:rPr>
        <w:t>ายน</w:t>
      </w:r>
      <w:r w:rsidRPr="00DE395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DE3950">
        <w:rPr>
          <w:rFonts w:ascii="Angsana New" w:hAnsi="Angsana New"/>
          <w:sz w:val="30"/>
          <w:szCs w:val="30"/>
        </w:rPr>
        <w:t xml:space="preserve"> </w:t>
      </w:r>
      <w:r w:rsidRPr="00DE3950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Pr="00DE3950">
        <w:rPr>
          <w:rFonts w:ascii="Angsana New" w:hAnsi="Angsana New"/>
          <w:sz w:val="30"/>
          <w:szCs w:val="30"/>
        </w:rPr>
        <w:t xml:space="preserve">31 </w:t>
      </w:r>
      <w:r w:rsidRPr="00DE3950"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2567</w:t>
      </w:r>
      <w:r w:rsidRPr="00DE3950">
        <w:rPr>
          <w:rFonts w:ascii="Angsana New" w:hAnsi="Angsana New"/>
          <w:sz w:val="30"/>
          <w:szCs w:val="30"/>
          <w:cs/>
        </w:rPr>
        <w:t xml:space="preserve"> มีรายละเอียดดังต่อไปนี้</w:t>
      </w:r>
    </w:p>
    <w:p w14:paraId="43D08911" w14:textId="77777777" w:rsidR="00432FB3" w:rsidRPr="00AD2208" w:rsidRDefault="00432FB3" w:rsidP="00432FB3">
      <w:pPr>
        <w:rPr>
          <w:rFonts w:ascii="Angsana New" w:hAnsi="Angsana New"/>
          <w:sz w:val="30"/>
          <w:szCs w:val="30"/>
        </w:rPr>
      </w:pPr>
    </w:p>
    <w:tbl>
      <w:tblPr>
        <w:tblW w:w="9660" w:type="dxa"/>
        <w:tblLayout w:type="fixed"/>
        <w:tblLook w:val="0000" w:firstRow="0" w:lastRow="0" w:firstColumn="0" w:lastColumn="0" w:noHBand="0" w:noVBand="0"/>
      </w:tblPr>
      <w:tblGrid>
        <w:gridCol w:w="1990"/>
        <w:gridCol w:w="792"/>
        <w:gridCol w:w="236"/>
        <w:gridCol w:w="711"/>
        <w:gridCol w:w="236"/>
        <w:gridCol w:w="794"/>
        <w:gridCol w:w="236"/>
        <w:gridCol w:w="710"/>
        <w:gridCol w:w="236"/>
        <w:gridCol w:w="794"/>
        <w:gridCol w:w="236"/>
        <w:gridCol w:w="710"/>
        <w:gridCol w:w="236"/>
        <w:gridCol w:w="794"/>
        <w:gridCol w:w="236"/>
        <w:gridCol w:w="713"/>
      </w:tblGrid>
      <w:tr w:rsidR="00432FB3" w:rsidRPr="00770FDB" w14:paraId="10F85AAF" w14:textId="77777777" w:rsidTr="00654BAF">
        <w:trPr>
          <w:cantSplit/>
        </w:trPr>
        <w:tc>
          <w:tcPr>
            <w:tcW w:w="1990" w:type="dxa"/>
          </w:tcPr>
          <w:p w14:paraId="32273A14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39" w:type="dxa"/>
            <w:gridSpan w:val="3"/>
            <w:tcBorders>
              <w:bottom w:val="single" w:sz="4" w:space="0" w:color="auto"/>
            </w:tcBorders>
          </w:tcPr>
          <w:p w14:paraId="25EBD022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  <w:tc>
          <w:tcPr>
            <w:tcW w:w="236" w:type="dxa"/>
          </w:tcPr>
          <w:p w14:paraId="629C6B09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40" w:type="dxa"/>
            <w:gridSpan w:val="3"/>
            <w:tcBorders>
              <w:bottom w:val="single" w:sz="4" w:space="0" w:color="auto"/>
            </w:tcBorders>
          </w:tcPr>
          <w:p w14:paraId="25C32B70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236" w:type="dxa"/>
          </w:tcPr>
          <w:p w14:paraId="4B662222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19" w:type="dxa"/>
            <w:gridSpan w:val="7"/>
          </w:tcPr>
          <w:p w14:paraId="28383FE7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32FB3" w:rsidRPr="00770FDB" w14:paraId="734008ED" w14:textId="77777777" w:rsidTr="00654BAF">
        <w:trPr>
          <w:cantSplit/>
        </w:trPr>
        <w:tc>
          <w:tcPr>
            <w:tcW w:w="1990" w:type="dxa"/>
          </w:tcPr>
          <w:p w14:paraId="22BBB648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1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highlight w:val="yellow"/>
                <w:cs/>
                <w:lang w:val="th-TH"/>
              </w:rPr>
            </w:pPr>
          </w:p>
        </w:tc>
        <w:tc>
          <w:tcPr>
            <w:tcW w:w="1739" w:type="dxa"/>
            <w:gridSpan w:val="3"/>
            <w:tcBorders>
              <w:bottom w:val="single" w:sz="4" w:space="0" w:color="auto"/>
            </w:tcBorders>
          </w:tcPr>
          <w:p w14:paraId="164C9F4E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236" w:type="dxa"/>
          </w:tcPr>
          <w:p w14:paraId="14884130" w14:textId="77777777" w:rsidR="00432FB3" w:rsidRPr="00770FDB" w:rsidRDefault="00432FB3" w:rsidP="00B50CCE">
            <w:pPr>
              <w:tabs>
                <w:tab w:val="clear" w:pos="907"/>
                <w:tab w:val="left" w:pos="1062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740" w:type="dxa"/>
            <w:gridSpan w:val="3"/>
            <w:tcBorders>
              <w:bottom w:val="single" w:sz="4" w:space="0" w:color="auto"/>
            </w:tcBorders>
          </w:tcPr>
          <w:p w14:paraId="4A399DB6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340" w:right="-34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36" w:type="dxa"/>
          </w:tcPr>
          <w:p w14:paraId="1F642FB4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86C509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41D067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</w:tcBorders>
          </w:tcPr>
          <w:p w14:paraId="19E4A2A3" w14:textId="77777777" w:rsidR="00432FB3" w:rsidRPr="00770FDB" w:rsidRDefault="00432FB3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spacing w:line="240" w:lineRule="auto"/>
              <w:ind w:left="-18" w:right="-108" w:hanging="9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70FDB">
              <w:rPr>
                <w:rFonts w:ascii="Angsana New" w:hAnsi="Angsana New"/>
                <w:sz w:val="24"/>
                <w:szCs w:val="24"/>
                <w:cs/>
              </w:rPr>
              <w:t>วิธีส่วนได้เสีย</w:t>
            </w:r>
          </w:p>
        </w:tc>
      </w:tr>
      <w:tr w:rsidR="00282081" w:rsidRPr="00770FDB" w14:paraId="3B42478B" w14:textId="77777777" w:rsidTr="00654BAF">
        <w:trPr>
          <w:cantSplit/>
        </w:trPr>
        <w:tc>
          <w:tcPr>
            <w:tcW w:w="1990" w:type="dxa"/>
          </w:tcPr>
          <w:p w14:paraId="7AA35166" w14:textId="77777777" w:rsidR="00282081" w:rsidRPr="00F8535D" w:rsidRDefault="00282081" w:rsidP="00F8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6676A612" w14:textId="33CB8A62" w:rsidR="00282081" w:rsidRPr="00770FDB" w:rsidRDefault="00282081" w:rsidP="0028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>3</w:t>
            </w:r>
            <w:r w:rsidR="006C2511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971AA7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 w:rsidR="006C2511"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  <w:r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CDEFA8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276FE82F" w14:textId="77777777" w:rsidR="00282081" w:rsidRPr="00770FDB" w:rsidRDefault="00282081" w:rsidP="00282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0B2B1923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14:paraId="0F7000D3" w14:textId="23CDEF98" w:rsidR="00282081" w:rsidRPr="00770FDB" w:rsidRDefault="006C251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971AA7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  <w:r w:rsidR="00282081"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82081"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6DC5F77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5F4736A3" w14:textId="77777777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4A080652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30E76257" w14:textId="7F07EC37" w:rsidR="00282081" w:rsidRPr="00770FDB" w:rsidRDefault="006C251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971AA7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  <w:r w:rsidR="00282081"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82081"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7B46252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14:paraId="1E2CBEE7" w14:textId="77777777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236" w:type="dxa"/>
          </w:tcPr>
          <w:p w14:paraId="35A478F6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14:paraId="01C1556E" w14:textId="7E78216E" w:rsidR="00282081" w:rsidRPr="00770FDB" w:rsidRDefault="006C251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 w:hint="cs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="00971AA7">
              <w:rPr>
                <w:rFonts w:ascii="Angsana New" w:hAnsi="Angsana New" w:hint="cs"/>
                <w:sz w:val="24"/>
                <w:szCs w:val="24"/>
                <w:cs/>
              </w:rPr>
              <w:t>กันย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ายน</w:t>
            </w:r>
            <w:r w:rsidR="00282081" w:rsidRPr="0028208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282081" w:rsidRPr="00282081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0F70B30" w14:textId="77777777" w:rsidR="00282081" w:rsidRPr="00770FDB" w:rsidRDefault="00282081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</w:tcPr>
          <w:p w14:paraId="5075336A" w14:textId="77777777" w:rsidR="00282081" w:rsidRPr="00770FDB" w:rsidRDefault="00282081" w:rsidP="0096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82081">
              <w:rPr>
                <w:rFonts w:ascii="Angsana New" w:hAnsi="Angsana New"/>
                <w:spacing w:val="-6"/>
                <w:sz w:val="24"/>
                <w:szCs w:val="24"/>
              </w:rPr>
              <w:t xml:space="preserve">31 </w:t>
            </w:r>
            <w:r w:rsidRPr="00282081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256</w:t>
            </w:r>
            <w:r w:rsidRPr="00770FDB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</w:tr>
      <w:tr w:rsidR="009856EB" w:rsidRPr="00770FDB" w14:paraId="02C020D1" w14:textId="77777777" w:rsidTr="00654BAF">
        <w:trPr>
          <w:cantSplit/>
        </w:trPr>
        <w:tc>
          <w:tcPr>
            <w:tcW w:w="1990" w:type="dxa"/>
          </w:tcPr>
          <w:p w14:paraId="78BF77C2" w14:textId="77777777" w:rsidR="009856EB" w:rsidRPr="00F8535D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F8535D">
              <w:rPr>
                <w:rFonts w:ascii="Angsana New" w:hAnsi="Angsana New"/>
                <w:sz w:val="24"/>
                <w:szCs w:val="24"/>
                <w:cs/>
              </w:rPr>
              <w:t xml:space="preserve">บริษัท ชาลี ท็อป โลจิสติกส์ </w:t>
            </w:r>
          </w:p>
        </w:tc>
        <w:tc>
          <w:tcPr>
            <w:tcW w:w="792" w:type="dxa"/>
          </w:tcPr>
          <w:p w14:paraId="64624CA1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 w:hanging="4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770FDB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36" w:type="dxa"/>
          </w:tcPr>
          <w:p w14:paraId="2A229FC5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D5815E5" w14:textId="6333B4DE" w:rsidR="009856EB" w:rsidRPr="00770FDB" w:rsidRDefault="0030211A" w:rsidP="00302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spacing w:line="240" w:lineRule="auto"/>
              <w:ind w:left="-128" w:right="-10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36" w:type="dxa"/>
          </w:tcPr>
          <w:p w14:paraId="074CB70E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14:paraId="251744CB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36" w:type="dxa"/>
          </w:tcPr>
          <w:p w14:paraId="08B6D5C6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</w:tcPr>
          <w:p w14:paraId="6933BEFB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70FDB">
              <w:rPr>
                <w:rFonts w:ascii="Angsana New" w:hAnsi="Angsana New"/>
                <w:sz w:val="24"/>
                <w:szCs w:val="24"/>
              </w:rPr>
              <w:t>51.00</w:t>
            </w:r>
          </w:p>
        </w:tc>
        <w:tc>
          <w:tcPr>
            <w:tcW w:w="236" w:type="dxa"/>
          </w:tcPr>
          <w:p w14:paraId="013289EA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0AE18A9C" w14:textId="27CF9F34" w:rsidR="009856EB" w:rsidRPr="009856E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 xml:space="preserve">  </w:t>
            </w:r>
            <w:r w:rsidRPr="00770FDB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36" w:type="dxa"/>
          </w:tcPr>
          <w:p w14:paraId="098F49C9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  <w:tcBorders>
              <w:bottom w:val="double" w:sz="4" w:space="0" w:color="auto"/>
            </w:tcBorders>
          </w:tcPr>
          <w:p w14:paraId="590E4B18" w14:textId="1FE405D0" w:rsidR="009856EB" w:rsidRPr="009856E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Pr="00770FDB">
              <w:rPr>
                <w:rFonts w:ascii="Angsana New" w:hAnsi="Angsana New"/>
                <w:bCs/>
                <w:sz w:val="24"/>
                <w:szCs w:val="24"/>
              </w:rPr>
              <w:t>5,100</w:t>
            </w:r>
          </w:p>
        </w:tc>
        <w:tc>
          <w:tcPr>
            <w:tcW w:w="236" w:type="dxa"/>
          </w:tcPr>
          <w:p w14:paraId="1463BA37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</w:tcPr>
          <w:p w14:paraId="50EB8DB8" w14:textId="3E2348AE" w:rsidR="009856EB" w:rsidRPr="00804DD1" w:rsidRDefault="003C37F9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13,586</w:t>
            </w:r>
          </w:p>
        </w:tc>
        <w:tc>
          <w:tcPr>
            <w:tcW w:w="236" w:type="dxa"/>
          </w:tcPr>
          <w:p w14:paraId="77A8BF74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double" w:sz="4" w:space="0" w:color="auto"/>
            </w:tcBorders>
          </w:tcPr>
          <w:p w14:paraId="1FC5CFC3" w14:textId="77777777" w:rsidR="009856EB" w:rsidRPr="00770FDB" w:rsidRDefault="009856EB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3,198</w:t>
            </w:r>
          </w:p>
        </w:tc>
      </w:tr>
      <w:tr w:rsidR="0022746D" w:rsidRPr="00770FDB" w14:paraId="4DB58B47" w14:textId="77777777" w:rsidTr="00654BAF">
        <w:trPr>
          <w:cantSplit/>
        </w:trPr>
        <w:tc>
          <w:tcPr>
            <w:tcW w:w="1990" w:type="dxa"/>
          </w:tcPr>
          <w:p w14:paraId="1FB7B583" w14:textId="77777777" w:rsidR="0022746D" w:rsidRPr="00F8535D" w:rsidRDefault="0022746D" w:rsidP="00F8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F8535D">
              <w:rPr>
                <w:rFonts w:ascii="Angsana New" w:hAnsi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792" w:type="dxa"/>
          </w:tcPr>
          <w:p w14:paraId="65BB3649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A1E7B3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1" w:type="dxa"/>
          </w:tcPr>
          <w:p w14:paraId="5E6AC28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0B4A58E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</w:tcPr>
          <w:p w14:paraId="6D40187E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EF886CB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2F57FEA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DD2000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5C57C377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DF28B8A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4CE008C5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49BD4D0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</w:tcPr>
          <w:p w14:paraId="7E40C8C0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6626B55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</w:tcPr>
          <w:p w14:paraId="58BC5FD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2746D" w:rsidRPr="00770FDB" w14:paraId="4A79C3FB" w14:textId="77777777" w:rsidTr="00654BAF">
        <w:trPr>
          <w:cantSplit/>
        </w:trPr>
        <w:tc>
          <w:tcPr>
            <w:tcW w:w="1990" w:type="dxa"/>
          </w:tcPr>
          <w:p w14:paraId="48AD0A45" w14:textId="77777777" w:rsidR="0022746D" w:rsidRPr="00F8535D" w:rsidRDefault="0022746D" w:rsidP="00F8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F8535D">
              <w:rPr>
                <w:rFonts w:ascii="Angsana New" w:hAnsi="Angsana New"/>
                <w:sz w:val="24"/>
                <w:szCs w:val="24"/>
                <w:cs/>
              </w:rPr>
              <w:t>(ประกอบธุรกิจให้เช่าและ</w:t>
            </w:r>
          </w:p>
        </w:tc>
        <w:tc>
          <w:tcPr>
            <w:tcW w:w="792" w:type="dxa"/>
          </w:tcPr>
          <w:p w14:paraId="316FCCF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917CA2C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1" w:type="dxa"/>
          </w:tcPr>
          <w:p w14:paraId="10B3BFAC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ACCDA1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</w:tcPr>
          <w:p w14:paraId="7FD85FF3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AE5F02E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523BD4C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5C5E956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3395A832" w14:textId="77777777" w:rsidR="0022746D" w:rsidRPr="00770FDB" w:rsidRDefault="0022746D" w:rsidP="009856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120"/>
                <w:tab w:val="left" w:pos="384"/>
                <w:tab w:val="left" w:pos="482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0F62469B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0" w:type="dxa"/>
          </w:tcPr>
          <w:p w14:paraId="483B63E0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297371BA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94" w:type="dxa"/>
          </w:tcPr>
          <w:p w14:paraId="4CDEAEE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14:paraId="15E7E46D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713" w:type="dxa"/>
          </w:tcPr>
          <w:p w14:paraId="7C32F8A5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</w:tr>
      <w:tr w:rsidR="0022746D" w:rsidRPr="00770FDB" w14:paraId="1EE0B356" w14:textId="77777777" w:rsidTr="00654BAF">
        <w:trPr>
          <w:cantSplit/>
        </w:trPr>
        <w:tc>
          <w:tcPr>
            <w:tcW w:w="1990" w:type="dxa"/>
          </w:tcPr>
          <w:p w14:paraId="3C605FB5" w14:textId="77777777" w:rsidR="0022746D" w:rsidRPr="00F8535D" w:rsidRDefault="0022746D" w:rsidP="00F8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4"/>
                <w:szCs w:val="24"/>
                <w:cs/>
              </w:rPr>
            </w:pPr>
            <w:r w:rsidRPr="00F8535D">
              <w:rPr>
                <w:rFonts w:ascii="Angsana New" w:hAnsi="Angsana New"/>
                <w:sz w:val="24"/>
                <w:szCs w:val="24"/>
                <w:cs/>
              </w:rPr>
              <w:t>บริการคลังสินค้า)</w:t>
            </w:r>
          </w:p>
        </w:tc>
        <w:tc>
          <w:tcPr>
            <w:tcW w:w="792" w:type="dxa"/>
          </w:tcPr>
          <w:p w14:paraId="58446F54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6FDBC8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11" w:type="dxa"/>
          </w:tcPr>
          <w:p w14:paraId="624F619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5EF6AF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482A467B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DEAB49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315DD7C0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2ABE7B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1ADA7DCE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190AE5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0" w:type="dxa"/>
          </w:tcPr>
          <w:p w14:paraId="1AC3E2D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E1F7F1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4" w:type="dxa"/>
          </w:tcPr>
          <w:p w14:paraId="62F1CE56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5A7C2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</w:tcPr>
          <w:p w14:paraId="2F81BA9C" w14:textId="77777777" w:rsidR="0022746D" w:rsidRPr="00770FDB" w:rsidRDefault="0022746D" w:rsidP="00432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D4CBAB7" w14:textId="77777777" w:rsidR="00395EF9" w:rsidRPr="00AD2208" w:rsidRDefault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403DF9D" w14:textId="30A64023" w:rsidR="00235890" w:rsidRPr="008957D7" w:rsidRDefault="00235890" w:rsidP="00895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ส่วนแบ่งกำไร (ขาดทุน) </w:t>
      </w:r>
      <w:r w:rsidR="00D3705F">
        <w:rPr>
          <w:rFonts w:ascii="Angsana New" w:hAnsi="Angsana New" w:hint="cs"/>
          <w:sz w:val="30"/>
          <w:szCs w:val="30"/>
          <w:cs/>
        </w:rPr>
        <w:t>จากเงินลงทุนในบริษัทร่วมและ</w:t>
      </w:r>
      <w:r>
        <w:rPr>
          <w:rFonts w:ascii="Angsana New" w:hAnsi="Angsana New" w:hint="cs"/>
          <w:sz w:val="30"/>
          <w:szCs w:val="30"/>
          <w:cs/>
        </w:rPr>
        <w:t>การร่วมค้า</w:t>
      </w:r>
      <w:r w:rsidRPr="00950FDD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งวดสามเดือนและ</w:t>
      </w:r>
      <w:r w:rsidR="00C66BB2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950FD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66BB2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2567 </w:t>
      </w:r>
      <w:r w:rsidRPr="00950FDD">
        <w:rPr>
          <w:rFonts w:ascii="Angsana New" w:hAnsi="Angsana New"/>
          <w:sz w:val="30"/>
          <w:szCs w:val="30"/>
          <w:cs/>
        </w:rPr>
        <w:t>มี</w:t>
      </w:r>
      <w:r w:rsidR="006128F4">
        <w:rPr>
          <w:rFonts w:ascii="Angsana New" w:hAnsi="Angsana New" w:hint="cs"/>
          <w:sz w:val="30"/>
          <w:szCs w:val="30"/>
          <w:cs/>
        </w:rPr>
        <w:t>รายละเอียด</w:t>
      </w:r>
      <w:r w:rsidRPr="00950FDD">
        <w:rPr>
          <w:rFonts w:ascii="Angsana New" w:hAnsi="Angsana New"/>
          <w:sz w:val="30"/>
          <w:szCs w:val="30"/>
          <w:cs/>
        </w:rPr>
        <w:t>ดังนี้</w:t>
      </w:r>
    </w:p>
    <w:p w14:paraId="33CFBFF5" w14:textId="77777777" w:rsidR="00235890" w:rsidRPr="00AD2208" w:rsidRDefault="00235890" w:rsidP="004B1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644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4065"/>
        <w:gridCol w:w="1191"/>
        <w:gridCol w:w="270"/>
        <w:gridCol w:w="1192"/>
        <w:gridCol w:w="272"/>
        <w:gridCol w:w="1191"/>
        <w:gridCol w:w="272"/>
        <w:gridCol w:w="1191"/>
      </w:tblGrid>
      <w:tr w:rsidR="00C66BA1" w:rsidRPr="004F07C8" w14:paraId="7591CA41" w14:textId="77777777" w:rsidTr="00D77790">
        <w:trPr>
          <w:cantSplit/>
        </w:trPr>
        <w:tc>
          <w:tcPr>
            <w:tcW w:w="4065" w:type="dxa"/>
          </w:tcPr>
          <w:p w14:paraId="6D6FCB1F" w14:textId="77777777" w:rsidR="00C66BA1" w:rsidRPr="00235890" w:rsidRDefault="00C66BA1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579" w:type="dxa"/>
            <w:gridSpan w:val="7"/>
            <w:tcBorders>
              <w:bottom w:val="single" w:sz="4" w:space="0" w:color="auto"/>
            </w:tcBorders>
          </w:tcPr>
          <w:p w14:paraId="74D0491D" w14:textId="77777777" w:rsidR="00C66BA1" w:rsidRPr="00235890" w:rsidRDefault="00C66BA1" w:rsidP="00BB583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C66BA1" w:rsidRPr="004F07C8" w14:paraId="780D86A2" w14:textId="77777777" w:rsidTr="00D77790">
        <w:trPr>
          <w:cantSplit/>
        </w:trPr>
        <w:tc>
          <w:tcPr>
            <w:tcW w:w="4065" w:type="dxa"/>
          </w:tcPr>
          <w:p w14:paraId="75090F07" w14:textId="77777777" w:rsidR="00C66BA1" w:rsidRPr="00235890" w:rsidRDefault="00C66BA1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79283A3" w14:textId="2FB2D05C" w:rsidR="00C66BA1" w:rsidRPr="00235890" w:rsidRDefault="00235890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งวดสามเดือน</w:t>
            </w:r>
          </w:p>
        </w:tc>
        <w:tc>
          <w:tcPr>
            <w:tcW w:w="272" w:type="dxa"/>
          </w:tcPr>
          <w:p w14:paraId="4AD10D69" w14:textId="77777777" w:rsidR="00C66BA1" w:rsidRPr="00235890" w:rsidRDefault="00C66BA1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FC3F19" w14:textId="79F01A3B" w:rsidR="00C66BA1" w:rsidRPr="00235890" w:rsidRDefault="00235890" w:rsidP="00BB5830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C64A53">
              <w:rPr>
                <w:rFonts w:ascii="Angsana New" w:hAnsi="Angsana New" w:hint="cs"/>
                <w:sz w:val="24"/>
                <w:szCs w:val="24"/>
                <w:cs/>
              </w:rPr>
              <w:t>เก้า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C66BA1" w:rsidRPr="00D413D6" w14:paraId="7142DBD0" w14:textId="77777777" w:rsidTr="00D77790">
        <w:trPr>
          <w:cantSplit/>
        </w:trPr>
        <w:tc>
          <w:tcPr>
            <w:tcW w:w="4065" w:type="dxa"/>
          </w:tcPr>
          <w:p w14:paraId="39F2EBEA" w14:textId="77777777" w:rsidR="00C66BA1" w:rsidRPr="00235890" w:rsidRDefault="00C66BA1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7513B9C" w14:textId="609BBCDD" w:rsidR="00C66BA1" w:rsidRPr="00235890" w:rsidRDefault="00C66BA1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890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4268B413" w14:textId="77777777" w:rsidR="00C66BA1" w:rsidRPr="00235890" w:rsidRDefault="00C66BA1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5D12607" w14:textId="1377DACC" w:rsidR="00C66BA1" w:rsidRPr="00235890" w:rsidRDefault="00235890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890">
              <w:rPr>
                <w:rFonts w:ascii="Angsana New" w:hAnsi="Angsana New" w:hint="cs"/>
                <w:sz w:val="24"/>
                <w:szCs w:val="24"/>
              </w:rPr>
              <w:t>256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272" w:type="dxa"/>
          </w:tcPr>
          <w:p w14:paraId="03ACAE51" w14:textId="77777777" w:rsidR="00C66BA1" w:rsidRPr="00235890" w:rsidRDefault="00C66BA1" w:rsidP="00BB5830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2A80FC0" w14:textId="78117183" w:rsidR="00C66BA1" w:rsidRPr="00235890" w:rsidRDefault="00C66BA1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890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272" w:type="dxa"/>
          </w:tcPr>
          <w:p w14:paraId="547106AD" w14:textId="77777777" w:rsidR="00C66BA1" w:rsidRPr="00235890" w:rsidRDefault="00C66BA1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F19F118" w14:textId="503CB1A4" w:rsidR="00C66BA1" w:rsidRPr="00235890" w:rsidRDefault="00C66BA1" w:rsidP="00BB5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35890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</w:tr>
      <w:tr w:rsidR="003C37F9" w:rsidRPr="00E24209" w14:paraId="3B7AB3BA" w14:textId="77777777" w:rsidTr="006949EA">
        <w:trPr>
          <w:cantSplit/>
        </w:trPr>
        <w:tc>
          <w:tcPr>
            <w:tcW w:w="4065" w:type="dxa"/>
          </w:tcPr>
          <w:p w14:paraId="2CF7C050" w14:textId="69D862F3" w:rsidR="003C37F9" w:rsidRPr="00235890" w:rsidRDefault="003C37F9" w:rsidP="003C37F9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  <w:r w:rsidRPr="00235890">
              <w:rPr>
                <w:rFonts w:ascii="Angsana New" w:hAnsi="Angsana New"/>
                <w:sz w:val="24"/>
                <w:szCs w:val="24"/>
                <w:cs/>
              </w:rPr>
              <w:t>บริษัท ชาลี ท็อป โลจิสติกส์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35890">
              <w:rPr>
                <w:rFonts w:ascii="Angsana New" w:hAnsi="Angsana New"/>
                <w:sz w:val="24"/>
                <w:szCs w:val="24"/>
                <w:cs/>
              </w:rPr>
              <w:t>โซลูชั่น จำกัด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 xml:space="preserve"> (การร่วมค้า)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91" w:type="dxa"/>
          </w:tcPr>
          <w:p w14:paraId="37997961" w14:textId="137CDCA4" w:rsidR="003C37F9" w:rsidRPr="00235890" w:rsidRDefault="007C67F6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1,792</w:t>
            </w:r>
          </w:p>
        </w:tc>
        <w:tc>
          <w:tcPr>
            <w:tcW w:w="270" w:type="dxa"/>
          </w:tcPr>
          <w:p w14:paraId="15D2608C" w14:textId="77777777" w:rsidR="003C37F9" w:rsidRPr="00235890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2" w:type="dxa"/>
            <w:vAlign w:val="center"/>
          </w:tcPr>
          <w:p w14:paraId="42CE9A53" w14:textId="48D255FE" w:rsidR="003C37F9" w:rsidRPr="006949EA" w:rsidRDefault="007C67F6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128</w:t>
            </w:r>
          </w:p>
        </w:tc>
        <w:tc>
          <w:tcPr>
            <w:tcW w:w="272" w:type="dxa"/>
          </w:tcPr>
          <w:p w14:paraId="0B03363A" w14:textId="77777777" w:rsidR="003C37F9" w:rsidRPr="00235890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</w:tcPr>
          <w:p w14:paraId="1543FAE8" w14:textId="6CF8E908" w:rsidR="003C37F9" w:rsidRPr="00235890" w:rsidRDefault="003C37F9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4,040</w:t>
            </w:r>
          </w:p>
        </w:tc>
        <w:tc>
          <w:tcPr>
            <w:tcW w:w="272" w:type="dxa"/>
          </w:tcPr>
          <w:p w14:paraId="6BFD53B8" w14:textId="77777777" w:rsidR="003C37F9" w:rsidRPr="00235890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vAlign w:val="center"/>
          </w:tcPr>
          <w:p w14:paraId="7081B7F2" w14:textId="24068005" w:rsidR="003C37F9" w:rsidRPr="003C37F9" w:rsidRDefault="003C37F9" w:rsidP="00AD2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612"/>
                <w:tab w:val="left" w:pos="882"/>
              </w:tabs>
              <w:ind w:right="-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7F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D2208">
              <w:rPr>
                <w:rFonts w:ascii="Angsana New" w:hAnsi="Angsana New"/>
                <w:sz w:val="24"/>
                <w:szCs w:val="24"/>
              </w:rPr>
              <w:t>7</w:t>
            </w:r>
            <w:r w:rsidRPr="003C37F9">
              <w:rPr>
                <w:rFonts w:ascii="Angsana New" w:hAnsi="Angsana New"/>
                <w:sz w:val="24"/>
                <w:szCs w:val="24"/>
              </w:rPr>
              <w:t>2)</w:t>
            </w:r>
            <w:r w:rsidR="00AD2208">
              <w:rPr>
                <w:rFonts w:ascii="Angsana New" w:hAnsi="Angsana New"/>
                <w:sz w:val="24"/>
                <w:szCs w:val="24"/>
              </w:rPr>
              <w:t>*</w:t>
            </w:r>
          </w:p>
        </w:tc>
      </w:tr>
      <w:tr w:rsidR="003C37F9" w:rsidRPr="00E24209" w14:paraId="19567452" w14:textId="77777777" w:rsidTr="006949EA">
        <w:trPr>
          <w:cantSplit/>
        </w:trPr>
        <w:tc>
          <w:tcPr>
            <w:tcW w:w="4065" w:type="dxa"/>
          </w:tcPr>
          <w:p w14:paraId="6D4DC74D" w14:textId="7E188043" w:rsidR="003C37F9" w:rsidRPr="00235890" w:rsidRDefault="003C37F9" w:rsidP="003C37F9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</w:rPr>
            </w:pPr>
            <w:r w:rsidRPr="0023589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บริษัท </w:t>
            </w:r>
            <w:r w:rsidRPr="00235890">
              <w:rPr>
                <w:rFonts w:ascii="Angsana New" w:hAnsi="Angsana New"/>
                <w:spacing w:val="-2"/>
                <w:sz w:val="24"/>
                <w:szCs w:val="24"/>
              </w:rPr>
              <w:t>9</w:t>
            </w:r>
            <w:r w:rsidRPr="0023589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อินเตอร์ โลจิสติกส์ จำกัด (การร่วมค้าของชาลีฯ) </w:t>
            </w:r>
          </w:p>
        </w:tc>
        <w:tc>
          <w:tcPr>
            <w:tcW w:w="1191" w:type="dxa"/>
          </w:tcPr>
          <w:p w14:paraId="5BE3C1EB" w14:textId="22FF6A93" w:rsidR="003C37F9" w:rsidRPr="0066001D" w:rsidRDefault="007C67F6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40</w:t>
            </w:r>
          </w:p>
        </w:tc>
        <w:tc>
          <w:tcPr>
            <w:tcW w:w="270" w:type="dxa"/>
          </w:tcPr>
          <w:p w14:paraId="4B933268" w14:textId="77777777" w:rsidR="003C37F9" w:rsidRPr="0066001D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2" w:type="dxa"/>
            <w:vAlign w:val="center"/>
          </w:tcPr>
          <w:p w14:paraId="6901980B" w14:textId="33CFB567" w:rsidR="003C37F9" w:rsidRPr="00297E77" w:rsidRDefault="007C67F6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8</w:t>
            </w:r>
          </w:p>
        </w:tc>
        <w:tc>
          <w:tcPr>
            <w:tcW w:w="272" w:type="dxa"/>
          </w:tcPr>
          <w:p w14:paraId="7D32DD25" w14:textId="77777777" w:rsidR="003C37F9" w:rsidRPr="0066001D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</w:tcPr>
          <w:p w14:paraId="235ADE03" w14:textId="3CA07F01" w:rsidR="003C37F9" w:rsidRPr="0066001D" w:rsidRDefault="003C37F9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127</w:t>
            </w:r>
          </w:p>
        </w:tc>
        <w:tc>
          <w:tcPr>
            <w:tcW w:w="272" w:type="dxa"/>
          </w:tcPr>
          <w:p w14:paraId="7003DF72" w14:textId="77777777" w:rsidR="003C37F9" w:rsidRPr="00235890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vAlign w:val="center"/>
          </w:tcPr>
          <w:p w14:paraId="5FA007C2" w14:textId="7F3D8D9C" w:rsidR="003C37F9" w:rsidRPr="00297E77" w:rsidRDefault="003C37F9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4</w:t>
            </w:r>
          </w:p>
        </w:tc>
      </w:tr>
      <w:tr w:rsidR="003C37F9" w:rsidRPr="00E24209" w14:paraId="50E4ADAE" w14:textId="77777777" w:rsidTr="00D77790">
        <w:trPr>
          <w:cantSplit/>
        </w:trPr>
        <w:tc>
          <w:tcPr>
            <w:tcW w:w="4065" w:type="dxa"/>
          </w:tcPr>
          <w:p w14:paraId="66507C18" w14:textId="6956EFD6" w:rsidR="003C37F9" w:rsidRPr="00235890" w:rsidRDefault="003C37F9" w:rsidP="003C37F9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บริษัท เอทีซี คอนกรีตชลบุรี จำกัด (การร่วมค้า</w:t>
            </w:r>
            <w:r w:rsidRPr="0023589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ของชาลีฯ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91" w:type="dxa"/>
          </w:tcPr>
          <w:p w14:paraId="38B58CA5" w14:textId="7D29D369" w:rsidR="003C37F9" w:rsidRPr="007C67F6" w:rsidRDefault="007C67F6" w:rsidP="007C6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C67F6">
              <w:rPr>
                <w:rFonts w:ascii="Angsana New" w:hAnsi="Angsana New"/>
                <w:sz w:val="24"/>
                <w:szCs w:val="24"/>
              </w:rPr>
              <w:t>6,221</w:t>
            </w:r>
          </w:p>
        </w:tc>
        <w:tc>
          <w:tcPr>
            <w:tcW w:w="270" w:type="dxa"/>
          </w:tcPr>
          <w:p w14:paraId="27E16D4F" w14:textId="77777777" w:rsidR="003C37F9" w:rsidRPr="0066001D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2" w:type="dxa"/>
          </w:tcPr>
          <w:p w14:paraId="0E2B4199" w14:textId="352EBEB3" w:rsidR="003C37F9" w:rsidRPr="00297E77" w:rsidRDefault="003C37F9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7E77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7C67F6">
              <w:rPr>
                <w:rFonts w:ascii="Angsana New" w:hAnsi="Angsana New"/>
                <w:sz w:val="24"/>
                <w:szCs w:val="24"/>
              </w:rPr>
              <w:t>80</w:t>
            </w:r>
            <w:r w:rsidRPr="00297E7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2C805284" w14:textId="77777777" w:rsidR="003C37F9" w:rsidRPr="0066001D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</w:tcPr>
          <w:p w14:paraId="51EA53D0" w14:textId="144B1951" w:rsidR="003C37F9" w:rsidRPr="003C37F9" w:rsidRDefault="003C37F9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7F9">
              <w:rPr>
                <w:rFonts w:ascii="Angsana New" w:hAnsi="Angsana New"/>
                <w:sz w:val="24"/>
                <w:szCs w:val="24"/>
              </w:rPr>
              <w:t>6,221</w:t>
            </w:r>
          </w:p>
        </w:tc>
        <w:tc>
          <w:tcPr>
            <w:tcW w:w="272" w:type="dxa"/>
          </w:tcPr>
          <w:p w14:paraId="259E45CE" w14:textId="77777777" w:rsidR="003C37F9" w:rsidRPr="00235890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</w:tcPr>
          <w:p w14:paraId="43E8B140" w14:textId="7A78F971" w:rsidR="003C37F9" w:rsidRPr="00297E77" w:rsidRDefault="003C37F9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97E77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87</w:t>
            </w:r>
            <w:r w:rsidRPr="00297E77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C37F9" w:rsidRPr="00E24209" w14:paraId="02DB5A6D" w14:textId="77777777" w:rsidTr="006949EA">
        <w:trPr>
          <w:cantSplit/>
        </w:trPr>
        <w:tc>
          <w:tcPr>
            <w:tcW w:w="4065" w:type="dxa"/>
          </w:tcPr>
          <w:p w14:paraId="0F5E59B5" w14:textId="62464252" w:rsidR="003C37F9" w:rsidRPr="00235890" w:rsidRDefault="003C37F9" w:rsidP="003C37F9">
            <w:pPr>
              <w:spacing w:line="260" w:lineRule="atLeast"/>
              <w:ind w:left="-108" w:right="14"/>
              <w:rPr>
                <w:rFonts w:ascii="Angsana New" w:hAnsi="Angsana New"/>
                <w:sz w:val="24"/>
                <w:szCs w:val="24"/>
                <w:cs/>
              </w:rPr>
            </w:pPr>
            <w:r w:rsidRPr="0023589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บริษัท ดี.เอส.วี.ที. 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คลังสินค้า จำกัด (บริษัทร่วม</w:t>
            </w:r>
            <w:r w:rsidRPr="00235890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ของชาลีฯ</w:t>
            </w:r>
            <w:r w:rsidRPr="00235890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  <w:r w:rsidR="001B2970">
              <w:rPr>
                <w:rFonts w:ascii="Angsana New" w:hAnsi="Angsana New"/>
                <w:sz w:val="24"/>
                <w:szCs w:val="24"/>
              </w:rPr>
              <w:t>**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1A4320C" w14:textId="2CB8DC44" w:rsidR="003C37F9" w:rsidRPr="003C37F9" w:rsidRDefault="003C37F9" w:rsidP="00BB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3C37F9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3C37F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320C02B" w14:textId="77777777" w:rsidR="003C37F9" w:rsidRPr="003C37F9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1A78E1E1" w14:textId="61132C16" w:rsidR="003C37F9" w:rsidRPr="003C37F9" w:rsidRDefault="007C67F6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1</w:t>
            </w:r>
          </w:p>
        </w:tc>
        <w:tc>
          <w:tcPr>
            <w:tcW w:w="272" w:type="dxa"/>
          </w:tcPr>
          <w:p w14:paraId="2A7E2752" w14:textId="77777777" w:rsidR="003C37F9" w:rsidRPr="003C37F9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4B73035" w14:textId="49E658D3" w:rsidR="003C37F9" w:rsidRPr="003C37F9" w:rsidRDefault="003C37F9" w:rsidP="00BB2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60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3C37F9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3C37F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2" w:type="dxa"/>
          </w:tcPr>
          <w:p w14:paraId="42C13CAB" w14:textId="77777777" w:rsidR="003C37F9" w:rsidRPr="00235890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A4136AE" w14:textId="262CE8E9" w:rsidR="003C37F9" w:rsidRPr="00297E77" w:rsidRDefault="003C37F9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6</w:t>
            </w:r>
          </w:p>
        </w:tc>
      </w:tr>
      <w:tr w:rsidR="003C37F9" w:rsidRPr="00E24209" w14:paraId="507B5025" w14:textId="77777777" w:rsidTr="006949EA">
        <w:trPr>
          <w:cantSplit/>
        </w:trPr>
        <w:tc>
          <w:tcPr>
            <w:tcW w:w="4065" w:type="dxa"/>
          </w:tcPr>
          <w:p w14:paraId="57A48779" w14:textId="453DA7F6" w:rsidR="003C37F9" w:rsidRPr="00235890" w:rsidRDefault="003C37F9" w:rsidP="003C37F9">
            <w:pPr>
              <w:spacing w:line="260" w:lineRule="atLeast"/>
              <w:ind w:left="-108" w:right="14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DEE1A47" w14:textId="74880EA2" w:rsidR="003C37F9" w:rsidRPr="007C67F6" w:rsidRDefault="007C67F6" w:rsidP="007C6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C67F6">
              <w:rPr>
                <w:rFonts w:ascii="Angsana New" w:hAnsi="Angsana New"/>
                <w:sz w:val="24"/>
                <w:szCs w:val="24"/>
              </w:rPr>
              <w:t>8,053</w:t>
            </w:r>
          </w:p>
        </w:tc>
        <w:tc>
          <w:tcPr>
            <w:tcW w:w="270" w:type="dxa"/>
          </w:tcPr>
          <w:p w14:paraId="1272F029" w14:textId="77777777" w:rsidR="003C37F9" w:rsidRPr="0066001D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5E740A9E" w14:textId="0D75A77D" w:rsidR="003C37F9" w:rsidRPr="00297E77" w:rsidRDefault="007C67F6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1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57</w:t>
            </w:r>
          </w:p>
        </w:tc>
        <w:tc>
          <w:tcPr>
            <w:tcW w:w="272" w:type="dxa"/>
          </w:tcPr>
          <w:p w14:paraId="24C8324E" w14:textId="77777777" w:rsidR="003C37F9" w:rsidRPr="0066001D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F3EAB2F" w14:textId="54E7E237" w:rsidR="003C37F9" w:rsidRPr="003C37F9" w:rsidRDefault="003C37F9" w:rsidP="003C3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C37F9">
              <w:rPr>
                <w:rFonts w:ascii="Angsana New" w:hAnsi="Angsana New"/>
                <w:sz w:val="24"/>
                <w:szCs w:val="24"/>
              </w:rPr>
              <w:t>10,388</w:t>
            </w:r>
          </w:p>
        </w:tc>
        <w:tc>
          <w:tcPr>
            <w:tcW w:w="272" w:type="dxa"/>
          </w:tcPr>
          <w:p w14:paraId="123A038B" w14:textId="77777777" w:rsidR="003C37F9" w:rsidRPr="00235890" w:rsidRDefault="003C37F9" w:rsidP="003C37F9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6A69A53" w14:textId="6176C23D" w:rsidR="003C37F9" w:rsidRPr="00297E77" w:rsidRDefault="003C37F9" w:rsidP="007C67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29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24"/>
                <w:szCs w:val="24"/>
              </w:rPr>
              <w:t>(1</w:t>
            </w:r>
            <w:r w:rsidR="00AD2208">
              <w:rPr>
                <w:rFonts w:ascii="Angsana New" w:hAnsi="Angsana New"/>
                <w:bCs/>
                <w:sz w:val="24"/>
                <w:szCs w:val="24"/>
              </w:rPr>
              <w:t>4</w:t>
            </w:r>
            <w:r>
              <w:rPr>
                <w:rFonts w:ascii="Angsana New" w:hAnsi="Angsana New"/>
                <w:bCs/>
                <w:sz w:val="24"/>
                <w:szCs w:val="24"/>
              </w:rPr>
              <w:t>9)</w:t>
            </w:r>
          </w:p>
        </w:tc>
      </w:tr>
    </w:tbl>
    <w:p w14:paraId="1A354288" w14:textId="77777777" w:rsidR="00235890" w:rsidRPr="00AD2208" w:rsidRDefault="00235890" w:rsidP="00235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C3C6F2B" w14:textId="1DEEBF8C" w:rsidR="00AD2208" w:rsidRPr="00ED76DA" w:rsidRDefault="00ED76DA" w:rsidP="00ED7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D2208" w:rsidRPr="00ED76DA">
        <w:rPr>
          <w:rFonts w:ascii="Angsana New" w:hAnsi="Angsana New" w:hint="cs"/>
          <w:sz w:val="30"/>
          <w:szCs w:val="30"/>
          <w:cs/>
        </w:rPr>
        <w:t xml:space="preserve">ตัวเลขนี้ไม่ได้รวมผลขาดทุนของบริษัทดังกล่าวจำนวน </w:t>
      </w:r>
      <w:r w:rsidR="00AD2208" w:rsidRPr="00ED76DA">
        <w:rPr>
          <w:rFonts w:ascii="Angsana New" w:hAnsi="Angsana New"/>
          <w:sz w:val="30"/>
          <w:szCs w:val="30"/>
        </w:rPr>
        <w:t xml:space="preserve">1,550 </w:t>
      </w:r>
      <w:r w:rsidR="00AD2208" w:rsidRPr="00ED76DA">
        <w:rPr>
          <w:rFonts w:ascii="Angsana New" w:hAnsi="Angsana New" w:hint="cs"/>
          <w:sz w:val="30"/>
          <w:szCs w:val="30"/>
          <w:cs/>
        </w:rPr>
        <w:t xml:space="preserve">พันบาทในช่วงที่ยังมีสถานะเป็นบริษัทย่อย (มกราคมถึงพฤษภาคม </w:t>
      </w:r>
      <w:r w:rsidR="00AD2208" w:rsidRPr="00ED76DA">
        <w:rPr>
          <w:rFonts w:ascii="Angsana New" w:hAnsi="Angsana New"/>
          <w:sz w:val="30"/>
          <w:szCs w:val="30"/>
        </w:rPr>
        <w:t>2567)</w:t>
      </w:r>
    </w:p>
    <w:p w14:paraId="52B8B9EA" w14:textId="77777777" w:rsidR="00AD2208" w:rsidRDefault="00AD2208" w:rsidP="00235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4B2227" w14:textId="7C7CD676" w:rsidR="00235890" w:rsidRPr="001B2970" w:rsidRDefault="00235890" w:rsidP="002358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af-ZA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1B2970"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B2970" w:rsidRPr="001B2970">
        <w:rPr>
          <w:rFonts w:ascii="Angsana New" w:hAnsi="Angsana New"/>
          <w:sz w:val="30"/>
          <w:szCs w:val="30"/>
          <w:cs/>
        </w:rPr>
        <w:t>บริษัท</w:t>
      </w:r>
      <w:r w:rsidR="001B2970">
        <w:rPr>
          <w:rFonts w:ascii="Angsana New" w:hAnsi="Angsana New" w:hint="cs"/>
          <w:sz w:val="30"/>
          <w:szCs w:val="30"/>
          <w:cs/>
          <w:lang w:val="af-ZA"/>
        </w:rPr>
        <w:t>ดังกล่าว</w:t>
      </w:r>
      <w:r w:rsidR="001B2970">
        <w:rPr>
          <w:rFonts w:ascii="Angsana New" w:hAnsi="Angsana New" w:hint="cs"/>
          <w:sz w:val="30"/>
          <w:szCs w:val="30"/>
          <w:cs/>
        </w:rPr>
        <w:t xml:space="preserve">ได้จดทะเบียนเลิกกิจการและชำระบัญชีเสร็จสิ้นเมื่อวันที่ </w:t>
      </w:r>
      <w:r w:rsidR="001B2970">
        <w:rPr>
          <w:rFonts w:ascii="Angsana New" w:hAnsi="Angsana New"/>
          <w:sz w:val="30"/>
          <w:szCs w:val="30"/>
          <w:lang w:val="af-ZA"/>
        </w:rPr>
        <w:t>24</w:t>
      </w:r>
      <w:r w:rsidR="001B2970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1B2970">
        <w:rPr>
          <w:rFonts w:ascii="Angsana New" w:hAnsi="Angsana New"/>
          <w:sz w:val="30"/>
          <w:szCs w:val="30"/>
        </w:rPr>
        <w:t>2568</w:t>
      </w:r>
    </w:p>
    <w:p w14:paraId="5C0341C7" w14:textId="77777777" w:rsidR="00E4030A" w:rsidRPr="001E7C67" w:rsidRDefault="00E40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75577B7E" w14:textId="77777777" w:rsidR="00E4030A" w:rsidRDefault="00E40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4CF19CD3" w14:textId="77777777" w:rsidR="001B2970" w:rsidRDefault="001B2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44B427E4" w14:textId="77777777" w:rsidR="001B2970" w:rsidRDefault="001B2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2C5587E2" w14:textId="77777777" w:rsidR="00E4030A" w:rsidRDefault="00E40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15D5185B" w14:textId="77777777" w:rsidR="00E4030A" w:rsidRDefault="00E403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0E4952CB" w14:textId="77777777" w:rsidR="001E7C67" w:rsidRDefault="001E7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</w:rPr>
      </w:pPr>
    </w:p>
    <w:p w14:paraId="2EE94EAA" w14:textId="18F86511" w:rsidR="00395EF9" w:rsidRDefault="00FE60CE" w:rsidP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30"/>
          <w:szCs w:val="30"/>
        </w:rPr>
      </w:pPr>
      <w:r w:rsidRPr="00E4030A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395EF9" w:rsidRPr="00E4030A">
        <w:rPr>
          <w:rFonts w:ascii="Angsana New" w:hAnsi="Angsana New"/>
          <w:b/>
          <w:bCs/>
          <w:sz w:val="30"/>
          <w:szCs w:val="30"/>
        </w:rPr>
        <w:t xml:space="preserve">. </w:t>
      </w:r>
      <w:r w:rsidR="00395EF9" w:rsidRPr="00E4030A">
        <w:rPr>
          <w:rFonts w:ascii="Angsana New" w:hAnsi="Angsana New"/>
          <w:b/>
          <w:bCs/>
          <w:sz w:val="30"/>
          <w:szCs w:val="30"/>
        </w:rPr>
        <w:tab/>
        <w:t xml:space="preserve"> </w:t>
      </w:r>
      <w:r w:rsidR="00395EF9" w:rsidRPr="00E4030A">
        <w:rPr>
          <w:rFonts w:ascii="Angsana New" w:hAnsi="Angsana New"/>
          <w:b/>
          <w:bCs/>
          <w:sz w:val="30"/>
          <w:szCs w:val="30"/>
          <w:cs/>
        </w:rPr>
        <w:t>เงินให้กู้ยืมแก่บุคคล</w:t>
      </w:r>
      <w:r w:rsidR="00395EF9" w:rsidRPr="00E4030A">
        <w:rPr>
          <w:rFonts w:ascii="Angsana New" w:hAnsi="Angsana New" w:hint="cs"/>
          <w:b/>
          <w:bCs/>
          <w:sz w:val="30"/>
          <w:szCs w:val="30"/>
          <w:cs/>
        </w:rPr>
        <w:t>และกิจการ</w:t>
      </w:r>
      <w:r w:rsidR="00395EF9" w:rsidRPr="00E4030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6B8D7BB8" w14:textId="77777777" w:rsidR="00E4030A" w:rsidRPr="004F3B34" w:rsidRDefault="00E4030A" w:rsidP="0039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Angsana New" w:hAnsi="Angsana New"/>
          <w:b/>
          <w:bCs/>
          <w:sz w:val="12"/>
          <w:szCs w:val="12"/>
        </w:rPr>
      </w:pPr>
    </w:p>
    <w:tbl>
      <w:tblPr>
        <w:tblW w:w="9390" w:type="dxa"/>
        <w:tblInd w:w="12" w:type="dxa"/>
        <w:tblLayout w:type="fixed"/>
        <w:tblLook w:val="0100" w:firstRow="0" w:lastRow="0" w:firstColumn="0" w:lastColumn="1" w:noHBand="0" w:noVBand="0"/>
      </w:tblPr>
      <w:tblGrid>
        <w:gridCol w:w="4848"/>
        <w:gridCol w:w="2130"/>
        <w:gridCol w:w="288"/>
        <w:gridCol w:w="2124"/>
      </w:tblGrid>
      <w:tr w:rsidR="00395EF9" w:rsidRPr="00EA1C08" w14:paraId="05E39F06" w14:textId="77777777" w:rsidTr="009463FB">
        <w:trPr>
          <w:cantSplit/>
        </w:trPr>
        <w:tc>
          <w:tcPr>
            <w:tcW w:w="4848" w:type="dxa"/>
          </w:tcPr>
          <w:p w14:paraId="6EC71D02" w14:textId="77777777" w:rsidR="00395EF9" w:rsidRPr="00EA1C08" w:rsidRDefault="00395EF9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42" w:type="dxa"/>
            <w:gridSpan w:val="3"/>
            <w:tcBorders>
              <w:bottom w:val="single" w:sz="4" w:space="0" w:color="auto"/>
            </w:tcBorders>
          </w:tcPr>
          <w:p w14:paraId="67B0D4E1" w14:textId="77777777"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395EF9" w:rsidRPr="00EA1C08" w14:paraId="53D30D3B" w14:textId="77777777" w:rsidTr="009463FB">
        <w:trPr>
          <w:cantSplit/>
          <w:trHeight w:val="370"/>
        </w:trPr>
        <w:tc>
          <w:tcPr>
            <w:tcW w:w="4848" w:type="dxa"/>
          </w:tcPr>
          <w:p w14:paraId="08585025" w14:textId="77777777" w:rsidR="00395EF9" w:rsidRPr="00EA1C08" w:rsidRDefault="00395EF9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30" w:type="dxa"/>
            <w:tcBorders>
              <w:top w:val="single" w:sz="4" w:space="0" w:color="auto"/>
              <w:bottom w:val="single" w:sz="4" w:space="0" w:color="auto"/>
            </w:tcBorders>
          </w:tcPr>
          <w:p w14:paraId="3F07604D" w14:textId="77777777"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1906410B" w14:textId="77777777"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1FF9F906" w14:textId="77777777" w:rsidR="00395EF9" w:rsidRPr="00EA1C08" w:rsidRDefault="00395EF9" w:rsidP="00B50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CC4D97" w:rsidRPr="00EA1C08" w14:paraId="351CFAD1" w14:textId="77777777" w:rsidTr="009463FB">
        <w:trPr>
          <w:cantSplit/>
        </w:trPr>
        <w:tc>
          <w:tcPr>
            <w:tcW w:w="4848" w:type="dxa"/>
          </w:tcPr>
          <w:p w14:paraId="62AF7729" w14:textId="77777777" w:rsidR="00CC4D97" w:rsidRPr="00C60B43" w:rsidRDefault="00CC4D97" w:rsidP="00C6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C60B4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C60B4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30" w:type="dxa"/>
            <w:vAlign w:val="center"/>
          </w:tcPr>
          <w:p w14:paraId="007B3ADD" w14:textId="77777777" w:rsidR="00CC4D97" w:rsidRPr="003B34DE" w:rsidRDefault="002E0079" w:rsidP="00CC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37</w:t>
            </w:r>
            <w:r w:rsidR="00CC4D97" w:rsidRPr="00990928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="00697914" w:rsidRPr="003B34DE">
              <w:rPr>
                <w:rFonts w:ascii="Angsana New" w:hAnsi="Angsana New" w:hint="cs"/>
                <w:bCs/>
                <w:sz w:val="30"/>
                <w:szCs w:val="30"/>
              </w:rPr>
              <w:t>00</w:t>
            </w:r>
          </w:p>
        </w:tc>
        <w:tc>
          <w:tcPr>
            <w:tcW w:w="288" w:type="dxa"/>
          </w:tcPr>
          <w:p w14:paraId="128DD108" w14:textId="77777777" w:rsidR="00CC4D97" w:rsidRPr="003B34DE" w:rsidRDefault="00CC4D97" w:rsidP="00CC4D97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4" w:type="dxa"/>
            <w:vAlign w:val="center"/>
          </w:tcPr>
          <w:p w14:paraId="6598E1D8" w14:textId="77777777" w:rsidR="00CC4D97" w:rsidRPr="003B34DE" w:rsidRDefault="002E0079" w:rsidP="00CC4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8</w:t>
            </w:r>
            <w:r w:rsidR="00CC4D97" w:rsidRPr="00990928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B34DE">
              <w:rPr>
                <w:rFonts w:ascii="Angsana New" w:hAnsi="Angsana New" w:hint="cs"/>
                <w:bCs/>
                <w:sz w:val="30"/>
                <w:szCs w:val="30"/>
              </w:rPr>
              <w:t>5</w:t>
            </w:r>
            <w:r w:rsidR="00697914" w:rsidRPr="003B34DE">
              <w:rPr>
                <w:rFonts w:ascii="Angsana New" w:hAnsi="Angsana New" w:hint="cs"/>
                <w:bCs/>
                <w:sz w:val="30"/>
                <w:szCs w:val="30"/>
              </w:rPr>
              <w:t>00</w:t>
            </w:r>
          </w:p>
        </w:tc>
      </w:tr>
      <w:tr w:rsidR="003C6BF7" w:rsidRPr="00EA1C08" w14:paraId="7D7A254B" w14:textId="77777777" w:rsidTr="009463FB">
        <w:trPr>
          <w:cantSplit/>
        </w:trPr>
        <w:tc>
          <w:tcPr>
            <w:tcW w:w="4848" w:type="dxa"/>
          </w:tcPr>
          <w:p w14:paraId="28091A4E" w14:textId="5882E9B6" w:rsidR="003C6BF7" w:rsidRPr="00C60B43" w:rsidRDefault="003C6BF7" w:rsidP="003C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30" w:type="dxa"/>
          </w:tcPr>
          <w:p w14:paraId="0042ECD2" w14:textId="424A8307" w:rsidR="003C6BF7" w:rsidRPr="003C6BF7" w:rsidRDefault="003C6BF7" w:rsidP="003C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722E8B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3,000</w:t>
            </w:r>
          </w:p>
        </w:tc>
        <w:tc>
          <w:tcPr>
            <w:tcW w:w="288" w:type="dxa"/>
          </w:tcPr>
          <w:p w14:paraId="2283D689" w14:textId="77777777" w:rsidR="003C6BF7" w:rsidRPr="006B504D" w:rsidRDefault="003C6BF7" w:rsidP="003C6BF7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color w:val="FFFFFF" w:themeColor="background1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4" w:type="dxa"/>
          </w:tcPr>
          <w:p w14:paraId="36C9F99F" w14:textId="4A305CB9" w:rsidR="003C6BF7" w:rsidRPr="003C6BF7" w:rsidRDefault="003C6BF7" w:rsidP="003C6BF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BF7" w:rsidRPr="00EA1C08" w14:paraId="64AFB473" w14:textId="77777777" w:rsidTr="009463FB">
        <w:trPr>
          <w:cantSplit/>
        </w:trPr>
        <w:tc>
          <w:tcPr>
            <w:tcW w:w="4848" w:type="dxa"/>
          </w:tcPr>
          <w:p w14:paraId="33CEEFE7" w14:textId="764098FD" w:rsidR="003C6BF7" w:rsidRPr="00C60B43" w:rsidRDefault="0083692F" w:rsidP="003C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รับชำระ</w:t>
            </w:r>
          </w:p>
        </w:tc>
        <w:tc>
          <w:tcPr>
            <w:tcW w:w="2130" w:type="dxa"/>
            <w:tcBorders>
              <w:bottom w:val="single" w:sz="4" w:space="0" w:color="auto"/>
            </w:tcBorders>
          </w:tcPr>
          <w:p w14:paraId="24D651CD" w14:textId="165AA0DC" w:rsidR="003C6BF7" w:rsidRPr="006B504D" w:rsidRDefault="003C6BF7" w:rsidP="003C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08" w:firstLine="33"/>
              <w:jc w:val="right"/>
              <w:rPr>
                <w:rFonts w:ascii="Angsana New" w:hAnsi="Angsana New"/>
                <w:bCs/>
                <w:color w:val="FFFFFF" w:themeColor="background1"/>
                <w:sz w:val="30"/>
                <w:szCs w:val="30"/>
              </w:rPr>
            </w:pPr>
            <w:r w:rsidRPr="00722E8B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83692F">
              <w:rPr>
                <w:rFonts w:ascii="Angsana New" w:hAnsi="Angsana New"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Cs/>
                <w:sz w:val="30"/>
                <w:szCs w:val="30"/>
              </w:rPr>
              <w:t>,000</w:t>
            </w:r>
            <w:r w:rsidRPr="00722E8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4D0CF9FE" w14:textId="77777777" w:rsidR="003C6BF7" w:rsidRPr="006B504D" w:rsidRDefault="003C6BF7" w:rsidP="003C6BF7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color w:val="FFFFFF" w:themeColor="background1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</w:tcPr>
          <w:p w14:paraId="05DF5AEC" w14:textId="3C61FF32" w:rsidR="003C6BF7" w:rsidRPr="003C6BF7" w:rsidRDefault="003C6BF7" w:rsidP="003C6BF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BF7" w:rsidRPr="00EA1C08" w14:paraId="5574B94D" w14:textId="77777777" w:rsidTr="009463FB">
        <w:trPr>
          <w:cantSplit/>
        </w:trPr>
        <w:tc>
          <w:tcPr>
            <w:tcW w:w="4848" w:type="dxa"/>
          </w:tcPr>
          <w:p w14:paraId="43AA79C4" w14:textId="406C1B1B" w:rsidR="003C6BF7" w:rsidRPr="00C60B43" w:rsidRDefault="003C6BF7" w:rsidP="003C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ณ วันที่ </w:t>
            </w:r>
            <w:r w:rsidRPr="00C60B43"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Pr="00C60B43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2130" w:type="dxa"/>
            <w:tcBorders>
              <w:top w:val="single" w:sz="4" w:space="0" w:color="auto"/>
            </w:tcBorders>
            <w:vAlign w:val="center"/>
          </w:tcPr>
          <w:p w14:paraId="7E0E33CF" w14:textId="76FBA706" w:rsidR="003C6BF7" w:rsidRPr="003C6BF7" w:rsidRDefault="0083692F" w:rsidP="003C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49</w:t>
            </w:r>
            <w:r w:rsidR="003C6BF7" w:rsidRPr="003C6BF7">
              <w:rPr>
                <w:rFonts w:ascii="Angsana New" w:hAnsi="Angsana New"/>
                <w:bCs/>
                <w:sz w:val="30"/>
                <w:szCs w:val="30"/>
              </w:rPr>
              <w:t>,500</w:t>
            </w:r>
          </w:p>
        </w:tc>
        <w:tc>
          <w:tcPr>
            <w:tcW w:w="288" w:type="dxa"/>
          </w:tcPr>
          <w:p w14:paraId="01E683B7" w14:textId="77777777" w:rsidR="003C6BF7" w:rsidRPr="006B504D" w:rsidRDefault="003C6BF7" w:rsidP="003C6BF7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color w:val="FFFFFF" w:themeColor="background1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vAlign w:val="center"/>
          </w:tcPr>
          <w:p w14:paraId="0357AC2C" w14:textId="364D06C4" w:rsidR="003C6BF7" w:rsidRPr="003C6BF7" w:rsidRDefault="003C6BF7" w:rsidP="003C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C6BF7">
              <w:rPr>
                <w:rFonts w:ascii="Angsana New" w:hAnsi="Angsana New" w:hint="cs"/>
                <w:bCs/>
                <w:sz w:val="30"/>
                <w:szCs w:val="30"/>
              </w:rPr>
              <w:t>8</w:t>
            </w:r>
            <w:r w:rsidRPr="003C6BF7">
              <w:rPr>
                <w:rFonts w:ascii="Angsana New" w:hAnsi="Angsana New" w:hint="cs"/>
                <w:b/>
                <w:sz w:val="30"/>
                <w:szCs w:val="30"/>
                <w:cs/>
              </w:rPr>
              <w:t>,</w:t>
            </w:r>
            <w:r w:rsidRPr="003C6BF7">
              <w:rPr>
                <w:rFonts w:ascii="Angsana New" w:hAnsi="Angsana New" w:hint="cs"/>
                <w:bCs/>
                <w:sz w:val="30"/>
                <w:szCs w:val="30"/>
              </w:rPr>
              <w:t>500</w:t>
            </w:r>
          </w:p>
        </w:tc>
      </w:tr>
      <w:tr w:rsidR="0083692F" w:rsidRPr="00EA1C08" w14:paraId="05F4AAC6" w14:textId="77777777" w:rsidTr="009463FB">
        <w:trPr>
          <w:cantSplit/>
        </w:trPr>
        <w:tc>
          <w:tcPr>
            <w:tcW w:w="4848" w:type="dxa"/>
          </w:tcPr>
          <w:p w14:paraId="6BD745F9" w14:textId="0394158E" w:rsidR="0083692F" w:rsidRPr="00C60B43" w:rsidRDefault="0083692F" w:rsidP="003C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ส่วนที่แสดงเป็นสินทรัพย์หมุนเวียน</w:t>
            </w:r>
          </w:p>
        </w:tc>
        <w:tc>
          <w:tcPr>
            <w:tcW w:w="2130" w:type="dxa"/>
            <w:tcBorders>
              <w:bottom w:val="single" w:sz="4" w:space="0" w:color="auto"/>
            </w:tcBorders>
            <w:vAlign w:val="center"/>
          </w:tcPr>
          <w:p w14:paraId="3CA445F0" w14:textId="45207129" w:rsidR="0083692F" w:rsidRDefault="0083692F" w:rsidP="00836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08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(25,000)</w:t>
            </w:r>
          </w:p>
        </w:tc>
        <w:tc>
          <w:tcPr>
            <w:tcW w:w="288" w:type="dxa"/>
          </w:tcPr>
          <w:p w14:paraId="051BD1FF" w14:textId="77777777" w:rsidR="0083692F" w:rsidRPr="006B504D" w:rsidRDefault="0083692F" w:rsidP="003C6BF7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color w:val="FFFFFF" w:themeColor="background1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1753D3E5" w14:textId="11281CF0" w:rsidR="0083692F" w:rsidRPr="003C6BF7" w:rsidRDefault="0083692F" w:rsidP="005C3E5C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20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83692F" w:rsidRPr="00EA1C08" w14:paraId="073E2081" w14:textId="77777777" w:rsidTr="009463FB">
        <w:trPr>
          <w:cantSplit/>
        </w:trPr>
        <w:tc>
          <w:tcPr>
            <w:tcW w:w="4848" w:type="dxa"/>
          </w:tcPr>
          <w:p w14:paraId="3FBED55A" w14:textId="28DDE053" w:rsidR="0083692F" w:rsidRPr="00C60B43" w:rsidRDefault="0083692F" w:rsidP="003C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1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0BA28F" w14:textId="1821EA4C" w:rsidR="0083692F" w:rsidRDefault="0083692F" w:rsidP="003C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24,500</w:t>
            </w:r>
          </w:p>
        </w:tc>
        <w:tc>
          <w:tcPr>
            <w:tcW w:w="288" w:type="dxa"/>
          </w:tcPr>
          <w:p w14:paraId="3467F8A7" w14:textId="77777777" w:rsidR="0083692F" w:rsidRPr="006B504D" w:rsidRDefault="0083692F" w:rsidP="003C6BF7">
            <w:pPr>
              <w:pStyle w:val="a1"/>
              <w:tabs>
                <w:tab w:val="left" w:pos="0"/>
                <w:tab w:val="decimal" w:pos="792"/>
                <w:tab w:val="left" w:pos="1026"/>
                <w:tab w:val="left" w:pos="1310"/>
              </w:tabs>
              <w:spacing w:line="240" w:lineRule="atLeast"/>
              <w:ind w:right="176" w:firstLine="33"/>
              <w:rPr>
                <w:rFonts w:ascii="Angsana New" w:hAnsi="Angsana New"/>
                <w:b/>
                <w:color w:val="FFFFFF" w:themeColor="background1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BAFB0F" w14:textId="4DFECC23" w:rsidR="0083692F" w:rsidRPr="003C6BF7" w:rsidRDefault="0083692F" w:rsidP="003C6B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8,500</w:t>
            </w:r>
          </w:p>
        </w:tc>
      </w:tr>
    </w:tbl>
    <w:p w14:paraId="4CEA5526" w14:textId="77777777" w:rsidR="00E4030A" w:rsidRPr="004F3B34" w:rsidRDefault="00E4030A" w:rsidP="00E4030A">
      <w:pPr>
        <w:pStyle w:val="NoSpacing"/>
        <w:tabs>
          <w:tab w:val="clear" w:pos="227"/>
          <w:tab w:val="clear" w:pos="454"/>
          <w:tab w:val="clear" w:pos="680"/>
          <w:tab w:val="left" w:pos="720"/>
        </w:tabs>
        <w:ind w:right="-38"/>
        <w:jc w:val="thaiDistribute"/>
        <w:rPr>
          <w:rFonts w:ascii="Angsana New" w:hAnsi="Angsana New"/>
          <w:spacing w:val="6"/>
          <w:sz w:val="12"/>
          <w:szCs w:val="12"/>
        </w:rPr>
      </w:pPr>
    </w:p>
    <w:p w14:paraId="73A44631" w14:textId="3BFA63DF" w:rsidR="00E4030A" w:rsidRPr="00EE1A73" w:rsidRDefault="006D5380" w:rsidP="006D5380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af-ZA"/>
        </w:rPr>
      </w:pPr>
      <w:r w:rsidRPr="006D5380">
        <w:rPr>
          <w:rFonts w:ascii="Angsana New" w:hAnsi="Angsana New"/>
          <w:sz w:val="30"/>
          <w:szCs w:val="30"/>
          <w:cs/>
        </w:rPr>
        <w:t>กลุ่มบริษัทได้ให้กู้ยืมแก่บุคคลที่ไม่เกี่ยวข้องกันรายหนึ่งและกิจการที่ไม่เกี่ยวข้องกันสามแห่ง</w:t>
      </w:r>
      <w:r w:rsidR="006E0742">
        <w:rPr>
          <w:rFonts w:ascii="Angsana New" w:hAnsi="Angsana New" w:hint="cs"/>
          <w:sz w:val="30"/>
          <w:szCs w:val="30"/>
          <w:cs/>
        </w:rPr>
        <w:t xml:space="preserve"> (เฉพาะกิจการเป็น</w:t>
      </w:r>
      <w:r w:rsidR="006E0742" w:rsidRPr="006D5380">
        <w:rPr>
          <w:rFonts w:ascii="Angsana New" w:hAnsi="Angsana New"/>
          <w:sz w:val="30"/>
          <w:szCs w:val="30"/>
          <w:cs/>
        </w:rPr>
        <w:t>กิจการที่ไม่เกี่ยวข้องกัน</w:t>
      </w:r>
      <w:r w:rsidR="006E0742">
        <w:rPr>
          <w:rFonts w:ascii="Angsana New" w:hAnsi="Angsana New" w:hint="cs"/>
          <w:sz w:val="30"/>
          <w:szCs w:val="30"/>
          <w:cs/>
        </w:rPr>
        <w:t>หนึ่ง</w:t>
      </w:r>
      <w:r w:rsidR="006E0742" w:rsidRPr="006D5380">
        <w:rPr>
          <w:rFonts w:ascii="Angsana New" w:hAnsi="Angsana New"/>
          <w:sz w:val="30"/>
          <w:szCs w:val="30"/>
          <w:cs/>
        </w:rPr>
        <w:t>แห่ง</w:t>
      </w:r>
      <w:r w:rsidR="006E0742">
        <w:rPr>
          <w:rFonts w:ascii="Angsana New" w:hAnsi="Angsana New" w:hint="cs"/>
          <w:sz w:val="30"/>
          <w:szCs w:val="30"/>
          <w:cs/>
        </w:rPr>
        <w:t xml:space="preserve">) </w:t>
      </w:r>
      <w:r w:rsidRPr="006D5380">
        <w:rPr>
          <w:rFonts w:ascii="Angsana New" w:hAnsi="Angsana New"/>
          <w:sz w:val="30"/>
          <w:szCs w:val="30"/>
          <w:cs/>
        </w:rPr>
        <w:t xml:space="preserve">ซึ่งมีอัตราดอกเบี้ยร้อยละ </w:t>
      </w:r>
      <w:r>
        <w:rPr>
          <w:rFonts w:ascii="Angsana New" w:hAnsi="Angsana New"/>
          <w:sz w:val="30"/>
          <w:szCs w:val="30"/>
        </w:rPr>
        <w:t>12</w:t>
      </w:r>
      <w:r w:rsidRPr="006D5380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15</w:t>
      </w:r>
      <w:r w:rsidRPr="006D5380">
        <w:rPr>
          <w:rFonts w:ascii="Angsana New" w:hAnsi="Angsana New"/>
          <w:sz w:val="30"/>
          <w:szCs w:val="30"/>
          <w:cs/>
        </w:rPr>
        <w:t xml:space="preserve"> ต่อปี</w:t>
      </w:r>
      <w:r w:rsidR="006E0742">
        <w:rPr>
          <w:rFonts w:ascii="Angsana New" w:hAnsi="Angsana New" w:hint="cs"/>
          <w:sz w:val="30"/>
          <w:szCs w:val="30"/>
          <w:cs/>
        </w:rPr>
        <w:t xml:space="preserve"> (เฉพาะกิจการร้อยละ </w:t>
      </w:r>
      <w:r w:rsidR="00EE1A73">
        <w:rPr>
          <w:rFonts w:ascii="Angsana New" w:hAnsi="Angsana New"/>
          <w:sz w:val="30"/>
          <w:szCs w:val="30"/>
        </w:rPr>
        <w:t xml:space="preserve">12 </w:t>
      </w:r>
      <w:r w:rsidR="00EE1A73">
        <w:rPr>
          <w:rFonts w:ascii="Angsana New" w:hAnsi="Angsana New" w:hint="cs"/>
          <w:sz w:val="30"/>
          <w:szCs w:val="30"/>
          <w:cs/>
        </w:rPr>
        <w:t>ต่อปี)</w:t>
      </w:r>
      <w:r w:rsidRPr="006D5380">
        <w:rPr>
          <w:rFonts w:ascii="Angsana New" w:hAnsi="Angsana New"/>
          <w:sz w:val="30"/>
          <w:szCs w:val="30"/>
          <w:cs/>
        </w:rPr>
        <w:t xml:space="preserve"> ทั้งนี้ ผู้กู้ยืมได้ขายฝากที่ดินเพื่อใช้เป็นหลักประกันในการกู้ยืมเงินโดยมีระยะเวลาขายฝาก </w:t>
      </w:r>
      <w:r>
        <w:rPr>
          <w:rFonts w:ascii="Angsana New" w:hAnsi="Angsana New"/>
          <w:sz w:val="30"/>
          <w:szCs w:val="30"/>
        </w:rPr>
        <w:t>2</w:t>
      </w:r>
      <w:r w:rsidRPr="006D5380">
        <w:rPr>
          <w:rFonts w:ascii="Angsana New" w:hAnsi="Angsana New"/>
          <w:sz w:val="30"/>
          <w:szCs w:val="30"/>
          <w:cs/>
        </w:rPr>
        <w:t xml:space="preserve"> ปีและ </w:t>
      </w:r>
      <w:r>
        <w:rPr>
          <w:rFonts w:ascii="Angsana New" w:hAnsi="Angsana New"/>
          <w:sz w:val="30"/>
          <w:szCs w:val="30"/>
        </w:rPr>
        <w:t>5</w:t>
      </w:r>
      <w:r w:rsidRPr="006D5380">
        <w:rPr>
          <w:rFonts w:ascii="Angsana New" w:hAnsi="Angsana New"/>
          <w:sz w:val="30"/>
          <w:szCs w:val="30"/>
          <w:cs/>
        </w:rPr>
        <w:t xml:space="preserve"> ปี</w:t>
      </w:r>
      <w:r w:rsidR="00EE1A73">
        <w:rPr>
          <w:rFonts w:ascii="Angsana New" w:hAnsi="Angsana New" w:hint="cs"/>
          <w:sz w:val="30"/>
          <w:szCs w:val="30"/>
          <w:cs/>
        </w:rPr>
        <w:t xml:space="preserve"> (เฉพาะกิจการ </w:t>
      </w:r>
      <w:r w:rsidR="00EE1A73">
        <w:rPr>
          <w:rFonts w:ascii="Angsana New" w:hAnsi="Angsana New"/>
          <w:sz w:val="30"/>
          <w:szCs w:val="30"/>
        </w:rPr>
        <w:t>5</w:t>
      </w:r>
      <w:r w:rsidR="00EE1A73">
        <w:rPr>
          <w:rFonts w:ascii="Angsana New" w:hAnsi="Angsana New"/>
          <w:sz w:val="30"/>
          <w:szCs w:val="30"/>
          <w:lang w:val="af-ZA"/>
        </w:rPr>
        <w:t xml:space="preserve"> </w:t>
      </w:r>
      <w:r w:rsidR="00EE1A73">
        <w:rPr>
          <w:rFonts w:ascii="Angsana New" w:hAnsi="Angsana New" w:hint="cs"/>
          <w:sz w:val="30"/>
          <w:szCs w:val="30"/>
          <w:cs/>
          <w:lang w:val="af-ZA"/>
        </w:rPr>
        <w:t>ปี)</w:t>
      </w:r>
    </w:p>
    <w:p w14:paraId="6273FF19" w14:textId="77777777" w:rsidR="006D5380" w:rsidRPr="004F3B34" w:rsidRDefault="006D5380" w:rsidP="006D5380">
      <w:pPr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5E473578" w14:textId="61E0442C" w:rsidR="004B092B" w:rsidRDefault="00FE60CE" w:rsidP="002C2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4B092B">
        <w:rPr>
          <w:rFonts w:ascii="Angsana New" w:hAnsi="Angsana New"/>
          <w:b/>
          <w:bCs/>
          <w:sz w:val="30"/>
          <w:szCs w:val="30"/>
        </w:rPr>
        <w:t>.</w:t>
      </w:r>
      <w:r w:rsidR="004B092B" w:rsidRPr="007D1E49">
        <w:rPr>
          <w:rFonts w:ascii="Angsana New" w:hAnsi="Angsana New"/>
          <w:b/>
          <w:bCs/>
          <w:sz w:val="30"/>
          <w:szCs w:val="30"/>
        </w:rPr>
        <w:tab/>
      </w:r>
      <w:r w:rsidR="00CE47CE" w:rsidRPr="004F1BCB">
        <w:rPr>
          <w:rFonts w:ascii="Angsana New" w:hAnsi="Angsana New"/>
          <w:b/>
          <w:bCs/>
          <w:sz w:val="30"/>
          <w:szCs w:val="30"/>
          <w:cs/>
        </w:rPr>
        <w:t>อสังหาริมทรัพย์เพื่อการลงทุน</w:t>
      </w:r>
      <w:r w:rsidR="00CE47CE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2537B">
        <w:rPr>
          <w:rFonts w:ascii="Angsana New" w:hAnsi="Angsana New"/>
          <w:b/>
          <w:bCs/>
          <w:sz w:val="30"/>
          <w:szCs w:val="30"/>
          <w:cs/>
        </w:rPr>
        <w:t>-</w:t>
      </w:r>
      <w:r w:rsidR="004B092B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6CDB35E6" w14:textId="77777777" w:rsidR="004B092B" w:rsidRPr="004F3B34" w:rsidRDefault="004B092B" w:rsidP="00616F93">
      <w:pPr>
        <w:spacing w:line="240" w:lineRule="auto"/>
        <w:jc w:val="thaiDistribute"/>
        <w:rPr>
          <w:sz w:val="12"/>
          <w:szCs w:val="12"/>
        </w:rPr>
      </w:pPr>
    </w:p>
    <w:tbl>
      <w:tblPr>
        <w:tblW w:w="9396" w:type="dxa"/>
        <w:tblLayout w:type="fixed"/>
        <w:tblLook w:val="0100" w:firstRow="0" w:lastRow="0" w:firstColumn="0" w:lastColumn="1" w:noHBand="0" w:noVBand="0"/>
      </w:tblPr>
      <w:tblGrid>
        <w:gridCol w:w="4860"/>
        <w:gridCol w:w="2124"/>
        <w:gridCol w:w="288"/>
        <w:gridCol w:w="2124"/>
      </w:tblGrid>
      <w:tr w:rsidR="004B092B" w:rsidRPr="00F51F88" w14:paraId="3AB1B8AC" w14:textId="77777777" w:rsidTr="009463FB">
        <w:trPr>
          <w:cantSplit/>
        </w:trPr>
        <w:tc>
          <w:tcPr>
            <w:tcW w:w="4860" w:type="dxa"/>
          </w:tcPr>
          <w:p w14:paraId="30AFBBAE" w14:textId="77777777" w:rsidR="004B092B" w:rsidRPr="002C3FE5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</w:tcPr>
          <w:p w14:paraId="60BFD741" w14:textId="77777777" w:rsidR="004B092B" w:rsidRPr="002C3FE5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C3FE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4B092B" w:rsidRPr="00F51F88" w14:paraId="6AEB0BA1" w14:textId="77777777" w:rsidTr="009463FB">
        <w:trPr>
          <w:cantSplit/>
          <w:trHeight w:val="370"/>
        </w:trPr>
        <w:tc>
          <w:tcPr>
            <w:tcW w:w="4860" w:type="dxa"/>
          </w:tcPr>
          <w:p w14:paraId="4F067314" w14:textId="77777777" w:rsidR="004B092B" w:rsidRPr="00F51F88" w:rsidRDefault="004B092B" w:rsidP="009D106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4579A2E1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666A58B1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</w:tcPr>
          <w:p w14:paraId="18D97F08" w14:textId="77777777" w:rsidR="004B092B" w:rsidRPr="00E24209" w:rsidRDefault="004B092B" w:rsidP="009D1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ED11C1" w:rsidRPr="00E24209" w14:paraId="326F73ED" w14:textId="77777777" w:rsidTr="009463FB">
        <w:trPr>
          <w:cantSplit/>
        </w:trPr>
        <w:tc>
          <w:tcPr>
            <w:tcW w:w="4860" w:type="dxa"/>
          </w:tcPr>
          <w:p w14:paraId="562A0265" w14:textId="77777777" w:rsidR="00ED11C1" w:rsidRPr="00C60B43" w:rsidRDefault="00ED11C1" w:rsidP="00C6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C60B4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CC4D97" w:rsidRPr="00C60B4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24AAAD8B" w14:textId="521CEAF4" w:rsidR="00ED11C1" w:rsidRPr="00873631" w:rsidRDefault="00152711" w:rsidP="00C60B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73631"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751218" w:rsidRPr="00873631">
              <w:rPr>
                <w:rFonts w:ascii="Angsana New" w:hAnsi="Angsana New"/>
                <w:bCs/>
                <w:sz w:val="30"/>
                <w:szCs w:val="30"/>
              </w:rPr>
              <w:t>6,684</w:t>
            </w:r>
          </w:p>
        </w:tc>
        <w:tc>
          <w:tcPr>
            <w:tcW w:w="288" w:type="dxa"/>
          </w:tcPr>
          <w:p w14:paraId="42D06099" w14:textId="77777777" w:rsidR="00ED11C1" w:rsidRPr="00873631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</w:tcPr>
          <w:p w14:paraId="4F16A2C6" w14:textId="77777777" w:rsidR="00ED11C1" w:rsidRPr="00873631" w:rsidRDefault="00CC4D97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873631">
              <w:rPr>
                <w:rFonts w:ascii="Angsana New" w:hAnsi="Angsana New"/>
                <w:bCs/>
                <w:sz w:val="30"/>
                <w:szCs w:val="30"/>
              </w:rPr>
              <w:t>182,583</w:t>
            </w:r>
          </w:p>
        </w:tc>
      </w:tr>
      <w:tr w:rsidR="00751218" w:rsidRPr="00E24209" w14:paraId="65B36C25" w14:textId="77777777" w:rsidTr="009463FB">
        <w:trPr>
          <w:cantSplit/>
        </w:trPr>
        <w:tc>
          <w:tcPr>
            <w:tcW w:w="4860" w:type="dxa"/>
          </w:tcPr>
          <w:p w14:paraId="78BF1772" w14:textId="77777777" w:rsidR="00751218" w:rsidRPr="00C60B43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C60B4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55F37423" w14:textId="73BF2DC0" w:rsidR="00751218" w:rsidRPr="00873631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363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873631" w:rsidRPr="00873631">
              <w:rPr>
                <w:rFonts w:ascii="Angsana New" w:hAnsi="Angsana New"/>
                <w:bCs/>
                <w:sz w:val="30"/>
                <w:szCs w:val="30"/>
              </w:rPr>
              <w:t>1,060</w:t>
            </w:r>
            <w:r w:rsidR="00751218" w:rsidRPr="0087363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77BB4924" w14:textId="77777777" w:rsidR="00751218" w:rsidRPr="00873631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vAlign w:val="center"/>
          </w:tcPr>
          <w:p w14:paraId="66F1CF87" w14:textId="4F98F9DD" w:rsidR="00751218" w:rsidRPr="00873631" w:rsidRDefault="00633EC6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73631">
              <w:rPr>
                <w:rFonts w:ascii="Angsana New" w:hAnsi="Angsana New"/>
                <w:bCs/>
                <w:sz w:val="30"/>
                <w:szCs w:val="30"/>
              </w:rPr>
              <w:t>(</w:t>
            </w:r>
            <w:r w:rsidR="00751218" w:rsidRPr="00873631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873631" w:rsidRPr="00873631">
              <w:rPr>
                <w:rFonts w:ascii="Angsana New" w:hAnsi="Angsana New"/>
                <w:bCs/>
                <w:sz w:val="30"/>
                <w:szCs w:val="30"/>
              </w:rPr>
              <w:t>743</w:t>
            </w:r>
            <w:r w:rsidR="00751218" w:rsidRPr="00873631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</w:tr>
      <w:tr w:rsidR="006A5BCA" w:rsidRPr="00E24209" w14:paraId="4C11F806" w14:textId="77777777" w:rsidTr="009463FB">
        <w:trPr>
          <w:cantSplit/>
        </w:trPr>
        <w:tc>
          <w:tcPr>
            <w:tcW w:w="4860" w:type="dxa"/>
          </w:tcPr>
          <w:p w14:paraId="2F48BC2E" w14:textId="57ADA0F9" w:rsidR="006A5BCA" w:rsidRPr="00161CAE" w:rsidRDefault="006A5BC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5D45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784930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5D45BC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124" w:type="dxa"/>
            <w:tcBorders>
              <w:top w:val="single" w:sz="4" w:space="0" w:color="auto"/>
              <w:bottom w:val="double" w:sz="4" w:space="0" w:color="auto"/>
            </w:tcBorders>
          </w:tcPr>
          <w:p w14:paraId="14680A67" w14:textId="4E741556" w:rsidR="006A5BCA" w:rsidRPr="00873631" w:rsidRDefault="00751218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73631"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873631" w:rsidRPr="00873631">
              <w:rPr>
                <w:rFonts w:ascii="Angsana New" w:hAnsi="Angsana New"/>
                <w:bCs/>
                <w:sz w:val="30"/>
                <w:szCs w:val="30"/>
              </w:rPr>
              <w:t>5,624</w:t>
            </w:r>
          </w:p>
        </w:tc>
        <w:tc>
          <w:tcPr>
            <w:tcW w:w="288" w:type="dxa"/>
          </w:tcPr>
          <w:p w14:paraId="7663D526" w14:textId="77777777" w:rsidR="006A5BCA" w:rsidRPr="00873631" w:rsidRDefault="006A5BCA" w:rsidP="00ED11C1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124" w:type="dxa"/>
            <w:tcBorders>
              <w:top w:val="single" w:sz="4" w:space="0" w:color="auto"/>
              <w:bottom w:val="double" w:sz="4" w:space="0" w:color="auto"/>
            </w:tcBorders>
          </w:tcPr>
          <w:p w14:paraId="6EF51ACC" w14:textId="525E7F83" w:rsidR="006A5BCA" w:rsidRPr="00873631" w:rsidRDefault="00B62FC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73631">
              <w:rPr>
                <w:rFonts w:ascii="Angsana New" w:hAnsi="Angsana New"/>
                <w:bCs/>
                <w:sz w:val="30"/>
                <w:szCs w:val="30"/>
              </w:rPr>
              <w:t>18</w:t>
            </w:r>
            <w:r w:rsidR="00873631" w:rsidRPr="00873631">
              <w:rPr>
                <w:rFonts w:ascii="Angsana New" w:hAnsi="Angsana New"/>
                <w:bCs/>
                <w:sz w:val="30"/>
                <w:szCs w:val="30"/>
              </w:rPr>
              <w:t>0,840</w:t>
            </w:r>
          </w:p>
        </w:tc>
      </w:tr>
    </w:tbl>
    <w:p w14:paraId="109576C0" w14:textId="77777777" w:rsidR="00D97991" w:rsidRPr="004F3B34" w:rsidRDefault="00D97991" w:rsidP="00C57A1A">
      <w:pPr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p w14:paraId="6864D804" w14:textId="025B583A" w:rsidR="00C57A1A" w:rsidRDefault="00C57A1A" w:rsidP="00C57A1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5F061A">
        <w:rPr>
          <w:rFonts w:ascii="Angsana New" w:hAnsi="Angsana New" w:hint="cs"/>
          <w:sz w:val="30"/>
          <w:szCs w:val="30"/>
          <w:cs/>
        </w:rPr>
        <w:t>ซึ่งถือครองไว้เพื่อหาประโยชน์จากรายได้ค่าเช่า</w:t>
      </w:r>
      <w:r>
        <w:rPr>
          <w:rFonts w:ascii="Angsana New" w:hAnsi="Angsana New" w:hint="cs"/>
          <w:sz w:val="30"/>
          <w:szCs w:val="30"/>
          <w:cs/>
        </w:rPr>
        <w:t>ตามอายุสัญญา</w:t>
      </w:r>
      <w:r w:rsidRPr="00DE3906">
        <w:rPr>
          <w:rFonts w:ascii="Angsana New" w:hAnsi="Angsana New" w:hint="cs"/>
          <w:sz w:val="30"/>
          <w:szCs w:val="30"/>
          <w:cs/>
        </w:rPr>
        <w:t>เช่าซึ่งมี</w:t>
      </w:r>
      <w:r w:rsidRPr="001B4FD2">
        <w:rPr>
          <w:rFonts w:ascii="Angsana New" w:hAnsi="Angsana New" w:hint="cs"/>
          <w:sz w:val="30"/>
          <w:szCs w:val="30"/>
          <w:cs/>
        </w:rPr>
        <w:t>อายุ</w:t>
      </w:r>
      <w:r w:rsidRPr="001B4FD2">
        <w:rPr>
          <w:rFonts w:ascii="Angsana New" w:hAnsi="Angsana New"/>
          <w:sz w:val="30"/>
          <w:szCs w:val="30"/>
        </w:rPr>
        <w:t xml:space="preserve"> </w:t>
      </w:r>
      <w:r w:rsidR="001B4FD2" w:rsidRPr="001B4FD2">
        <w:rPr>
          <w:rFonts w:ascii="Angsana New" w:hAnsi="Angsana New"/>
          <w:sz w:val="30"/>
          <w:szCs w:val="30"/>
        </w:rPr>
        <w:t>20</w:t>
      </w:r>
      <w:r w:rsidRPr="001B4FD2">
        <w:rPr>
          <w:rFonts w:ascii="Angsana New" w:hAnsi="Angsana New" w:hint="cs"/>
          <w:sz w:val="30"/>
          <w:szCs w:val="30"/>
          <w:cs/>
        </w:rPr>
        <w:t xml:space="preserve"> ถึง </w:t>
      </w:r>
      <w:r w:rsidRPr="001B4FD2">
        <w:rPr>
          <w:rFonts w:ascii="Angsana New" w:hAnsi="Angsana New"/>
          <w:sz w:val="30"/>
          <w:szCs w:val="30"/>
        </w:rPr>
        <w:t>30</w:t>
      </w:r>
      <w:r w:rsidRPr="001B4FD2">
        <w:rPr>
          <w:rFonts w:ascii="Angsana New" w:hAnsi="Angsana New" w:hint="cs"/>
          <w:sz w:val="30"/>
          <w:szCs w:val="30"/>
          <w:cs/>
        </w:rPr>
        <w:t xml:space="preserve"> ปี</w:t>
      </w:r>
      <w:r w:rsidRPr="005F061A">
        <w:rPr>
          <w:rFonts w:ascii="Angsana New" w:hAnsi="Angsana New" w:hint="cs"/>
          <w:sz w:val="30"/>
          <w:szCs w:val="30"/>
          <w:cs/>
        </w:rPr>
        <w:t xml:space="preserve"> </w:t>
      </w:r>
      <w:r w:rsidR="00412A08">
        <w:rPr>
          <w:rFonts w:ascii="Angsana New" w:hAnsi="Angsana New" w:hint="cs"/>
          <w:sz w:val="30"/>
          <w:szCs w:val="30"/>
          <w:cs/>
        </w:rPr>
        <w:t>โดยมีรายได้ค่าเช่าดังนี้</w:t>
      </w:r>
    </w:p>
    <w:p w14:paraId="64EE7C4D" w14:textId="77777777" w:rsidR="00412A08" w:rsidRPr="004F3B34" w:rsidRDefault="00412A08" w:rsidP="00C57A1A">
      <w:pPr>
        <w:spacing w:line="240" w:lineRule="auto"/>
        <w:jc w:val="thaiDistribute"/>
        <w:rPr>
          <w:rFonts w:ascii="Angsana New" w:hAnsi="Angsana New"/>
          <w:sz w:val="12"/>
          <w:szCs w:val="12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3557"/>
        <w:gridCol w:w="1247"/>
        <w:gridCol w:w="284"/>
        <w:gridCol w:w="1247"/>
        <w:gridCol w:w="283"/>
        <w:gridCol w:w="1247"/>
        <w:gridCol w:w="284"/>
        <w:gridCol w:w="1247"/>
      </w:tblGrid>
      <w:tr w:rsidR="00657CE5" w:rsidRPr="004F07C8" w14:paraId="7E7A205D" w14:textId="77777777" w:rsidTr="00A509D5">
        <w:trPr>
          <w:cantSplit/>
        </w:trPr>
        <w:tc>
          <w:tcPr>
            <w:tcW w:w="3557" w:type="dxa"/>
          </w:tcPr>
          <w:p w14:paraId="71075719" w14:textId="77777777" w:rsidR="00657CE5" w:rsidRPr="0098458A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9" w:type="dxa"/>
            <w:gridSpan w:val="7"/>
            <w:tcBorders>
              <w:bottom w:val="single" w:sz="4" w:space="0" w:color="auto"/>
            </w:tcBorders>
          </w:tcPr>
          <w:p w14:paraId="41A55351" w14:textId="77777777" w:rsidR="00657CE5" w:rsidRPr="004F07C8" w:rsidRDefault="00657CE5" w:rsidP="00B368F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57CE5" w:rsidRPr="004F07C8" w14:paraId="631C813A" w14:textId="77777777" w:rsidTr="00A509D5">
        <w:trPr>
          <w:cantSplit/>
        </w:trPr>
        <w:tc>
          <w:tcPr>
            <w:tcW w:w="3557" w:type="dxa"/>
          </w:tcPr>
          <w:p w14:paraId="2E389D1A" w14:textId="77777777" w:rsidR="00657CE5" w:rsidRPr="004F07C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FB819" w14:textId="0B2B4E36" w:rsidR="00657CE5" w:rsidRPr="004F07C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83" w:type="dxa"/>
          </w:tcPr>
          <w:p w14:paraId="23768621" w14:textId="77777777" w:rsidR="00657CE5" w:rsidRPr="004F07C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045ACF" w14:textId="17641C00" w:rsidR="00657CE5" w:rsidRPr="004F07C8" w:rsidRDefault="00657CE5" w:rsidP="00B368F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EC0A6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657CE5" w:rsidRPr="00E24209" w14:paraId="37F66E1E" w14:textId="77777777" w:rsidTr="00A509D5">
        <w:trPr>
          <w:cantSplit/>
        </w:trPr>
        <w:tc>
          <w:tcPr>
            <w:tcW w:w="3557" w:type="dxa"/>
          </w:tcPr>
          <w:p w14:paraId="57967997" w14:textId="77777777" w:rsidR="00657CE5" w:rsidRPr="00F51F88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2C388CC" w14:textId="61E18E43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6263C603" w14:textId="77777777" w:rsidR="00657CE5" w:rsidRPr="00D413D6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8B03B01" w14:textId="251B900F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0BD46E02" w14:textId="77777777" w:rsidR="00657CE5" w:rsidRPr="00D413D6" w:rsidRDefault="00657CE5" w:rsidP="00B368F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F8CF1A1" w14:textId="2D72629F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D1EA274" w14:textId="77777777" w:rsidR="00657CE5" w:rsidRPr="00D413D6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B4B0472" w14:textId="183E3911" w:rsidR="00657CE5" w:rsidRPr="00E24209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57CE5" w:rsidRPr="005B1188" w14:paraId="1DA6938D" w14:textId="77777777" w:rsidTr="00A509D5">
        <w:trPr>
          <w:cantSplit/>
        </w:trPr>
        <w:tc>
          <w:tcPr>
            <w:tcW w:w="3557" w:type="dxa"/>
          </w:tcPr>
          <w:p w14:paraId="45AADD8B" w14:textId="5A9F738E" w:rsidR="00657CE5" w:rsidRPr="00947518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7" w:type="dxa"/>
          </w:tcPr>
          <w:p w14:paraId="4701EAAC" w14:textId="1C974D06" w:rsidR="00657CE5" w:rsidRPr="00873631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3631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873631">
              <w:rPr>
                <w:rFonts w:ascii="Angsana New" w:hAnsi="Angsana New"/>
                <w:bCs/>
                <w:sz w:val="30"/>
                <w:szCs w:val="30"/>
              </w:rPr>
              <w:t>593</w:t>
            </w:r>
          </w:p>
        </w:tc>
        <w:tc>
          <w:tcPr>
            <w:tcW w:w="284" w:type="dxa"/>
          </w:tcPr>
          <w:p w14:paraId="2F94A5C5" w14:textId="77777777" w:rsidR="00657CE5" w:rsidRPr="00873631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74A855DF" w14:textId="2C3DFE7F" w:rsidR="00657CE5" w:rsidRPr="00873631" w:rsidRDefault="00873631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1,436</w:t>
            </w:r>
          </w:p>
        </w:tc>
        <w:tc>
          <w:tcPr>
            <w:tcW w:w="283" w:type="dxa"/>
          </w:tcPr>
          <w:p w14:paraId="78F34E02" w14:textId="77777777" w:rsidR="00657CE5" w:rsidRPr="00873631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2904A8A0" w14:textId="7BCF166D" w:rsidR="00657CE5" w:rsidRPr="00873631" w:rsidRDefault="00873631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4,423</w:t>
            </w:r>
          </w:p>
        </w:tc>
        <w:tc>
          <w:tcPr>
            <w:tcW w:w="284" w:type="dxa"/>
          </w:tcPr>
          <w:p w14:paraId="32C5CC61" w14:textId="77777777" w:rsidR="00657CE5" w:rsidRPr="00873631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693E7F4D" w14:textId="3B10E179" w:rsidR="00657CE5" w:rsidRPr="00873631" w:rsidRDefault="00873631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3,201</w:t>
            </w:r>
          </w:p>
        </w:tc>
      </w:tr>
      <w:tr w:rsidR="00657CE5" w:rsidRPr="005B1188" w14:paraId="26C49747" w14:textId="77777777" w:rsidTr="00A509D5">
        <w:trPr>
          <w:cantSplit/>
        </w:trPr>
        <w:tc>
          <w:tcPr>
            <w:tcW w:w="3557" w:type="dxa"/>
          </w:tcPr>
          <w:p w14:paraId="1A775540" w14:textId="6FA0505E" w:rsidR="00657CE5" w:rsidRPr="00947518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47" w:type="dxa"/>
          </w:tcPr>
          <w:p w14:paraId="6F0E4799" w14:textId="6CD3919E" w:rsidR="00657CE5" w:rsidRPr="00873631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3631">
              <w:rPr>
                <w:rFonts w:ascii="Angsana New" w:hAnsi="Angsana New"/>
                <w:bCs/>
                <w:sz w:val="30"/>
                <w:szCs w:val="30"/>
              </w:rPr>
              <w:t>1,2</w:t>
            </w:r>
            <w:r w:rsidR="00873631">
              <w:rPr>
                <w:rFonts w:ascii="Angsana New" w:hAnsi="Angsana New"/>
                <w:bCs/>
                <w:sz w:val="30"/>
                <w:szCs w:val="30"/>
              </w:rPr>
              <w:t>54</w:t>
            </w:r>
          </w:p>
        </w:tc>
        <w:tc>
          <w:tcPr>
            <w:tcW w:w="284" w:type="dxa"/>
          </w:tcPr>
          <w:p w14:paraId="11DDA023" w14:textId="77777777" w:rsidR="00657CE5" w:rsidRPr="00873631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7E551363" w14:textId="0C3E749C" w:rsidR="00657CE5" w:rsidRPr="00873631" w:rsidRDefault="00657CE5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873631">
              <w:rPr>
                <w:rFonts w:ascii="Angsana New" w:hAnsi="Angsana New"/>
                <w:bCs/>
                <w:sz w:val="30"/>
                <w:szCs w:val="30"/>
              </w:rPr>
              <w:t>1,3</w:t>
            </w:r>
            <w:r w:rsidR="00873631">
              <w:rPr>
                <w:rFonts w:ascii="Angsana New" w:hAnsi="Angsana New"/>
                <w:bCs/>
                <w:sz w:val="30"/>
                <w:szCs w:val="30"/>
              </w:rPr>
              <w:t>79</w:t>
            </w:r>
          </w:p>
        </w:tc>
        <w:tc>
          <w:tcPr>
            <w:tcW w:w="283" w:type="dxa"/>
          </w:tcPr>
          <w:p w14:paraId="20D5B168" w14:textId="77777777" w:rsidR="00657CE5" w:rsidRPr="00873631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4103A0BF" w14:textId="1D2F8C5B" w:rsidR="00657CE5" w:rsidRPr="00873631" w:rsidRDefault="00873631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3,782</w:t>
            </w:r>
          </w:p>
        </w:tc>
        <w:tc>
          <w:tcPr>
            <w:tcW w:w="284" w:type="dxa"/>
          </w:tcPr>
          <w:p w14:paraId="433AA18B" w14:textId="77777777" w:rsidR="00657CE5" w:rsidRPr="00873631" w:rsidRDefault="00657CE5" w:rsidP="00B368FE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3B542963" w14:textId="587FC3C2" w:rsidR="00657CE5" w:rsidRPr="00873631" w:rsidRDefault="00873631" w:rsidP="00B36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4,188</w:t>
            </w:r>
          </w:p>
        </w:tc>
      </w:tr>
    </w:tbl>
    <w:p w14:paraId="0538D9CE" w14:textId="4E5BE108" w:rsidR="00C57A1A" w:rsidRDefault="00C57A1A" w:rsidP="00F071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</w:rPr>
      </w:pPr>
      <w:r w:rsidRPr="004B6F3E">
        <w:rPr>
          <w:rFonts w:ascii="Angsana New" w:hAnsi="Angsana New"/>
          <w:sz w:val="30"/>
          <w:szCs w:val="30"/>
          <w:cs/>
        </w:rPr>
        <w:lastRenderedPageBreak/>
        <w:t>มูลค่ายุติธรรม</w:t>
      </w:r>
      <w:r w:rsidR="00E55915">
        <w:rPr>
          <w:rFonts w:ascii="Angsana New" w:hAnsi="Angsana New" w:hint="cs"/>
          <w:sz w:val="30"/>
          <w:szCs w:val="30"/>
          <w:cs/>
        </w:rPr>
        <w:t>ล่าสุด</w:t>
      </w:r>
      <w:r w:rsidRPr="004B6F3E">
        <w:rPr>
          <w:rFonts w:ascii="Angsana New" w:hAnsi="Angsana New"/>
          <w:sz w:val="30"/>
          <w:szCs w:val="30"/>
          <w:cs/>
        </w:rPr>
        <w:t>ของอสังหาริมทรัพย์เพื่อการลงทุน</w:t>
      </w:r>
      <w:r w:rsidR="00987AE1">
        <w:rPr>
          <w:rFonts w:ascii="Angsana New" w:hAnsi="Angsana New" w:hint="cs"/>
          <w:sz w:val="30"/>
          <w:szCs w:val="30"/>
          <w:cs/>
        </w:rPr>
        <w:t>ซึ่ง</w:t>
      </w:r>
      <w:r w:rsidRPr="004B6F3E">
        <w:rPr>
          <w:rFonts w:ascii="Angsana New" w:hAnsi="Angsana New"/>
          <w:sz w:val="30"/>
          <w:szCs w:val="30"/>
          <w:cs/>
        </w:rPr>
        <w:t>ประเมินราคาโดย</w:t>
      </w:r>
      <w:r w:rsidR="00987AE1">
        <w:rPr>
          <w:rFonts w:ascii="Angsana New" w:hAnsi="Angsana New" w:hint="cs"/>
          <w:sz w:val="30"/>
          <w:szCs w:val="30"/>
          <w:cs/>
        </w:rPr>
        <w:t>บริษัท</w:t>
      </w:r>
      <w:r w:rsidRPr="004B6F3E">
        <w:rPr>
          <w:rFonts w:ascii="Angsana New" w:hAnsi="Angsana New"/>
          <w:sz w:val="30"/>
          <w:szCs w:val="30"/>
          <w:cs/>
        </w:rPr>
        <w:t>ผู้ประเมินราคาอิสระโดย</w:t>
      </w:r>
      <w:r w:rsidRPr="004B6F3E">
        <w:rPr>
          <w:rFonts w:ascii="Angsana New" w:hAnsi="Angsana New" w:hint="cs"/>
          <w:sz w:val="30"/>
          <w:szCs w:val="30"/>
          <w:cs/>
        </w:rPr>
        <w:t>ใช้วิธีต้นทุน</w:t>
      </w:r>
      <w:r w:rsidRPr="00616F93">
        <w:rPr>
          <w:rFonts w:ascii="Angsana New" w:hAnsi="Angsana New" w:hint="cs"/>
          <w:spacing w:val="-2"/>
          <w:sz w:val="30"/>
          <w:szCs w:val="30"/>
          <w:cs/>
        </w:rPr>
        <w:t>ทดแทนและ</w:t>
      </w:r>
      <w:r w:rsidRPr="00616F93">
        <w:rPr>
          <w:rFonts w:ascii="Angsana New" w:hAnsi="Angsana New"/>
          <w:spacing w:val="-2"/>
          <w:sz w:val="30"/>
          <w:szCs w:val="30"/>
          <w:cs/>
        </w:rPr>
        <w:t>วิธีเปรียบเทียบราคา</w:t>
      </w:r>
      <w:r w:rsidRPr="00616F93">
        <w:rPr>
          <w:rFonts w:ascii="Angsana New" w:hAnsi="Angsana New" w:hint="cs"/>
          <w:spacing w:val="-2"/>
          <w:sz w:val="30"/>
          <w:szCs w:val="30"/>
          <w:cs/>
        </w:rPr>
        <w:t>ตลาด</w:t>
      </w:r>
      <w:r w:rsidR="00616F93" w:rsidRPr="00616F93">
        <w:rPr>
          <w:rFonts w:ascii="Angsana New" w:hAnsi="Angsana New"/>
          <w:spacing w:val="-2"/>
          <w:sz w:val="30"/>
          <w:szCs w:val="30"/>
        </w:rPr>
        <w:t xml:space="preserve"> </w:t>
      </w:r>
      <w:r w:rsidR="00CC4D97" w:rsidRPr="00616F93">
        <w:rPr>
          <w:rFonts w:ascii="Angsana New" w:hAnsi="Angsana New" w:hint="cs"/>
          <w:spacing w:val="-2"/>
          <w:sz w:val="30"/>
          <w:szCs w:val="30"/>
          <w:cs/>
        </w:rPr>
        <w:t>(ฝ่ายบริหารได้พิจารณาและคาดการณ์ว่ามูลค่ายุติธรรมดังกล่าวไม่ได้เปลี่ยนแปลง</w:t>
      </w:r>
      <w:r w:rsidR="00CC4D97">
        <w:rPr>
          <w:rFonts w:ascii="Angsana New" w:hAnsi="Angsana New" w:hint="cs"/>
          <w:sz w:val="30"/>
          <w:szCs w:val="30"/>
          <w:cs/>
        </w:rPr>
        <w:t>ไปอย่างมีสาระสำคัญ</w:t>
      </w:r>
      <w:r w:rsidR="00540A79" w:rsidRPr="002B63E3">
        <w:rPr>
          <w:rFonts w:ascii="Angsana New" w:hAnsi="Angsana New" w:hint="cs"/>
          <w:szCs w:val="30"/>
          <w:cs/>
        </w:rPr>
        <w:t>ในระหว่างปี</w:t>
      </w:r>
      <w:r w:rsidR="00540A79">
        <w:rPr>
          <w:rFonts w:ascii="Angsana New" w:hAnsi="Angsana New" w:hint="cs"/>
          <w:szCs w:val="30"/>
          <w:cs/>
        </w:rPr>
        <w:t xml:space="preserve"> </w:t>
      </w:r>
      <w:r w:rsidR="005C1E32" w:rsidRPr="005C1E32">
        <w:rPr>
          <w:rFonts w:ascii="Angsana New" w:hAnsi="Angsana New"/>
          <w:sz w:val="30"/>
          <w:szCs w:val="30"/>
        </w:rPr>
        <w:t>2567</w:t>
      </w:r>
      <w:r w:rsidR="00540A79">
        <w:rPr>
          <w:rFonts w:ascii="Angsana New" w:hAnsi="Angsana New"/>
          <w:szCs w:val="30"/>
        </w:rPr>
        <w:t xml:space="preserve"> </w:t>
      </w:r>
      <w:r w:rsidR="00540A79">
        <w:rPr>
          <w:rFonts w:ascii="Angsana New" w:hAnsi="Angsana New" w:hint="cs"/>
          <w:szCs w:val="30"/>
          <w:cs/>
        </w:rPr>
        <w:t xml:space="preserve">และ </w:t>
      </w:r>
      <w:r w:rsidR="005C1E32" w:rsidRPr="005C1E32">
        <w:rPr>
          <w:rFonts w:ascii="Angsana New" w:hAnsi="Angsana New"/>
          <w:sz w:val="30"/>
          <w:szCs w:val="30"/>
        </w:rPr>
        <w:t>2568</w:t>
      </w:r>
      <w:r w:rsidR="00CC4D97">
        <w:rPr>
          <w:rFonts w:ascii="Angsana New" w:hAnsi="Angsana New" w:hint="cs"/>
          <w:sz w:val="30"/>
          <w:szCs w:val="30"/>
          <w:cs/>
        </w:rPr>
        <w:t>)</w:t>
      </w:r>
      <w:r w:rsidR="00CC4D9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1085BC5" w14:textId="77777777" w:rsidR="00C57A1A" w:rsidRPr="00326EFF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5" w:type="dxa"/>
        <w:tblInd w:w="-4" w:type="dxa"/>
        <w:tblLook w:val="04A0" w:firstRow="1" w:lastRow="0" w:firstColumn="1" w:lastColumn="0" w:noHBand="0" w:noVBand="1"/>
      </w:tblPr>
      <w:tblGrid>
        <w:gridCol w:w="3798"/>
        <w:gridCol w:w="291"/>
        <w:gridCol w:w="1509"/>
        <w:gridCol w:w="327"/>
        <w:gridCol w:w="3500"/>
      </w:tblGrid>
      <w:tr w:rsidR="00C57A1A" w:rsidRPr="00EA0007" w14:paraId="6BAA8745" w14:textId="77777777" w:rsidTr="00F071B9">
        <w:tc>
          <w:tcPr>
            <w:tcW w:w="3798" w:type="dxa"/>
          </w:tcPr>
          <w:p w14:paraId="68B58DA6" w14:textId="77777777" w:rsidR="00C57A1A" w:rsidRPr="00EA0007" w:rsidRDefault="00C57A1A" w:rsidP="00C076F0">
            <w:pPr>
              <w:tabs>
                <w:tab w:val="clear" w:pos="3515"/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18080787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071580F1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327" w:type="dxa"/>
          </w:tcPr>
          <w:p w14:paraId="5F00482F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0" w:type="dxa"/>
          </w:tcPr>
          <w:p w14:paraId="28DE1A7A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57A1A" w:rsidRPr="00EA0007" w14:paraId="487A646C" w14:textId="77777777" w:rsidTr="00F071B9">
        <w:tc>
          <w:tcPr>
            <w:tcW w:w="3798" w:type="dxa"/>
          </w:tcPr>
          <w:p w14:paraId="081450D0" w14:textId="77777777" w:rsidR="00C57A1A" w:rsidRPr="00EA0007" w:rsidRDefault="00C57A1A" w:rsidP="00C076F0">
            <w:pPr>
              <w:tabs>
                <w:tab w:val="clear" w:pos="3515"/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0E6D0106" w14:textId="77777777" w:rsidR="00C57A1A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</w:tcPr>
          <w:p w14:paraId="06CD0545" w14:textId="77777777" w:rsidR="00C57A1A" w:rsidRPr="006765E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327" w:type="dxa"/>
          </w:tcPr>
          <w:p w14:paraId="024FE37D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0" w:type="dxa"/>
            <w:tcBorders>
              <w:bottom w:val="single" w:sz="4" w:space="0" w:color="auto"/>
            </w:tcBorders>
          </w:tcPr>
          <w:p w14:paraId="4DD6E775" w14:textId="77777777" w:rsidR="00C57A1A" w:rsidRPr="00EA0007" w:rsidRDefault="00C57A1A" w:rsidP="00B50CC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วันที่ประเมินราคา</w:t>
            </w:r>
          </w:p>
        </w:tc>
      </w:tr>
      <w:tr w:rsidR="00C57A1A" w:rsidRPr="00EA0007" w14:paraId="54ED81B0" w14:textId="77777777" w:rsidTr="00F071B9">
        <w:tc>
          <w:tcPr>
            <w:tcW w:w="3798" w:type="dxa"/>
          </w:tcPr>
          <w:p w14:paraId="1A6B69D0" w14:textId="77777777" w:rsidR="00C57A1A" w:rsidRPr="00BB0D13" w:rsidRDefault="00C57A1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1" w:type="dxa"/>
          </w:tcPr>
          <w:p w14:paraId="25C71D97" w14:textId="77777777" w:rsidR="00C57A1A" w:rsidRDefault="00C57A1A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62C6F934" w14:textId="77777777" w:rsidR="00C57A1A" w:rsidRPr="00781571" w:rsidRDefault="002E0079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E0079">
              <w:rPr>
                <w:rFonts w:ascii="Angsana New" w:hAnsi="Angsana New" w:hint="cs"/>
                <w:sz w:val="30"/>
                <w:szCs w:val="30"/>
              </w:rPr>
              <w:t>6</w:t>
            </w:r>
            <w:r w:rsidR="00C57A1A">
              <w:rPr>
                <w:rFonts w:ascii="Angsana New" w:hAnsi="Angsana New"/>
                <w:sz w:val="30"/>
                <w:szCs w:val="30"/>
              </w:rPr>
              <w:t>49</w:t>
            </w:r>
            <w:r w:rsidR="00C57A1A"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C57A1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27" w:type="dxa"/>
          </w:tcPr>
          <w:p w14:paraId="06532772" w14:textId="77777777" w:rsidR="00C57A1A" w:rsidRPr="00EA0007" w:rsidRDefault="00C57A1A" w:rsidP="00B50C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0" w:type="dxa"/>
            <w:vAlign w:val="center"/>
          </w:tcPr>
          <w:p w14:paraId="3F1CF4F0" w14:textId="77777777" w:rsidR="00C57A1A" w:rsidRPr="00923FCB" w:rsidRDefault="00C57A1A" w:rsidP="00E55915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57A1A" w:rsidRPr="00EA0007" w14:paraId="076F0009" w14:textId="77777777" w:rsidTr="00F071B9">
        <w:tc>
          <w:tcPr>
            <w:tcW w:w="3798" w:type="dxa"/>
          </w:tcPr>
          <w:p w14:paraId="3695295C" w14:textId="77777777" w:rsidR="00C57A1A" w:rsidRPr="00BB0D13" w:rsidRDefault="00C57A1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B0D13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291" w:type="dxa"/>
          </w:tcPr>
          <w:p w14:paraId="136081E5" w14:textId="77777777" w:rsidR="00C57A1A" w:rsidRDefault="00C57A1A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7863EF00" w14:textId="77777777" w:rsidR="00C57A1A" w:rsidRPr="00781571" w:rsidRDefault="002E0079" w:rsidP="00B50CCE">
            <w:pPr>
              <w:ind w:right="34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E0079">
              <w:rPr>
                <w:rFonts w:ascii="Angsana New" w:hAnsi="Angsana New" w:hint="cs"/>
                <w:sz w:val="30"/>
                <w:szCs w:val="30"/>
              </w:rPr>
              <w:t>342</w:t>
            </w:r>
            <w:r w:rsidR="00C57A1A" w:rsidRPr="00781571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327" w:type="dxa"/>
          </w:tcPr>
          <w:p w14:paraId="2CD4D7C6" w14:textId="77777777" w:rsidR="00C57A1A" w:rsidRPr="00EA0007" w:rsidRDefault="00C57A1A" w:rsidP="00B50CCE">
            <w:pPr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0" w:type="dxa"/>
            <w:vAlign w:val="center"/>
          </w:tcPr>
          <w:p w14:paraId="7C669BAC" w14:textId="77777777" w:rsidR="00C57A1A" w:rsidRDefault="00C57A1A" w:rsidP="00E5591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</w:tbl>
    <w:p w14:paraId="48611822" w14:textId="77777777" w:rsidR="00C57A1A" w:rsidRDefault="00C57A1A" w:rsidP="00C57A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FE7B966" w14:textId="77777777" w:rsidR="00994B2D" w:rsidRPr="00784521" w:rsidRDefault="00FE60CE" w:rsidP="00994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rFonts w:ascii="Angsana New" w:hAnsi="Angsana New"/>
          <w:b/>
          <w:bCs/>
          <w:sz w:val="29"/>
          <w:szCs w:val="29"/>
        </w:rPr>
      </w:pPr>
      <w:r w:rsidRPr="00784521">
        <w:rPr>
          <w:rFonts w:ascii="Angsana New" w:hAnsi="Angsana New"/>
          <w:b/>
          <w:bCs/>
          <w:sz w:val="29"/>
          <w:szCs w:val="29"/>
        </w:rPr>
        <w:t>9</w:t>
      </w:r>
      <w:r w:rsidR="00994B2D" w:rsidRPr="00784521">
        <w:rPr>
          <w:rFonts w:ascii="Angsana New" w:hAnsi="Angsana New"/>
          <w:b/>
          <w:bCs/>
          <w:sz w:val="29"/>
          <w:szCs w:val="29"/>
        </w:rPr>
        <w:t>.</w:t>
      </w:r>
      <w:r w:rsidR="00994B2D" w:rsidRPr="00784521">
        <w:rPr>
          <w:rFonts w:ascii="Angsana New" w:hAnsi="Angsana New"/>
          <w:b/>
          <w:bCs/>
          <w:sz w:val="29"/>
          <w:szCs w:val="29"/>
        </w:rPr>
        <w:tab/>
      </w:r>
      <w:r w:rsidR="00994B2D" w:rsidRPr="00784521">
        <w:rPr>
          <w:rFonts w:ascii="Angsana New" w:hAnsi="Angsana New" w:hint="cs"/>
          <w:b/>
          <w:bCs/>
          <w:sz w:val="29"/>
          <w:szCs w:val="29"/>
          <w:cs/>
        </w:rPr>
        <w:t>ที่ดิน อาคารและอุปกรณ์</w:t>
      </w:r>
      <w:r w:rsidR="00994B2D" w:rsidRPr="00784521">
        <w:rPr>
          <w:rFonts w:ascii="Angsana New" w:hAnsi="Angsana New"/>
          <w:b/>
          <w:bCs/>
          <w:sz w:val="29"/>
          <w:szCs w:val="29"/>
        </w:rPr>
        <w:t xml:space="preserve"> </w:t>
      </w:r>
      <w:r w:rsidR="0032537B" w:rsidRPr="00784521">
        <w:rPr>
          <w:rFonts w:ascii="Angsana New" w:hAnsi="Angsana New"/>
          <w:b/>
          <w:bCs/>
          <w:sz w:val="29"/>
          <w:szCs w:val="29"/>
          <w:cs/>
        </w:rPr>
        <w:t>-</w:t>
      </w:r>
      <w:r w:rsidR="00994B2D" w:rsidRPr="00784521">
        <w:rPr>
          <w:rFonts w:ascii="Angsana New" w:hAnsi="Angsana New" w:hint="cs"/>
          <w:b/>
          <w:bCs/>
          <w:sz w:val="29"/>
          <w:szCs w:val="29"/>
          <w:cs/>
        </w:rPr>
        <w:t xml:space="preserve"> สุทธิ</w:t>
      </w:r>
    </w:p>
    <w:p w14:paraId="07C07139" w14:textId="77777777" w:rsidR="00994B2D" w:rsidRPr="00540F2F" w:rsidRDefault="00994B2D" w:rsidP="00616F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sz w:val="30"/>
          <w:szCs w:val="30"/>
        </w:rPr>
      </w:pPr>
    </w:p>
    <w:tbl>
      <w:tblPr>
        <w:tblW w:w="9425" w:type="dxa"/>
        <w:tblInd w:w="-4" w:type="dxa"/>
        <w:tblLayout w:type="fixed"/>
        <w:tblLook w:val="0100" w:firstRow="0" w:lastRow="0" w:firstColumn="0" w:lastColumn="1" w:noHBand="0" w:noVBand="0"/>
      </w:tblPr>
      <w:tblGrid>
        <w:gridCol w:w="4932"/>
        <w:gridCol w:w="2126"/>
        <w:gridCol w:w="284"/>
        <w:gridCol w:w="2083"/>
      </w:tblGrid>
      <w:tr w:rsidR="00994B2D" w:rsidRPr="00784521" w14:paraId="4A1ABFAF" w14:textId="77777777" w:rsidTr="00F071B9">
        <w:trPr>
          <w:cantSplit/>
        </w:trPr>
        <w:tc>
          <w:tcPr>
            <w:tcW w:w="4932" w:type="dxa"/>
          </w:tcPr>
          <w:p w14:paraId="7CC45226" w14:textId="77777777" w:rsidR="00994B2D" w:rsidRPr="00784521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4493" w:type="dxa"/>
            <w:gridSpan w:val="3"/>
            <w:tcBorders>
              <w:bottom w:val="single" w:sz="4" w:space="0" w:color="auto"/>
            </w:tcBorders>
          </w:tcPr>
          <w:p w14:paraId="12906FB9" w14:textId="77777777" w:rsidR="00994B2D" w:rsidRPr="00784521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</w:p>
        </w:tc>
      </w:tr>
      <w:tr w:rsidR="00994B2D" w:rsidRPr="00784521" w14:paraId="431C57E8" w14:textId="77777777" w:rsidTr="00F071B9">
        <w:trPr>
          <w:cantSplit/>
          <w:trHeight w:val="370"/>
        </w:trPr>
        <w:tc>
          <w:tcPr>
            <w:tcW w:w="4932" w:type="dxa"/>
          </w:tcPr>
          <w:p w14:paraId="7F386E3E" w14:textId="77777777" w:rsidR="00994B2D" w:rsidRPr="00784521" w:rsidRDefault="00994B2D" w:rsidP="003F250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2EA4047" w14:textId="77777777" w:rsidR="00994B2D" w:rsidRPr="00784521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784521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B0B217" w14:textId="77777777" w:rsidR="00994B2D" w:rsidRPr="00784521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14:paraId="18AD1571" w14:textId="77777777" w:rsidR="00994B2D" w:rsidRPr="00784521" w:rsidRDefault="00994B2D" w:rsidP="003F25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784521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ED11C1" w:rsidRPr="00784521" w14:paraId="5986B389" w14:textId="77777777" w:rsidTr="00F071B9">
        <w:trPr>
          <w:cantSplit/>
        </w:trPr>
        <w:tc>
          <w:tcPr>
            <w:tcW w:w="4932" w:type="dxa"/>
          </w:tcPr>
          <w:p w14:paraId="3165408A" w14:textId="77777777" w:rsidR="00ED11C1" w:rsidRPr="00784521" w:rsidRDefault="00ED11C1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มูลค่าตามบัญชี ณ วันที่ </w:t>
            </w:r>
            <w:r w:rsidRPr="00784521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 </w:t>
            </w:r>
            <w:r w:rsidRPr="00784521">
              <w:rPr>
                <w:rFonts w:ascii="Angsana New" w:hAnsi="Angsana New" w:hint="cs"/>
                <w:sz w:val="29"/>
                <w:szCs w:val="29"/>
              </w:rPr>
              <w:t>256</w:t>
            </w:r>
            <w:r w:rsidR="00AF55BC" w:rsidRPr="00784521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469BF22" w14:textId="5B0146FD" w:rsidR="00ED11C1" w:rsidRPr="00784521" w:rsidRDefault="00AF55BC" w:rsidP="005F0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1,</w:t>
            </w:r>
            <w:r w:rsidR="005F003B" w:rsidRPr="00784521">
              <w:rPr>
                <w:rFonts w:ascii="Angsana New" w:hAnsi="Angsana New"/>
                <w:bCs/>
                <w:sz w:val="29"/>
                <w:szCs w:val="29"/>
              </w:rPr>
              <w:t>2</w:t>
            </w:r>
            <w:r w:rsidR="00751218" w:rsidRPr="00784521">
              <w:rPr>
                <w:rFonts w:ascii="Angsana New" w:hAnsi="Angsana New"/>
                <w:bCs/>
                <w:sz w:val="29"/>
                <w:szCs w:val="29"/>
              </w:rPr>
              <w:t>88,013</w:t>
            </w:r>
          </w:p>
        </w:tc>
        <w:tc>
          <w:tcPr>
            <w:tcW w:w="284" w:type="dxa"/>
          </w:tcPr>
          <w:p w14:paraId="37D63C64" w14:textId="77777777" w:rsidR="00ED11C1" w:rsidRPr="00784521" w:rsidRDefault="00ED11C1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083" w:type="dxa"/>
            <w:tcBorders>
              <w:top w:val="single" w:sz="4" w:space="0" w:color="auto"/>
            </w:tcBorders>
          </w:tcPr>
          <w:p w14:paraId="30D79548" w14:textId="77777777" w:rsidR="00ED11C1" w:rsidRPr="00784521" w:rsidRDefault="00AF55BC" w:rsidP="000B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62"/>
              </w:tabs>
              <w:ind w:right="149" w:firstLine="33"/>
              <w:jc w:val="right"/>
              <w:rPr>
                <w:rFonts w:ascii="Angsana New" w:hAnsi="Angsana New"/>
                <w:b/>
                <w:sz w:val="29"/>
                <w:szCs w:val="29"/>
                <w:highlight w:val="yellow"/>
              </w:rPr>
            </w:pPr>
            <w:r w:rsidRPr="00784521">
              <w:rPr>
                <w:rFonts w:asciiTheme="majorBidi" w:hAnsiTheme="majorBidi" w:cstheme="majorBidi"/>
                <w:sz w:val="29"/>
                <w:szCs w:val="29"/>
              </w:rPr>
              <w:t>691,</w:t>
            </w:r>
            <w:r w:rsidRPr="00784521">
              <w:rPr>
                <w:rFonts w:ascii="Angsana New" w:hAnsi="Angsana New"/>
                <w:bCs/>
                <w:sz w:val="29"/>
                <w:szCs w:val="29"/>
              </w:rPr>
              <w:t>968</w:t>
            </w:r>
          </w:p>
        </w:tc>
      </w:tr>
      <w:tr w:rsidR="00751218" w:rsidRPr="00784521" w14:paraId="770AB3E0" w14:textId="77777777" w:rsidTr="00F071B9">
        <w:trPr>
          <w:cantSplit/>
        </w:trPr>
        <w:tc>
          <w:tcPr>
            <w:tcW w:w="4932" w:type="dxa"/>
          </w:tcPr>
          <w:p w14:paraId="1FA27A72" w14:textId="77777777" w:rsidR="00751218" w:rsidRPr="00784521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ซื้อเพิ่มในระหว่างงวด </w:t>
            </w:r>
            <w:r w:rsidRPr="00784521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 ราคาทุน</w:t>
            </w:r>
          </w:p>
        </w:tc>
        <w:tc>
          <w:tcPr>
            <w:tcW w:w="2126" w:type="dxa"/>
          </w:tcPr>
          <w:p w14:paraId="37401B91" w14:textId="526034C8" w:rsidR="00751218" w:rsidRPr="00784521" w:rsidRDefault="000841D3" w:rsidP="000B4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3" w:firstLine="33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>
              <w:rPr>
                <w:rFonts w:ascii="Angsana New" w:hAnsi="Angsana New"/>
                <w:bCs/>
                <w:sz w:val="29"/>
                <w:szCs w:val="29"/>
              </w:rPr>
              <w:t>67,</w:t>
            </w:r>
            <w:r w:rsidR="00A509D5">
              <w:rPr>
                <w:rFonts w:ascii="Angsana New" w:hAnsi="Angsana New"/>
                <w:bCs/>
                <w:sz w:val="29"/>
                <w:szCs w:val="29"/>
              </w:rPr>
              <w:t>857</w:t>
            </w:r>
          </w:p>
        </w:tc>
        <w:tc>
          <w:tcPr>
            <w:tcW w:w="284" w:type="dxa"/>
          </w:tcPr>
          <w:p w14:paraId="316E4D56" w14:textId="77777777" w:rsidR="00751218" w:rsidRPr="00784521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2083" w:type="dxa"/>
          </w:tcPr>
          <w:p w14:paraId="6F99B6E7" w14:textId="0ED94B3E" w:rsidR="00751218" w:rsidRPr="00784521" w:rsidRDefault="00873631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49" w:firstLine="33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3</w:t>
            </w:r>
            <w:r w:rsidR="00A509D5">
              <w:rPr>
                <w:rFonts w:ascii="Angsana New" w:hAnsi="Angsana New"/>
                <w:bCs/>
                <w:sz w:val="29"/>
                <w:szCs w:val="29"/>
              </w:rPr>
              <w:t>2,989</w:t>
            </w:r>
          </w:p>
        </w:tc>
      </w:tr>
      <w:tr w:rsidR="00751218" w:rsidRPr="00784521" w14:paraId="0CC7B376" w14:textId="77777777" w:rsidTr="00F071B9">
        <w:trPr>
          <w:cantSplit/>
        </w:trPr>
        <w:tc>
          <w:tcPr>
            <w:tcW w:w="4932" w:type="dxa"/>
          </w:tcPr>
          <w:p w14:paraId="70A3913B" w14:textId="77777777" w:rsidR="00751218" w:rsidRPr="00784521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จำหน่ายและตัดจำหน่ายในระหว่างงวด </w:t>
            </w:r>
            <w:r w:rsidRPr="00784521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vAlign w:val="center"/>
          </w:tcPr>
          <w:p w14:paraId="4E078430" w14:textId="154F0638" w:rsidR="00751218" w:rsidRPr="00784521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(</w:t>
            </w:r>
            <w:r w:rsidR="00873631" w:rsidRPr="00784521">
              <w:rPr>
                <w:rFonts w:ascii="Angsana New" w:hAnsi="Angsana New"/>
                <w:bCs/>
                <w:sz w:val="29"/>
                <w:szCs w:val="29"/>
              </w:rPr>
              <w:t>7</w:t>
            </w:r>
            <w:r w:rsidR="00A509D5">
              <w:rPr>
                <w:rFonts w:ascii="Angsana New" w:hAnsi="Angsana New"/>
                <w:bCs/>
                <w:sz w:val="29"/>
                <w:szCs w:val="29"/>
              </w:rPr>
              <w:t>,733</w:t>
            </w:r>
            <w:r w:rsidR="00751218" w:rsidRPr="00784521">
              <w:rPr>
                <w:rFonts w:ascii="Angsana New" w:hAnsi="Angsana New"/>
                <w:bCs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14:paraId="1166F3BE" w14:textId="77777777" w:rsidR="00751218" w:rsidRPr="00784521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2083" w:type="dxa"/>
            <w:vAlign w:val="center"/>
          </w:tcPr>
          <w:p w14:paraId="35A16C62" w14:textId="0CD243B6" w:rsidR="00751218" w:rsidRPr="00784521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8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(</w:t>
            </w:r>
            <w:r w:rsidR="00873631" w:rsidRPr="00784521">
              <w:rPr>
                <w:rFonts w:ascii="Angsana New" w:hAnsi="Angsana New"/>
                <w:bCs/>
                <w:sz w:val="29"/>
                <w:szCs w:val="29"/>
              </w:rPr>
              <w:t>6,418</w:t>
            </w:r>
            <w:r w:rsidR="00751218" w:rsidRPr="00784521">
              <w:rPr>
                <w:rFonts w:ascii="Angsana New" w:hAnsi="Angsana New"/>
                <w:bCs/>
                <w:sz w:val="29"/>
                <w:szCs w:val="29"/>
              </w:rPr>
              <w:t>)</w:t>
            </w:r>
          </w:p>
        </w:tc>
      </w:tr>
      <w:tr w:rsidR="00751218" w:rsidRPr="00784521" w14:paraId="100F8BD4" w14:textId="77777777" w:rsidTr="00F071B9">
        <w:trPr>
          <w:cantSplit/>
        </w:trPr>
        <w:tc>
          <w:tcPr>
            <w:tcW w:w="4932" w:type="dxa"/>
          </w:tcPr>
          <w:p w14:paraId="2EEA5F54" w14:textId="170C44EE" w:rsidR="00751218" w:rsidRPr="00784521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โอน</w:t>
            </w:r>
            <w:r w:rsidR="006128F4"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เข้า </w:t>
            </w:r>
            <w:r w:rsidR="004F3B34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="006128F4" w:rsidRPr="00784521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  <w:r w:rsidR="004F3B34">
              <w:rPr>
                <w:rFonts w:ascii="Angsana New" w:hAnsi="Angsana New" w:hint="cs"/>
                <w:sz w:val="29"/>
                <w:szCs w:val="29"/>
                <w:cs/>
              </w:rPr>
              <w:t xml:space="preserve">) </w:t>
            </w:r>
            <w:r w:rsidR="004F3B34" w:rsidRPr="00784521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="004F3B34"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 มูลค่าตามบัญชี</w:t>
            </w:r>
          </w:p>
        </w:tc>
        <w:tc>
          <w:tcPr>
            <w:tcW w:w="2126" w:type="dxa"/>
            <w:vAlign w:val="center"/>
          </w:tcPr>
          <w:p w14:paraId="7057F620" w14:textId="1B02AE5D" w:rsidR="00751218" w:rsidRPr="00784521" w:rsidRDefault="000841D3" w:rsidP="00E0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bCs/>
                <w:sz w:val="29"/>
                <w:szCs w:val="29"/>
              </w:rPr>
              <w:t>10,0</w:t>
            </w:r>
            <w:r w:rsidR="00A509D5">
              <w:rPr>
                <w:rFonts w:ascii="Angsana New" w:hAnsi="Angsana New"/>
                <w:bCs/>
                <w:sz w:val="29"/>
                <w:szCs w:val="29"/>
              </w:rPr>
              <w:t>57</w:t>
            </w:r>
          </w:p>
        </w:tc>
        <w:tc>
          <w:tcPr>
            <w:tcW w:w="284" w:type="dxa"/>
          </w:tcPr>
          <w:p w14:paraId="798A16F1" w14:textId="77777777" w:rsidR="00751218" w:rsidRPr="00784521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2083" w:type="dxa"/>
            <w:vAlign w:val="center"/>
          </w:tcPr>
          <w:p w14:paraId="419F1C5A" w14:textId="51078B75" w:rsidR="00751218" w:rsidRPr="00784521" w:rsidRDefault="00751218" w:rsidP="00E02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="00E026B1" w:rsidRPr="00784521">
              <w:rPr>
                <w:rFonts w:ascii="Angsana New" w:hAnsi="Angsana New"/>
                <w:bCs/>
                <w:sz w:val="29"/>
                <w:szCs w:val="29"/>
              </w:rPr>
              <w:t>,4</w:t>
            </w:r>
            <w:r w:rsidR="00A509D5">
              <w:rPr>
                <w:rFonts w:ascii="Angsana New" w:hAnsi="Angsana New"/>
                <w:bCs/>
                <w:sz w:val="29"/>
                <w:szCs w:val="29"/>
              </w:rPr>
              <w:t>77</w:t>
            </w:r>
          </w:p>
        </w:tc>
      </w:tr>
      <w:tr w:rsidR="00751218" w:rsidRPr="00784521" w14:paraId="6B3C0112" w14:textId="77777777" w:rsidTr="00F071B9">
        <w:trPr>
          <w:cantSplit/>
        </w:trPr>
        <w:tc>
          <w:tcPr>
            <w:tcW w:w="4932" w:type="dxa"/>
          </w:tcPr>
          <w:p w14:paraId="643C70C2" w14:textId="77777777" w:rsidR="00751218" w:rsidRPr="00784521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DBEB9D5" w14:textId="53AA7EDD" w:rsidR="00751218" w:rsidRPr="00784521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(</w:t>
            </w:r>
            <w:r w:rsidR="00873631" w:rsidRPr="00784521">
              <w:rPr>
                <w:rFonts w:ascii="Angsana New" w:hAnsi="Angsana New"/>
                <w:bCs/>
                <w:sz w:val="29"/>
                <w:szCs w:val="29"/>
              </w:rPr>
              <w:t>110,949</w:t>
            </w:r>
            <w:r w:rsidR="00751218" w:rsidRPr="00784521">
              <w:rPr>
                <w:rFonts w:ascii="Angsana New" w:hAnsi="Angsana New"/>
                <w:bCs/>
                <w:sz w:val="29"/>
                <w:szCs w:val="29"/>
              </w:rPr>
              <w:t>)</w:t>
            </w:r>
          </w:p>
        </w:tc>
        <w:tc>
          <w:tcPr>
            <w:tcW w:w="284" w:type="dxa"/>
          </w:tcPr>
          <w:p w14:paraId="18EC2E25" w14:textId="77777777" w:rsidR="00751218" w:rsidRPr="00784521" w:rsidRDefault="00751218" w:rsidP="00751218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vAlign w:val="center"/>
          </w:tcPr>
          <w:p w14:paraId="37B30E65" w14:textId="7A3ABBEA" w:rsidR="00751218" w:rsidRPr="00784521" w:rsidRDefault="005B38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(</w:t>
            </w:r>
            <w:r w:rsidR="00873631" w:rsidRPr="00784521">
              <w:rPr>
                <w:rFonts w:ascii="Angsana New" w:hAnsi="Angsana New"/>
                <w:bCs/>
                <w:sz w:val="29"/>
                <w:szCs w:val="29"/>
              </w:rPr>
              <w:t>59,317</w:t>
            </w:r>
            <w:r w:rsidRPr="00784521">
              <w:rPr>
                <w:rFonts w:ascii="Angsana New" w:hAnsi="Angsana New"/>
                <w:bCs/>
                <w:sz w:val="29"/>
                <w:szCs w:val="29"/>
              </w:rPr>
              <w:t>)</w:t>
            </w:r>
          </w:p>
        </w:tc>
      </w:tr>
      <w:tr w:rsidR="00751218" w:rsidRPr="00784521" w14:paraId="6E87B1AD" w14:textId="77777777" w:rsidTr="00F071B9">
        <w:trPr>
          <w:cantSplit/>
        </w:trPr>
        <w:tc>
          <w:tcPr>
            <w:tcW w:w="4932" w:type="dxa"/>
          </w:tcPr>
          <w:p w14:paraId="7801FB35" w14:textId="200BE1E4" w:rsidR="00751218" w:rsidRPr="00784521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มูลค่าตามบัญชี ณ วันที่ </w:t>
            </w:r>
            <w:r w:rsidRPr="00784521">
              <w:rPr>
                <w:rFonts w:ascii="Angsana New" w:hAnsi="Angsana New" w:hint="cs"/>
                <w:sz w:val="29"/>
                <w:szCs w:val="29"/>
              </w:rPr>
              <w:t>3</w:t>
            </w:r>
            <w:r w:rsidRPr="00784521">
              <w:rPr>
                <w:rFonts w:ascii="Angsana New" w:hAnsi="Angsana New"/>
                <w:sz w:val="29"/>
                <w:szCs w:val="29"/>
              </w:rPr>
              <w:t xml:space="preserve">0 </w:t>
            </w:r>
            <w:r w:rsidR="00F93507" w:rsidRPr="00784521">
              <w:rPr>
                <w:rFonts w:ascii="Angsana New" w:hAnsi="Angsana New" w:hint="cs"/>
                <w:sz w:val="29"/>
                <w:szCs w:val="29"/>
                <w:cs/>
              </w:rPr>
              <w:t>กันย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ายน </w:t>
            </w:r>
            <w:r w:rsidRPr="00784521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7F0F2134" w14:textId="54D5E0F7" w:rsidR="00751218" w:rsidRPr="00784521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49" w:firstLine="33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1,2</w:t>
            </w:r>
            <w:r w:rsidR="000841D3">
              <w:rPr>
                <w:rFonts w:ascii="Angsana New" w:hAnsi="Angsana New"/>
                <w:bCs/>
                <w:sz w:val="29"/>
                <w:szCs w:val="29"/>
              </w:rPr>
              <w:t>47,245</w:t>
            </w:r>
          </w:p>
        </w:tc>
        <w:tc>
          <w:tcPr>
            <w:tcW w:w="284" w:type="dxa"/>
          </w:tcPr>
          <w:p w14:paraId="0279B8F6" w14:textId="77777777" w:rsidR="00751218" w:rsidRPr="00784521" w:rsidRDefault="00751218" w:rsidP="00751218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  <w:lang w:val="en-US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</w:tcPr>
          <w:p w14:paraId="12B96C98" w14:textId="423C8BBF" w:rsidR="00751218" w:rsidRPr="00784521" w:rsidRDefault="00751218" w:rsidP="00751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51" w:firstLine="33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6</w:t>
            </w:r>
            <w:r w:rsidR="00873631" w:rsidRPr="00784521">
              <w:rPr>
                <w:rFonts w:ascii="Angsana New" w:hAnsi="Angsana New"/>
                <w:bCs/>
                <w:sz w:val="29"/>
                <w:szCs w:val="29"/>
              </w:rPr>
              <w:t>60,699</w:t>
            </w:r>
          </w:p>
        </w:tc>
      </w:tr>
    </w:tbl>
    <w:p w14:paraId="7535AC74" w14:textId="77777777" w:rsidR="00657CE5" w:rsidRPr="004D5B1F" w:rsidRDefault="00657CE5" w:rsidP="0017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0172A68" w14:textId="3B4D0A79" w:rsidR="00545627" w:rsidRPr="00784521" w:rsidRDefault="00175B09" w:rsidP="00175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pacing w:val="-2"/>
          <w:sz w:val="29"/>
          <w:szCs w:val="29"/>
        </w:rPr>
      </w:pPr>
      <w:r w:rsidRPr="00784521">
        <w:rPr>
          <w:rFonts w:ascii="Angsana New" w:hAnsi="Angsana New"/>
          <w:spacing w:val="-2"/>
          <w:sz w:val="29"/>
          <w:szCs w:val="29"/>
          <w:cs/>
        </w:rPr>
        <w:t>ในระหว่างไตรมาส</w:t>
      </w:r>
      <w:r w:rsidR="00DD1EB5" w:rsidRPr="00784521">
        <w:rPr>
          <w:rFonts w:ascii="Angsana New" w:hAnsi="Angsana New" w:hint="cs"/>
          <w:spacing w:val="-2"/>
          <w:sz w:val="29"/>
          <w:szCs w:val="29"/>
          <w:cs/>
        </w:rPr>
        <w:t>แรก</w:t>
      </w:r>
      <w:r w:rsidRPr="00784521">
        <w:rPr>
          <w:rFonts w:ascii="Angsana New" w:hAnsi="Angsana New"/>
          <w:spacing w:val="-2"/>
          <w:sz w:val="29"/>
          <w:szCs w:val="29"/>
          <w:cs/>
        </w:rPr>
        <w:t xml:space="preserve">ของปี </w:t>
      </w:r>
      <w:r w:rsidR="00C36522" w:rsidRPr="00784521">
        <w:rPr>
          <w:rFonts w:ascii="Angsana New" w:hAnsi="Angsana New"/>
          <w:spacing w:val="-2"/>
          <w:sz w:val="29"/>
          <w:szCs w:val="29"/>
        </w:rPr>
        <w:t>2568</w:t>
      </w:r>
      <w:r w:rsidRPr="00784521">
        <w:rPr>
          <w:rFonts w:ascii="Angsana New" w:hAnsi="Angsana New"/>
          <w:spacing w:val="-2"/>
          <w:sz w:val="29"/>
          <w:szCs w:val="29"/>
          <w:cs/>
        </w:rPr>
        <w:t xml:space="preserve"> บริษัทย่อย (ชลบุรีกันยง) </w:t>
      </w:r>
      <w:r w:rsidR="00DD1EB5" w:rsidRPr="00784521">
        <w:rPr>
          <w:rFonts w:ascii="Angsana New" w:hAnsi="Angsana New" w:hint="cs"/>
          <w:spacing w:val="-2"/>
          <w:sz w:val="29"/>
          <w:szCs w:val="29"/>
          <w:cs/>
        </w:rPr>
        <w:t>ได้</w:t>
      </w:r>
      <w:r w:rsidRPr="00784521">
        <w:rPr>
          <w:rFonts w:ascii="Angsana New" w:hAnsi="Angsana New"/>
          <w:spacing w:val="-2"/>
          <w:sz w:val="29"/>
          <w:szCs w:val="29"/>
          <w:cs/>
        </w:rPr>
        <w:t xml:space="preserve">ขายที่ดินบางส่วนให้แก่กิจการที่ไม่เกี่ยวข้องกันเเห่งหนึ่งซึ่งมีกำไรจากการขายที่ดินดังกล่าวประมาณ </w:t>
      </w:r>
      <w:r w:rsidR="00C36522" w:rsidRPr="00784521">
        <w:rPr>
          <w:rFonts w:ascii="Angsana New" w:hAnsi="Angsana New"/>
          <w:spacing w:val="-2"/>
          <w:sz w:val="29"/>
          <w:szCs w:val="29"/>
        </w:rPr>
        <w:t>21.2</w:t>
      </w:r>
      <w:r w:rsidRPr="00784521">
        <w:rPr>
          <w:rFonts w:ascii="Angsana New" w:hAnsi="Angsana New"/>
          <w:spacing w:val="-2"/>
          <w:sz w:val="29"/>
          <w:szCs w:val="29"/>
          <w:cs/>
        </w:rPr>
        <w:t xml:space="preserve"> ล้านบาทโดยเเสดง</w:t>
      </w:r>
      <w:r w:rsidR="00DD1EB5" w:rsidRPr="00784521">
        <w:rPr>
          <w:rFonts w:ascii="Angsana New" w:hAnsi="Angsana New" w:hint="cs"/>
          <w:spacing w:val="-2"/>
          <w:sz w:val="29"/>
          <w:szCs w:val="29"/>
          <w:cs/>
        </w:rPr>
        <w:t>รายการเป็นส่วนหนึ่งของ</w:t>
      </w:r>
      <w:r w:rsidRPr="00784521">
        <w:rPr>
          <w:rFonts w:ascii="Angsana New" w:hAnsi="Angsana New"/>
          <w:spacing w:val="-2"/>
          <w:sz w:val="29"/>
          <w:szCs w:val="29"/>
          <w:cs/>
        </w:rPr>
        <w:t xml:space="preserve"> "รายได้อื่น" </w:t>
      </w:r>
      <w:r w:rsidR="00DD1EB5" w:rsidRPr="00784521">
        <w:rPr>
          <w:rFonts w:ascii="Angsana New" w:hAnsi="Angsana New" w:hint="cs"/>
          <w:spacing w:val="-2"/>
          <w:sz w:val="29"/>
          <w:szCs w:val="29"/>
          <w:cs/>
        </w:rPr>
        <w:t>ใน</w:t>
      </w:r>
      <w:r w:rsidR="00DD1EB5" w:rsidRPr="00784521">
        <w:rPr>
          <w:rFonts w:ascii="Angsana New" w:hAnsi="Angsana New"/>
          <w:spacing w:val="-2"/>
          <w:sz w:val="29"/>
          <w:szCs w:val="29"/>
          <w:cs/>
        </w:rPr>
        <w:t>งบ</w:t>
      </w:r>
      <w:r w:rsidR="00B92117">
        <w:rPr>
          <w:rFonts w:ascii="Angsana New" w:hAnsi="Angsana New" w:hint="cs"/>
          <w:spacing w:val="-2"/>
          <w:sz w:val="29"/>
          <w:szCs w:val="29"/>
          <w:cs/>
        </w:rPr>
        <w:t>กำไรขาดทุนเบ็ดเสร็จ</w:t>
      </w:r>
      <w:r w:rsidR="00DD1EB5" w:rsidRPr="00784521">
        <w:rPr>
          <w:rFonts w:ascii="Angsana New" w:hAnsi="Angsana New"/>
          <w:spacing w:val="-2"/>
          <w:sz w:val="29"/>
          <w:szCs w:val="29"/>
          <w:cs/>
        </w:rPr>
        <w:t>รวม</w:t>
      </w:r>
      <w:r w:rsidR="00947DD9" w:rsidRPr="00784521">
        <w:rPr>
          <w:rFonts w:ascii="Angsana New" w:hAnsi="Angsana New" w:hint="cs"/>
          <w:spacing w:val="-2"/>
          <w:sz w:val="29"/>
          <w:szCs w:val="29"/>
          <w:cs/>
        </w:rPr>
        <w:t>สำหรับงวด</w:t>
      </w:r>
      <w:r w:rsidR="00AE765E" w:rsidRPr="00784521">
        <w:rPr>
          <w:rFonts w:ascii="Angsana New" w:hAnsi="Angsana New" w:hint="cs"/>
          <w:spacing w:val="-2"/>
          <w:sz w:val="29"/>
          <w:szCs w:val="29"/>
          <w:cs/>
        </w:rPr>
        <w:t>เก้า</w:t>
      </w:r>
      <w:r w:rsidR="00947DD9" w:rsidRPr="00784521">
        <w:rPr>
          <w:rFonts w:ascii="Angsana New" w:hAnsi="Angsana New" w:hint="cs"/>
          <w:spacing w:val="-2"/>
          <w:sz w:val="29"/>
          <w:szCs w:val="29"/>
          <w:cs/>
        </w:rPr>
        <w:t>เดือน</w:t>
      </w:r>
      <w:r w:rsidR="00DD1EB5" w:rsidRPr="00784521">
        <w:rPr>
          <w:rFonts w:ascii="Angsana New" w:hAnsi="Angsana New" w:hint="cs"/>
          <w:spacing w:val="-2"/>
          <w:sz w:val="29"/>
          <w:szCs w:val="29"/>
          <w:cs/>
        </w:rPr>
        <w:t>ของ</w:t>
      </w:r>
      <w:r w:rsidRPr="00784521">
        <w:rPr>
          <w:rFonts w:ascii="Angsana New" w:hAnsi="Angsana New"/>
          <w:spacing w:val="-2"/>
          <w:sz w:val="29"/>
          <w:szCs w:val="29"/>
          <w:cs/>
        </w:rPr>
        <w:t xml:space="preserve">ปี </w:t>
      </w:r>
      <w:r w:rsidR="00C36522" w:rsidRPr="00784521">
        <w:rPr>
          <w:rFonts w:ascii="Angsana New" w:hAnsi="Angsana New"/>
          <w:spacing w:val="-2"/>
          <w:sz w:val="29"/>
          <w:szCs w:val="29"/>
        </w:rPr>
        <w:t>2568</w:t>
      </w:r>
    </w:p>
    <w:p w14:paraId="2D07CB64" w14:textId="77777777" w:rsidR="00326EFF" w:rsidRDefault="00326EFF" w:rsidP="00355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D78993" w14:textId="39B3DA98" w:rsidR="00540F2F" w:rsidRPr="00540F2F" w:rsidRDefault="00540F2F" w:rsidP="00355E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/>
      </w:r>
      <w:r>
        <w:rPr>
          <w:rFonts w:ascii="Angsana New" w:hAnsi="Angsana New"/>
          <w:b/>
          <w:bCs/>
          <w:sz w:val="30"/>
          <w:szCs w:val="30"/>
          <w:cs/>
        </w:rPr>
        <w:br/>
      </w:r>
      <w:r>
        <w:rPr>
          <w:rFonts w:ascii="Angsana New" w:hAnsi="Angsana New"/>
          <w:b/>
          <w:bCs/>
          <w:sz w:val="30"/>
          <w:szCs w:val="30"/>
          <w:cs/>
        </w:rPr>
        <w:br/>
      </w:r>
    </w:p>
    <w:p w14:paraId="1F12959E" w14:textId="77777777" w:rsidR="006A5BCA" w:rsidRPr="00784521" w:rsidRDefault="006A5BCA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29"/>
          <w:szCs w:val="29"/>
        </w:rPr>
      </w:pPr>
      <w:r w:rsidRPr="00784521">
        <w:rPr>
          <w:rFonts w:ascii="Angsana New" w:hAnsi="Angsana New"/>
          <w:b/>
          <w:bCs/>
          <w:sz w:val="29"/>
          <w:szCs w:val="29"/>
        </w:rPr>
        <w:lastRenderedPageBreak/>
        <w:t>1</w:t>
      </w:r>
      <w:r w:rsidR="00FE60CE" w:rsidRPr="00784521">
        <w:rPr>
          <w:rFonts w:ascii="Angsana New" w:hAnsi="Angsana New"/>
          <w:b/>
          <w:bCs/>
          <w:sz w:val="29"/>
          <w:szCs w:val="29"/>
        </w:rPr>
        <w:t>0</w:t>
      </w:r>
      <w:r w:rsidRPr="00784521">
        <w:rPr>
          <w:rFonts w:ascii="Angsana New" w:hAnsi="Angsana New"/>
          <w:b/>
          <w:bCs/>
          <w:sz w:val="29"/>
          <w:szCs w:val="29"/>
        </w:rPr>
        <w:t>.</w:t>
      </w:r>
      <w:r w:rsidRPr="00784521">
        <w:rPr>
          <w:rFonts w:ascii="Angsana New" w:hAnsi="Angsana New"/>
          <w:b/>
          <w:bCs/>
          <w:sz w:val="29"/>
          <w:szCs w:val="29"/>
        </w:rPr>
        <w:tab/>
      </w:r>
      <w:r w:rsidRPr="00784521">
        <w:rPr>
          <w:rFonts w:ascii="Angsana New" w:hAnsi="Angsana New"/>
          <w:b/>
          <w:bCs/>
          <w:sz w:val="29"/>
          <w:szCs w:val="29"/>
          <w:cs/>
        </w:rPr>
        <w:t>สินทรัพย์สิทธิการใช้ - สุทธิ</w:t>
      </w:r>
      <w:r w:rsidRPr="00784521">
        <w:rPr>
          <w:rFonts w:ascii="Angsana New" w:hAnsi="Angsana New" w:hint="cs"/>
          <w:b/>
          <w:bCs/>
          <w:sz w:val="29"/>
          <w:szCs w:val="29"/>
          <w:cs/>
        </w:rPr>
        <w:t>และ</w:t>
      </w:r>
      <w:r w:rsidRPr="00784521">
        <w:rPr>
          <w:rFonts w:ascii="Angsana New" w:hAnsi="Angsana New"/>
          <w:b/>
          <w:bCs/>
          <w:sz w:val="29"/>
          <w:szCs w:val="29"/>
          <w:cs/>
        </w:rPr>
        <w:t xml:space="preserve">หนี้สินตามสัญญาเช่า </w:t>
      </w:r>
      <w:r w:rsidRPr="00784521">
        <w:rPr>
          <w:rFonts w:ascii="Angsana New" w:hAnsi="Angsana New" w:hint="cs"/>
          <w:b/>
          <w:bCs/>
          <w:sz w:val="29"/>
          <w:szCs w:val="29"/>
          <w:cs/>
        </w:rPr>
        <w:t>-</w:t>
      </w:r>
      <w:r w:rsidRPr="00784521">
        <w:rPr>
          <w:rFonts w:ascii="Angsana New" w:hAnsi="Angsana New"/>
          <w:b/>
          <w:bCs/>
          <w:sz w:val="29"/>
          <w:szCs w:val="29"/>
          <w:cs/>
        </w:rPr>
        <w:t xml:space="preserve"> สุทธิ</w:t>
      </w:r>
    </w:p>
    <w:p w14:paraId="2702A385" w14:textId="77777777" w:rsidR="006A5BCA" w:rsidRPr="00D872A5" w:rsidRDefault="006A5BCA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551" w:type="dxa"/>
        <w:tblInd w:w="-18" w:type="dxa"/>
        <w:tblLayout w:type="fixed"/>
        <w:tblLook w:val="0100" w:firstRow="0" w:lastRow="0" w:firstColumn="0" w:lastColumn="1" w:noHBand="0" w:noVBand="0"/>
      </w:tblPr>
      <w:tblGrid>
        <w:gridCol w:w="5263"/>
        <w:gridCol w:w="1985"/>
        <w:gridCol w:w="287"/>
        <w:gridCol w:w="2016"/>
      </w:tblGrid>
      <w:tr w:rsidR="006A5BCA" w:rsidRPr="00784521" w14:paraId="63297004" w14:textId="77777777" w:rsidTr="00F071B9">
        <w:trPr>
          <w:cantSplit/>
        </w:trPr>
        <w:tc>
          <w:tcPr>
            <w:tcW w:w="5263" w:type="dxa"/>
          </w:tcPr>
          <w:p w14:paraId="2B47E5FB" w14:textId="77777777" w:rsidR="006A5BCA" w:rsidRPr="00784521" w:rsidRDefault="006A5BCA" w:rsidP="00C8556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auto"/>
            </w:tcBorders>
          </w:tcPr>
          <w:p w14:paraId="004E9EA9" w14:textId="77777777" w:rsidR="006A5BCA" w:rsidRPr="00784521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พันบาท</w:t>
            </w:r>
          </w:p>
        </w:tc>
      </w:tr>
      <w:tr w:rsidR="006A5BCA" w:rsidRPr="00784521" w14:paraId="0F446433" w14:textId="77777777" w:rsidTr="00F071B9">
        <w:trPr>
          <w:cantSplit/>
          <w:trHeight w:val="370"/>
        </w:trPr>
        <w:tc>
          <w:tcPr>
            <w:tcW w:w="5263" w:type="dxa"/>
          </w:tcPr>
          <w:p w14:paraId="47BB3341" w14:textId="77777777" w:rsidR="006A5BCA" w:rsidRPr="00784521" w:rsidRDefault="006A5BCA" w:rsidP="002E6573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3AA18C1" w14:textId="77777777" w:rsidR="006A5BCA" w:rsidRPr="00784521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784521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87" w:type="dxa"/>
            <w:tcBorders>
              <w:top w:val="single" w:sz="4" w:space="0" w:color="auto"/>
            </w:tcBorders>
          </w:tcPr>
          <w:p w14:paraId="5F84A3A4" w14:textId="77777777" w:rsidR="006A5BCA" w:rsidRPr="00784521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7E86AA68" w14:textId="77777777" w:rsidR="006A5BCA" w:rsidRPr="00784521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784521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2E6573" w:rsidRPr="00784521" w14:paraId="1FE4C1CB" w14:textId="77777777" w:rsidTr="00F071B9">
        <w:trPr>
          <w:cantSplit/>
          <w:trHeight w:val="370"/>
        </w:trPr>
        <w:tc>
          <w:tcPr>
            <w:tcW w:w="5263" w:type="dxa"/>
          </w:tcPr>
          <w:p w14:paraId="4DC4BB4A" w14:textId="77777777" w:rsidR="002E6573" w:rsidRPr="00784521" w:rsidRDefault="002E6573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784521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สินทรัพย์สิทธิการใช้ - สุทธิ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F51D9A8" w14:textId="77777777" w:rsidR="002E6573" w:rsidRPr="00784521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7" w:type="dxa"/>
          </w:tcPr>
          <w:p w14:paraId="5217B85A" w14:textId="77777777" w:rsidR="002E6573" w:rsidRPr="00784521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730848FB" w14:textId="77777777" w:rsidR="002E6573" w:rsidRPr="00784521" w:rsidRDefault="002E6573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A5BCA" w:rsidRPr="00784521" w14:paraId="24D9B185" w14:textId="77777777" w:rsidTr="00F071B9">
        <w:trPr>
          <w:cantSplit/>
        </w:trPr>
        <w:tc>
          <w:tcPr>
            <w:tcW w:w="5263" w:type="dxa"/>
          </w:tcPr>
          <w:p w14:paraId="25EB3EEC" w14:textId="77777777" w:rsidR="006A5BCA" w:rsidRPr="00784521" w:rsidRDefault="006A5BCA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มูลค่าตามบัญชี ณ วันที่ </w:t>
            </w:r>
            <w:r w:rsidRPr="00784521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 </w:t>
            </w:r>
            <w:r w:rsidRPr="00784521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784521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985" w:type="dxa"/>
          </w:tcPr>
          <w:p w14:paraId="4CD9A3B9" w14:textId="77777777" w:rsidR="006A5BCA" w:rsidRPr="00784521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101,256</w:t>
            </w:r>
          </w:p>
        </w:tc>
        <w:tc>
          <w:tcPr>
            <w:tcW w:w="287" w:type="dxa"/>
          </w:tcPr>
          <w:p w14:paraId="546ACEB1" w14:textId="77777777" w:rsidR="006A5BCA" w:rsidRPr="00784521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highlight w:val="yellow"/>
                <w:cs/>
              </w:rPr>
            </w:pPr>
          </w:p>
        </w:tc>
        <w:tc>
          <w:tcPr>
            <w:tcW w:w="2016" w:type="dxa"/>
          </w:tcPr>
          <w:p w14:paraId="20883804" w14:textId="77777777" w:rsidR="006A5BCA" w:rsidRPr="00784521" w:rsidRDefault="006A5BCA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96,658</w:t>
            </w:r>
          </w:p>
        </w:tc>
      </w:tr>
      <w:tr w:rsidR="006A5BCA" w:rsidRPr="00784521" w14:paraId="5AD8559F" w14:textId="77777777" w:rsidTr="00F071B9">
        <w:trPr>
          <w:cantSplit/>
        </w:trPr>
        <w:tc>
          <w:tcPr>
            <w:tcW w:w="5263" w:type="dxa"/>
          </w:tcPr>
          <w:p w14:paraId="4E7BFA68" w14:textId="77777777" w:rsidR="006A5BCA" w:rsidRPr="00784521" w:rsidRDefault="009B3411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เพิ่มขึ้นในระหว่างงวด</w:t>
            </w:r>
          </w:p>
        </w:tc>
        <w:tc>
          <w:tcPr>
            <w:tcW w:w="1985" w:type="dxa"/>
          </w:tcPr>
          <w:p w14:paraId="05423F60" w14:textId="37903C9A" w:rsidR="006A5BCA" w:rsidRPr="00264270" w:rsidRDefault="00264270" w:rsidP="00606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7"/>
              </w:tabs>
              <w:ind w:right="176" w:firstLine="33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264270">
              <w:rPr>
                <w:rFonts w:ascii="Angsana New" w:hAnsi="Angsana New"/>
                <w:bCs/>
                <w:sz w:val="29"/>
                <w:szCs w:val="29"/>
              </w:rPr>
              <w:t>1,698</w:t>
            </w:r>
          </w:p>
        </w:tc>
        <w:tc>
          <w:tcPr>
            <w:tcW w:w="287" w:type="dxa"/>
          </w:tcPr>
          <w:p w14:paraId="59860650" w14:textId="77777777" w:rsidR="006A5BCA" w:rsidRPr="00784521" w:rsidRDefault="006A5BCA" w:rsidP="00C8556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29"/>
                <w:szCs w:val="29"/>
                <w:cs/>
              </w:rPr>
            </w:pPr>
          </w:p>
        </w:tc>
        <w:tc>
          <w:tcPr>
            <w:tcW w:w="2016" w:type="dxa"/>
          </w:tcPr>
          <w:p w14:paraId="05AD0CFF" w14:textId="011CECC8" w:rsidR="006A5BCA" w:rsidRPr="00784521" w:rsidRDefault="00B16AC9" w:rsidP="00C85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1,6</w:t>
            </w:r>
            <w:r w:rsidR="0055332B" w:rsidRPr="00784521">
              <w:rPr>
                <w:rFonts w:ascii="Angsana New" w:hAnsi="Angsana New"/>
                <w:bCs/>
                <w:sz w:val="29"/>
                <w:szCs w:val="29"/>
              </w:rPr>
              <w:t>9</w:t>
            </w:r>
            <w:r w:rsidR="00784521" w:rsidRPr="00784521">
              <w:rPr>
                <w:rFonts w:ascii="Angsana New" w:hAnsi="Angsana New"/>
                <w:bCs/>
                <w:sz w:val="29"/>
                <w:szCs w:val="29"/>
              </w:rPr>
              <w:t>8</w:t>
            </w:r>
          </w:p>
        </w:tc>
      </w:tr>
      <w:tr w:rsidR="00264270" w:rsidRPr="00784521" w14:paraId="2178D9A8" w14:textId="77777777" w:rsidTr="00F071B9">
        <w:trPr>
          <w:cantSplit/>
        </w:trPr>
        <w:tc>
          <w:tcPr>
            <w:tcW w:w="5263" w:type="dxa"/>
          </w:tcPr>
          <w:p w14:paraId="43A9D963" w14:textId="76013C2F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ลดลงจากการ</w:t>
            </w:r>
            <w:r w:rsidR="00480BB6">
              <w:rPr>
                <w:rFonts w:ascii="Angsana New" w:hAnsi="Angsana New" w:hint="cs"/>
                <w:sz w:val="29"/>
                <w:szCs w:val="29"/>
                <w:cs/>
              </w:rPr>
              <w:t>ยกเลิก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สัญญาเช่า</w:t>
            </w:r>
          </w:p>
        </w:tc>
        <w:tc>
          <w:tcPr>
            <w:tcW w:w="1985" w:type="dxa"/>
            <w:vAlign w:val="center"/>
          </w:tcPr>
          <w:p w14:paraId="660586FA" w14:textId="20BEE35C" w:rsidR="00264270" w:rsidRPr="00264270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64270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2,470</w:t>
            </w:r>
            <w:r w:rsidRPr="0026427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7" w:type="dxa"/>
          </w:tcPr>
          <w:p w14:paraId="7D1800C1" w14:textId="77777777" w:rsidR="00264270" w:rsidRPr="00784521" w:rsidRDefault="00264270" w:rsidP="002642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29"/>
                <w:szCs w:val="29"/>
                <w:cs/>
              </w:rPr>
            </w:pPr>
          </w:p>
        </w:tc>
        <w:tc>
          <w:tcPr>
            <w:tcW w:w="2016" w:type="dxa"/>
            <w:vAlign w:val="center"/>
          </w:tcPr>
          <w:p w14:paraId="1CE1E773" w14:textId="61E24089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/>
                <w:sz w:val="29"/>
                <w:szCs w:val="29"/>
              </w:rPr>
              <w:t>(2,470)</w:t>
            </w:r>
          </w:p>
        </w:tc>
      </w:tr>
      <w:tr w:rsidR="00264270" w:rsidRPr="00784521" w14:paraId="5A78437C" w14:textId="77777777" w:rsidTr="00F071B9">
        <w:trPr>
          <w:cantSplit/>
        </w:trPr>
        <w:tc>
          <w:tcPr>
            <w:tcW w:w="5263" w:type="dxa"/>
          </w:tcPr>
          <w:p w14:paraId="38599D70" w14:textId="77777777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ค่าเสื่อมราคาสำหรับงวด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0F9A202" w14:textId="32F1F8BC" w:rsidR="00264270" w:rsidRPr="00264270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64270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6,277</w:t>
            </w:r>
            <w:r w:rsidRPr="0026427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7" w:type="dxa"/>
          </w:tcPr>
          <w:p w14:paraId="63C91C23" w14:textId="77777777" w:rsidR="00264270" w:rsidRPr="00784521" w:rsidRDefault="00264270" w:rsidP="002642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29"/>
                <w:szCs w:val="29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5495CC2" w14:textId="5A1A912F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1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/>
                <w:sz w:val="29"/>
                <w:szCs w:val="29"/>
              </w:rPr>
              <w:t>(6,367)</w:t>
            </w:r>
          </w:p>
        </w:tc>
      </w:tr>
      <w:tr w:rsidR="00264270" w:rsidRPr="00784521" w14:paraId="78A84BBE" w14:textId="77777777" w:rsidTr="00F071B9">
        <w:trPr>
          <w:cantSplit/>
        </w:trPr>
        <w:tc>
          <w:tcPr>
            <w:tcW w:w="5263" w:type="dxa"/>
          </w:tcPr>
          <w:p w14:paraId="52C1D10D" w14:textId="765D3A93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มูลค่าตามบัญชี ณ วันที่ </w:t>
            </w:r>
            <w:r w:rsidRPr="00784521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กันยายน </w:t>
            </w:r>
            <w:r w:rsidRPr="00784521">
              <w:rPr>
                <w:rFonts w:ascii="Angsana New" w:hAnsi="Angsana New"/>
                <w:sz w:val="29"/>
                <w:szCs w:val="29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707DB3DD" w14:textId="3BDE0872" w:rsidR="00264270" w:rsidRPr="00264270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264270">
              <w:rPr>
                <w:rFonts w:ascii="Angsana New" w:hAnsi="Angsana New"/>
                <w:bCs/>
                <w:sz w:val="29"/>
                <w:szCs w:val="29"/>
              </w:rPr>
              <w:t>9</w:t>
            </w:r>
            <w:r>
              <w:rPr>
                <w:rFonts w:ascii="Angsana New" w:hAnsi="Angsana New"/>
                <w:bCs/>
                <w:sz w:val="29"/>
                <w:szCs w:val="29"/>
              </w:rPr>
              <w:t>4,207</w:t>
            </w:r>
          </w:p>
        </w:tc>
        <w:tc>
          <w:tcPr>
            <w:tcW w:w="287" w:type="dxa"/>
          </w:tcPr>
          <w:p w14:paraId="216A24D1" w14:textId="77777777" w:rsidR="00264270" w:rsidRPr="00784521" w:rsidRDefault="00264270" w:rsidP="00264270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29"/>
                <w:szCs w:val="29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00131F66" w14:textId="7BDE7454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89,519</w:t>
            </w:r>
          </w:p>
        </w:tc>
      </w:tr>
      <w:tr w:rsidR="00264270" w:rsidRPr="00784521" w14:paraId="3926FECF" w14:textId="77777777" w:rsidTr="00F071B9">
        <w:trPr>
          <w:cantSplit/>
        </w:trPr>
        <w:tc>
          <w:tcPr>
            <w:tcW w:w="5263" w:type="dxa"/>
          </w:tcPr>
          <w:p w14:paraId="6B6EA0FF" w14:textId="77777777" w:rsidR="00264270" w:rsidRPr="00D872A5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E23508C" w14:textId="77777777" w:rsidR="00264270" w:rsidRPr="00D872A5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7" w:type="dxa"/>
          </w:tcPr>
          <w:p w14:paraId="7BD5D2B6" w14:textId="77777777" w:rsidR="00264270" w:rsidRPr="00D872A5" w:rsidRDefault="00264270" w:rsidP="00264270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50197BD" w14:textId="77777777" w:rsidR="00264270" w:rsidRPr="00D872A5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64270" w:rsidRPr="00784521" w14:paraId="3AA9955C" w14:textId="77777777" w:rsidTr="00F071B9">
        <w:trPr>
          <w:cantSplit/>
          <w:trHeight w:val="370"/>
        </w:trPr>
        <w:tc>
          <w:tcPr>
            <w:tcW w:w="5263" w:type="dxa"/>
          </w:tcPr>
          <w:p w14:paraId="280A1A2D" w14:textId="77777777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784521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หนี้สินตามสัญญาเช่า</w:t>
            </w:r>
            <w:r w:rsidRPr="00784521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 xml:space="preserve"> </w:t>
            </w:r>
            <w:r w:rsidRPr="00784521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- สุทธิ</w:t>
            </w:r>
          </w:p>
        </w:tc>
        <w:tc>
          <w:tcPr>
            <w:tcW w:w="1985" w:type="dxa"/>
          </w:tcPr>
          <w:p w14:paraId="269AF50F" w14:textId="77777777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87" w:type="dxa"/>
          </w:tcPr>
          <w:p w14:paraId="21B80995" w14:textId="77777777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2016" w:type="dxa"/>
          </w:tcPr>
          <w:p w14:paraId="2C545765" w14:textId="77777777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264270" w:rsidRPr="00784521" w14:paraId="0A7F89A1" w14:textId="77777777" w:rsidTr="00F071B9">
        <w:trPr>
          <w:cantSplit/>
        </w:trPr>
        <w:tc>
          <w:tcPr>
            <w:tcW w:w="5263" w:type="dxa"/>
          </w:tcPr>
          <w:p w14:paraId="16D3B1D5" w14:textId="77777777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มูลค่าตามบัญชี ณ วันที่ </w:t>
            </w:r>
            <w:r w:rsidRPr="00784521">
              <w:rPr>
                <w:rFonts w:ascii="Angsana New" w:hAnsi="Angsana New" w:hint="cs"/>
                <w:sz w:val="29"/>
                <w:szCs w:val="29"/>
              </w:rPr>
              <w:t>1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 </w:t>
            </w:r>
            <w:r w:rsidRPr="00784521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784521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985" w:type="dxa"/>
          </w:tcPr>
          <w:p w14:paraId="5259EFD3" w14:textId="77777777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175,759</w:t>
            </w:r>
          </w:p>
        </w:tc>
        <w:tc>
          <w:tcPr>
            <w:tcW w:w="287" w:type="dxa"/>
          </w:tcPr>
          <w:p w14:paraId="5F525B60" w14:textId="77777777" w:rsidR="00264270" w:rsidRPr="00784521" w:rsidRDefault="00264270" w:rsidP="002642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29"/>
                <w:szCs w:val="29"/>
                <w:cs/>
              </w:rPr>
            </w:pPr>
          </w:p>
        </w:tc>
        <w:tc>
          <w:tcPr>
            <w:tcW w:w="2016" w:type="dxa"/>
          </w:tcPr>
          <w:p w14:paraId="75885706" w14:textId="77777777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/>
                <w:sz w:val="29"/>
                <w:szCs w:val="29"/>
              </w:rPr>
            </w:pPr>
            <w:r w:rsidRPr="00784521">
              <w:rPr>
                <w:rFonts w:ascii="Angsana New" w:hAnsi="Angsana New" w:hint="cs"/>
                <w:b/>
                <w:sz w:val="29"/>
                <w:szCs w:val="29"/>
                <w:cs/>
              </w:rPr>
              <w:t>161</w:t>
            </w:r>
            <w:r w:rsidRPr="00784521">
              <w:rPr>
                <w:rFonts w:ascii="Angsana New" w:hAnsi="Angsana New"/>
                <w:bCs/>
                <w:sz w:val="29"/>
                <w:szCs w:val="29"/>
              </w:rPr>
              <w:t>,863</w:t>
            </w:r>
          </w:p>
        </w:tc>
      </w:tr>
      <w:tr w:rsidR="00264270" w:rsidRPr="00784521" w14:paraId="2D984BCF" w14:textId="77777777" w:rsidTr="00F071B9">
        <w:trPr>
          <w:cantSplit/>
        </w:trPr>
        <w:tc>
          <w:tcPr>
            <w:tcW w:w="5263" w:type="dxa"/>
          </w:tcPr>
          <w:p w14:paraId="59CF901F" w14:textId="77777777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เพิ่มขึ้นในระหว่างงวด</w:t>
            </w:r>
          </w:p>
        </w:tc>
        <w:tc>
          <w:tcPr>
            <w:tcW w:w="1985" w:type="dxa"/>
          </w:tcPr>
          <w:p w14:paraId="0AD8DCAB" w14:textId="77777777" w:rsidR="00264270" w:rsidRPr="00264270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76" w:firstLine="33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264270">
              <w:rPr>
                <w:rFonts w:ascii="Angsana New" w:hAnsi="Angsana New"/>
                <w:bCs/>
                <w:sz w:val="29"/>
                <w:szCs w:val="29"/>
              </w:rPr>
              <w:t>11,658</w:t>
            </w:r>
          </w:p>
        </w:tc>
        <w:tc>
          <w:tcPr>
            <w:tcW w:w="287" w:type="dxa"/>
          </w:tcPr>
          <w:p w14:paraId="3C9632B6" w14:textId="77777777" w:rsidR="00264270" w:rsidRPr="00784521" w:rsidRDefault="00264270" w:rsidP="002642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29"/>
                <w:szCs w:val="29"/>
                <w:cs/>
              </w:rPr>
            </w:pPr>
          </w:p>
        </w:tc>
        <w:tc>
          <w:tcPr>
            <w:tcW w:w="2016" w:type="dxa"/>
          </w:tcPr>
          <w:p w14:paraId="6924387F" w14:textId="54F0FE05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24"/>
              </w:tabs>
              <w:ind w:right="176" w:firstLine="33"/>
              <w:jc w:val="right"/>
              <w:rPr>
                <w:rFonts w:ascii="Angsana New" w:hAnsi="Angsana New"/>
                <w:bCs/>
                <w:sz w:val="29"/>
                <w:szCs w:val="29"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>11,658</w:t>
            </w:r>
          </w:p>
        </w:tc>
      </w:tr>
      <w:tr w:rsidR="00264270" w:rsidRPr="00784521" w14:paraId="2C05A176" w14:textId="77777777" w:rsidTr="00F071B9">
        <w:trPr>
          <w:cantSplit/>
        </w:trPr>
        <w:tc>
          <w:tcPr>
            <w:tcW w:w="5263" w:type="dxa"/>
          </w:tcPr>
          <w:p w14:paraId="3081B651" w14:textId="009A1CE6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ลดลงจากการ</w:t>
            </w:r>
            <w:r w:rsidR="00480BB6">
              <w:rPr>
                <w:rFonts w:ascii="Angsana New" w:hAnsi="Angsana New" w:hint="cs"/>
                <w:sz w:val="29"/>
                <w:szCs w:val="29"/>
                <w:cs/>
              </w:rPr>
              <w:t>ยกเลิก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>สัญญาเช่า</w:t>
            </w:r>
          </w:p>
        </w:tc>
        <w:tc>
          <w:tcPr>
            <w:tcW w:w="1985" w:type="dxa"/>
            <w:vAlign w:val="center"/>
          </w:tcPr>
          <w:p w14:paraId="7B3C0E86" w14:textId="474851E6" w:rsidR="00264270" w:rsidRPr="00264270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64270">
              <w:rPr>
                <w:rFonts w:ascii="Angsana New" w:hAnsi="Angsana New"/>
                <w:sz w:val="29"/>
                <w:szCs w:val="29"/>
              </w:rPr>
              <w:t>(2</w:t>
            </w:r>
            <w:r>
              <w:rPr>
                <w:rFonts w:ascii="Angsana New" w:hAnsi="Angsana New"/>
                <w:sz w:val="29"/>
                <w:szCs w:val="29"/>
              </w:rPr>
              <w:t>,805</w:t>
            </w:r>
            <w:r w:rsidRPr="0026427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7" w:type="dxa"/>
          </w:tcPr>
          <w:p w14:paraId="4A06275C" w14:textId="77777777" w:rsidR="00264270" w:rsidRPr="00784521" w:rsidRDefault="00264270" w:rsidP="002642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29"/>
                <w:szCs w:val="29"/>
                <w:cs/>
              </w:rPr>
            </w:pPr>
          </w:p>
        </w:tc>
        <w:tc>
          <w:tcPr>
            <w:tcW w:w="2016" w:type="dxa"/>
            <w:vAlign w:val="center"/>
          </w:tcPr>
          <w:p w14:paraId="6920D7D9" w14:textId="6E1A7FC6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/>
                <w:sz w:val="29"/>
                <w:szCs w:val="29"/>
              </w:rPr>
              <w:t>(2,805)</w:t>
            </w:r>
          </w:p>
        </w:tc>
      </w:tr>
      <w:tr w:rsidR="00264270" w:rsidRPr="00784521" w14:paraId="0EDB6D30" w14:textId="77777777" w:rsidTr="00F071B9">
        <w:trPr>
          <w:cantSplit/>
        </w:trPr>
        <w:tc>
          <w:tcPr>
            <w:tcW w:w="5263" w:type="dxa"/>
          </w:tcPr>
          <w:p w14:paraId="46A11EB6" w14:textId="77777777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  <w:cs/>
              </w:rPr>
            </w:pPr>
            <w:r w:rsidRPr="00784521">
              <w:rPr>
                <w:rFonts w:ascii="Angsana New" w:hAnsi="Angsana New"/>
                <w:sz w:val="29"/>
                <w:szCs w:val="29"/>
                <w:cs/>
              </w:rPr>
              <w:t>จ่ายชำระในระหว่างงวด</w:t>
            </w:r>
          </w:p>
        </w:tc>
        <w:tc>
          <w:tcPr>
            <w:tcW w:w="1985" w:type="dxa"/>
            <w:vAlign w:val="center"/>
          </w:tcPr>
          <w:p w14:paraId="2E241624" w14:textId="2C5D3FAB" w:rsidR="00264270" w:rsidRPr="00264270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64270">
              <w:rPr>
                <w:rFonts w:ascii="Angsana New" w:hAnsi="Angsana New"/>
                <w:sz w:val="29"/>
                <w:szCs w:val="29"/>
              </w:rPr>
              <w:t>(</w:t>
            </w:r>
            <w:r>
              <w:rPr>
                <w:rFonts w:ascii="Angsana New" w:hAnsi="Angsana New"/>
                <w:sz w:val="29"/>
                <w:szCs w:val="29"/>
              </w:rPr>
              <w:t>33,472</w:t>
            </w:r>
            <w:r w:rsidRPr="00264270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87" w:type="dxa"/>
          </w:tcPr>
          <w:p w14:paraId="39723DBE" w14:textId="77777777" w:rsidR="00264270" w:rsidRPr="00784521" w:rsidRDefault="00264270" w:rsidP="00264270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29"/>
                <w:szCs w:val="29"/>
                <w:cs/>
              </w:rPr>
            </w:pPr>
          </w:p>
        </w:tc>
        <w:tc>
          <w:tcPr>
            <w:tcW w:w="2016" w:type="dxa"/>
            <w:vAlign w:val="center"/>
          </w:tcPr>
          <w:p w14:paraId="6EB7739E" w14:textId="69DDFE37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0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/>
                <w:sz w:val="29"/>
                <w:szCs w:val="29"/>
              </w:rPr>
              <w:t>(2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784521">
              <w:rPr>
                <w:rFonts w:ascii="Angsana New" w:hAnsi="Angsana New"/>
                <w:sz w:val="29"/>
                <w:szCs w:val="29"/>
              </w:rPr>
              <w:t>,910)</w:t>
            </w:r>
          </w:p>
        </w:tc>
      </w:tr>
      <w:tr w:rsidR="00264270" w:rsidRPr="00784521" w14:paraId="23481FD7" w14:textId="77777777" w:rsidTr="00CF773E">
        <w:trPr>
          <w:cantSplit/>
        </w:trPr>
        <w:tc>
          <w:tcPr>
            <w:tcW w:w="5263" w:type="dxa"/>
          </w:tcPr>
          <w:p w14:paraId="12F8766C" w14:textId="79211C7E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9"/>
                <w:szCs w:val="29"/>
              </w:rPr>
            </w:pP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มูลค่าตามบัญชี ณ วันที่ </w:t>
            </w:r>
            <w:r w:rsidRPr="00784521">
              <w:rPr>
                <w:rFonts w:ascii="Angsana New" w:hAnsi="Angsana New"/>
                <w:sz w:val="29"/>
                <w:szCs w:val="29"/>
              </w:rPr>
              <w:t xml:space="preserve">30 </w:t>
            </w:r>
            <w:r w:rsidRPr="00784521">
              <w:rPr>
                <w:rFonts w:ascii="Angsana New" w:hAnsi="Angsana New" w:hint="cs"/>
                <w:sz w:val="29"/>
                <w:szCs w:val="29"/>
                <w:cs/>
              </w:rPr>
              <w:t xml:space="preserve">กันยายน </w:t>
            </w:r>
            <w:r w:rsidRPr="00784521">
              <w:rPr>
                <w:rFonts w:ascii="Angsana New" w:hAnsi="Angsana New" w:hint="cs"/>
                <w:sz w:val="29"/>
                <w:szCs w:val="29"/>
              </w:rPr>
              <w:t>256</w:t>
            </w:r>
            <w:r w:rsidRPr="00784521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60E3D89C" w14:textId="06AA7958" w:rsidR="00264270" w:rsidRPr="00264270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  <w:tab w:val="left" w:pos="1734"/>
              </w:tabs>
              <w:ind w:right="176" w:firstLine="33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264270">
              <w:rPr>
                <w:rFonts w:ascii="Angsana New" w:hAnsi="Angsana New"/>
                <w:bCs/>
                <w:sz w:val="29"/>
                <w:szCs w:val="29"/>
              </w:rPr>
              <w:t>1</w:t>
            </w:r>
            <w:r>
              <w:rPr>
                <w:rFonts w:ascii="Angsana New" w:hAnsi="Angsana New"/>
                <w:bCs/>
                <w:sz w:val="29"/>
                <w:szCs w:val="29"/>
              </w:rPr>
              <w:t>51,140</w:t>
            </w:r>
          </w:p>
        </w:tc>
        <w:tc>
          <w:tcPr>
            <w:tcW w:w="287" w:type="dxa"/>
          </w:tcPr>
          <w:p w14:paraId="1FF9CE89" w14:textId="77777777" w:rsidR="00264270" w:rsidRPr="00784521" w:rsidRDefault="00264270" w:rsidP="00264270">
            <w:pPr>
              <w:pStyle w:val="a1"/>
              <w:tabs>
                <w:tab w:val="left" w:pos="0"/>
                <w:tab w:val="decimal" w:pos="792"/>
                <w:tab w:val="left" w:pos="1310"/>
              </w:tabs>
              <w:spacing w:line="240" w:lineRule="atLeast"/>
              <w:ind w:right="-36"/>
              <w:rPr>
                <w:rFonts w:ascii="Angsana New" w:hAnsi="Angsana New"/>
                <w:bCs/>
                <w:color w:val="FFFFFF" w:themeColor="background1"/>
                <w:sz w:val="29"/>
                <w:szCs w:val="29"/>
                <w:highlight w:val="yellow"/>
                <w:cs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</w:tcPr>
          <w:p w14:paraId="4D752CE5" w14:textId="39D7DDB2" w:rsidR="00264270" w:rsidRPr="00784521" w:rsidRDefault="00264270" w:rsidP="002642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ind w:right="176" w:firstLine="33"/>
              <w:jc w:val="right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784521">
              <w:rPr>
                <w:rFonts w:ascii="Angsana New" w:hAnsi="Angsana New"/>
                <w:bCs/>
                <w:sz w:val="29"/>
                <w:szCs w:val="29"/>
              </w:rPr>
              <w:tab/>
            </w:r>
            <w:r w:rsidRPr="004F689B">
              <w:rPr>
                <w:rFonts w:ascii="Angsana New" w:hAnsi="Angsana New"/>
                <w:bCs/>
                <w:sz w:val="29"/>
                <w:szCs w:val="29"/>
              </w:rPr>
              <w:t>143,806</w:t>
            </w:r>
          </w:p>
        </w:tc>
      </w:tr>
    </w:tbl>
    <w:p w14:paraId="5EF1A1EA" w14:textId="77777777" w:rsidR="00540F2F" w:rsidRPr="00D872A5" w:rsidRDefault="00540F2F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C32B30" w14:textId="40E2FC30" w:rsidR="00CF12B5" w:rsidRDefault="004B092B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AF55BC">
        <w:rPr>
          <w:rFonts w:ascii="Angsana New" w:hAnsi="Angsana New"/>
          <w:b/>
          <w:bCs/>
          <w:sz w:val="30"/>
          <w:szCs w:val="30"/>
        </w:rPr>
        <w:t>1</w:t>
      </w:r>
      <w:r w:rsidR="00CF12B5" w:rsidRPr="006675A1">
        <w:rPr>
          <w:rFonts w:ascii="Angsana New" w:hAnsi="Angsana New"/>
          <w:b/>
          <w:bCs/>
          <w:sz w:val="30"/>
          <w:szCs w:val="30"/>
        </w:rPr>
        <w:t>.</w:t>
      </w:r>
      <w:r w:rsidR="00CF12B5" w:rsidRPr="006675A1">
        <w:rPr>
          <w:rFonts w:ascii="Angsana New" w:hAnsi="Angsana New"/>
          <w:b/>
          <w:bCs/>
          <w:sz w:val="30"/>
          <w:szCs w:val="30"/>
        </w:rPr>
        <w:tab/>
      </w:r>
      <w:r w:rsidR="00CF12B5">
        <w:rPr>
          <w:rFonts w:ascii="Angsana New" w:hAnsi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275C98BF" w14:textId="77777777" w:rsidR="00CF12B5" w:rsidRPr="00D872A5" w:rsidRDefault="00CF12B5" w:rsidP="00CF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524" w:type="dxa"/>
        <w:tblLayout w:type="fixed"/>
        <w:tblLook w:val="0000" w:firstRow="0" w:lastRow="0" w:firstColumn="0" w:lastColumn="0" w:noHBand="0" w:noVBand="0"/>
      </w:tblPr>
      <w:tblGrid>
        <w:gridCol w:w="3685"/>
        <w:gridCol w:w="1247"/>
        <w:gridCol w:w="284"/>
        <w:gridCol w:w="1247"/>
        <w:gridCol w:w="283"/>
        <w:gridCol w:w="1247"/>
        <w:gridCol w:w="284"/>
        <w:gridCol w:w="1247"/>
      </w:tblGrid>
      <w:tr w:rsidR="00CF12B5" w:rsidRPr="004F07C8" w14:paraId="28C7B78B" w14:textId="77777777" w:rsidTr="00540F2F">
        <w:trPr>
          <w:cantSplit/>
          <w:tblHeader/>
        </w:trPr>
        <w:tc>
          <w:tcPr>
            <w:tcW w:w="3685" w:type="dxa"/>
          </w:tcPr>
          <w:p w14:paraId="265C95BB" w14:textId="77777777" w:rsidR="00CF12B5" w:rsidRPr="0098458A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9" w:type="dxa"/>
            <w:gridSpan w:val="7"/>
            <w:tcBorders>
              <w:bottom w:val="single" w:sz="4" w:space="0" w:color="auto"/>
            </w:tcBorders>
          </w:tcPr>
          <w:p w14:paraId="48E8DF34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F12B5" w:rsidRPr="004F07C8" w14:paraId="65C59641" w14:textId="77777777" w:rsidTr="00540F2F">
        <w:trPr>
          <w:cantSplit/>
          <w:tblHeader/>
        </w:trPr>
        <w:tc>
          <w:tcPr>
            <w:tcW w:w="3685" w:type="dxa"/>
          </w:tcPr>
          <w:p w14:paraId="10D90752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FA94A0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824B509" w14:textId="77777777" w:rsidR="00CF12B5" w:rsidRPr="004F07C8" w:rsidRDefault="00CF12B5" w:rsidP="00C531A4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41FE4D" w14:textId="77777777" w:rsidR="00CF12B5" w:rsidRPr="004F07C8" w:rsidRDefault="00CF12B5" w:rsidP="00C531A4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F55BC" w:rsidRPr="00F51F88" w14:paraId="1EBF6A4D" w14:textId="77777777" w:rsidTr="00540F2F">
        <w:trPr>
          <w:cantSplit/>
          <w:tblHeader/>
        </w:trPr>
        <w:tc>
          <w:tcPr>
            <w:tcW w:w="3685" w:type="dxa"/>
          </w:tcPr>
          <w:p w14:paraId="682223FC" w14:textId="77777777" w:rsidR="00AF55BC" w:rsidRPr="00F51F88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0CB7BBA" w14:textId="567F2B2F" w:rsidR="00AF55BC" w:rsidRPr="00E24209" w:rsidRDefault="00B74D8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E765E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AF55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55B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F55B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195647BE" w14:textId="77777777" w:rsidR="00AF55BC" w:rsidRPr="00D413D6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E0B0E35" w14:textId="77777777" w:rsidR="00AF55BC" w:rsidRPr="00E2420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292CBF7D" w14:textId="77777777" w:rsidR="00AF55BC" w:rsidRPr="00D413D6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4BAF165" w14:textId="3069829B" w:rsidR="00AF55BC" w:rsidRPr="00E24209" w:rsidRDefault="00B74D8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AE765E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ายน </w:t>
            </w:r>
            <w:r w:rsidR="00AF55BC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AF55B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02CB7CC2" w14:textId="77777777" w:rsidR="00AF55BC" w:rsidRPr="00D413D6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37DDE21" w14:textId="77777777" w:rsidR="00AF55BC" w:rsidRPr="00E2420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decimal" w:pos="792"/>
              </w:tabs>
              <w:ind w:right="-3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CF12B5" w:rsidRPr="00E24209" w14:paraId="2BBA2486" w14:textId="77777777" w:rsidTr="00654BAF">
        <w:trPr>
          <w:cantSplit/>
        </w:trPr>
        <w:tc>
          <w:tcPr>
            <w:tcW w:w="3685" w:type="dxa"/>
          </w:tcPr>
          <w:p w14:paraId="305DD7A7" w14:textId="77777777" w:rsidR="00CF12B5" w:rsidRPr="00BB7BB5" w:rsidRDefault="00CF12B5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B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B26E6AE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E6C5FDA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EA60257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1B49CC6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8EF1140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6759C5D" w14:textId="77777777" w:rsidR="00CF12B5" w:rsidRPr="00282D5F" w:rsidRDefault="00CF12B5" w:rsidP="00C531A4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18FC8D01" w14:textId="77777777" w:rsidR="00CF12B5" w:rsidRDefault="00CF12B5" w:rsidP="00C53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279B" w:rsidRPr="00E24209" w14:paraId="6146AFDA" w14:textId="77777777" w:rsidTr="00654BAF">
        <w:trPr>
          <w:cantSplit/>
        </w:trPr>
        <w:tc>
          <w:tcPr>
            <w:tcW w:w="3685" w:type="dxa"/>
          </w:tcPr>
          <w:p w14:paraId="1F17F542" w14:textId="77777777" w:rsidR="0020279B" w:rsidRPr="00947518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กิจการที่เกี่ยวข้องกัน</w:t>
            </w:r>
          </w:p>
        </w:tc>
        <w:tc>
          <w:tcPr>
            <w:tcW w:w="1247" w:type="dxa"/>
          </w:tcPr>
          <w:p w14:paraId="7528B0E0" w14:textId="3FAB4F33" w:rsidR="0020279B" w:rsidRPr="00F92EA8" w:rsidRDefault="00264270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3,187</w:t>
            </w:r>
          </w:p>
        </w:tc>
        <w:tc>
          <w:tcPr>
            <w:tcW w:w="284" w:type="dxa"/>
          </w:tcPr>
          <w:p w14:paraId="351681A7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3B78BC4F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3,519</w:t>
            </w:r>
          </w:p>
        </w:tc>
        <w:tc>
          <w:tcPr>
            <w:tcW w:w="283" w:type="dxa"/>
          </w:tcPr>
          <w:p w14:paraId="21DCF7F8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3521B3B2" w14:textId="1F068EB4" w:rsidR="0020279B" w:rsidRPr="00772FEC" w:rsidRDefault="0087363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34,164</w:t>
            </w:r>
          </w:p>
        </w:tc>
        <w:tc>
          <w:tcPr>
            <w:tcW w:w="284" w:type="dxa"/>
          </w:tcPr>
          <w:p w14:paraId="68F77BE5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7958DDEC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29,264</w:t>
            </w:r>
          </w:p>
        </w:tc>
      </w:tr>
      <w:tr w:rsidR="0020279B" w:rsidRPr="00E24209" w14:paraId="431BB07E" w14:textId="77777777" w:rsidTr="00D872A5">
        <w:trPr>
          <w:cantSplit/>
        </w:trPr>
        <w:tc>
          <w:tcPr>
            <w:tcW w:w="3685" w:type="dxa"/>
          </w:tcPr>
          <w:p w14:paraId="6FD5279E" w14:textId="77777777" w:rsidR="0020279B" w:rsidRPr="00947518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 กิจการอื่น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F5DC80A" w14:textId="0EA792FD" w:rsidR="0020279B" w:rsidRPr="00F92EA8" w:rsidRDefault="00264270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377,183</w:t>
            </w:r>
          </w:p>
        </w:tc>
        <w:tc>
          <w:tcPr>
            <w:tcW w:w="284" w:type="dxa"/>
          </w:tcPr>
          <w:p w14:paraId="2BD01A59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98FA5B1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330,083</w:t>
            </w:r>
          </w:p>
        </w:tc>
        <w:tc>
          <w:tcPr>
            <w:tcW w:w="283" w:type="dxa"/>
          </w:tcPr>
          <w:p w14:paraId="46D45D94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C16CE48" w14:textId="19155E1C" w:rsidR="0020279B" w:rsidRPr="00772FEC" w:rsidRDefault="0087363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253,858</w:t>
            </w:r>
          </w:p>
        </w:tc>
        <w:tc>
          <w:tcPr>
            <w:tcW w:w="284" w:type="dxa"/>
          </w:tcPr>
          <w:p w14:paraId="71F47FFD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4BDEF2F6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212,340</w:t>
            </w:r>
          </w:p>
        </w:tc>
      </w:tr>
      <w:tr w:rsidR="0020279B" w:rsidRPr="00E24209" w14:paraId="113940C1" w14:textId="77777777" w:rsidTr="00D872A5">
        <w:trPr>
          <w:cantSplit/>
        </w:trPr>
        <w:tc>
          <w:tcPr>
            <w:tcW w:w="3685" w:type="dxa"/>
          </w:tcPr>
          <w:p w14:paraId="184EA58C" w14:textId="77777777" w:rsidR="0020279B" w:rsidRPr="00947518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C31A22F" w14:textId="2D03C7A6" w:rsidR="0020279B" w:rsidRPr="00F92EA8" w:rsidRDefault="00264270" w:rsidP="00DD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380,370</w:t>
            </w:r>
          </w:p>
        </w:tc>
        <w:tc>
          <w:tcPr>
            <w:tcW w:w="284" w:type="dxa"/>
          </w:tcPr>
          <w:p w14:paraId="3727B300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90ADD3F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333,602</w:t>
            </w:r>
          </w:p>
        </w:tc>
        <w:tc>
          <w:tcPr>
            <w:tcW w:w="283" w:type="dxa"/>
          </w:tcPr>
          <w:p w14:paraId="00D66FFD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3D92F5EE" w14:textId="23013CE3" w:rsidR="0020279B" w:rsidRPr="00772FEC" w:rsidRDefault="00873631" w:rsidP="00202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288,022</w:t>
            </w:r>
          </w:p>
        </w:tc>
        <w:tc>
          <w:tcPr>
            <w:tcW w:w="284" w:type="dxa"/>
          </w:tcPr>
          <w:p w14:paraId="49F18E11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52E408FA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241,604</w:t>
            </w:r>
          </w:p>
        </w:tc>
      </w:tr>
      <w:tr w:rsidR="0020279B" w:rsidRPr="00E24209" w14:paraId="40709A9D" w14:textId="77777777" w:rsidTr="00D872A5">
        <w:trPr>
          <w:cantSplit/>
        </w:trPr>
        <w:tc>
          <w:tcPr>
            <w:tcW w:w="3685" w:type="dxa"/>
          </w:tcPr>
          <w:p w14:paraId="5C75EF19" w14:textId="77777777" w:rsidR="0020279B" w:rsidRPr="00BB7BB5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7B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3627AC2" w14:textId="77777777" w:rsidR="0020279B" w:rsidRPr="00F92EA8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40C34CC" w14:textId="77777777" w:rsidR="0020279B" w:rsidRPr="00F0151D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3526B86" w14:textId="77777777" w:rsidR="0020279B" w:rsidRPr="005B1188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BF3BF5B" w14:textId="77777777" w:rsidR="0020279B" w:rsidRPr="00F0151D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100F16E" w14:textId="77777777" w:rsidR="0020279B" w:rsidRPr="00772FEC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7C3AEDF6" w14:textId="77777777" w:rsidR="0020279B" w:rsidRPr="00F0151D" w:rsidRDefault="0020279B" w:rsidP="00ED11C1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BC7F0DF" w14:textId="77777777" w:rsidR="0020279B" w:rsidRPr="005B1188" w:rsidRDefault="0020279B" w:rsidP="00ED1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0279B" w:rsidRPr="00E24209" w14:paraId="050AF57A" w14:textId="77777777" w:rsidTr="00654BAF">
        <w:trPr>
          <w:cantSplit/>
        </w:trPr>
        <w:tc>
          <w:tcPr>
            <w:tcW w:w="3685" w:type="dxa"/>
          </w:tcPr>
          <w:p w14:paraId="3AE85FC3" w14:textId="77777777" w:rsidR="0020279B" w:rsidRPr="00202D2D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เจ้าหนี้อื่น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202D2D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247" w:type="dxa"/>
          </w:tcPr>
          <w:p w14:paraId="7FAE96CD" w14:textId="08E71EA0" w:rsidR="0020279B" w:rsidRPr="00F92EA8" w:rsidRDefault="00264270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8,191</w:t>
            </w:r>
          </w:p>
        </w:tc>
        <w:tc>
          <w:tcPr>
            <w:tcW w:w="284" w:type="dxa"/>
          </w:tcPr>
          <w:p w14:paraId="67DC23F1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035BBCEE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6,886</w:t>
            </w:r>
          </w:p>
        </w:tc>
        <w:tc>
          <w:tcPr>
            <w:tcW w:w="283" w:type="dxa"/>
          </w:tcPr>
          <w:p w14:paraId="716BAAE8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A888C2E" w14:textId="17A25605" w:rsidR="0020279B" w:rsidRPr="000C5ED5" w:rsidRDefault="0087363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C5ED5">
              <w:rPr>
                <w:rFonts w:ascii="Angsana New" w:hAnsi="Angsana New"/>
                <w:bCs/>
                <w:sz w:val="30"/>
                <w:szCs w:val="30"/>
              </w:rPr>
              <w:t>1,569</w:t>
            </w:r>
          </w:p>
        </w:tc>
        <w:tc>
          <w:tcPr>
            <w:tcW w:w="284" w:type="dxa"/>
          </w:tcPr>
          <w:p w14:paraId="73768AF6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5BDFFCC" w14:textId="77777777" w:rsidR="0020279B" w:rsidRPr="00326EFF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326EFF">
              <w:rPr>
                <w:rFonts w:ascii="Angsana New" w:hAnsi="Angsana New"/>
                <w:bCs/>
                <w:sz w:val="30"/>
                <w:szCs w:val="30"/>
              </w:rPr>
              <w:t>1,74</w:t>
            </w:r>
            <w:r w:rsidR="00326EFF" w:rsidRPr="00326EFF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</w:tr>
      <w:tr w:rsidR="0020279B" w:rsidRPr="00E24209" w14:paraId="0B2A57B1" w14:textId="77777777" w:rsidTr="00654BAF">
        <w:trPr>
          <w:cantSplit/>
        </w:trPr>
        <w:tc>
          <w:tcPr>
            <w:tcW w:w="3685" w:type="dxa"/>
          </w:tcPr>
          <w:p w14:paraId="1077FDEC" w14:textId="77777777" w:rsidR="0020279B" w:rsidRPr="00202D2D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เจ้าหนี้อื่น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202D2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2D2D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47" w:type="dxa"/>
          </w:tcPr>
          <w:p w14:paraId="66550DD7" w14:textId="1E593305" w:rsidR="0020279B" w:rsidRPr="00F92EA8" w:rsidRDefault="00264270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37,654</w:t>
            </w:r>
          </w:p>
        </w:tc>
        <w:tc>
          <w:tcPr>
            <w:tcW w:w="284" w:type="dxa"/>
          </w:tcPr>
          <w:p w14:paraId="6800D967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03A13EA1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32,611</w:t>
            </w:r>
          </w:p>
        </w:tc>
        <w:tc>
          <w:tcPr>
            <w:tcW w:w="283" w:type="dxa"/>
          </w:tcPr>
          <w:p w14:paraId="5BEC63C7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6BCB977" w14:textId="331E4342" w:rsidR="0020279B" w:rsidRPr="000C5ED5" w:rsidRDefault="0087363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C5ED5">
              <w:rPr>
                <w:rFonts w:ascii="Angsana New" w:hAnsi="Angsana New"/>
                <w:bCs/>
                <w:sz w:val="30"/>
                <w:szCs w:val="30"/>
              </w:rPr>
              <w:t>25,817</w:t>
            </w:r>
          </w:p>
        </w:tc>
        <w:tc>
          <w:tcPr>
            <w:tcW w:w="284" w:type="dxa"/>
          </w:tcPr>
          <w:p w14:paraId="6123BA7C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2B5FFFD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21,219</w:t>
            </w:r>
          </w:p>
        </w:tc>
      </w:tr>
      <w:tr w:rsidR="0020279B" w:rsidRPr="00E24209" w14:paraId="6183D4BD" w14:textId="77777777" w:rsidTr="00654BAF">
        <w:trPr>
          <w:cantSplit/>
        </w:trPr>
        <w:tc>
          <w:tcPr>
            <w:tcW w:w="3685" w:type="dxa"/>
          </w:tcPr>
          <w:p w14:paraId="7272DF6A" w14:textId="77777777" w:rsidR="0020279B" w:rsidRPr="00202D2D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เงินมัดจำรับล่วงหน้า</w:t>
            </w:r>
          </w:p>
        </w:tc>
        <w:tc>
          <w:tcPr>
            <w:tcW w:w="1247" w:type="dxa"/>
          </w:tcPr>
          <w:p w14:paraId="3BF1D59A" w14:textId="59AF2293" w:rsidR="0020279B" w:rsidRPr="00F92EA8" w:rsidRDefault="00264270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48,114</w:t>
            </w:r>
          </w:p>
        </w:tc>
        <w:tc>
          <w:tcPr>
            <w:tcW w:w="284" w:type="dxa"/>
          </w:tcPr>
          <w:p w14:paraId="479C4498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51005847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39,145</w:t>
            </w:r>
          </w:p>
        </w:tc>
        <w:tc>
          <w:tcPr>
            <w:tcW w:w="283" w:type="dxa"/>
          </w:tcPr>
          <w:p w14:paraId="15478C90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4E831F2" w14:textId="230ED812" w:rsidR="0020279B" w:rsidRPr="000C5ED5" w:rsidRDefault="0087363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C5ED5">
              <w:rPr>
                <w:rFonts w:ascii="Angsana New" w:hAnsi="Angsana New"/>
                <w:bCs/>
                <w:sz w:val="30"/>
                <w:szCs w:val="30"/>
              </w:rPr>
              <w:t>4</w:t>
            </w:r>
            <w:r w:rsidR="000C5ED5" w:rsidRPr="000C5ED5">
              <w:rPr>
                <w:rFonts w:ascii="Angsana New" w:hAnsi="Angsana New"/>
                <w:bCs/>
                <w:sz w:val="30"/>
                <w:szCs w:val="30"/>
              </w:rPr>
              <w:t>2,539</w:t>
            </w:r>
          </w:p>
        </w:tc>
        <w:tc>
          <w:tcPr>
            <w:tcW w:w="284" w:type="dxa"/>
          </w:tcPr>
          <w:p w14:paraId="0AD1159E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236F5E4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32,084</w:t>
            </w:r>
          </w:p>
        </w:tc>
      </w:tr>
      <w:tr w:rsidR="0020279B" w:rsidRPr="00E24209" w14:paraId="48E30EBB" w14:textId="77777777" w:rsidTr="00654BAF">
        <w:trPr>
          <w:cantSplit/>
        </w:trPr>
        <w:tc>
          <w:tcPr>
            <w:tcW w:w="3685" w:type="dxa"/>
          </w:tcPr>
          <w:p w14:paraId="1985373F" w14:textId="77777777" w:rsidR="0020279B" w:rsidRPr="00202D2D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ค่าใช้จ่ายค้างจ่าย</w:t>
            </w:r>
          </w:p>
        </w:tc>
        <w:tc>
          <w:tcPr>
            <w:tcW w:w="1247" w:type="dxa"/>
          </w:tcPr>
          <w:p w14:paraId="26A52489" w14:textId="2BF27E36" w:rsidR="0020279B" w:rsidRPr="00F92EA8" w:rsidRDefault="00264270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31,402</w:t>
            </w:r>
          </w:p>
        </w:tc>
        <w:tc>
          <w:tcPr>
            <w:tcW w:w="284" w:type="dxa"/>
          </w:tcPr>
          <w:p w14:paraId="28775B89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</w:tcPr>
          <w:p w14:paraId="05FF605A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40,822</w:t>
            </w:r>
          </w:p>
        </w:tc>
        <w:tc>
          <w:tcPr>
            <w:tcW w:w="283" w:type="dxa"/>
          </w:tcPr>
          <w:p w14:paraId="31201E69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83B6116" w14:textId="75D640A6" w:rsidR="0020279B" w:rsidRPr="00772FEC" w:rsidRDefault="0087363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12,499</w:t>
            </w:r>
          </w:p>
        </w:tc>
        <w:tc>
          <w:tcPr>
            <w:tcW w:w="284" w:type="dxa"/>
          </w:tcPr>
          <w:p w14:paraId="590852A5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F5772FD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16,065</w:t>
            </w:r>
          </w:p>
        </w:tc>
      </w:tr>
      <w:tr w:rsidR="0020279B" w:rsidRPr="00E24209" w14:paraId="20476880" w14:textId="77777777" w:rsidTr="00654BAF">
        <w:trPr>
          <w:cantSplit/>
        </w:trPr>
        <w:tc>
          <w:tcPr>
            <w:tcW w:w="3685" w:type="dxa"/>
          </w:tcPr>
          <w:p w14:paraId="49B8E5F6" w14:textId="77777777" w:rsidR="0020279B" w:rsidRPr="00202D2D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202D2D">
              <w:rPr>
                <w:rFonts w:ascii="Angsana New" w:hAnsi="Angsana New"/>
                <w:sz w:val="30"/>
                <w:szCs w:val="30"/>
                <w:cs/>
              </w:rPr>
              <w:t>-  อื่น ๆ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55AF9E3" w14:textId="312015CB" w:rsidR="0020279B" w:rsidRPr="00F92EA8" w:rsidRDefault="00264270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15,885</w:t>
            </w:r>
          </w:p>
        </w:tc>
        <w:tc>
          <w:tcPr>
            <w:tcW w:w="284" w:type="dxa"/>
          </w:tcPr>
          <w:p w14:paraId="1E316C68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9189DAE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12,</w:t>
            </w:r>
            <w:r>
              <w:rPr>
                <w:rFonts w:ascii="Angsana New" w:hAnsi="Angsana New"/>
                <w:bCs/>
                <w:sz w:val="30"/>
                <w:szCs w:val="30"/>
              </w:rPr>
              <w:t>620</w:t>
            </w:r>
          </w:p>
        </w:tc>
        <w:tc>
          <w:tcPr>
            <w:tcW w:w="283" w:type="dxa"/>
          </w:tcPr>
          <w:p w14:paraId="70661C7C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85FC00E" w14:textId="71BEFA7D" w:rsidR="0020279B" w:rsidRPr="00772FEC" w:rsidRDefault="0087363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12,220</w:t>
            </w:r>
          </w:p>
        </w:tc>
        <w:tc>
          <w:tcPr>
            <w:tcW w:w="284" w:type="dxa"/>
          </w:tcPr>
          <w:p w14:paraId="2C578811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50BC9BF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7,50</w:t>
            </w:r>
            <w:r w:rsidR="00326EFF"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</w:tr>
      <w:tr w:rsidR="0020279B" w:rsidRPr="00E24209" w14:paraId="420E856E" w14:textId="77777777" w:rsidTr="00654BAF">
        <w:trPr>
          <w:cantSplit/>
        </w:trPr>
        <w:tc>
          <w:tcPr>
            <w:tcW w:w="3685" w:type="dxa"/>
          </w:tcPr>
          <w:p w14:paraId="6E80AE3E" w14:textId="77777777" w:rsidR="0020279B" w:rsidRPr="00947518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59A9861F" w14:textId="18F3F8F2" w:rsidR="0020279B" w:rsidRPr="00F92EA8" w:rsidRDefault="00264270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141,246</w:t>
            </w:r>
          </w:p>
        </w:tc>
        <w:tc>
          <w:tcPr>
            <w:tcW w:w="284" w:type="dxa"/>
          </w:tcPr>
          <w:p w14:paraId="578B2801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08A98EA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13</w:t>
            </w:r>
            <w:r>
              <w:rPr>
                <w:rFonts w:ascii="Angsana New" w:hAnsi="Angsana New"/>
                <w:bCs/>
                <w:sz w:val="30"/>
                <w:szCs w:val="30"/>
              </w:rPr>
              <w:t>2,084</w:t>
            </w:r>
          </w:p>
        </w:tc>
        <w:tc>
          <w:tcPr>
            <w:tcW w:w="283" w:type="dxa"/>
          </w:tcPr>
          <w:p w14:paraId="301907B9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B4A1F52" w14:textId="3BF60A57" w:rsidR="0020279B" w:rsidRPr="00772FEC" w:rsidRDefault="0087363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94,644</w:t>
            </w:r>
          </w:p>
        </w:tc>
        <w:tc>
          <w:tcPr>
            <w:tcW w:w="284" w:type="dxa"/>
          </w:tcPr>
          <w:p w14:paraId="75A061D4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4D60870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78,616</w:t>
            </w:r>
          </w:p>
        </w:tc>
      </w:tr>
      <w:tr w:rsidR="0020279B" w:rsidRPr="00E24209" w14:paraId="7322D043" w14:textId="77777777" w:rsidTr="00540F2F">
        <w:trPr>
          <w:cantSplit/>
        </w:trPr>
        <w:tc>
          <w:tcPr>
            <w:tcW w:w="3685" w:type="dxa"/>
          </w:tcPr>
          <w:p w14:paraId="4221B782" w14:textId="77777777" w:rsidR="0020279B" w:rsidRPr="00947518" w:rsidRDefault="0020279B" w:rsidP="00BB7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 w:rsidRPr="0094751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289DB4F" w14:textId="668D9A47" w:rsidR="0020279B" w:rsidRPr="00F92EA8" w:rsidRDefault="00264270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521,616</w:t>
            </w:r>
          </w:p>
        </w:tc>
        <w:tc>
          <w:tcPr>
            <w:tcW w:w="284" w:type="dxa"/>
          </w:tcPr>
          <w:p w14:paraId="1DAF1A73" w14:textId="77777777" w:rsidR="0020279B" w:rsidRPr="00F0151D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619682D2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465,</w:t>
            </w:r>
            <w:r>
              <w:rPr>
                <w:rFonts w:ascii="Angsana New" w:hAnsi="Angsana New"/>
                <w:bCs/>
                <w:sz w:val="30"/>
                <w:szCs w:val="30"/>
              </w:rPr>
              <w:t>686</w:t>
            </w:r>
          </w:p>
        </w:tc>
        <w:tc>
          <w:tcPr>
            <w:tcW w:w="283" w:type="dxa"/>
          </w:tcPr>
          <w:p w14:paraId="66259258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A6C34ED" w14:textId="2EC098FD" w:rsidR="0020279B" w:rsidRPr="00772FEC" w:rsidRDefault="00873631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382,666</w:t>
            </w:r>
          </w:p>
        </w:tc>
        <w:tc>
          <w:tcPr>
            <w:tcW w:w="284" w:type="dxa"/>
          </w:tcPr>
          <w:p w14:paraId="343744B6" w14:textId="77777777" w:rsidR="0020279B" w:rsidRPr="00DF2164" w:rsidRDefault="0020279B" w:rsidP="00AF55BC">
            <w:pPr>
              <w:pStyle w:val="a1"/>
              <w:tabs>
                <w:tab w:val="left" w:pos="0"/>
                <w:tab w:val="decimal" w:pos="792"/>
              </w:tabs>
              <w:spacing w:line="240" w:lineRule="atLeast"/>
              <w:ind w:right="-36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4753C113" w14:textId="77777777" w:rsidR="0020279B" w:rsidRPr="005B1188" w:rsidRDefault="0020279B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136D72">
              <w:rPr>
                <w:rFonts w:ascii="Angsana New" w:hAnsi="Angsana New"/>
                <w:bCs/>
                <w:sz w:val="30"/>
                <w:szCs w:val="30"/>
              </w:rPr>
              <w:t>320,220</w:t>
            </w:r>
          </w:p>
        </w:tc>
      </w:tr>
    </w:tbl>
    <w:p w14:paraId="00DACB9B" w14:textId="77777777" w:rsidR="00AF55BC" w:rsidRDefault="00AF55B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3C7B9D" w14:textId="7F713EB6" w:rsidR="00BD7B94" w:rsidRDefault="00BD7B94" w:rsidP="00BD7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12</w:t>
      </w:r>
      <w:r w:rsidRPr="003B4B67">
        <w:rPr>
          <w:rFonts w:ascii="Angsana New" w:hAnsi="Angsana New"/>
          <w:b/>
          <w:bCs/>
          <w:sz w:val="30"/>
          <w:szCs w:val="30"/>
        </w:rPr>
        <w:t>.</w:t>
      </w:r>
      <w:r w:rsidRPr="003B4B67">
        <w:rPr>
          <w:rFonts w:ascii="Angsana New" w:hAnsi="Angsana New"/>
          <w:b/>
          <w:bCs/>
          <w:sz w:val="30"/>
          <w:szCs w:val="30"/>
        </w:rPr>
        <w:tab/>
      </w:r>
      <w:r w:rsidR="00B733A6">
        <w:rPr>
          <w:rFonts w:ascii="Angsana New" w:hAnsi="Angsana New" w:hint="cs"/>
          <w:b/>
          <w:bCs/>
          <w:sz w:val="30"/>
          <w:szCs w:val="30"/>
          <w:cs/>
        </w:rPr>
        <w:t>เงินปันผลจ่าย</w:t>
      </w:r>
    </w:p>
    <w:p w14:paraId="2E72A3B9" w14:textId="77777777" w:rsidR="00974E62" w:rsidRDefault="00974E6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034D7B" w14:textId="7B4EF99D" w:rsidR="00B415F4" w:rsidRPr="00F96FBF" w:rsidRDefault="00B415F4" w:rsidP="00B41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96FBF">
        <w:rPr>
          <w:rFonts w:ascii="Angsana New" w:hAnsi="Angsana New"/>
          <w:sz w:val="30"/>
          <w:szCs w:val="30"/>
          <w:cs/>
        </w:rPr>
        <w:t xml:space="preserve">ในที่ประชุมสามัญผู้ถือหุ้นประจำปี </w:t>
      </w:r>
      <w:r w:rsidRPr="00F96FBF">
        <w:rPr>
          <w:rFonts w:ascii="Angsana New" w:hAnsi="Angsana New"/>
          <w:sz w:val="30"/>
          <w:szCs w:val="30"/>
        </w:rPr>
        <w:t>2567</w:t>
      </w:r>
      <w:r w:rsidRPr="00F96FBF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F96FBF">
        <w:rPr>
          <w:rFonts w:ascii="Angsana New" w:hAnsi="Angsana New"/>
          <w:sz w:val="30"/>
          <w:szCs w:val="30"/>
        </w:rPr>
        <w:t>29</w:t>
      </w:r>
      <w:r w:rsidRPr="00F96FB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F96FBF">
        <w:rPr>
          <w:rFonts w:ascii="Angsana New" w:hAnsi="Angsana New"/>
          <w:sz w:val="30"/>
          <w:szCs w:val="30"/>
        </w:rPr>
        <w:t>2567</w:t>
      </w:r>
      <w:r w:rsidRPr="00F96FBF">
        <w:rPr>
          <w:rFonts w:ascii="Angsana New" w:hAnsi="Angsana New" w:hint="cs"/>
          <w:sz w:val="30"/>
          <w:szCs w:val="30"/>
          <w:cs/>
        </w:rPr>
        <w:t xml:space="preserve"> ผู้ถือหุ้นได้มีมติอนุมัติจ่ายเงินปันผลประจำปี </w:t>
      </w:r>
      <w:r w:rsidRPr="00F96FBF">
        <w:rPr>
          <w:rFonts w:ascii="Angsana New" w:hAnsi="Angsana New"/>
          <w:sz w:val="30"/>
          <w:szCs w:val="30"/>
        </w:rPr>
        <w:t xml:space="preserve">2566 </w:t>
      </w:r>
      <w:r w:rsidRPr="00F96FBF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Pr="00F96FBF">
        <w:rPr>
          <w:rFonts w:ascii="Angsana New" w:hAnsi="Angsana New"/>
          <w:sz w:val="30"/>
          <w:szCs w:val="30"/>
        </w:rPr>
        <w:t>0.01</w:t>
      </w:r>
      <w:r w:rsidRPr="00F96FBF">
        <w:rPr>
          <w:rFonts w:ascii="Angsana New" w:hAnsi="Angsana New" w:hint="cs"/>
          <w:sz w:val="30"/>
          <w:szCs w:val="30"/>
          <w:cs/>
        </w:rPr>
        <w:t xml:space="preserve"> บาท</w:t>
      </w:r>
      <w:r w:rsidR="0049578F" w:rsidRPr="00F96FBF">
        <w:rPr>
          <w:rFonts w:ascii="Angsana New" w:hAnsi="Angsana New" w:hint="cs"/>
          <w:sz w:val="30"/>
          <w:szCs w:val="30"/>
          <w:cs/>
        </w:rPr>
        <w:t>เ</w:t>
      </w:r>
      <w:r w:rsidRPr="00F96FBF">
        <w:rPr>
          <w:rFonts w:ascii="Angsana New" w:hAnsi="Angsana New" w:hint="cs"/>
          <w:sz w:val="30"/>
          <w:szCs w:val="30"/>
          <w:cs/>
        </w:rPr>
        <w:t xml:space="preserve">ป็นจำนวนเงินรวม </w:t>
      </w:r>
      <w:r w:rsidRPr="00F96FBF">
        <w:rPr>
          <w:rFonts w:ascii="Angsana New" w:hAnsi="Angsana New"/>
          <w:sz w:val="30"/>
          <w:szCs w:val="30"/>
        </w:rPr>
        <w:t xml:space="preserve">27,679,398.81 </w:t>
      </w:r>
      <w:r w:rsidRPr="00F96FBF">
        <w:rPr>
          <w:rFonts w:ascii="Angsana New" w:hAnsi="Angsana New" w:hint="cs"/>
          <w:sz w:val="30"/>
          <w:szCs w:val="30"/>
          <w:cs/>
        </w:rPr>
        <w:t>บาท โดยจ่ายเงินปันผลให้แก่ผู้ถือหุ้นในวันที่</w:t>
      </w:r>
      <w:r w:rsidRPr="00F96FBF">
        <w:rPr>
          <w:rFonts w:ascii="Angsana New" w:hAnsi="Angsana New"/>
          <w:sz w:val="30"/>
          <w:szCs w:val="30"/>
        </w:rPr>
        <w:t xml:space="preserve"> 29</w:t>
      </w:r>
      <w:r w:rsidRPr="00F96FBF">
        <w:rPr>
          <w:rFonts w:ascii="Angsana New" w:hAnsi="Angsana New" w:hint="cs"/>
          <w:sz w:val="30"/>
          <w:szCs w:val="30"/>
          <w:cs/>
        </w:rPr>
        <w:t xml:space="preserve"> พฤษภาคม </w:t>
      </w:r>
      <w:r w:rsidRPr="00F96FBF">
        <w:rPr>
          <w:rFonts w:ascii="Angsana New" w:hAnsi="Angsana New"/>
          <w:sz w:val="30"/>
          <w:szCs w:val="30"/>
        </w:rPr>
        <w:t>2567</w:t>
      </w:r>
    </w:p>
    <w:p w14:paraId="7A1B22D9" w14:textId="77777777" w:rsidR="00B415F4" w:rsidRPr="00F96FBF" w:rsidRDefault="00B415F4" w:rsidP="00B7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2E4FEA" w14:textId="3791F84E" w:rsidR="00BD7B94" w:rsidRPr="00B733A6" w:rsidRDefault="00BD7B94" w:rsidP="00B73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96FBF">
        <w:rPr>
          <w:rFonts w:ascii="Angsana New" w:hAnsi="Angsana New"/>
          <w:sz w:val="30"/>
          <w:szCs w:val="30"/>
          <w:cs/>
        </w:rPr>
        <w:t>ในที่ประชุม</w:t>
      </w:r>
      <w:r w:rsidRPr="00F96FBF"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</w:t>
      </w:r>
      <w:r w:rsidRPr="00F96FBF">
        <w:rPr>
          <w:rFonts w:ascii="Angsana New" w:hAnsi="Angsana New" w:hint="cs"/>
          <w:sz w:val="30"/>
          <w:szCs w:val="30"/>
        </w:rPr>
        <w:t>256</w:t>
      </w:r>
      <w:r w:rsidRPr="00F96FBF">
        <w:rPr>
          <w:rFonts w:ascii="Angsana New" w:hAnsi="Angsana New"/>
          <w:sz w:val="30"/>
          <w:szCs w:val="30"/>
        </w:rPr>
        <w:t>8</w:t>
      </w:r>
      <w:r w:rsidRPr="00F96FBF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F96FBF">
        <w:rPr>
          <w:rFonts w:ascii="Angsana New" w:hAnsi="Angsana New"/>
          <w:sz w:val="30"/>
          <w:szCs w:val="30"/>
        </w:rPr>
        <w:t>28</w:t>
      </w:r>
      <w:r w:rsidRPr="00F96FBF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F96FBF">
        <w:rPr>
          <w:rFonts w:ascii="Angsana New" w:hAnsi="Angsana New"/>
          <w:sz w:val="30"/>
          <w:szCs w:val="30"/>
        </w:rPr>
        <w:t>2568</w:t>
      </w:r>
      <w:r w:rsidRPr="00F96FBF">
        <w:rPr>
          <w:rFonts w:ascii="Angsana New" w:hAnsi="Angsana New"/>
          <w:sz w:val="30"/>
          <w:szCs w:val="30"/>
          <w:cs/>
        </w:rPr>
        <w:t xml:space="preserve"> </w:t>
      </w:r>
      <w:r w:rsidRPr="00F96FBF">
        <w:rPr>
          <w:rFonts w:ascii="Angsana New" w:hAnsi="Angsana New" w:hint="cs"/>
          <w:sz w:val="30"/>
          <w:szCs w:val="30"/>
          <w:cs/>
        </w:rPr>
        <w:t>ผู้ถือหุ้น</w:t>
      </w:r>
      <w:r w:rsidRPr="00F96FBF">
        <w:rPr>
          <w:rFonts w:ascii="Angsana New" w:hAnsi="Angsana New"/>
          <w:sz w:val="30"/>
          <w:szCs w:val="30"/>
          <w:cs/>
        </w:rPr>
        <w:t>ได้</w:t>
      </w:r>
      <w:r w:rsidRPr="00F96FBF">
        <w:rPr>
          <w:rFonts w:ascii="Angsana New" w:hAnsi="Angsana New" w:hint="cs"/>
          <w:sz w:val="30"/>
          <w:szCs w:val="30"/>
          <w:cs/>
        </w:rPr>
        <w:t>มีมติอนุมัติ</w:t>
      </w:r>
      <w:r w:rsidRPr="00F96FBF">
        <w:rPr>
          <w:rFonts w:ascii="Angsana New" w:hAnsi="Angsana New"/>
          <w:sz w:val="30"/>
          <w:szCs w:val="30"/>
          <w:cs/>
        </w:rPr>
        <w:t xml:space="preserve">จ่ายเงินปันผลประจำปี </w:t>
      </w:r>
      <w:r w:rsidRPr="00F96FBF">
        <w:rPr>
          <w:rFonts w:ascii="Angsana New" w:hAnsi="Angsana New"/>
          <w:sz w:val="30"/>
          <w:szCs w:val="30"/>
        </w:rPr>
        <w:t>2567</w:t>
      </w:r>
      <w:r w:rsidRPr="00F96FBF">
        <w:rPr>
          <w:rFonts w:ascii="Angsana New" w:hAnsi="Angsana New"/>
          <w:sz w:val="30"/>
          <w:szCs w:val="30"/>
          <w:cs/>
        </w:rPr>
        <w:t xml:space="preserve"> ในอัตรา</w:t>
      </w:r>
      <w:r w:rsidRPr="00F96FBF">
        <w:rPr>
          <w:rFonts w:ascii="Angsana New" w:hAnsi="Angsana New" w:hint="cs"/>
          <w:sz w:val="30"/>
          <w:szCs w:val="30"/>
          <w:cs/>
        </w:rPr>
        <w:t>หุ้นละ</w:t>
      </w:r>
      <w:r w:rsidRPr="00F96FBF">
        <w:rPr>
          <w:rFonts w:ascii="Angsana New" w:hAnsi="Angsana New"/>
          <w:sz w:val="30"/>
          <w:szCs w:val="30"/>
          <w:cs/>
        </w:rPr>
        <w:t xml:space="preserve"> </w:t>
      </w:r>
      <w:r w:rsidRPr="00F96FBF">
        <w:rPr>
          <w:rFonts w:ascii="Angsana New" w:hAnsi="Angsana New"/>
          <w:sz w:val="30"/>
          <w:szCs w:val="30"/>
        </w:rPr>
        <w:t>0</w:t>
      </w:r>
      <w:r w:rsidRPr="00F96FBF">
        <w:rPr>
          <w:rFonts w:ascii="Angsana New" w:hAnsi="Angsana New"/>
          <w:sz w:val="30"/>
          <w:szCs w:val="30"/>
          <w:cs/>
        </w:rPr>
        <w:t>.</w:t>
      </w:r>
      <w:r w:rsidRPr="00F96FBF">
        <w:rPr>
          <w:rFonts w:ascii="Angsana New" w:hAnsi="Angsana New" w:hint="cs"/>
          <w:sz w:val="30"/>
          <w:szCs w:val="30"/>
        </w:rPr>
        <w:t>0</w:t>
      </w:r>
      <w:r w:rsidRPr="00F96FBF">
        <w:rPr>
          <w:rFonts w:ascii="Angsana New" w:hAnsi="Angsana New"/>
          <w:sz w:val="30"/>
          <w:szCs w:val="30"/>
        </w:rPr>
        <w:t>1</w:t>
      </w:r>
      <w:r w:rsidRPr="00F96FBF">
        <w:rPr>
          <w:rFonts w:ascii="Angsana New" w:hAnsi="Angsana New" w:hint="cs"/>
          <w:sz w:val="30"/>
          <w:szCs w:val="30"/>
          <w:cs/>
        </w:rPr>
        <w:t xml:space="preserve"> </w:t>
      </w:r>
      <w:r w:rsidRPr="00F96FBF">
        <w:rPr>
          <w:rFonts w:ascii="Angsana New" w:hAnsi="Angsana New"/>
          <w:sz w:val="30"/>
          <w:szCs w:val="30"/>
          <w:cs/>
        </w:rPr>
        <w:t xml:space="preserve">บาทเป็นจำนวนเงินรวม </w:t>
      </w:r>
      <w:r w:rsidRPr="00F96FBF">
        <w:rPr>
          <w:rFonts w:ascii="Angsana New" w:hAnsi="Angsana New"/>
          <w:sz w:val="30"/>
          <w:szCs w:val="30"/>
        </w:rPr>
        <w:t>27</w:t>
      </w:r>
      <w:r w:rsidR="009856EB">
        <w:rPr>
          <w:rFonts w:ascii="Angsana New" w:hAnsi="Angsana New"/>
          <w:sz w:val="30"/>
          <w:szCs w:val="30"/>
        </w:rPr>
        <w:t>,679,398.81</w:t>
      </w:r>
      <w:r w:rsidRPr="00F96FBF">
        <w:rPr>
          <w:rFonts w:ascii="Angsana New" w:hAnsi="Angsana New" w:hint="cs"/>
          <w:sz w:val="30"/>
          <w:szCs w:val="30"/>
          <w:cs/>
        </w:rPr>
        <w:t xml:space="preserve"> </w:t>
      </w:r>
      <w:r w:rsidRPr="00F96FBF">
        <w:rPr>
          <w:rFonts w:ascii="Angsana New" w:hAnsi="Angsana New"/>
          <w:sz w:val="30"/>
          <w:szCs w:val="30"/>
          <w:cs/>
        </w:rPr>
        <w:t>บาท</w:t>
      </w:r>
      <w:r w:rsidR="00B6327B" w:rsidRPr="00F96FBF">
        <w:rPr>
          <w:rFonts w:ascii="Angsana New" w:hAnsi="Angsana New" w:hint="cs"/>
          <w:sz w:val="30"/>
          <w:szCs w:val="30"/>
          <w:cs/>
        </w:rPr>
        <w:t xml:space="preserve"> </w:t>
      </w:r>
      <w:r w:rsidRPr="00F96FBF">
        <w:rPr>
          <w:rFonts w:ascii="Angsana New" w:hAnsi="Angsana New" w:hint="cs"/>
          <w:sz w:val="30"/>
          <w:szCs w:val="30"/>
          <w:cs/>
        </w:rPr>
        <w:t>โดยจ่ายเงินปันผล</w:t>
      </w:r>
      <w:r w:rsidRPr="00F96FBF">
        <w:rPr>
          <w:rFonts w:ascii="Angsana New" w:hAnsi="Angsana New"/>
          <w:sz w:val="30"/>
          <w:szCs w:val="30"/>
          <w:cs/>
        </w:rPr>
        <w:t>ให้</w:t>
      </w:r>
      <w:r w:rsidRPr="00F96FBF">
        <w:rPr>
          <w:rFonts w:ascii="Angsana New" w:hAnsi="Angsana New" w:hint="cs"/>
          <w:sz w:val="30"/>
          <w:szCs w:val="30"/>
          <w:cs/>
        </w:rPr>
        <w:t>แก่</w:t>
      </w:r>
      <w:r w:rsidRPr="00F96FBF">
        <w:rPr>
          <w:rFonts w:ascii="Angsana New" w:hAnsi="Angsana New"/>
          <w:sz w:val="30"/>
          <w:szCs w:val="30"/>
          <w:cs/>
        </w:rPr>
        <w:t>ผู้ถือหุ้นในวันที่</w:t>
      </w:r>
      <w:r w:rsidRPr="00F96FBF">
        <w:rPr>
          <w:rFonts w:ascii="Angsana New" w:hAnsi="Angsana New" w:hint="cs"/>
          <w:sz w:val="30"/>
          <w:szCs w:val="30"/>
          <w:cs/>
        </w:rPr>
        <w:t xml:space="preserve"> </w:t>
      </w:r>
      <w:r w:rsidRPr="00F96FBF">
        <w:rPr>
          <w:rFonts w:ascii="Angsana New" w:hAnsi="Angsana New"/>
          <w:sz w:val="30"/>
          <w:szCs w:val="30"/>
        </w:rPr>
        <w:t>28</w:t>
      </w:r>
      <w:r w:rsidRPr="00F96FBF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F96FBF">
        <w:rPr>
          <w:rFonts w:ascii="Angsana New" w:hAnsi="Angsana New"/>
          <w:sz w:val="30"/>
          <w:szCs w:val="30"/>
        </w:rPr>
        <w:t>2568</w:t>
      </w:r>
      <w:r w:rsidR="00540F2F">
        <w:rPr>
          <w:rFonts w:ascii="Angsana New" w:hAnsi="Angsana New"/>
          <w:sz w:val="30"/>
          <w:szCs w:val="30"/>
          <w:cs/>
        </w:rPr>
        <w:br/>
      </w:r>
      <w:r w:rsidR="00540F2F">
        <w:rPr>
          <w:rFonts w:ascii="Angsana New" w:hAnsi="Angsana New"/>
          <w:sz w:val="30"/>
          <w:szCs w:val="30"/>
          <w:cs/>
        </w:rPr>
        <w:br/>
      </w:r>
      <w:r w:rsidR="00540F2F">
        <w:rPr>
          <w:rFonts w:ascii="Angsana New" w:hAnsi="Angsana New"/>
          <w:sz w:val="30"/>
          <w:szCs w:val="30"/>
          <w:cs/>
        </w:rPr>
        <w:br/>
      </w:r>
      <w:r w:rsidR="00540F2F">
        <w:rPr>
          <w:rFonts w:ascii="Angsana New" w:hAnsi="Angsana New"/>
          <w:sz w:val="30"/>
          <w:szCs w:val="30"/>
          <w:cs/>
        </w:rPr>
        <w:br/>
      </w:r>
      <w:r w:rsidR="00540F2F">
        <w:rPr>
          <w:rFonts w:ascii="Angsana New" w:hAnsi="Angsana New"/>
          <w:sz w:val="30"/>
          <w:szCs w:val="30"/>
          <w:cs/>
        </w:rPr>
        <w:br/>
      </w:r>
      <w:r w:rsidR="00540F2F">
        <w:rPr>
          <w:rFonts w:ascii="Angsana New" w:hAnsi="Angsana New"/>
          <w:sz w:val="30"/>
          <w:szCs w:val="30"/>
          <w:cs/>
        </w:rPr>
        <w:br/>
      </w:r>
    </w:p>
    <w:p w14:paraId="35AA94E0" w14:textId="08A25687" w:rsidR="006F6E5C" w:rsidRDefault="004B092B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3</w:t>
      </w:r>
      <w:r w:rsidR="006F6E5C" w:rsidRPr="003B4B67">
        <w:rPr>
          <w:rFonts w:ascii="Angsana New" w:hAnsi="Angsana New"/>
          <w:b/>
          <w:bCs/>
          <w:sz w:val="30"/>
          <w:szCs w:val="30"/>
        </w:rPr>
        <w:t>.</w:t>
      </w:r>
      <w:r w:rsidR="006F6E5C" w:rsidRPr="003B4B67">
        <w:rPr>
          <w:rFonts w:ascii="Angsana New" w:hAnsi="Angsana New"/>
          <w:b/>
          <w:bCs/>
          <w:sz w:val="30"/>
          <w:szCs w:val="30"/>
        </w:rPr>
        <w:tab/>
      </w:r>
      <w:r w:rsidR="00487C8F">
        <w:rPr>
          <w:rFonts w:ascii="Angsana New" w:hAnsi="Angsana New" w:hint="cs"/>
          <w:b/>
          <w:bCs/>
          <w:sz w:val="30"/>
          <w:szCs w:val="30"/>
          <w:cs/>
        </w:rPr>
        <w:t>สินทรัพย์/หนี้สินภาษีเงินได้รอการตัดบัญชีและ</w:t>
      </w:r>
      <w:r w:rsidR="006F6E5C" w:rsidRPr="00C13E8A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6C1E338F" w14:textId="77777777" w:rsidR="00673549" w:rsidRPr="00673549" w:rsidRDefault="00673549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5DACDB26" w14:textId="2809B119" w:rsidR="00487C8F" w:rsidRDefault="00487C8F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 w:rsidRPr="00E64ADE">
        <w:rPr>
          <w:rFonts w:ascii="Angsana New" w:hAnsi="Angsana New"/>
          <w:sz w:val="30"/>
          <w:szCs w:val="30"/>
          <w:cs/>
        </w:rPr>
        <w:t>สินทรัพย์</w:t>
      </w:r>
      <w:r w:rsidRPr="00E64ADE">
        <w:rPr>
          <w:rFonts w:ascii="Angsana New" w:hAnsi="Angsana New" w:hint="cs"/>
          <w:sz w:val="30"/>
          <w:szCs w:val="30"/>
          <w:cs/>
        </w:rPr>
        <w:t>และหนี้สิน</w:t>
      </w:r>
      <w:r w:rsidRPr="00E64ADE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E64ADE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F840FA">
        <w:rPr>
          <w:rFonts w:ascii="Angsana New" w:hAnsi="Angsana New"/>
          <w:sz w:val="30"/>
          <w:szCs w:val="30"/>
        </w:rPr>
        <w:t xml:space="preserve">30 </w:t>
      </w:r>
      <w:r w:rsidR="00A939AA">
        <w:rPr>
          <w:rFonts w:ascii="Angsana New" w:hAnsi="Angsana New" w:hint="cs"/>
          <w:sz w:val="30"/>
          <w:szCs w:val="30"/>
          <w:cs/>
        </w:rPr>
        <w:t>กันย</w:t>
      </w:r>
      <w:r w:rsidR="00F840FA">
        <w:rPr>
          <w:rFonts w:ascii="Angsana New" w:hAnsi="Angsana New" w:hint="cs"/>
          <w:sz w:val="30"/>
          <w:szCs w:val="30"/>
          <w:cs/>
        </w:rPr>
        <w:t>ายน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="00F840FA">
        <w:rPr>
          <w:rFonts w:ascii="Angsana New" w:hAnsi="Angsana New"/>
          <w:sz w:val="30"/>
          <w:szCs w:val="30"/>
        </w:rPr>
        <w:t>2568</w:t>
      </w:r>
      <w:r w:rsidRPr="00E64ADE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Pr="00E64ADE">
        <w:rPr>
          <w:rFonts w:ascii="Angsana New" w:hAnsi="Angsana New"/>
          <w:sz w:val="30"/>
          <w:szCs w:val="30"/>
        </w:rPr>
        <w:t>31</w:t>
      </w:r>
      <w:r w:rsidRPr="00E64AD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F840FA">
        <w:rPr>
          <w:rFonts w:ascii="Angsana New" w:hAnsi="Angsana New"/>
          <w:sz w:val="30"/>
          <w:szCs w:val="30"/>
        </w:rPr>
        <w:t>2567</w:t>
      </w:r>
      <w:r w:rsidRPr="00E64ADE">
        <w:rPr>
          <w:rFonts w:ascii="Angsana New" w:hAnsi="Angsana New" w:hint="cs"/>
          <w:sz w:val="30"/>
          <w:szCs w:val="30"/>
          <w:cs/>
        </w:rPr>
        <w:t xml:space="preserve"> </w:t>
      </w:r>
      <w:r w:rsidRPr="00E64ADE">
        <w:rPr>
          <w:rFonts w:ascii="Angsana New" w:hAnsi="Angsana New"/>
          <w:sz w:val="30"/>
          <w:szCs w:val="30"/>
          <w:cs/>
        </w:rPr>
        <w:t>ประกอบด้วย</w:t>
      </w:r>
      <w:r w:rsidRPr="002B2CD4">
        <w:rPr>
          <w:rFonts w:ascii="Angsana New" w:hAnsi="Angsana New"/>
          <w:sz w:val="30"/>
          <w:szCs w:val="30"/>
          <w:cs/>
        </w:rPr>
        <w:t>รายการดัง</w:t>
      </w:r>
      <w:r w:rsidRPr="002B2CD4">
        <w:rPr>
          <w:rFonts w:ascii="Angsana New" w:hAnsi="Angsana New" w:hint="cs"/>
          <w:sz w:val="30"/>
          <w:szCs w:val="30"/>
          <w:cs/>
        </w:rPr>
        <w:t>ต่อไป</w:t>
      </w:r>
      <w:r w:rsidRPr="002B2CD4">
        <w:rPr>
          <w:rFonts w:ascii="Angsana New" w:hAnsi="Angsana New"/>
          <w:sz w:val="30"/>
          <w:szCs w:val="30"/>
          <w:cs/>
        </w:rPr>
        <w:t>นี้</w:t>
      </w:r>
    </w:p>
    <w:p w14:paraId="4B6037B7" w14:textId="77777777" w:rsidR="00673549" w:rsidRPr="00673549" w:rsidRDefault="00673549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10"/>
          <w:szCs w:val="10"/>
        </w:rPr>
      </w:pPr>
    </w:p>
    <w:tbl>
      <w:tblPr>
        <w:tblW w:w="9907" w:type="dxa"/>
        <w:tblInd w:w="-1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21"/>
        <w:gridCol w:w="1134"/>
        <w:gridCol w:w="269"/>
        <w:gridCol w:w="1148"/>
        <w:gridCol w:w="283"/>
        <w:gridCol w:w="1135"/>
        <w:gridCol w:w="270"/>
        <w:gridCol w:w="1147"/>
      </w:tblGrid>
      <w:tr w:rsidR="00487C8F" w:rsidRPr="00673549" w14:paraId="15873780" w14:textId="77777777" w:rsidTr="003F2DB4">
        <w:trPr>
          <w:cantSplit/>
        </w:trPr>
        <w:tc>
          <w:tcPr>
            <w:tcW w:w="4521" w:type="dxa"/>
          </w:tcPr>
          <w:p w14:paraId="45464B6F" w14:textId="77777777" w:rsidR="00487C8F" w:rsidRPr="00673549" w:rsidRDefault="00487C8F" w:rsidP="00B50CC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34C8C701" w14:textId="77777777" w:rsidR="00487C8F" w:rsidRPr="00673549" w:rsidRDefault="00487C8F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87C8F" w:rsidRPr="00673549" w14:paraId="73AFBB7A" w14:textId="77777777" w:rsidTr="003F2DB4">
        <w:trPr>
          <w:cantSplit/>
        </w:trPr>
        <w:tc>
          <w:tcPr>
            <w:tcW w:w="4521" w:type="dxa"/>
          </w:tcPr>
          <w:p w14:paraId="7F68DD92" w14:textId="77777777" w:rsidR="00487C8F" w:rsidRPr="00673549" w:rsidRDefault="00487C8F" w:rsidP="00B50CCE">
            <w:pPr>
              <w:tabs>
                <w:tab w:val="clear" w:pos="907"/>
                <w:tab w:val="left" w:pos="900"/>
                <w:tab w:val="left" w:pos="1440"/>
                <w:tab w:val="left" w:pos="2160"/>
              </w:tabs>
              <w:ind w:right="-64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right w:val="nil"/>
            </w:tcBorders>
          </w:tcPr>
          <w:p w14:paraId="75093374" w14:textId="77777777" w:rsidR="00487C8F" w:rsidRPr="00673549" w:rsidRDefault="00487C8F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</w:tcBorders>
          </w:tcPr>
          <w:p w14:paraId="7D07EE6F" w14:textId="77777777" w:rsidR="00487C8F" w:rsidRPr="00673549" w:rsidRDefault="00487C8F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14:paraId="34531DEC" w14:textId="77777777" w:rsidR="00487C8F" w:rsidRPr="00673549" w:rsidRDefault="00487C8F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73549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67354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</w:t>
            </w:r>
          </w:p>
        </w:tc>
      </w:tr>
      <w:tr w:rsidR="00AF55BC" w:rsidRPr="00673549" w14:paraId="0494ADFA" w14:textId="77777777" w:rsidTr="003F2DB4">
        <w:trPr>
          <w:cantSplit/>
        </w:trPr>
        <w:tc>
          <w:tcPr>
            <w:tcW w:w="4521" w:type="dxa"/>
          </w:tcPr>
          <w:p w14:paraId="37B821DF" w14:textId="77777777" w:rsidR="00AF55BC" w:rsidRPr="00673549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DF826E1" w14:textId="5925C266" w:rsidR="00AF55BC" w:rsidRPr="00673549" w:rsidRDefault="00F840FA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939A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="00AF55BC"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5BC"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5B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3F8486D" w14:textId="77777777"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FF4A67" w14:textId="77777777"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tcBorders>
              <w:left w:val="nil"/>
            </w:tcBorders>
          </w:tcPr>
          <w:p w14:paraId="0AD60BDE" w14:textId="77777777" w:rsidR="00AF55BC" w:rsidRPr="00673549" w:rsidRDefault="00AF55BC" w:rsidP="00AF55BC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091EAD6" w14:textId="7A38DDA8" w:rsidR="00AF55BC" w:rsidRPr="00673549" w:rsidRDefault="00F840FA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939AA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ายน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F55BC"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AF55B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EAED83" w14:textId="77777777"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7A65EEE" w14:textId="77777777" w:rsidR="00AF55BC" w:rsidRPr="00673549" w:rsidRDefault="00AF55BC" w:rsidP="00AF5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7354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7354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73549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97A3D" w:rsidRPr="00673549" w14:paraId="19812B81" w14:textId="77777777" w:rsidTr="003F2DB4">
        <w:trPr>
          <w:cantSplit/>
        </w:trPr>
        <w:tc>
          <w:tcPr>
            <w:tcW w:w="4521" w:type="dxa"/>
          </w:tcPr>
          <w:p w14:paraId="56E2F74E" w14:textId="77777777" w:rsidR="00297A3D" w:rsidRPr="000F009F" w:rsidRDefault="00297A3D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F00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</w:tcPr>
          <w:p w14:paraId="5C3660F9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2D33110B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B218BA5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0F6F8B4" w14:textId="77777777" w:rsidR="00297A3D" w:rsidRPr="00673549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4DB00155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30021A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70CD92AF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297A3D" w:rsidRPr="00673549" w14:paraId="2678907B" w14:textId="77777777" w:rsidTr="003F2DB4">
        <w:trPr>
          <w:cantSplit/>
        </w:trPr>
        <w:tc>
          <w:tcPr>
            <w:tcW w:w="4521" w:type="dxa"/>
          </w:tcPr>
          <w:p w14:paraId="0B6EA4F2" w14:textId="77777777" w:rsidR="00297A3D" w:rsidRPr="00C54CDB" w:rsidRDefault="00297A3D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</w:t>
            </w:r>
            <w:r w:rsidR="00A41CE1" w:rsidRPr="00C54CDB">
              <w:rPr>
                <w:rFonts w:ascii="Angsana New" w:hAnsi="Angsana New" w:hint="cs"/>
                <w:sz w:val="28"/>
                <w:szCs w:val="28"/>
                <w:cs/>
              </w:rPr>
              <w:t>รายจ่ายหรือ</w:t>
            </w:r>
          </w:p>
        </w:tc>
        <w:tc>
          <w:tcPr>
            <w:tcW w:w="1134" w:type="dxa"/>
          </w:tcPr>
          <w:p w14:paraId="2EBA8A6B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455CEEAE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193D71D0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654401EA" w14:textId="77777777" w:rsidR="00297A3D" w:rsidRPr="00673549" w:rsidRDefault="00297A3D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7D0A678A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330ACD" w14:textId="77777777" w:rsidR="00297A3D" w:rsidRPr="00673549" w:rsidRDefault="00297A3D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28322314" w14:textId="77777777" w:rsidR="00297A3D" w:rsidRPr="00673549" w:rsidRDefault="00297A3D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531301" w:rsidRPr="00673549" w14:paraId="7E6A388B" w14:textId="77777777" w:rsidTr="003F2DB4">
        <w:trPr>
          <w:cantSplit/>
        </w:trPr>
        <w:tc>
          <w:tcPr>
            <w:tcW w:w="4521" w:type="dxa"/>
          </w:tcPr>
          <w:p w14:paraId="7A4B8CD5" w14:textId="77777777" w:rsidR="00531301" w:rsidRPr="00C54CDB" w:rsidRDefault="00531301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หนี้สินทางภาษี</w:t>
            </w:r>
          </w:p>
        </w:tc>
        <w:tc>
          <w:tcPr>
            <w:tcW w:w="1134" w:type="dxa"/>
          </w:tcPr>
          <w:p w14:paraId="3F66B287" w14:textId="77777777"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61DBB54A" w14:textId="77777777" w:rsidR="00531301" w:rsidRPr="00673549" w:rsidRDefault="00531301" w:rsidP="00297A3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44C6C654" w14:textId="77777777"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8B35451" w14:textId="77777777" w:rsidR="00531301" w:rsidRPr="00673549" w:rsidRDefault="00531301" w:rsidP="00297A3D">
            <w:pPr>
              <w:ind w:right="176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</w:tcPr>
          <w:p w14:paraId="32B66C10" w14:textId="77777777"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5C63FA" w14:textId="77777777" w:rsidR="00531301" w:rsidRPr="00673549" w:rsidRDefault="00531301" w:rsidP="00297A3D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2743035" w14:textId="77777777" w:rsidR="00531301" w:rsidRPr="00673549" w:rsidRDefault="00531301" w:rsidP="00297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779CF" w:rsidRPr="00673549" w14:paraId="7CB6CD1D" w14:textId="77777777" w:rsidTr="003F2DB4">
        <w:trPr>
          <w:cantSplit/>
        </w:trPr>
        <w:tc>
          <w:tcPr>
            <w:tcW w:w="4521" w:type="dxa"/>
          </w:tcPr>
          <w:p w14:paraId="4C081DCA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6E6B9A6F" w14:textId="1E395C4F" w:rsidR="00A779CF" w:rsidRPr="00673549" w:rsidRDefault="005428D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7,472</w:t>
            </w:r>
          </w:p>
        </w:tc>
        <w:tc>
          <w:tcPr>
            <w:tcW w:w="269" w:type="dxa"/>
          </w:tcPr>
          <w:p w14:paraId="31107C2D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60789AE5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5,476</w:t>
            </w:r>
          </w:p>
        </w:tc>
        <w:tc>
          <w:tcPr>
            <w:tcW w:w="283" w:type="dxa"/>
          </w:tcPr>
          <w:p w14:paraId="0DDB2726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2B799C1F" w14:textId="30703203" w:rsidR="00A779CF" w:rsidRPr="00673549" w:rsidRDefault="00873631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3,980</w:t>
            </w:r>
          </w:p>
        </w:tc>
        <w:tc>
          <w:tcPr>
            <w:tcW w:w="270" w:type="dxa"/>
          </w:tcPr>
          <w:p w14:paraId="73671764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54F95821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3,507</w:t>
            </w:r>
          </w:p>
        </w:tc>
      </w:tr>
      <w:tr w:rsidR="00A779CF" w:rsidRPr="00673549" w14:paraId="0FF50F5C" w14:textId="77777777" w:rsidTr="003F2DB4">
        <w:trPr>
          <w:cantSplit/>
        </w:trPr>
        <w:tc>
          <w:tcPr>
            <w:tcW w:w="4521" w:type="dxa"/>
          </w:tcPr>
          <w:p w14:paraId="0BE7DDA8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ค่าเผื่อการลด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ลงของ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มูลค่าสินค้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าที่เสื่อมสภาพ</w:t>
            </w:r>
          </w:p>
        </w:tc>
        <w:tc>
          <w:tcPr>
            <w:tcW w:w="1134" w:type="dxa"/>
          </w:tcPr>
          <w:p w14:paraId="592F1CEB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F75479F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5149A050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097F927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313E09B6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4075BF7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195FEC33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779CF" w:rsidRPr="00673549" w14:paraId="517F9594" w14:textId="77777777" w:rsidTr="003F2DB4">
        <w:trPr>
          <w:cantSplit/>
        </w:trPr>
        <w:tc>
          <w:tcPr>
            <w:tcW w:w="4521" w:type="dxa"/>
          </w:tcPr>
          <w:p w14:paraId="475B040E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และเคลื่อนไหวช้า</w:t>
            </w:r>
          </w:p>
        </w:tc>
        <w:tc>
          <w:tcPr>
            <w:tcW w:w="1134" w:type="dxa"/>
          </w:tcPr>
          <w:p w14:paraId="09B75971" w14:textId="42BE7522" w:rsidR="00A779CF" w:rsidRPr="00673549" w:rsidRDefault="005428D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4,263</w:t>
            </w:r>
          </w:p>
        </w:tc>
        <w:tc>
          <w:tcPr>
            <w:tcW w:w="269" w:type="dxa"/>
          </w:tcPr>
          <w:p w14:paraId="59EEFB0C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4021E1A3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4,587</w:t>
            </w:r>
          </w:p>
        </w:tc>
        <w:tc>
          <w:tcPr>
            <w:tcW w:w="283" w:type="dxa"/>
          </w:tcPr>
          <w:p w14:paraId="6EDA01BB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3C8142C4" w14:textId="0F2399EF" w:rsidR="00A779CF" w:rsidRPr="00673549" w:rsidRDefault="00873631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1,462</w:t>
            </w:r>
          </w:p>
        </w:tc>
        <w:tc>
          <w:tcPr>
            <w:tcW w:w="270" w:type="dxa"/>
          </w:tcPr>
          <w:p w14:paraId="45EB3F55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6CE96975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5587">
              <w:rPr>
                <w:rFonts w:ascii="Angsana New" w:hAnsi="Angsana New"/>
                <w:bCs/>
                <w:sz w:val="28"/>
                <w:szCs w:val="28"/>
              </w:rPr>
              <w:t>1,699</w:t>
            </w:r>
          </w:p>
        </w:tc>
      </w:tr>
      <w:tr w:rsidR="00A779CF" w:rsidRPr="00673549" w14:paraId="520652C5" w14:textId="77777777" w:rsidTr="003F2DB4">
        <w:trPr>
          <w:cantSplit/>
        </w:trPr>
        <w:tc>
          <w:tcPr>
            <w:tcW w:w="4521" w:type="dxa"/>
          </w:tcPr>
          <w:p w14:paraId="269A3425" w14:textId="77777777" w:rsidR="00A779CF" w:rsidRPr="00C54CDB" w:rsidRDefault="00A779CF" w:rsidP="00C5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ค่าเผื่อการด้อยค่าของสินทรัพย์ทางการเงิน</w:t>
            </w:r>
          </w:p>
        </w:tc>
        <w:tc>
          <w:tcPr>
            <w:tcW w:w="1134" w:type="dxa"/>
          </w:tcPr>
          <w:p w14:paraId="04CF4011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</w:tcPr>
          <w:p w14:paraId="1DD990BD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3E925DDB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0276112" w14:textId="77777777" w:rsidR="00A779CF" w:rsidRPr="00673549" w:rsidRDefault="00A779CF" w:rsidP="00A779CF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51C3A018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8E1872B" w14:textId="77777777" w:rsidR="00A779CF" w:rsidRPr="00673549" w:rsidRDefault="00A779CF" w:rsidP="00A779CF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</w:tcPr>
          <w:p w14:paraId="5F0B5D47" w14:textId="77777777" w:rsidR="00A779CF" w:rsidRPr="00673549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265E3" w:rsidRPr="00673549" w14:paraId="3AB22689" w14:textId="77777777" w:rsidTr="003F2DB4">
        <w:trPr>
          <w:cantSplit/>
        </w:trPr>
        <w:tc>
          <w:tcPr>
            <w:tcW w:w="4521" w:type="dxa"/>
          </w:tcPr>
          <w:p w14:paraId="57A23192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14:paraId="04549E5C" w14:textId="0F704818" w:rsidR="00E265E3" w:rsidRPr="00673549" w:rsidRDefault="00264270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3,483</w:t>
            </w:r>
          </w:p>
        </w:tc>
        <w:tc>
          <w:tcPr>
            <w:tcW w:w="269" w:type="dxa"/>
          </w:tcPr>
          <w:p w14:paraId="3D4BED9D" w14:textId="77777777" w:rsidR="00E265E3" w:rsidRPr="00673549" w:rsidRDefault="00E265E3" w:rsidP="00E265E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  <w:vAlign w:val="center"/>
          </w:tcPr>
          <w:p w14:paraId="24E770BC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BC1CDF">
              <w:rPr>
                <w:rFonts w:ascii="Angsana New" w:hAnsi="Angsana New"/>
                <w:bCs/>
                <w:sz w:val="28"/>
                <w:szCs w:val="28"/>
              </w:rPr>
              <w:t>3,</w:t>
            </w:r>
            <w:r w:rsidRPr="004D3D1B">
              <w:rPr>
                <w:rFonts w:ascii="Angsana New" w:hAnsi="Angsana New" w:hint="cs"/>
                <w:bCs/>
                <w:sz w:val="28"/>
                <w:szCs w:val="28"/>
              </w:rPr>
              <w:t>48</w:t>
            </w:r>
            <w:r w:rsidRPr="004D3D1B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5DDCA7D3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751F2716" w14:textId="1BF85FE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2B643D" w14:textId="77777777" w:rsidR="00E265E3" w:rsidRPr="00673549" w:rsidRDefault="00E265E3" w:rsidP="00E265E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147" w:type="dxa"/>
            <w:vAlign w:val="center"/>
          </w:tcPr>
          <w:p w14:paraId="66B14BB4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E265E3" w:rsidRPr="00673549" w14:paraId="1F5AB853" w14:textId="77777777" w:rsidTr="003F2DB4">
        <w:trPr>
          <w:cantSplit/>
        </w:trPr>
        <w:tc>
          <w:tcPr>
            <w:tcW w:w="4521" w:type="dxa"/>
          </w:tcPr>
          <w:p w14:paraId="5F7D300E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หนี้สินผลประโยชน์ของพนักงานหลังออกจากงาน</w:t>
            </w:r>
          </w:p>
        </w:tc>
        <w:tc>
          <w:tcPr>
            <w:tcW w:w="1134" w:type="dxa"/>
          </w:tcPr>
          <w:p w14:paraId="60A98491" w14:textId="04046BE8" w:rsidR="00E265E3" w:rsidRPr="00673549" w:rsidRDefault="005428DF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17,195</w:t>
            </w:r>
          </w:p>
        </w:tc>
        <w:tc>
          <w:tcPr>
            <w:tcW w:w="269" w:type="dxa"/>
          </w:tcPr>
          <w:p w14:paraId="624F95B3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222EEADE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16,745</w:t>
            </w:r>
          </w:p>
        </w:tc>
        <w:tc>
          <w:tcPr>
            <w:tcW w:w="283" w:type="dxa"/>
          </w:tcPr>
          <w:p w14:paraId="7CF4FD45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5DA529DD" w14:textId="52F34EBE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11,377</w:t>
            </w:r>
          </w:p>
        </w:tc>
        <w:tc>
          <w:tcPr>
            <w:tcW w:w="270" w:type="dxa"/>
          </w:tcPr>
          <w:p w14:paraId="2443EF69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7" w:type="dxa"/>
          </w:tcPr>
          <w:p w14:paraId="5D4446BD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11,270</w:t>
            </w:r>
          </w:p>
        </w:tc>
      </w:tr>
      <w:tr w:rsidR="00E265E3" w:rsidRPr="00673549" w14:paraId="07674A6B" w14:textId="77777777" w:rsidTr="003F2DB4">
        <w:trPr>
          <w:cantSplit/>
        </w:trPr>
        <w:tc>
          <w:tcPr>
            <w:tcW w:w="4521" w:type="dxa"/>
          </w:tcPr>
          <w:p w14:paraId="765DFEB2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- หนี้สินตามสัญญาเช่า</w:t>
            </w:r>
          </w:p>
        </w:tc>
        <w:tc>
          <w:tcPr>
            <w:tcW w:w="1134" w:type="dxa"/>
          </w:tcPr>
          <w:p w14:paraId="0F00FBDC" w14:textId="2957362E" w:rsidR="00E265E3" w:rsidRPr="00673549" w:rsidRDefault="005428DF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45,807</w:t>
            </w:r>
          </w:p>
        </w:tc>
        <w:tc>
          <w:tcPr>
            <w:tcW w:w="269" w:type="dxa"/>
          </w:tcPr>
          <w:p w14:paraId="33CAF0E1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</w:tcPr>
          <w:p w14:paraId="0B87A5EF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51,182</w:t>
            </w:r>
          </w:p>
        </w:tc>
        <w:tc>
          <w:tcPr>
            <w:tcW w:w="283" w:type="dxa"/>
          </w:tcPr>
          <w:p w14:paraId="6DF56C28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</w:tcPr>
          <w:p w14:paraId="7B432C6B" w14:textId="350572BA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28,683</w:t>
            </w:r>
          </w:p>
        </w:tc>
        <w:tc>
          <w:tcPr>
            <w:tcW w:w="270" w:type="dxa"/>
          </w:tcPr>
          <w:p w14:paraId="5B0C08AB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</w:tcPr>
          <w:p w14:paraId="77B57570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32,243</w:t>
            </w:r>
          </w:p>
        </w:tc>
      </w:tr>
      <w:tr w:rsidR="00E265E3" w:rsidRPr="00673549" w14:paraId="1D15E363" w14:textId="77777777" w:rsidTr="00AF0CF0">
        <w:trPr>
          <w:cantSplit/>
        </w:trPr>
        <w:tc>
          <w:tcPr>
            <w:tcW w:w="4521" w:type="dxa"/>
          </w:tcPr>
          <w:p w14:paraId="209EA0BF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ผลขาดทุนทางภาษียกมา</w:t>
            </w:r>
          </w:p>
        </w:tc>
        <w:tc>
          <w:tcPr>
            <w:tcW w:w="1134" w:type="dxa"/>
          </w:tcPr>
          <w:p w14:paraId="008989DF" w14:textId="62119547" w:rsidR="00E265E3" w:rsidRPr="00673549" w:rsidRDefault="005428DF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101</w:t>
            </w:r>
          </w:p>
        </w:tc>
        <w:tc>
          <w:tcPr>
            <w:tcW w:w="269" w:type="dxa"/>
          </w:tcPr>
          <w:p w14:paraId="377AD241" w14:textId="77777777" w:rsidR="00E265E3" w:rsidRPr="00673549" w:rsidRDefault="00E265E3" w:rsidP="00E265E3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bCs/>
                <w:sz w:val="28"/>
                <w:szCs w:val="28"/>
                <w:highlight w:val="yellow"/>
                <w:rtl/>
                <w:cs/>
                <w:lang w:val="en-US"/>
              </w:rPr>
            </w:pPr>
          </w:p>
        </w:tc>
        <w:tc>
          <w:tcPr>
            <w:tcW w:w="1148" w:type="dxa"/>
          </w:tcPr>
          <w:p w14:paraId="7DE0E1D3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1,089</w:t>
            </w:r>
          </w:p>
        </w:tc>
        <w:tc>
          <w:tcPr>
            <w:tcW w:w="283" w:type="dxa"/>
          </w:tcPr>
          <w:p w14:paraId="37445BA1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vAlign w:val="center"/>
          </w:tcPr>
          <w:p w14:paraId="547C129E" w14:textId="66FC0F6A" w:rsidR="00E265E3" w:rsidRPr="00E265E3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E31D27" w14:textId="77777777" w:rsidR="00E265E3" w:rsidRPr="00673549" w:rsidRDefault="00E265E3" w:rsidP="00E265E3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34"/>
              <w:rPr>
                <w:rFonts w:ascii="Angsana New" w:hAnsi="Angsana New" w:cs="Angsana New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7" w:type="dxa"/>
          </w:tcPr>
          <w:p w14:paraId="41E22E45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988</w:t>
            </w:r>
          </w:p>
        </w:tc>
      </w:tr>
      <w:tr w:rsidR="00E265E3" w:rsidRPr="00673549" w14:paraId="05B0C9ED" w14:textId="77777777" w:rsidTr="003F2DB4">
        <w:trPr>
          <w:cantSplit/>
        </w:trPr>
        <w:tc>
          <w:tcPr>
            <w:tcW w:w="4521" w:type="dxa"/>
          </w:tcPr>
          <w:p w14:paraId="6BC10A07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- กำไรจากการขายสินทรัพย์ระหว่างบริษัทย่อย</w:t>
            </w:r>
          </w:p>
        </w:tc>
        <w:tc>
          <w:tcPr>
            <w:tcW w:w="1134" w:type="dxa"/>
            <w:tcBorders>
              <w:bottom w:val="nil"/>
            </w:tcBorders>
          </w:tcPr>
          <w:p w14:paraId="67AAB02B" w14:textId="6FB44D48" w:rsidR="00E265E3" w:rsidRPr="009E3F29" w:rsidRDefault="005428DF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10,80</w:t>
            </w:r>
            <w:r w:rsidR="009E3F29">
              <w:rPr>
                <w:rFonts w:ascii="Angsana New" w:hAnsi="Angsana New" w:hint="cs"/>
                <w:b/>
                <w:sz w:val="28"/>
                <w:szCs w:val="28"/>
                <w:cs/>
              </w:rPr>
              <w:t>1</w:t>
            </w:r>
          </w:p>
        </w:tc>
        <w:tc>
          <w:tcPr>
            <w:tcW w:w="269" w:type="dxa"/>
          </w:tcPr>
          <w:p w14:paraId="1A3544C1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nil"/>
            </w:tcBorders>
            <w:vAlign w:val="center"/>
          </w:tcPr>
          <w:p w14:paraId="089B5F82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10,801</w:t>
            </w:r>
          </w:p>
        </w:tc>
        <w:tc>
          <w:tcPr>
            <w:tcW w:w="283" w:type="dxa"/>
          </w:tcPr>
          <w:p w14:paraId="4BABA4F7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nil"/>
            </w:tcBorders>
            <w:vAlign w:val="center"/>
          </w:tcPr>
          <w:p w14:paraId="12E46E0D" w14:textId="6EE83065" w:rsidR="00E265E3" w:rsidRPr="00E265E3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5EA5CA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center"/>
          </w:tcPr>
          <w:p w14:paraId="2A0B11A6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E265E3" w:rsidRPr="00673549" w14:paraId="653AA855" w14:textId="77777777" w:rsidTr="003F2DB4">
        <w:trPr>
          <w:cantSplit/>
        </w:trPr>
        <w:tc>
          <w:tcPr>
            <w:tcW w:w="4521" w:type="dxa"/>
          </w:tcPr>
          <w:p w14:paraId="6A3F3A8C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B60892" w14:textId="412C3BF5" w:rsidR="00E265E3" w:rsidRPr="009E3F29" w:rsidRDefault="00264270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77</w:t>
            </w:r>
            <w:r w:rsidR="009E3F29">
              <w:rPr>
                <w:rFonts w:ascii="Angsana New" w:hAnsi="Angsana New" w:hint="cs"/>
                <w:b/>
                <w:sz w:val="28"/>
                <w:szCs w:val="28"/>
                <w:cs/>
              </w:rPr>
              <w:t>2</w:t>
            </w:r>
          </w:p>
        </w:tc>
        <w:tc>
          <w:tcPr>
            <w:tcW w:w="269" w:type="dxa"/>
          </w:tcPr>
          <w:p w14:paraId="6073783E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8D8CCFF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1,183</w:t>
            </w:r>
          </w:p>
        </w:tc>
        <w:tc>
          <w:tcPr>
            <w:tcW w:w="283" w:type="dxa"/>
          </w:tcPr>
          <w:p w14:paraId="403D30BF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0683EEA0" w14:textId="367E1F75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  <w:tc>
          <w:tcPr>
            <w:tcW w:w="270" w:type="dxa"/>
          </w:tcPr>
          <w:p w14:paraId="0E661E6F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3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7EAA458A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46</w:t>
            </w:r>
          </w:p>
        </w:tc>
      </w:tr>
      <w:tr w:rsidR="00E265E3" w:rsidRPr="00673549" w14:paraId="5C049BB7" w14:textId="77777777" w:rsidTr="003F2DB4">
        <w:trPr>
          <w:cantSplit/>
        </w:trPr>
        <w:tc>
          <w:tcPr>
            <w:tcW w:w="4521" w:type="dxa"/>
          </w:tcPr>
          <w:p w14:paraId="16589F9F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F048F6" w14:textId="08D6AFD6" w:rsidR="00E265E3" w:rsidRPr="00673549" w:rsidRDefault="005428DF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89,894</w:t>
            </w:r>
          </w:p>
        </w:tc>
        <w:tc>
          <w:tcPr>
            <w:tcW w:w="269" w:type="dxa"/>
          </w:tcPr>
          <w:p w14:paraId="7D2BFA07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1B23D7A1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94,546</w:t>
            </w:r>
          </w:p>
        </w:tc>
        <w:tc>
          <w:tcPr>
            <w:tcW w:w="283" w:type="dxa"/>
          </w:tcPr>
          <w:p w14:paraId="49140358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1FD1283A" w14:textId="0B2EDFB0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45,548</w:t>
            </w:r>
          </w:p>
        </w:tc>
        <w:tc>
          <w:tcPr>
            <w:tcW w:w="270" w:type="dxa"/>
          </w:tcPr>
          <w:p w14:paraId="36010A12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0EC1593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49,753</w:t>
            </w:r>
          </w:p>
        </w:tc>
      </w:tr>
      <w:tr w:rsidR="00E265E3" w:rsidRPr="00673549" w14:paraId="7EBC4E96" w14:textId="77777777" w:rsidTr="003F2DB4">
        <w:trPr>
          <w:cantSplit/>
        </w:trPr>
        <w:tc>
          <w:tcPr>
            <w:tcW w:w="4521" w:type="dxa"/>
          </w:tcPr>
          <w:p w14:paraId="37D6AA3A" w14:textId="77777777" w:rsidR="00E265E3" w:rsidRPr="009E3F2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14:paraId="414D3861" w14:textId="77777777" w:rsidR="00E265E3" w:rsidRPr="00FC1DC2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4A78BBC0" w14:textId="77777777" w:rsidR="00E265E3" w:rsidRPr="00FC1DC2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nil"/>
            </w:tcBorders>
          </w:tcPr>
          <w:p w14:paraId="14C79EC7" w14:textId="77777777" w:rsidR="00E265E3" w:rsidRPr="00FC1DC2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922EC98" w14:textId="77777777" w:rsidR="00E265E3" w:rsidRPr="00FC1DC2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14:paraId="5BDB54D0" w14:textId="77777777" w:rsidR="00E265E3" w:rsidRPr="00FC1DC2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851A85A" w14:textId="77777777" w:rsidR="00E265E3" w:rsidRPr="00FC1DC2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</w:tcPr>
          <w:p w14:paraId="3FB430AE" w14:textId="77777777" w:rsidR="00E265E3" w:rsidRPr="00FC1DC2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</w:tr>
      <w:tr w:rsidR="00E265E3" w:rsidRPr="00673549" w14:paraId="5A288C63" w14:textId="77777777" w:rsidTr="003F2DB4">
        <w:trPr>
          <w:cantSplit/>
        </w:trPr>
        <w:tc>
          <w:tcPr>
            <w:tcW w:w="4521" w:type="dxa"/>
          </w:tcPr>
          <w:p w14:paraId="191FC65B" w14:textId="77777777" w:rsidR="00E265E3" w:rsidRPr="000F009F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0F009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3096041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9BE9D97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0B08CFD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01D854E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078FA814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2FB739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1A94D127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265E3" w:rsidRPr="00673549" w14:paraId="69DBA640" w14:textId="77777777" w:rsidTr="003F2DB4">
        <w:trPr>
          <w:cantSplit/>
        </w:trPr>
        <w:tc>
          <w:tcPr>
            <w:tcW w:w="4521" w:type="dxa"/>
          </w:tcPr>
          <w:p w14:paraId="609E9189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ผลกระทบของรายการซึ่งยังไม่ถือเป็นรายได้หรือ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E421594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8429C52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7E73A930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2E8781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2113D73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6F3998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78016DBB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265E3" w:rsidRPr="00673549" w14:paraId="0849C06F" w14:textId="77777777" w:rsidTr="003F2DB4">
        <w:trPr>
          <w:cantSplit/>
        </w:trPr>
        <w:tc>
          <w:tcPr>
            <w:tcW w:w="4521" w:type="dxa"/>
          </w:tcPr>
          <w:p w14:paraId="2A85E741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E0561B5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F824654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3D0DBCF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E8D5F21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3087410B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D7047C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06D3D973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265E3" w:rsidRPr="00673549" w14:paraId="19A3825A" w14:textId="77777777" w:rsidTr="003F2DB4">
        <w:trPr>
          <w:cantSplit/>
        </w:trPr>
        <w:tc>
          <w:tcPr>
            <w:tcW w:w="4521" w:type="dxa"/>
          </w:tcPr>
          <w:p w14:paraId="106829E2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- สินทรัพย์สิทธิการใช้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71B887D" w14:textId="6CBADD67" w:rsidR="00E265E3" w:rsidRPr="00673549" w:rsidRDefault="005428DF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55,785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64FDE87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0118C6F3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Cs/>
                <w:sz w:val="28"/>
                <w:szCs w:val="28"/>
              </w:rPr>
              <w:t>6,438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950CF4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14:paraId="271EBAB8" w14:textId="280CC692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37,108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DEE29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nil"/>
            </w:tcBorders>
          </w:tcPr>
          <w:p w14:paraId="22D67DC4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38,163</w:t>
            </w:r>
          </w:p>
        </w:tc>
      </w:tr>
      <w:tr w:rsidR="00E265E3" w:rsidRPr="00673549" w14:paraId="0CC51EF4" w14:textId="77777777" w:rsidTr="003F2DB4">
        <w:trPr>
          <w:cantSplit/>
        </w:trPr>
        <w:tc>
          <w:tcPr>
            <w:tcW w:w="4521" w:type="dxa"/>
          </w:tcPr>
          <w:p w14:paraId="30CC6860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CCCEEC3" w14:textId="18904559" w:rsidR="00E265E3" w:rsidRPr="00673549" w:rsidRDefault="005428DF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CF0780B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403A2998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448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25A7FC4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nil"/>
              <w:bottom w:val="single" w:sz="4" w:space="0" w:color="auto"/>
            </w:tcBorders>
            <w:vAlign w:val="center"/>
          </w:tcPr>
          <w:p w14:paraId="34E449FC" w14:textId="3A5F2B8D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F722D6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bottom w:val="single" w:sz="4" w:space="0" w:color="auto"/>
            </w:tcBorders>
            <w:vAlign w:val="center"/>
          </w:tcPr>
          <w:p w14:paraId="080040DD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585"/>
              </w:tabs>
              <w:ind w:right="317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-</w:t>
            </w:r>
          </w:p>
        </w:tc>
      </w:tr>
      <w:tr w:rsidR="00E265E3" w:rsidRPr="00673549" w14:paraId="59BF593F" w14:textId="77777777" w:rsidTr="003F2DB4">
        <w:trPr>
          <w:cantSplit/>
        </w:trPr>
        <w:tc>
          <w:tcPr>
            <w:tcW w:w="4521" w:type="dxa"/>
          </w:tcPr>
          <w:p w14:paraId="014120C1" w14:textId="77777777" w:rsidR="00E265E3" w:rsidRPr="00C54CDB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C54C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54CDB">
              <w:rPr>
                <w:rFonts w:ascii="Angsana New" w:hAnsi="Angsana New" w:hint="cs"/>
                <w:sz w:val="28"/>
                <w:szCs w:val="28"/>
                <w:cs/>
              </w:rPr>
              <w:t>หนี้</w:t>
            </w:r>
            <w:r w:rsidRPr="00C54CD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A9242BD" w14:textId="1EBA3846" w:rsidR="00E265E3" w:rsidRPr="00673549" w:rsidRDefault="005428DF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56,233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8171019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14:paraId="47D1604E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Cs/>
                <w:sz w:val="28"/>
                <w:szCs w:val="28"/>
              </w:rPr>
              <w:t>6,886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686647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2E2898BF" w14:textId="59AA84C6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37,108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78A0E4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3CC12BF0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38,163</w:t>
            </w:r>
          </w:p>
        </w:tc>
      </w:tr>
      <w:tr w:rsidR="00E265E3" w:rsidRPr="00673549" w14:paraId="68ECC975" w14:textId="77777777" w:rsidTr="003F2DB4">
        <w:trPr>
          <w:cantSplit/>
        </w:trPr>
        <w:tc>
          <w:tcPr>
            <w:tcW w:w="4521" w:type="dxa"/>
            <w:tcBorders>
              <w:bottom w:val="nil"/>
            </w:tcBorders>
          </w:tcPr>
          <w:p w14:paraId="1CCFB588" w14:textId="77777777" w:rsidR="00E265E3" w:rsidRPr="00DD6603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28"/>
                <w:szCs w:val="28"/>
                <w:cs/>
              </w:rPr>
            </w:pPr>
            <w:r w:rsidRPr="00DD6603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DD6603">
              <w:rPr>
                <w:rFonts w:ascii="Angsana New" w:hAnsi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773EE9B" w14:textId="5518880B" w:rsidR="00E265E3" w:rsidRPr="00673549" w:rsidRDefault="005428DF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33,661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595A618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156"/>
              <w:jc w:val="right"/>
              <w:rPr>
                <w:rFonts w:ascii="Angsana New" w:hAnsi="Angsana New"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911D53D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37,660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2E5BEC" w14:textId="77777777" w:rsidR="00E265E3" w:rsidRPr="00673549" w:rsidRDefault="00E265E3" w:rsidP="00E265E3">
            <w:pPr>
              <w:ind w:right="176"/>
              <w:jc w:val="right"/>
              <w:rPr>
                <w:rFonts w:ascii="Angsana New" w:hAnsi="Angsana New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979FA" w14:textId="4F19FCEB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8,440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192E6E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171E28" w14:textId="77777777" w:rsidR="00E265E3" w:rsidRPr="00673549" w:rsidRDefault="00E265E3" w:rsidP="00E26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  <w:r w:rsidRPr="00097997">
              <w:rPr>
                <w:rFonts w:ascii="Angsana New" w:hAnsi="Angsana New"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Cs/>
                <w:sz w:val="28"/>
                <w:szCs w:val="28"/>
              </w:rPr>
              <w:t>1,590</w:t>
            </w:r>
          </w:p>
        </w:tc>
      </w:tr>
    </w:tbl>
    <w:p w14:paraId="5EF9810B" w14:textId="20CE4BE5" w:rsidR="006F6E5C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ค่าใช้จ่ายภาษีเงินได้ที่บันทึกในกำไรขาดทุนสำหรับงวดสามเ</w:t>
      </w:r>
      <w:r w:rsidR="005549DC">
        <w:rPr>
          <w:rFonts w:ascii="Angsana New" w:hAnsi="Angsana New" w:hint="cs"/>
          <w:sz w:val="30"/>
          <w:szCs w:val="30"/>
          <w:cs/>
        </w:rPr>
        <w:t>ดือน</w:t>
      </w:r>
      <w:r w:rsidR="00BD3A47">
        <w:rPr>
          <w:rFonts w:ascii="Angsana New" w:hAnsi="Angsana New" w:hint="cs"/>
          <w:sz w:val="30"/>
          <w:szCs w:val="30"/>
          <w:cs/>
        </w:rPr>
        <w:t>และ</w:t>
      </w:r>
      <w:r w:rsidR="005814F4">
        <w:rPr>
          <w:rFonts w:ascii="Angsana New" w:hAnsi="Angsana New" w:hint="cs"/>
          <w:sz w:val="30"/>
          <w:szCs w:val="30"/>
          <w:cs/>
        </w:rPr>
        <w:t>เก้า</w:t>
      </w:r>
      <w:r w:rsidR="00BD3A47">
        <w:rPr>
          <w:rFonts w:ascii="Angsana New" w:hAnsi="Angsana New" w:hint="cs"/>
          <w:sz w:val="30"/>
          <w:szCs w:val="30"/>
          <w:cs/>
        </w:rPr>
        <w:t>เดือน</w:t>
      </w:r>
      <w:r w:rsidR="005549DC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3679B">
        <w:rPr>
          <w:rFonts w:ascii="Angsana New" w:hAnsi="Angsana New"/>
          <w:sz w:val="30"/>
          <w:szCs w:val="30"/>
        </w:rPr>
        <w:t xml:space="preserve">30 </w:t>
      </w:r>
      <w:r w:rsidR="005814F4">
        <w:rPr>
          <w:rFonts w:ascii="Angsana New" w:hAnsi="Angsana New" w:hint="cs"/>
          <w:sz w:val="30"/>
          <w:szCs w:val="30"/>
          <w:cs/>
        </w:rPr>
        <w:t>กันย</w:t>
      </w:r>
      <w:r w:rsidR="00C3679B">
        <w:rPr>
          <w:rFonts w:ascii="Angsana New" w:hAnsi="Angsana New" w:hint="cs"/>
          <w:sz w:val="30"/>
          <w:szCs w:val="30"/>
          <w:cs/>
        </w:rPr>
        <w:t>ายน</w:t>
      </w:r>
      <w:r w:rsidR="00DB16BA">
        <w:rPr>
          <w:rFonts w:ascii="Angsana New" w:hAnsi="Angsana New" w:hint="cs"/>
          <w:sz w:val="30"/>
          <w:szCs w:val="30"/>
          <w:cs/>
        </w:rPr>
        <w:t xml:space="preserve"> </w:t>
      </w:r>
      <w:r w:rsidR="00A779CF">
        <w:rPr>
          <w:rFonts w:ascii="Angsana New" w:hAnsi="Angsana New"/>
          <w:sz w:val="30"/>
          <w:szCs w:val="30"/>
        </w:rPr>
        <w:t>2568</w:t>
      </w:r>
      <w:r w:rsidR="00DB16BA">
        <w:rPr>
          <w:rFonts w:ascii="Angsana New" w:hAnsi="Angsana New" w:hint="cs"/>
          <w:sz w:val="30"/>
          <w:szCs w:val="30"/>
        </w:rPr>
        <w:t xml:space="preserve"> </w:t>
      </w:r>
      <w:r w:rsidR="00DB16BA">
        <w:rPr>
          <w:rFonts w:ascii="Angsana New" w:hAnsi="Angsana New" w:hint="cs"/>
          <w:sz w:val="30"/>
          <w:szCs w:val="30"/>
          <w:cs/>
        </w:rPr>
        <w:t xml:space="preserve">และ </w:t>
      </w:r>
      <w:r w:rsidR="00A779CF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ประกอบด้วยรายการดังต่อไปนี้</w:t>
      </w:r>
    </w:p>
    <w:p w14:paraId="24D86049" w14:textId="77777777" w:rsidR="006F6E5C" w:rsidRPr="00BE0948" w:rsidRDefault="006F6E5C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atLeast"/>
        <w:jc w:val="thaiDistribute"/>
        <w:rPr>
          <w:rFonts w:ascii="Angsana New" w:hAnsi="Angsana New"/>
          <w:sz w:val="30"/>
          <w:szCs w:val="30"/>
        </w:rPr>
      </w:pPr>
    </w:p>
    <w:tbl>
      <w:tblPr>
        <w:tblW w:w="976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3812"/>
        <w:gridCol w:w="1276"/>
        <w:gridCol w:w="284"/>
        <w:gridCol w:w="1275"/>
        <w:gridCol w:w="283"/>
        <w:gridCol w:w="1276"/>
        <w:gridCol w:w="284"/>
        <w:gridCol w:w="1275"/>
      </w:tblGrid>
      <w:tr w:rsidR="006F6E5C" w:rsidRPr="002A5563" w14:paraId="3B06A51C" w14:textId="77777777" w:rsidTr="003F2DB4">
        <w:trPr>
          <w:cantSplit/>
        </w:trPr>
        <w:tc>
          <w:tcPr>
            <w:tcW w:w="3812" w:type="dxa"/>
          </w:tcPr>
          <w:p w14:paraId="1BF28978" w14:textId="77777777"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29075DE" w14:textId="77777777"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71112" w:rsidRPr="002A5563" w14:paraId="66C21564" w14:textId="77777777" w:rsidTr="003F2DB4">
        <w:trPr>
          <w:cantSplit/>
        </w:trPr>
        <w:tc>
          <w:tcPr>
            <w:tcW w:w="3812" w:type="dxa"/>
          </w:tcPr>
          <w:p w14:paraId="4BE3263F" w14:textId="77777777" w:rsidR="00A71112" w:rsidRPr="00F51F88" w:rsidRDefault="00A71112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643F2D84" w14:textId="2960BD4C" w:rsidR="00A71112" w:rsidRPr="00E24209" w:rsidRDefault="00666ADA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6F6E5C" w:rsidRPr="002A5563" w14:paraId="398901DC" w14:textId="77777777" w:rsidTr="003F2DB4">
        <w:trPr>
          <w:cantSplit/>
        </w:trPr>
        <w:tc>
          <w:tcPr>
            <w:tcW w:w="3812" w:type="dxa"/>
          </w:tcPr>
          <w:p w14:paraId="08F8E663" w14:textId="77777777" w:rsidR="006F6E5C" w:rsidRPr="00F51F88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AB14D1" w14:textId="77777777"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14A803F" w14:textId="77777777" w:rsidR="006F6E5C" w:rsidRPr="00E24209" w:rsidRDefault="006F6E5C" w:rsidP="00BB30C5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26E76C" w14:textId="77777777" w:rsidR="006F6E5C" w:rsidRPr="00E24209" w:rsidRDefault="006F6E5C" w:rsidP="00BB30C5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A779CF" w:rsidRPr="002A5563" w14:paraId="113E0B31" w14:textId="77777777" w:rsidTr="003F2DB4">
        <w:trPr>
          <w:cantSplit/>
        </w:trPr>
        <w:tc>
          <w:tcPr>
            <w:tcW w:w="3812" w:type="dxa"/>
          </w:tcPr>
          <w:p w14:paraId="581936C7" w14:textId="77777777" w:rsidR="00A779CF" w:rsidRPr="00E9777E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A5752AC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0B7D47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AD2031B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75CDF560" w14:textId="77777777"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94B6A85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5D4259E4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57F571E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2396B" w:rsidRPr="002A5563" w14:paraId="4C5F3D90" w14:textId="77777777" w:rsidTr="003F2DB4">
        <w:trPr>
          <w:cantSplit/>
        </w:trPr>
        <w:tc>
          <w:tcPr>
            <w:tcW w:w="3812" w:type="dxa"/>
          </w:tcPr>
          <w:p w14:paraId="144022DB" w14:textId="77777777" w:rsidR="0052396B" w:rsidRPr="00DD6603" w:rsidRDefault="0052396B" w:rsidP="00523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B85ED0B" w14:textId="3DB9BEB1" w:rsidR="0052396B" w:rsidRPr="0052396B" w:rsidRDefault="0052396B" w:rsidP="0052396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</w:t>
            </w:r>
            <w:r w:rsidR="009E3F2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284" w:type="dxa"/>
            <w:vAlign w:val="bottom"/>
          </w:tcPr>
          <w:p w14:paraId="5BE3B5C2" w14:textId="77777777" w:rsidR="0052396B" w:rsidRPr="005814F4" w:rsidRDefault="0052396B" w:rsidP="005239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9C0A992" w14:textId="2380923E" w:rsidR="0052396B" w:rsidRPr="00EA7C39" w:rsidRDefault="0052396B" w:rsidP="0052396B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7,251</w:t>
            </w:r>
          </w:p>
        </w:tc>
        <w:tc>
          <w:tcPr>
            <w:tcW w:w="283" w:type="dxa"/>
          </w:tcPr>
          <w:p w14:paraId="7F36148F" w14:textId="77777777" w:rsidR="0052396B" w:rsidRPr="005814F4" w:rsidRDefault="0052396B" w:rsidP="0052396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8BFBFF0" w14:textId="725BCD75" w:rsidR="0052396B" w:rsidRPr="005814F4" w:rsidRDefault="0052396B" w:rsidP="005239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EF517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14:paraId="4F333C1E" w14:textId="77777777" w:rsidR="0052396B" w:rsidRPr="005814F4" w:rsidRDefault="0052396B" w:rsidP="005239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</w:tcPr>
          <w:p w14:paraId="7B96343F" w14:textId="77777777" w:rsidR="0052396B" w:rsidRPr="00EF5178" w:rsidRDefault="0052396B" w:rsidP="005239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5178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AE3DF0" w:rsidRPr="002A5563" w14:paraId="4834814C" w14:textId="77777777" w:rsidTr="003040F3">
        <w:trPr>
          <w:cantSplit/>
        </w:trPr>
        <w:tc>
          <w:tcPr>
            <w:tcW w:w="3812" w:type="dxa"/>
          </w:tcPr>
          <w:p w14:paraId="7CC98DB5" w14:textId="48F7880D" w:rsidR="00AE3DF0" w:rsidRPr="00DD6603" w:rsidRDefault="00AE3DF0" w:rsidP="00AE3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7F5E24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</w:t>
            </w: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5B4E5522" w14:textId="77777777" w:rsidR="00AE3DF0" w:rsidRPr="0052396B" w:rsidRDefault="00AE3DF0" w:rsidP="00AE3DF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724E745" w14:textId="77777777" w:rsidR="00AE3DF0" w:rsidRPr="005814F4" w:rsidRDefault="00AE3DF0" w:rsidP="00AE3D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DC92DD1" w14:textId="15B971B5" w:rsidR="00AE3DF0" w:rsidRPr="00EA7C39" w:rsidRDefault="00AE3DF0" w:rsidP="00543E08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79EF660A" w14:textId="77777777" w:rsidR="00AE3DF0" w:rsidRPr="005814F4" w:rsidRDefault="00AE3DF0" w:rsidP="00AE3DF0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702A99E5" w14:textId="77777777" w:rsidR="00AE3DF0" w:rsidRPr="005814F4" w:rsidRDefault="00AE3DF0" w:rsidP="00AE3DF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14:paraId="2D5EE798" w14:textId="77777777" w:rsidR="00AE3DF0" w:rsidRPr="005814F4" w:rsidRDefault="00AE3DF0" w:rsidP="00AE3DF0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CE7805F" w14:textId="77777777" w:rsidR="00AE3DF0" w:rsidRPr="00584D54" w:rsidRDefault="00AE3DF0" w:rsidP="00AE3DF0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7C39" w:rsidRPr="002A5563" w14:paraId="102BBD09" w14:textId="77777777" w:rsidTr="00F94E90">
        <w:trPr>
          <w:cantSplit/>
        </w:trPr>
        <w:tc>
          <w:tcPr>
            <w:tcW w:w="3812" w:type="dxa"/>
          </w:tcPr>
          <w:p w14:paraId="215110B6" w14:textId="77777777" w:rsidR="00EA7C39" w:rsidRPr="00DD6603" w:rsidRDefault="00EA7C39" w:rsidP="00EA7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- การเปลี่ยนแปลงของผลแตกต่างชั่วคราว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FAD043" w14:textId="2BE1778F" w:rsidR="00EA7C39" w:rsidRPr="0052396B" w:rsidRDefault="0052396B" w:rsidP="00EA7C3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E3F2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4" w:type="dxa"/>
            <w:vAlign w:val="bottom"/>
          </w:tcPr>
          <w:p w14:paraId="5A147261" w14:textId="77777777" w:rsidR="00EA7C39" w:rsidRPr="005814F4" w:rsidRDefault="00EA7C39" w:rsidP="00EA7C3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D74DD7C" w14:textId="1EA36B13" w:rsidR="00EA7C39" w:rsidRPr="00EA7C39" w:rsidRDefault="00EA7C39" w:rsidP="00EA7C39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376</w:t>
            </w:r>
          </w:p>
        </w:tc>
        <w:tc>
          <w:tcPr>
            <w:tcW w:w="283" w:type="dxa"/>
          </w:tcPr>
          <w:p w14:paraId="6761CD9D" w14:textId="77777777" w:rsidR="00EA7C39" w:rsidRPr="005814F4" w:rsidRDefault="00EA7C39" w:rsidP="00EA7C3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E19EBA2" w14:textId="681142D1" w:rsidR="00EA7C39" w:rsidRPr="0052396B" w:rsidRDefault="0052396B" w:rsidP="00EA7C3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396B">
              <w:rPr>
                <w:rFonts w:ascii="Angsana New" w:hAnsi="Angsana New"/>
                <w:sz w:val="30"/>
                <w:szCs w:val="30"/>
              </w:rPr>
              <w:t>1,060</w:t>
            </w:r>
          </w:p>
        </w:tc>
        <w:tc>
          <w:tcPr>
            <w:tcW w:w="284" w:type="dxa"/>
            <w:vAlign w:val="bottom"/>
          </w:tcPr>
          <w:p w14:paraId="33717966" w14:textId="77777777" w:rsidR="00EA7C39" w:rsidRPr="005814F4" w:rsidRDefault="00EA7C39" w:rsidP="00EA7C3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34B05D7" w14:textId="45A5C81E" w:rsidR="00EA7C39" w:rsidRPr="00584D54" w:rsidRDefault="00EA7C39" w:rsidP="00EA7C3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D5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,531</w:t>
            </w:r>
          </w:p>
        </w:tc>
      </w:tr>
      <w:tr w:rsidR="00584D54" w:rsidRPr="002A5563" w14:paraId="14D46C71" w14:textId="77777777" w:rsidTr="00E043FC">
        <w:trPr>
          <w:cantSplit/>
        </w:trPr>
        <w:tc>
          <w:tcPr>
            <w:tcW w:w="3812" w:type="dxa"/>
          </w:tcPr>
          <w:p w14:paraId="78FFB106" w14:textId="082D4D17" w:rsidR="00584D54" w:rsidRPr="00DD6603" w:rsidRDefault="00584D54" w:rsidP="00584D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71A36" w14:textId="4119FC2C" w:rsidR="00584D54" w:rsidRPr="0052396B" w:rsidRDefault="0052396B" w:rsidP="00584D5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5,865</w:t>
            </w:r>
          </w:p>
        </w:tc>
        <w:tc>
          <w:tcPr>
            <w:tcW w:w="284" w:type="dxa"/>
            <w:vAlign w:val="bottom"/>
          </w:tcPr>
          <w:p w14:paraId="50F533CD" w14:textId="77777777" w:rsidR="00584D54" w:rsidRPr="005814F4" w:rsidRDefault="00584D54" w:rsidP="00584D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1236D" w14:textId="54DEA43C" w:rsidR="00584D54" w:rsidRPr="00EA7C39" w:rsidRDefault="00E7794B" w:rsidP="00584D54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7,627</w:t>
            </w:r>
          </w:p>
        </w:tc>
        <w:tc>
          <w:tcPr>
            <w:tcW w:w="283" w:type="dxa"/>
          </w:tcPr>
          <w:p w14:paraId="1748F247" w14:textId="77777777" w:rsidR="00584D54" w:rsidRPr="005814F4" w:rsidRDefault="00584D54" w:rsidP="00584D54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8353ED" w14:textId="412E2141" w:rsidR="00584D54" w:rsidRPr="0052396B" w:rsidRDefault="0052396B" w:rsidP="00584D5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1,060</w:t>
            </w:r>
          </w:p>
        </w:tc>
        <w:tc>
          <w:tcPr>
            <w:tcW w:w="284" w:type="dxa"/>
            <w:vAlign w:val="bottom"/>
          </w:tcPr>
          <w:p w14:paraId="1D37858A" w14:textId="77777777" w:rsidR="00584D54" w:rsidRPr="005814F4" w:rsidRDefault="00584D54" w:rsidP="00584D54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0ABBD2" w14:textId="3732532D" w:rsidR="00584D54" w:rsidRPr="00584D54" w:rsidRDefault="00584D54" w:rsidP="00584D54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4D5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,531</w:t>
            </w:r>
          </w:p>
        </w:tc>
      </w:tr>
    </w:tbl>
    <w:p w14:paraId="3450D5FC" w14:textId="77777777" w:rsidR="00B71F42" w:rsidRPr="00BE0948" w:rsidRDefault="00B71F42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765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3812"/>
        <w:gridCol w:w="1276"/>
        <w:gridCol w:w="284"/>
        <w:gridCol w:w="1275"/>
        <w:gridCol w:w="283"/>
        <w:gridCol w:w="1276"/>
        <w:gridCol w:w="284"/>
        <w:gridCol w:w="1275"/>
      </w:tblGrid>
      <w:tr w:rsidR="00666ADA" w:rsidRPr="002A5563" w14:paraId="737A3927" w14:textId="77777777" w:rsidTr="00F225C6">
        <w:trPr>
          <w:cantSplit/>
        </w:trPr>
        <w:tc>
          <w:tcPr>
            <w:tcW w:w="3812" w:type="dxa"/>
          </w:tcPr>
          <w:p w14:paraId="6D1B2B23" w14:textId="77777777" w:rsidR="00666ADA" w:rsidRPr="00F51F88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4652D9CC" w14:textId="77777777" w:rsidR="00666ADA" w:rsidRPr="00E24209" w:rsidRDefault="00666ADA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66ADA" w:rsidRPr="002A5563" w14:paraId="2F9C8300" w14:textId="77777777" w:rsidTr="00F225C6">
        <w:trPr>
          <w:cantSplit/>
        </w:trPr>
        <w:tc>
          <w:tcPr>
            <w:tcW w:w="3812" w:type="dxa"/>
          </w:tcPr>
          <w:p w14:paraId="32EF8966" w14:textId="77777777" w:rsidR="00666ADA" w:rsidRPr="00F51F88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2A76EE30" w14:textId="7F4AD8F5" w:rsidR="00666ADA" w:rsidRPr="00E24209" w:rsidRDefault="00666ADA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5814F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666ADA" w:rsidRPr="002A5563" w14:paraId="46A1E196" w14:textId="77777777" w:rsidTr="00F225C6">
        <w:trPr>
          <w:cantSplit/>
        </w:trPr>
        <w:tc>
          <w:tcPr>
            <w:tcW w:w="3812" w:type="dxa"/>
          </w:tcPr>
          <w:p w14:paraId="225A6F7E" w14:textId="77777777" w:rsidR="00666ADA" w:rsidRPr="00F51F88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73FC1C" w14:textId="77777777" w:rsidR="00666ADA" w:rsidRPr="00E24209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69B6EA7" w14:textId="77777777" w:rsidR="00666ADA" w:rsidRPr="00E24209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F0C428" w14:textId="77777777" w:rsidR="00666ADA" w:rsidRPr="00E24209" w:rsidRDefault="00666ADA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666ADA" w:rsidRPr="002A5563" w14:paraId="5DAAB39A" w14:textId="77777777" w:rsidTr="00F225C6">
        <w:trPr>
          <w:cantSplit/>
        </w:trPr>
        <w:tc>
          <w:tcPr>
            <w:tcW w:w="3812" w:type="dxa"/>
          </w:tcPr>
          <w:p w14:paraId="4B581407" w14:textId="77777777" w:rsidR="00666ADA" w:rsidRPr="00E9777E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0536E6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C17CDAE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83A418F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4DF1F160" w14:textId="77777777" w:rsidR="00666ADA" w:rsidRPr="00F51F88" w:rsidRDefault="00666ADA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C5D554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4" w:type="dxa"/>
          </w:tcPr>
          <w:p w14:paraId="2195CF1C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B37259D" w14:textId="77777777" w:rsidR="00666ADA" w:rsidRPr="00F51F88" w:rsidRDefault="00666ADA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16BA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2396B" w:rsidRPr="002A5563" w14:paraId="5060220C" w14:textId="77777777" w:rsidTr="00F225C6">
        <w:trPr>
          <w:cantSplit/>
        </w:trPr>
        <w:tc>
          <w:tcPr>
            <w:tcW w:w="3812" w:type="dxa"/>
          </w:tcPr>
          <w:p w14:paraId="78B9044B" w14:textId="77777777" w:rsidR="0052396B" w:rsidRPr="00DD6603" w:rsidRDefault="0052396B" w:rsidP="00523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E699EB" w14:textId="3F384EFC" w:rsidR="0052396B" w:rsidRPr="0052396B" w:rsidRDefault="0052396B" w:rsidP="0052396B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396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6,92</w:t>
            </w:r>
            <w:r w:rsidR="009E3F2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14:paraId="65ABC321" w14:textId="77777777" w:rsidR="0052396B" w:rsidRPr="005814F4" w:rsidRDefault="0052396B" w:rsidP="005239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69C573" w14:textId="2C1435DB" w:rsidR="0052396B" w:rsidRPr="00E7794B" w:rsidRDefault="0052396B" w:rsidP="0052396B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25,213</w:t>
            </w:r>
          </w:p>
        </w:tc>
        <w:tc>
          <w:tcPr>
            <w:tcW w:w="283" w:type="dxa"/>
          </w:tcPr>
          <w:p w14:paraId="39C874F1" w14:textId="77777777" w:rsidR="0052396B" w:rsidRPr="005814F4" w:rsidRDefault="0052396B" w:rsidP="0052396B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A3B02D0" w14:textId="5B9C40AE" w:rsidR="0052396B" w:rsidRPr="005814F4" w:rsidRDefault="0052396B" w:rsidP="005239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E7794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  <w:tc>
          <w:tcPr>
            <w:tcW w:w="284" w:type="dxa"/>
            <w:vAlign w:val="bottom"/>
          </w:tcPr>
          <w:p w14:paraId="24E7C76C" w14:textId="77777777" w:rsidR="0052396B" w:rsidRPr="005814F4" w:rsidRDefault="0052396B" w:rsidP="0052396B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ADA3640" w14:textId="77777777" w:rsidR="0052396B" w:rsidRPr="00E7794B" w:rsidRDefault="0052396B" w:rsidP="0052396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94B">
              <w:rPr>
                <w:rFonts w:ascii="Angsana New" w:hAnsi="Angsana New"/>
                <w:sz w:val="30"/>
                <w:szCs w:val="30"/>
              </w:rPr>
              <w:t xml:space="preserve">      -</w:t>
            </w:r>
          </w:p>
        </w:tc>
      </w:tr>
      <w:tr w:rsidR="00E51BD9" w:rsidRPr="002A5563" w14:paraId="58FE431D" w14:textId="77777777" w:rsidTr="00F225C6">
        <w:trPr>
          <w:cantSplit/>
        </w:trPr>
        <w:tc>
          <w:tcPr>
            <w:tcW w:w="3812" w:type="dxa"/>
          </w:tcPr>
          <w:p w14:paraId="1306F650" w14:textId="26E3900E" w:rsidR="00E51BD9" w:rsidRPr="00DD6603" w:rsidRDefault="00E51BD9" w:rsidP="00E5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B415F4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B415F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415F4">
              <w:rPr>
                <w:rFonts w:ascii="Angsana New" w:hAnsi="Angsana New" w:hint="cs"/>
                <w:sz w:val="30"/>
                <w:szCs w:val="30"/>
                <w:cs/>
              </w:rPr>
              <w:t>รายได้)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D240746" w14:textId="77777777" w:rsidR="00E51BD9" w:rsidRPr="0052396B" w:rsidRDefault="00E51BD9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A37C25A" w14:textId="77777777" w:rsidR="00E51BD9" w:rsidRPr="005814F4" w:rsidRDefault="00E51BD9" w:rsidP="00E51BD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827B9D6" w14:textId="77777777" w:rsidR="00E51BD9" w:rsidRPr="00E7794B" w:rsidRDefault="00E51BD9" w:rsidP="00E5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10F0A0" w14:textId="77777777" w:rsidR="00E51BD9" w:rsidRPr="005814F4" w:rsidRDefault="00E51BD9" w:rsidP="00E51BD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5FEC1891" w14:textId="77777777" w:rsidR="00E51BD9" w:rsidRPr="005814F4" w:rsidRDefault="00E51BD9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14:paraId="7F7768FC" w14:textId="77777777" w:rsidR="00E51BD9" w:rsidRPr="005814F4" w:rsidRDefault="00E51BD9" w:rsidP="00E51BD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2303847C" w14:textId="77777777" w:rsidR="00E51BD9" w:rsidRPr="00E7794B" w:rsidRDefault="00E51BD9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BD9" w:rsidRPr="002A5563" w14:paraId="46601F44" w14:textId="77777777" w:rsidTr="003673CB">
        <w:trPr>
          <w:cantSplit/>
        </w:trPr>
        <w:tc>
          <w:tcPr>
            <w:tcW w:w="3812" w:type="dxa"/>
          </w:tcPr>
          <w:p w14:paraId="2D61A6F9" w14:textId="77777777" w:rsidR="00E51BD9" w:rsidRDefault="00E51BD9" w:rsidP="00E5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การเปลี่ยนแปลงของผลแตกต่างชั่วคราว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64F6677" w14:textId="68249CCA" w:rsidR="00E51BD9" w:rsidRPr="0052396B" w:rsidRDefault="007F5E24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396B">
              <w:rPr>
                <w:rFonts w:ascii="Angsana New" w:hAnsi="Angsana New"/>
                <w:sz w:val="30"/>
                <w:szCs w:val="30"/>
              </w:rPr>
              <w:t>3,</w:t>
            </w:r>
            <w:r w:rsidR="0052396B">
              <w:rPr>
                <w:rFonts w:ascii="Angsana New" w:hAnsi="Angsana New"/>
                <w:sz w:val="30"/>
                <w:szCs w:val="30"/>
              </w:rPr>
              <w:t>99</w:t>
            </w:r>
            <w:r w:rsidR="009E3F29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  <w:tc>
          <w:tcPr>
            <w:tcW w:w="284" w:type="dxa"/>
            <w:vAlign w:val="bottom"/>
          </w:tcPr>
          <w:p w14:paraId="7F1AAC0F" w14:textId="77777777" w:rsidR="00E51BD9" w:rsidRPr="005814F4" w:rsidRDefault="00E51BD9" w:rsidP="00E51BD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D47AA92" w14:textId="7ACA0C5C" w:rsidR="00E51BD9" w:rsidRPr="00E7794B" w:rsidRDefault="00E51BD9" w:rsidP="00E5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7794B">
              <w:rPr>
                <w:rFonts w:ascii="Angsana New" w:hAnsi="Angsana New"/>
                <w:sz w:val="30"/>
                <w:szCs w:val="30"/>
              </w:rPr>
              <w:t>(1,</w:t>
            </w:r>
            <w:r w:rsidR="00E7794B">
              <w:rPr>
                <w:rFonts w:ascii="Angsana New" w:hAnsi="Angsana New"/>
                <w:sz w:val="30"/>
                <w:szCs w:val="30"/>
              </w:rPr>
              <w:t>095</w:t>
            </w:r>
            <w:r w:rsidRPr="00E779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016764E8" w14:textId="77777777" w:rsidR="00E51BD9" w:rsidRPr="005814F4" w:rsidRDefault="00E51BD9" w:rsidP="00E51BD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696BECB" w14:textId="788259D9" w:rsidR="00E51BD9" w:rsidRPr="0052396B" w:rsidRDefault="0052396B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396B">
              <w:rPr>
                <w:rFonts w:ascii="Angsana New" w:hAnsi="Angsana New"/>
                <w:sz w:val="30"/>
                <w:szCs w:val="30"/>
              </w:rPr>
              <w:t>3,150</w:t>
            </w:r>
          </w:p>
        </w:tc>
        <w:tc>
          <w:tcPr>
            <w:tcW w:w="284" w:type="dxa"/>
            <w:vAlign w:val="bottom"/>
          </w:tcPr>
          <w:p w14:paraId="10225987" w14:textId="77777777" w:rsidR="00E51BD9" w:rsidRPr="005814F4" w:rsidRDefault="00E51BD9" w:rsidP="00E51BD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D13EBA" w14:textId="7096DC25" w:rsidR="00E51BD9" w:rsidRPr="00E7794B" w:rsidRDefault="00E7794B" w:rsidP="00E51BD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2,118</w:t>
            </w:r>
          </w:p>
        </w:tc>
      </w:tr>
      <w:tr w:rsidR="002C63E9" w:rsidRPr="002A5563" w14:paraId="42B0FAFF" w14:textId="77777777" w:rsidTr="00F656FB">
        <w:trPr>
          <w:cantSplit/>
        </w:trPr>
        <w:tc>
          <w:tcPr>
            <w:tcW w:w="3812" w:type="dxa"/>
          </w:tcPr>
          <w:p w14:paraId="709C484B" w14:textId="21EDCAC1" w:rsidR="002C63E9" w:rsidRDefault="002C63E9" w:rsidP="002C6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DD6603">
              <w:rPr>
                <w:rFonts w:ascii="Angsana New" w:hAnsi="Angsana New" w:hint="cs"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E6839" w14:textId="7DC79E63" w:rsidR="002C63E9" w:rsidRPr="0052396B" w:rsidRDefault="0052396B" w:rsidP="002C63E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20,923</w:t>
            </w:r>
          </w:p>
        </w:tc>
        <w:tc>
          <w:tcPr>
            <w:tcW w:w="284" w:type="dxa"/>
            <w:vAlign w:val="bottom"/>
          </w:tcPr>
          <w:p w14:paraId="104119AB" w14:textId="77777777" w:rsidR="002C63E9" w:rsidRPr="005814F4" w:rsidRDefault="002C63E9" w:rsidP="002C63E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82691F" w14:textId="3F68CCBA" w:rsidR="002C63E9" w:rsidRPr="00E7794B" w:rsidRDefault="00E7794B" w:rsidP="00543E08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24,118</w:t>
            </w:r>
          </w:p>
        </w:tc>
        <w:tc>
          <w:tcPr>
            <w:tcW w:w="283" w:type="dxa"/>
          </w:tcPr>
          <w:p w14:paraId="2207A65A" w14:textId="77777777" w:rsidR="002C63E9" w:rsidRPr="005814F4" w:rsidRDefault="002C63E9" w:rsidP="002C63E9">
            <w:pPr>
              <w:pStyle w:val="a1"/>
              <w:tabs>
                <w:tab w:val="left" w:pos="0"/>
                <w:tab w:val="decimal" w:pos="882"/>
              </w:tabs>
              <w:spacing w:line="240" w:lineRule="atLeast"/>
              <w:ind w:left="-108" w:right="-126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85873D" w14:textId="52DD0BAD" w:rsidR="002C63E9" w:rsidRPr="0052396B" w:rsidRDefault="0052396B" w:rsidP="002C63E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3,150</w:t>
            </w:r>
          </w:p>
        </w:tc>
        <w:tc>
          <w:tcPr>
            <w:tcW w:w="284" w:type="dxa"/>
            <w:vAlign w:val="bottom"/>
          </w:tcPr>
          <w:p w14:paraId="0FA20003" w14:textId="77777777" w:rsidR="002C63E9" w:rsidRPr="005814F4" w:rsidRDefault="002C63E9" w:rsidP="002C63E9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72631" w14:textId="438742E0" w:rsidR="002C63E9" w:rsidRPr="00E7794B" w:rsidRDefault="00E7794B" w:rsidP="002C63E9">
            <w:pPr>
              <w:tabs>
                <w:tab w:val="clear" w:pos="907"/>
              </w:tabs>
              <w:ind w:right="1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2,118</w:t>
            </w:r>
          </w:p>
        </w:tc>
      </w:tr>
    </w:tbl>
    <w:p w14:paraId="3A691A1A" w14:textId="77777777" w:rsidR="00666ADA" w:rsidRPr="00BE0948" w:rsidRDefault="00666ADA" w:rsidP="006F6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C2E0176" w14:textId="116CD288" w:rsidR="003106A9" w:rsidRPr="0005578E" w:rsidRDefault="003106A9" w:rsidP="00310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05578E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05578E">
        <w:rPr>
          <w:rFonts w:ascii="Angsana New" w:hAnsi="Angsana New"/>
          <w:spacing w:val="-2"/>
          <w:sz w:val="30"/>
          <w:szCs w:val="30"/>
        </w:rPr>
        <w:t>3</w:t>
      </w:r>
      <w:r w:rsidR="00DD602B" w:rsidRPr="0005578E">
        <w:rPr>
          <w:rFonts w:ascii="Angsana New" w:hAnsi="Angsana New"/>
          <w:spacing w:val="-2"/>
          <w:sz w:val="30"/>
          <w:szCs w:val="30"/>
        </w:rPr>
        <w:t xml:space="preserve">0 </w:t>
      </w:r>
      <w:r w:rsidR="005814F4">
        <w:rPr>
          <w:rFonts w:ascii="Angsana New" w:hAnsi="Angsana New" w:hint="cs"/>
          <w:spacing w:val="-2"/>
          <w:sz w:val="30"/>
          <w:szCs w:val="30"/>
          <w:cs/>
        </w:rPr>
        <w:t>กันยา</w:t>
      </w:r>
      <w:r w:rsidR="00DD602B" w:rsidRPr="0005578E">
        <w:rPr>
          <w:rFonts w:ascii="Angsana New" w:hAnsi="Angsana New" w:hint="cs"/>
          <w:spacing w:val="-2"/>
          <w:sz w:val="30"/>
          <w:szCs w:val="30"/>
          <w:cs/>
        </w:rPr>
        <w:t>ยน</w:t>
      </w:r>
      <w:r w:rsidRPr="0005578E">
        <w:rPr>
          <w:rFonts w:ascii="Angsana New" w:hAnsi="Angsana New"/>
          <w:spacing w:val="-2"/>
          <w:sz w:val="30"/>
          <w:szCs w:val="30"/>
        </w:rPr>
        <w:t xml:space="preserve"> </w:t>
      </w:r>
      <w:r w:rsidR="00A779CF" w:rsidRPr="0005578E">
        <w:rPr>
          <w:rFonts w:ascii="Angsana New" w:hAnsi="Angsana New"/>
          <w:spacing w:val="-2"/>
          <w:sz w:val="30"/>
          <w:szCs w:val="30"/>
        </w:rPr>
        <w:t>2568</w:t>
      </w:r>
      <w:r w:rsidRPr="0005578E">
        <w:rPr>
          <w:rFonts w:ascii="Angsana New" w:hAnsi="Angsana New"/>
          <w:spacing w:val="-2"/>
          <w:sz w:val="30"/>
          <w:szCs w:val="30"/>
        </w:rPr>
        <w:t xml:space="preserve"> </w:t>
      </w:r>
      <w:r w:rsidRPr="0005578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113D0C" w:rsidRPr="0005578E">
        <w:rPr>
          <w:rFonts w:ascii="Angsana New" w:hAnsi="Angsana New" w:hint="cs"/>
          <w:spacing w:val="-2"/>
          <w:sz w:val="30"/>
          <w:szCs w:val="30"/>
          <w:cs/>
        </w:rPr>
        <w:t>ยัง</w:t>
      </w:r>
      <w:r w:rsidRPr="0005578E">
        <w:rPr>
          <w:rFonts w:ascii="Angsana New" w:hAnsi="Angsana New"/>
          <w:spacing w:val="-2"/>
          <w:sz w:val="30"/>
          <w:szCs w:val="30"/>
          <w:cs/>
        </w:rPr>
        <w:t>ไม่ได้รับรู้</w:t>
      </w:r>
      <w:r w:rsidRPr="0005578E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05578E">
        <w:rPr>
          <w:rFonts w:ascii="Angsana New" w:hAnsi="Angsana New"/>
          <w:spacing w:val="-2"/>
          <w:sz w:val="30"/>
          <w:szCs w:val="30"/>
          <w:cs/>
        </w:rPr>
        <w:t>ขาดทุน</w:t>
      </w:r>
      <w:r w:rsidRPr="0005578E">
        <w:rPr>
          <w:rFonts w:ascii="Angsana New" w:hAnsi="Angsana New" w:hint="cs"/>
          <w:spacing w:val="-2"/>
          <w:sz w:val="30"/>
          <w:szCs w:val="30"/>
          <w:cs/>
        </w:rPr>
        <w:t>ทางภาษีจำนวนเงิน</w:t>
      </w:r>
      <w:r w:rsidR="00D3705F">
        <w:rPr>
          <w:rFonts w:ascii="Angsana New" w:hAnsi="Angsana New" w:hint="cs"/>
          <w:spacing w:val="-2"/>
          <w:sz w:val="30"/>
          <w:szCs w:val="30"/>
          <w:cs/>
        </w:rPr>
        <w:t>ประมาณ</w:t>
      </w:r>
      <w:r w:rsidRPr="00E026B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2396B">
        <w:rPr>
          <w:rFonts w:ascii="Angsana New" w:hAnsi="Angsana New"/>
          <w:spacing w:val="-2"/>
          <w:sz w:val="30"/>
          <w:szCs w:val="30"/>
        </w:rPr>
        <w:t>5.2</w:t>
      </w:r>
      <w:r w:rsidR="00C4371C" w:rsidRPr="00E026B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026B1">
        <w:rPr>
          <w:rFonts w:ascii="Angsana New" w:hAnsi="Angsana New" w:hint="cs"/>
          <w:spacing w:val="-2"/>
          <w:sz w:val="30"/>
          <w:szCs w:val="30"/>
          <w:cs/>
        </w:rPr>
        <w:t>ล้าน</w:t>
      </w:r>
      <w:r w:rsidRPr="0005578E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05578E">
        <w:rPr>
          <w:rFonts w:ascii="Angsana New" w:hAnsi="Angsana New"/>
          <w:spacing w:val="-2"/>
          <w:sz w:val="30"/>
          <w:szCs w:val="30"/>
          <w:cs/>
        </w:rPr>
        <w:t>เป็นสินทรัพย์ภาษีเงินได้รอการตัดบัญชี</w:t>
      </w:r>
      <w:r w:rsidR="00113D0C" w:rsidRPr="0005578E">
        <w:rPr>
          <w:rFonts w:ascii="Angsana New" w:hAnsi="Angsana New" w:hint="cs"/>
          <w:spacing w:val="-2"/>
          <w:sz w:val="30"/>
          <w:szCs w:val="30"/>
          <w:cs/>
        </w:rPr>
        <w:t>เนื่องจาก</w:t>
      </w:r>
      <w:r w:rsidR="0005578E" w:rsidRPr="0005578E">
        <w:rPr>
          <w:rFonts w:ascii="Angsana New" w:hAnsi="Angsana New" w:hint="cs"/>
          <w:spacing w:val="-2"/>
          <w:sz w:val="30"/>
          <w:szCs w:val="30"/>
          <w:cs/>
        </w:rPr>
        <w:t>ยัง</w:t>
      </w:r>
      <w:r w:rsidR="00113D0C" w:rsidRPr="0005578E">
        <w:rPr>
          <w:rFonts w:ascii="Angsana New" w:hAnsi="Angsana New" w:hint="cs"/>
          <w:spacing w:val="-2"/>
          <w:sz w:val="30"/>
          <w:szCs w:val="30"/>
          <w:cs/>
        </w:rPr>
        <w:t>มีความไม่แน่นอน</w:t>
      </w:r>
      <w:r w:rsidR="0005578E" w:rsidRPr="0005578E">
        <w:rPr>
          <w:rFonts w:ascii="Angsana New" w:hAnsi="Angsana New" w:hint="cs"/>
          <w:spacing w:val="-2"/>
          <w:sz w:val="30"/>
          <w:szCs w:val="30"/>
          <w:cs/>
        </w:rPr>
        <w:t>ในการรับรู้รายการ</w:t>
      </w:r>
      <w:r w:rsidRPr="0005578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5578E">
        <w:rPr>
          <w:rFonts w:ascii="Angsana New" w:hAnsi="Angsana New" w:hint="cs"/>
          <w:spacing w:val="-2"/>
          <w:sz w:val="30"/>
          <w:szCs w:val="30"/>
          <w:cs/>
        </w:rPr>
        <w:t>ผลขาดทุนดังกล่าวจะ</w:t>
      </w:r>
      <w:r w:rsidR="00B7322F" w:rsidRPr="0005578E">
        <w:rPr>
          <w:rFonts w:ascii="Angsana New" w:hAnsi="Angsana New"/>
          <w:spacing w:val="-2"/>
          <w:sz w:val="30"/>
          <w:szCs w:val="30"/>
          <w:cs/>
        </w:rPr>
        <w:t>หมดอายุ</w:t>
      </w:r>
      <w:r w:rsidR="004F3B34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B7322F" w:rsidRPr="0005578E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DD602B" w:rsidRPr="0005578E">
        <w:rPr>
          <w:rFonts w:ascii="Angsana New" w:hAnsi="Angsana New"/>
          <w:spacing w:val="-2"/>
          <w:sz w:val="30"/>
          <w:szCs w:val="30"/>
        </w:rPr>
        <w:t>2570</w:t>
      </w:r>
    </w:p>
    <w:p w14:paraId="2BFAC856" w14:textId="77777777" w:rsidR="003106A9" w:rsidRDefault="003106A9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81ECF4" w14:textId="77777777" w:rsidR="00D85B5F" w:rsidRDefault="00D85B5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CEFA19C" w14:textId="77777777" w:rsidR="00D85B5F" w:rsidRDefault="00D85B5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7DF7A29" w14:textId="77777777" w:rsidR="00D85B5F" w:rsidRDefault="00D85B5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8E6425" w14:textId="77777777" w:rsidR="00D85B5F" w:rsidRPr="00BE0948" w:rsidRDefault="00D85B5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E4551F" w14:textId="24350DDE" w:rsidR="009F6834" w:rsidRDefault="009F6834" w:rsidP="009F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4</w:t>
      </w:r>
      <w:r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Pr="003D20A1">
        <w:rPr>
          <w:rFonts w:ascii="Angsana New" w:hAnsi="Angsana New"/>
          <w:b/>
          <w:bCs/>
          <w:sz w:val="30"/>
          <w:szCs w:val="30"/>
        </w:rPr>
        <w:tab/>
      </w:r>
      <w:r w:rsidRPr="001A2BEC">
        <w:rPr>
          <w:rFonts w:ascii="Angsana New" w:hAnsi="Angsana New"/>
          <w:b/>
          <w:bCs/>
          <w:sz w:val="30"/>
          <w:szCs w:val="30"/>
          <w:cs/>
        </w:rPr>
        <w:t>หนี้สินผลประโยชน์ของพนักงานหลังออกจากงาน</w:t>
      </w:r>
    </w:p>
    <w:p w14:paraId="28A263D9" w14:textId="65C2FE24" w:rsidR="00DC771F" w:rsidRPr="00DC771F" w:rsidRDefault="00DC771F" w:rsidP="00DC771F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67"/>
        </w:tabs>
        <w:ind w:firstLine="113"/>
        <w:jc w:val="thaiDistribute"/>
        <w:rPr>
          <w:rFonts w:ascii="Angsana New" w:hAnsi="Angsana New"/>
          <w:spacing w:val="-6"/>
          <w:szCs w:val="30"/>
        </w:rPr>
      </w:pPr>
      <w:r>
        <w:rPr>
          <w:rFonts w:ascii="Angsana New" w:hAnsi="Angsana New"/>
          <w:szCs w:val="30"/>
          <w:cs/>
        </w:rPr>
        <w:br/>
      </w:r>
      <w:r w:rsidRPr="00DC771F">
        <w:rPr>
          <w:rFonts w:ascii="Angsana New" w:hAnsi="Angsana New"/>
          <w:spacing w:val="-6"/>
          <w:szCs w:val="30"/>
          <w:cs/>
        </w:rPr>
        <w:t>รายการเคลื่อนไหวของหนี้สินผลประโยชน์ของพนักงาน</w:t>
      </w:r>
      <w:r w:rsidR="00113D0C">
        <w:rPr>
          <w:rFonts w:ascii="Angsana New" w:hAnsi="Angsana New" w:hint="cs"/>
          <w:spacing w:val="-6"/>
          <w:szCs w:val="30"/>
          <w:cs/>
        </w:rPr>
        <w:t>หลังออกจากงาน</w:t>
      </w:r>
      <w:r w:rsidRPr="00DC771F">
        <w:rPr>
          <w:rFonts w:ascii="Angsana New" w:hAnsi="Angsana New"/>
          <w:spacing w:val="-6"/>
          <w:szCs w:val="30"/>
          <w:cs/>
        </w:rPr>
        <w:t>สำหรับงวด</w:t>
      </w:r>
      <w:r w:rsidR="005814F4">
        <w:rPr>
          <w:rFonts w:ascii="Angsana New" w:hAnsi="Angsana New" w:hint="cs"/>
          <w:spacing w:val="-6"/>
          <w:szCs w:val="30"/>
          <w:cs/>
        </w:rPr>
        <w:t>เก้า</w:t>
      </w:r>
      <w:r w:rsidRPr="00DC771F">
        <w:rPr>
          <w:rFonts w:ascii="Angsana New" w:hAnsi="Angsana New"/>
          <w:spacing w:val="-6"/>
          <w:szCs w:val="30"/>
          <w:cs/>
        </w:rPr>
        <w:t xml:space="preserve">เดือนสิ้นสุดวันที่ </w:t>
      </w:r>
      <w:r w:rsidR="00EF524B">
        <w:rPr>
          <w:rFonts w:ascii="Angsana New" w:hAnsi="Angsana New"/>
          <w:spacing w:val="-6"/>
          <w:szCs w:val="30"/>
        </w:rPr>
        <w:t xml:space="preserve">30 </w:t>
      </w:r>
      <w:r w:rsidR="005814F4">
        <w:rPr>
          <w:rFonts w:ascii="Angsana New" w:hAnsi="Angsana New" w:hint="cs"/>
          <w:spacing w:val="-6"/>
          <w:szCs w:val="30"/>
          <w:cs/>
        </w:rPr>
        <w:t>กันย</w:t>
      </w:r>
      <w:r w:rsidR="00EF524B">
        <w:rPr>
          <w:rFonts w:ascii="Angsana New" w:hAnsi="Angsana New" w:hint="cs"/>
          <w:spacing w:val="-6"/>
          <w:szCs w:val="30"/>
          <w:cs/>
        </w:rPr>
        <w:t>ายน</w:t>
      </w:r>
      <w:r w:rsidRPr="00DC771F">
        <w:rPr>
          <w:rFonts w:ascii="Angsana New" w:hAnsi="Angsana New" w:hint="cs"/>
          <w:spacing w:val="-6"/>
          <w:szCs w:val="30"/>
          <w:cs/>
        </w:rPr>
        <w:t xml:space="preserve"> </w:t>
      </w:r>
      <w:r w:rsidRPr="00DC771F">
        <w:rPr>
          <w:rFonts w:ascii="Angsana New" w:hAnsi="Angsana New"/>
          <w:spacing w:val="-6"/>
          <w:szCs w:val="30"/>
        </w:rPr>
        <w:t xml:space="preserve">2568 </w:t>
      </w:r>
      <w:r w:rsidRPr="00DC771F">
        <w:rPr>
          <w:rFonts w:ascii="Angsana New" w:hAnsi="Angsana New" w:hint="cs"/>
          <w:spacing w:val="-6"/>
          <w:szCs w:val="30"/>
          <w:cs/>
        </w:rPr>
        <w:t>มีดังนี้</w:t>
      </w:r>
    </w:p>
    <w:p w14:paraId="78DD50A6" w14:textId="77777777" w:rsidR="009F6834" w:rsidRPr="00D85B5F" w:rsidRDefault="009F6834" w:rsidP="009F6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461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5312"/>
        <w:gridCol w:w="1931"/>
        <w:gridCol w:w="238"/>
        <w:gridCol w:w="1974"/>
        <w:gridCol w:w="6"/>
      </w:tblGrid>
      <w:tr w:rsidR="009F6834" w:rsidRPr="002A5563" w14:paraId="6D3C2A3E" w14:textId="77777777" w:rsidTr="000C67B3">
        <w:trPr>
          <w:cantSplit/>
        </w:trPr>
        <w:tc>
          <w:tcPr>
            <w:tcW w:w="5312" w:type="dxa"/>
          </w:tcPr>
          <w:p w14:paraId="5D6BE1D2" w14:textId="77777777" w:rsidR="009F6834" w:rsidRPr="00F51F88" w:rsidRDefault="009F6834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9" w:type="dxa"/>
            <w:gridSpan w:val="4"/>
            <w:tcBorders>
              <w:bottom w:val="single" w:sz="4" w:space="0" w:color="auto"/>
            </w:tcBorders>
          </w:tcPr>
          <w:p w14:paraId="0EC31653" w14:textId="77777777" w:rsidR="009F6834" w:rsidRPr="00E24209" w:rsidRDefault="009F6834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113D0C" w:rsidRPr="002A5563" w14:paraId="6C63B17F" w14:textId="77777777" w:rsidTr="000C67B3">
        <w:trPr>
          <w:gridAfter w:val="1"/>
          <w:wAfter w:w="6" w:type="dxa"/>
          <w:cantSplit/>
        </w:trPr>
        <w:tc>
          <w:tcPr>
            <w:tcW w:w="5312" w:type="dxa"/>
          </w:tcPr>
          <w:p w14:paraId="382D804A" w14:textId="77777777" w:rsidR="00113D0C" w:rsidRPr="00F51F88" w:rsidRDefault="00113D0C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</w:tcBorders>
          </w:tcPr>
          <w:p w14:paraId="449F62C9" w14:textId="77777777" w:rsidR="00113D0C" w:rsidRPr="00E24209" w:rsidRDefault="00113D0C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19D92EF" w14:textId="77777777" w:rsidR="00113D0C" w:rsidRPr="00E24209" w:rsidRDefault="00113D0C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single" w:sz="4" w:space="0" w:color="auto"/>
            </w:tcBorders>
          </w:tcPr>
          <w:p w14:paraId="051AB378" w14:textId="77777777" w:rsidR="00113D0C" w:rsidRPr="00E24209" w:rsidRDefault="00113D0C" w:rsidP="00113D0C">
            <w:pPr>
              <w:pStyle w:val="a1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24209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24209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13D0C" w:rsidRPr="002A5563" w14:paraId="048B1AA8" w14:textId="77777777" w:rsidTr="000C67B3">
        <w:trPr>
          <w:gridAfter w:val="1"/>
          <w:wAfter w:w="6" w:type="dxa"/>
          <w:cantSplit/>
        </w:trPr>
        <w:tc>
          <w:tcPr>
            <w:tcW w:w="5312" w:type="dxa"/>
          </w:tcPr>
          <w:p w14:paraId="479D4A1A" w14:textId="77777777" w:rsidR="00113D0C" w:rsidRPr="00D85B5F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3CE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14:paraId="78308FBF" w14:textId="404F13B2" w:rsidR="00113D0C" w:rsidRPr="008D0C8D" w:rsidRDefault="00113D0C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D0C8D">
              <w:rPr>
                <w:rFonts w:ascii="Angsana New" w:hAnsi="Angsana New" w:hint="cs"/>
                <w:b/>
                <w:sz w:val="30"/>
                <w:szCs w:val="30"/>
                <w:cs/>
              </w:rPr>
              <w:t>83</w:t>
            </w:r>
            <w:r w:rsidR="008D0C8D" w:rsidRPr="008D0C8D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8D0C8D">
              <w:rPr>
                <w:rFonts w:ascii="Angsana New" w:hAnsi="Angsana New" w:hint="cs"/>
                <w:b/>
                <w:sz w:val="30"/>
                <w:szCs w:val="30"/>
                <w:cs/>
              </w:rPr>
              <w:t>723</w:t>
            </w:r>
          </w:p>
        </w:tc>
        <w:tc>
          <w:tcPr>
            <w:tcW w:w="238" w:type="dxa"/>
            <w:vAlign w:val="bottom"/>
          </w:tcPr>
          <w:p w14:paraId="7A079D73" w14:textId="77777777" w:rsidR="00113D0C" w:rsidRPr="00A60233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14:paraId="113049C7" w14:textId="77777777" w:rsidR="00113D0C" w:rsidRPr="000C67B3" w:rsidRDefault="00113D0C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0C67B3">
              <w:rPr>
                <w:rFonts w:ascii="Angsana New" w:hAnsi="Angsana New"/>
                <w:bCs/>
                <w:sz w:val="30"/>
                <w:szCs w:val="30"/>
              </w:rPr>
              <w:t>56,352</w:t>
            </w:r>
          </w:p>
        </w:tc>
      </w:tr>
      <w:tr w:rsidR="00113D0C" w:rsidRPr="002A5563" w14:paraId="7993018C" w14:textId="77777777" w:rsidTr="000C67B3">
        <w:trPr>
          <w:gridAfter w:val="1"/>
          <w:wAfter w:w="6" w:type="dxa"/>
          <w:cantSplit/>
        </w:trPr>
        <w:tc>
          <w:tcPr>
            <w:tcW w:w="5312" w:type="dxa"/>
            <w:vAlign w:val="bottom"/>
          </w:tcPr>
          <w:p w14:paraId="678A5DD2" w14:textId="77777777" w:rsidR="00113D0C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931" w:type="dxa"/>
            <w:vAlign w:val="bottom"/>
          </w:tcPr>
          <w:p w14:paraId="423E235F" w14:textId="241122D1" w:rsidR="00113D0C" w:rsidRPr="0043573D" w:rsidRDefault="0043573D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4,027</w:t>
            </w:r>
          </w:p>
        </w:tc>
        <w:tc>
          <w:tcPr>
            <w:tcW w:w="238" w:type="dxa"/>
            <w:vAlign w:val="bottom"/>
          </w:tcPr>
          <w:p w14:paraId="64DFC46F" w14:textId="77777777" w:rsidR="00113D0C" w:rsidRPr="0043573D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</w:tcPr>
          <w:p w14:paraId="777FB6C1" w14:textId="6DCD5F7E" w:rsidR="00113D0C" w:rsidRPr="0043573D" w:rsidRDefault="0043573D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2,458</w:t>
            </w:r>
          </w:p>
        </w:tc>
      </w:tr>
      <w:tr w:rsidR="00113D0C" w:rsidRPr="002A5563" w14:paraId="73EF68E1" w14:textId="77777777" w:rsidTr="000C67B3">
        <w:trPr>
          <w:gridAfter w:val="1"/>
          <w:wAfter w:w="6" w:type="dxa"/>
          <w:cantSplit/>
        </w:trPr>
        <w:tc>
          <w:tcPr>
            <w:tcW w:w="5312" w:type="dxa"/>
            <w:vAlign w:val="bottom"/>
          </w:tcPr>
          <w:p w14:paraId="17AF4662" w14:textId="77777777" w:rsidR="00113D0C" w:rsidRPr="009F3CE7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931" w:type="dxa"/>
            <w:tcBorders>
              <w:bottom w:val="single" w:sz="4" w:space="0" w:color="auto"/>
            </w:tcBorders>
            <w:vAlign w:val="bottom"/>
          </w:tcPr>
          <w:p w14:paraId="3A2BCE15" w14:textId="202EAD19" w:rsidR="00113D0C" w:rsidRPr="0043573D" w:rsidRDefault="0043573D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1,295</w:t>
            </w:r>
          </w:p>
        </w:tc>
        <w:tc>
          <w:tcPr>
            <w:tcW w:w="238" w:type="dxa"/>
            <w:vAlign w:val="bottom"/>
          </w:tcPr>
          <w:p w14:paraId="3D8DC31C" w14:textId="77777777" w:rsidR="00113D0C" w:rsidRPr="0043573D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14:paraId="0282EDF4" w14:textId="0F30DBF9" w:rsidR="00113D0C" w:rsidRPr="0043573D" w:rsidRDefault="0043573D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823</w:t>
            </w:r>
          </w:p>
        </w:tc>
      </w:tr>
      <w:tr w:rsidR="00113D0C" w:rsidRPr="002A5563" w14:paraId="3DF66857" w14:textId="77777777" w:rsidTr="000C67B3">
        <w:trPr>
          <w:gridAfter w:val="1"/>
          <w:wAfter w:w="6" w:type="dxa"/>
          <w:cantSplit/>
        </w:trPr>
        <w:tc>
          <w:tcPr>
            <w:tcW w:w="5312" w:type="dxa"/>
            <w:vAlign w:val="bottom"/>
          </w:tcPr>
          <w:p w14:paraId="42976545" w14:textId="77777777" w:rsidR="00113D0C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 w:rsidRPr="00EA1C08">
              <w:rPr>
                <w:rFonts w:ascii="Angsana New" w:hAnsi="Angsana New"/>
                <w:sz w:val="30"/>
                <w:szCs w:val="30"/>
                <w:cs/>
              </w:rPr>
              <w:t>ค่าใช้จ่ายที่รับรู้</w:t>
            </w:r>
            <w:r w:rsidRPr="00EA1C08">
              <w:rPr>
                <w:rFonts w:ascii="Angsana New" w:hAnsi="Angsana New" w:hint="cs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931" w:type="dxa"/>
            <w:tcBorders>
              <w:top w:val="single" w:sz="4" w:space="0" w:color="auto"/>
            </w:tcBorders>
            <w:vAlign w:val="bottom"/>
          </w:tcPr>
          <w:p w14:paraId="4514D744" w14:textId="23622844" w:rsidR="00113D0C" w:rsidRPr="0043573D" w:rsidRDefault="0043573D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89,045</w:t>
            </w:r>
          </w:p>
        </w:tc>
        <w:tc>
          <w:tcPr>
            <w:tcW w:w="238" w:type="dxa"/>
            <w:vAlign w:val="bottom"/>
          </w:tcPr>
          <w:p w14:paraId="4B932551" w14:textId="77777777" w:rsidR="00113D0C" w:rsidRPr="0043573D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</w:tcBorders>
          </w:tcPr>
          <w:p w14:paraId="670B778E" w14:textId="2B183ACD" w:rsidR="00113D0C" w:rsidRPr="0043573D" w:rsidRDefault="0043573D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59,633</w:t>
            </w:r>
          </w:p>
        </w:tc>
      </w:tr>
      <w:tr w:rsidR="00113D0C" w:rsidRPr="002A5563" w14:paraId="1CEBFFE9" w14:textId="77777777" w:rsidTr="000C67B3">
        <w:trPr>
          <w:gridAfter w:val="1"/>
          <w:wAfter w:w="6" w:type="dxa"/>
          <w:cantSplit/>
        </w:trPr>
        <w:tc>
          <w:tcPr>
            <w:tcW w:w="5312" w:type="dxa"/>
          </w:tcPr>
          <w:p w14:paraId="310D9EB5" w14:textId="77777777" w:rsidR="00113D0C" w:rsidRPr="00D85B5F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ผลประโยชน์ของพนักงานจ่ายระหว่างงวด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728E5C12" w14:textId="6A42A196" w:rsidR="00113D0C" w:rsidRPr="0043573D" w:rsidRDefault="00113D0C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573D">
              <w:rPr>
                <w:rFonts w:ascii="Angsana New" w:hAnsi="Angsana New"/>
                <w:sz w:val="30"/>
                <w:szCs w:val="30"/>
              </w:rPr>
              <w:t>(</w:t>
            </w:r>
            <w:r w:rsidR="0043573D">
              <w:rPr>
                <w:rFonts w:ascii="Angsana New" w:hAnsi="Angsana New"/>
                <w:sz w:val="30"/>
                <w:szCs w:val="30"/>
              </w:rPr>
              <w:t>3,072</w:t>
            </w:r>
            <w:r w:rsidRPr="0043573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5A6F01F8" w14:textId="77777777" w:rsidR="00113D0C" w:rsidRPr="0043573D" w:rsidRDefault="00113D0C" w:rsidP="00415645">
            <w:pPr>
              <w:tabs>
                <w:tab w:val="clear" w:pos="907"/>
              </w:tabs>
              <w:ind w:right="5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974" w:type="dxa"/>
            <w:tcBorders>
              <w:bottom w:val="single" w:sz="4" w:space="0" w:color="auto"/>
            </w:tcBorders>
          </w:tcPr>
          <w:p w14:paraId="6FAB626E" w14:textId="6AF50F15" w:rsidR="00113D0C" w:rsidRPr="0043573D" w:rsidRDefault="00113D0C" w:rsidP="00BC5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3573D">
              <w:rPr>
                <w:rFonts w:ascii="Angsana New" w:hAnsi="Angsana New"/>
                <w:sz w:val="30"/>
                <w:szCs w:val="30"/>
              </w:rPr>
              <w:t>(</w:t>
            </w:r>
            <w:r w:rsidR="0043573D">
              <w:rPr>
                <w:rFonts w:ascii="Angsana New" w:hAnsi="Angsana New"/>
                <w:sz w:val="30"/>
                <w:szCs w:val="30"/>
              </w:rPr>
              <w:t>2,748</w:t>
            </w:r>
            <w:r w:rsidRPr="0043573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13D0C" w:rsidRPr="002A5563" w14:paraId="4D5D6169" w14:textId="77777777" w:rsidTr="000C67B3">
        <w:trPr>
          <w:gridAfter w:val="1"/>
          <w:wAfter w:w="6" w:type="dxa"/>
          <w:cantSplit/>
        </w:trPr>
        <w:tc>
          <w:tcPr>
            <w:tcW w:w="5312" w:type="dxa"/>
          </w:tcPr>
          <w:p w14:paraId="24C5617E" w14:textId="51175FDD" w:rsidR="00113D0C" w:rsidRDefault="00113D0C" w:rsidP="00D8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มูลค่าตามบัญชี </w:t>
            </w:r>
            <w:r w:rsidRPr="009F3CE7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EF524B">
              <w:rPr>
                <w:rFonts w:ascii="Angsana New" w:hAnsi="Angsana New"/>
                <w:sz w:val="30"/>
                <w:szCs w:val="30"/>
              </w:rPr>
              <w:t>0</w:t>
            </w:r>
            <w:r w:rsidR="00EF52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14F4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EF524B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  <w:r w:rsidR="00DA60AF"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9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9DC11" w14:textId="274469AD" w:rsidR="00113D0C" w:rsidRPr="0043573D" w:rsidRDefault="00113D0C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573D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BC5CE6" w:rsidRPr="0043573D">
              <w:rPr>
                <w:rFonts w:ascii="Angsana New" w:hAnsi="Angsana New"/>
                <w:bCs/>
                <w:sz w:val="30"/>
                <w:szCs w:val="30"/>
              </w:rPr>
              <w:t>5,</w:t>
            </w:r>
            <w:r w:rsidR="0043573D">
              <w:rPr>
                <w:rFonts w:ascii="Angsana New" w:hAnsi="Angsana New"/>
                <w:bCs/>
                <w:sz w:val="30"/>
                <w:szCs w:val="30"/>
              </w:rPr>
              <w:t>973</w:t>
            </w:r>
          </w:p>
        </w:tc>
        <w:tc>
          <w:tcPr>
            <w:tcW w:w="238" w:type="dxa"/>
            <w:vAlign w:val="bottom"/>
          </w:tcPr>
          <w:p w14:paraId="1DBC41FC" w14:textId="77777777" w:rsidR="00113D0C" w:rsidRPr="0043573D" w:rsidRDefault="00113D0C" w:rsidP="003339DC">
            <w:pPr>
              <w:tabs>
                <w:tab w:val="clear" w:pos="907"/>
              </w:tabs>
              <w:ind w:right="1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C10CD" w14:textId="4218A88C" w:rsidR="00113D0C" w:rsidRPr="0043573D" w:rsidRDefault="00113D0C" w:rsidP="00444433">
            <w:pPr>
              <w:tabs>
                <w:tab w:val="clear" w:pos="907"/>
                <w:tab w:val="clear" w:pos="1644"/>
                <w:tab w:val="left" w:pos="1236"/>
                <w:tab w:val="left" w:pos="1518"/>
              </w:tabs>
              <w:ind w:right="14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573D">
              <w:rPr>
                <w:rFonts w:ascii="Angsana New" w:hAnsi="Angsana New"/>
                <w:bCs/>
                <w:sz w:val="30"/>
                <w:szCs w:val="30"/>
              </w:rPr>
              <w:t>56,</w:t>
            </w:r>
            <w:r w:rsidR="00BC5CE6" w:rsidRPr="0043573D">
              <w:rPr>
                <w:rFonts w:ascii="Angsana New" w:hAnsi="Angsana New"/>
                <w:bCs/>
                <w:sz w:val="30"/>
                <w:szCs w:val="30"/>
              </w:rPr>
              <w:t>8</w:t>
            </w:r>
            <w:r w:rsidR="0043573D">
              <w:rPr>
                <w:rFonts w:ascii="Angsana New" w:hAnsi="Angsana New"/>
                <w:bCs/>
                <w:sz w:val="30"/>
                <w:szCs w:val="30"/>
              </w:rPr>
              <w:t>85</w:t>
            </w:r>
          </w:p>
        </w:tc>
      </w:tr>
    </w:tbl>
    <w:p w14:paraId="441ED700" w14:textId="77777777" w:rsidR="001751CF" w:rsidRDefault="001751CF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E2AE4BA" w14:textId="19170753" w:rsidR="00C11C3C" w:rsidRDefault="004B092B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5</w:t>
      </w:r>
      <w:r w:rsidR="00C11C3C" w:rsidRPr="003D20A1">
        <w:rPr>
          <w:rFonts w:ascii="Angsana New" w:hAnsi="Angsana New"/>
          <w:b/>
          <w:bCs/>
          <w:sz w:val="30"/>
          <w:szCs w:val="30"/>
          <w:cs/>
        </w:rPr>
        <w:t>.</w:t>
      </w:r>
      <w:r w:rsidR="00C11C3C" w:rsidRPr="003D20A1">
        <w:rPr>
          <w:rFonts w:ascii="Angsana New" w:hAnsi="Angsana New"/>
          <w:b/>
          <w:bCs/>
          <w:sz w:val="30"/>
          <w:szCs w:val="30"/>
        </w:rPr>
        <w:tab/>
      </w:r>
      <w:r w:rsidR="00C11C3C" w:rsidRPr="006178D6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ข้อมูลทางการเงินที่สำคัญจำแนกตามส่วนงานดำเนินงาน</w:t>
      </w:r>
    </w:p>
    <w:p w14:paraId="7E95A994" w14:textId="77777777" w:rsidR="00F66A26" w:rsidRPr="003F2DB4" w:rsidRDefault="00F66A26" w:rsidP="004344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979644" w14:textId="77777777" w:rsidR="00F66A26" w:rsidRPr="00482755" w:rsidRDefault="00F66A26" w:rsidP="00F66A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sz w:val="30"/>
          <w:szCs w:val="30"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286C8027" w14:textId="77777777" w:rsidR="00C11C3C" w:rsidRPr="003F2DB4" w:rsidRDefault="00C11C3C" w:rsidP="00C11C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  <w:cs/>
        </w:rPr>
      </w:pPr>
    </w:p>
    <w:p w14:paraId="3869B6AB" w14:textId="2B7C1FB7" w:rsidR="00136F18" w:rsidRPr="00136F18" w:rsidRDefault="00B50884" w:rsidP="00136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รายได้จากการขาย </w:t>
      </w:r>
      <w:r w:rsidR="003F2DB4">
        <w:rPr>
          <w:rFonts w:ascii="Angsana New" w:hAnsi="Angsana New" w:hint="cs"/>
          <w:sz w:val="30"/>
          <w:szCs w:val="30"/>
          <w:cs/>
        </w:rPr>
        <w:t xml:space="preserve">รายได้จากการให้บริการ </w:t>
      </w:r>
      <w:r>
        <w:rPr>
          <w:rFonts w:ascii="Angsana New" w:hAnsi="Angsana New" w:hint="cs"/>
          <w:sz w:val="30"/>
          <w:szCs w:val="30"/>
          <w:cs/>
        </w:rPr>
        <w:t>รายได้อื่น</w:t>
      </w:r>
      <w:r w:rsidR="008D0C8D">
        <w:rPr>
          <w:rFonts w:ascii="Angsana New" w:hAnsi="Angsana New"/>
          <w:sz w:val="30"/>
          <w:szCs w:val="30"/>
        </w:rPr>
        <w:t xml:space="preserve"> 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>
        <w:rPr>
          <w:rFonts w:ascii="Angsana New" w:hAnsi="Angsana New" w:hint="cs"/>
          <w:sz w:val="30"/>
          <w:szCs w:val="30"/>
          <w:cs/>
        </w:rPr>
        <w:t xml:space="preserve"> ต้นทุนขาย </w:t>
      </w:r>
      <w:r w:rsidR="003F2DB4">
        <w:rPr>
          <w:rFonts w:ascii="Angsana New" w:hAnsi="Angsana New" w:hint="cs"/>
          <w:sz w:val="30"/>
          <w:szCs w:val="30"/>
          <w:cs/>
        </w:rPr>
        <w:t xml:space="preserve">ต้นทุนการให้บริการ </w:t>
      </w:r>
      <w:r>
        <w:rPr>
          <w:rFonts w:ascii="Angsana New" w:hAnsi="Angsana New" w:hint="cs"/>
          <w:sz w:val="30"/>
          <w:szCs w:val="30"/>
          <w:cs/>
        </w:rPr>
        <w:t>ค่าใช้จ่ายอื่น</w:t>
      </w:r>
      <w:r w:rsidR="008D0C8D">
        <w:rPr>
          <w:rFonts w:ascii="Angsana New" w:hAnsi="Angsana New"/>
          <w:sz w:val="30"/>
          <w:szCs w:val="30"/>
        </w:rPr>
        <w:t xml:space="preserve"> </w:t>
      </w:r>
      <w:r w:rsidR="00AB52BB">
        <w:rPr>
          <w:rFonts w:ascii="Angsana New" w:hAnsi="Angsana New" w:hint="cs"/>
          <w:sz w:val="30"/>
          <w:szCs w:val="30"/>
          <w:cs/>
        </w:rPr>
        <w:t>ๆ</w:t>
      </w:r>
      <w:r w:rsidR="00614D1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และกำไร</w:t>
      </w:r>
      <w:r w:rsidR="00E00179">
        <w:rPr>
          <w:rFonts w:ascii="Angsana New" w:hAnsi="Angsana New" w:hint="cs"/>
          <w:sz w:val="30"/>
          <w:szCs w:val="30"/>
          <w:cs/>
        </w:rPr>
        <w:t>หรือ</w:t>
      </w:r>
      <w:r>
        <w:rPr>
          <w:rFonts w:ascii="Angsana New" w:hAnsi="Angsana New" w:hint="cs"/>
          <w:sz w:val="30"/>
          <w:szCs w:val="30"/>
          <w:cs/>
        </w:rPr>
        <w:t>ขาดทุนก่อนค่าใช้จ่ายภาษีเงินได้เป็นข้อมูลทางการเงินที่สำคัญและเป็นข้อมูลหลักซึ่งถูกนำเสนอให้กับผู้มีอำนาจตัดสินใจสูงสุดด้านการดำเนินงาน</w:t>
      </w:r>
      <w:r w:rsidR="00AB0C70">
        <w:rPr>
          <w:rFonts w:ascii="Angsana New" w:hAnsi="Angsana New" w:hint="cs"/>
          <w:sz w:val="30"/>
          <w:szCs w:val="30"/>
          <w:cs/>
        </w:rPr>
        <w:t>พิจารณาเป็นประจำ</w:t>
      </w:r>
      <w:r>
        <w:rPr>
          <w:rFonts w:ascii="Angsana New" w:hAnsi="Angsana New" w:hint="cs"/>
          <w:sz w:val="30"/>
          <w:szCs w:val="30"/>
          <w:cs/>
        </w:rPr>
        <w:t>อย่างสม่ำเสมอและถูกใช้ในการประเมินผลการดำเนินงานของส่วนงาน กลุ่ม</w:t>
      </w:r>
      <w:r w:rsidRPr="00B91A81">
        <w:rPr>
          <w:rFonts w:ascii="Angsana New" w:hAnsi="Angsana New"/>
          <w:sz w:val="30"/>
          <w:szCs w:val="30"/>
          <w:cs/>
        </w:rPr>
        <w:t>บริษัทดำเนินธุรกิจ</w:t>
      </w:r>
      <w:r w:rsidR="00AB52BB">
        <w:rPr>
          <w:rFonts w:ascii="Angsana New" w:hAnsi="Angsana New" w:hint="cs"/>
          <w:sz w:val="30"/>
          <w:szCs w:val="30"/>
          <w:cs/>
        </w:rPr>
        <w:t>เกือบทั้งหมด</w:t>
      </w:r>
      <w:r w:rsidRPr="00B91A81">
        <w:rPr>
          <w:rFonts w:ascii="Angsana New" w:hAnsi="Angsana New"/>
          <w:sz w:val="30"/>
          <w:szCs w:val="30"/>
          <w:cs/>
        </w:rPr>
        <w:t>ในประเทศไทย</w:t>
      </w:r>
      <w:r w:rsidR="0011036A">
        <w:rPr>
          <w:rFonts w:ascii="Angsana New" w:hAnsi="Angsana New" w:hint="cs"/>
          <w:sz w:val="30"/>
          <w:szCs w:val="30"/>
          <w:cs/>
        </w:rPr>
        <w:t>ใน</w:t>
      </w:r>
      <w:r w:rsidRPr="00B91A81">
        <w:rPr>
          <w:rFonts w:ascii="Angsana New" w:hAnsi="Angsana New"/>
          <w:sz w:val="30"/>
          <w:szCs w:val="30"/>
          <w:cs/>
        </w:rPr>
        <w:t>หลายธุรกิจได้แก่ ธุรกิจผลิตและจำหน่ายวัสดุก่อสร้าง</w:t>
      </w:r>
      <w:r w:rsidR="00A42EAE">
        <w:rPr>
          <w:rFonts w:ascii="Angsana New" w:hAnsi="Angsana New" w:hint="cs"/>
          <w:sz w:val="30"/>
          <w:szCs w:val="30"/>
          <w:cs/>
        </w:rPr>
        <w:t>และ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</w:t>
      </w:r>
      <w:r w:rsidR="00A42EAE">
        <w:rPr>
          <w:rFonts w:ascii="Angsana New" w:hAnsi="Angsana New"/>
          <w:sz w:val="30"/>
          <w:szCs w:val="30"/>
          <w:cs/>
        </w:rPr>
        <w:t>รัพย์สิน</w:t>
      </w:r>
      <w:r w:rsidR="003F2DB4">
        <w:rPr>
          <w:rFonts w:ascii="Angsana New" w:hAnsi="Angsana New" w:hint="cs"/>
          <w:sz w:val="30"/>
          <w:szCs w:val="30"/>
          <w:cs/>
        </w:rPr>
        <w:t>และบริการ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B52BB">
        <w:rPr>
          <w:rFonts w:ascii="Angsana New" w:hAnsi="Angsana New" w:hint="cs"/>
          <w:sz w:val="30"/>
          <w:szCs w:val="30"/>
          <w:cs/>
        </w:rPr>
        <w:t>โดย</w:t>
      </w:r>
      <w:r w:rsidRPr="00B91A81">
        <w:rPr>
          <w:rFonts w:ascii="Angsana New" w:hAnsi="Angsana New"/>
          <w:sz w:val="30"/>
          <w:szCs w:val="30"/>
          <w:cs/>
        </w:rPr>
        <w:t>ธุรกิจให้เช่าทรัพย์สิน</w:t>
      </w:r>
      <w:r w:rsidR="003F2DB4">
        <w:rPr>
          <w:rFonts w:ascii="Angsana New" w:hAnsi="Angsana New" w:hint="cs"/>
          <w:sz w:val="30"/>
          <w:szCs w:val="30"/>
          <w:cs/>
        </w:rPr>
        <w:t>และบริการ</w:t>
      </w:r>
      <w:r w:rsidR="00AB52BB">
        <w:rPr>
          <w:rFonts w:ascii="Angsana New" w:hAnsi="Angsana New" w:hint="cs"/>
          <w:sz w:val="30"/>
          <w:szCs w:val="30"/>
          <w:cs/>
        </w:rPr>
        <w:t>มีสัดส่วนที่ไม่เป็นสาระสำคัญ</w:t>
      </w:r>
      <w:r w:rsidR="00113D0C">
        <w:rPr>
          <w:rFonts w:ascii="Angsana New" w:hAnsi="Angsana New" w:hint="cs"/>
          <w:sz w:val="30"/>
          <w:szCs w:val="30"/>
          <w:cs/>
        </w:rPr>
        <w:t>และได้</w:t>
      </w:r>
      <w:r w:rsidR="003F2DB4">
        <w:rPr>
          <w:rFonts w:ascii="Angsana New" w:hAnsi="Angsana New" w:hint="cs"/>
          <w:sz w:val="30"/>
          <w:szCs w:val="30"/>
          <w:cs/>
        </w:rPr>
        <w:t>แยกแสดงรายได้และต้นทุนแล้วในงบกำไร</w:t>
      </w:r>
      <w:r w:rsidR="003F2DB4" w:rsidRPr="00136F18">
        <w:rPr>
          <w:rFonts w:ascii="Angsana New" w:hAnsi="Angsana New" w:hint="cs"/>
          <w:sz w:val="30"/>
          <w:szCs w:val="30"/>
          <w:cs/>
        </w:rPr>
        <w:t>ขาดทุนเบ็ดเสร็จ</w:t>
      </w:r>
      <w:r w:rsidRPr="00136F18">
        <w:rPr>
          <w:rFonts w:ascii="Angsana New" w:hAnsi="Angsana New"/>
          <w:sz w:val="30"/>
          <w:szCs w:val="30"/>
          <w:cs/>
        </w:rPr>
        <w:t xml:space="preserve"> ดังนั้น</w:t>
      </w:r>
      <w:r w:rsidR="00AB52BB" w:rsidRPr="00136F18">
        <w:rPr>
          <w:rFonts w:ascii="Angsana New" w:hAnsi="Angsana New" w:hint="cs"/>
          <w:sz w:val="30"/>
          <w:szCs w:val="30"/>
          <w:cs/>
        </w:rPr>
        <w:t xml:space="preserve"> งบการเงิน</w:t>
      </w:r>
      <w:r w:rsidR="004F744D" w:rsidRPr="00136F18">
        <w:rPr>
          <w:rFonts w:ascii="Angsana New" w:hAnsi="Angsana New" w:hint="cs"/>
          <w:sz w:val="30"/>
          <w:szCs w:val="30"/>
          <w:cs/>
        </w:rPr>
        <w:t>ระหว่างกาล</w:t>
      </w:r>
      <w:r w:rsidR="00AB52BB" w:rsidRPr="00136F18">
        <w:rPr>
          <w:rFonts w:ascii="Angsana New" w:hAnsi="Angsana New" w:hint="cs"/>
          <w:sz w:val="30"/>
          <w:szCs w:val="30"/>
          <w:cs/>
        </w:rPr>
        <w:t>นี้</w:t>
      </w:r>
      <w:r w:rsidRPr="00136F18">
        <w:rPr>
          <w:rFonts w:ascii="Angsana New" w:hAnsi="Angsana New"/>
          <w:sz w:val="30"/>
          <w:szCs w:val="30"/>
          <w:cs/>
        </w:rPr>
        <w:t>จึงไม่มีการแสดงข้อมูลจำแนกตามส่วนงานธุรกิจและส่วนงานทางภูมิศาสตร์</w:t>
      </w:r>
      <w:r w:rsidR="00136F18" w:rsidRPr="00136F18">
        <w:rPr>
          <w:rFonts w:ascii="Angsana New" w:hAnsi="Angsana New" w:hint="cs"/>
          <w:sz w:val="30"/>
          <w:szCs w:val="30"/>
          <w:cs/>
        </w:rPr>
        <w:t xml:space="preserve"> นอกจากนี้ </w:t>
      </w:r>
      <w:r w:rsidR="00136F18" w:rsidRPr="00136F18">
        <w:rPr>
          <w:rFonts w:ascii="Angsana New" w:hAnsi="Angsana New"/>
          <w:sz w:val="30"/>
          <w:szCs w:val="30"/>
          <w:cs/>
        </w:rPr>
        <w:t>ข้อมูลสินทรัพย์และหนี้สินตามส่วนงาน</w:t>
      </w:r>
      <w:r w:rsidR="00136F18" w:rsidRPr="00136F18">
        <w:rPr>
          <w:rFonts w:ascii="Angsana New" w:hAnsi="Angsana New" w:hint="cs"/>
          <w:sz w:val="30"/>
          <w:szCs w:val="30"/>
          <w:cs/>
        </w:rPr>
        <w:t>เป็นข้อมูลที่มิได้</w:t>
      </w:r>
      <w:r w:rsidR="00AB0C70">
        <w:rPr>
          <w:rFonts w:ascii="Angsana New" w:hAnsi="Angsana New" w:hint="cs"/>
          <w:sz w:val="30"/>
          <w:szCs w:val="30"/>
          <w:cs/>
        </w:rPr>
        <w:t>เป็นข้อมูลที่ถูก</w:t>
      </w:r>
      <w:r w:rsidR="00136F18" w:rsidRPr="00136F18">
        <w:rPr>
          <w:rFonts w:ascii="Angsana New" w:hAnsi="Angsana New" w:hint="cs"/>
          <w:sz w:val="30"/>
          <w:szCs w:val="30"/>
          <w:cs/>
        </w:rPr>
        <w:t>นำเสนอ</w:t>
      </w:r>
      <w:r w:rsidR="00136F18" w:rsidRPr="00136F18">
        <w:rPr>
          <w:rFonts w:ascii="Angsana New" w:hAnsi="Angsana New"/>
          <w:sz w:val="30"/>
          <w:szCs w:val="30"/>
          <w:cs/>
        </w:rPr>
        <w:t>ให้กับผู้มีอำนาจตัดสินใจสูงสุดด้านการดำเนินงาน</w:t>
      </w:r>
      <w:r w:rsidR="00136F18" w:rsidRPr="00136F18">
        <w:rPr>
          <w:rFonts w:ascii="Angsana New" w:hAnsi="Angsana New" w:hint="cs"/>
          <w:sz w:val="30"/>
          <w:szCs w:val="30"/>
          <w:cs/>
        </w:rPr>
        <w:t>พิจารณาเป็นประจำอย่างสม่ำเสมอ</w:t>
      </w:r>
    </w:p>
    <w:p w14:paraId="4A918993" w14:textId="77777777" w:rsidR="00136F18" w:rsidRPr="00136F18" w:rsidRDefault="00136F18" w:rsidP="00136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0BC10D43" w14:textId="77777777" w:rsidR="003339DC" w:rsidRDefault="003339DC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26679C" w14:textId="2AF8179C" w:rsidR="00B50884" w:rsidRPr="00545697" w:rsidRDefault="00297A3D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45697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ข้อมูลเกี่ยวกับลูกค้ารายใหญ่</w:t>
      </w:r>
      <w:r w:rsidRPr="0054569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545697">
        <w:rPr>
          <w:rFonts w:ascii="Angsana New" w:hAnsi="Angsana New"/>
          <w:i/>
          <w:iCs/>
          <w:sz w:val="30"/>
          <w:szCs w:val="30"/>
          <w:cs/>
        </w:rPr>
        <w:t>(ลูกค้า</w:t>
      </w:r>
      <w:r w:rsidRPr="00545697">
        <w:rPr>
          <w:rFonts w:ascii="Angsana New" w:hAnsi="Angsana New" w:hint="cs"/>
          <w:i/>
          <w:iCs/>
          <w:sz w:val="30"/>
          <w:szCs w:val="30"/>
          <w:cs/>
        </w:rPr>
        <w:t>ที่มียอดรายการค้าถึง</w:t>
      </w:r>
      <w:r w:rsidRPr="00545697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545697">
        <w:rPr>
          <w:rFonts w:ascii="Angsana New" w:hAnsi="Angsana New"/>
          <w:i/>
          <w:iCs/>
          <w:sz w:val="30"/>
          <w:szCs w:val="30"/>
        </w:rPr>
        <w:t>10</w:t>
      </w:r>
      <w:r w:rsidRPr="00545697">
        <w:rPr>
          <w:rFonts w:ascii="Angsana New" w:hAnsi="Angsana New"/>
          <w:i/>
          <w:iCs/>
          <w:sz w:val="30"/>
          <w:szCs w:val="30"/>
          <w:cs/>
        </w:rPr>
        <w:t xml:space="preserve"> ของ</w:t>
      </w:r>
      <w:r w:rsidRPr="00545697">
        <w:rPr>
          <w:rFonts w:ascii="Angsana New" w:hAnsi="Angsana New" w:hint="cs"/>
          <w:i/>
          <w:iCs/>
          <w:sz w:val="30"/>
          <w:szCs w:val="30"/>
          <w:cs/>
        </w:rPr>
        <w:t>ยอดขายรวม</w:t>
      </w:r>
      <w:r w:rsidRPr="00545697">
        <w:rPr>
          <w:rFonts w:ascii="Angsana New" w:hAnsi="Angsana New"/>
          <w:i/>
          <w:iCs/>
          <w:sz w:val="30"/>
          <w:szCs w:val="30"/>
          <w:cs/>
        </w:rPr>
        <w:t>)</w:t>
      </w:r>
      <w:r w:rsidRPr="00545697">
        <w:rPr>
          <w:rFonts w:ascii="Angsana New" w:hAnsi="Angsana New"/>
          <w:i/>
          <w:iCs/>
          <w:sz w:val="30"/>
          <w:szCs w:val="30"/>
        </w:rPr>
        <w:t xml:space="preserve"> </w:t>
      </w:r>
      <w:r w:rsidR="00461207" w:rsidRPr="00545697">
        <w:rPr>
          <w:rFonts w:ascii="Angsana New" w:hAnsi="Angsana New" w:hint="cs"/>
          <w:i/>
          <w:iCs/>
          <w:sz w:val="30"/>
          <w:szCs w:val="30"/>
          <w:cs/>
        </w:rPr>
        <w:t>สำหรับงวดสามเดือน</w:t>
      </w:r>
      <w:r w:rsidR="003D4053" w:rsidRPr="00545697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7166B3" w:rsidRPr="00545697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3D4053" w:rsidRPr="00545697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="00B50884" w:rsidRPr="00545697">
        <w:rPr>
          <w:rFonts w:ascii="Angsana New" w:hAnsi="Angsana New" w:hint="cs"/>
          <w:i/>
          <w:iCs/>
          <w:sz w:val="30"/>
          <w:szCs w:val="30"/>
          <w:cs/>
        </w:rPr>
        <w:t xml:space="preserve">สิ้นสุดวันที่ </w:t>
      </w:r>
      <w:r w:rsidR="003D4053" w:rsidRPr="00545697">
        <w:rPr>
          <w:rFonts w:ascii="Angsana New" w:hAnsi="Angsana New"/>
          <w:i/>
          <w:iCs/>
          <w:sz w:val="30"/>
          <w:szCs w:val="30"/>
        </w:rPr>
        <w:t xml:space="preserve">30 </w:t>
      </w:r>
      <w:r w:rsidR="00120EF5" w:rsidRPr="00545697">
        <w:rPr>
          <w:rFonts w:ascii="Angsana New" w:hAnsi="Angsana New" w:hint="cs"/>
          <w:i/>
          <w:iCs/>
          <w:sz w:val="30"/>
          <w:szCs w:val="30"/>
          <w:cs/>
        </w:rPr>
        <w:t>กันย</w:t>
      </w:r>
      <w:r w:rsidR="003D4053" w:rsidRPr="00545697">
        <w:rPr>
          <w:rFonts w:ascii="Angsana New" w:hAnsi="Angsana New" w:hint="cs"/>
          <w:i/>
          <w:iCs/>
          <w:sz w:val="30"/>
          <w:szCs w:val="30"/>
          <w:cs/>
        </w:rPr>
        <w:t>ายน</w:t>
      </w:r>
      <w:r w:rsidR="00DB16BA" w:rsidRPr="0054569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B16BA" w:rsidRPr="00545697">
        <w:rPr>
          <w:rFonts w:ascii="Angsana New" w:hAnsi="Angsana New" w:hint="cs"/>
          <w:i/>
          <w:iCs/>
          <w:sz w:val="30"/>
          <w:szCs w:val="30"/>
        </w:rPr>
        <w:t>256</w:t>
      </w:r>
      <w:r w:rsidR="00A779CF" w:rsidRPr="00545697">
        <w:rPr>
          <w:rFonts w:ascii="Angsana New" w:hAnsi="Angsana New"/>
          <w:i/>
          <w:iCs/>
          <w:sz w:val="30"/>
          <w:szCs w:val="30"/>
        </w:rPr>
        <w:t>8</w:t>
      </w:r>
      <w:r w:rsidR="00DB16BA" w:rsidRPr="00545697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DB16BA" w:rsidRPr="0054569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A779CF" w:rsidRPr="00545697">
        <w:rPr>
          <w:rFonts w:ascii="Angsana New" w:hAnsi="Angsana New" w:hint="cs"/>
          <w:i/>
          <w:iCs/>
          <w:sz w:val="30"/>
          <w:szCs w:val="30"/>
        </w:rPr>
        <w:t xml:space="preserve">2567 </w:t>
      </w:r>
      <w:r w:rsidR="001C5678" w:rsidRPr="00545697">
        <w:rPr>
          <w:rFonts w:ascii="Angsana New" w:hAnsi="Angsana New" w:hint="cs"/>
          <w:i/>
          <w:iCs/>
          <w:sz w:val="30"/>
          <w:szCs w:val="30"/>
          <w:cs/>
        </w:rPr>
        <w:t>มีดังนี้</w:t>
      </w:r>
    </w:p>
    <w:p w14:paraId="44617BDA" w14:textId="77777777" w:rsidR="00B50884" w:rsidRPr="00C86874" w:rsidRDefault="00B50884" w:rsidP="00B50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3686"/>
        <w:gridCol w:w="1282"/>
        <w:gridCol w:w="270"/>
        <w:gridCol w:w="1285"/>
        <w:gridCol w:w="283"/>
        <w:gridCol w:w="1282"/>
        <w:gridCol w:w="270"/>
        <w:gridCol w:w="1285"/>
      </w:tblGrid>
      <w:tr w:rsidR="003E0630" w:rsidRPr="00E068A8" w14:paraId="4F13ADBB" w14:textId="77777777" w:rsidTr="00D23DB2">
        <w:tc>
          <w:tcPr>
            <w:tcW w:w="3686" w:type="dxa"/>
          </w:tcPr>
          <w:p w14:paraId="30160EF5" w14:textId="77777777" w:rsidR="003E0630" w:rsidRPr="00E068A8" w:rsidRDefault="003E0630" w:rsidP="00881ED9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14:paraId="59488B45" w14:textId="14025FA7" w:rsidR="003E0630" w:rsidRPr="00E068A8" w:rsidRDefault="003E0630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A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งวดสามเดือน</w:t>
            </w:r>
          </w:p>
        </w:tc>
      </w:tr>
      <w:tr w:rsidR="00B50884" w:rsidRPr="00E068A8" w14:paraId="19488F21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1233425C" w14:textId="77777777" w:rsidR="00B50884" w:rsidRPr="00E068A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857D31" w14:textId="77777777" w:rsidR="00B50884" w:rsidRPr="00E068A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43209C5D" w14:textId="77777777" w:rsidR="00B50884" w:rsidRPr="00E068A8" w:rsidRDefault="00B50884" w:rsidP="00881ED9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1B7446" w14:textId="77777777" w:rsidR="00B50884" w:rsidRPr="00E068A8" w:rsidRDefault="00B50884" w:rsidP="00881ED9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068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779CF" w:rsidRPr="00E068A8" w14:paraId="4AF40739" w14:textId="77777777" w:rsidTr="00D23D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0FA79578" w14:textId="77777777" w:rsidR="00A779CF" w:rsidRPr="00E068A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B1DE414" w14:textId="4A4BC2BF" w:rsidR="00A779CF" w:rsidRPr="00E068A8" w:rsidRDefault="009628A5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4C391AF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DB8A5D0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3FBE0217" w14:textId="77777777" w:rsidR="00A779CF" w:rsidRPr="00E068A8" w:rsidRDefault="00A779CF" w:rsidP="00A44ADD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7630AE9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DA695B1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AC96351" w14:textId="77777777" w:rsidR="00A779CF" w:rsidRPr="00E068A8" w:rsidRDefault="00A779CF" w:rsidP="00A44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061BB" w:rsidRPr="00E068A8" w14:paraId="1B12FC6B" w14:textId="77777777" w:rsidTr="00D23D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41A95EEF" w14:textId="487F5490" w:rsidR="005061BB" w:rsidRPr="00E068A8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จำนวนลูกค้ารายใหญ่</w:t>
            </w:r>
          </w:p>
        </w:tc>
        <w:tc>
          <w:tcPr>
            <w:tcW w:w="1282" w:type="dxa"/>
          </w:tcPr>
          <w:p w14:paraId="19ABD6CF" w14:textId="791B362F" w:rsidR="005061BB" w:rsidRPr="00B805F0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D23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5C90D3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</w:tcPr>
          <w:p w14:paraId="2A2CCF63" w14:textId="77EE0AA7" w:rsidR="005061BB" w:rsidRPr="00D23DB2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23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41CCFA0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</w:tcPr>
          <w:p w14:paraId="3055EB9E" w14:textId="67948F3D" w:rsidR="005061BB" w:rsidRPr="0052396B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3CD29B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</w:tcPr>
          <w:p w14:paraId="176865B8" w14:textId="4A81B7D0" w:rsidR="005061BB" w:rsidRPr="00E068A8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</w:tr>
      <w:tr w:rsidR="005061BB" w:rsidRPr="00E068A8" w14:paraId="666CEE1A" w14:textId="77777777" w:rsidTr="00D23DB2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0EC5E5A9" w14:textId="5A09DD40" w:rsidR="005061BB" w:rsidRPr="00E068A8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068A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82" w:type="dxa"/>
            <w:tcBorders>
              <w:bottom w:val="nil"/>
            </w:tcBorders>
          </w:tcPr>
          <w:p w14:paraId="5908309A" w14:textId="63A9EA30" w:rsidR="005061BB" w:rsidRPr="00B805F0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D23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3D643B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103AEE93" w14:textId="7A1345CA" w:rsidR="005061BB" w:rsidRPr="00D23DB2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FDF274A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6EF309F6" w14:textId="4948138A" w:rsidR="005061BB" w:rsidRPr="0052396B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23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21887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bottom w:val="nil"/>
            </w:tcBorders>
            <w:vAlign w:val="bottom"/>
          </w:tcPr>
          <w:p w14:paraId="2303DE1E" w14:textId="3F48F875" w:rsidR="005061BB" w:rsidRPr="00E068A8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4"/>
                <w:tab w:val="left" w:pos="660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>57,307</w:t>
            </w:r>
          </w:p>
        </w:tc>
      </w:tr>
    </w:tbl>
    <w:p w14:paraId="7BF7470A" w14:textId="77777777" w:rsidR="00F66A26" w:rsidRPr="00E068A8" w:rsidRDefault="00F66A26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3686"/>
        <w:gridCol w:w="1282"/>
        <w:gridCol w:w="270"/>
        <w:gridCol w:w="1285"/>
        <w:gridCol w:w="283"/>
        <w:gridCol w:w="1282"/>
        <w:gridCol w:w="270"/>
        <w:gridCol w:w="1285"/>
      </w:tblGrid>
      <w:tr w:rsidR="003E0630" w:rsidRPr="00E068A8" w14:paraId="36AD3720" w14:textId="77777777" w:rsidTr="0052396B">
        <w:tc>
          <w:tcPr>
            <w:tcW w:w="3686" w:type="dxa"/>
          </w:tcPr>
          <w:p w14:paraId="63229A04" w14:textId="77777777" w:rsidR="003E0630" w:rsidRPr="00E068A8" w:rsidRDefault="003E0630" w:rsidP="00F225C6">
            <w:pPr>
              <w:tabs>
                <w:tab w:val="clear" w:pos="907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7" w:type="dxa"/>
            <w:gridSpan w:val="7"/>
            <w:tcBorders>
              <w:bottom w:val="single" w:sz="4" w:space="0" w:color="auto"/>
            </w:tcBorders>
          </w:tcPr>
          <w:p w14:paraId="417B6A63" w14:textId="23FF5A66" w:rsidR="003E0630" w:rsidRPr="00E068A8" w:rsidRDefault="003E0630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068A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</w:t>
            </w:r>
            <w:r w:rsidR="007166B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 w:rsidRPr="00E068A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3E0630" w:rsidRPr="00E068A8" w14:paraId="68A6E712" w14:textId="77777777" w:rsidTr="00646A23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2E289454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CF1BDA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56C6305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1F9514" w14:textId="77777777" w:rsidR="003E0630" w:rsidRPr="00E068A8" w:rsidRDefault="003E0630" w:rsidP="00F225C6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E068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3E0630" w:rsidRPr="00E068A8" w14:paraId="45E7F849" w14:textId="77777777" w:rsidTr="0052396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</w:tcPr>
          <w:p w14:paraId="65FB9054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7EDCCAD7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75EA29F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0491AC2B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6386B194" w14:textId="77777777" w:rsidR="003E0630" w:rsidRPr="00E068A8" w:rsidRDefault="003E0630" w:rsidP="00F225C6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4157714D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2A27E73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3ED9D5B3" w14:textId="77777777" w:rsidR="003E0630" w:rsidRPr="00E068A8" w:rsidRDefault="003E0630" w:rsidP="00F22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068A8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5061BB" w:rsidRPr="009C03E3" w14:paraId="08656356" w14:textId="77777777" w:rsidTr="0052396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05F6D6A0" w14:textId="6F65319C" w:rsidR="005061BB" w:rsidRPr="00E068A8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จำนวนลูกค้ารายใหญ่</w:t>
            </w:r>
          </w:p>
        </w:tc>
        <w:tc>
          <w:tcPr>
            <w:tcW w:w="1282" w:type="dxa"/>
          </w:tcPr>
          <w:p w14:paraId="69946E98" w14:textId="1A5FC1C0" w:rsidR="005061BB" w:rsidRPr="00B805F0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D23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3BF71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</w:tcPr>
          <w:p w14:paraId="53B4466A" w14:textId="6885448D" w:rsidR="005061BB" w:rsidRPr="00E068A8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  <w:tc>
          <w:tcPr>
            <w:tcW w:w="283" w:type="dxa"/>
          </w:tcPr>
          <w:p w14:paraId="45FE2DCB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</w:tcPr>
          <w:p w14:paraId="432FA40E" w14:textId="011F9CE3" w:rsidR="005061BB" w:rsidRPr="00D23DB2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D23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B588BA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</w:tcPr>
          <w:p w14:paraId="704B00AA" w14:textId="05FBF654" w:rsidR="005061BB" w:rsidRPr="00E068A8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  <w:tab w:val="left" w:pos="1026"/>
                <w:tab w:val="left" w:pos="131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</w:p>
        </w:tc>
      </w:tr>
      <w:tr w:rsidR="005061BB" w:rsidRPr="009C03E3" w14:paraId="2981A150" w14:textId="77777777" w:rsidTr="0052396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3686" w:type="dxa"/>
            <w:vAlign w:val="bottom"/>
          </w:tcPr>
          <w:p w14:paraId="6F2CF490" w14:textId="27D8A882" w:rsidR="005061BB" w:rsidRPr="00B805F0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color w:val="FFFFFF" w:themeColor="background1"/>
                <w:sz w:val="30"/>
                <w:szCs w:val="30"/>
                <w:cs/>
              </w:rPr>
            </w:pPr>
            <w:r w:rsidRPr="00E068A8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E068A8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(พันบาท)</w:t>
            </w:r>
          </w:p>
        </w:tc>
        <w:tc>
          <w:tcPr>
            <w:tcW w:w="1282" w:type="dxa"/>
            <w:tcBorders>
              <w:bottom w:val="nil"/>
            </w:tcBorders>
          </w:tcPr>
          <w:p w14:paraId="2AAF35AB" w14:textId="09FB3BE3" w:rsidR="005061BB" w:rsidRPr="00B805F0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b/>
                <w:bCs/>
                <w:color w:val="FFFFFF" w:themeColor="background1"/>
                <w:sz w:val="30"/>
                <w:szCs w:val="30"/>
              </w:rPr>
            </w:pPr>
            <w:r w:rsidRPr="00D23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AAB69E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162C888B" w14:textId="079FF3DD" w:rsidR="005061BB" w:rsidRPr="00646A23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646A23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  <w:r w:rsidRPr="00646A23">
              <w:rPr>
                <w:rFonts w:ascii="Angsana New" w:hAnsi="Angsana New"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Cs/>
                <w:sz w:val="30"/>
                <w:szCs w:val="30"/>
              </w:rPr>
              <w:t>45,287</w:t>
            </w:r>
          </w:p>
        </w:tc>
        <w:tc>
          <w:tcPr>
            <w:tcW w:w="283" w:type="dxa"/>
          </w:tcPr>
          <w:p w14:paraId="457EF85D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2" w:type="dxa"/>
            <w:tcBorders>
              <w:bottom w:val="nil"/>
            </w:tcBorders>
          </w:tcPr>
          <w:p w14:paraId="330AE6A5" w14:textId="06A4427A" w:rsidR="005061BB" w:rsidRPr="00D23DB2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-118"/>
              <w:jc w:val="center"/>
              <w:rPr>
                <w:rFonts w:ascii="Angsana New" w:hAnsi="Angsana New"/>
                <w:color w:val="FFFFFF" w:themeColor="background1"/>
                <w:sz w:val="30"/>
                <w:szCs w:val="30"/>
              </w:rPr>
            </w:pPr>
            <w:r w:rsidRPr="00D23DB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3F2022" w14:textId="77777777" w:rsidR="005061BB" w:rsidRPr="00E068A8" w:rsidRDefault="005061BB" w:rsidP="005061B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85" w:type="dxa"/>
            <w:tcBorders>
              <w:bottom w:val="nil"/>
            </w:tcBorders>
          </w:tcPr>
          <w:p w14:paraId="44C08A2C" w14:textId="5C32D2A4" w:rsidR="005061BB" w:rsidRPr="00570F70" w:rsidRDefault="005061BB" w:rsidP="0050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E068A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45,287</w:t>
            </w:r>
          </w:p>
        </w:tc>
      </w:tr>
    </w:tbl>
    <w:p w14:paraId="4C232D50" w14:textId="77777777" w:rsidR="003F2DB4" w:rsidRPr="00C86874" w:rsidRDefault="003F2DB4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p w14:paraId="7C8E2B67" w14:textId="77777777" w:rsidR="00B91A48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482755">
        <w:rPr>
          <w:rFonts w:ascii="Angsana New" w:hAnsi="Angsana New" w:hint="cs"/>
          <w:i/>
          <w:iCs/>
          <w:sz w:val="30"/>
          <w:szCs w:val="30"/>
          <w:cs/>
        </w:rPr>
        <w:t>การจำแนกรายได้</w:t>
      </w:r>
      <w:r w:rsidR="000C6D9C">
        <w:rPr>
          <w:rFonts w:ascii="Angsana New" w:hAnsi="Angsana New" w:hint="cs"/>
          <w:i/>
          <w:iCs/>
          <w:sz w:val="30"/>
          <w:szCs w:val="30"/>
          <w:cs/>
        </w:rPr>
        <w:t>หลัก</w:t>
      </w:r>
    </w:p>
    <w:p w14:paraId="75240A59" w14:textId="77777777" w:rsidR="00B91A48" w:rsidRPr="00C86874" w:rsidRDefault="00B91A48" w:rsidP="00B91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</w:rPr>
      </w:pPr>
    </w:p>
    <w:tbl>
      <w:tblPr>
        <w:tblW w:w="9640" w:type="dxa"/>
        <w:tblLayout w:type="fixed"/>
        <w:tblLook w:val="0000" w:firstRow="0" w:lastRow="0" w:firstColumn="0" w:lastColumn="0" w:noHBand="0" w:noVBand="0"/>
      </w:tblPr>
      <w:tblGrid>
        <w:gridCol w:w="3686"/>
        <w:gridCol w:w="1276"/>
        <w:gridCol w:w="283"/>
        <w:gridCol w:w="1276"/>
        <w:gridCol w:w="284"/>
        <w:gridCol w:w="1275"/>
        <w:gridCol w:w="284"/>
        <w:gridCol w:w="1276"/>
      </w:tblGrid>
      <w:tr w:rsidR="00B91A48" w:rsidRPr="004F07C8" w14:paraId="6CEC94CD" w14:textId="77777777" w:rsidTr="00DA60AF">
        <w:trPr>
          <w:cantSplit/>
        </w:trPr>
        <w:tc>
          <w:tcPr>
            <w:tcW w:w="3686" w:type="dxa"/>
          </w:tcPr>
          <w:p w14:paraId="02ADE2F6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3E896C3" w14:textId="77777777" w:rsidR="00B91A48" w:rsidRPr="004F07C8" w:rsidRDefault="00B91A48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D34AB2" w:rsidRPr="004F07C8" w14:paraId="0FF48895" w14:textId="77777777" w:rsidTr="00DA60AF">
        <w:trPr>
          <w:cantSplit/>
        </w:trPr>
        <w:tc>
          <w:tcPr>
            <w:tcW w:w="3686" w:type="dxa"/>
          </w:tcPr>
          <w:p w14:paraId="5936F550" w14:textId="77777777" w:rsidR="00D34AB2" w:rsidRPr="004F07C8" w:rsidRDefault="00D34AB2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2C6DEB9C" w14:textId="3434A551" w:rsidR="00D34AB2" w:rsidRDefault="00D34AB2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28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</w:t>
            </w:r>
            <w:r w:rsidR="000428E7" w:rsidRPr="000428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วดสาม</w:t>
            </w:r>
            <w:r w:rsidR="000428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B91A48" w:rsidRPr="004F07C8" w14:paraId="73BC5439" w14:textId="77777777" w:rsidTr="00DA60AF">
        <w:trPr>
          <w:cantSplit/>
        </w:trPr>
        <w:tc>
          <w:tcPr>
            <w:tcW w:w="3686" w:type="dxa"/>
          </w:tcPr>
          <w:p w14:paraId="4B1564C6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C7D3C7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3143696" w14:textId="77777777" w:rsidR="00B91A48" w:rsidRPr="004F07C8" w:rsidRDefault="00B91A48" w:rsidP="00B50CCE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7EE24C" w14:textId="77777777" w:rsidR="00B91A48" w:rsidRPr="004F07C8" w:rsidRDefault="00B91A48" w:rsidP="00B50CCE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A779CF" w:rsidRPr="00F51F88" w14:paraId="3D5C640D" w14:textId="77777777" w:rsidTr="00DA60AF">
        <w:trPr>
          <w:cantSplit/>
        </w:trPr>
        <w:tc>
          <w:tcPr>
            <w:tcW w:w="3686" w:type="dxa"/>
          </w:tcPr>
          <w:p w14:paraId="1AF80E03" w14:textId="77777777"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3E53F2" w14:textId="77777777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27273000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69359C" w14:textId="77777777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503A71B2" w14:textId="77777777" w:rsidR="00A779CF" w:rsidRPr="00F51F88" w:rsidRDefault="00A779CF" w:rsidP="00A779CF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289333" w14:textId="77777777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48A40E0D" w14:textId="77777777" w:rsidR="00A779CF" w:rsidRPr="00F51F88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BBF2BF" w14:textId="77777777" w:rsidR="00A779CF" w:rsidRPr="00836535" w:rsidRDefault="00A779CF" w:rsidP="00A77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91A48" w:rsidRPr="0040703F" w14:paraId="2295013A" w14:textId="77777777" w:rsidTr="00DA60AF">
        <w:trPr>
          <w:cantSplit/>
        </w:trPr>
        <w:tc>
          <w:tcPr>
            <w:tcW w:w="3686" w:type="dxa"/>
          </w:tcPr>
          <w:p w14:paraId="1C771852" w14:textId="77777777" w:rsidR="00B91A48" w:rsidRPr="003F2DB4" w:rsidRDefault="00B91A48" w:rsidP="003F2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1FECD436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B95EDF6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21D6E81C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4C9349AC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97E1A9C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14:paraId="05CFA552" w14:textId="77777777" w:rsidR="00B91A48" w:rsidRPr="0040703F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A05FBAE" w14:textId="77777777" w:rsidR="00B91A48" w:rsidRPr="001E535E" w:rsidRDefault="00B91A48" w:rsidP="00B91A4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2510AB" w:rsidRPr="00FE6E1F" w14:paraId="193CF203" w14:textId="77777777" w:rsidTr="00DA60AF">
        <w:trPr>
          <w:cantSplit/>
        </w:trPr>
        <w:tc>
          <w:tcPr>
            <w:tcW w:w="3686" w:type="dxa"/>
          </w:tcPr>
          <w:p w14:paraId="495CDEB1" w14:textId="77777777" w:rsidR="002510AB" w:rsidRPr="007C5763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0AD8173A" w14:textId="0EEF2E15" w:rsidR="002510AB" w:rsidRPr="00812906" w:rsidRDefault="0052396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648,044</w:t>
            </w:r>
          </w:p>
        </w:tc>
        <w:tc>
          <w:tcPr>
            <w:tcW w:w="283" w:type="dxa"/>
          </w:tcPr>
          <w:p w14:paraId="1EFFC744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58C4236" w14:textId="14C6CBE6" w:rsidR="002510AB" w:rsidRPr="00855C4A" w:rsidRDefault="002510AB" w:rsidP="00646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68</w:t>
            </w:r>
            <w:r w:rsidR="003A1AE7">
              <w:rPr>
                <w:rFonts w:ascii="Angsana New" w:hAnsi="Angsana New"/>
                <w:bCs/>
                <w:sz w:val="30"/>
                <w:szCs w:val="30"/>
              </w:rPr>
              <w:t>4,052</w:t>
            </w:r>
          </w:p>
        </w:tc>
        <w:tc>
          <w:tcPr>
            <w:tcW w:w="284" w:type="dxa"/>
          </w:tcPr>
          <w:p w14:paraId="00D4E88A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02E99E39" w14:textId="6ACAF982" w:rsidR="002510AB" w:rsidRPr="00812906" w:rsidRDefault="0052396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399,712</w:t>
            </w:r>
          </w:p>
        </w:tc>
        <w:tc>
          <w:tcPr>
            <w:tcW w:w="284" w:type="dxa"/>
          </w:tcPr>
          <w:p w14:paraId="5767AB00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F18107A" w14:textId="44E88199" w:rsidR="002510AB" w:rsidRPr="00855C4A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407,</w:t>
            </w:r>
            <w:r w:rsidR="005123EE">
              <w:rPr>
                <w:rFonts w:ascii="Angsana New" w:hAnsi="Angsana New"/>
                <w:bCs/>
                <w:sz w:val="30"/>
                <w:szCs w:val="30"/>
              </w:rPr>
              <w:t>834</w:t>
            </w:r>
          </w:p>
        </w:tc>
      </w:tr>
      <w:tr w:rsidR="002510AB" w:rsidRPr="00FE6E1F" w14:paraId="1715291E" w14:textId="77777777" w:rsidTr="00DA60AF">
        <w:trPr>
          <w:cantSplit/>
        </w:trPr>
        <w:tc>
          <w:tcPr>
            <w:tcW w:w="3686" w:type="dxa"/>
          </w:tcPr>
          <w:p w14:paraId="521D20D3" w14:textId="77777777" w:rsidR="002510AB" w:rsidRPr="007C5763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14:paraId="42812049" w14:textId="77777777" w:rsidR="002510AB" w:rsidRPr="00812906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EC05DFE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4E2D26E" w14:textId="77777777" w:rsidR="002510AB" w:rsidRPr="00855C4A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CAFBB39" w14:textId="77777777" w:rsidR="002510AB" w:rsidRPr="00076F50" w:rsidRDefault="002510AB" w:rsidP="002510AB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2CAE5DD0" w14:textId="77777777" w:rsidR="002510AB" w:rsidRPr="00812906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851C1D0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3852CD1" w14:textId="77777777" w:rsidR="002510AB" w:rsidRPr="00855C4A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10AB" w:rsidRPr="00FE6E1F" w14:paraId="2973AE30" w14:textId="77777777" w:rsidTr="00DA60AF">
        <w:trPr>
          <w:cantSplit/>
        </w:trPr>
        <w:tc>
          <w:tcPr>
            <w:tcW w:w="3686" w:type="dxa"/>
          </w:tcPr>
          <w:p w14:paraId="21D7198D" w14:textId="77777777" w:rsidR="002510AB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FBEBCC" w14:textId="0889B485" w:rsidR="002510AB" w:rsidRPr="00812906" w:rsidRDefault="0052396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7,212</w:t>
            </w:r>
          </w:p>
        </w:tc>
        <w:tc>
          <w:tcPr>
            <w:tcW w:w="283" w:type="dxa"/>
          </w:tcPr>
          <w:p w14:paraId="0291C615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D68C65B" w14:textId="0CDF5025" w:rsidR="002510AB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4C6AA7">
              <w:rPr>
                <w:rFonts w:ascii="Angsana New" w:hAnsi="Angsana New"/>
                <w:bCs/>
                <w:sz w:val="30"/>
                <w:szCs w:val="30"/>
              </w:rPr>
              <w:t>7,</w:t>
            </w:r>
            <w:r w:rsidR="003A1AE7">
              <w:rPr>
                <w:rFonts w:ascii="Angsana New" w:hAnsi="Angsana New"/>
                <w:bCs/>
                <w:sz w:val="30"/>
                <w:szCs w:val="30"/>
              </w:rPr>
              <w:t>671</w:t>
            </w:r>
          </w:p>
        </w:tc>
        <w:tc>
          <w:tcPr>
            <w:tcW w:w="284" w:type="dxa"/>
          </w:tcPr>
          <w:p w14:paraId="278E69C7" w14:textId="77777777" w:rsidR="002510AB" w:rsidRPr="00076F50" w:rsidRDefault="002510AB" w:rsidP="002510AB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7CC42C" w14:textId="4E0D9901" w:rsidR="002510AB" w:rsidRPr="00812906" w:rsidRDefault="0052396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10,261</w:t>
            </w:r>
          </w:p>
        </w:tc>
        <w:tc>
          <w:tcPr>
            <w:tcW w:w="284" w:type="dxa"/>
          </w:tcPr>
          <w:p w14:paraId="567E8D65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034B7C" w14:textId="16EBA94E" w:rsidR="002510AB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5123EE">
              <w:rPr>
                <w:rFonts w:ascii="Angsana New" w:hAnsi="Angsana New"/>
                <w:bCs/>
                <w:sz w:val="30"/>
                <w:szCs w:val="30"/>
              </w:rPr>
              <w:t>1,</w:t>
            </w:r>
            <w:r w:rsidR="006B0E5E">
              <w:rPr>
                <w:rFonts w:ascii="Angsana New" w:hAnsi="Angsana New"/>
                <w:bCs/>
                <w:sz w:val="30"/>
                <w:szCs w:val="30"/>
              </w:rPr>
              <w:t>415</w:t>
            </w:r>
          </w:p>
        </w:tc>
      </w:tr>
      <w:tr w:rsidR="002510AB" w:rsidRPr="00FE6E1F" w14:paraId="1849367F" w14:textId="77777777" w:rsidTr="00DA60AF">
        <w:trPr>
          <w:cantSplit/>
        </w:trPr>
        <w:tc>
          <w:tcPr>
            <w:tcW w:w="3686" w:type="dxa"/>
          </w:tcPr>
          <w:p w14:paraId="55EE2E9E" w14:textId="77777777" w:rsidR="002510AB" w:rsidRPr="00A7434F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7F52AB" w14:textId="3F214A23" w:rsidR="002510AB" w:rsidRPr="00E068A8" w:rsidRDefault="0052396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655,256</w:t>
            </w:r>
          </w:p>
        </w:tc>
        <w:tc>
          <w:tcPr>
            <w:tcW w:w="283" w:type="dxa"/>
          </w:tcPr>
          <w:p w14:paraId="089339D9" w14:textId="77777777" w:rsidR="002510AB" w:rsidRPr="00C86874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1EF780" w14:textId="217779E5" w:rsidR="002510AB" w:rsidRPr="00C86874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  <w:r w:rsidR="003A1AE7">
              <w:rPr>
                <w:rFonts w:ascii="Angsana New" w:hAnsi="Angsana New"/>
                <w:bCs/>
                <w:sz w:val="30"/>
                <w:szCs w:val="30"/>
              </w:rPr>
              <w:t>1,723</w:t>
            </w:r>
          </w:p>
        </w:tc>
        <w:tc>
          <w:tcPr>
            <w:tcW w:w="284" w:type="dxa"/>
          </w:tcPr>
          <w:p w14:paraId="2609AFC9" w14:textId="77777777" w:rsidR="002510AB" w:rsidRPr="00C86874" w:rsidRDefault="002510AB" w:rsidP="002510AB">
            <w:pPr>
              <w:ind w:right="176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CA97408" w14:textId="7C95762B" w:rsidR="002510AB" w:rsidRPr="00E068A8" w:rsidRDefault="0052396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409,973</w:t>
            </w:r>
          </w:p>
        </w:tc>
        <w:tc>
          <w:tcPr>
            <w:tcW w:w="284" w:type="dxa"/>
          </w:tcPr>
          <w:p w14:paraId="6BD531B8" w14:textId="77777777" w:rsidR="002510AB" w:rsidRPr="00C86874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E13F60" w14:textId="1F8E1690" w:rsidR="002510AB" w:rsidRPr="00626BC2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5123EE">
              <w:rPr>
                <w:rFonts w:ascii="Angsana New" w:hAnsi="Angsana New"/>
                <w:bCs/>
                <w:sz w:val="30"/>
                <w:szCs w:val="30"/>
              </w:rPr>
              <w:t>9,249</w:t>
            </w:r>
          </w:p>
        </w:tc>
      </w:tr>
      <w:tr w:rsidR="002510AB" w:rsidRPr="00FE6E1F" w14:paraId="7FC01E60" w14:textId="77777777" w:rsidTr="00DA60AF">
        <w:trPr>
          <w:cantSplit/>
        </w:trPr>
        <w:tc>
          <w:tcPr>
            <w:tcW w:w="3686" w:type="dxa"/>
          </w:tcPr>
          <w:p w14:paraId="4BBC59E9" w14:textId="77777777" w:rsidR="002510AB" w:rsidRPr="00B45BD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13D22D31" w14:textId="77777777" w:rsidR="002510AB" w:rsidRPr="00812906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11C79B6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3C75E47A" w14:textId="77777777" w:rsidR="002510AB" w:rsidRPr="00855C4A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11CB005B" w14:textId="77777777" w:rsidR="002510AB" w:rsidRPr="00076F50" w:rsidRDefault="002510AB" w:rsidP="002510AB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33D94E71" w14:textId="77777777" w:rsidR="002510AB" w:rsidRPr="00812906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32A32569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7DEF740" w14:textId="77777777" w:rsidR="002510AB" w:rsidRPr="00855C4A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2510AB" w:rsidRPr="00FE6E1F" w14:paraId="674F05E7" w14:textId="77777777" w:rsidTr="00DA60AF">
        <w:trPr>
          <w:cantSplit/>
        </w:trPr>
        <w:tc>
          <w:tcPr>
            <w:tcW w:w="3686" w:type="dxa"/>
          </w:tcPr>
          <w:p w14:paraId="085A37B3" w14:textId="77777777" w:rsidR="002510AB" w:rsidRPr="003F2DB4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77405" w14:textId="6709030C" w:rsidR="002510AB" w:rsidRPr="00812906" w:rsidRDefault="0052396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2,443</w:t>
            </w:r>
          </w:p>
        </w:tc>
        <w:tc>
          <w:tcPr>
            <w:tcW w:w="283" w:type="dxa"/>
          </w:tcPr>
          <w:p w14:paraId="06CA9AD1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A203D7" w14:textId="1CF10B8C" w:rsidR="002510AB" w:rsidRPr="00855C4A" w:rsidRDefault="003A1AE7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2,357</w:t>
            </w:r>
          </w:p>
        </w:tc>
        <w:tc>
          <w:tcPr>
            <w:tcW w:w="284" w:type="dxa"/>
          </w:tcPr>
          <w:p w14:paraId="537A269F" w14:textId="77777777" w:rsidR="002510AB" w:rsidRPr="00076F50" w:rsidRDefault="002510AB" w:rsidP="002510AB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0288199" w14:textId="779CA584" w:rsidR="002510AB" w:rsidRPr="00E068A8" w:rsidRDefault="0052396B" w:rsidP="00E0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467</w:t>
            </w:r>
          </w:p>
        </w:tc>
        <w:tc>
          <w:tcPr>
            <w:tcW w:w="284" w:type="dxa"/>
          </w:tcPr>
          <w:p w14:paraId="7D008A45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8C5620B" w14:textId="27F859E3" w:rsidR="002510AB" w:rsidRPr="00626BC2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46</w:t>
            </w:r>
            <w:r w:rsidR="005123EE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2510AB" w:rsidRPr="00FE6E1F" w14:paraId="77648BC8" w14:textId="77777777" w:rsidTr="00DA60AF">
        <w:trPr>
          <w:cantSplit/>
        </w:trPr>
        <w:tc>
          <w:tcPr>
            <w:tcW w:w="3686" w:type="dxa"/>
          </w:tcPr>
          <w:p w14:paraId="5DA25AD0" w14:textId="77777777" w:rsidR="002510AB" w:rsidRPr="003F2DB4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882CCFB" w14:textId="4B068F63" w:rsidR="002510AB" w:rsidRPr="00812906" w:rsidRDefault="004D5B1F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  <w:r w:rsidR="00692BF5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52396B">
              <w:rPr>
                <w:rFonts w:ascii="Angsana New" w:hAnsi="Angsana New"/>
                <w:bCs/>
                <w:sz w:val="30"/>
                <w:szCs w:val="30"/>
              </w:rPr>
              <w:t>7,699</w:t>
            </w:r>
          </w:p>
        </w:tc>
        <w:tc>
          <w:tcPr>
            <w:tcW w:w="283" w:type="dxa"/>
          </w:tcPr>
          <w:p w14:paraId="0CFE96D9" w14:textId="77777777" w:rsidR="002510AB" w:rsidRPr="00076F50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DEDB842" w14:textId="10BB4FD4" w:rsidR="002510AB" w:rsidRPr="00812906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69</w:t>
            </w:r>
            <w:r w:rsidR="003A1AE7">
              <w:rPr>
                <w:rFonts w:ascii="Angsana New" w:hAnsi="Angsana New"/>
                <w:bCs/>
                <w:sz w:val="30"/>
                <w:szCs w:val="30"/>
              </w:rPr>
              <w:t>4,080</w:t>
            </w:r>
          </w:p>
        </w:tc>
        <w:tc>
          <w:tcPr>
            <w:tcW w:w="284" w:type="dxa"/>
          </w:tcPr>
          <w:p w14:paraId="43C28302" w14:textId="77777777" w:rsidR="002510AB" w:rsidRPr="00076F50" w:rsidRDefault="002510AB" w:rsidP="002510AB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828C510" w14:textId="2BF53C89" w:rsidR="002510AB" w:rsidRPr="00CB4FEF" w:rsidRDefault="0052396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410,440</w:t>
            </w:r>
          </w:p>
        </w:tc>
        <w:tc>
          <w:tcPr>
            <w:tcW w:w="284" w:type="dxa"/>
          </w:tcPr>
          <w:p w14:paraId="6F1CA86A" w14:textId="77777777" w:rsidR="002510AB" w:rsidRPr="00076F50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975CDCA" w14:textId="3D48A508" w:rsidR="002510AB" w:rsidRPr="00CB4FEF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41</w:t>
            </w:r>
            <w:r w:rsidR="005123EE">
              <w:rPr>
                <w:rFonts w:ascii="Angsana New" w:hAnsi="Angsana New"/>
                <w:bCs/>
                <w:sz w:val="30"/>
                <w:szCs w:val="30"/>
              </w:rPr>
              <w:t>9,716</w:t>
            </w:r>
          </w:p>
        </w:tc>
      </w:tr>
      <w:tr w:rsidR="002510AB" w:rsidRPr="004F07C8" w14:paraId="11C8C8AD" w14:textId="77777777" w:rsidTr="00C86874">
        <w:trPr>
          <w:cantSplit/>
        </w:trPr>
        <w:tc>
          <w:tcPr>
            <w:tcW w:w="3686" w:type="dxa"/>
          </w:tcPr>
          <w:p w14:paraId="5D897B43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7E4AAC81" w14:textId="77777777" w:rsidR="002510AB" w:rsidRPr="004F07C8" w:rsidRDefault="002510AB" w:rsidP="002510A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พันบาท</w:t>
            </w:r>
          </w:p>
        </w:tc>
      </w:tr>
      <w:tr w:rsidR="002510AB" w:rsidRPr="004F07C8" w14:paraId="2C54EC1D" w14:textId="77777777" w:rsidTr="00C86874">
        <w:trPr>
          <w:cantSplit/>
        </w:trPr>
        <w:tc>
          <w:tcPr>
            <w:tcW w:w="3686" w:type="dxa"/>
          </w:tcPr>
          <w:p w14:paraId="5EC75968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20BDCC57" w14:textId="512F65D4" w:rsidR="002510AB" w:rsidRDefault="002510AB" w:rsidP="002510A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28E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งวด</w:t>
            </w:r>
            <w:r w:rsidR="00B81D8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2510AB" w:rsidRPr="004F07C8" w14:paraId="6E10BBAE" w14:textId="77777777" w:rsidTr="00C86874">
        <w:trPr>
          <w:cantSplit/>
        </w:trPr>
        <w:tc>
          <w:tcPr>
            <w:tcW w:w="3686" w:type="dxa"/>
          </w:tcPr>
          <w:p w14:paraId="50F2EB74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3F8F98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2B747484" w14:textId="77777777" w:rsidR="002510AB" w:rsidRPr="004F07C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A6AB92" w14:textId="77777777" w:rsidR="002510AB" w:rsidRPr="004F07C8" w:rsidRDefault="002510AB" w:rsidP="002510AB">
            <w:pPr>
              <w:pStyle w:val="a1"/>
              <w:tabs>
                <w:tab w:val="left" w:pos="0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07C8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4F07C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2510AB" w:rsidRPr="00F51F88" w14:paraId="242E18E0" w14:textId="77777777" w:rsidTr="00C86874">
        <w:trPr>
          <w:cantSplit/>
        </w:trPr>
        <w:tc>
          <w:tcPr>
            <w:tcW w:w="3686" w:type="dxa"/>
          </w:tcPr>
          <w:p w14:paraId="12FCF288" w14:textId="77777777" w:rsidR="002510AB" w:rsidRPr="00F51F8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ind w:right="-9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F109AD" w14:textId="77777777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</w:tcPr>
          <w:p w14:paraId="160CE327" w14:textId="77777777" w:rsidR="002510AB" w:rsidRPr="00F51F88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7731694" w14:textId="77777777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84" w:type="dxa"/>
          </w:tcPr>
          <w:p w14:paraId="6535E336" w14:textId="77777777" w:rsidR="002510AB" w:rsidRPr="00F51F88" w:rsidRDefault="002510AB" w:rsidP="002510AB">
            <w:pPr>
              <w:pStyle w:val="3"/>
              <w:tabs>
                <w:tab w:val="clear" w:pos="360"/>
                <w:tab w:val="clear" w:pos="720"/>
                <w:tab w:val="left" w:pos="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F5A7857" w14:textId="77777777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2CC786C3" w14:textId="77777777" w:rsidR="002510AB" w:rsidRPr="00F51F88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89A28E" w14:textId="77777777" w:rsidR="002510AB" w:rsidRPr="00836535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510AB" w:rsidRPr="0040703F" w14:paraId="56B9979B" w14:textId="77777777" w:rsidTr="00C86874">
        <w:trPr>
          <w:cantSplit/>
        </w:trPr>
        <w:tc>
          <w:tcPr>
            <w:tcW w:w="3686" w:type="dxa"/>
          </w:tcPr>
          <w:p w14:paraId="177D0372" w14:textId="77777777" w:rsidR="002510AB" w:rsidRPr="003F2DB4" w:rsidRDefault="002510AB" w:rsidP="00251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รับรู้รายได้ ณ เวลาใดเวลาหนี่ง </w:t>
            </w:r>
          </w:p>
        </w:tc>
        <w:tc>
          <w:tcPr>
            <w:tcW w:w="1276" w:type="dxa"/>
            <w:vAlign w:val="bottom"/>
          </w:tcPr>
          <w:p w14:paraId="31F9FD7D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3" w:type="dxa"/>
          </w:tcPr>
          <w:p w14:paraId="5E7E6C6A" w14:textId="77777777" w:rsidR="002510AB" w:rsidRPr="0040703F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3120DB4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108" w:right="-108" w:firstLine="283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56A47B25" w14:textId="77777777" w:rsidR="002510AB" w:rsidRPr="0040703F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F152297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4" w:type="dxa"/>
          </w:tcPr>
          <w:p w14:paraId="68DCE720" w14:textId="77777777" w:rsidR="002510AB" w:rsidRPr="0040703F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7D9BA298" w14:textId="77777777" w:rsidR="002510AB" w:rsidRPr="001E535E" w:rsidRDefault="002510AB" w:rsidP="002510A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5C510C" w:rsidRPr="00FE6E1F" w14:paraId="71C4A421" w14:textId="77777777" w:rsidTr="00C86874">
        <w:trPr>
          <w:cantSplit/>
        </w:trPr>
        <w:tc>
          <w:tcPr>
            <w:tcW w:w="3686" w:type="dxa"/>
          </w:tcPr>
          <w:p w14:paraId="28F9EEDA" w14:textId="77777777" w:rsidR="005C510C" w:rsidRPr="007C5763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76" w:type="dxa"/>
            <w:vAlign w:val="bottom"/>
          </w:tcPr>
          <w:p w14:paraId="174CD6FF" w14:textId="47AEC5FF" w:rsidR="005C510C" w:rsidRPr="00812906" w:rsidRDefault="0052396B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1,850,372</w:t>
            </w:r>
          </w:p>
        </w:tc>
        <w:tc>
          <w:tcPr>
            <w:tcW w:w="283" w:type="dxa"/>
          </w:tcPr>
          <w:p w14:paraId="79E0B825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227"/>
                <w:tab w:val="decimal" w:pos="792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D055688" w14:textId="267F08F0" w:rsidR="005C510C" w:rsidRPr="00855C4A" w:rsidRDefault="005F2C91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2,099,375</w:t>
            </w:r>
          </w:p>
        </w:tc>
        <w:tc>
          <w:tcPr>
            <w:tcW w:w="284" w:type="dxa"/>
          </w:tcPr>
          <w:p w14:paraId="10D57940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decimal" w:pos="792"/>
                <w:tab w:val="left" w:pos="1039"/>
              </w:tabs>
              <w:spacing w:line="240" w:lineRule="atLeast"/>
              <w:ind w:left="-108" w:right="33"/>
              <w:rPr>
                <w:rFonts w:ascii="Angsana New" w:hAnsi="Angsana New" w:cs="Angsana New"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5" w:type="dxa"/>
          </w:tcPr>
          <w:p w14:paraId="6899378E" w14:textId="45759A6B" w:rsidR="005C510C" w:rsidRPr="00812906" w:rsidRDefault="0052396B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1,171,590</w:t>
            </w:r>
          </w:p>
        </w:tc>
        <w:tc>
          <w:tcPr>
            <w:tcW w:w="284" w:type="dxa"/>
          </w:tcPr>
          <w:p w14:paraId="58F54256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53FED1D4" w14:textId="42C77A1F" w:rsidR="005C510C" w:rsidRPr="00855C4A" w:rsidRDefault="005F2C91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1,232,709</w:t>
            </w:r>
          </w:p>
        </w:tc>
      </w:tr>
      <w:tr w:rsidR="005C510C" w:rsidRPr="00FE6E1F" w14:paraId="20E45061" w14:textId="77777777" w:rsidTr="00C86874">
        <w:trPr>
          <w:cantSplit/>
        </w:trPr>
        <w:tc>
          <w:tcPr>
            <w:tcW w:w="3686" w:type="dxa"/>
          </w:tcPr>
          <w:p w14:paraId="1FD97855" w14:textId="77777777" w:rsidR="005C510C" w:rsidRPr="007C5763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รายได้จากการให้บริการระยะสั้น</w:t>
            </w:r>
          </w:p>
        </w:tc>
        <w:tc>
          <w:tcPr>
            <w:tcW w:w="1276" w:type="dxa"/>
            <w:vAlign w:val="center"/>
          </w:tcPr>
          <w:p w14:paraId="74EA0F8B" w14:textId="77777777" w:rsidR="005C510C" w:rsidRPr="00812906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52635050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70D00FA" w14:textId="77777777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58EB5095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567F5532" w14:textId="77777777" w:rsidR="005C510C" w:rsidRPr="00812906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DF43CAC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DC886B3" w14:textId="77777777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C510C" w:rsidRPr="00FE6E1F" w14:paraId="0B0A449B" w14:textId="77777777" w:rsidTr="00C86874">
        <w:trPr>
          <w:cantSplit/>
        </w:trPr>
        <w:tc>
          <w:tcPr>
            <w:tcW w:w="3686" w:type="dxa"/>
          </w:tcPr>
          <w:p w14:paraId="71EC5A6C" w14:textId="77777777" w:rsidR="005C510C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(ไม่เกิน 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2E0079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355E27D" w14:textId="02A0A840" w:rsidR="005C510C" w:rsidRPr="00812906" w:rsidRDefault="0052396B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18,512</w:t>
            </w:r>
          </w:p>
        </w:tc>
        <w:tc>
          <w:tcPr>
            <w:tcW w:w="283" w:type="dxa"/>
          </w:tcPr>
          <w:p w14:paraId="60DE959F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1EE826" w14:textId="03987DF0" w:rsidR="005C510C" w:rsidRDefault="005F2C91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25,483</w:t>
            </w:r>
          </w:p>
        </w:tc>
        <w:tc>
          <w:tcPr>
            <w:tcW w:w="284" w:type="dxa"/>
          </w:tcPr>
          <w:p w14:paraId="7ABCEF84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D3D8281" w14:textId="76DEAAEA" w:rsidR="005C510C" w:rsidRPr="00812906" w:rsidRDefault="0052396B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28,104</w:t>
            </w:r>
          </w:p>
        </w:tc>
        <w:tc>
          <w:tcPr>
            <w:tcW w:w="284" w:type="dxa"/>
          </w:tcPr>
          <w:p w14:paraId="7BC469E6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91F90FE" w14:textId="28950FFC" w:rsidR="005C510C" w:rsidRDefault="005F2C91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34,840</w:t>
            </w:r>
          </w:p>
        </w:tc>
      </w:tr>
      <w:tr w:rsidR="005C510C" w:rsidRPr="00FE6E1F" w14:paraId="51695FCC" w14:textId="77777777" w:rsidTr="00C86874">
        <w:trPr>
          <w:cantSplit/>
        </w:trPr>
        <w:tc>
          <w:tcPr>
            <w:tcW w:w="3686" w:type="dxa"/>
          </w:tcPr>
          <w:p w14:paraId="23F6AA1A" w14:textId="77777777" w:rsidR="005C510C" w:rsidRPr="007C5763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E87F56" w14:textId="0A878402" w:rsidR="005C510C" w:rsidRPr="00812906" w:rsidRDefault="0052396B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1,868,884</w:t>
            </w:r>
          </w:p>
        </w:tc>
        <w:tc>
          <w:tcPr>
            <w:tcW w:w="283" w:type="dxa"/>
          </w:tcPr>
          <w:p w14:paraId="1A69E28E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B253308" w14:textId="6960FA93" w:rsidR="005C510C" w:rsidRPr="00855C4A" w:rsidRDefault="005F2C91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2,124,858</w:t>
            </w:r>
          </w:p>
        </w:tc>
        <w:tc>
          <w:tcPr>
            <w:tcW w:w="284" w:type="dxa"/>
          </w:tcPr>
          <w:p w14:paraId="0D23A4C2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B745ADA" w14:textId="62EEEE20" w:rsidR="005C510C" w:rsidRPr="00812906" w:rsidRDefault="0052396B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1,199,694</w:t>
            </w:r>
          </w:p>
        </w:tc>
        <w:tc>
          <w:tcPr>
            <w:tcW w:w="284" w:type="dxa"/>
          </w:tcPr>
          <w:p w14:paraId="29CE35C3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F14823" w14:textId="624C8154" w:rsidR="005C510C" w:rsidRPr="00855C4A" w:rsidRDefault="005F2C91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1,267,549</w:t>
            </w:r>
          </w:p>
        </w:tc>
      </w:tr>
      <w:tr w:rsidR="005C510C" w:rsidRPr="00FE6E1F" w14:paraId="24793C43" w14:textId="77777777" w:rsidTr="00C86874">
        <w:trPr>
          <w:cantSplit/>
        </w:trPr>
        <w:tc>
          <w:tcPr>
            <w:tcW w:w="3686" w:type="dxa"/>
          </w:tcPr>
          <w:p w14:paraId="528D0354" w14:textId="77777777" w:rsidR="005C510C" w:rsidRPr="00B45BD5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BD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276" w:type="dxa"/>
          </w:tcPr>
          <w:p w14:paraId="06C58EC7" w14:textId="77777777" w:rsidR="005C510C" w:rsidRPr="00812906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40312ED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</w:tcPr>
          <w:p w14:paraId="64F9F57F" w14:textId="77777777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44BFC73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</w:tcPr>
          <w:p w14:paraId="5220B685" w14:textId="77777777" w:rsidR="005C510C" w:rsidRPr="00812906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4C06F7FD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2647F6C" w14:textId="77777777" w:rsidR="005C510C" w:rsidRPr="00855C4A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5C510C" w:rsidRPr="00FE6E1F" w14:paraId="4D401288" w14:textId="77777777" w:rsidTr="00C86874">
        <w:trPr>
          <w:cantSplit/>
        </w:trPr>
        <w:tc>
          <w:tcPr>
            <w:tcW w:w="3686" w:type="dxa"/>
          </w:tcPr>
          <w:p w14:paraId="5A098AA3" w14:textId="77777777" w:rsidR="005C510C" w:rsidRPr="003F2DB4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- รายได้จากการให้เช่า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B18872D" w14:textId="6377902F" w:rsidR="005C510C" w:rsidRPr="00812906" w:rsidRDefault="0052396B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6,867</w:t>
            </w:r>
          </w:p>
        </w:tc>
        <w:tc>
          <w:tcPr>
            <w:tcW w:w="283" w:type="dxa"/>
          </w:tcPr>
          <w:p w14:paraId="37069BC5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92A6EA" w14:textId="29083A88" w:rsidR="005C510C" w:rsidRPr="00855C4A" w:rsidRDefault="005F2C91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6,971</w:t>
            </w:r>
          </w:p>
        </w:tc>
        <w:tc>
          <w:tcPr>
            <w:tcW w:w="284" w:type="dxa"/>
          </w:tcPr>
          <w:p w14:paraId="7C1A2A62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2D8E778" w14:textId="0AA62C94" w:rsidR="005C510C" w:rsidRPr="00DA605A" w:rsidRDefault="0052396B" w:rsidP="00DA6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1,403</w:t>
            </w:r>
          </w:p>
        </w:tc>
        <w:tc>
          <w:tcPr>
            <w:tcW w:w="284" w:type="dxa"/>
          </w:tcPr>
          <w:p w14:paraId="26348F6E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left" w:pos="0"/>
                <w:tab w:val="left" w:pos="558"/>
                <w:tab w:val="decimal" w:pos="792"/>
              </w:tabs>
              <w:spacing w:line="240" w:lineRule="atLeast"/>
              <w:ind w:left="-108" w:right="94"/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6F4893" w14:textId="3C30539A" w:rsidR="005C510C" w:rsidRPr="0021147A" w:rsidRDefault="005F2C91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1,403</w:t>
            </w:r>
          </w:p>
        </w:tc>
      </w:tr>
      <w:tr w:rsidR="005C510C" w:rsidRPr="00FE6E1F" w14:paraId="7548B97D" w14:textId="77777777" w:rsidTr="00C86874">
        <w:trPr>
          <w:cantSplit/>
        </w:trPr>
        <w:tc>
          <w:tcPr>
            <w:tcW w:w="3686" w:type="dxa"/>
          </w:tcPr>
          <w:p w14:paraId="2E13D129" w14:textId="77777777" w:rsidR="005C510C" w:rsidRPr="003F2DB4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4"/>
              <w:rPr>
                <w:rFonts w:ascii="Angsana New" w:hAnsi="Angsana New"/>
                <w:sz w:val="30"/>
                <w:szCs w:val="30"/>
                <w:cs/>
              </w:rPr>
            </w:pPr>
            <w:r w:rsidRPr="003F2DB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94BDEFF" w14:textId="4514DB36" w:rsidR="005C510C" w:rsidRPr="00812906" w:rsidRDefault="0052396B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1,875,751</w:t>
            </w:r>
          </w:p>
        </w:tc>
        <w:tc>
          <w:tcPr>
            <w:tcW w:w="283" w:type="dxa"/>
          </w:tcPr>
          <w:p w14:paraId="7EB6B2F3" w14:textId="77777777" w:rsidR="005C510C" w:rsidRPr="00076F50" w:rsidRDefault="005C510C" w:rsidP="005C51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FC1E12" w14:textId="63F37354" w:rsidR="005C510C" w:rsidRPr="00812906" w:rsidRDefault="005F2C91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2,131,829</w:t>
            </w:r>
          </w:p>
        </w:tc>
        <w:tc>
          <w:tcPr>
            <w:tcW w:w="284" w:type="dxa"/>
          </w:tcPr>
          <w:p w14:paraId="001A73E2" w14:textId="77777777" w:rsidR="005C510C" w:rsidRPr="00076F50" w:rsidRDefault="005C510C" w:rsidP="005C510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11DC4254" w14:textId="76C5D60C" w:rsidR="005C510C" w:rsidRPr="00CB4FEF" w:rsidRDefault="0052396B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1,201,097</w:t>
            </w:r>
          </w:p>
        </w:tc>
        <w:tc>
          <w:tcPr>
            <w:tcW w:w="284" w:type="dxa"/>
          </w:tcPr>
          <w:p w14:paraId="49E93DD9" w14:textId="77777777" w:rsidR="005C510C" w:rsidRPr="00076F50" w:rsidRDefault="005C510C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3F691EC" w14:textId="0EB96B2B" w:rsidR="005C510C" w:rsidRPr="00CB4FEF" w:rsidRDefault="005F2C91" w:rsidP="005C51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58"/>
              </w:tabs>
              <w:ind w:right="94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1,268,952</w:t>
            </w:r>
          </w:p>
        </w:tc>
      </w:tr>
    </w:tbl>
    <w:p w14:paraId="02C869A4" w14:textId="77777777" w:rsidR="00A17F2A" w:rsidRDefault="00A17F2A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6107CC8" w14:textId="1DB1E5E4" w:rsidR="00155310" w:rsidRPr="007A0F3F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6</w:t>
      </w:r>
      <w:r w:rsidR="00155310">
        <w:rPr>
          <w:rFonts w:ascii="Angsana New" w:hAnsi="Angsana New"/>
          <w:b/>
          <w:bCs/>
          <w:sz w:val="30"/>
          <w:szCs w:val="30"/>
        </w:rPr>
        <w:t>.</w:t>
      </w:r>
      <w:r w:rsidR="00155310" w:rsidRPr="00720B45">
        <w:rPr>
          <w:rFonts w:ascii="Angsana New" w:hAnsi="Angsana New"/>
          <w:b/>
          <w:bCs/>
          <w:sz w:val="30"/>
          <w:szCs w:val="30"/>
          <w:cs/>
        </w:rPr>
        <w:tab/>
      </w:r>
      <w:r w:rsidR="00155310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</w:p>
    <w:p w14:paraId="418FBB0E" w14:textId="77777777" w:rsidR="00155310" w:rsidRPr="003F2DB4" w:rsidRDefault="00155310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07DCFB" w14:textId="0EDC8D4A" w:rsidR="00471751" w:rsidRPr="001A08DD" w:rsidRDefault="009C0940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A08D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66554" w:rsidRPr="001A08DD">
        <w:rPr>
          <w:rFonts w:ascii="Angsana New" w:hAnsi="Angsana New" w:hint="cs"/>
          <w:sz w:val="30"/>
          <w:szCs w:val="30"/>
        </w:rPr>
        <w:t>3</w:t>
      </w:r>
      <w:r w:rsidR="008B71E1" w:rsidRPr="001A08DD">
        <w:rPr>
          <w:rFonts w:ascii="Angsana New" w:hAnsi="Angsana New"/>
          <w:sz w:val="30"/>
          <w:szCs w:val="30"/>
        </w:rPr>
        <w:t xml:space="preserve">0 </w:t>
      </w:r>
      <w:r w:rsidR="00B81D81" w:rsidRPr="001A08DD">
        <w:rPr>
          <w:rFonts w:ascii="Angsana New" w:hAnsi="Angsana New" w:hint="cs"/>
          <w:sz w:val="30"/>
          <w:szCs w:val="30"/>
          <w:cs/>
        </w:rPr>
        <w:t>กันย</w:t>
      </w:r>
      <w:r w:rsidR="008B71E1" w:rsidRPr="001A08DD">
        <w:rPr>
          <w:rFonts w:ascii="Angsana New" w:hAnsi="Angsana New" w:hint="cs"/>
          <w:sz w:val="30"/>
          <w:szCs w:val="30"/>
          <w:cs/>
        </w:rPr>
        <w:t>ายน</w:t>
      </w:r>
      <w:r w:rsidR="00666554" w:rsidRPr="001A08DD">
        <w:rPr>
          <w:rFonts w:ascii="Angsana New" w:hAnsi="Angsana New" w:hint="cs"/>
          <w:sz w:val="30"/>
          <w:szCs w:val="30"/>
          <w:cs/>
        </w:rPr>
        <w:t xml:space="preserve"> </w:t>
      </w:r>
      <w:r w:rsidR="00666554" w:rsidRPr="001A08DD">
        <w:rPr>
          <w:rFonts w:ascii="Angsana New" w:hAnsi="Angsana New" w:hint="cs"/>
          <w:sz w:val="30"/>
          <w:szCs w:val="30"/>
        </w:rPr>
        <w:t>256</w:t>
      </w:r>
      <w:r w:rsidR="00A779CF" w:rsidRPr="001A08DD">
        <w:rPr>
          <w:rFonts w:ascii="Angsana New" w:hAnsi="Angsana New"/>
          <w:sz w:val="30"/>
          <w:szCs w:val="30"/>
        </w:rPr>
        <w:t>8</w:t>
      </w:r>
    </w:p>
    <w:p w14:paraId="42B55B4E" w14:textId="77777777" w:rsidR="00471751" w:rsidRPr="001A08DD" w:rsidRDefault="00471751" w:rsidP="00471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27C9C2C" w14:textId="5F9F54B2" w:rsidR="00A779CF" w:rsidRPr="001A08DD" w:rsidRDefault="00A779CF" w:rsidP="00341F9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21" w:hanging="567"/>
        <w:jc w:val="thaiDistribute"/>
        <w:rPr>
          <w:rFonts w:ascii="Angsana New" w:hAnsi="Angsana New"/>
          <w:sz w:val="30"/>
          <w:szCs w:val="30"/>
        </w:rPr>
      </w:pPr>
      <w:r w:rsidRPr="001A08DD">
        <w:rPr>
          <w:rFonts w:ascii="Angsana New" w:hAnsi="Angsana New"/>
          <w:sz w:val="30"/>
          <w:szCs w:val="30"/>
          <w:cs/>
        </w:rPr>
        <w:t>กลุ่มบริษัทมีภาระผูกพันภายใต้สัญญาก่อสร้างและปรับปรุงอาคารโรงงานและสัญญาซื้อ</w:t>
      </w:r>
      <w:r w:rsidR="00AA21D6">
        <w:rPr>
          <w:rFonts w:ascii="Angsana New" w:hAnsi="Angsana New" w:hint="cs"/>
          <w:sz w:val="30"/>
          <w:szCs w:val="30"/>
          <w:cs/>
          <w:lang w:val="af-ZA"/>
        </w:rPr>
        <w:t>สินทรัพย์ถาวร</w:t>
      </w:r>
      <w:r w:rsidRPr="001A08DD">
        <w:rPr>
          <w:rFonts w:ascii="Angsana New" w:hAnsi="Angsana New"/>
          <w:sz w:val="30"/>
          <w:szCs w:val="30"/>
          <w:cs/>
        </w:rPr>
        <w:t xml:space="preserve">เป็นจำนวนเงินรวมประมาณ </w:t>
      </w:r>
      <w:r w:rsidR="00582539" w:rsidRPr="001A08DD">
        <w:rPr>
          <w:rFonts w:ascii="Angsana New" w:hAnsi="Angsana New"/>
          <w:sz w:val="30"/>
          <w:szCs w:val="30"/>
        </w:rPr>
        <w:t>1</w:t>
      </w:r>
      <w:r w:rsidR="00AD2208">
        <w:rPr>
          <w:rFonts w:ascii="Angsana New" w:hAnsi="Angsana New"/>
          <w:sz w:val="30"/>
          <w:szCs w:val="30"/>
        </w:rPr>
        <w:t>1.2</w:t>
      </w:r>
      <w:r w:rsidRPr="001A08DD">
        <w:rPr>
          <w:rFonts w:ascii="Angsana New" w:hAnsi="Angsana New"/>
          <w:sz w:val="30"/>
          <w:szCs w:val="30"/>
        </w:rPr>
        <w:t xml:space="preserve"> </w:t>
      </w:r>
      <w:r w:rsidRPr="001A08DD">
        <w:rPr>
          <w:rFonts w:ascii="Angsana New" w:hAnsi="Angsana New"/>
          <w:sz w:val="30"/>
          <w:szCs w:val="30"/>
          <w:cs/>
        </w:rPr>
        <w:t xml:space="preserve">ล้านบาท </w:t>
      </w:r>
      <w:r w:rsidR="001A08DD" w:rsidRPr="001A08DD">
        <w:rPr>
          <w:rFonts w:ascii="Angsana New" w:hAnsi="Angsana New"/>
          <w:sz w:val="30"/>
          <w:szCs w:val="30"/>
        </w:rPr>
        <w:t>369</w:t>
      </w:r>
      <w:r w:rsidRPr="001A08DD">
        <w:rPr>
          <w:rFonts w:ascii="Angsana New" w:hAnsi="Angsana New"/>
          <w:sz w:val="30"/>
          <w:szCs w:val="30"/>
          <w:cs/>
        </w:rPr>
        <w:t xml:space="preserve"> </w:t>
      </w:r>
      <w:r w:rsidR="00270912" w:rsidRPr="001A08DD">
        <w:rPr>
          <w:rFonts w:ascii="Angsana New" w:hAnsi="Angsana New" w:hint="cs"/>
          <w:sz w:val="30"/>
          <w:szCs w:val="30"/>
          <w:cs/>
        </w:rPr>
        <w:t>พัน</w:t>
      </w:r>
      <w:r w:rsidRPr="001A08DD">
        <w:rPr>
          <w:rFonts w:ascii="Angsana New" w:hAnsi="Angsana New"/>
          <w:sz w:val="30"/>
          <w:szCs w:val="30"/>
          <w:cs/>
        </w:rPr>
        <w:t>เหรียญสหรัฐ</w:t>
      </w:r>
      <w:r w:rsidR="001A08DD" w:rsidRPr="001A08DD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08DD" w:rsidRPr="001A08DD">
        <w:rPr>
          <w:rFonts w:ascii="Angsana New" w:hAnsi="Angsana New"/>
          <w:sz w:val="30"/>
          <w:szCs w:val="30"/>
        </w:rPr>
        <w:t xml:space="preserve">293 </w:t>
      </w:r>
      <w:r w:rsidR="005B0994">
        <w:rPr>
          <w:rFonts w:ascii="Angsana New" w:hAnsi="Angsana New" w:hint="cs"/>
          <w:sz w:val="30"/>
          <w:szCs w:val="30"/>
          <w:cs/>
        </w:rPr>
        <w:t>พัน</w:t>
      </w:r>
      <w:r w:rsidR="001A08DD" w:rsidRPr="001A08DD">
        <w:rPr>
          <w:rFonts w:ascii="Angsana New" w:hAnsi="Angsana New" w:hint="cs"/>
          <w:sz w:val="30"/>
          <w:szCs w:val="30"/>
          <w:cs/>
        </w:rPr>
        <w:t>ยูโร</w:t>
      </w:r>
      <w:r w:rsidR="00582539" w:rsidRPr="001A08DD">
        <w:rPr>
          <w:rFonts w:ascii="Angsana New" w:hAnsi="Angsana New"/>
          <w:sz w:val="30"/>
          <w:szCs w:val="30"/>
        </w:rPr>
        <w:t xml:space="preserve"> </w:t>
      </w:r>
      <w:r w:rsidR="00582539" w:rsidRPr="001A08DD">
        <w:rPr>
          <w:rFonts w:ascii="Angsana New" w:hAnsi="Angsana New" w:hint="cs"/>
          <w:spacing w:val="-8"/>
          <w:sz w:val="30"/>
          <w:szCs w:val="30"/>
          <w:cs/>
        </w:rPr>
        <w:t>(เฉพาะกิจการ</w:t>
      </w:r>
      <w:r w:rsidR="0011036A">
        <w:rPr>
          <w:rFonts w:ascii="Angsana New" w:hAnsi="Angsana New" w:hint="cs"/>
          <w:spacing w:val="-8"/>
          <w:sz w:val="30"/>
          <w:szCs w:val="30"/>
          <w:cs/>
          <w:lang w:val="af-ZA"/>
        </w:rPr>
        <w:t>มี</w:t>
      </w:r>
      <w:r w:rsidR="00582539" w:rsidRPr="001A08DD">
        <w:rPr>
          <w:rFonts w:ascii="Angsana New" w:hAnsi="Angsana New" w:hint="cs"/>
          <w:spacing w:val="-8"/>
          <w:sz w:val="30"/>
          <w:szCs w:val="30"/>
          <w:cs/>
        </w:rPr>
        <w:t>จำนวนเงิน</w:t>
      </w:r>
      <w:r w:rsidR="0011036A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="00582539" w:rsidRPr="001A08DD">
        <w:rPr>
          <w:rFonts w:ascii="Angsana New" w:hAnsi="Angsana New" w:hint="cs"/>
          <w:spacing w:val="-8"/>
          <w:sz w:val="30"/>
          <w:szCs w:val="30"/>
          <w:cs/>
        </w:rPr>
        <w:t xml:space="preserve">ประมาณ </w:t>
      </w:r>
      <w:r w:rsidR="00AD2208">
        <w:rPr>
          <w:rFonts w:ascii="Angsana New" w:hAnsi="Angsana New"/>
          <w:spacing w:val="-8"/>
          <w:sz w:val="30"/>
          <w:szCs w:val="30"/>
        </w:rPr>
        <w:t>7.2</w:t>
      </w:r>
      <w:r w:rsidR="00582539" w:rsidRPr="001A08DD"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</w:t>
      </w:r>
      <w:r w:rsidR="00582539" w:rsidRPr="001A08DD">
        <w:rPr>
          <w:rFonts w:ascii="Angsana New" w:hAnsi="Angsana New"/>
          <w:sz w:val="30"/>
          <w:szCs w:val="30"/>
          <w:cs/>
        </w:rPr>
        <w:t xml:space="preserve"> </w:t>
      </w:r>
      <w:r w:rsidR="001A08DD" w:rsidRPr="001A08DD">
        <w:rPr>
          <w:rFonts w:ascii="Angsana New" w:hAnsi="Angsana New"/>
          <w:sz w:val="30"/>
          <w:szCs w:val="30"/>
        </w:rPr>
        <w:t>54</w:t>
      </w:r>
      <w:r w:rsidR="00582539" w:rsidRPr="001A08DD">
        <w:rPr>
          <w:rFonts w:ascii="Angsana New" w:hAnsi="Angsana New"/>
          <w:sz w:val="30"/>
          <w:szCs w:val="30"/>
          <w:cs/>
        </w:rPr>
        <w:t xml:space="preserve"> </w:t>
      </w:r>
      <w:r w:rsidR="00582539" w:rsidRPr="001A08DD">
        <w:rPr>
          <w:rFonts w:ascii="Angsana New" w:hAnsi="Angsana New" w:hint="cs"/>
          <w:sz w:val="30"/>
          <w:szCs w:val="30"/>
          <w:cs/>
        </w:rPr>
        <w:t>พัน</w:t>
      </w:r>
      <w:r w:rsidR="00582539" w:rsidRPr="001A08DD">
        <w:rPr>
          <w:rFonts w:ascii="Angsana New" w:hAnsi="Angsana New"/>
          <w:sz w:val="30"/>
          <w:szCs w:val="30"/>
          <w:cs/>
        </w:rPr>
        <w:t>เหรียญสหรัฐ</w:t>
      </w:r>
      <w:r w:rsidR="001A08DD" w:rsidRPr="001A08DD">
        <w:rPr>
          <w:rFonts w:ascii="Angsana New" w:hAnsi="Angsana New" w:hint="cs"/>
          <w:sz w:val="30"/>
          <w:szCs w:val="30"/>
          <w:cs/>
        </w:rPr>
        <w:t xml:space="preserve">และ </w:t>
      </w:r>
      <w:r w:rsidR="001A08DD" w:rsidRPr="001A08DD">
        <w:rPr>
          <w:rFonts w:ascii="Angsana New" w:hAnsi="Angsana New"/>
          <w:sz w:val="30"/>
          <w:szCs w:val="30"/>
        </w:rPr>
        <w:t xml:space="preserve">293 </w:t>
      </w:r>
      <w:r w:rsidR="005B0994">
        <w:rPr>
          <w:rFonts w:ascii="Angsana New" w:hAnsi="Angsana New" w:hint="cs"/>
          <w:sz w:val="30"/>
          <w:szCs w:val="30"/>
          <w:cs/>
        </w:rPr>
        <w:t>พัน</w:t>
      </w:r>
      <w:r w:rsidR="001A08DD" w:rsidRPr="001A08DD">
        <w:rPr>
          <w:rFonts w:ascii="Angsana New" w:hAnsi="Angsana New" w:hint="cs"/>
          <w:sz w:val="30"/>
          <w:szCs w:val="30"/>
          <w:cs/>
        </w:rPr>
        <w:t>ยูโร</w:t>
      </w:r>
      <w:r w:rsidR="00582539" w:rsidRPr="001A08DD">
        <w:rPr>
          <w:rFonts w:ascii="Angsana New" w:hAnsi="Angsana New" w:hint="cs"/>
          <w:spacing w:val="-8"/>
          <w:sz w:val="30"/>
          <w:szCs w:val="30"/>
          <w:cs/>
        </w:rPr>
        <w:t>)</w:t>
      </w:r>
    </w:p>
    <w:p w14:paraId="41801FD9" w14:textId="77777777" w:rsidR="00A779CF" w:rsidRPr="001A08DD" w:rsidRDefault="00A779CF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5295D4" w14:textId="22D479E6" w:rsidR="00A779CF" w:rsidRPr="001A08DD" w:rsidRDefault="00A779CF" w:rsidP="00341F92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214"/>
        </w:tabs>
        <w:ind w:left="567" w:right="35" w:hanging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1A08DD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1A08DD">
        <w:rPr>
          <w:rFonts w:ascii="Angsana New" w:hAnsi="Angsana New" w:hint="cs"/>
          <w:spacing w:val="-6"/>
          <w:sz w:val="30"/>
          <w:szCs w:val="30"/>
          <w:cs/>
        </w:rPr>
        <w:t>มีเลตเตอร์ออฟเครดิตที่ยังไม่ได้ใช้กับธนาคารในประเทศแห่งหนึ่งเป็นจำนวนเงินประมาณ</w:t>
      </w:r>
      <w:r w:rsidRPr="001A08DD">
        <w:rPr>
          <w:rFonts w:ascii="Angsana New" w:hAnsi="Angsana New"/>
          <w:spacing w:val="-6"/>
          <w:sz w:val="30"/>
          <w:szCs w:val="30"/>
        </w:rPr>
        <w:t xml:space="preserve"> </w:t>
      </w:r>
      <w:r w:rsidR="009703A3" w:rsidRPr="001A08DD">
        <w:rPr>
          <w:rFonts w:ascii="Angsana New" w:hAnsi="Angsana New"/>
          <w:spacing w:val="-6"/>
          <w:sz w:val="30"/>
          <w:szCs w:val="30"/>
        </w:rPr>
        <w:t>10</w:t>
      </w:r>
      <w:r w:rsidRPr="001A08DD">
        <w:rPr>
          <w:rFonts w:ascii="Angsana New" w:hAnsi="Angsana New"/>
          <w:spacing w:val="-6"/>
          <w:sz w:val="30"/>
          <w:szCs w:val="30"/>
        </w:rPr>
        <w:t xml:space="preserve">.0 </w:t>
      </w:r>
      <w:r w:rsidRPr="001A08DD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</w:p>
    <w:p w14:paraId="5A4AE997" w14:textId="77777777" w:rsidR="00B50884" w:rsidRPr="001A08DD" w:rsidRDefault="00B50884" w:rsidP="00A22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F01E33" w14:textId="74D0727A" w:rsidR="00B50884" w:rsidRPr="00B16D19" w:rsidRDefault="004B092B" w:rsidP="007A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</w:t>
      </w:r>
      <w:r w:rsidR="00E900F7">
        <w:rPr>
          <w:rFonts w:ascii="Angsana New" w:hAnsi="Angsana New" w:hint="cs"/>
          <w:b/>
          <w:bCs/>
          <w:sz w:val="30"/>
          <w:szCs w:val="30"/>
          <w:cs/>
        </w:rPr>
        <w:t>7</w:t>
      </w:r>
      <w:r w:rsidR="00B16D19">
        <w:rPr>
          <w:rFonts w:ascii="Angsana New" w:hAnsi="Angsana New"/>
          <w:b/>
          <w:bCs/>
          <w:sz w:val="30"/>
          <w:szCs w:val="30"/>
        </w:rPr>
        <w:t>.</w:t>
      </w:r>
      <w:r w:rsidR="00B16D19">
        <w:rPr>
          <w:rFonts w:ascii="Angsana New" w:hAnsi="Angsana New"/>
          <w:b/>
          <w:bCs/>
          <w:sz w:val="30"/>
          <w:szCs w:val="30"/>
        </w:rPr>
        <w:tab/>
      </w:r>
      <w:r w:rsidR="00A840E5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44C343EC" w14:textId="77777777" w:rsidR="00B50884" w:rsidRPr="003F2DB4" w:rsidRDefault="00B50884" w:rsidP="00B1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21193D2" w14:textId="2D7C5923" w:rsidR="007F7D23" w:rsidRPr="00C2574C" w:rsidRDefault="006B7A36" w:rsidP="007F7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  <w:cs/>
        </w:rPr>
      </w:pPr>
      <w:r w:rsidRPr="00C2574C">
        <w:rPr>
          <w:rFonts w:ascii="Angsana New" w:hAnsi="Angsana New"/>
          <w:spacing w:val="-8"/>
          <w:sz w:val="30"/>
          <w:szCs w:val="30"/>
          <w:cs/>
        </w:rPr>
        <w:t>ณ</w:t>
      </w:r>
      <w:r w:rsidR="007F7D23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43004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วันที่ </w:t>
      </w:r>
      <w:r w:rsidR="00666554" w:rsidRPr="00C2574C">
        <w:rPr>
          <w:rFonts w:ascii="Angsana New" w:hAnsi="Angsana New" w:hint="cs"/>
          <w:spacing w:val="-8"/>
          <w:sz w:val="30"/>
          <w:szCs w:val="30"/>
        </w:rPr>
        <w:t>3</w:t>
      </w:r>
      <w:r w:rsidR="00A157B1" w:rsidRPr="00C2574C">
        <w:rPr>
          <w:rFonts w:ascii="Angsana New" w:hAnsi="Angsana New"/>
          <w:spacing w:val="-8"/>
          <w:sz w:val="30"/>
          <w:szCs w:val="30"/>
        </w:rPr>
        <w:t xml:space="preserve">0 </w:t>
      </w:r>
      <w:r w:rsidR="00B81D81">
        <w:rPr>
          <w:rFonts w:ascii="Angsana New" w:hAnsi="Angsana New" w:hint="cs"/>
          <w:spacing w:val="-8"/>
          <w:sz w:val="30"/>
          <w:szCs w:val="30"/>
          <w:cs/>
        </w:rPr>
        <w:t>กันย</w:t>
      </w:r>
      <w:r w:rsidR="00E41AD9" w:rsidRPr="00C2574C">
        <w:rPr>
          <w:rFonts w:ascii="Angsana New" w:hAnsi="Angsana New" w:hint="cs"/>
          <w:spacing w:val="-8"/>
          <w:sz w:val="30"/>
          <w:szCs w:val="30"/>
          <w:cs/>
        </w:rPr>
        <w:t>ายน</w:t>
      </w:r>
      <w:r w:rsidR="00666554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A779CF" w:rsidRPr="00C2574C">
        <w:rPr>
          <w:rFonts w:ascii="Angsana New" w:hAnsi="Angsana New"/>
          <w:spacing w:val="-8"/>
          <w:sz w:val="30"/>
          <w:szCs w:val="30"/>
        </w:rPr>
        <w:t>2568</w:t>
      </w:r>
      <w:r w:rsidR="007F7D23" w:rsidRPr="00C2574C">
        <w:rPr>
          <w:rFonts w:ascii="Angsana New" w:hAnsi="Angsana New"/>
          <w:spacing w:val="-8"/>
          <w:sz w:val="30"/>
          <w:szCs w:val="30"/>
        </w:rPr>
        <w:t xml:space="preserve"> </w:t>
      </w:r>
      <w:r w:rsidR="00A779CF" w:rsidRPr="00C2574C">
        <w:rPr>
          <w:rFonts w:ascii="Angsana New" w:hAnsi="Angsana New"/>
          <w:spacing w:val="-8"/>
          <w:sz w:val="30"/>
          <w:szCs w:val="30"/>
          <w:cs/>
        </w:rPr>
        <w:t>ธนาคารในประเทศหลายแห่งได้ออกหนังสือค้ำ</w:t>
      </w:r>
      <w:r w:rsidR="00A779CF" w:rsidRPr="005428DF">
        <w:rPr>
          <w:rFonts w:ascii="Angsana New" w:hAnsi="Angsana New"/>
          <w:spacing w:val="-8"/>
          <w:sz w:val="30"/>
          <w:szCs w:val="30"/>
          <w:cs/>
        </w:rPr>
        <w:t xml:space="preserve">ประกันกลุ่มบริษัทให้กับรัฐวิสาหกิจและบริษัทเอกชนหลายแห่งเป็นจำนวนเงินรวมประมาณ </w:t>
      </w:r>
      <w:r w:rsidR="005617D1" w:rsidRPr="005428DF">
        <w:rPr>
          <w:rFonts w:ascii="Angsana New" w:hAnsi="Angsana New"/>
          <w:spacing w:val="-8"/>
          <w:sz w:val="30"/>
          <w:szCs w:val="30"/>
        </w:rPr>
        <w:t>1</w:t>
      </w:r>
      <w:r w:rsidR="00270912" w:rsidRPr="005428DF">
        <w:rPr>
          <w:rFonts w:ascii="Angsana New" w:hAnsi="Angsana New" w:hint="cs"/>
          <w:spacing w:val="-8"/>
          <w:sz w:val="30"/>
          <w:szCs w:val="30"/>
          <w:cs/>
        </w:rPr>
        <w:t>61</w:t>
      </w:r>
      <w:r w:rsidR="005617D1" w:rsidRPr="005428DF">
        <w:rPr>
          <w:rFonts w:ascii="Angsana New" w:hAnsi="Angsana New"/>
          <w:spacing w:val="-8"/>
          <w:sz w:val="30"/>
          <w:szCs w:val="30"/>
        </w:rPr>
        <w:t>.</w:t>
      </w:r>
      <w:r w:rsidR="005428DF" w:rsidRPr="005428DF">
        <w:rPr>
          <w:rFonts w:ascii="Angsana New" w:hAnsi="Angsana New"/>
          <w:spacing w:val="-8"/>
          <w:sz w:val="30"/>
          <w:szCs w:val="30"/>
        </w:rPr>
        <w:t>8</w:t>
      </w:r>
      <w:r w:rsidR="00A779CF" w:rsidRPr="005428DF">
        <w:rPr>
          <w:rFonts w:ascii="Angsana New" w:hAnsi="Angsana New"/>
          <w:spacing w:val="-8"/>
          <w:sz w:val="30"/>
          <w:szCs w:val="30"/>
          <w:cs/>
        </w:rPr>
        <w:t xml:space="preserve"> ล้านบาท</w:t>
      </w:r>
      <w:r w:rsidR="00C2574C" w:rsidRPr="005428DF">
        <w:rPr>
          <w:rFonts w:ascii="Angsana New" w:hAnsi="Angsana New"/>
          <w:spacing w:val="-8"/>
          <w:sz w:val="30"/>
          <w:szCs w:val="30"/>
        </w:rPr>
        <w:t xml:space="preserve"> </w:t>
      </w:r>
      <w:r w:rsidR="00C2574C" w:rsidRPr="005428DF">
        <w:rPr>
          <w:rFonts w:ascii="Angsana New" w:hAnsi="Angsana New" w:hint="cs"/>
          <w:spacing w:val="-8"/>
          <w:sz w:val="30"/>
          <w:szCs w:val="30"/>
          <w:cs/>
        </w:rPr>
        <w:t>(</w:t>
      </w:r>
      <w:r w:rsidR="0011036A">
        <w:rPr>
          <w:rFonts w:ascii="Angsana New" w:hAnsi="Angsana New" w:hint="cs"/>
          <w:spacing w:val="-8"/>
          <w:sz w:val="30"/>
          <w:szCs w:val="30"/>
          <w:cs/>
        </w:rPr>
        <w:t>เ</w:t>
      </w:r>
      <w:r w:rsidR="00C2574C" w:rsidRPr="005428DF">
        <w:rPr>
          <w:rFonts w:ascii="Angsana New" w:hAnsi="Angsana New" w:hint="cs"/>
          <w:spacing w:val="-8"/>
          <w:sz w:val="30"/>
          <w:szCs w:val="30"/>
          <w:cs/>
        </w:rPr>
        <w:t>ฉพาะกิจการ</w:t>
      </w:r>
      <w:r w:rsidR="0011036A">
        <w:rPr>
          <w:rFonts w:ascii="Angsana New" w:hAnsi="Angsana New" w:hint="cs"/>
          <w:spacing w:val="-8"/>
          <w:sz w:val="30"/>
          <w:szCs w:val="30"/>
          <w:cs/>
        </w:rPr>
        <w:t>มี</w:t>
      </w:r>
      <w:r w:rsidR="00C2574C" w:rsidRPr="005428DF">
        <w:rPr>
          <w:rFonts w:ascii="Angsana New" w:hAnsi="Angsana New" w:hint="cs"/>
          <w:spacing w:val="-8"/>
          <w:sz w:val="30"/>
          <w:szCs w:val="30"/>
          <w:cs/>
        </w:rPr>
        <w:t xml:space="preserve">จำนวนเงินประมาณ </w:t>
      </w:r>
      <w:r w:rsidR="00C2574C" w:rsidRPr="005428DF">
        <w:rPr>
          <w:rFonts w:ascii="Angsana New" w:hAnsi="Angsana New"/>
          <w:spacing w:val="-8"/>
          <w:sz w:val="30"/>
          <w:szCs w:val="30"/>
        </w:rPr>
        <w:t>107.9</w:t>
      </w:r>
      <w:r w:rsidR="00C2574C" w:rsidRPr="005428DF">
        <w:rPr>
          <w:rFonts w:ascii="Angsana New" w:hAnsi="Angsana New" w:hint="cs"/>
          <w:spacing w:val="-8"/>
          <w:sz w:val="30"/>
          <w:szCs w:val="30"/>
          <w:cs/>
        </w:rPr>
        <w:t xml:space="preserve"> ล้านบาท)</w:t>
      </w:r>
      <w:r w:rsidR="00210E08">
        <w:rPr>
          <w:rFonts w:ascii="Angsana New" w:hAnsi="Angsana New"/>
          <w:spacing w:val="-8"/>
          <w:sz w:val="30"/>
          <w:szCs w:val="30"/>
        </w:rPr>
        <w:t xml:space="preserve"> </w:t>
      </w:r>
      <w:r w:rsidR="00C2574C" w:rsidRPr="00C2574C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</w:p>
    <w:p w14:paraId="4760A605" w14:textId="77777777" w:rsidR="000D4452" w:rsidRDefault="000D4452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5EECAAA" w14:textId="7EB8D7A3" w:rsidR="000F2F43" w:rsidRPr="00E922CA" w:rsidRDefault="0044524E" w:rsidP="000F2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b/>
          <w:bCs/>
        </w:rPr>
      </w:pPr>
      <w:r w:rsidRPr="00883602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E900F7" w:rsidRPr="00883602"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0F2F43" w:rsidRPr="00883602">
        <w:rPr>
          <w:rFonts w:ascii="Angsana New" w:hAnsi="Angsana New"/>
          <w:b/>
          <w:bCs/>
          <w:sz w:val="30"/>
          <w:szCs w:val="30"/>
        </w:rPr>
        <w:t>.</w:t>
      </w:r>
      <w:r w:rsidR="000F2F43" w:rsidRPr="00883602">
        <w:rPr>
          <w:rFonts w:ascii="Angsana New" w:hAnsi="Angsana New"/>
          <w:b/>
          <w:bCs/>
          <w:sz w:val="30"/>
          <w:szCs w:val="30"/>
        </w:rPr>
        <w:tab/>
      </w:r>
      <w:r w:rsidR="0003679A" w:rsidRPr="0088360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ประมาณการหนี้สินจากการถูกประเมินภาษีของบริษัทย่อยทางอ้อม</w:t>
      </w:r>
      <w:r w:rsidR="000F2F43" w:rsidRPr="0088360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E922CA">
        <w:rPr>
          <w:rFonts w:ascii="Angsana New" w:hAnsi="Angsana New"/>
          <w:b/>
          <w:bCs/>
          <w:sz w:val="30"/>
          <w:szCs w:val="30"/>
        </w:rPr>
        <w:br/>
      </w:r>
    </w:p>
    <w:p w14:paraId="30D69C5D" w14:textId="77777777" w:rsidR="00E922CA" w:rsidRPr="00883602" w:rsidRDefault="00E922CA" w:rsidP="00E922CA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883602">
        <w:rPr>
          <w:rFonts w:ascii="Angsana New" w:hAnsi="Angsana New"/>
          <w:sz w:val="30"/>
          <w:szCs w:val="30"/>
          <w:cs/>
        </w:rPr>
        <w:t xml:space="preserve">ในเดือนสิงหาคม </w:t>
      </w:r>
      <w:r w:rsidRPr="00883602">
        <w:rPr>
          <w:rFonts w:ascii="Angsana New" w:hAnsi="Angsana New"/>
          <w:sz w:val="30"/>
          <w:szCs w:val="30"/>
        </w:rPr>
        <w:t>2561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 ชลบุรีกันยง จำกัด (“บริษัทย่อย”) ได้รับหนังสือแจ้งการประเมินภาษีเงินได้นิติบุคคลและภาษีมูลค่าเพิ่มสำหรับปี </w:t>
      </w:r>
      <w:r w:rsidRPr="00883602">
        <w:rPr>
          <w:rFonts w:ascii="Angsana New" w:hAnsi="Angsana New"/>
          <w:sz w:val="30"/>
          <w:szCs w:val="30"/>
        </w:rPr>
        <w:t>2556</w:t>
      </w:r>
      <w:r w:rsidRPr="00883602">
        <w:rPr>
          <w:rFonts w:ascii="Angsana New" w:hAnsi="Angsana New"/>
          <w:sz w:val="30"/>
          <w:szCs w:val="30"/>
          <w:cs/>
        </w:rPr>
        <w:t xml:space="preserve"> จากกรมสรรพากรจำนวนเงินรวมประมาณ </w:t>
      </w:r>
      <w:r w:rsidRPr="00883602">
        <w:rPr>
          <w:rFonts w:ascii="Angsana New" w:hAnsi="Angsana New"/>
          <w:sz w:val="30"/>
          <w:szCs w:val="30"/>
        </w:rPr>
        <w:t>148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 (รวมเบี้ยปรับและเงินเพิ่ม) การประเมินภาษีดังกล่าวเกี่ยวข้องกับรายรับจากการขายสิทธิในการซื้อคืนที่ดินพร้อมสิ่งปลูกสร้างในปี </w:t>
      </w:r>
      <w:r w:rsidRPr="00883602">
        <w:rPr>
          <w:rFonts w:ascii="Angsana New" w:hAnsi="Angsana New"/>
          <w:sz w:val="30"/>
          <w:szCs w:val="30"/>
        </w:rPr>
        <w:t>2556</w:t>
      </w:r>
      <w:r w:rsidRPr="00883602">
        <w:rPr>
          <w:rFonts w:ascii="Angsana New" w:hAnsi="Angsana New"/>
          <w:sz w:val="30"/>
          <w:szCs w:val="30"/>
          <w:cs/>
        </w:rPr>
        <w:t xml:space="preserve"> ซึ่งต่อมาในเดือนกันยายน </w:t>
      </w:r>
      <w:r w:rsidRPr="00883602">
        <w:rPr>
          <w:rFonts w:ascii="Angsana New" w:hAnsi="Angsana New"/>
          <w:sz w:val="30"/>
          <w:szCs w:val="30"/>
        </w:rPr>
        <w:t>2561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บริษัทย่อยได้ยื่นอุทธรณ์การประเมินดังกล่าวต่อคณะกรรมการพิจารณาอุทธรณ์ของกรมสรรพากร (“คณะกรรมการ”) และในเดือนตุลาคม </w:t>
      </w:r>
      <w:r w:rsidRPr="00883602">
        <w:rPr>
          <w:rFonts w:ascii="Angsana New" w:hAnsi="Angsana New"/>
          <w:sz w:val="30"/>
          <w:szCs w:val="30"/>
        </w:rPr>
        <w:t>2563</w:t>
      </w:r>
      <w:r w:rsidRPr="00883602">
        <w:rPr>
          <w:rFonts w:ascii="Angsana New" w:hAnsi="Angsana New"/>
          <w:sz w:val="30"/>
          <w:szCs w:val="30"/>
          <w:cs/>
        </w:rPr>
        <w:t xml:space="preserve"> บริษัทย่อยได้ยื่นคำชี้แจงการอุทธรณ์ภาษีเพิ่มเติมต่อคณะกรรมการและบันทึกประมาณการหนี้สินที่เกี่ยวข้องซึ่งแสดงรายการไว้ในงบการเงินรวมประมาณ </w:t>
      </w:r>
      <w:r>
        <w:rPr>
          <w:rFonts w:ascii="Angsana New" w:hAnsi="Angsana New"/>
          <w:sz w:val="30"/>
          <w:szCs w:val="30"/>
        </w:rPr>
        <w:t>79.9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ล้านบาทซึ่งเป็นตัวเลขประมาณการที่ดีที่สุดของฝ่ายบริหาร</w:t>
      </w:r>
    </w:p>
    <w:p w14:paraId="343965AA" w14:textId="77777777" w:rsidR="00E922CA" w:rsidRPr="007F79EB" w:rsidRDefault="00E922CA" w:rsidP="00E92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</w:rPr>
      </w:pPr>
    </w:p>
    <w:p w14:paraId="18FE0859" w14:textId="77777777" w:rsidR="00E922CA" w:rsidRPr="00AC30D2" w:rsidRDefault="00E922CA" w:rsidP="00E922CA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 w:hint="cs"/>
          <w:spacing w:val="-6"/>
          <w:sz w:val="30"/>
          <w:szCs w:val="30"/>
        </w:rPr>
      </w:pPr>
      <w:r w:rsidRPr="00FD43A3">
        <w:rPr>
          <w:rFonts w:ascii="Angsana New" w:hAnsi="Angsana New" w:hint="cs"/>
          <w:spacing w:val="-6"/>
          <w:sz w:val="30"/>
          <w:szCs w:val="30"/>
          <w:cs/>
        </w:rPr>
        <w:t>บริษัทย่อยได้รับหนังสือแจ้ง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ผลของการพิจารณาอุทธรณ์ในเดือนธันวาคม </w:t>
      </w:r>
      <w:r w:rsidRPr="00FD43A3">
        <w:rPr>
          <w:rFonts w:ascii="Angsana New" w:hAnsi="Angsana New"/>
          <w:spacing w:val="-6"/>
          <w:sz w:val="30"/>
          <w:szCs w:val="30"/>
        </w:rPr>
        <w:t>2567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 โดยตัวเลขภาษีที่ถูกประเมินลดลงจากประมาณ </w:t>
      </w:r>
      <w:r w:rsidRPr="00FD43A3">
        <w:rPr>
          <w:rFonts w:ascii="Angsana New" w:hAnsi="Angsana New"/>
          <w:spacing w:val="-6"/>
          <w:sz w:val="30"/>
          <w:szCs w:val="30"/>
        </w:rPr>
        <w:t>148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 ล้านบาทเป็นประมาณ </w:t>
      </w:r>
      <w:r w:rsidRPr="00FD43A3">
        <w:rPr>
          <w:rFonts w:ascii="Angsana New" w:hAnsi="Angsana New"/>
          <w:spacing w:val="-6"/>
          <w:sz w:val="30"/>
          <w:szCs w:val="30"/>
        </w:rPr>
        <w:t>112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 ล้านบาท (รวมเบี้ยปรับและเงินเพิ่ม</w:t>
      </w:r>
      <w:r w:rsidRPr="00FD43A3">
        <w:rPr>
          <w:rFonts w:ascii="Angsana New" w:hAnsi="Angsana New" w:hint="cs"/>
          <w:spacing w:val="-6"/>
          <w:sz w:val="30"/>
          <w:szCs w:val="30"/>
          <w:cs/>
        </w:rPr>
        <w:t xml:space="preserve"> ณ วันที่ </w:t>
      </w:r>
      <w:r w:rsidRPr="00FD43A3">
        <w:rPr>
          <w:rFonts w:ascii="Angsana New" w:hAnsi="Angsana New"/>
          <w:spacing w:val="-6"/>
          <w:sz w:val="30"/>
          <w:szCs w:val="30"/>
        </w:rPr>
        <w:t xml:space="preserve">19 </w:t>
      </w:r>
      <w:r w:rsidRPr="00FD43A3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Pr="00FD43A3">
        <w:rPr>
          <w:rFonts w:ascii="Angsana New" w:hAnsi="Angsana New"/>
          <w:spacing w:val="-6"/>
          <w:sz w:val="30"/>
          <w:szCs w:val="30"/>
        </w:rPr>
        <w:t>2567</w:t>
      </w:r>
      <w:r w:rsidRPr="00FD43A3">
        <w:rPr>
          <w:rFonts w:ascii="Angsana New" w:hAnsi="Angsana New"/>
          <w:spacing w:val="-6"/>
          <w:sz w:val="30"/>
          <w:szCs w:val="30"/>
          <w:cs/>
        </w:rPr>
        <w:t>) อย่างไรก็ดี ฝ่ายบริหารของบริษัทย่อยได้ปรึกษาหารือกับผู้เชี่ยวชาญด้านกฎหมาย</w:t>
      </w:r>
      <w:r w:rsidRPr="00FD43A3">
        <w:rPr>
          <w:rFonts w:ascii="Angsana New" w:hAnsi="Angsana New" w:hint="cs"/>
          <w:spacing w:val="-6"/>
          <w:sz w:val="30"/>
          <w:szCs w:val="30"/>
          <w:cs/>
        </w:rPr>
        <w:t>ใน</w:t>
      </w:r>
      <w:r w:rsidRPr="00FD43A3">
        <w:rPr>
          <w:rFonts w:ascii="Angsana New" w:hAnsi="Angsana New"/>
          <w:spacing w:val="-6"/>
          <w:sz w:val="30"/>
          <w:szCs w:val="30"/>
          <w:cs/>
        </w:rPr>
        <w:t>การตรวจสอบข้อเท็จจริงและรวบรวมเอกสารหลักฐานต่าง</w:t>
      </w:r>
      <w:r w:rsidRPr="00FD43A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D43A3">
        <w:rPr>
          <w:rFonts w:ascii="Angsana New" w:hAnsi="Angsana New"/>
          <w:spacing w:val="-6"/>
          <w:sz w:val="30"/>
          <w:szCs w:val="30"/>
          <w:cs/>
        </w:rPr>
        <w:t>ๆ เพิ่มเติม</w:t>
      </w:r>
      <w:r w:rsidRPr="00FD43A3">
        <w:rPr>
          <w:rFonts w:ascii="Angsana New" w:hAnsi="Angsana New" w:hint="cs"/>
          <w:spacing w:val="-6"/>
          <w:sz w:val="30"/>
          <w:szCs w:val="30"/>
          <w:cs/>
        </w:rPr>
        <w:t>และยื่นฟ้องคดี</w:t>
      </w:r>
      <w:r w:rsidRPr="00FD43A3">
        <w:rPr>
          <w:rFonts w:ascii="Angsana New" w:hAnsi="Angsana New"/>
          <w:spacing w:val="-6"/>
          <w:sz w:val="30"/>
          <w:szCs w:val="30"/>
          <w:cs/>
        </w:rPr>
        <w:t>ต่อศาลภาษีอากรกลาง (“ศาลฯ”)</w:t>
      </w:r>
      <w:r w:rsidRPr="00FD43A3">
        <w:rPr>
          <w:rFonts w:ascii="Angsana New" w:hAnsi="Angsana New" w:hint="cs"/>
          <w:spacing w:val="-6"/>
          <w:sz w:val="30"/>
          <w:szCs w:val="30"/>
          <w:cs/>
        </w:rPr>
        <w:t xml:space="preserve"> เมื่อ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Pr="00FD43A3">
        <w:rPr>
          <w:rFonts w:ascii="Angsana New" w:hAnsi="Angsana New"/>
          <w:spacing w:val="-6"/>
          <w:sz w:val="30"/>
          <w:szCs w:val="30"/>
        </w:rPr>
        <w:t>28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 พฤษภาคม </w:t>
      </w:r>
      <w:r w:rsidRPr="00FD43A3">
        <w:rPr>
          <w:rFonts w:ascii="Angsana New" w:hAnsi="Angsana New"/>
          <w:spacing w:val="-6"/>
          <w:sz w:val="30"/>
          <w:szCs w:val="30"/>
        </w:rPr>
        <w:t>2568</w:t>
      </w:r>
      <w:r w:rsidRPr="00FD43A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C30D2">
        <w:rPr>
          <w:rFonts w:ascii="Angsana New" w:hAnsi="Angsana New" w:hint="cs"/>
          <w:spacing w:val="-6"/>
          <w:sz w:val="30"/>
          <w:szCs w:val="30"/>
          <w:cs/>
        </w:rPr>
        <w:t>ซึ่งปัจจุบันยังอยู่ระหว่างกระบวนการพิจารณา</w:t>
      </w:r>
      <w:r w:rsidRPr="00AC30D2">
        <w:rPr>
          <w:rFonts w:ascii="Angsana New" w:hAnsi="Angsana New"/>
          <w:spacing w:val="-6"/>
          <w:sz w:val="30"/>
          <w:szCs w:val="30"/>
          <w:cs/>
        </w:rPr>
        <w:t xml:space="preserve">คดีของศาลและต่อมาศาลได้นัดสืบพยานโจทย์ในวันที่ </w:t>
      </w:r>
      <w:r w:rsidRPr="00AC30D2">
        <w:rPr>
          <w:rFonts w:ascii="Angsana New" w:hAnsi="Angsana New"/>
          <w:spacing w:val="-6"/>
          <w:sz w:val="30"/>
          <w:szCs w:val="30"/>
        </w:rPr>
        <w:t xml:space="preserve">11-12 </w:t>
      </w:r>
      <w:r w:rsidRPr="00AC30D2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Pr="00AC30D2">
        <w:rPr>
          <w:rFonts w:ascii="Angsana New" w:hAnsi="Angsana New"/>
          <w:spacing w:val="-6"/>
          <w:sz w:val="30"/>
          <w:szCs w:val="30"/>
        </w:rPr>
        <w:t xml:space="preserve">2568 </w:t>
      </w:r>
      <w:r w:rsidRPr="00AC30D2">
        <w:rPr>
          <w:rFonts w:ascii="Angsana New" w:hAnsi="Angsana New" w:hint="cs"/>
          <w:spacing w:val="-6"/>
          <w:sz w:val="30"/>
          <w:szCs w:val="30"/>
          <w:cs/>
        </w:rPr>
        <w:t xml:space="preserve">และนัดสืบพยานจำเลยในวันที่ </w:t>
      </w:r>
      <w:r w:rsidRPr="00AC30D2">
        <w:rPr>
          <w:rFonts w:ascii="Angsana New" w:hAnsi="Angsana New"/>
          <w:spacing w:val="-6"/>
          <w:sz w:val="30"/>
          <w:szCs w:val="30"/>
        </w:rPr>
        <w:t xml:space="preserve">13 </w:t>
      </w:r>
      <w:r w:rsidRPr="00AC30D2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Pr="00AC30D2">
        <w:rPr>
          <w:rFonts w:ascii="Angsana New" w:hAnsi="Angsana New"/>
          <w:spacing w:val="-6"/>
          <w:sz w:val="30"/>
          <w:szCs w:val="30"/>
        </w:rPr>
        <w:t>2568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โดยศาลได้มีคำสั่งอนุญาตให้คู่ความยื่นคำแถลงการณ์ปิดคดีได้ภายในกำหนดระยะเวลา </w:t>
      </w:r>
      <w:r>
        <w:rPr>
          <w:rFonts w:ascii="Angsana New" w:hAnsi="Angsana New"/>
          <w:spacing w:val="-6"/>
          <w:sz w:val="30"/>
          <w:szCs w:val="30"/>
        </w:rPr>
        <w:t xml:space="preserve">20 </w:t>
      </w:r>
      <w:r>
        <w:rPr>
          <w:rFonts w:ascii="Angsana New" w:hAnsi="Angsana New" w:hint="cs"/>
          <w:spacing w:val="-6"/>
          <w:sz w:val="30"/>
          <w:szCs w:val="30"/>
          <w:cs/>
        </w:rPr>
        <w:t>วัน นับแต่วันสืบพยานเสร็จ (</w:t>
      </w:r>
      <w:r w:rsidRPr="00AC30D2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Pr="00AC30D2">
        <w:rPr>
          <w:rFonts w:ascii="Angsana New" w:hAnsi="Angsana New"/>
          <w:spacing w:val="-6"/>
          <w:sz w:val="30"/>
          <w:szCs w:val="30"/>
        </w:rPr>
        <w:t xml:space="preserve">13 </w:t>
      </w:r>
      <w:r w:rsidRPr="00AC30D2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Pr="00AC30D2">
        <w:rPr>
          <w:rFonts w:ascii="Angsana New" w:hAnsi="Angsana New"/>
          <w:spacing w:val="-6"/>
          <w:sz w:val="30"/>
          <w:szCs w:val="30"/>
        </w:rPr>
        <w:t>2568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) โดยจะครบกำหนดระยะเวลายื่นคำแถลงการณ์ปิดคดีต่อศาลในวันที่ </w:t>
      </w:r>
      <w:r>
        <w:rPr>
          <w:rFonts w:ascii="Angsana New" w:hAnsi="Angsana New"/>
          <w:spacing w:val="-6"/>
          <w:sz w:val="30"/>
          <w:szCs w:val="30"/>
          <w:cs/>
        </w:rPr>
        <w:br/>
      </w:r>
      <w:r>
        <w:rPr>
          <w:rFonts w:ascii="Angsana New" w:hAnsi="Angsana New"/>
          <w:spacing w:val="-6"/>
          <w:sz w:val="30"/>
          <w:szCs w:val="30"/>
        </w:rPr>
        <w:t xml:space="preserve">3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pacing w:val="-6"/>
          <w:sz w:val="30"/>
          <w:szCs w:val="30"/>
        </w:rPr>
        <w:t xml:space="preserve">2568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และศาลได้กำหนดนัดฟังคำพิพากษาในวันที่ </w:t>
      </w:r>
      <w:r>
        <w:rPr>
          <w:rFonts w:ascii="Angsana New" w:hAnsi="Angsana New"/>
          <w:spacing w:val="-6"/>
          <w:sz w:val="30"/>
          <w:szCs w:val="30"/>
        </w:rPr>
        <w:t xml:space="preserve">22 </w:t>
      </w:r>
      <w:r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>
        <w:rPr>
          <w:rFonts w:ascii="Angsana New" w:hAnsi="Angsana New"/>
          <w:spacing w:val="-6"/>
          <w:sz w:val="30"/>
          <w:szCs w:val="30"/>
        </w:rPr>
        <w:t xml:space="preserve"> 2568</w:t>
      </w:r>
    </w:p>
    <w:p w14:paraId="6492ECC9" w14:textId="77777777" w:rsidR="00E922CA" w:rsidRPr="007F79EB" w:rsidRDefault="00E922CA" w:rsidP="00E922CA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</w:rPr>
      </w:pPr>
    </w:p>
    <w:p w14:paraId="7392CC88" w14:textId="77777777" w:rsidR="00E922CA" w:rsidRPr="00883602" w:rsidRDefault="00E922CA" w:rsidP="00E922CA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ในเดือน</w:t>
      </w:r>
      <w:r w:rsidRPr="00883602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883602">
        <w:rPr>
          <w:rFonts w:ascii="Angsana New" w:hAnsi="Angsana New"/>
          <w:spacing w:val="-4"/>
          <w:sz w:val="30"/>
          <w:szCs w:val="30"/>
        </w:rPr>
        <w:t>2568</w:t>
      </w:r>
      <w:r w:rsidRPr="00883602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บริษัทย่อยได้ยื่นคำร้องขอทุเลาการเสียภาษีเงินได้นิติบุคคลและภาษีมูลค่าเพิ่มที่เกี่ยวข้อง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(จำนวนประมาณ </w:t>
      </w:r>
      <w:r>
        <w:rPr>
          <w:rFonts w:ascii="Angsana New" w:hAnsi="Angsana New"/>
          <w:spacing w:val="-4"/>
          <w:sz w:val="30"/>
          <w:szCs w:val="30"/>
        </w:rPr>
        <w:t xml:space="preserve">117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ล้านบาทรวมเบี้ยปรับและเงินเพิ่มเต็มอัตราตามกฎหมาย) </w:t>
      </w:r>
      <w:r w:rsidRPr="00883602">
        <w:rPr>
          <w:rFonts w:ascii="Angsana New" w:hAnsi="Angsana New" w:hint="cs"/>
          <w:spacing w:val="-4"/>
          <w:sz w:val="30"/>
          <w:szCs w:val="30"/>
          <w:cs/>
        </w:rPr>
        <w:t>ต่ออธิบดีกรมสรรพากรซึ่ง</w:t>
      </w:r>
      <w:r>
        <w:rPr>
          <w:rFonts w:ascii="Angsana New" w:hAnsi="Angsana New" w:hint="cs"/>
          <w:spacing w:val="-4"/>
          <w:sz w:val="30"/>
          <w:szCs w:val="30"/>
          <w:cs/>
        </w:rPr>
        <w:t>ในเดือน</w:t>
      </w:r>
      <w:r w:rsidRPr="00883602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Pr="00883602">
        <w:rPr>
          <w:rFonts w:ascii="Angsana New" w:hAnsi="Angsana New"/>
          <w:spacing w:val="-4"/>
          <w:sz w:val="30"/>
          <w:szCs w:val="30"/>
        </w:rPr>
        <w:t xml:space="preserve">2568 </w:t>
      </w:r>
      <w:r w:rsidRPr="00883602">
        <w:rPr>
          <w:rFonts w:ascii="Angsana New" w:hAnsi="Angsana New" w:hint="cs"/>
          <w:spacing w:val="-4"/>
          <w:sz w:val="30"/>
          <w:szCs w:val="30"/>
          <w:cs/>
        </w:rPr>
        <w:t>อธิบดีกรมสรรพากร</w:t>
      </w:r>
      <w:r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Pr="00883602">
        <w:rPr>
          <w:rFonts w:ascii="Angsana New" w:hAnsi="Angsana New" w:hint="cs"/>
          <w:spacing w:val="-4"/>
          <w:sz w:val="30"/>
          <w:szCs w:val="30"/>
          <w:cs/>
        </w:rPr>
        <w:t>อนุมัติให้ทุเลาการเสียภาษีอากรดังกล่าว</w:t>
      </w:r>
    </w:p>
    <w:p w14:paraId="61BD84BA" w14:textId="77777777" w:rsidR="00E922CA" w:rsidRPr="007F79EB" w:rsidRDefault="00E922CA" w:rsidP="00E922CA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</w:rPr>
      </w:pPr>
    </w:p>
    <w:p w14:paraId="3E99AF35" w14:textId="77777777" w:rsidR="00E922CA" w:rsidRPr="00883602" w:rsidRDefault="00E922CA" w:rsidP="00E922CA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ต่อมาเมื่อ</w:t>
      </w:r>
      <w:r w:rsidRPr="0088360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883602">
        <w:rPr>
          <w:rFonts w:ascii="Angsana New" w:hAnsi="Angsana New"/>
          <w:sz w:val="30"/>
          <w:szCs w:val="30"/>
        </w:rPr>
        <w:t xml:space="preserve">25 </w:t>
      </w:r>
      <w:r w:rsidRPr="00883602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883602">
        <w:rPr>
          <w:rFonts w:ascii="Angsana New" w:hAnsi="Angsana New"/>
          <w:sz w:val="30"/>
          <w:szCs w:val="30"/>
        </w:rPr>
        <w:t xml:space="preserve">2568 </w:t>
      </w:r>
      <w:r w:rsidRPr="00883602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883602">
        <w:rPr>
          <w:rFonts w:ascii="Angsana New" w:hAnsi="Angsana New" w:hint="cs"/>
          <w:sz w:val="30"/>
          <w:szCs w:val="30"/>
          <w:cs/>
        </w:rPr>
        <w:t>ได้จ่ายชำระเงินเพิ่มของภาษีเงินได้นิติบุคคล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Pr="00883602">
        <w:rPr>
          <w:rFonts w:ascii="Angsana New" w:hAnsi="Angsana New" w:hint="cs"/>
          <w:sz w:val="30"/>
          <w:szCs w:val="30"/>
          <w:cs/>
        </w:rPr>
        <w:t xml:space="preserve">ครึ่งปีสำหรับรอบระยะเวลาบัญชีปี </w:t>
      </w:r>
      <w:r w:rsidRPr="00883602">
        <w:rPr>
          <w:rFonts w:ascii="Angsana New" w:hAnsi="Angsana New"/>
          <w:sz w:val="30"/>
          <w:szCs w:val="30"/>
        </w:rPr>
        <w:t xml:space="preserve">2556 </w:t>
      </w:r>
      <w:r w:rsidRPr="00883602">
        <w:rPr>
          <w:rFonts w:ascii="Angsana New" w:hAnsi="Angsana New" w:hint="cs"/>
          <w:sz w:val="30"/>
          <w:szCs w:val="30"/>
          <w:cs/>
        </w:rPr>
        <w:t>ซึ่งเป็นส่วนหนึ่ง</w:t>
      </w:r>
      <w:r>
        <w:rPr>
          <w:rFonts w:ascii="Angsana New" w:hAnsi="Angsana New" w:hint="cs"/>
          <w:sz w:val="30"/>
          <w:szCs w:val="30"/>
          <w:cs/>
        </w:rPr>
        <w:t>ของ</w:t>
      </w:r>
      <w:r w:rsidRPr="00883602">
        <w:rPr>
          <w:rFonts w:ascii="Angsana New" w:hAnsi="Angsana New" w:hint="cs"/>
          <w:sz w:val="30"/>
          <w:szCs w:val="30"/>
          <w:cs/>
        </w:rPr>
        <w:t>การถูกประเมินภาษีข้างต้นให้</w:t>
      </w:r>
      <w:r>
        <w:rPr>
          <w:rFonts w:ascii="Angsana New" w:hAnsi="Angsana New" w:hint="cs"/>
          <w:sz w:val="30"/>
          <w:szCs w:val="30"/>
          <w:cs/>
        </w:rPr>
        <w:t>แก่</w:t>
      </w:r>
      <w:r w:rsidRPr="00883602">
        <w:rPr>
          <w:rFonts w:ascii="Angsana New" w:hAnsi="Angsana New" w:hint="cs"/>
          <w:sz w:val="30"/>
          <w:szCs w:val="30"/>
          <w:cs/>
        </w:rPr>
        <w:t xml:space="preserve">กรมสรรพากรประมาณ </w:t>
      </w:r>
      <w:r w:rsidRPr="0088360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.4</w:t>
      </w:r>
      <w:r w:rsidRPr="00883602">
        <w:rPr>
          <w:rFonts w:ascii="Angsana New" w:hAnsi="Angsana New"/>
          <w:sz w:val="30"/>
          <w:szCs w:val="30"/>
        </w:rPr>
        <w:t xml:space="preserve"> </w:t>
      </w:r>
      <w:r w:rsidRPr="00883602">
        <w:rPr>
          <w:rFonts w:ascii="Angsana New" w:hAnsi="Angsana New" w:hint="cs"/>
          <w:sz w:val="30"/>
          <w:szCs w:val="30"/>
          <w:cs/>
        </w:rPr>
        <w:t xml:space="preserve">ล้านบาททำให้ตัวเลขภาษีที่ถูกประเมินคงเหลือประมาณ </w:t>
      </w:r>
      <w:r w:rsidRPr="00883602">
        <w:rPr>
          <w:rFonts w:ascii="Angsana New" w:hAnsi="Angsana New"/>
          <w:sz w:val="30"/>
          <w:szCs w:val="30"/>
        </w:rPr>
        <w:t>115</w:t>
      </w:r>
      <w:r w:rsidRPr="00883602">
        <w:rPr>
          <w:rFonts w:ascii="Angsana New" w:hAnsi="Angsana New" w:hint="cs"/>
          <w:sz w:val="30"/>
          <w:szCs w:val="30"/>
          <w:cs/>
        </w:rPr>
        <w:t xml:space="preserve"> ล้านบาท  </w:t>
      </w:r>
    </w:p>
    <w:p w14:paraId="28E363B7" w14:textId="77777777" w:rsidR="00E922CA" w:rsidRPr="007F79EB" w:rsidRDefault="00E922CA" w:rsidP="00E922CA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</w:rPr>
      </w:pPr>
    </w:p>
    <w:p w14:paraId="367526B1" w14:textId="77777777" w:rsidR="00E922CA" w:rsidRPr="00883602" w:rsidRDefault="00E922CA" w:rsidP="00E922CA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883602">
        <w:rPr>
          <w:rFonts w:ascii="Angsana New" w:hAnsi="Angsana New"/>
          <w:sz w:val="30"/>
          <w:szCs w:val="30"/>
          <w:cs/>
        </w:rPr>
        <w:t>ทั้งนี้ ฝ่ายบริหารเชื่อว่าตัวเลขประมาณการที่ดีที่สุดข้างต้น (</w:t>
      </w:r>
      <w:r>
        <w:rPr>
          <w:rFonts w:ascii="Angsana New" w:hAnsi="Angsana New" w:hint="cs"/>
          <w:sz w:val="30"/>
          <w:szCs w:val="30"/>
          <w:cs/>
          <w:lang w:val="af-ZA"/>
        </w:rPr>
        <w:t>คงเหลือ</w:t>
      </w:r>
      <w:r w:rsidRPr="00883602">
        <w:rPr>
          <w:rFonts w:ascii="Angsana New" w:hAnsi="Angsana New"/>
          <w:sz w:val="30"/>
          <w:szCs w:val="30"/>
          <w:cs/>
        </w:rPr>
        <w:t xml:space="preserve">ประมาณ </w:t>
      </w:r>
      <w:r>
        <w:rPr>
          <w:rFonts w:ascii="Angsana New" w:hAnsi="Angsana New"/>
          <w:sz w:val="30"/>
          <w:szCs w:val="30"/>
        </w:rPr>
        <w:t>77.5</w:t>
      </w:r>
      <w:r w:rsidRPr="00883602">
        <w:rPr>
          <w:rFonts w:ascii="Angsana New" w:hAnsi="Angsana New"/>
          <w:sz w:val="30"/>
          <w:szCs w:val="30"/>
          <w:cs/>
        </w:rPr>
        <w:t xml:space="preserve"> ล้านบาท) ซึ่งบันทึกไว้แล้วในงบการเงินรวมยังคงเหมาะสมต่อสถานการณ์ ณ ปัจจุบัน ผลที่สุดของเรื่องดังกล่าวนี้ยังคงไม่แน่นอนและขึ้นอยู่กับกระบวนการทางกฎหมายในอนาคตที่ยังไม่อาจระบุหรือทราบได้ในปัจจุบัน</w:t>
      </w:r>
    </w:p>
    <w:p w14:paraId="22E363BA" w14:textId="7EA8AAE0" w:rsidR="00B61C7F" w:rsidRDefault="00B61C7F" w:rsidP="00B61C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3305D18A" w14:textId="2D856057" w:rsidR="00883602" w:rsidRDefault="00432C85" w:rsidP="00614D13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  <w:r w:rsidRPr="00432C85">
        <w:rPr>
          <w:rFonts w:ascii="Angsana New" w:hAnsi="Angsana New"/>
          <w:sz w:val="30"/>
          <w:szCs w:val="30"/>
          <w:cs/>
        </w:rPr>
        <w:lastRenderedPageBreak/>
        <w:t xml:space="preserve">เงินฝากประจำของบริษัทย่อยดังกล่าวประมาณ </w:t>
      </w:r>
      <w:r>
        <w:rPr>
          <w:rFonts w:ascii="Angsana New" w:hAnsi="Angsana New"/>
          <w:sz w:val="30"/>
          <w:szCs w:val="30"/>
        </w:rPr>
        <w:t>39.7</w:t>
      </w:r>
      <w:r w:rsidRPr="00432C85">
        <w:rPr>
          <w:rFonts w:ascii="Angsana New" w:hAnsi="Angsana New"/>
          <w:sz w:val="30"/>
          <w:szCs w:val="30"/>
          <w:cs/>
        </w:rPr>
        <w:t xml:space="preserve"> ล้านบาท ณ วันที่ </w:t>
      </w:r>
      <w:r>
        <w:rPr>
          <w:rFonts w:ascii="Angsana New" w:hAnsi="Angsana New"/>
          <w:sz w:val="30"/>
          <w:szCs w:val="30"/>
        </w:rPr>
        <w:t>30</w:t>
      </w:r>
      <w:r w:rsidRPr="00432C85">
        <w:rPr>
          <w:rFonts w:ascii="Angsana New" w:hAnsi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2568</w:t>
      </w:r>
      <w:r w:rsidRPr="00432C85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38.5</w:t>
      </w:r>
      <w:r w:rsidRPr="00432C85">
        <w:rPr>
          <w:rFonts w:ascii="Angsana New" w:hAnsi="Angsana New"/>
          <w:sz w:val="30"/>
          <w:szCs w:val="30"/>
          <w:cs/>
        </w:rPr>
        <w:t xml:space="preserve"> ล้านบาท ณ วันที่ </w:t>
      </w:r>
      <w:r>
        <w:rPr>
          <w:rFonts w:ascii="Angsana New" w:hAnsi="Angsana New"/>
          <w:sz w:val="30"/>
          <w:szCs w:val="30"/>
        </w:rPr>
        <w:t>31</w:t>
      </w:r>
      <w:r w:rsidRPr="00432C85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2567</w:t>
      </w:r>
      <w:r w:rsidRPr="00432C85">
        <w:rPr>
          <w:rFonts w:ascii="Angsana New" w:hAnsi="Angsana New"/>
          <w:sz w:val="30"/>
          <w:szCs w:val="30"/>
          <w:cs/>
        </w:rPr>
        <w:t xml:space="preserve"> กับธนาคารในประเทศแห่งหนึ่งและที่ดินบางส่วนของกลุ่มบริษัทรวมถึงบุคคลและกิจการที่เกี่ยวข้องกันบางแห่งเป็นหลักประกันสำหรับการประเมินภาษีดังกล่าวนี้ ซึ่งต่อมาในเดือนสิงหาคม </w:t>
      </w:r>
      <w:r>
        <w:rPr>
          <w:rFonts w:ascii="Angsana New" w:hAnsi="Angsana New"/>
          <w:sz w:val="30"/>
          <w:szCs w:val="30"/>
        </w:rPr>
        <w:t>2568</w:t>
      </w:r>
      <w:r w:rsidRPr="00432C85">
        <w:rPr>
          <w:rFonts w:ascii="Angsana New" w:hAnsi="Angsana New"/>
          <w:sz w:val="30"/>
          <w:szCs w:val="30"/>
          <w:cs/>
        </w:rPr>
        <w:t xml:space="preserve"> บริษัทย่อยได้ยื่นคำร้องขอไถ่ถอนหลักประกันบางรายการคืนซึ่งได้แก่ เงินฝากประจำประมาณ </w:t>
      </w:r>
      <w:r>
        <w:rPr>
          <w:rFonts w:ascii="Angsana New" w:hAnsi="Angsana New"/>
          <w:sz w:val="30"/>
          <w:szCs w:val="30"/>
        </w:rPr>
        <w:t>39</w:t>
      </w:r>
      <w:r w:rsidR="00AC30D2">
        <w:rPr>
          <w:rFonts w:ascii="Angsana New" w:hAnsi="Angsana New"/>
          <w:sz w:val="30"/>
          <w:szCs w:val="30"/>
        </w:rPr>
        <w:t>.7</w:t>
      </w:r>
      <w:r w:rsidRPr="00432C85">
        <w:rPr>
          <w:rFonts w:ascii="Angsana New" w:hAnsi="Angsana New"/>
          <w:sz w:val="30"/>
          <w:szCs w:val="30"/>
          <w:cs/>
        </w:rPr>
        <w:t xml:space="preserve"> ล้านบาทและที่ดินบางส่วนของบุคคลที่เกี่ยวข้องกันซึ่งปัจจุบันยังอยู่ระหว่างการพิจารณาของอธิบดีกรมสรรพากร</w:t>
      </w:r>
    </w:p>
    <w:p w14:paraId="3177D411" w14:textId="77777777" w:rsidR="00432C85" w:rsidRPr="006D0CF7" w:rsidRDefault="00432C85" w:rsidP="00614D13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sz w:val="30"/>
          <w:szCs w:val="30"/>
        </w:rPr>
      </w:pPr>
    </w:p>
    <w:p w14:paraId="61A62F0A" w14:textId="461F101B" w:rsidR="00196036" w:rsidRPr="0097793F" w:rsidRDefault="00196036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97793F">
        <w:rPr>
          <w:rFonts w:ascii="Angsana New" w:hAnsi="Angsana New"/>
          <w:b/>
          <w:bCs/>
          <w:sz w:val="30"/>
          <w:szCs w:val="30"/>
        </w:rPr>
        <w:t>1</w:t>
      </w:r>
      <w:r w:rsidR="00E900F7" w:rsidRPr="0097793F">
        <w:rPr>
          <w:rFonts w:ascii="Angsana New" w:hAnsi="Angsana New" w:hint="cs"/>
          <w:b/>
          <w:bCs/>
          <w:sz w:val="30"/>
          <w:szCs w:val="30"/>
          <w:cs/>
        </w:rPr>
        <w:t>9</w:t>
      </w:r>
      <w:r w:rsidRPr="0097793F">
        <w:rPr>
          <w:rFonts w:ascii="Angsana New" w:hAnsi="Angsana New"/>
          <w:b/>
          <w:bCs/>
          <w:sz w:val="30"/>
          <w:szCs w:val="30"/>
        </w:rPr>
        <w:t>.</w:t>
      </w:r>
      <w:r w:rsidRPr="0097793F">
        <w:rPr>
          <w:rFonts w:ascii="Angsana New" w:hAnsi="Angsana New"/>
          <w:b/>
          <w:bCs/>
          <w:sz w:val="30"/>
          <w:szCs w:val="30"/>
        </w:rPr>
        <w:tab/>
      </w:r>
      <w:r w:rsidRPr="0097793F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</w:t>
      </w:r>
      <w:r w:rsidR="000C6D9C" w:rsidRPr="0097793F">
        <w:rPr>
          <w:rFonts w:ascii="Angsana New" w:hAnsi="Angsana New" w:hint="cs"/>
          <w:b/>
          <w:bCs/>
          <w:sz w:val="30"/>
          <w:szCs w:val="30"/>
          <w:cs/>
        </w:rPr>
        <w:t>บัญชี</w:t>
      </w:r>
      <w:r w:rsidRPr="0097793F">
        <w:rPr>
          <w:rFonts w:ascii="Angsana New" w:hAnsi="Angsana New" w:hint="cs"/>
          <w:b/>
          <w:bCs/>
          <w:sz w:val="30"/>
          <w:szCs w:val="30"/>
          <w:cs/>
        </w:rPr>
        <w:t>ใหม่</w:t>
      </w:r>
    </w:p>
    <w:p w14:paraId="3F676DF9" w14:textId="78E63EB6" w:rsidR="00196036" w:rsidRPr="006D0CF7" w:rsidRDefault="00196036" w:rsidP="00196036">
      <w:pPr>
        <w:tabs>
          <w:tab w:val="clear" w:pos="227"/>
          <w:tab w:val="clear" w:pos="454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3DA0E6C8" w14:textId="152CD7EB" w:rsidR="000C6D9C" w:rsidRPr="0097793F" w:rsidRDefault="000C6D9C" w:rsidP="000C6D9C">
      <w:pPr>
        <w:pStyle w:val="NoSpacing"/>
        <w:ind w:right="-38"/>
        <w:jc w:val="thaiDistribute"/>
        <w:rPr>
          <w:rFonts w:ascii="Angsana New" w:hAnsi="Angsana New"/>
          <w:szCs w:val="30"/>
        </w:rPr>
      </w:pPr>
      <w:r w:rsidRPr="0097793F">
        <w:rPr>
          <w:rFonts w:ascii="Angsana New" w:hAnsi="Angsana New"/>
          <w:spacing w:val="6"/>
          <w:szCs w:val="30"/>
          <w:cs/>
        </w:rPr>
        <w:t>บริษัทได้จัดประเภทรายการบัญชีบางรายการในงบ</w:t>
      </w:r>
      <w:r w:rsidRPr="0097793F">
        <w:rPr>
          <w:rFonts w:ascii="Angsana New" w:hAnsi="Angsana New" w:hint="cs"/>
          <w:spacing w:val="6"/>
          <w:szCs w:val="30"/>
          <w:cs/>
        </w:rPr>
        <w:t>ฐานะการเงิน</w:t>
      </w:r>
      <w:r w:rsidRPr="0097793F">
        <w:rPr>
          <w:rFonts w:ascii="Angsana New" w:hAnsi="Angsana New"/>
          <w:spacing w:val="6"/>
          <w:szCs w:val="30"/>
          <w:cs/>
        </w:rPr>
        <w:t>รวม</w:t>
      </w:r>
      <w:r w:rsidRPr="0097793F">
        <w:rPr>
          <w:rFonts w:ascii="Angsana New" w:hAnsi="Angsana New" w:hint="cs"/>
          <w:spacing w:val="6"/>
          <w:szCs w:val="30"/>
          <w:cs/>
        </w:rPr>
        <w:t xml:space="preserve"> ณ </w:t>
      </w:r>
      <w:r w:rsidRPr="0097793F">
        <w:rPr>
          <w:rFonts w:ascii="Angsana New" w:hAnsi="Angsana New"/>
          <w:spacing w:val="6"/>
          <w:szCs w:val="30"/>
          <w:cs/>
        </w:rPr>
        <w:t xml:space="preserve">วันที่ </w:t>
      </w:r>
      <w:r w:rsidRPr="0097793F">
        <w:rPr>
          <w:rFonts w:ascii="Angsana New" w:hAnsi="Angsana New"/>
          <w:spacing w:val="6"/>
          <w:szCs w:val="30"/>
        </w:rPr>
        <w:t xml:space="preserve">31 </w:t>
      </w:r>
      <w:r w:rsidRPr="0097793F">
        <w:rPr>
          <w:rFonts w:ascii="Angsana New" w:hAnsi="Angsana New" w:hint="cs"/>
          <w:spacing w:val="6"/>
          <w:szCs w:val="30"/>
          <w:cs/>
        </w:rPr>
        <w:t xml:space="preserve">ธันวาคม </w:t>
      </w:r>
      <w:r w:rsidRPr="0097793F">
        <w:rPr>
          <w:rFonts w:ascii="Angsana New" w:hAnsi="Angsana New"/>
          <w:spacing w:val="6"/>
          <w:szCs w:val="30"/>
        </w:rPr>
        <w:t>2567</w:t>
      </w:r>
      <w:r w:rsidRPr="0097793F">
        <w:rPr>
          <w:rFonts w:ascii="Angsana New" w:hAnsi="Angsana New" w:hint="cs"/>
          <w:spacing w:val="6"/>
          <w:szCs w:val="30"/>
          <w:cs/>
        </w:rPr>
        <w:t xml:space="preserve"> ใหม่เพื่อให้สอดคล้อง</w:t>
      </w:r>
      <w:r w:rsidR="00BF53E1" w:rsidRPr="0097793F">
        <w:rPr>
          <w:rFonts w:ascii="Angsana New" w:hAnsi="Angsana New" w:hint="cs"/>
          <w:spacing w:val="6"/>
          <w:szCs w:val="30"/>
          <w:cs/>
        </w:rPr>
        <w:t>และเปรียบเทียบกันได้</w:t>
      </w:r>
      <w:r w:rsidRPr="0097793F">
        <w:rPr>
          <w:rFonts w:ascii="Angsana New" w:hAnsi="Angsana New" w:hint="cs"/>
          <w:spacing w:val="6"/>
          <w:szCs w:val="30"/>
          <w:cs/>
        </w:rPr>
        <w:t>กับการแสดงรายการในงบฐานะการเงิน</w:t>
      </w:r>
      <w:r w:rsidRPr="0097793F">
        <w:rPr>
          <w:rFonts w:ascii="Angsana New" w:hAnsi="Angsana New" w:hint="cs"/>
          <w:spacing w:val="4"/>
          <w:szCs w:val="30"/>
          <w:cs/>
        </w:rPr>
        <w:t>รวม ณ วันที่</w:t>
      </w:r>
      <w:r w:rsidRPr="0097793F">
        <w:rPr>
          <w:rFonts w:ascii="Angsana New" w:hAnsi="Angsana New"/>
          <w:spacing w:val="4"/>
          <w:szCs w:val="30"/>
        </w:rPr>
        <w:t xml:space="preserve"> </w:t>
      </w:r>
      <w:r w:rsidR="006D0FEF" w:rsidRPr="0097793F">
        <w:rPr>
          <w:rFonts w:ascii="Angsana New" w:hAnsi="Angsana New"/>
          <w:spacing w:val="4"/>
          <w:szCs w:val="30"/>
        </w:rPr>
        <w:t xml:space="preserve">30 </w:t>
      </w:r>
      <w:r w:rsidR="000F0E72" w:rsidRPr="0097793F">
        <w:rPr>
          <w:rFonts w:ascii="Angsana New" w:hAnsi="Angsana New" w:hint="cs"/>
          <w:spacing w:val="4"/>
          <w:szCs w:val="30"/>
          <w:cs/>
        </w:rPr>
        <w:t>กันย</w:t>
      </w:r>
      <w:r w:rsidR="006D0FEF" w:rsidRPr="0097793F">
        <w:rPr>
          <w:rFonts w:ascii="Angsana New" w:hAnsi="Angsana New" w:hint="cs"/>
          <w:spacing w:val="4"/>
          <w:szCs w:val="30"/>
          <w:cs/>
        </w:rPr>
        <w:t>ายน</w:t>
      </w:r>
      <w:r w:rsidRPr="0097793F">
        <w:rPr>
          <w:rFonts w:ascii="Angsana New" w:hAnsi="Angsana New" w:hint="cs"/>
          <w:spacing w:val="4"/>
          <w:szCs w:val="30"/>
          <w:cs/>
        </w:rPr>
        <w:t xml:space="preserve"> </w:t>
      </w:r>
      <w:r w:rsidRPr="0097793F">
        <w:rPr>
          <w:rFonts w:ascii="Angsana New" w:hAnsi="Angsana New"/>
          <w:spacing w:val="4"/>
          <w:szCs w:val="30"/>
        </w:rPr>
        <w:t>2568</w:t>
      </w:r>
      <w:r w:rsidRPr="0097793F">
        <w:rPr>
          <w:rFonts w:ascii="Angsana New" w:hAnsi="Angsana New" w:hint="cs"/>
          <w:spacing w:val="4"/>
          <w:szCs w:val="30"/>
          <w:cs/>
        </w:rPr>
        <w:t xml:space="preserve"> โดยไม่มี</w:t>
      </w:r>
      <w:r w:rsidRPr="0097793F">
        <w:rPr>
          <w:rFonts w:ascii="Angsana New" w:hAnsi="Angsana New" w:hint="cs"/>
          <w:szCs w:val="30"/>
          <w:cs/>
        </w:rPr>
        <w:t>ผลกระทบต่อส่วนของผู้ถือหุ้น การจัดประเภทรายการบัญชีใหม่มีดังนี้</w:t>
      </w:r>
    </w:p>
    <w:p w14:paraId="60C24C6A" w14:textId="23291EAB" w:rsidR="000C6D9C" w:rsidRPr="006D0CF7" w:rsidRDefault="000C6D9C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421" w:type="dxa"/>
        <w:tblLayout w:type="fixed"/>
        <w:tblLook w:val="04A0" w:firstRow="1" w:lastRow="0" w:firstColumn="1" w:lastColumn="0" w:noHBand="0" w:noVBand="1"/>
      </w:tblPr>
      <w:tblGrid>
        <w:gridCol w:w="4438"/>
        <w:gridCol w:w="1497"/>
        <w:gridCol w:w="238"/>
        <w:gridCol w:w="1512"/>
        <w:gridCol w:w="238"/>
        <w:gridCol w:w="1498"/>
      </w:tblGrid>
      <w:tr w:rsidR="000C6D9C" w:rsidRPr="0097793F" w14:paraId="1E255FBE" w14:textId="77777777" w:rsidTr="0092169F">
        <w:tc>
          <w:tcPr>
            <w:tcW w:w="4438" w:type="dxa"/>
            <w:vAlign w:val="bottom"/>
          </w:tcPr>
          <w:p w14:paraId="18FA5C78" w14:textId="77777777" w:rsidR="000C6D9C" w:rsidRPr="0097793F" w:rsidRDefault="000C6D9C" w:rsidP="000C6D9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983" w:type="dxa"/>
            <w:gridSpan w:val="5"/>
            <w:tcBorders>
              <w:left w:val="nil"/>
              <w:bottom w:val="nil"/>
              <w:right w:val="nil"/>
            </w:tcBorders>
            <w:hideMark/>
          </w:tcPr>
          <w:p w14:paraId="57BA38E4" w14:textId="77777777" w:rsidR="000C6D9C" w:rsidRPr="0097793F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งบการเงินรวม</w:t>
            </w:r>
            <w:r w:rsidRPr="0097793F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(</w:t>
            </w:r>
            <w:r w:rsidRPr="0097793F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พันบาท</w:t>
            </w:r>
            <w:r w:rsidRPr="009779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0C6D9C" w:rsidRPr="0097793F" w14:paraId="189C3E48" w14:textId="77777777" w:rsidTr="0092169F">
        <w:tc>
          <w:tcPr>
            <w:tcW w:w="4438" w:type="dxa"/>
            <w:vAlign w:val="bottom"/>
          </w:tcPr>
          <w:p w14:paraId="1AD6B87E" w14:textId="77777777" w:rsidR="000C6D9C" w:rsidRPr="0097793F" w:rsidRDefault="000C6D9C" w:rsidP="000C6D9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7083A7" w14:textId="77777777" w:rsidR="000C6D9C" w:rsidRPr="0097793F" w:rsidRDefault="000C6D9C" w:rsidP="000C6D9C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ก่อนรายการ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77B42" w14:textId="77777777" w:rsidR="000C6D9C" w:rsidRPr="0097793F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C0416F" w14:textId="77777777" w:rsidR="000C6D9C" w:rsidRPr="0097793F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B0A7A" w14:textId="77777777" w:rsidR="000C6D9C" w:rsidRPr="0097793F" w:rsidRDefault="000C6D9C" w:rsidP="000C6D9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EDCB48" w14:textId="77777777" w:rsidR="000C6D9C" w:rsidRPr="0097793F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หลังรายการ</w:t>
            </w:r>
          </w:p>
        </w:tc>
      </w:tr>
      <w:tr w:rsidR="000C6D9C" w:rsidRPr="0097793F" w14:paraId="4BD00114" w14:textId="77777777" w:rsidTr="0092169F">
        <w:tc>
          <w:tcPr>
            <w:tcW w:w="4438" w:type="dxa"/>
            <w:vAlign w:val="bottom"/>
          </w:tcPr>
          <w:p w14:paraId="3D0E21AE" w14:textId="77777777" w:rsidR="000C6D9C" w:rsidRPr="0097793F" w:rsidRDefault="000C6D9C" w:rsidP="000C6D9C">
            <w:pPr>
              <w:pStyle w:val="a2"/>
              <w:tabs>
                <w:tab w:val="clear" w:pos="1080"/>
              </w:tabs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2EDBA9" w14:textId="77777777" w:rsidR="000C6D9C" w:rsidRPr="0097793F" w:rsidRDefault="000C6D9C" w:rsidP="000C6D9C">
            <w:pPr>
              <w:pStyle w:val="30"/>
              <w:tabs>
                <w:tab w:val="clear" w:pos="360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38" w:type="dxa"/>
          </w:tcPr>
          <w:p w14:paraId="3AADDF3A" w14:textId="77777777" w:rsidR="000C6D9C" w:rsidRPr="0097793F" w:rsidRDefault="000C6D9C" w:rsidP="000C6D9C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597F13" w14:textId="77777777" w:rsidR="000C6D9C" w:rsidRPr="0097793F" w:rsidRDefault="00635D34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</w:t>
            </w:r>
            <w:r w:rsidR="000C6D9C"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ใหม่</w:t>
            </w:r>
          </w:p>
        </w:tc>
        <w:tc>
          <w:tcPr>
            <w:tcW w:w="238" w:type="dxa"/>
          </w:tcPr>
          <w:p w14:paraId="736CCEEC" w14:textId="77777777" w:rsidR="000C6D9C" w:rsidRPr="0097793F" w:rsidRDefault="000C6D9C" w:rsidP="000C6D9C">
            <w:pPr>
              <w:pStyle w:val="ASSETS"/>
              <w:ind w:right="176"/>
              <w:jc w:val="right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B1777" w14:textId="77777777" w:rsidR="000C6D9C" w:rsidRPr="0097793F" w:rsidRDefault="000C6D9C" w:rsidP="000C6D9C">
            <w:pPr>
              <w:pStyle w:val="30"/>
              <w:tabs>
                <w:tab w:val="clear" w:pos="360"/>
              </w:tabs>
              <w:ind w:right="-108" w:hanging="107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7793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0C6D9C" w:rsidRPr="0097793F" w14:paraId="6F09EA00" w14:textId="77777777" w:rsidTr="0092169F">
        <w:tc>
          <w:tcPr>
            <w:tcW w:w="4438" w:type="dxa"/>
            <w:vAlign w:val="bottom"/>
          </w:tcPr>
          <w:p w14:paraId="05C635BC" w14:textId="77777777" w:rsidR="000C6D9C" w:rsidRPr="0097793F" w:rsidRDefault="000C6D9C" w:rsidP="000C6D9C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97793F">
              <w:rPr>
                <w:rFonts w:ascii="Angsana New" w:hAnsi="Angsana New" w:hint="cs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497" w:type="dxa"/>
          </w:tcPr>
          <w:p w14:paraId="20081C21" w14:textId="77777777" w:rsidR="000C6D9C" w:rsidRPr="0097793F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281,680</w:t>
            </w:r>
          </w:p>
        </w:tc>
        <w:tc>
          <w:tcPr>
            <w:tcW w:w="238" w:type="dxa"/>
          </w:tcPr>
          <w:p w14:paraId="722BE59E" w14:textId="77777777" w:rsidR="000C6D9C" w:rsidRPr="0097793F" w:rsidRDefault="000C6D9C" w:rsidP="000C6D9C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</w:tcPr>
          <w:p w14:paraId="1914D11E" w14:textId="33F537C2" w:rsidR="000C6D9C" w:rsidRPr="0097793F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10</w:t>
            </w:r>
            <w:r w:rsidR="00270912" w:rsidRPr="0097793F">
              <w:rPr>
                <w:rFonts w:ascii="Angsana New" w:hAnsi="Angsana New"/>
                <w:bCs/>
                <w:sz w:val="30"/>
                <w:szCs w:val="30"/>
              </w:rPr>
              <w:t>5,004</w:t>
            </w:r>
          </w:p>
        </w:tc>
        <w:tc>
          <w:tcPr>
            <w:tcW w:w="238" w:type="dxa"/>
          </w:tcPr>
          <w:p w14:paraId="4EA722F8" w14:textId="77777777" w:rsidR="000C6D9C" w:rsidRPr="0097793F" w:rsidRDefault="000C6D9C" w:rsidP="00635D34">
            <w:pPr>
              <w:pStyle w:val="ASSETS"/>
              <w:ind w:right="269"/>
              <w:jc w:val="right"/>
              <w:rPr>
                <w:rFonts w:ascii="Angsana New" w:hAnsi="Angsana New"/>
                <w:b w:val="0"/>
                <w:sz w:val="30"/>
                <w:szCs w:val="30"/>
                <w:u w:val="none"/>
                <w:cs/>
                <w:lang w:val="en-US"/>
              </w:rPr>
            </w:pPr>
          </w:p>
        </w:tc>
        <w:tc>
          <w:tcPr>
            <w:tcW w:w="1498" w:type="dxa"/>
            <w:vAlign w:val="bottom"/>
          </w:tcPr>
          <w:p w14:paraId="7CF57156" w14:textId="3BC952E0" w:rsidR="000C6D9C" w:rsidRPr="0097793F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38</w:t>
            </w:r>
            <w:r w:rsidR="00337C33" w:rsidRPr="0097793F">
              <w:rPr>
                <w:rFonts w:ascii="Angsana New" w:hAnsi="Angsana New"/>
                <w:bCs/>
                <w:sz w:val="30"/>
                <w:szCs w:val="30"/>
              </w:rPr>
              <w:t>6,684</w:t>
            </w:r>
          </w:p>
        </w:tc>
      </w:tr>
      <w:tr w:rsidR="000C6D9C" w:rsidRPr="0097793F" w14:paraId="0E30C02D" w14:textId="77777777" w:rsidTr="0092169F">
        <w:tc>
          <w:tcPr>
            <w:tcW w:w="4438" w:type="dxa"/>
            <w:vAlign w:val="bottom"/>
          </w:tcPr>
          <w:p w14:paraId="6A62E248" w14:textId="77777777" w:rsidR="000C6D9C" w:rsidRPr="0097793F" w:rsidRDefault="00312A18" w:rsidP="00312A18">
            <w:pPr>
              <w:pStyle w:val="a2"/>
              <w:tabs>
                <w:tab w:val="clear" w:pos="1080"/>
              </w:tabs>
              <w:ind w:left="-94"/>
              <w:rPr>
                <w:rFonts w:ascii="Angsana New" w:hAnsi="Angsana New"/>
                <w:cs/>
                <w:lang w:val="en-US"/>
              </w:rPr>
            </w:pPr>
            <w:r w:rsidRPr="0097793F">
              <w:rPr>
                <w:rFonts w:ascii="Angsana New" w:hAnsi="Angsana New" w:hint="cs"/>
                <w:cs/>
                <w:lang w:val="en-US"/>
              </w:rPr>
              <w:t>ที่ดิน อาคารและอุปกรณ์ - สุทธิ</w:t>
            </w:r>
          </w:p>
        </w:tc>
        <w:tc>
          <w:tcPr>
            <w:tcW w:w="1497" w:type="dxa"/>
          </w:tcPr>
          <w:p w14:paraId="6E8FCDBA" w14:textId="77777777" w:rsidR="000C6D9C" w:rsidRPr="0097793F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1,393,017</w:t>
            </w:r>
          </w:p>
        </w:tc>
        <w:tc>
          <w:tcPr>
            <w:tcW w:w="238" w:type="dxa"/>
          </w:tcPr>
          <w:p w14:paraId="1DD45627" w14:textId="77777777" w:rsidR="000C6D9C" w:rsidRPr="0097793F" w:rsidRDefault="000C6D9C" w:rsidP="000C6D9C">
            <w:pPr>
              <w:pStyle w:val="30"/>
              <w:tabs>
                <w:tab w:val="clear" w:pos="360"/>
              </w:tabs>
              <w:ind w:right="601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512" w:type="dxa"/>
          </w:tcPr>
          <w:p w14:paraId="75F9DA20" w14:textId="160F1884" w:rsidR="000C6D9C" w:rsidRPr="0097793F" w:rsidRDefault="00635D34" w:rsidP="00635D34">
            <w:pPr>
              <w:tabs>
                <w:tab w:val="clear" w:pos="227"/>
                <w:tab w:val="clear" w:pos="454"/>
                <w:tab w:val="clear" w:pos="907"/>
                <w:tab w:val="left" w:pos="0"/>
                <w:tab w:val="left" w:pos="558"/>
                <w:tab w:val="left" w:pos="1516"/>
              </w:tabs>
              <w:ind w:right="214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(10</w:t>
            </w:r>
            <w:r w:rsidR="00270912" w:rsidRPr="0097793F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Pr="0097793F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="00270912" w:rsidRPr="0097793F">
              <w:rPr>
                <w:rFonts w:ascii="Angsana New" w:hAnsi="Angsana New"/>
                <w:bCs/>
                <w:sz w:val="30"/>
                <w:szCs w:val="30"/>
              </w:rPr>
              <w:t>004</w:t>
            </w:r>
            <w:r w:rsidRPr="0097793F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0D31F42A" w14:textId="77777777" w:rsidR="000C6D9C" w:rsidRPr="0097793F" w:rsidRDefault="000C6D9C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498" w:type="dxa"/>
            <w:vAlign w:val="bottom"/>
          </w:tcPr>
          <w:p w14:paraId="5070B085" w14:textId="46A048E5" w:rsidR="000C6D9C" w:rsidRPr="0097793F" w:rsidRDefault="00635D34" w:rsidP="00635D34">
            <w:pPr>
              <w:tabs>
                <w:tab w:val="clear" w:pos="227"/>
                <w:tab w:val="clear" w:pos="454"/>
                <w:tab w:val="left" w:pos="0"/>
                <w:tab w:val="left" w:pos="558"/>
              </w:tabs>
              <w:ind w:right="26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  <w:r w:rsidRPr="0097793F">
              <w:rPr>
                <w:rFonts w:ascii="Angsana New" w:hAnsi="Angsana New"/>
                <w:bCs/>
                <w:sz w:val="30"/>
                <w:szCs w:val="30"/>
              </w:rPr>
              <w:t>1,2</w:t>
            </w:r>
            <w:r w:rsidR="00337C33" w:rsidRPr="0097793F">
              <w:rPr>
                <w:rFonts w:ascii="Angsana New" w:hAnsi="Angsana New"/>
                <w:bCs/>
                <w:sz w:val="30"/>
                <w:szCs w:val="30"/>
              </w:rPr>
              <w:t>88,013</w:t>
            </w:r>
          </w:p>
        </w:tc>
      </w:tr>
    </w:tbl>
    <w:p w14:paraId="3750EE95" w14:textId="77777777" w:rsidR="00635D34" w:rsidRPr="006D0CF7" w:rsidRDefault="00635D34" w:rsidP="00491B12">
      <w:pPr>
        <w:tabs>
          <w:tab w:val="clear" w:pos="227"/>
          <w:tab w:val="clear" w:pos="454"/>
          <w:tab w:val="left" w:pos="540"/>
        </w:tabs>
        <w:ind w:right="11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DD9A14" w14:textId="1ED3A39B" w:rsidR="00DB0547" w:rsidRPr="0097793F" w:rsidRDefault="00E900F7" w:rsidP="00DB0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  <w:r w:rsidRPr="0097793F">
        <w:rPr>
          <w:rFonts w:ascii="Angsana New" w:hAnsi="Angsana New" w:hint="cs"/>
          <w:b/>
          <w:bCs/>
          <w:sz w:val="30"/>
          <w:szCs w:val="30"/>
          <w:cs/>
        </w:rPr>
        <w:t>20</w:t>
      </w:r>
      <w:r w:rsidR="00DB0547" w:rsidRPr="0097793F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DB0547" w:rsidRPr="0097793F">
        <w:rPr>
          <w:rFonts w:ascii="Angsana New" w:hAnsi="Angsana New" w:hint="cs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0D447B5A" w14:textId="77777777" w:rsidR="00E4030A" w:rsidRPr="006D0CF7" w:rsidRDefault="00E4030A" w:rsidP="00DB05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b/>
          <w:bCs/>
          <w:sz w:val="30"/>
          <w:szCs w:val="30"/>
        </w:rPr>
      </w:pPr>
    </w:p>
    <w:p w14:paraId="1677B305" w14:textId="2911DF66" w:rsidR="004D5B1F" w:rsidRPr="004D5B1F" w:rsidRDefault="004D5B1F" w:rsidP="004D5B1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31" w:right="-4" w:hanging="522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0" w:name="_Hlk213418897"/>
      <w:r w:rsidRPr="004D5B1F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4D5B1F">
        <w:rPr>
          <w:rFonts w:ascii="Angsana New" w:hAnsi="Angsana New"/>
          <w:spacing w:val="-2"/>
          <w:sz w:val="30"/>
          <w:szCs w:val="30"/>
        </w:rPr>
        <w:t xml:space="preserve">30 </w:t>
      </w:r>
      <w:r w:rsidRPr="004D5B1F">
        <w:rPr>
          <w:rFonts w:ascii="Angsana New" w:hAnsi="Angsana New" w:hint="cs"/>
          <w:spacing w:val="-2"/>
          <w:sz w:val="30"/>
          <w:szCs w:val="30"/>
          <w:cs/>
          <w:lang w:val="af-ZA"/>
        </w:rPr>
        <w:t xml:space="preserve">ตุลาคม </w:t>
      </w:r>
      <w:r w:rsidRPr="004D5B1F">
        <w:rPr>
          <w:rFonts w:ascii="Angsana New" w:hAnsi="Angsana New"/>
          <w:spacing w:val="-2"/>
          <w:sz w:val="30"/>
          <w:szCs w:val="30"/>
        </w:rPr>
        <w:t xml:space="preserve">2568 </w:t>
      </w:r>
      <w:r w:rsidRPr="004D5B1F">
        <w:rPr>
          <w:rFonts w:ascii="Angsana New" w:hAnsi="Angsana New" w:hint="cs"/>
          <w:spacing w:val="-2"/>
          <w:sz w:val="30"/>
          <w:szCs w:val="30"/>
          <w:cs/>
        </w:rPr>
        <w:t>การร่วมค้า (ชาลี ท</w:t>
      </w:r>
      <w:r>
        <w:rPr>
          <w:rFonts w:ascii="Angsana New" w:hAnsi="Angsana New" w:hint="cs"/>
          <w:spacing w:val="-2"/>
          <w:sz w:val="30"/>
          <w:szCs w:val="30"/>
          <w:cs/>
        </w:rPr>
        <w:t>็</w:t>
      </w:r>
      <w:r w:rsidRPr="004D5B1F">
        <w:rPr>
          <w:rFonts w:ascii="Angsana New" w:hAnsi="Angsana New" w:hint="cs"/>
          <w:spacing w:val="-2"/>
          <w:sz w:val="30"/>
          <w:szCs w:val="30"/>
          <w:cs/>
        </w:rPr>
        <w:t>อป โลจิสติกส์ โซลูชั่น) ได้</w:t>
      </w:r>
      <w:r w:rsidRPr="004D5B1F">
        <w:rPr>
          <w:rFonts w:ascii="Angsana New" w:hAnsi="Angsana New" w:hint="cs"/>
          <w:spacing w:val="-2"/>
          <w:sz w:val="30"/>
          <w:szCs w:val="30"/>
          <w:cs/>
          <w:lang w:val="af-ZA"/>
        </w:rPr>
        <w:t xml:space="preserve">จัดตั้งการร่วมค้าในประเทศซึ่งได้แก่ บริษัท ดีสินขุมทรัพย์ ไมน์นิ่ง สโตน จำกัด เพื่อดำเนินธุรกิจเกี่ยวกับการทำเหมืองหินที่ใช้ในการก่อสร้างด้วยทุนจดทะเบียน </w:t>
      </w:r>
      <w:r w:rsidRPr="004D5B1F">
        <w:rPr>
          <w:rFonts w:ascii="Angsana New" w:hAnsi="Angsana New"/>
          <w:spacing w:val="-2"/>
          <w:sz w:val="30"/>
          <w:szCs w:val="30"/>
        </w:rPr>
        <w:t xml:space="preserve">1 </w:t>
      </w:r>
      <w:r w:rsidRPr="004D5B1F">
        <w:rPr>
          <w:rFonts w:ascii="Angsana New" w:hAnsi="Angsana New" w:hint="cs"/>
          <w:spacing w:val="-2"/>
          <w:sz w:val="30"/>
          <w:szCs w:val="30"/>
          <w:cs/>
          <w:lang w:val="af-ZA"/>
        </w:rPr>
        <w:t xml:space="preserve">ล้านบาทซึ่งชาลีถือหุ้นการร่วมค้าดังกล่าวในสัดส่วนร้อยละ </w:t>
      </w:r>
      <w:r w:rsidRPr="004D5B1F">
        <w:rPr>
          <w:rFonts w:ascii="Angsana New" w:hAnsi="Angsana New"/>
          <w:spacing w:val="-2"/>
          <w:sz w:val="30"/>
          <w:szCs w:val="30"/>
        </w:rPr>
        <w:t>59.99</w:t>
      </w:r>
      <w:r w:rsidRPr="004D5B1F">
        <w:rPr>
          <w:rFonts w:ascii="Angsana New" w:hAnsi="Angsana New" w:hint="cs"/>
          <w:spacing w:val="-2"/>
          <w:sz w:val="30"/>
          <w:szCs w:val="30"/>
          <w:cs/>
          <w:lang w:val="af-ZA"/>
        </w:rPr>
        <w:t xml:space="preserve"> และเกือบทั้งหมดของส่วนที่เหลือถือโดยบุคคลที่ไม่เกี่ยวข้องกันท่านหนึ่ง</w:t>
      </w:r>
    </w:p>
    <w:p w14:paraId="15F032E1" w14:textId="77777777" w:rsidR="004D5B1F" w:rsidRDefault="004D5B1F" w:rsidP="004D5B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31" w:right="-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1E5C6F1" w14:textId="77777777" w:rsidR="006D0CF7" w:rsidRDefault="006D0CF7" w:rsidP="004D5B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31" w:right="-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F783153" w14:textId="77777777" w:rsidR="006D0CF7" w:rsidRPr="006D0CF7" w:rsidRDefault="006D0CF7" w:rsidP="004D5B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31" w:right="-4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98127E2" w14:textId="24545440" w:rsidR="004D5B1F" w:rsidRDefault="004D5B1F" w:rsidP="0097793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31" w:right="-4" w:hanging="522"/>
        <w:jc w:val="thaiDistribute"/>
        <w:rPr>
          <w:rFonts w:ascii="Angsana New" w:hAnsi="Angsana New"/>
          <w:spacing w:val="-2"/>
          <w:sz w:val="30"/>
          <w:szCs w:val="30"/>
        </w:rPr>
      </w:pPr>
      <w:bookmarkStart w:id="1" w:name="_Hlk205802263"/>
      <w:bookmarkEnd w:id="0"/>
      <w:r w:rsidRPr="0097793F">
        <w:rPr>
          <w:rFonts w:ascii="Angsana New" w:hAnsi="Angsana New"/>
          <w:spacing w:val="-2"/>
          <w:sz w:val="30"/>
          <w:szCs w:val="30"/>
          <w:cs/>
        </w:rPr>
        <w:lastRenderedPageBreak/>
        <w:t>ใน</w:t>
      </w:r>
      <w:r w:rsidRPr="0097793F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ที่ประชุมคณะกรรมการบริษัทเมื่อวันที่ </w:t>
      </w:r>
      <w:r w:rsidRPr="0097793F">
        <w:rPr>
          <w:rFonts w:ascii="Angsana New" w:hAnsi="Angsana New"/>
          <w:sz w:val="30"/>
          <w:szCs w:val="30"/>
        </w:rPr>
        <w:t>1</w:t>
      </w:r>
      <w:r w:rsidR="0011036A">
        <w:rPr>
          <w:rFonts w:ascii="Angsana New" w:hAnsi="Angsana New"/>
          <w:sz w:val="30"/>
          <w:szCs w:val="30"/>
        </w:rPr>
        <w:t>4</w:t>
      </w:r>
      <w:r w:rsidRPr="0097793F">
        <w:rPr>
          <w:rFonts w:ascii="Angsana New" w:hAnsi="Angsana New"/>
          <w:sz w:val="30"/>
          <w:szCs w:val="30"/>
          <w:cs/>
        </w:rPr>
        <w:t xml:space="preserve"> </w:t>
      </w:r>
      <w:r w:rsidRPr="0097793F">
        <w:rPr>
          <w:rFonts w:ascii="Angsana New" w:hAnsi="Angsana New" w:hint="cs"/>
          <w:sz w:val="30"/>
          <w:szCs w:val="30"/>
          <w:cs/>
        </w:rPr>
        <w:t>พฤศจิกายน</w:t>
      </w:r>
      <w:r w:rsidRPr="0097793F">
        <w:rPr>
          <w:rFonts w:ascii="Angsana New" w:hAnsi="Angsana New"/>
          <w:sz w:val="30"/>
          <w:szCs w:val="30"/>
          <w:cs/>
        </w:rPr>
        <w:t xml:space="preserve"> </w:t>
      </w:r>
      <w:r w:rsidRPr="0097793F">
        <w:rPr>
          <w:rFonts w:ascii="Angsana New" w:hAnsi="Angsana New"/>
          <w:sz w:val="30"/>
          <w:szCs w:val="30"/>
        </w:rPr>
        <w:t>2568</w:t>
      </w:r>
      <w:r w:rsidRPr="0097793F">
        <w:rPr>
          <w:rFonts w:ascii="Angsana New" w:hAnsi="Angsana New"/>
          <w:sz w:val="30"/>
          <w:szCs w:val="30"/>
          <w:cs/>
        </w:rPr>
        <w:t xml:space="preserve"> คณะกรรมการบริษัทได้มีมติ</w:t>
      </w:r>
      <w:r w:rsidRPr="0097793F">
        <w:rPr>
          <w:rFonts w:ascii="Angsana New" w:hAnsi="Angsana New" w:hint="cs"/>
          <w:sz w:val="30"/>
          <w:szCs w:val="30"/>
          <w:cs/>
        </w:rPr>
        <w:t xml:space="preserve">อนุมัติให้ </w:t>
      </w:r>
      <w:r w:rsidRPr="0097793F">
        <w:rPr>
          <w:rFonts w:ascii="Angsana New" w:hAnsi="Angsana New"/>
          <w:sz w:val="30"/>
          <w:szCs w:val="30"/>
        </w:rPr>
        <w:t xml:space="preserve">(1) </w:t>
      </w:r>
      <w:r w:rsidRPr="0097793F">
        <w:rPr>
          <w:rFonts w:ascii="Angsana New" w:hAnsi="Angsana New" w:hint="cs"/>
          <w:sz w:val="30"/>
          <w:szCs w:val="30"/>
          <w:cs/>
        </w:rPr>
        <w:t>บริษัทย่อย (สมาร์ทคอนกรีต) ต่ออายุสัญญาเช่าพื้นที่อาคารสำนักงานที่จะสิ้นสุดลงในเดือน</w:t>
      </w:r>
      <w:r w:rsidRPr="0097793F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Pr="0097793F">
        <w:rPr>
          <w:rFonts w:ascii="Angsana New" w:hAnsi="Angsana New"/>
          <w:spacing w:val="-2"/>
          <w:sz w:val="30"/>
          <w:szCs w:val="30"/>
          <w:lang w:val="af-ZA"/>
        </w:rPr>
        <w:t xml:space="preserve">2569 </w:t>
      </w:r>
      <w:r w:rsidRPr="0097793F">
        <w:rPr>
          <w:rFonts w:ascii="Angsana New" w:hAnsi="Angsana New" w:hint="cs"/>
          <w:spacing w:val="-2"/>
          <w:sz w:val="30"/>
          <w:szCs w:val="30"/>
          <w:cs/>
          <w:lang w:val="af-ZA"/>
        </w:rPr>
        <w:t>ซึ่ง</w:t>
      </w:r>
      <w:r w:rsidRPr="0097793F">
        <w:rPr>
          <w:rFonts w:ascii="Angsana New" w:hAnsi="Angsana New" w:hint="cs"/>
          <w:spacing w:val="-2"/>
          <w:sz w:val="30"/>
          <w:szCs w:val="30"/>
          <w:cs/>
        </w:rPr>
        <w:t xml:space="preserve">ทำกับบริษัทออกไปอีก </w:t>
      </w:r>
      <w:r w:rsidRPr="0097793F">
        <w:rPr>
          <w:rFonts w:ascii="Angsana New" w:hAnsi="Angsana New"/>
          <w:spacing w:val="-2"/>
          <w:sz w:val="30"/>
          <w:szCs w:val="30"/>
          <w:lang w:val="af-ZA"/>
        </w:rPr>
        <w:t>1</w:t>
      </w:r>
      <w:r w:rsidRPr="0097793F">
        <w:rPr>
          <w:rFonts w:ascii="Angsana New" w:hAnsi="Angsana New" w:hint="cs"/>
          <w:spacing w:val="-2"/>
          <w:sz w:val="30"/>
          <w:szCs w:val="30"/>
          <w:cs/>
        </w:rPr>
        <w:t xml:space="preserve"> ปีโดยคงอัตราค่าเช่าไว้เช่นเดิมและสามารถต่ออายุสัญญา</w:t>
      </w:r>
      <w:r w:rsidRPr="006D0CF7">
        <w:rPr>
          <w:rFonts w:ascii="Angsana New" w:hAnsi="Angsana New" w:hint="cs"/>
          <w:spacing w:val="-2"/>
          <w:sz w:val="30"/>
          <w:szCs w:val="30"/>
          <w:cs/>
        </w:rPr>
        <w:t>เช่าออกไปได้อีก</w:t>
      </w:r>
      <w:r w:rsidR="00190527" w:rsidRPr="006D0CF7">
        <w:rPr>
          <w:rFonts w:ascii="Angsana New" w:hAnsi="Angsana New"/>
          <w:spacing w:val="-2"/>
          <w:sz w:val="30"/>
          <w:szCs w:val="30"/>
        </w:rPr>
        <w:t xml:space="preserve"> (2) </w:t>
      </w:r>
      <w:r w:rsidR="00E1468D" w:rsidRPr="006D0CF7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017DBE" w:rsidRPr="006D0CF7">
        <w:rPr>
          <w:rFonts w:ascii="Angsana New" w:hAnsi="Angsana New" w:hint="cs"/>
          <w:spacing w:val="-2"/>
          <w:sz w:val="30"/>
          <w:szCs w:val="30"/>
          <w:cs/>
        </w:rPr>
        <w:t>ใช้บริการและเปิดบัญชี</w:t>
      </w:r>
      <w:r w:rsidR="00E1468D" w:rsidRPr="006D0CF7">
        <w:rPr>
          <w:rFonts w:ascii="Angsana New" w:hAnsi="Angsana New" w:hint="cs"/>
          <w:spacing w:val="-2"/>
          <w:sz w:val="30"/>
          <w:szCs w:val="30"/>
          <w:cs/>
        </w:rPr>
        <w:t>ซื้อ</w:t>
      </w:r>
      <w:r w:rsidR="00251FCD" w:rsidRPr="006D0CF7">
        <w:rPr>
          <w:rFonts w:ascii="Angsana New" w:hAnsi="Angsana New" w:hint="cs"/>
          <w:spacing w:val="-2"/>
          <w:sz w:val="30"/>
          <w:szCs w:val="30"/>
          <w:cs/>
        </w:rPr>
        <w:t>-</w:t>
      </w:r>
      <w:r w:rsidR="00E1468D" w:rsidRPr="006D0CF7">
        <w:rPr>
          <w:rFonts w:ascii="Angsana New" w:hAnsi="Angsana New" w:hint="cs"/>
          <w:spacing w:val="-2"/>
          <w:sz w:val="30"/>
          <w:szCs w:val="30"/>
          <w:cs/>
        </w:rPr>
        <w:t>ขายสินทรัพย์ดิจิทัล</w:t>
      </w:r>
      <w:r w:rsidR="006D0CF7" w:rsidRPr="006D0CF7">
        <w:rPr>
          <w:rFonts w:ascii="Angsana New" w:hAnsi="Angsana New" w:hint="cs"/>
          <w:spacing w:val="-2"/>
          <w:sz w:val="30"/>
          <w:szCs w:val="30"/>
          <w:cs/>
        </w:rPr>
        <w:t xml:space="preserve">สกุล </w:t>
      </w:r>
      <w:r w:rsidR="006D0CF7" w:rsidRPr="006D0CF7">
        <w:rPr>
          <w:rFonts w:ascii="Angsana New" w:hAnsi="Angsana New"/>
          <w:spacing w:val="-2"/>
          <w:sz w:val="30"/>
          <w:szCs w:val="30"/>
        </w:rPr>
        <w:t xml:space="preserve">BTC </w:t>
      </w:r>
      <w:r w:rsidR="006D0CF7" w:rsidRPr="006D0CF7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6D0CF7" w:rsidRPr="006D0CF7">
        <w:rPr>
          <w:rFonts w:ascii="Angsana New" w:hAnsi="Angsana New"/>
          <w:spacing w:val="-2"/>
          <w:sz w:val="30"/>
          <w:szCs w:val="30"/>
        </w:rPr>
        <w:t>ETH</w:t>
      </w:r>
      <w:r w:rsidR="006D0CF7" w:rsidRPr="006D0CF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1468D" w:rsidRPr="006D0CF7">
        <w:rPr>
          <w:rFonts w:ascii="Angsana New" w:hAnsi="Angsana New" w:hint="cs"/>
          <w:spacing w:val="-2"/>
          <w:sz w:val="30"/>
          <w:szCs w:val="30"/>
          <w:cs/>
        </w:rPr>
        <w:t>กับบริษัท บิทคับ ออนไลน์ จำกัดเพื่อ</w:t>
      </w:r>
      <w:r w:rsidR="00017DBE" w:rsidRPr="006D0CF7">
        <w:rPr>
          <w:rFonts w:ascii="Angsana New" w:hAnsi="Angsana New" w:hint="cs"/>
          <w:spacing w:val="-2"/>
          <w:sz w:val="30"/>
          <w:szCs w:val="30"/>
          <w:cs/>
        </w:rPr>
        <w:t>วัตถุประสงค์</w:t>
      </w:r>
      <w:r w:rsidR="00E1468D" w:rsidRPr="006D0CF7">
        <w:rPr>
          <w:rFonts w:ascii="Angsana New" w:hAnsi="Angsana New" w:hint="cs"/>
          <w:spacing w:val="-2"/>
          <w:sz w:val="30"/>
          <w:szCs w:val="30"/>
          <w:cs/>
        </w:rPr>
        <w:t>เป็นทางเลือกใน</w:t>
      </w:r>
      <w:r w:rsidR="00017DBE" w:rsidRPr="006D0CF7">
        <w:rPr>
          <w:rFonts w:ascii="Angsana New" w:hAnsi="Angsana New" w:hint="cs"/>
          <w:spacing w:val="-2"/>
          <w:sz w:val="30"/>
          <w:szCs w:val="30"/>
          <w:cs/>
        </w:rPr>
        <w:t>การรับชำระ</w:t>
      </w:r>
      <w:r w:rsidR="00E1468D" w:rsidRPr="006D0CF7">
        <w:rPr>
          <w:rFonts w:ascii="Angsana New" w:hAnsi="Angsana New" w:hint="cs"/>
          <w:spacing w:val="-2"/>
          <w:sz w:val="30"/>
          <w:szCs w:val="30"/>
          <w:cs/>
        </w:rPr>
        <w:t>ค่า</w:t>
      </w:r>
      <w:r w:rsidR="00017DBE" w:rsidRPr="006D0CF7">
        <w:rPr>
          <w:rFonts w:ascii="Angsana New" w:hAnsi="Angsana New" w:hint="cs"/>
          <w:spacing w:val="-2"/>
          <w:sz w:val="30"/>
          <w:szCs w:val="30"/>
          <w:cs/>
        </w:rPr>
        <w:t>สินค้า</w:t>
      </w:r>
      <w:r w:rsidR="00E1468D" w:rsidRPr="006D0CF7">
        <w:rPr>
          <w:rFonts w:ascii="Angsana New" w:hAnsi="Angsana New" w:hint="cs"/>
          <w:spacing w:val="-2"/>
          <w:sz w:val="30"/>
          <w:szCs w:val="30"/>
          <w:cs/>
        </w:rPr>
        <w:t>และบริการจากลูกค้า</w:t>
      </w:r>
      <w:r w:rsidR="00251FCD" w:rsidRPr="006D0CF7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Pr="006D0CF7">
        <w:rPr>
          <w:rFonts w:ascii="Angsana New" w:hAnsi="Angsana New"/>
          <w:spacing w:val="-2"/>
          <w:sz w:val="30"/>
          <w:szCs w:val="30"/>
        </w:rPr>
        <w:t>(</w:t>
      </w:r>
      <w:r w:rsidR="00190527" w:rsidRPr="006D0CF7">
        <w:rPr>
          <w:rFonts w:ascii="Angsana New" w:hAnsi="Angsana New"/>
          <w:spacing w:val="-2"/>
          <w:sz w:val="30"/>
          <w:szCs w:val="30"/>
        </w:rPr>
        <w:t>3</w:t>
      </w:r>
      <w:r w:rsidRPr="006D0CF7">
        <w:rPr>
          <w:rFonts w:ascii="Angsana New" w:hAnsi="Angsana New"/>
          <w:spacing w:val="-2"/>
          <w:sz w:val="30"/>
          <w:szCs w:val="30"/>
        </w:rPr>
        <w:t xml:space="preserve">) </w:t>
      </w:r>
      <w:r w:rsidRPr="006D0CF7">
        <w:rPr>
          <w:rFonts w:ascii="Angsana New" w:hAnsi="Angsana New" w:hint="cs"/>
          <w:spacing w:val="-2"/>
          <w:sz w:val="30"/>
          <w:szCs w:val="30"/>
          <w:cs/>
        </w:rPr>
        <w:t xml:space="preserve">บริษัทค้ำประกันวงเงินสินเชื่อของการร่วมค้า (ชาลี </w:t>
      </w:r>
      <w:r w:rsidRPr="006D0CF7">
        <w:rPr>
          <w:rFonts w:ascii="Angsana New" w:hAnsi="Angsana New"/>
          <w:spacing w:val="-2"/>
          <w:sz w:val="30"/>
          <w:szCs w:val="30"/>
          <w:cs/>
        </w:rPr>
        <w:t xml:space="preserve">ท็อป </w:t>
      </w:r>
      <w:r w:rsidRPr="006D0CF7">
        <w:rPr>
          <w:rFonts w:ascii="Angsana New" w:hAnsi="Angsana New" w:hint="cs"/>
          <w:spacing w:val="-2"/>
          <w:sz w:val="30"/>
          <w:szCs w:val="30"/>
          <w:cs/>
        </w:rPr>
        <w:t>โลจิสติกส์ โซลูชั่น) ที่ได้รับจากธนาคารในประเทศแห่งหนึ่งเต็มจำนวนวงเงิน</w:t>
      </w:r>
      <w:r w:rsidRPr="0097793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7793F">
        <w:rPr>
          <w:rFonts w:ascii="Angsana New" w:hAnsi="Angsana New"/>
          <w:spacing w:val="-2"/>
          <w:sz w:val="30"/>
          <w:szCs w:val="30"/>
        </w:rPr>
        <w:t xml:space="preserve">50 </w:t>
      </w:r>
      <w:r w:rsidRPr="0097793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35849F3C" w14:textId="77777777" w:rsidR="006D0CF7" w:rsidRDefault="006D0CF7" w:rsidP="006D0C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ind w:left="531" w:right="-4"/>
        <w:jc w:val="thaiDistribute"/>
        <w:rPr>
          <w:rFonts w:ascii="Angsana New" w:hAnsi="Angsana New"/>
          <w:spacing w:val="-2"/>
          <w:sz w:val="30"/>
          <w:szCs w:val="30"/>
        </w:rPr>
      </w:pPr>
    </w:p>
    <w:bookmarkEnd w:id="1"/>
    <w:p w14:paraId="29A9A9D3" w14:textId="19601BF9" w:rsidR="00155310" w:rsidRPr="0097793F" w:rsidRDefault="00196036" w:rsidP="00AA31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contextualSpacing/>
        <w:jc w:val="both"/>
        <w:rPr>
          <w:rFonts w:ascii="Angsana New" w:hAnsi="Angsana New"/>
          <w:sz w:val="30"/>
          <w:szCs w:val="30"/>
          <w:cs/>
        </w:rPr>
      </w:pPr>
      <w:r w:rsidRPr="0097793F">
        <w:rPr>
          <w:rFonts w:ascii="Angsana New" w:hAnsi="Angsana New" w:hint="cs"/>
          <w:b/>
          <w:bCs/>
          <w:sz w:val="30"/>
          <w:szCs w:val="30"/>
          <w:cs/>
        </w:rPr>
        <w:t>2</w:t>
      </w:r>
      <w:r w:rsidR="00E900F7" w:rsidRPr="0097793F">
        <w:rPr>
          <w:rFonts w:ascii="Angsana New" w:hAnsi="Angsana New" w:hint="cs"/>
          <w:b/>
          <w:bCs/>
          <w:sz w:val="30"/>
          <w:szCs w:val="30"/>
          <w:cs/>
        </w:rPr>
        <w:t>1</w:t>
      </w:r>
      <w:r w:rsidR="00155310" w:rsidRPr="0097793F">
        <w:rPr>
          <w:rFonts w:ascii="Angsana New" w:hAnsi="Angsana New"/>
          <w:b/>
          <w:bCs/>
          <w:sz w:val="30"/>
          <w:szCs w:val="30"/>
        </w:rPr>
        <w:t>.</w:t>
      </w:r>
      <w:r w:rsidR="00155310" w:rsidRPr="0097793F">
        <w:rPr>
          <w:rFonts w:ascii="Angsana New" w:hAnsi="Angsana New"/>
          <w:b/>
          <w:bCs/>
          <w:sz w:val="30"/>
          <w:szCs w:val="30"/>
        </w:rPr>
        <w:tab/>
      </w:r>
      <w:r w:rsidR="00155310" w:rsidRPr="0097793F">
        <w:rPr>
          <w:rFonts w:ascii="Angsana New" w:hAnsi="Angsana New"/>
          <w:b/>
          <w:bCs/>
          <w:sz w:val="30"/>
          <w:szCs w:val="30"/>
          <w:cs/>
        </w:rPr>
        <w:t>การอนุมัติ</w:t>
      </w:r>
      <w:r w:rsidR="00155310" w:rsidRPr="0097793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6CE4C5F6" w14:textId="77777777" w:rsidR="00155310" w:rsidRPr="0097793F" w:rsidRDefault="00155310" w:rsidP="00155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F8B650E" w14:textId="25B037F8" w:rsidR="00155310" w:rsidRPr="008C3C17" w:rsidRDefault="00155310" w:rsidP="00DE0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spacing w:val="-4"/>
          <w:cs/>
        </w:rPr>
      </w:pPr>
      <w:r w:rsidRPr="0097793F">
        <w:rPr>
          <w:rFonts w:ascii="Angsana New" w:hAnsi="Angsana New" w:hint="cs"/>
          <w:spacing w:val="-4"/>
          <w:sz w:val="30"/>
          <w:szCs w:val="30"/>
          <w:cs/>
        </w:rPr>
        <w:t>ข้อมูลทางกา</w:t>
      </w:r>
      <w:r w:rsidRPr="008C3C17">
        <w:rPr>
          <w:rFonts w:ascii="Angsana New" w:hAnsi="Angsana New" w:hint="cs"/>
          <w:spacing w:val="-4"/>
          <w:sz w:val="30"/>
          <w:szCs w:val="30"/>
          <w:cs/>
        </w:rPr>
        <w:t>รเงินระหว่างกาลนี้ได้รับการอนุมัติให้ออกโดยที่ประชุ</w:t>
      </w:r>
      <w:r w:rsidR="00635D34">
        <w:rPr>
          <w:rFonts w:ascii="Angsana New" w:hAnsi="Angsana New" w:hint="cs"/>
          <w:spacing w:val="-4"/>
          <w:sz w:val="30"/>
          <w:szCs w:val="30"/>
          <w:cs/>
        </w:rPr>
        <w:t>มคณะกรรมการ</w:t>
      </w:r>
      <w:r w:rsidR="00111D92" w:rsidRPr="008C3C17">
        <w:rPr>
          <w:rFonts w:ascii="Angsana New" w:hAnsi="Angsana New" w:hint="cs"/>
          <w:spacing w:val="-4"/>
          <w:sz w:val="30"/>
          <w:szCs w:val="30"/>
          <w:cs/>
        </w:rPr>
        <w:t xml:space="preserve">บริษัทเมื่อวันที่ </w:t>
      </w:r>
      <w:r w:rsidR="005A618D" w:rsidRPr="008C3C17">
        <w:rPr>
          <w:rFonts w:ascii="Angsana New" w:hAnsi="Angsana New"/>
          <w:spacing w:val="-4"/>
          <w:sz w:val="30"/>
          <w:szCs w:val="30"/>
        </w:rPr>
        <w:t>1</w:t>
      </w:r>
      <w:r w:rsidR="006A7BCF">
        <w:rPr>
          <w:rFonts w:ascii="Angsana New" w:hAnsi="Angsana New"/>
          <w:spacing w:val="-4"/>
          <w:sz w:val="30"/>
          <w:szCs w:val="30"/>
        </w:rPr>
        <w:t>4</w:t>
      </w:r>
      <w:r w:rsidR="00CC2D6C">
        <w:rPr>
          <w:rFonts w:ascii="Angsana New" w:hAnsi="Angsana New"/>
          <w:spacing w:val="-4"/>
          <w:sz w:val="30"/>
          <w:szCs w:val="30"/>
        </w:rPr>
        <w:t xml:space="preserve"> </w:t>
      </w:r>
      <w:r w:rsidR="00CC2D6C">
        <w:rPr>
          <w:rFonts w:ascii="Angsana New" w:hAnsi="Angsana New" w:hint="cs"/>
          <w:spacing w:val="-4"/>
          <w:sz w:val="30"/>
          <w:szCs w:val="30"/>
          <w:cs/>
        </w:rPr>
        <w:t>พ</w:t>
      </w:r>
      <w:r w:rsidR="00D95C37">
        <w:rPr>
          <w:rFonts w:ascii="Angsana New" w:hAnsi="Angsana New" w:hint="cs"/>
          <w:spacing w:val="-4"/>
          <w:sz w:val="30"/>
          <w:szCs w:val="30"/>
          <w:cs/>
        </w:rPr>
        <w:t>ฤศจิกายน</w:t>
      </w:r>
      <w:r w:rsidRPr="008C3C17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 </w:t>
      </w:r>
      <w:r w:rsidRPr="008C3C17">
        <w:rPr>
          <w:rFonts w:ascii="Angsana New" w:hAnsi="Angsana New"/>
          <w:spacing w:val="-4"/>
          <w:sz w:val="30"/>
          <w:szCs w:val="30"/>
        </w:rPr>
        <w:t>25</w:t>
      </w:r>
      <w:r w:rsidR="003E3BA5" w:rsidRPr="008C3C17">
        <w:rPr>
          <w:rFonts w:ascii="Angsana New" w:hAnsi="Angsana New"/>
          <w:spacing w:val="-4"/>
          <w:sz w:val="30"/>
          <w:szCs w:val="30"/>
        </w:rPr>
        <w:t>6</w:t>
      </w:r>
      <w:r w:rsidR="005A618D" w:rsidRPr="008C3C17">
        <w:rPr>
          <w:rFonts w:ascii="Angsana New" w:hAnsi="Angsana New"/>
          <w:spacing w:val="-4"/>
          <w:sz w:val="30"/>
          <w:szCs w:val="30"/>
        </w:rPr>
        <w:t>8</w:t>
      </w:r>
    </w:p>
    <w:sectPr w:rsidR="00155310" w:rsidRPr="008C3C17" w:rsidSect="009E3F29">
      <w:pgSz w:w="11909" w:h="16834" w:code="9"/>
      <w:pgMar w:top="261" w:right="1134" w:bottom="1418" w:left="1361" w:header="476" w:footer="397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55410" w14:textId="77777777" w:rsidR="00C87969" w:rsidRDefault="00C87969">
      <w:r>
        <w:separator/>
      </w:r>
    </w:p>
  </w:endnote>
  <w:endnote w:type="continuationSeparator" w:id="0">
    <w:p w14:paraId="32018C1E" w14:textId="77777777" w:rsidR="00C87969" w:rsidRDefault="00C8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D7D49" w14:textId="77777777" w:rsidR="00536A42" w:rsidRDefault="00536A4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512C3010" w14:textId="77777777" w:rsidR="00536A42" w:rsidRDefault="00536A42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D98EB" w14:textId="77777777" w:rsidR="00536A42" w:rsidRPr="00CD60A0" w:rsidRDefault="00536A42" w:rsidP="00882302">
    <w:pPr>
      <w:pStyle w:val="Footer"/>
      <w:framePr w:wrap="around" w:vAnchor="text" w:hAnchor="page" w:x="10486" w:y="17"/>
      <w:tabs>
        <w:tab w:val="clear" w:pos="227"/>
        <w:tab w:val="left" w:pos="540"/>
      </w:tabs>
      <w:ind w:right="60"/>
      <w:rPr>
        <w:rStyle w:val="PageNumber"/>
        <w:rFonts w:ascii="Angsana New" w:hAnsi="Angsana New"/>
        <w:sz w:val="30"/>
        <w:szCs w:val="30"/>
      </w:rPr>
    </w:pPr>
    <w:r w:rsidRPr="00CD60A0">
      <w:rPr>
        <w:rStyle w:val="PageNumber"/>
        <w:rFonts w:ascii="Angsana New" w:hAnsi="Angsana New"/>
        <w:sz w:val="30"/>
        <w:szCs w:val="30"/>
      </w:rPr>
      <w:fldChar w:fldCharType="begin"/>
    </w:r>
    <w:r w:rsidRPr="00CD60A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D60A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23</w:t>
    </w:r>
    <w:r w:rsidRPr="00CD60A0">
      <w:rPr>
        <w:rStyle w:val="PageNumber"/>
        <w:rFonts w:ascii="Angsana New" w:hAnsi="Angsana New"/>
        <w:sz w:val="30"/>
        <w:szCs w:val="30"/>
      </w:rPr>
      <w:fldChar w:fldCharType="end"/>
    </w:r>
  </w:p>
  <w:p w14:paraId="07E0537B" w14:textId="77777777" w:rsidR="00536A42" w:rsidRDefault="00536A42" w:rsidP="00D544D9">
    <w:pPr>
      <w:pStyle w:val="Footer"/>
      <w:tabs>
        <w:tab w:val="left" w:pos="14601"/>
      </w:tabs>
      <w:ind w:right="373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FCEC5" w14:textId="73410B72" w:rsidR="00536A42" w:rsidRPr="00792103" w:rsidRDefault="00536A4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>
      <w:rPr>
        <w:rFonts w:ascii="Angsana New" w:hAnsi="Angsana New"/>
        <w:sz w:val="30"/>
        <w:szCs w:val="30"/>
      </w:rPr>
      <w:t>1</w:t>
    </w:r>
    <w:r w:rsidR="00335E84">
      <w:rPr>
        <w:rFonts w:ascii="Angsana New" w:hAnsi="Angsana New"/>
        <w:sz w:val="30"/>
        <w:szCs w:val="3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12D1" w14:textId="77777777" w:rsidR="00536A42" w:rsidRDefault="00536A42" w:rsidP="007C64C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14:paraId="768DDBE6" w14:textId="77777777" w:rsidR="00536A42" w:rsidRDefault="00536A42" w:rsidP="003242F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3521813"/>
      <w:docPartObj>
        <w:docPartGallery w:val="Page Numbers (Bottom of Page)"/>
        <w:docPartUnique/>
      </w:docPartObj>
    </w:sdtPr>
    <w:sdtEndPr/>
    <w:sdtContent>
      <w:p w14:paraId="3D868230" w14:textId="77777777" w:rsidR="00536A42" w:rsidRDefault="00536A42">
        <w:pPr>
          <w:pStyle w:val="Footer"/>
          <w:jc w:val="right"/>
        </w:pPr>
        <w:r w:rsidRPr="0085128D">
          <w:rPr>
            <w:rFonts w:ascii="Angsana New" w:hAnsi="Angsana New"/>
            <w:sz w:val="30"/>
          </w:rPr>
          <w:fldChar w:fldCharType="begin"/>
        </w:r>
        <w:r w:rsidRPr="0085128D">
          <w:rPr>
            <w:rFonts w:ascii="Angsana New" w:hAnsi="Angsana New"/>
            <w:sz w:val="30"/>
          </w:rPr>
          <w:instrText xml:space="preserve"> PAGE   \* MERGEFORMAT </w:instrText>
        </w:r>
        <w:r w:rsidRPr="0085128D">
          <w:rPr>
            <w:rFonts w:ascii="Angsana New" w:hAnsi="Angsana New"/>
            <w:sz w:val="30"/>
          </w:rPr>
          <w:fldChar w:fldCharType="separate"/>
        </w:r>
        <w:r w:rsidR="000755E0">
          <w:rPr>
            <w:rFonts w:ascii="Angsana New" w:hAnsi="Angsana New"/>
            <w:noProof/>
            <w:sz w:val="30"/>
          </w:rPr>
          <w:t>35</w:t>
        </w:r>
        <w:r w:rsidRPr="0085128D">
          <w:rPr>
            <w:rFonts w:ascii="Angsana New" w:hAnsi="Angsana New"/>
            <w:sz w:val="30"/>
          </w:rPr>
          <w:fldChar w:fldCharType="end"/>
        </w:r>
        <w:r>
          <w:tab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7CA9" w14:textId="77777777" w:rsidR="00536A42" w:rsidRPr="00792103" w:rsidRDefault="00536A42" w:rsidP="003242F2">
    <w:pPr>
      <w:pStyle w:val="Footer"/>
      <w:jc w:val="right"/>
      <w:rPr>
        <w:rFonts w:ascii="Angsana New" w:hAnsi="Angsana New"/>
        <w:sz w:val="30"/>
        <w:szCs w:val="30"/>
      </w:rPr>
    </w:pPr>
    <w:r w:rsidRPr="00792103">
      <w:tab/>
    </w:r>
    <w:r w:rsidRPr="00792103"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34C0D" w14:textId="77777777" w:rsidR="00C87969" w:rsidRDefault="00C87969">
      <w:r>
        <w:separator/>
      </w:r>
    </w:p>
  </w:footnote>
  <w:footnote w:type="continuationSeparator" w:id="0">
    <w:p w14:paraId="1C01E02B" w14:textId="77777777" w:rsidR="00C87969" w:rsidRDefault="00C879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FEA4F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4ECB010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72B4E13" w14:textId="77777777" w:rsidR="00536A42" w:rsidRPr="005F70D0" w:rsidRDefault="00536A4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0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35EF6E9" w14:textId="77777777" w:rsidR="00536A42" w:rsidRPr="00D27ADF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3D33117A" w14:textId="5F5E1674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</w:t>
    </w:r>
    <w:r w:rsidR="00F11B88">
      <w:rPr>
        <w:rFonts w:ascii="Angsana New" w:hAnsi="Angsana New"/>
        <w:b/>
        <w:bCs/>
        <w:sz w:val="32"/>
        <w:szCs w:val="32"/>
      </w:rPr>
      <w:t xml:space="preserve">0 </w:t>
    </w:r>
    <w:r w:rsidR="00CC2D6C">
      <w:rPr>
        <w:rFonts w:ascii="Angsana New" w:hAnsi="Angsana New" w:hint="cs"/>
        <w:b/>
        <w:bCs/>
        <w:sz w:val="32"/>
        <w:szCs w:val="32"/>
        <w:cs/>
      </w:rPr>
      <w:t>กันย</w:t>
    </w:r>
    <w:r w:rsidR="00F11B88">
      <w:rPr>
        <w:rFonts w:ascii="Angsana New" w:hAnsi="Angsana New" w:hint="cs"/>
        <w:b/>
        <w:bCs/>
        <w:sz w:val="32"/>
        <w:szCs w:val="32"/>
        <w:cs/>
      </w:rPr>
      <w:t>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2568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6B323E13" w14:textId="77777777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184470F" w14:textId="77777777" w:rsidR="00536A42" w:rsidRDefault="00536A42" w:rsidP="00C973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300"/>
      </w:tabs>
      <w:spacing w:line="240" w:lineRule="auto"/>
      <w:rPr>
        <w:rStyle w:val="PageNumber"/>
        <w:rFonts w:ascii="Angsana New" w:hAnsi="Angsana New"/>
        <w:b/>
        <w:bCs/>
        <w:sz w:val="30"/>
        <w:szCs w:val="30"/>
      </w:rPr>
    </w:pPr>
    <w:r>
      <w:rPr>
        <w:rStyle w:val="PageNumber"/>
        <w:rFonts w:ascii="Angsana New" w:hAnsi="Angsana New"/>
        <w:b/>
        <w:bCs/>
        <w:sz w:val="30"/>
        <w:szCs w:val="30"/>
      </w:rPr>
      <w:tab/>
    </w:r>
  </w:p>
  <w:p w14:paraId="4AA6AA25" w14:textId="77777777" w:rsidR="00536A42" w:rsidRPr="00E55B20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Style w:val="PageNumber"/>
        <w:rFonts w:ascii="Angsana New" w:hAnsi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3914B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A19C56F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9B80F56" w14:textId="77777777" w:rsidR="00536A42" w:rsidRPr="005F70D0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531322F" w14:textId="77777777" w:rsidR="00536A42" w:rsidRPr="00D27ADF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B5EE3AF" w14:textId="1CCBA211" w:rsidR="00536A42" w:rsidRDefault="00536A42" w:rsidP="000A3B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="002538F7">
      <w:rPr>
        <w:rFonts w:ascii="Angsana New" w:hAnsi="Angsana New"/>
        <w:b/>
        <w:bCs/>
        <w:sz w:val="32"/>
        <w:szCs w:val="32"/>
      </w:rPr>
      <w:t xml:space="preserve">30 </w:t>
    </w:r>
    <w:r w:rsidR="00CC2D6C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2251634E" w14:textId="77777777" w:rsidR="00536A42" w:rsidRPr="00D27ADF" w:rsidRDefault="00536A42" w:rsidP="00D54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275B59B1" w14:textId="77777777" w:rsidR="00536A42" w:rsidRDefault="00536A42">
    <w:pPr>
      <w:pStyle w:val="Header"/>
      <w:rPr>
        <w:sz w:val="30"/>
        <w:szCs w:val="30"/>
      </w:rPr>
    </w:pPr>
  </w:p>
  <w:p w14:paraId="768C912C" w14:textId="77777777" w:rsidR="00536A42" w:rsidRPr="00E55B20" w:rsidRDefault="00536A42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EAFC1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BF944A5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4CB5D5D" w14:textId="77777777" w:rsidR="00536A42" w:rsidRPr="005F70D0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8C97029" w14:textId="77777777" w:rsidR="00536A42" w:rsidRPr="00D27ADF" w:rsidRDefault="00536A42" w:rsidP="00F626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 (ต่อ)</w:t>
    </w:r>
  </w:p>
  <w:p w14:paraId="52E09149" w14:textId="757ACCFC" w:rsidR="00536A42" w:rsidRDefault="00536A4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hint="cs"/>
        <w:b/>
        <w:bCs/>
        <w:sz w:val="32"/>
        <w:szCs w:val="32"/>
      </w:rPr>
      <w:t>3</w:t>
    </w:r>
    <w:r w:rsidR="00A3557E">
      <w:rPr>
        <w:rFonts w:ascii="Angsana New" w:hAnsi="Angsana New"/>
        <w:b/>
        <w:bCs/>
        <w:sz w:val="32"/>
        <w:szCs w:val="32"/>
      </w:rPr>
      <w:t xml:space="preserve">0 </w:t>
    </w:r>
    <w:r w:rsidR="00CC2D6C">
      <w:rPr>
        <w:rFonts w:ascii="Angsana New" w:hAnsi="Angsana New" w:hint="cs"/>
        <w:b/>
        <w:bCs/>
        <w:sz w:val="32"/>
        <w:szCs w:val="32"/>
        <w:cs/>
      </w:rPr>
      <w:t>กันย</w:t>
    </w:r>
    <w:r w:rsidR="00A3557E">
      <w:rPr>
        <w:rFonts w:ascii="Angsana New" w:hAnsi="Angsana New" w:hint="cs"/>
        <w:b/>
        <w:bCs/>
        <w:sz w:val="32"/>
        <w:szCs w:val="32"/>
        <w:cs/>
      </w:rPr>
      <w:t>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0C3286CC" w14:textId="054E44F7" w:rsidR="00536A42" w:rsidRPr="00D27ADF" w:rsidRDefault="00536A42" w:rsidP="00E67B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>
      <w:rPr>
        <w:rFonts w:ascii="Angsana New" w:hAnsi="Angsana New" w:hint="cs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hint="cs"/>
        <w:b/>
        <w:bCs/>
        <w:sz w:val="32"/>
        <w:szCs w:val="32"/>
      </w:rPr>
      <w:t>256</w:t>
    </w:r>
    <w:r w:rsidR="0063632F"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0969FB75" w14:textId="77777777" w:rsidR="00536A42" w:rsidRDefault="00536A4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30"/>
        <w:szCs w:val="30"/>
      </w:rPr>
    </w:pPr>
  </w:p>
  <w:p w14:paraId="41E06596" w14:textId="77777777" w:rsidR="00536A42" w:rsidRPr="00E55B20" w:rsidRDefault="00536A42" w:rsidP="002A21ED">
    <w:pPr>
      <w:pStyle w:val="Header"/>
      <w:tabs>
        <w:tab w:val="center" w:pos="4320"/>
        <w:tab w:val="left" w:pos="7200"/>
      </w:tabs>
      <w:ind w:firstLine="8910"/>
      <w:rPr>
        <w:rStyle w:val="PageNumber"/>
        <w:rFonts w:ascii="Angsana New" w:hAnsi="Angsana New"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A306D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5E0831C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112CE3F" w14:textId="77777777" w:rsidR="00536A42" w:rsidRPr="005F70D0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5F70D0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ผลิตภัณฑ์คอนกรีตชลบุรี</w:t>
    </w:r>
    <w:r w:rsidRPr="005F70D0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 w:rsidRPr="005F70D0">
      <w:rPr>
        <w:rFonts w:ascii="Angsana New" w:hAnsi="Angsana New"/>
        <w:b/>
        <w:bCs/>
        <w:sz w:val="32"/>
        <w:szCs w:val="32"/>
      </w:rPr>
      <w:t xml:space="preserve"> </w:t>
    </w:r>
    <w:r w:rsidRPr="005F70D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7F1125" w14:textId="77777777" w:rsidR="00536A42" w:rsidRPr="00D27ADF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349" w:firstLine="1349"/>
      <w:rPr>
        <w:rFonts w:ascii="Angsana New" w:hAnsi="Angsana New"/>
        <w:b/>
        <w:bCs/>
        <w:sz w:val="32"/>
        <w:szCs w:val="32"/>
        <w:cs/>
      </w:rPr>
    </w:pPr>
    <w:r w:rsidRPr="00D27ADF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AC16C24" w14:textId="77777777" w:rsidR="00536A42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27ADF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63</w:t>
    </w:r>
    <w:r>
      <w:rPr>
        <w:rFonts w:ascii="Angsana New" w:hAnsi="Angsana New"/>
        <w:b/>
        <w:bCs/>
        <w:sz w:val="32"/>
        <w:szCs w:val="32"/>
        <w:cs/>
      </w:rPr>
      <w:t xml:space="preserve"> และ </w:t>
    </w:r>
    <w:r w:rsidRPr="00DB16BA">
      <w:rPr>
        <w:rFonts w:ascii="Angsana New" w:hAnsi="Angsana New"/>
        <w:b/>
        <w:bCs/>
        <w:sz w:val="32"/>
        <w:szCs w:val="32"/>
      </w:rPr>
      <w:t>25</w:t>
    </w:r>
    <w:r w:rsidRPr="00DB16BA">
      <w:rPr>
        <w:rFonts w:ascii="Angsana New" w:hAnsi="Angsana New" w:hint="cs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(ยังไม่ได้ตรวจสอบ/สอบทานแล้ว)</w:t>
    </w:r>
  </w:p>
  <w:p w14:paraId="195E87A8" w14:textId="77777777" w:rsidR="00536A42" w:rsidRPr="00D27ADF" w:rsidRDefault="00536A42" w:rsidP="00CC59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และวันที่ </w:t>
    </w:r>
    <w:r w:rsidRPr="00DB16BA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DB16BA">
      <w:rPr>
        <w:rFonts w:ascii="Angsana New" w:hAnsi="Angsana New" w:hint="cs"/>
        <w:b/>
        <w:bCs/>
        <w:sz w:val="32"/>
        <w:szCs w:val="32"/>
      </w:rPr>
      <w:t>2562</w:t>
    </w:r>
    <w:r>
      <w:rPr>
        <w:rFonts w:ascii="Angsana New" w:hAnsi="Angsana New" w:hint="cs"/>
        <w:b/>
        <w:bCs/>
        <w:sz w:val="32"/>
        <w:szCs w:val="32"/>
        <w:cs/>
      </w:rPr>
      <w:t xml:space="preserve"> (ตรวจสอบแล้ว)</w:t>
    </w:r>
  </w:p>
  <w:p w14:paraId="5A87050E" w14:textId="77777777" w:rsidR="00536A42" w:rsidRPr="00CC5926" w:rsidRDefault="00536A42">
    <w:pPr>
      <w:pStyle w:val="Head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BD40708"/>
    <w:multiLevelType w:val="hybridMultilevel"/>
    <w:tmpl w:val="F9D29D26"/>
    <w:lvl w:ilvl="0" w:tplc="5080A5D0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014777"/>
    <w:multiLevelType w:val="hybridMultilevel"/>
    <w:tmpl w:val="BD6EB1B4"/>
    <w:lvl w:ilvl="0" w:tplc="2BCED890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33559"/>
    <w:multiLevelType w:val="hybridMultilevel"/>
    <w:tmpl w:val="E2626FEA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66C32"/>
    <w:multiLevelType w:val="hybridMultilevel"/>
    <w:tmpl w:val="3CF4C930"/>
    <w:lvl w:ilvl="0" w:tplc="3EA80026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8D21964"/>
    <w:multiLevelType w:val="hybridMultilevel"/>
    <w:tmpl w:val="69DC7694"/>
    <w:lvl w:ilvl="0" w:tplc="8CF043C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 w15:restartNumberingAfterBreak="0">
    <w:nsid w:val="61745BD5"/>
    <w:multiLevelType w:val="hybridMultilevel"/>
    <w:tmpl w:val="954280C6"/>
    <w:lvl w:ilvl="0" w:tplc="45AC3856"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33746AB"/>
    <w:multiLevelType w:val="hybridMultilevel"/>
    <w:tmpl w:val="BECC14F8"/>
    <w:lvl w:ilvl="0" w:tplc="81F2A9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91214">
    <w:abstractNumId w:val="6"/>
  </w:num>
  <w:num w:numId="2" w16cid:durableId="880896821">
    <w:abstractNumId w:val="5"/>
  </w:num>
  <w:num w:numId="3" w16cid:durableId="850490364">
    <w:abstractNumId w:val="9"/>
  </w:num>
  <w:num w:numId="4" w16cid:durableId="845481610">
    <w:abstractNumId w:val="7"/>
  </w:num>
  <w:num w:numId="5" w16cid:durableId="1915552922">
    <w:abstractNumId w:val="8"/>
  </w:num>
  <w:num w:numId="6" w16cid:durableId="1391147856">
    <w:abstractNumId w:val="3"/>
  </w:num>
  <w:num w:numId="7" w16cid:durableId="396981495">
    <w:abstractNumId w:val="2"/>
  </w:num>
  <w:num w:numId="8" w16cid:durableId="1332831963">
    <w:abstractNumId w:val="0"/>
  </w:num>
  <w:num w:numId="9" w16cid:durableId="1225873949">
    <w:abstractNumId w:val="1"/>
  </w:num>
  <w:num w:numId="10" w16cid:durableId="1846018887">
    <w:abstractNumId w:val="4"/>
  </w:num>
  <w:num w:numId="11" w16cid:durableId="1040938980">
    <w:abstractNumId w:val="18"/>
  </w:num>
  <w:num w:numId="12" w16cid:durableId="515195518">
    <w:abstractNumId w:val="13"/>
  </w:num>
  <w:num w:numId="13" w16cid:durableId="2068915867">
    <w:abstractNumId w:val="21"/>
  </w:num>
  <w:num w:numId="14" w16cid:durableId="1695379860">
    <w:abstractNumId w:val="16"/>
  </w:num>
  <w:num w:numId="15" w16cid:durableId="218563606">
    <w:abstractNumId w:val="19"/>
  </w:num>
  <w:num w:numId="16" w16cid:durableId="1937136046">
    <w:abstractNumId w:val="15"/>
  </w:num>
  <w:num w:numId="17" w16cid:durableId="1445464106">
    <w:abstractNumId w:val="14"/>
  </w:num>
  <w:num w:numId="18" w16cid:durableId="1686783325">
    <w:abstractNumId w:val="10"/>
  </w:num>
  <w:num w:numId="19" w16cid:durableId="1013342389">
    <w:abstractNumId w:val="20"/>
  </w:num>
  <w:num w:numId="20" w16cid:durableId="657919972">
    <w:abstractNumId w:val="11"/>
  </w:num>
  <w:num w:numId="21" w16cid:durableId="1295913717">
    <w:abstractNumId w:val="12"/>
  </w:num>
  <w:num w:numId="22" w16cid:durableId="246429067">
    <w:abstractNumId w:val="17"/>
  </w:num>
  <w:num w:numId="23" w16cid:durableId="2044476828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6E6"/>
    <w:rsid w:val="00000320"/>
    <w:rsid w:val="00000640"/>
    <w:rsid w:val="000008CA"/>
    <w:rsid w:val="00000BF8"/>
    <w:rsid w:val="0000100A"/>
    <w:rsid w:val="00001033"/>
    <w:rsid w:val="00001093"/>
    <w:rsid w:val="00002028"/>
    <w:rsid w:val="00002473"/>
    <w:rsid w:val="00002A6E"/>
    <w:rsid w:val="00003195"/>
    <w:rsid w:val="00003227"/>
    <w:rsid w:val="000032E3"/>
    <w:rsid w:val="00004141"/>
    <w:rsid w:val="0000423F"/>
    <w:rsid w:val="000043BC"/>
    <w:rsid w:val="000046AC"/>
    <w:rsid w:val="000058E3"/>
    <w:rsid w:val="00005A29"/>
    <w:rsid w:val="00005D82"/>
    <w:rsid w:val="00005FF2"/>
    <w:rsid w:val="00006228"/>
    <w:rsid w:val="0000670C"/>
    <w:rsid w:val="00006A26"/>
    <w:rsid w:val="00006BB8"/>
    <w:rsid w:val="00007515"/>
    <w:rsid w:val="00007594"/>
    <w:rsid w:val="00007BEA"/>
    <w:rsid w:val="00010508"/>
    <w:rsid w:val="00010C3B"/>
    <w:rsid w:val="00010E0E"/>
    <w:rsid w:val="00011147"/>
    <w:rsid w:val="000112DA"/>
    <w:rsid w:val="0001131E"/>
    <w:rsid w:val="000117B0"/>
    <w:rsid w:val="000118B1"/>
    <w:rsid w:val="00011B30"/>
    <w:rsid w:val="00011B7B"/>
    <w:rsid w:val="00011D0A"/>
    <w:rsid w:val="0001217E"/>
    <w:rsid w:val="0001223B"/>
    <w:rsid w:val="000125C1"/>
    <w:rsid w:val="0001298C"/>
    <w:rsid w:val="00012B39"/>
    <w:rsid w:val="00012D76"/>
    <w:rsid w:val="00012FA7"/>
    <w:rsid w:val="00013253"/>
    <w:rsid w:val="00013349"/>
    <w:rsid w:val="00013416"/>
    <w:rsid w:val="00013545"/>
    <w:rsid w:val="000140B9"/>
    <w:rsid w:val="00014EEF"/>
    <w:rsid w:val="00015725"/>
    <w:rsid w:val="00016282"/>
    <w:rsid w:val="00016F44"/>
    <w:rsid w:val="000171F1"/>
    <w:rsid w:val="00017389"/>
    <w:rsid w:val="0001744B"/>
    <w:rsid w:val="000174EC"/>
    <w:rsid w:val="00017697"/>
    <w:rsid w:val="00017841"/>
    <w:rsid w:val="00017A88"/>
    <w:rsid w:val="00017DB7"/>
    <w:rsid w:val="00017DBE"/>
    <w:rsid w:val="00017F8E"/>
    <w:rsid w:val="0002004E"/>
    <w:rsid w:val="00020429"/>
    <w:rsid w:val="00020824"/>
    <w:rsid w:val="00020964"/>
    <w:rsid w:val="00020D62"/>
    <w:rsid w:val="00020E42"/>
    <w:rsid w:val="000214DF"/>
    <w:rsid w:val="0002161C"/>
    <w:rsid w:val="00021AFF"/>
    <w:rsid w:val="00021DBF"/>
    <w:rsid w:val="00021F0D"/>
    <w:rsid w:val="000222CA"/>
    <w:rsid w:val="00022604"/>
    <w:rsid w:val="0002330A"/>
    <w:rsid w:val="00023D45"/>
    <w:rsid w:val="00023DDB"/>
    <w:rsid w:val="00023DE0"/>
    <w:rsid w:val="00023E79"/>
    <w:rsid w:val="00023EB1"/>
    <w:rsid w:val="000242D9"/>
    <w:rsid w:val="000242E0"/>
    <w:rsid w:val="000245F4"/>
    <w:rsid w:val="00024A21"/>
    <w:rsid w:val="00025238"/>
    <w:rsid w:val="00025BB8"/>
    <w:rsid w:val="00025CD8"/>
    <w:rsid w:val="000260CB"/>
    <w:rsid w:val="00026102"/>
    <w:rsid w:val="000264A4"/>
    <w:rsid w:val="00026707"/>
    <w:rsid w:val="0002671B"/>
    <w:rsid w:val="000268B9"/>
    <w:rsid w:val="0002742E"/>
    <w:rsid w:val="00027789"/>
    <w:rsid w:val="00027800"/>
    <w:rsid w:val="0003001B"/>
    <w:rsid w:val="0003046A"/>
    <w:rsid w:val="00030922"/>
    <w:rsid w:val="00030926"/>
    <w:rsid w:val="00030B8F"/>
    <w:rsid w:val="00030E2A"/>
    <w:rsid w:val="00031A22"/>
    <w:rsid w:val="00031D96"/>
    <w:rsid w:val="00031ED5"/>
    <w:rsid w:val="000321EB"/>
    <w:rsid w:val="00032781"/>
    <w:rsid w:val="000327B7"/>
    <w:rsid w:val="00032C38"/>
    <w:rsid w:val="00032E12"/>
    <w:rsid w:val="00033570"/>
    <w:rsid w:val="00034035"/>
    <w:rsid w:val="0003484F"/>
    <w:rsid w:val="000351B2"/>
    <w:rsid w:val="0003550D"/>
    <w:rsid w:val="00035755"/>
    <w:rsid w:val="000358F0"/>
    <w:rsid w:val="0003590E"/>
    <w:rsid w:val="00035915"/>
    <w:rsid w:val="00035B90"/>
    <w:rsid w:val="00035FDC"/>
    <w:rsid w:val="0003679A"/>
    <w:rsid w:val="00037056"/>
    <w:rsid w:val="00037269"/>
    <w:rsid w:val="000372A9"/>
    <w:rsid w:val="000375E1"/>
    <w:rsid w:val="00037831"/>
    <w:rsid w:val="00037D72"/>
    <w:rsid w:val="00040018"/>
    <w:rsid w:val="000400F6"/>
    <w:rsid w:val="00040639"/>
    <w:rsid w:val="00040654"/>
    <w:rsid w:val="000408CB"/>
    <w:rsid w:val="00040C07"/>
    <w:rsid w:val="00042061"/>
    <w:rsid w:val="000420C9"/>
    <w:rsid w:val="00042461"/>
    <w:rsid w:val="000428E7"/>
    <w:rsid w:val="00042A87"/>
    <w:rsid w:val="00042C1B"/>
    <w:rsid w:val="00043004"/>
    <w:rsid w:val="000434F8"/>
    <w:rsid w:val="000441A5"/>
    <w:rsid w:val="00044306"/>
    <w:rsid w:val="00044648"/>
    <w:rsid w:val="00044EC5"/>
    <w:rsid w:val="000451F8"/>
    <w:rsid w:val="000454F6"/>
    <w:rsid w:val="00045A4B"/>
    <w:rsid w:val="0004661A"/>
    <w:rsid w:val="00046644"/>
    <w:rsid w:val="00046A17"/>
    <w:rsid w:val="00046E9F"/>
    <w:rsid w:val="00046FBF"/>
    <w:rsid w:val="00047467"/>
    <w:rsid w:val="0004765A"/>
    <w:rsid w:val="000476C9"/>
    <w:rsid w:val="00047779"/>
    <w:rsid w:val="0004786F"/>
    <w:rsid w:val="00047EC7"/>
    <w:rsid w:val="000505C8"/>
    <w:rsid w:val="00050817"/>
    <w:rsid w:val="00050929"/>
    <w:rsid w:val="00050F30"/>
    <w:rsid w:val="00050FE8"/>
    <w:rsid w:val="000510D2"/>
    <w:rsid w:val="00051874"/>
    <w:rsid w:val="00051B67"/>
    <w:rsid w:val="00051BFB"/>
    <w:rsid w:val="00051F7A"/>
    <w:rsid w:val="000520D3"/>
    <w:rsid w:val="00052224"/>
    <w:rsid w:val="0005273D"/>
    <w:rsid w:val="00052D77"/>
    <w:rsid w:val="00053684"/>
    <w:rsid w:val="0005379C"/>
    <w:rsid w:val="00053A06"/>
    <w:rsid w:val="00053B09"/>
    <w:rsid w:val="00053BF3"/>
    <w:rsid w:val="00053CEE"/>
    <w:rsid w:val="00053DA7"/>
    <w:rsid w:val="00053ED2"/>
    <w:rsid w:val="00054342"/>
    <w:rsid w:val="00054EB4"/>
    <w:rsid w:val="00054F9F"/>
    <w:rsid w:val="000554E3"/>
    <w:rsid w:val="0005552B"/>
    <w:rsid w:val="0005578E"/>
    <w:rsid w:val="00055807"/>
    <w:rsid w:val="00055C32"/>
    <w:rsid w:val="00056022"/>
    <w:rsid w:val="0005665B"/>
    <w:rsid w:val="00056687"/>
    <w:rsid w:val="00056F4A"/>
    <w:rsid w:val="000576C3"/>
    <w:rsid w:val="00057813"/>
    <w:rsid w:val="00057A56"/>
    <w:rsid w:val="00057D11"/>
    <w:rsid w:val="00060AA0"/>
    <w:rsid w:val="00060F63"/>
    <w:rsid w:val="00061092"/>
    <w:rsid w:val="0006152A"/>
    <w:rsid w:val="00061853"/>
    <w:rsid w:val="00061BBC"/>
    <w:rsid w:val="000620AC"/>
    <w:rsid w:val="00062267"/>
    <w:rsid w:val="000624A8"/>
    <w:rsid w:val="00062681"/>
    <w:rsid w:val="000639D7"/>
    <w:rsid w:val="000644F1"/>
    <w:rsid w:val="00064522"/>
    <w:rsid w:val="000645DB"/>
    <w:rsid w:val="00064606"/>
    <w:rsid w:val="00064626"/>
    <w:rsid w:val="00064800"/>
    <w:rsid w:val="00064929"/>
    <w:rsid w:val="00064DE5"/>
    <w:rsid w:val="00064F3E"/>
    <w:rsid w:val="0006574D"/>
    <w:rsid w:val="00065921"/>
    <w:rsid w:val="00065D9B"/>
    <w:rsid w:val="00066359"/>
    <w:rsid w:val="00066A8D"/>
    <w:rsid w:val="00066DEB"/>
    <w:rsid w:val="00066F7E"/>
    <w:rsid w:val="00067110"/>
    <w:rsid w:val="00067688"/>
    <w:rsid w:val="000678D5"/>
    <w:rsid w:val="00067E38"/>
    <w:rsid w:val="00067FB8"/>
    <w:rsid w:val="00070012"/>
    <w:rsid w:val="00070122"/>
    <w:rsid w:val="00070738"/>
    <w:rsid w:val="00070E33"/>
    <w:rsid w:val="0007174E"/>
    <w:rsid w:val="00071857"/>
    <w:rsid w:val="00071A16"/>
    <w:rsid w:val="00071ADD"/>
    <w:rsid w:val="00071BBB"/>
    <w:rsid w:val="000722F2"/>
    <w:rsid w:val="0007253B"/>
    <w:rsid w:val="00072584"/>
    <w:rsid w:val="000725DD"/>
    <w:rsid w:val="00072CA7"/>
    <w:rsid w:val="00072CD0"/>
    <w:rsid w:val="00073298"/>
    <w:rsid w:val="00073935"/>
    <w:rsid w:val="00073C1F"/>
    <w:rsid w:val="00074061"/>
    <w:rsid w:val="00074082"/>
    <w:rsid w:val="00074B06"/>
    <w:rsid w:val="00074DA2"/>
    <w:rsid w:val="0007532D"/>
    <w:rsid w:val="0007540D"/>
    <w:rsid w:val="000755E0"/>
    <w:rsid w:val="000758C6"/>
    <w:rsid w:val="0007590A"/>
    <w:rsid w:val="00075AC7"/>
    <w:rsid w:val="00075AE2"/>
    <w:rsid w:val="00075AE8"/>
    <w:rsid w:val="00076190"/>
    <w:rsid w:val="0007627A"/>
    <w:rsid w:val="00076490"/>
    <w:rsid w:val="000767A6"/>
    <w:rsid w:val="00076C83"/>
    <w:rsid w:val="00076F50"/>
    <w:rsid w:val="0007724B"/>
    <w:rsid w:val="0007742F"/>
    <w:rsid w:val="00077484"/>
    <w:rsid w:val="000774C3"/>
    <w:rsid w:val="0007793B"/>
    <w:rsid w:val="00077B9D"/>
    <w:rsid w:val="00077BDB"/>
    <w:rsid w:val="00077BE8"/>
    <w:rsid w:val="00080735"/>
    <w:rsid w:val="00080AD8"/>
    <w:rsid w:val="00080C8F"/>
    <w:rsid w:val="00080F75"/>
    <w:rsid w:val="000813F6"/>
    <w:rsid w:val="0008156D"/>
    <w:rsid w:val="0008191F"/>
    <w:rsid w:val="00081E37"/>
    <w:rsid w:val="0008257D"/>
    <w:rsid w:val="00082D00"/>
    <w:rsid w:val="000837F9"/>
    <w:rsid w:val="000841D3"/>
    <w:rsid w:val="00084564"/>
    <w:rsid w:val="0008476B"/>
    <w:rsid w:val="0008504F"/>
    <w:rsid w:val="00085743"/>
    <w:rsid w:val="0008575C"/>
    <w:rsid w:val="00085B47"/>
    <w:rsid w:val="000861C6"/>
    <w:rsid w:val="00086831"/>
    <w:rsid w:val="00086AF0"/>
    <w:rsid w:val="00086D61"/>
    <w:rsid w:val="000870BB"/>
    <w:rsid w:val="000870CD"/>
    <w:rsid w:val="00090340"/>
    <w:rsid w:val="0009051F"/>
    <w:rsid w:val="00090595"/>
    <w:rsid w:val="00090B6C"/>
    <w:rsid w:val="00090B79"/>
    <w:rsid w:val="00090CC5"/>
    <w:rsid w:val="00090F5B"/>
    <w:rsid w:val="0009169A"/>
    <w:rsid w:val="0009187C"/>
    <w:rsid w:val="00091BE6"/>
    <w:rsid w:val="00091F97"/>
    <w:rsid w:val="0009208F"/>
    <w:rsid w:val="0009262F"/>
    <w:rsid w:val="00092A02"/>
    <w:rsid w:val="00092D27"/>
    <w:rsid w:val="00093547"/>
    <w:rsid w:val="000940EF"/>
    <w:rsid w:val="00094104"/>
    <w:rsid w:val="00094DD9"/>
    <w:rsid w:val="0009530D"/>
    <w:rsid w:val="0009545D"/>
    <w:rsid w:val="00095682"/>
    <w:rsid w:val="0009568D"/>
    <w:rsid w:val="00095B0B"/>
    <w:rsid w:val="000962C0"/>
    <w:rsid w:val="000964C8"/>
    <w:rsid w:val="00097198"/>
    <w:rsid w:val="0009730C"/>
    <w:rsid w:val="000974AA"/>
    <w:rsid w:val="00097572"/>
    <w:rsid w:val="00097821"/>
    <w:rsid w:val="000A05CD"/>
    <w:rsid w:val="000A082F"/>
    <w:rsid w:val="000A0935"/>
    <w:rsid w:val="000A097A"/>
    <w:rsid w:val="000A0D2A"/>
    <w:rsid w:val="000A0E75"/>
    <w:rsid w:val="000A13C6"/>
    <w:rsid w:val="000A164C"/>
    <w:rsid w:val="000A1842"/>
    <w:rsid w:val="000A2143"/>
    <w:rsid w:val="000A2799"/>
    <w:rsid w:val="000A28EF"/>
    <w:rsid w:val="000A29E1"/>
    <w:rsid w:val="000A3466"/>
    <w:rsid w:val="000A3B44"/>
    <w:rsid w:val="000A3B9F"/>
    <w:rsid w:val="000A3CC9"/>
    <w:rsid w:val="000A482A"/>
    <w:rsid w:val="000A4B14"/>
    <w:rsid w:val="000A4D8A"/>
    <w:rsid w:val="000A4DF4"/>
    <w:rsid w:val="000A528D"/>
    <w:rsid w:val="000A52BF"/>
    <w:rsid w:val="000A5DEF"/>
    <w:rsid w:val="000A5EEE"/>
    <w:rsid w:val="000A6003"/>
    <w:rsid w:val="000A60C4"/>
    <w:rsid w:val="000A64EE"/>
    <w:rsid w:val="000A6D55"/>
    <w:rsid w:val="000A71F1"/>
    <w:rsid w:val="000A71FB"/>
    <w:rsid w:val="000A7201"/>
    <w:rsid w:val="000A7A3D"/>
    <w:rsid w:val="000B034C"/>
    <w:rsid w:val="000B0518"/>
    <w:rsid w:val="000B0594"/>
    <w:rsid w:val="000B06BD"/>
    <w:rsid w:val="000B089B"/>
    <w:rsid w:val="000B0960"/>
    <w:rsid w:val="000B0BD2"/>
    <w:rsid w:val="000B0CD8"/>
    <w:rsid w:val="000B0E11"/>
    <w:rsid w:val="000B0F70"/>
    <w:rsid w:val="000B14D0"/>
    <w:rsid w:val="000B1A3B"/>
    <w:rsid w:val="000B1AE6"/>
    <w:rsid w:val="000B22E9"/>
    <w:rsid w:val="000B266D"/>
    <w:rsid w:val="000B284F"/>
    <w:rsid w:val="000B2AAA"/>
    <w:rsid w:val="000B2F0F"/>
    <w:rsid w:val="000B33EF"/>
    <w:rsid w:val="000B3C0F"/>
    <w:rsid w:val="000B41AF"/>
    <w:rsid w:val="000B42FF"/>
    <w:rsid w:val="000B4359"/>
    <w:rsid w:val="000B453A"/>
    <w:rsid w:val="000B492A"/>
    <w:rsid w:val="000B4B3D"/>
    <w:rsid w:val="000B4B40"/>
    <w:rsid w:val="000B5696"/>
    <w:rsid w:val="000B5D39"/>
    <w:rsid w:val="000B5E1F"/>
    <w:rsid w:val="000B6130"/>
    <w:rsid w:val="000B6261"/>
    <w:rsid w:val="000B6884"/>
    <w:rsid w:val="000B6C88"/>
    <w:rsid w:val="000B6DB9"/>
    <w:rsid w:val="000B70C0"/>
    <w:rsid w:val="000B7444"/>
    <w:rsid w:val="000B7A9A"/>
    <w:rsid w:val="000C03D4"/>
    <w:rsid w:val="000C07CD"/>
    <w:rsid w:val="000C0914"/>
    <w:rsid w:val="000C0943"/>
    <w:rsid w:val="000C0DEA"/>
    <w:rsid w:val="000C12B8"/>
    <w:rsid w:val="000C1603"/>
    <w:rsid w:val="000C1757"/>
    <w:rsid w:val="000C1864"/>
    <w:rsid w:val="000C1D85"/>
    <w:rsid w:val="000C1F89"/>
    <w:rsid w:val="000C2594"/>
    <w:rsid w:val="000C2923"/>
    <w:rsid w:val="000C2CA9"/>
    <w:rsid w:val="000C333B"/>
    <w:rsid w:val="000C37A5"/>
    <w:rsid w:val="000C3A5B"/>
    <w:rsid w:val="000C3B69"/>
    <w:rsid w:val="000C3CBC"/>
    <w:rsid w:val="000C3E4D"/>
    <w:rsid w:val="000C406D"/>
    <w:rsid w:val="000C4184"/>
    <w:rsid w:val="000C4350"/>
    <w:rsid w:val="000C44DA"/>
    <w:rsid w:val="000C455F"/>
    <w:rsid w:val="000C4D42"/>
    <w:rsid w:val="000C4DC3"/>
    <w:rsid w:val="000C5268"/>
    <w:rsid w:val="000C5428"/>
    <w:rsid w:val="000C546F"/>
    <w:rsid w:val="000C57A1"/>
    <w:rsid w:val="000C5AFA"/>
    <w:rsid w:val="000C5C2D"/>
    <w:rsid w:val="000C5CCB"/>
    <w:rsid w:val="000C5ED5"/>
    <w:rsid w:val="000C66EC"/>
    <w:rsid w:val="000C67A3"/>
    <w:rsid w:val="000C67B3"/>
    <w:rsid w:val="000C67C1"/>
    <w:rsid w:val="000C68DD"/>
    <w:rsid w:val="000C6D9C"/>
    <w:rsid w:val="000C6EC2"/>
    <w:rsid w:val="000C779E"/>
    <w:rsid w:val="000C7CBD"/>
    <w:rsid w:val="000C7D7B"/>
    <w:rsid w:val="000D0427"/>
    <w:rsid w:val="000D05CA"/>
    <w:rsid w:val="000D0627"/>
    <w:rsid w:val="000D08C8"/>
    <w:rsid w:val="000D0A4E"/>
    <w:rsid w:val="000D0E12"/>
    <w:rsid w:val="000D10AB"/>
    <w:rsid w:val="000D10DD"/>
    <w:rsid w:val="000D11C5"/>
    <w:rsid w:val="000D120A"/>
    <w:rsid w:val="000D134A"/>
    <w:rsid w:val="000D1542"/>
    <w:rsid w:val="000D1C58"/>
    <w:rsid w:val="000D1F30"/>
    <w:rsid w:val="000D269A"/>
    <w:rsid w:val="000D28BE"/>
    <w:rsid w:val="000D2F80"/>
    <w:rsid w:val="000D300A"/>
    <w:rsid w:val="000D3E3D"/>
    <w:rsid w:val="000D4452"/>
    <w:rsid w:val="000D4A48"/>
    <w:rsid w:val="000D53BB"/>
    <w:rsid w:val="000D5ACF"/>
    <w:rsid w:val="000D641F"/>
    <w:rsid w:val="000D66E8"/>
    <w:rsid w:val="000D69B7"/>
    <w:rsid w:val="000D69DA"/>
    <w:rsid w:val="000D6BAF"/>
    <w:rsid w:val="000D6D84"/>
    <w:rsid w:val="000D6FB7"/>
    <w:rsid w:val="000D71CF"/>
    <w:rsid w:val="000D7671"/>
    <w:rsid w:val="000D7B32"/>
    <w:rsid w:val="000D7C61"/>
    <w:rsid w:val="000E040A"/>
    <w:rsid w:val="000E0455"/>
    <w:rsid w:val="000E0C35"/>
    <w:rsid w:val="000E2129"/>
    <w:rsid w:val="000E216E"/>
    <w:rsid w:val="000E2613"/>
    <w:rsid w:val="000E2A88"/>
    <w:rsid w:val="000E2BFD"/>
    <w:rsid w:val="000E2C24"/>
    <w:rsid w:val="000E2CF8"/>
    <w:rsid w:val="000E457C"/>
    <w:rsid w:val="000E5047"/>
    <w:rsid w:val="000E5361"/>
    <w:rsid w:val="000E658A"/>
    <w:rsid w:val="000E683A"/>
    <w:rsid w:val="000E6F90"/>
    <w:rsid w:val="000E733D"/>
    <w:rsid w:val="000E75D9"/>
    <w:rsid w:val="000F009F"/>
    <w:rsid w:val="000F0144"/>
    <w:rsid w:val="000F042D"/>
    <w:rsid w:val="000F0E72"/>
    <w:rsid w:val="000F1154"/>
    <w:rsid w:val="000F146E"/>
    <w:rsid w:val="000F14CA"/>
    <w:rsid w:val="000F1553"/>
    <w:rsid w:val="000F172F"/>
    <w:rsid w:val="000F192A"/>
    <w:rsid w:val="000F1B02"/>
    <w:rsid w:val="000F1CA2"/>
    <w:rsid w:val="000F1CEB"/>
    <w:rsid w:val="000F1F11"/>
    <w:rsid w:val="000F22F5"/>
    <w:rsid w:val="000F292A"/>
    <w:rsid w:val="000F29C3"/>
    <w:rsid w:val="000F2AF4"/>
    <w:rsid w:val="000F2F43"/>
    <w:rsid w:val="000F38DF"/>
    <w:rsid w:val="000F4085"/>
    <w:rsid w:val="000F4A39"/>
    <w:rsid w:val="000F4D91"/>
    <w:rsid w:val="000F4DC4"/>
    <w:rsid w:val="000F4F0F"/>
    <w:rsid w:val="000F5085"/>
    <w:rsid w:val="000F51AA"/>
    <w:rsid w:val="000F5E50"/>
    <w:rsid w:val="000F60A9"/>
    <w:rsid w:val="000F6842"/>
    <w:rsid w:val="000F6AB3"/>
    <w:rsid w:val="000F7053"/>
    <w:rsid w:val="000F7A60"/>
    <w:rsid w:val="000F7ADC"/>
    <w:rsid w:val="000F7BB6"/>
    <w:rsid w:val="00100A07"/>
    <w:rsid w:val="001019A3"/>
    <w:rsid w:val="001019B0"/>
    <w:rsid w:val="00101B39"/>
    <w:rsid w:val="00101E71"/>
    <w:rsid w:val="00101EA5"/>
    <w:rsid w:val="0010212D"/>
    <w:rsid w:val="00102213"/>
    <w:rsid w:val="001022C7"/>
    <w:rsid w:val="0010239A"/>
    <w:rsid w:val="0010294A"/>
    <w:rsid w:val="00102AEE"/>
    <w:rsid w:val="00102B7D"/>
    <w:rsid w:val="00103454"/>
    <w:rsid w:val="00103751"/>
    <w:rsid w:val="00103C82"/>
    <w:rsid w:val="0010423A"/>
    <w:rsid w:val="00104388"/>
    <w:rsid w:val="00105088"/>
    <w:rsid w:val="00105550"/>
    <w:rsid w:val="00105596"/>
    <w:rsid w:val="001055BE"/>
    <w:rsid w:val="001056A6"/>
    <w:rsid w:val="00105847"/>
    <w:rsid w:val="0010595F"/>
    <w:rsid w:val="001060C1"/>
    <w:rsid w:val="001070DA"/>
    <w:rsid w:val="001076A8"/>
    <w:rsid w:val="00107B98"/>
    <w:rsid w:val="0011036A"/>
    <w:rsid w:val="0011038C"/>
    <w:rsid w:val="001103DB"/>
    <w:rsid w:val="001107E5"/>
    <w:rsid w:val="00110C25"/>
    <w:rsid w:val="001112F9"/>
    <w:rsid w:val="001114CA"/>
    <w:rsid w:val="00111D92"/>
    <w:rsid w:val="00112081"/>
    <w:rsid w:val="0011210F"/>
    <w:rsid w:val="0011280B"/>
    <w:rsid w:val="00112D22"/>
    <w:rsid w:val="00112FB2"/>
    <w:rsid w:val="001130C1"/>
    <w:rsid w:val="001132E7"/>
    <w:rsid w:val="001136CF"/>
    <w:rsid w:val="00113D0C"/>
    <w:rsid w:val="00113FAE"/>
    <w:rsid w:val="0011420C"/>
    <w:rsid w:val="0011454C"/>
    <w:rsid w:val="001145FD"/>
    <w:rsid w:val="001147C9"/>
    <w:rsid w:val="0011485E"/>
    <w:rsid w:val="001151B0"/>
    <w:rsid w:val="00115BF4"/>
    <w:rsid w:val="00116260"/>
    <w:rsid w:val="001164A7"/>
    <w:rsid w:val="001165BC"/>
    <w:rsid w:val="0011663B"/>
    <w:rsid w:val="00116893"/>
    <w:rsid w:val="001169BA"/>
    <w:rsid w:val="00116E07"/>
    <w:rsid w:val="001172BE"/>
    <w:rsid w:val="00117A77"/>
    <w:rsid w:val="00117AE8"/>
    <w:rsid w:val="00117C74"/>
    <w:rsid w:val="00117CA0"/>
    <w:rsid w:val="00117CDF"/>
    <w:rsid w:val="00117D96"/>
    <w:rsid w:val="001201A7"/>
    <w:rsid w:val="00120494"/>
    <w:rsid w:val="00120EF5"/>
    <w:rsid w:val="00121506"/>
    <w:rsid w:val="00121823"/>
    <w:rsid w:val="0012183F"/>
    <w:rsid w:val="001218FE"/>
    <w:rsid w:val="00122009"/>
    <w:rsid w:val="00122220"/>
    <w:rsid w:val="00122461"/>
    <w:rsid w:val="00122807"/>
    <w:rsid w:val="001228AE"/>
    <w:rsid w:val="00123461"/>
    <w:rsid w:val="00123C14"/>
    <w:rsid w:val="00123F83"/>
    <w:rsid w:val="001246B0"/>
    <w:rsid w:val="00124782"/>
    <w:rsid w:val="00124871"/>
    <w:rsid w:val="00124939"/>
    <w:rsid w:val="00124A4B"/>
    <w:rsid w:val="00124AC3"/>
    <w:rsid w:val="00124B8C"/>
    <w:rsid w:val="00125129"/>
    <w:rsid w:val="0012539A"/>
    <w:rsid w:val="00125434"/>
    <w:rsid w:val="00125D8E"/>
    <w:rsid w:val="00126B9C"/>
    <w:rsid w:val="00126CF3"/>
    <w:rsid w:val="00126E20"/>
    <w:rsid w:val="001273BF"/>
    <w:rsid w:val="001276DE"/>
    <w:rsid w:val="00127CB2"/>
    <w:rsid w:val="00130C02"/>
    <w:rsid w:val="00130EC9"/>
    <w:rsid w:val="00130FD7"/>
    <w:rsid w:val="001310B6"/>
    <w:rsid w:val="001319E2"/>
    <w:rsid w:val="00131B59"/>
    <w:rsid w:val="00132340"/>
    <w:rsid w:val="001329CE"/>
    <w:rsid w:val="00132BBB"/>
    <w:rsid w:val="00132D8C"/>
    <w:rsid w:val="00133541"/>
    <w:rsid w:val="00133C8B"/>
    <w:rsid w:val="00133F3B"/>
    <w:rsid w:val="001346BC"/>
    <w:rsid w:val="001348FC"/>
    <w:rsid w:val="00134B0D"/>
    <w:rsid w:val="00134DEB"/>
    <w:rsid w:val="00134ED7"/>
    <w:rsid w:val="00135138"/>
    <w:rsid w:val="00135740"/>
    <w:rsid w:val="00135A32"/>
    <w:rsid w:val="001360BB"/>
    <w:rsid w:val="001364B0"/>
    <w:rsid w:val="0013692C"/>
    <w:rsid w:val="00136998"/>
    <w:rsid w:val="00136F18"/>
    <w:rsid w:val="00136F9B"/>
    <w:rsid w:val="0013700D"/>
    <w:rsid w:val="001370BB"/>
    <w:rsid w:val="00137178"/>
    <w:rsid w:val="00137FF3"/>
    <w:rsid w:val="0014010A"/>
    <w:rsid w:val="001401BD"/>
    <w:rsid w:val="001403B1"/>
    <w:rsid w:val="001408AF"/>
    <w:rsid w:val="00140AFD"/>
    <w:rsid w:val="00140F66"/>
    <w:rsid w:val="0014123F"/>
    <w:rsid w:val="00141688"/>
    <w:rsid w:val="00141F61"/>
    <w:rsid w:val="00141FE3"/>
    <w:rsid w:val="00142274"/>
    <w:rsid w:val="00142F19"/>
    <w:rsid w:val="0014335B"/>
    <w:rsid w:val="0014342E"/>
    <w:rsid w:val="00144320"/>
    <w:rsid w:val="00144D58"/>
    <w:rsid w:val="00145120"/>
    <w:rsid w:val="001451C4"/>
    <w:rsid w:val="0014523E"/>
    <w:rsid w:val="00145421"/>
    <w:rsid w:val="001456ED"/>
    <w:rsid w:val="001457F6"/>
    <w:rsid w:val="001468CC"/>
    <w:rsid w:val="00146A64"/>
    <w:rsid w:val="00146D9D"/>
    <w:rsid w:val="001471E3"/>
    <w:rsid w:val="00147334"/>
    <w:rsid w:val="0014749A"/>
    <w:rsid w:val="00147AC7"/>
    <w:rsid w:val="00147E54"/>
    <w:rsid w:val="00147F37"/>
    <w:rsid w:val="0015041C"/>
    <w:rsid w:val="00151210"/>
    <w:rsid w:val="00151549"/>
    <w:rsid w:val="0015214B"/>
    <w:rsid w:val="00152711"/>
    <w:rsid w:val="0015298A"/>
    <w:rsid w:val="00152A84"/>
    <w:rsid w:val="0015314C"/>
    <w:rsid w:val="001539DD"/>
    <w:rsid w:val="00153AD7"/>
    <w:rsid w:val="001542C3"/>
    <w:rsid w:val="001545CA"/>
    <w:rsid w:val="00155310"/>
    <w:rsid w:val="00155810"/>
    <w:rsid w:val="0015599E"/>
    <w:rsid w:val="00155CB3"/>
    <w:rsid w:val="00155D8E"/>
    <w:rsid w:val="00155EBB"/>
    <w:rsid w:val="00156782"/>
    <w:rsid w:val="00156A88"/>
    <w:rsid w:val="00157581"/>
    <w:rsid w:val="0015799C"/>
    <w:rsid w:val="00157B97"/>
    <w:rsid w:val="00157D58"/>
    <w:rsid w:val="00157FE9"/>
    <w:rsid w:val="00160401"/>
    <w:rsid w:val="001605B1"/>
    <w:rsid w:val="00160870"/>
    <w:rsid w:val="00160E0B"/>
    <w:rsid w:val="00160FC7"/>
    <w:rsid w:val="0016112B"/>
    <w:rsid w:val="00161CA5"/>
    <w:rsid w:val="00162026"/>
    <w:rsid w:val="00162398"/>
    <w:rsid w:val="001623B9"/>
    <w:rsid w:val="0016268A"/>
    <w:rsid w:val="001627CF"/>
    <w:rsid w:val="00162816"/>
    <w:rsid w:val="00162AF1"/>
    <w:rsid w:val="00162B6C"/>
    <w:rsid w:val="00162E67"/>
    <w:rsid w:val="001634A9"/>
    <w:rsid w:val="00163F9F"/>
    <w:rsid w:val="00164117"/>
    <w:rsid w:val="001647A3"/>
    <w:rsid w:val="00164B59"/>
    <w:rsid w:val="00164B98"/>
    <w:rsid w:val="0016500D"/>
    <w:rsid w:val="001653E7"/>
    <w:rsid w:val="00165FA9"/>
    <w:rsid w:val="00165FF1"/>
    <w:rsid w:val="00167537"/>
    <w:rsid w:val="00167B68"/>
    <w:rsid w:val="00167E06"/>
    <w:rsid w:val="001702C4"/>
    <w:rsid w:val="0017036C"/>
    <w:rsid w:val="00170901"/>
    <w:rsid w:val="00170CFB"/>
    <w:rsid w:val="0017129E"/>
    <w:rsid w:val="0017140D"/>
    <w:rsid w:val="001725BB"/>
    <w:rsid w:val="001725D7"/>
    <w:rsid w:val="00172740"/>
    <w:rsid w:val="001728B6"/>
    <w:rsid w:val="001732AD"/>
    <w:rsid w:val="00173427"/>
    <w:rsid w:val="0017375B"/>
    <w:rsid w:val="00173914"/>
    <w:rsid w:val="001740FD"/>
    <w:rsid w:val="001741AE"/>
    <w:rsid w:val="00174B80"/>
    <w:rsid w:val="00175025"/>
    <w:rsid w:val="001751CF"/>
    <w:rsid w:val="0017555E"/>
    <w:rsid w:val="001757E7"/>
    <w:rsid w:val="00175B09"/>
    <w:rsid w:val="00175D19"/>
    <w:rsid w:val="00176183"/>
    <w:rsid w:val="001762C9"/>
    <w:rsid w:val="00176393"/>
    <w:rsid w:val="00176876"/>
    <w:rsid w:val="00176B14"/>
    <w:rsid w:val="00176CDE"/>
    <w:rsid w:val="00176D14"/>
    <w:rsid w:val="00176DBC"/>
    <w:rsid w:val="00176FEF"/>
    <w:rsid w:val="001779EB"/>
    <w:rsid w:val="00177B46"/>
    <w:rsid w:val="0018077F"/>
    <w:rsid w:val="001809E1"/>
    <w:rsid w:val="00180ADB"/>
    <w:rsid w:val="00180D25"/>
    <w:rsid w:val="001817DF"/>
    <w:rsid w:val="00181933"/>
    <w:rsid w:val="00181D6B"/>
    <w:rsid w:val="00181E44"/>
    <w:rsid w:val="00181E8B"/>
    <w:rsid w:val="00182224"/>
    <w:rsid w:val="0018288D"/>
    <w:rsid w:val="00182CE2"/>
    <w:rsid w:val="00182F1D"/>
    <w:rsid w:val="001834FE"/>
    <w:rsid w:val="00183635"/>
    <w:rsid w:val="00183679"/>
    <w:rsid w:val="00183C5D"/>
    <w:rsid w:val="00184EF2"/>
    <w:rsid w:val="0018538F"/>
    <w:rsid w:val="001856CC"/>
    <w:rsid w:val="00185EC9"/>
    <w:rsid w:val="001862B7"/>
    <w:rsid w:val="001863CD"/>
    <w:rsid w:val="0018644F"/>
    <w:rsid w:val="001865F1"/>
    <w:rsid w:val="001866EB"/>
    <w:rsid w:val="00186861"/>
    <w:rsid w:val="00187000"/>
    <w:rsid w:val="00187146"/>
    <w:rsid w:val="001871BD"/>
    <w:rsid w:val="0018728A"/>
    <w:rsid w:val="00187A59"/>
    <w:rsid w:val="00190527"/>
    <w:rsid w:val="00190804"/>
    <w:rsid w:val="0019093B"/>
    <w:rsid w:val="00190B8C"/>
    <w:rsid w:val="001914D3"/>
    <w:rsid w:val="00191BD2"/>
    <w:rsid w:val="00191D94"/>
    <w:rsid w:val="00192526"/>
    <w:rsid w:val="0019345A"/>
    <w:rsid w:val="0019346C"/>
    <w:rsid w:val="001935EC"/>
    <w:rsid w:val="00193970"/>
    <w:rsid w:val="00193BB6"/>
    <w:rsid w:val="001948CD"/>
    <w:rsid w:val="00194BA8"/>
    <w:rsid w:val="0019506A"/>
    <w:rsid w:val="00195F61"/>
    <w:rsid w:val="00196036"/>
    <w:rsid w:val="0019655F"/>
    <w:rsid w:val="00196F4B"/>
    <w:rsid w:val="001972F3"/>
    <w:rsid w:val="00197804"/>
    <w:rsid w:val="001979F2"/>
    <w:rsid w:val="00197C3F"/>
    <w:rsid w:val="00197F1A"/>
    <w:rsid w:val="001A0740"/>
    <w:rsid w:val="001A08DD"/>
    <w:rsid w:val="001A0CD3"/>
    <w:rsid w:val="001A0D92"/>
    <w:rsid w:val="001A0F79"/>
    <w:rsid w:val="001A0FE8"/>
    <w:rsid w:val="001A1371"/>
    <w:rsid w:val="001A1960"/>
    <w:rsid w:val="001A1C29"/>
    <w:rsid w:val="001A1D84"/>
    <w:rsid w:val="001A1FA3"/>
    <w:rsid w:val="001A2538"/>
    <w:rsid w:val="001A2C32"/>
    <w:rsid w:val="001A30C7"/>
    <w:rsid w:val="001A31E5"/>
    <w:rsid w:val="001A31EB"/>
    <w:rsid w:val="001A36A1"/>
    <w:rsid w:val="001A39AF"/>
    <w:rsid w:val="001A3C03"/>
    <w:rsid w:val="001A3E47"/>
    <w:rsid w:val="001A4057"/>
    <w:rsid w:val="001A44C5"/>
    <w:rsid w:val="001A49C4"/>
    <w:rsid w:val="001A4A7B"/>
    <w:rsid w:val="001A4AAE"/>
    <w:rsid w:val="001A4F9B"/>
    <w:rsid w:val="001A58AB"/>
    <w:rsid w:val="001A5955"/>
    <w:rsid w:val="001A5B99"/>
    <w:rsid w:val="001A616C"/>
    <w:rsid w:val="001A6323"/>
    <w:rsid w:val="001A7582"/>
    <w:rsid w:val="001A7738"/>
    <w:rsid w:val="001A7A27"/>
    <w:rsid w:val="001A7E32"/>
    <w:rsid w:val="001B01FE"/>
    <w:rsid w:val="001B0A6A"/>
    <w:rsid w:val="001B132C"/>
    <w:rsid w:val="001B1501"/>
    <w:rsid w:val="001B1700"/>
    <w:rsid w:val="001B2282"/>
    <w:rsid w:val="001B24E5"/>
    <w:rsid w:val="001B257E"/>
    <w:rsid w:val="001B296A"/>
    <w:rsid w:val="001B2970"/>
    <w:rsid w:val="001B2B64"/>
    <w:rsid w:val="001B2C21"/>
    <w:rsid w:val="001B2DB1"/>
    <w:rsid w:val="001B3185"/>
    <w:rsid w:val="001B32D8"/>
    <w:rsid w:val="001B38EB"/>
    <w:rsid w:val="001B3979"/>
    <w:rsid w:val="001B3DE2"/>
    <w:rsid w:val="001B3E01"/>
    <w:rsid w:val="001B3F96"/>
    <w:rsid w:val="001B3FD7"/>
    <w:rsid w:val="001B4328"/>
    <w:rsid w:val="001B458F"/>
    <w:rsid w:val="001B47A9"/>
    <w:rsid w:val="001B4867"/>
    <w:rsid w:val="001B4FD2"/>
    <w:rsid w:val="001B5B1A"/>
    <w:rsid w:val="001B5C55"/>
    <w:rsid w:val="001B5D92"/>
    <w:rsid w:val="001B60CE"/>
    <w:rsid w:val="001B66C5"/>
    <w:rsid w:val="001B6BD9"/>
    <w:rsid w:val="001B6D4B"/>
    <w:rsid w:val="001B6E49"/>
    <w:rsid w:val="001B79CD"/>
    <w:rsid w:val="001B7B6C"/>
    <w:rsid w:val="001C024C"/>
    <w:rsid w:val="001C0C3D"/>
    <w:rsid w:val="001C1033"/>
    <w:rsid w:val="001C10FF"/>
    <w:rsid w:val="001C1BBA"/>
    <w:rsid w:val="001C1BF3"/>
    <w:rsid w:val="001C20AF"/>
    <w:rsid w:val="001C21DD"/>
    <w:rsid w:val="001C238B"/>
    <w:rsid w:val="001C2425"/>
    <w:rsid w:val="001C26BF"/>
    <w:rsid w:val="001C27DB"/>
    <w:rsid w:val="001C34CE"/>
    <w:rsid w:val="001C39A3"/>
    <w:rsid w:val="001C3B2D"/>
    <w:rsid w:val="001C3F29"/>
    <w:rsid w:val="001C4458"/>
    <w:rsid w:val="001C4762"/>
    <w:rsid w:val="001C4B5A"/>
    <w:rsid w:val="001C4DA1"/>
    <w:rsid w:val="001C4E2D"/>
    <w:rsid w:val="001C539B"/>
    <w:rsid w:val="001C5678"/>
    <w:rsid w:val="001C5A7D"/>
    <w:rsid w:val="001C5E78"/>
    <w:rsid w:val="001C62DE"/>
    <w:rsid w:val="001C6A9A"/>
    <w:rsid w:val="001C6E97"/>
    <w:rsid w:val="001C7863"/>
    <w:rsid w:val="001C7B39"/>
    <w:rsid w:val="001C7B67"/>
    <w:rsid w:val="001D0161"/>
    <w:rsid w:val="001D0609"/>
    <w:rsid w:val="001D098C"/>
    <w:rsid w:val="001D0C6B"/>
    <w:rsid w:val="001D1501"/>
    <w:rsid w:val="001D19CA"/>
    <w:rsid w:val="001D1A80"/>
    <w:rsid w:val="001D2291"/>
    <w:rsid w:val="001D236E"/>
    <w:rsid w:val="001D346B"/>
    <w:rsid w:val="001D36B5"/>
    <w:rsid w:val="001D45E8"/>
    <w:rsid w:val="001D54C3"/>
    <w:rsid w:val="001D5930"/>
    <w:rsid w:val="001D62F4"/>
    <w:rsid w:val="001D67EB"/>
    <w:rsid w:val="001D6EEA"/>
    <w:rsid w:val="001D7177"/>
    <w:rsid w:val="001D75CC"/>
    <w:rsid w:val="001D7899"/>
    <w:rsid w:val="001E07F9"/>
    <w:rsid w:val="001E083C"/>
    <w:rsid w:val="001E0898"/>
    <w:rsid w:val="001E10B3"/>
    <w:rsid w:val="001E130F"/>
    <w:rsid w:val="001E144A"/>
    <w:rsid w:val="001E1479"/>
    <w:rsid w:val="001E19BA"/>
    <w:rsid w:val="001E1A61"/>
    <w:rsid w:val="001E1DCF"/>
    <w:rsid w:val="001E1F4F"/>
    <w:rsid w:val="001E2023"/>
    <w:rsid w:val="001E211F"/>
    <w:rsid w:val="001E2696"/>
    <w:rsid w:val="001E2C2D"/>
    <w:rsid w:val="001E2F55"/>
    <w:rsid w:val="001E2F6A"/>
    <w:rsid w:val="001E3DF5"/>
    <w:rsid w:val="001E3DF7"/>
    <w:rsid w:val="001E3ECB"/>
    <w:rsid w:val="001E3F7B"/>
    <w:rsid w:val="001E408A"/>
    <w:rsid w:val="001E47ED"/>
    <w:rsid w:val="001E4DC5"/>
    <w:rsid w:val="001E6302"/>
    <w:rsid w:val="001E6A35"/>
    <w:rsid w:val="001E6AFC"/>
    <w:rsid w:val="001E6DBB"/>
    <w:rsid w:val="001E6F64"/>
    <w:rsid w:val="001E77AC"/>
    <w:rsid w:val="001E790F"/>
    <w:rsid w:val="001E7B35"/>
    <w:rsid w:val="001E7C67"/>
    <w:rsid w:val="001E7F70"/>
    <w:rsid w:val="001F03A8"/>
    <w:rsid w:val="001F069A"/>
    <w:rsid w:val="001F0BD0"/>
    <w:rsid w:val="001F18CF"/>
    <w:rsid w:val="001F1C7B"/>
    <w:rsid w:val="001F209C"/>
    <w:rsid w:val="001F2CDB"/>
    <w:rsid w:val="001F2DCC"/>
    <w:rsid w:val="001F2FE2"/>
    <w:rsid w:val="001F3206"/>
    <w:rsid w:val="001F34C5"/>
    <w:rsid w:val="001F3578"/>
    <w:rsid w:val="001F3952"/>
    <w:rsid w:val="001F3CE7"/>
    <w:rsid w:val="001F3D28"/>
    <w:rsid w:val="001F3D53"/>
    <w:rsid w:val="001F3F58"/>
    <w:rsid w:val="001F4AFF"/>
    <w:rsid w:val="001F4BAD"/>
    <w:rsid w:val="001F4C59"/>
    <w:rsid w:val="001F5122"/>
    <w:rsid w:val="001F54A5"/>
    <w:rsid w:val="001F5B39"/>
    <w:rsid w:val="001F5F6E"/>
    <w:rsid w:val="001F60C5"/>
    <w:rsid w:val="001F6868"/>
    <w:rsid w:val="001F6A01"/>
    <w:rsid w:val="001F6AE8"/>
    <w:rsid w:val="001F7047"/>
    <w:rsid w:val="001F70F9"/>
    <w:rsid w:val="001F7589"/>
    <w:rsid w:val="001F7751"/>
    <w:rsid w:val="001F77E8"/>
    <w:rsid w:val="001F7897"/>
    <w:rsid w:val="00200041"/>
    <w:rsid w:val="002000D7"/>
    <w:rsid w:val="00200298"/>
    <w:rsid w:val="00200A98"/>
    <w:rsid w:val="00200B88"/>
    <w:rsid w:val="00201133"/>
    <w:rsid w:val="002017DF"/>
    <w:rsid w:val="0020199E"/>
    <w:rsid w:val="00201AC9"/>
    <w:rsid w:val="00201FA0"/>
    <w:rsid w:val="00202101"/>
    <w:rsid w:val="00202138"/>
    <w:rsid w:val="002024F0"/>
    <w:rsid w:val="0020279B"/>
    <w:rsid w:val="00202A96"/>
    <w:rsid w:val="00202D2D"/>
    <w:rsid w:val="00202DC0"/>
    <w:rsid w:val="0020305D"/>
    <w:rsid w:val="00203093"/>
    <w:rsid w:val="00203214"/>
    <w:rsid w:val="00203289"/>
    <w:rsid w:val="00203395"/>
    <w:rsid w:val="00203708"/>
    <w:rsid w:val="0020394A"/>
    <w:rsid w:val="00204043"/>
    <w:rsid w:val="002043D5"/>
    <w:rsid w:val="00205128"/>
    <w:rsid w:val="00205295"/>
    <w:rsid w:val="00205853"/>
    <w:rsid w:val="00205C30"/>
    <w:rsid w:val="002061DA"/>
    <w:rsid w:val="0020711B"/>
    <w:rsid w:val="00210006"/>
    <w:rsid w:val="00210310"/>
    <w:rsid w:val="002104BE"/>
    <w:rsid w:val="002104F2"/>
    <w:rsid w:val="002104F7"/>
    <w:rsid w:val="002106E7"/>
    <w:rsid w:val="0021075A"/>
    <w:rsid w:val="00210E08"/>
    <w:rsid w:val="002111E4"/>
    <w:rsid w:val="0021139A"/>
    <w:rsid w:val="0021147A"/>
    <w:rsid w:val="0021192B"/>
    <w:rsid w:val="00211B08"/>
    <w:rsid w:val="00211E14"/>
    <w:rsid w:val="00212164"/>
    <w:rsid w:val="0021258E"/>
    <w:rsid w:val="00213143"/>
    <w:rsid w:val="00213378"/>
    <w:rsid w:val="002139C5"/>
    <w:rsid w:val="00214868"/>
    <w:rsid w:val="002149EB"/>
    <w:rsid w:val="00214CC2"/>
    <w:rsid w:val="00214D73"/>
    <w:rsid w:val="00214DC9"/>
    <w:rsid w:val="00215B5F"/>
    <w:rsid w:val="00215E42"/>
    <w:rsid w:val="0021606D"/>
    <w:rsid w:val="0021645B"/>
    <w:rsid w:val="0021659D"/>
    <w:rsid w:val="00216B05"/>
    <w:rsid w:val="00216C70"/>
    <w:rsid w:val="00216CF4"/>
    <w:rsid w:val="00216E9A"/>
    <w:rsid w:val="00217303"/>
    <w:rsid w:val="00217627"/>
    <w:rsid w:val="00217807"/>
    <w:rsid w:val="0021791C"/>
    <w:rsid w:val="00217934"/>
    <w:rsid w:val="00217AE3"/>
    <w:rsid w:val="00217FF2"/>
    <w:rsid w:val="002202FA"/>
    <w:rsid w:val="00220717"/>
    <w:rsid w:val="002207F2"/>
    <w:rsid w:val="00221A11"/>
    <w:rsid w:val="00221B39"/>
    <w:rsid w:val="0022226B"/>
    <w:rsid w:val="002225F6"/>
    <w:rsid w:val="002227F2"/>
    <w:rsid w:val="00222D7B"/>
    <w:rsid w:val="0022335A"/>
    <w:rsid w:val="00223518"/>
    <w:rsid w:val="0022366B"/>
    <w:rsid w:val="002237E9"/>
    <w:rsid w:val="0022390F"/>
    <w:rsid w:val="00223B90"/>
    <w:rsid w:val="00223F8D"/>
    <w:rsid w:val="002241CC"/>
    <w:rsid w:val="0022426F"/>
    <w:rsid w:val="002247EA"/>
    <w:rsid w:val="00224837"/>
    <w:rsid w:val="00224ED3"/>
    <w:rsid w:val="00225184"/>
    <w:rsid w:val="00225361"/>
    <w:rsid w:val="00225612"/>
    <w:rsid w:val="00225964"/>
    <w:rsid w:val="00225FB2"/>
    <w:rsid w:val="0022658D"/>
    <w:rsid w:val="00226754"/>
    <w:rsid w:val="002270ED"/>
    <w:rsid w:val="00227365"/>
    <w:rsid w:val="0022743F"/>
    <w:rsid w:val="0022746D"/>
    <w:rsid w:val="00227509"/>
    <w:rsid w:val="00227920"/>
    <w:rsid w:val="00227F74"/>
    <w:rsid w:val="002301A8"/>
    <w:rsid w:val="002302FE"/>
    <w:rsid w:val="00230C03"/>
    <w:rsid w:val="002310DA"/>
    <w:rsid w:val="00231E67"/>
    <w:rsid w:val="0023246D"/>
    <w:rsid w:val="00232E73"/>
    <w:rsid w:val="00233476"/>
    <w:rsid w:val="0023380A"/>
    <w:rsid w:val="00233B2F"/>
    <w:rsid w:val="00233C49"/>
    <w:rsid w:val="00233D00"/>
    <w:rsid w:val="002344BD"/>
    <w:rsid w:val="00234609"/>
    <w:rsid w:val="00235469"/>
    <w:rsid w:val="0023553A"/>
    <w:rsid w:val="00235890"/>
    <w:rsid w:val="002359D1"/>
    <w:rsid w:val="00235F31"/>
    <w:rsid w:val="00236400"/>
    <w:rsid w:val="00236EB5"/>
    <w:rsid w:val="002372D9"/>
    <w:rsid w:val="002374B3"/>
    <w:rsid w:val="00237582"/>
    <w:rsid w:val="002376AB"/>
    <w:rsid w:val="002378DD"/>
    <w:rsid w:val="00237ACE"/>
    <w:rsid w:val="0024031E"/>
    <w:rsid w:val="002404EF"/>
    <w:rsid w:val="00240E4F"/>
    <w:rsid w:val="00240F64"/>
    <w:rsid w:val="0024130A"/>
    <w:rsid w:val="0024132C"/>
    <w:rsid w:val="002416C7"/>
    <w:rsid w:val="00241F21"/>
    <w:rsid w:val="00241FDE"/>
    <w:rsid w:val="002424D8"/>
    <w:rsid w:val="00242D58"/>
    <w:rsid w:val="00242DDD"/>
    <w:rsid w:val="00243202"/>
    <w:rsid w:val="00243281"/>
    <w:rsid w:val="002435B8"/>
    <w:rsid w:val="00243D2F"/>
    <w:rsid w:val="0024492C"/>
    <w:rsid w:val="00244B0F"/>
    <w:rsid w:val="0024538F"/>
    <w:rsid w:val="002454CE"/>
    <w:rsid w:val="00245B8A"/>
    <w:rsid w:val="002463CF"/>
    <w:rsid w:val="002464C6"/>
    <w:rsid w:val="00246EB4"/>
    <w:rsid w:val="00246EE4"/>
    <w:rsid w:val="00246F92"/>
    <w:rsid w:val="002472EA"/>
    <w:rsid w:val="002473F9"/>
    <w:rsid w:val="00247E6B"/>
    <w:rsid w:val="0025036A"/>
    <w:rsid w:val="00250390"/>
    <w:rsid w:val="00250475"/>
    <w:rsid w:val="002510AB"/>
    <w:rsid w:val="002518DD"/>
    <w:rsid w:val="00251901"/>
    <w:rsid w:val="00251E4E"/>
    <w:rsid w:val="00251FCD"/>
    <w:rsid w:val="002523D4"/>
    <w:rsid w:val="002529C2"/>
    <w:rsid w:val="00252BB5"/>
    <w:rsid w:val="00252C7A"/>
    <w:rsid w:val="0025311F"/>
    <w:rsid w:val="002532AD"/>
    <w:rsid w:val="002538F7"/>
    <w:rsid w:val="002539AA"/>
    <w:rsid w:val="00253AA3"/>
    <w:rsid w:val="00253D7C"/>
    <w:rsid w:val="00253E97"/>
    <w:rsid w:val="00254357"/>
    <w:rsid w:val="002545E0"/>
    <w:rsid w:val="00254905"/>
    <w:rsid w:val="00254CDE"/>
    <w:rsid w:val="00254DD0"/>
    <w:rsid w:val="00255549"/>
    <w:rsid w:val="00255C85"/>
    <w:rsid w:val="00255CF9"/>
    <w:rsid w:val="002565F7"/>
    <w:rsid w:val="0025797F"/>
    <w:rsid w:val="00257BF9"/>
    <w:rsid w:val="00257CD3"/>
    <w:rsid w:val="00260523"/>
    <w:rsid w:val="00260734"/>
    <w:rsid w:val="00260AC9"/>
    <w:rsid w:val="00261332"/>
    <w:rsid w:val="002614D3"/>
    <w:rsid w:val="002617CF"/>
    <w:rsid w:val="002617ED"/>
    <w:rsid w:val="002618B0"/>
    <w:rsid w:val="0026198F"/>
    <w:rsid w:val="00261F5C"/>
    <w:rsid w:val="00261FD0"/>
    <w:rsid w:val="0026207D"/>
    <w:rsid w:val="00262352"/>
    <w:rsid w:val="00262DF2"/>
    <w:rsid w:val="00263611"/>
    <w:rsid w:val="002639C9"/>
    <w:rsid w:val="00264270"/>
    <w:rsid w:val="002642A8"/>
    <w:rsid w:val="0026453D"/>
    <w:rsid w:val="00264AC2"/>
    <w:rsid w:val="00264FC5"/>
    <w:rsid w:val="00265CAB"/>
    <w:rsid w:val="00265D5A"/>
    <w:rsid w:val="00266057"/>
    <w:rsid w:val="002671F2"/>
    <w:rsid w:val="002673BA"/>
    <w:rsid w:val="002675FD"/>
    <w:rsid w:val="00267760"/>
    <w:rsid w:val="00267959"/>
    <w:rsid w:val="002679DE"/>
    <w:rsid w:val="002679ED"/>
    <w:rsid w:val="00267E95"/>
    <w:rsid w:val="00270401"/>
    <w:rsid w:val="002705B5"/>
    <w:rsid w:val="00270877"/>
    <w:rsid w:val="00270912"/>
    <w:rsid w:val="00270C1E"/>
    <w:rsid w:val="00271AF0"/>
    <w:rsid w:val="00271C71"/>
    <w:rsid w:val="00271F03"/>
    <w:rsid w:val="002722F8"/>
    <w:rsid w:val="00272465"/>
    <w:rsid w:val="00272614"/>
    <w:rsid w:val="00272DA5"/>
    <w:rsid w:val="00273281"/>
    <w:rsid w:val="002732DE"/>
    <w:rsid w:val="0027344B"/>
    <w:rsid w:val="002738B6"/>
    <w:rsid w:val="00273B54"/>
    <w:rsid w:val="00273DE3"/>
    <w:rsid w:val="002743C1"/>
    <w:rsid w:val="002747A1"/>
    <w:rsid w:val="00274D1C"/>
    <w:rsid w:val="002750BC"/>
    <w:rsid w:val="0027515D"/>
    <w:rsid w:val="00275508"/>
    <w:rsid w:val="002756D0"/>
    <w:rsid w:val="002756D2"/>
    <w:rsid w:val="002759CE"/>
    <w:rsid w:val="002765E4"/>
    <w:rsid w:val="0027670E"/>
    <w:rsid w:val="00276B29"/>
    <w:rsid w:val="00276DC7"/>
    <w:rsid w:val="00277166"/>
    <w:rsid w:val="002775FC"/>
    <w:rsid w:val="0027778F"/>
    <w:rsid w:val="00277916"/>
    <w:rsid w:val="00277D37"/>
    <w:rsid w:val="00280993"/>
    <w:rsid w:val="0028114B"/>
    <w:rsid w:val="0028173E"/>
    <w:rsid w:val="00281A8F"/>
    <w:rsid w:val="00281CEE"/>
    <w:rsid w:val="00281E31"/>
    <w:rsid w:val="00282081"/>
    <w:rsid w:val="002820A8"/>
    <w:rsid w:val="00283C37"/>
    <w:rsid w:val="00283CC0"/>
    <w:rsid w:val="0028442C"/>
    <w:rsid w:val="00284EE6"/>
    <w:rsid w:val="00285121"/>
    <w:rsid w:val="00285328"/>
    <w:rsid w:val="00285696"/>
    <w:rsid w:val="002858BF"/>
    <w:rsid w:val="00285912"/>
    <w:rsid w:val="002859D9"/>
    <w:rsid w:val="00285B1A"/>
    <w:rsid w:val="00285DC7"/>
    <w:rsid w:val="0028611C"/>
    <w:rsid w:val="00286BF5"/>
    <w:rsid w:val="00286F8B"/>
    <w:rsid w:val="00287081"/>
    <w:rsid w:val="002878A0"/>
    <w:rsid w:val="00287A4E"/>
    <w:rsid w:val="0029026D"/>
    <w:rsid w:val="00290BEE"/>
    <w:rsid w:val="00290C92"/>
    <w:rsid w:val="00290F03"/>
    <w:rsid w:val="00290F5A"/>
    <w:rsid w:val="00291A03"/>
    <w:rsid w:val="00291B12"/>
    <w:rsid w:val="002922F3"/>
    <w:rsid w:val="00292452"/>
    <w:rsid w:val="00292624"/>
    <w:rsid w:val="002926B7"/>
    <w:rsid w:val="00292994"/>
    <w:rsid w:val="002931D3"/>
    <w:rsid w:val="00293227"/>
    <w:rsid w:val="00293264"/>
    <w:rsid w:val="002944D4"/>
    <w:rsid w:val="002945CD"/>
    <w:rsid w:val="002947CF"/>
    <w:rsid w:val="00294A61"/>
    <w:rsid w:val="00294AF1"/>
    <w:rsid w:val="00295241"/>
    <w:rsid w:val="00295470"/>
    <w:rsid w:val="00295775"/>
    <w:rsid w:val="0029597E"/>
    <w:rsid w:val="002963D9"/>
    <w:rsid w:val="002965D8"/>
    <w:rsid w:val="00296AE1"/>
    <w:rsid w:val="00296B9F"/>
    <w:rsid w:val="00296C70"/>
    <w:rsid w:val="00296E8B"/>
    <w:rsid w:val="00297334"/>
    <w:rsid w:val="00297735"/>
    <w:rsid w:val="00297A3D"/>
    <w:rsid w:val="00297AD0"/>
    <w:rsid w:val="00297E77"/>
    <w:rsid w:val="00297F16"/>
    <w:rsid w:val="002A0659"/>
    <w:rsid w:val="002A0835"/>
    <w:rsid w:val="002A150A"/>
    <w:rsid w:val="002A177A"/>
    <w:rsid w:val="002A21ED"/>
    <w:rsid w:val="002A26E0"/>
    <w:rsid w:val="002A278E"/>
    <w:rsid w:val="002A2A32"/>
    <w:rsid w:val="002A2DAE"/>
    <w:rsid w:val="002A333E"/>
    <w:rsid w:val="002A35A4"/>
    <w:rsid w:val="002A387B"/>
    <w:rsid w:val="002A38E0"/>
    <w:rsid w:val="002A3A5F"/>
    <w:rsid w:val="002A3B70"/>
    <w:rsid w:val="002A462D"/>
    <w:rsid w:val="002A46AA"/>
    <w:rsid w:val="002A48DA"/>
    <w:rsid w:val="002A4DD7"/>
    <w:rsid w:val="002A51DA"/>
    <w:rsid w:val="002A57A3"/>
    <w:rsid w:val="002A61B2"/>
    <w:rsid w:val="002A64F9"/>
    <w:rsid w:val="002A65A8"/>
    <w:rsid w:val="002A67A1"/>
    <w:rsid w:val="002A6DD1"/>
    <w:rsid w:val="002A71A5"/>
    <w:rsid w:val="002A754E"/>
    <w:rsid w:val="002A7CC0"/>
    <w:rsid w:val="002B00BF"/>
    <w:rsid w:val="002B02B4"/>
    <w:rsid w:val="002B0649"/>
    <w:rsid w:val="002B070B"/>
    <w:rsid w:val="002B071B"/>
    <w:rsid w:val="002B084E"/>
    <w:rsid w:val="002B1057"/>
    <w:rsid w:val="002B1C45"/>
    <w:rsid w:val="002B1CA3"/>
    <w:rsid w:val="002B1D16"/>
    <w:rsid w:val="002B1DFB"/>
    <w:rsid w:val="002B2294"/>
    <w:rsid w:val="002B2697"/>
    <w:rsid w:val="002B2A68"/>
    <w:rsid w:val="002B2DAC"/>
    <w:rsid w:val="002B2DB2"/>
    <w:rsid w:val="002B351F"/>
    <w:rsid w:val="002B3D9E"/>
    <w:rsid w:val="002B3E5A"/>
    <w:rsid w:val="002B3EA2"/>
    <w:rsid w:val="002B44A4"/>
    <w:rsid w:val="002B5B5F"/>
    <w:rsid w:val="002B63D9"/>
    <w:rsid w:val="002B6767"/>
    <w:rsid w:val="002B7054"/>
    <w:rsid w:val="002B7EFE"/>
    <w:rsid w:val="002B7FC7"/>
    <w:rsid w:val="002C04CB"/>
    <w:rsid w:val="002C04EF"/>
    <w:rsid w:val="002C0AD9"/>
    <w:rsid w:val="002C0B9B"/>
    <w:rsid w:val="002C0E9D"/>
    <w:rsid w:val="002C1791"/>
    <w:rsid w:val="002C18BD"/>
    <w:rsid w:val="002C1B3B"/>
    <w:rsid w:val="002C1D77"/>
    <w:rsid w:val="002C1F4E"/>
    <w:rsid w:val="002C1FB4"/>
    <w:rsid w:val="002C224A"/>
    <w:rsid w:val="002C23F8"/>
    <w:rsid w:val="002C247F"/>
    <w:rsid w:val="002C275B"/>
    <w:rsid w:val="002C28AD"/>
    <w:rsid w:val="002C2B2D"/>
    <w:rsid w:val="002C2C0B"/>
    <w:rsid w:val="002C2C89"/>
    <w:rsid w:val="002C3160"/>
    <w:rsid w:val="002C359F"/>
    <w:rsid w:val="002C35FC"/>
    <w:rsid w:val="002C3779"/>
    <w:rsid w:val="002C37B5"/>
    <w:rsid w:val="002C3BD4"/>
    <w:rsid w:val="002C3CBE"/>
    <w:rsid w:val="002C3FE5"/>
    <w:rsid w:val="002C46BA"/>
    <w:rsid w:val="002C4779"/>
    <w:rsid w:val="002C514F"/>
    <w:rsid w:val="002C530A"/>
    <w:rsid w:val="002C5648"/>
    <w:rsid w:val="002C62F9"/>
    <w:rsid w:val="002C63E9"/>
    <w:rsid w:val="002C642F"/>
    <w:rsid w:val="002C6470"/>
    <w:rsid w:val="002C65BE"/>
    <w:rsid w:val="002C6846"/>
    <w:rsid w:val="002C6850"/>
    <w:rsid w:val="002C6C54"/>
    <w:rsid w:val="002C6EBA"/>
    <w:rsid w:val="002C6F4B"/>
    <w:rsid w:val="002C7C0D"/>
    <w:rsid w:val="002D0318"/>
    <w:rsid w:val="002D0391"/>
    <w:rsid w:val="002D053F"/>
    <w:rsid w:val="002D0727"/>
    <w:rsid w:val="002D0ACC"/>
    <w:rsid w:val="002D1207"/>
    <w:rsid w:val="002D16CC"/>
    <w:rsid w:val="002D1A04"/>
    <w:rsid w:val="002D1F68"/>
    <w:rsid w:val="002D2B5D"/>
    <w:rsid w:val="002D34AB"/>
    <w:rsid w:val="002D3709"/>
    <w:rsid w:val="002D3C58"/>
    <w:rsid w:val="002D44B5"/>
    <w:rsid w:val="002D44DD"/>
    <w:rsid w:val="002D468D"/>
    <w:rsid w:val="002D4726"/>
    <w:rsid w:val="002D487C"/>
    <w:rsid w:val="002D4FDC"/>
    <w:rsid w:val="002D50DF"/>
    <w:rsid w:val="002D5409"/>
    <w:rsid w:val="002D5513"/>
    <w:rsid w:val="002D55AB"/>
    <w:rsid w:val="002D5AF2"/>
    <w:rsid w:val="002D5BFC"/>
    <w:rsid w:val="002D5C12"/>
    <w:rsid w:val="002D5D74"/>
    <w:rsid w:val="002D6216"/>
    <w:rsid w:val="002D65BC"/>
    <w:rsid w:val="002D6712"/>
    <w:rsid w:val="002D6AE9"/>
    <w:rsid w:val="002D6B02"/>
    <w:rsid w:val="002D77B1"/>
    <w:rsid w:val="002D788A"/>
    <w:rsid w:val="002E0079"/>
    <w:rsid w:val="002E0661"/>
    <w:rsid w:val="002E0CEB"/>
    <w:rsid w:val="002E0D67"/>
    <w:rsid w:val="002E124B"/>
    <w:rsid w:val="002E2407"/>
    <w:rsid w:val="002E2C6D"/>
    <w:rsid w:val="002E2CAD"/>
    <w:rsid w:val="002E3604"/>
    <w:rsid w:val="002E3DF5"/>
    <w:rsid w:val="002E46A4"/>
    <w:rsid w:val="002E5164"/>
    <w:rsid w:val="002E5688"/>
    <w:rsid w:val="002E56A1"/>
    <w:rsid w:val="002E5B19"/>
    <w:rsid w:val="002E5DAC"/>
    <w:rsid w:val="002E61DB"/>
    <w:rsid w:val="002E6375"/>
    <w:rsid w:val="002E6573"/>
    <w:rsid w:val="002E665C"/>
    <w:rsid w:val="002E6DC3"/>
    <w:rsid w:val="002E6DF0"/>
    <w:rsid w:val="002E7926"/>
    <w:rsid w:val="002E79CB"/>
    <w:rsid w:val="002E7BB7"/>
    <w:rsid w:val="002F070F"/>
    <w:rsid w:val="002F0C75"/>
    <w:rsid w:val="002F10DB"/>
    <w:rsid w:val="002F11B5"/>
    <w:rsid w:val="002F15B0"/>
    <w:rsid w:val="002F1A40"/>
    <w:rsid w:val="002F2507"/>
    <w:rsid w:val="002F2740"/>
    <w:rsid w:val="002F27E3"/>
    <w:rsid w:val="002F2918"/>
    <w:rsid w:val="002F2E12"/>
    <w:rsid w:val="002F3164"/>
    <w:rsid w:val="002F34FB"/>
    <w:rsid w:val="002F37B8"/>
    <w:rsid w:val="002F394C"/>
    <w:rsid w:val="002F5173"/>
    <w:rsid w:val="002F558E"/>
    <w:rsid w:val="002F5BE0"/>
    <w:rsid w:val="002F5C05"/>
    <w:rsid w:val="002F5C1C"/>
    <w:rsid w:val="002F6A88"/>
    <w:rsid w:val="002F76EC"/>
    <w:rsid w:val="002F7EB0"/>
    <w:rsid w:val="003003BE"/>
    <w:rsid w:val="003003C2"/>
    <w:rsid w:val="00300875"/>
    <w:rsid w:val="0030090C"/>
    <w:rsid w:val="00300966"/>
    <w:rsid w:val="0030097A"/>
    <w:rsid w:val="00300B0A"/>
    <w:rsid w:val="00300E40"/>
    <w:rsid w:val="00301049"/>
    <w:rsid w:val="003012DC"/>
    <w:rsid w:val="00301522"/>
    <w:rsid w:val="0030182F"/>
    <w:rsid w:val="00302003"/>
    <w:rsid w:val="0030211A"/>
    <w:rsid w:val="0030243C"/>
    <w:rsid w:val="00302684"/>
    <w:rsid w:val="00302BE8"/>
    <w:rsid w:val="00302C9A"/>
    <w:rsid w:val="00302DB3"/>
    <w:rsid w:val="00302E7A"/>
    <w:rsid w:val="00302EB7"/>
    <w:rsid w:val="00303044"/>
    <w:rsid w:val="00304052"/>
    <w:rsid w:val="00304719"/>
    <w:rsid w:val="00304827"/>
    <w:rsid w:val="00304A48"/>
    <w:rsid w:val="00304D5C"/>
    <w:rsid w:val="00304E79"/>
    <w:rsid w:val="00305290"/>
    <w:rsid w:val="0030537D"/>
    <w:rsid w:val="0030681C"/>
    <w:rsid w:val="00306D7D"/>
    <w:rsid w:val="00306FD9"/>
    <w:rsid w:val="00307070"/>
    <w:rsid w:val="003070E5"/>
    <w:rsid w:val="003074D6"/>
    <w:rsid w:val="00307660"/>
    <w:rsid w:val="003077C2"/>
    <w:rsid w:val="0031025B"/>
    <w:rsid w:val="003102C6"/>
    <w:rsid w:val="003102F0"/>
    <w:rsid w:val="003106A9"/>
    <w:rsid w:val="00310B2A"/>
    <w:rsid w:val="00310BE1"/>
    <w:rsid w:val="00310C87"/>
    <w:rsid w:val="0031160A"/>
    <w:rsid w:val="0031178A"/>
    <w:rsid w:val="00311E5F"/>
    <w:rsid w:val="00312312"/>
    <w:rsid w:val="0031279C"/>
    <w:rsid w:val="00312A18"/>
    <w:rsid w:val="003134C7"/>
    <w:rsid w:val="003137B3"/>
    <w:rsid w:val="003138CF"/>
    <w:rsid w:val="00313C18"/>
    <w:rsid w:val="00315582"/>
    <w:rsid w:val="00315936"/>
    <w:rsid w:val="00315A41"/>
    <w:rsid w:val="00315B8B"/>
    <w:rsid w:val="00315C36"/>
    <w:rsid w:val="00315E4A"/>
    <w:rsid w:val="003161FF"/>
    <w:rsid w:val="0031666A"/>
    <w:rsid w:val="003166F4"/>
    <w:rsid w:val="00316AEB"/>
    <w:rsid w:val="0031729F"/>
    <w:rsid w:val="0031758F"/>
    <w:rsid w:val="00317593"/>
    <w:rsid w:val="00317E99"/>
    <w:rsid w:val="00317EEF"/>
    <w:rsid w:val="00317F6E"/>
    <w:rsid w:val="0032051D"/>
    <w:rsid w:val="00320662"/>
    <w:rsid w:val="003207A5"/>
    <w:rsid w:val="00320AED"/>
    <w:rsid w:val="00321047"/>
    <w:rsid w:val="0032167A"/>
    <w:rsid w:val="003218F6"/>
    <w:rsid w:val="00321C5E"/>
    <w:rsid w:val="003220EE"/>
    <w:rsid w:val="0032222A"/>
    <w:rsid w:val="0032232C"/>
    <w:rsid w:val="00322330"/>
    <w:rsid w:val="00322814"/>
    <w:rsid w:val="003229BB"/>
    <w:rsid w:val="00322C6A"/>
    <w:rsid w:val="00322CD8"/>
    <w:rsid w:val="00323BC0"/>
    <w:rsid w:val="00323C60"/>
    <w:rsid w:val="00323CAA"/>
    <w:rsid w:val="00323F06"/>
    <w:rsid w:val="00323F09"/>
    <w:rsid w:val="003241DB"/>
    <w:rsid w:val="003242F2"/>
    <w:rsid w:val="0032508A"/>
    <w:rsid w:val="00325177"/>
    <w:rsid w:val="003252B0"/>
    <w:rsid w:val="0032537B"/>
    <w:rsid w:val="003256F8"/>
    <w:rsid w:val="00325D54"/>
    <w:rsid w:val="00325FFB"/>
    <w:rsid w:val="0032618C"/>
    <w:rsid w:val="0032636A"/>
    <w:rsid w:val="00326719"/>
    <w:rsid w:val="00326EFF"/>
    <w:rsid w:val="003270C7"/>
    <w:rsid w:val="00327234"/>
    <w:rsid w:val="00327258"/>
    <w:rsid w:val="00327402"/>
    <w:rsid w:val="0032760A"/>
    <w:rsid w:val="003279C6"/>
    <w:rsid w:val="00327B8B"/>
    <w:rsid w:val="00327FDC"/>
    <w:rsid w:val="00330070"/>
    <w:rsid w:val="00330130"/>
    <w:rsid w:val="003307A7"/>
    <w:rsid w:val="0033081D"/>
    <w:rsid w:val="00330ADD"/>
    <w:rsid w:val="00330E69"/>
    <w:rsid w:val="003310B1"/>
    <w:rsid w:val="00331322"/>
    <w:rsid w:val="00332932"/>
    <w:rsid w:val="00332B3D"/>
    <w:rsid w:val="00332D82"/>
    <w:rsid w:val="0033318E"/>
    <w:rsid w:val="003333E7"/>
    <w:rsid w:val="00333413"/>
    <w:rsid w:val="0033376E"/>
    <w:rsid w:val="003339DC"/>
    <w:rsid w:val="00333CCF"/>
    <w:rsid w:val="00333DB6"/>
    <w:rsid w:val="00334006"/>
    <w:rsid w:val="003347E2"/>
    <w:rsid w:val="00334AFF"/>
    <w:rsid w:val="00334B89"/>
    <w:rsid w:val="00335E84"/>
    <w:rsid w:val="00335FED"/>
    <w:rsid w:val="00336486"/>
    <w:rsid w:val="00336A22"/>
    <w:rsid w:val="00336BC6"/>
    <w:rsid w:val="00336DCA"/>
    <w:rsid w:val="00336F3C"/>
    <w:rsid w:val="00337110"/>
    <w:rsid w:val="0033726B"/>
    <w:rsid w:val="00337808"/>
    <w:rsid w:val="00337C33"/>
    <w:rsid w:val="0034059E"/>
    <w:rsid w:val="00340A40"/>
    <w:rsid w:val="00341A0C"/>
    <w:rsid w:val="00341CDD"/>
    <w:rsid w:val="00341D85"/>
    <w:rsid w:val="00341F92"/>
    <w:rsid w:val="00342297"/>
    <w:rsid w:val="003425E4"/>
    <w:rsid w:val="00342D51"/>
    <w:rsid w:val="00342DA1"/>
    <w:rsid w:val="00343208"/>
    <w:rsid w:val="003433A0"/>
    <w:rsid w:val="003439BB"/>
    <w:rsid w:val="00343BC5"/>
    <w:rsid w:val="00343BFB"/>
    <w:rsid w:val="00343ECC"/>
    <w:rsid w:val="003449D4"/>
    <w:rsid w:val="003451F6"/>
    <w:rsid w:val="003455AE"/>
    <w:rsid w:val="00345980"/>
    <w:rsid w:val="00346066"/>
    <w:rsid w:val="0034648D"/>
    <w:rsid w:val="003466C7"/>
    <w:rsid w:val="003468D1"/>
    <w:rsid w:val="00346AB9"/>
    <w:rsid w:val="00347546"/>
    <w:rsid w:val="003478FF"/>
    <w:rsid w:val="00347E40"/>
    <w:rsid w:val="00347F01"/>
    <w:rsid w:val="00347F23"/>
    <w:rsid w:val="0035073F"/>
    <w:rsid w:val="00350A66"/>
    <w:rsid w:val="00351544"/>
    <w:rsid w:val="00351766"/>
    <w:rsid w:val="003519F6"/>
    <w:rsid w:val="00352115"/>
    <w:rsid w:val="00352543"/>
    <w:rsid w:val="0035290B"/>
    <w:rsid w:val="00352DC2"/>
    <w:rsid w:val="00352FB5"/>
    <w:rsid w:val="00353030"/>
    <w:rsid w:val="00353218"/>
    <w:rsid w:val="0035336E"/>
    <w:rsid w:val="00353453"/>
    <w:rsid w:val="00353B8A"/>
    <w:rsid w:val="00353CC9"/>
    <w:rsid w:val="00353FD5"/>
    <w:rsid w:val="003543AD"/>
    <w:rsid w:val="0035444B"/>
    <w:rsid w:val="003544D5"/>
    <w:rsid w:val="00355049"/>
    <w:rsid w:val="00355CC0"/>
    <w:rsid w:val="00355EFB"/>
    <w:rsid w:val="00355F3B"/>
    <w:rsid w:val="00356085"/>
    <w:rsid w:val="003571DB"/>
    <w:rsid w:val="00357201"/>
    <w:rsid w:val="0035734D"/>
    <w:rsid w:val="0035757C"/>
    <w:rsid w:val="003578F4"/>
    <w:rsid w:val="00357E3B"/>
    <w:rsid w:val="00360179"/>
    <w:rsid w:val="00360704"/>
    <w:rsid w:val="00360C77"/>
    <w:rsid w:val="003625F8"/>
    <w:rsid w:val="00362895"/>
    <w:rsid w:val="00362B68"/>
    <w:rsid w:val="00363215"/>
    <w:rsid w:val="0036335C"/>
    <w:rsid w:val="003633A2"/>
    <w:rsid w:val="00363454"/>
    <w:rsid w:val="003639CD"/>
    <w:rsid w:val="003643DE"/>
    <w:rsid w:val="003646C8"/>
    <w:rsid w:val="003649B9"/>
    <w:rsid w:val="00364E65"/>
    <w:rsid w:val="0036504B"/>
    <w:rsid w:val="003650FE"/>
    <w:rsid w:val="00365340"/>
    <w:rsid w:val="003658E6"/>
    <w:rsid w:val="00365F63"/>
    <w:rsid w:val="00366086"/>
    <w:rsid w:val="00366A6B"/>
    <w:rsid w:val="00366FD5"/>
    <w:rsid w:val="00367029"/>
    <w:rsid w:val="00367C56"/>
    <w:rsid w:val="00370053"/>
    <w:rsid w:val="003703EF"/>
    <w:rsid w:val="003708D9"/>
    <w:rsid w:val="00370D48"/>
    <w:rsid w:val="003713D1"/>
    <w:rsid w:val="003713D7"/>
    <w:rsid w:val="00371440"/>
    <w:rsid w:val="00371633"/>
    <w:rsid w:val="00372892"/>
    <w:rsid w:val="00372C10"/>
    <w:rsid w:val="0037318C"/>
    <w:rsid w:val="00373750"/>
    <w:rsid w:val="00373F4B"/>
    <w:rsid w:val="00374AB9"/>
    <w:rsid w:val="00374D15"/>
    <w:rsid w:val="00375024"/>
    <w:rsid w:val="00375097"/>
    <w:rsid w:val="003752F9"/>
    <w:rsid w:val="00375373"/>
    <w:rsid w:val="00375591"/>
    <w:rsid w:val="003755B6"/>
    <w:rsid w:val="003755C7"/>
    <w:rsid w:val="00375698"/>
    <w:rsid w:val="00375A45"/>
    <w:rsid w:val="00375E80"/>
    <w:rsid w:val="00376366"/>
    <w:rsid w:val="00376769"/>
    <w:rsid w:val="00376B1C"/>
    <w:rsid w:val="00376D2F"/>
    <w:rsid w:val="00377229"/>
    <w:rsid w:val="00377EED"/>
    <w:rsid w:val="0038057D"/>
    <w:rsid w:val="00380F12"/>
    <w:rsid w:val="003810EC"/>
    <w:rsid w:val="003815BA"/>
    <w:rsid w:val="00381DC7"/>
    <w:rsid w:val="0038226D"/>
    <w:rsid w:val="003826BC"/>
    <w:rsid w:val="00382D1D"/>
    <w:rsid w:val="00382D34"/>
    <w:rsid w:val="00382DD0"/>
    <w:rsid w:val="00383144"/>
    <w:rsid w:val="003832D6"/>
    <w:rsid w:val="0038367E"/>
    <w:rsid w:val="00384067"/>
    <w:rsid w:val="00384113"/>
    <w:rsid w:val="00384284"/>
    <w:rsid w:val="00384D01"/>
    <w:rsid w:val="00384D57"/>
    <w:rsid w:val="00385883"/>
    <w:rsid w:val="00385993"/>
    <w:rsid w:val="00385C4C"/>
    <w:rsid w:val="00385C53"/>
    <w:rsid w:val="00385F5B"/>
    <w:rsid w:val="003862C1"/>
    <w:rsid w:val="003862E0"/>
    <w:rsid w:val="003863BB"/>
    <w:rsid w:val="00387A5E"/>
    <w:rsid w:val="00387D65"/>
    <w:rsid w:val="00387EE5"/>
    <w:rsid w:val="00390BAE"/>
    <w:rsid w:val="00390FC2"/>
    <w:rsid w:val="003911CF"/>
    <w:rsid w:val="003916BB"/>
    <w:rsid w:val="00391A05"/>
    <w:rsid w:val="00391EA4"/>
    <w:rsid w:val="003924D5"/>
    <w:rsid w:val="003924F4"/>
    <w:rsid w:val="003925B5"/>
    <w:rsid w:val="00392AA1"/>
    <w:rsid w:val="00392CB7"/>
    <w:rsid w:val="00393939"/>
    <w:rsid w:val="00393A93"/>
    <w:rsid w:val="00393CC3"/>
    <w:rsid w:val="00394181"/>
    <w:rsid w:val="00394197"/>
    <w:rsid w:val="00394238"/>
    <w:rsid w:val="0039478B"/>
    <w:rsid w:val="00394E30"/>
    <w:rsid w:val="00395323"/>
    <w:rsid w:val="003959E5"/>
    <w:rsid w:val="00395D53"/>
    <w:rsid w:val="00395DFE"/>
    <w:rsid w:val="00395EF9"/>
    <w:rsid w:val="00395F89"/>
    <w:rsid w:val="00396576"/>
    <w:rsid w:val="003967C1"/>
    <w:rsid w:val="00396D15"/>
    <w:rsid w:val="003971B3"/>
    <w:rsid w:val="00397373"/>
    <w:rsid w:val="00397572"/>
    <w:rsid w:val="00397A40"/>
    <w:rsid w:val="00397EE4"/>
    <w:rsid w:val="00397F4B"/>
    <w:rsid w:val="003A0018"/>
    <w:rsid w:val="003A04D5"/>
    <w:rsid w:val="003A08F5"/>
    <w:rsid w:val="003A0988"/>
    <w:rsid w:val="003A0E8C"/>
    <w:rsid w:val="003A0FC2"/>
    <w:rsid w:val="003A1557"/>
    <w:rsid w:val="003A15EC"/>
    <w:rsid w:val="003A1822"/>
    <w:rsid w:val="003A1A42"/>
    <w:rsid w:val="003A1AE7"/>
    <w:rsid w:val="003A1D10"/>
    <w:rsid w:val="003A31FD"/>
    <w:rsid w:val="003A3666"/>
    <w:rsid w:val="003A395B"/>
    <w:rsid w:val="003A3EC7"/>
    <w:rsid w:val="003A3F2D"/>
    <w:rsid w:val="003A3FBC"/>
    <w:rsid w:val="003A4653"/>
    <w:rsid w:val="003A535A"/>
    <w:rsid w:val="003A5896"/>
    <w:rsid w:val="003A5A26"/>
    <w:rsid w:val="003A5B09"/>
    <w:rsid w:val="003A6384"/>
    <w:rsid w:val="003A6554"/>
    <w:rsid w:val="003A6AF0"/>
    <w:rsid w:val="003A6D10"/>
    <w:rsid w:val="003A7A50"/>
    <w:rsid w:val="003A7C7D"/>
    <w:rsid w:val="003A7C9D"/>
    <w:rsid w:val="003B04D1"/>
    <w:rsid w:val="003B0695"/>
    <w:rsid w:val="003B0747"/>
    <w:rsid w:val="003B0A93"/>
    <w:rsid w:val="003B0B2B"/>
    <w:rsid w:val="003B0B8B"/>
    <w:rsid w:val="003B0E27"/>
    <w:rsid w:val="003B10C0"/>
    <w:rsid w:val="003B10F9"/>
    <w:rsid w:val="003B1238"/>
    <w:rsid w:val="003B1EA3"/>
    <w:rsid w:val="003B34DE"/>
    <w:rsid w:val="003B3646"/>
    <w:rsid w:val="003B3A9A"/>
    <w:rsid w:val="003B3E86"/>
    <w:rsid w:val="003B3EAE"/>
    <w:rsid w:val="003B4912"/>
    <w:rsid w:val="003B4C62"/>
    <w:rsid w:val="003B4C6F"/>
    <w:rsid w:val="003B52C8"/>
    <w:rsid w:val="003B5365"/>
    <w:rsid w:val="003B559E"/>
    <w:rsid w:val="003B579D"/>
    <w:rsid w:val="003B5FD3"/>
    <w:rsid w:val="003B6136"/>
    <w:rsid w:val="003B619A"/>
    <w:rsid w:val="003B65E4"/>
    <w:rsid w:val="003B6A33"/>
    <w:rsid w:val="003B6E2E"/>
    <w:rsid w:val="003B6EB2"/>
    <w:rsid w:val="003B6FC0"/>
    <w:rsid w:val="003B74B2"/>
    <w:rsid w:val="003C0F96"/>
    <w:rsid w:val="003C1694"/>
    <w:rsid w:val="003C18A4"/>
    <w:rsid w:val="003C20C0"/>
    <w:rsid w:val="003C2375"/>
    <w:rsid w:val="003C244D"/>
    <w:rsid w:val="003C2A02"/>
    <w:rsid w:val="003C2BB1"/>
    <w:rsid w:val="003C3466"/>
    <w:rsid w:val="003C3475"/>
    <w:rsid w:val="003C37F9"/>
    <w:rsid w:val="003C404F"/>
    <w:rsid w:val="003C4239"/>
    <w:rsid w:val="003C448A"/>
    <w:rsid w:val="003C4A2A"/>
    <w:rsid w:val="003C4B7E"/>
    <w:rsid w:val="003C548F"/>
    <w:rsid w:val="003C64BB"/>
    <w:rsid w:val="003C6670"/>
    <w:rsid w:val="003C6BF7"/>
    <w:rsid w:val="003C7BD4"/>
    <w:rsid w:val="003D07F8"/>
    <w:rsid w:val="003D0AC8"/>
    <w:rsid w:val="003D0D2A"/>
    <w:rsid w:val="003D15D3"/>
    <w:rsid w:val="003D1C43"/>
    <w:rsid w:val="003D2230"/>
    <w:rsid w:val="003D2AFA"/>
    <w:rsid w:val="003D3571"/>
    <w:rsid w:val="003D3B5E"/>
    <w:rsid w:val="003D3C78"/>
    <w:rsid w:val="003D4053"/>
    <w:rsid w:val="003D40E6"/>
    <w:rsid w:val="003D429F"/>
    <w:rsid w:val="003D43CF"/>
    <w:rsid w:val="003D493D"/>
    <w:rsid w:val="003D52DF"/>
    <w:rsid w:val="003D52EA"/>
    <w:rsid w:val="003D5360"/>
    <w:rsid w:val="003D5521"/>
    <w:rsid w:val="003D5693"/>
    <w:rsid w:val="003D5765"/>
    <w:rsid w:val="003D5972"/>
    <w:rsid w:val="003D5A83"/>
    <w:rsid w:val="003D5F57"/>
    <w:rsid w:val="003D6256"/>
    <w:rsid w:val="003D6419"/>
    <w:rsid w:val="003D6888"/>
    <w:rsid w:val="003D6C0B"/>
    <w:rsid w:val="003D6DA8"/>
    <w:rsid w:val="003D768F"/>
    <w:rsid w:val="003E00F7"/>
    <w:rsid w:val="003E0630"/>
    <w:rsid w:val="003E0F00"/>
    <w:rsid w:val="003E146E"/>
    <w:rsid w:val="003E1901"/>
    <w:rsid w:val="003E1924"/>
    <w:rsid w:val="003E226A"/>
    <w:rsid w:val="003E2B1E"/>
    <w:rsid w:val="003E2C08"/>
    <w:rsid w:val="003E2DB7"/>
    <w:rsid w:val="003E2ECF"/>
    <w:rsid w:val="003E2FB7"/>
    <w:rsid w:val="003E31EA"/>
    <w:rsid w:val="003E32AC"/>
    <w:rsid w:val="003E3457"/>
    <w:rsid w:val="003E3BA5"/>
    <w:rsid w:val="003E3CAF"/>
    <w:rsid w:val="003E3D16"/>
    <w:rsid w:val="003E4781"/>
    <w:rsid w:val="003E4856"/>
    <w:rsid w:val="003E48A1"/>
    <w:rsid w:val="003E4A21"/>
    <w:rsid w:val="003E4A26"/>
    <w:rsid w:val="003E5280"/>
    <w:rsid w:val="003E5754"/>
    <w:rsid w:val="003E5A32"/>
    <w:rsid w:val="003E5B01"/>
    <w:rsid w:val="003E5BA8"/>
    <w:rsid w:val="003E5ED2"/>
    <w:rsid w:val="003E5EF4"/>
    <w:rsid w:val="003E6103"/>
    <w:rsid w:val="003E671F"/>
    <w:rsid w:val="003E689B"/>
    <w:rsid w:val="003E725F"/>
    <w:rsid w:val="003E7E29"/>
    <w:rsid w:val="003F05A8"/>
    <w:rsid w:val="003F0939"/>
    <w:rsid w:val="003F0E26"/>
    <w:rsid w:val="003F0E3D"/>
    <w:rsid w:val="003F1869"/>
    <w:rsid w:val="003F250B"/>
    <w:rsid w:val="003F29BB"/>
    <w:rsid w:val="003F2ACB"/>
    <w:rsid w:val="003F2ADE"/>
    <w:rsid w:val="003F2DB4"/>
    <w:rsid w:val="003F2FE1"/>
    <w:rsid w:val="003F33CD"/>
    <w:rsid w:val="003F37AF"/>
    <w:rsid w:val="003F3CBF"/>
    <w:rsid w:val="003F3D3D"/>
    <w:rsid w:val="003F403B"/>
    <w:rsid w:val="003F4195"/>
    <w:rsid w:val="003F46E7"/>
    <w:rsid w:val="003F4E22"/>
    <w:rsid w:val="003F5919"/>
    <w:rsid w:val="003F5D56"/>
    <w:rsid w:val="003F5EA8"/>
    <w:rsid w:val="003F604B"/>
    <w:rsid w:val="003F63EA"/>
    <w:rsid w:val="003F677B"/>
    <w:rsid w:val="003F6AE5"/>
    <w:rsid w:val="003F6D5A"/>
    <w:rsid w:val="003F798C"/>
    <w:rsid w:val="003F7A87"/>
    <w:rsid w:val="003F7BA0"/>
    <w:rsid w:val="003F7BE1"/>
    <w:rsid w:val="004001ED"/>
    <w:rsid w:val="00400918"/>
    <w:rsid w:val="00400E4B"/>
    <w:rsid w:val="004014AF"/>
    <w:rsid w:val="00401800"/>
    <w:rsid w:val="00401EC0"/>
    <w:rsid w:val="00401FF5"/>
    <w:rsid w:val="004027A2"/>
    <w:rsid w:val="00402990"/>
    <w:rsid w:val="00402CD3"/>
    <w:rsid w:val="00403945"/>
    <w:rsid w:val="00403B4D"/>
    <w:rsid w:val="00403C0D"/>
    <w:rsid w:val="004049EA"/>
    <w:rsid w:val="00404FBE"/>
    <w:rsid w:val="004052E8"/>
    <w:rsid w:val="0040595E"/>
    <w:rsid w:val="00405A5C"/>
    <w:rsid w:val="00406C3D"/>
    <w:rsid w:val="00406FEA"/>
    <w:rsid w:val="0040708D"/>
    <w:rsid w:val="00407706"/>
    <w:rsid w:val="004077EC"/>
    <w:rsid w:val="0041017D"/>
    <w:rsid w:val="00410D01"/>
    <w:rsid w:val="00410DDC"/>
    <w:rsid w:val="00410F83"/>
    <w:rsid w:val="0041137E"/>
    <w:rsid w:val="004117E6"/>
    <w:rsid w:val="00411FC2"/>
    <w:rsid w:val="00412317"/>
    <w:rsid w:val="00412494"/>
    <w:rsid w:val="004124B6"/>
    <w:rsid w:val="00412556"/>
    <w:rsid w:val="00412641"/>
    <w:rsid w:val="00412962"/>
    <w:rsid w:val="00412A08"/>
    <w:rsid w:val="004135A0"/>
    <w:rsid w:val="004135C1"/>
    <w:rsid w:val="0041370F"/>
    <w:rsid w:val="00413ABD"/>
    <w:rsid w:val="0041430F"/>
    <w:rsid w:val="00414C97"/>
    <w:rsid w:val="00415645"/>
    <w:rsid w:val="00415A12"/>
    <w:rsid w:val="00415BAD"/>
    <w:rsid w:val="00415C54"/>
    <w:rsid w:val="00415F44"/>
    <w:rsid w:val="00416407"/>
    <w:rsid w:val="00416CDA"/>
    <w:rsid w:val="00417132"/>
    <w:rsid w:val="00417AD3"/>
    <w:rsid w:val="00417D5C"/>
    <w:rsid w:val="00417FCF"/>
    <w:rsid w:val="004200C1"/>
    <w:rsid w:val="00420315"/>
    <w:rsid w:val="004204F6"/>
    <w:rsid w:val="00420AE5"/>
    <w:rsid w:val="00420C2A"/>
    <w:rsid w:val="00420F3E"/>
    <w:rsid w:val="004211F2"/>
    <w:rsid w:val="004212A8"/>
    <w:rsid w:val="00421616"/>
    <w:rsid w:val="00421C0F"/>
    <w:rsid w:val="004220A6"/>
    <w:rsid w:val="004221EF"/>
    <w:rsid w:val="004222CD"/>
    <w:rsid w:val="004226AF"/>
    <w:rsid w:val="004232B5"/>
    <w:rsid w:val="0042340C"/>
    <w:rsid w:val="004236E7"/>
    <w:rsid w:val="00423775"/>
    <w:rsid w:val="00424795"/>
    <w:rsid w:val="0042481D"/>
    <w:rsid w:val="00424B4D"/>
    <w:rsid w:val="00424D0C"/>
    <w:rsid w:val="00424EC5"/>
    <w:rsid w:val="004256D6"/>
    <w:rsid w:val="00425DF4"/>
    <w:rsid w:val="00425F49"/>
    <w:rsid w:val="00425FDC"/>
    <w:rsid w:val="0042612B"/>
    <w:rsid w:val="00426A0B"/>
    <w:rsid w:val="00426D03"/>
    <w:rsid w:val="0042725A"/>
    <w:rsid w:val="004276EC"/>
    <w:rsid w:val="00427D0C"/>
    <w:rsid w:val="00430383"/>
    <w:rsid w:val="00430A17"/>
    <w:rsid w:val="00430A6C"/>
    <w:rsid w:val="00431100"/>
    <w:rsid w:val="004312B7"/>
    <w:rsid w:val="00431418"/>
    <w:rsid w:val="00431C44"/>
    <w:rsid w:val="00432C85"/>
    <w:rsid w:val="00432F0E"/>
    <w:rsid w:val="00432FB3"/>
    <w:rsid w:val="0043390E"/>
    <w:rsid w:val="0043392D"/>
    <w:rsid w:val="00433C21"/>
    <w:rsid w:val="0043432E"/>
    <w:rsid w:val="004344C7"/>
    <w:rsid w:val="00434646"/>
    <w:rsid w:val="00434CDC"/>
    <w:rsid w:val="004351DD"/>
    <w:rsid w:val="004353E2"/>
    <w:rsid w:val="0043573D"/>
    <w:rsid w:val="0043577B"/>
    <w:rsid w:val="0043589B"/>
    <w:rsid w:val="00435FB3"/>
    <w:rsid w:val="00436187"/>
    <w:rsid w:val="004365D0"/>
    <w:rsid w:val="004366A9"/>
    <w:rsid w:val="00436920"/>
    <w:rsid w:val="00436F39"/>
    <w:rsid w:val="004375A8"/>
    <w:rsid w:val="00437A06"/>
    <w:rsid w:val="00437CE3"/>
    <w:rsid w:val="00437F78"/>
    <w:rsid w:val="0044040F"/>
    <w:rsid w:val="004404AC"/>
    <w:rsid w:val="00440558"/>
    <w:rsid w:val="004416F2"/>
    <w:rsid w:val="00441C3B"/>
    <w:rsid w:val="00441D61"/>
    <w:rsid w:val="004423E9"/>
    <w:rsid w:val="004434A9"/>
    <w:rsid w:val="004436CA"/>
    <w:rsid w:val="00443794"/>
    <w:rsid w:val="004438C2"/>
    <w:rsid w:val="004439C7"/>
    <w:rsid w:val="004441FC"/>
    <w:rsid w:val="00444225"/>
    <w:rsid w:val="00444433"/>
    <w:rsid w:val="004449BA"/>
    <w:rsid w:val="00445032"/>
    <w:rsid w:val="0044524E"/>
    <w:rsid w:val="00445FCD"/>
    <w:rsid w:val="00446218"/>
    <w:rsid w:val="004464A1"/>
    <w:rsid w:val="00446B98"/>
    <w:rsid w:val="00447502"/>
    <w:rsid w:val="0044757A"/>
    <w:rsid w:val="004476BA"/>
    <w:rsid w:val="00447A30"/>
    <w:rsid w:val="004506EB"/>
    <w:rsid w:val="004507D9"/>
    <w:rsid w:val="00450D86"/>
    <w:rsid w:val="004513D1"/>
    <w:rsid w:val="004519C9"/>
    <w:rsid w:val="004520F9"/>
    <w:rsid w:val="004522AF"/>
    <w:rsid w:val="004529EC"/>
    <w:rsid w:val="00452A88"/>
    <w:rsid w:val="00452BB1"/>
    <w:rsid w:val="00452EEE"/>
    <w:rsid w:val="00452F60"/>
    <w:rsid w:val="00453737"/>
    <w:rsid w:val="004538A8"/>
    <w:rsid w:val="00453B77"/>
    <w:rsid w:val="00453D31"/>
    <w:rsid w:val="00453D71"/>
    <w:rsid w:val="00454A59"/>
    <w:rsid w:val="00454AF3"/>
    <w:rsid w:val="00454B7E"/>
    <w:rsid w:val="00454BE6"/>
    <w:rsid w:val="00455194"/>
    <w:rsid w:val="00455EFE"/>
    <w:rsid w:val="00455FAC"/>
    <w:rsid w:val="0045613E"/>
    <w:rsid w:val="004568D7"/>
    <w:rsid w:val="00456B30"/>
    <w:rsid w:val="00456C08"/>
    <w:rsid w:val="00457149"/>
    <w:rsid w:val="00457686"/>
    <w:rsid w:val="004579D1"/>
    <w:rsid w:val="00457C18"/>
    <w:rsid w:val="00457F5D"/>
    <w:rsid w:val="0046032B"/>
    <w:rsid w:val="00460C93"/>
    <w:rsid w:val="00460D78"/>
    <w:rsid w:val="00460FA0"/>
    <w:rsid w:val="0046114D"/>
    <w:rsid w:val="00461207"/>
    <w:rsid w:val="004619D6"/>
    <w:rsid w:val="00462572"/>
    <w:rsid w:val="00462883"/>
    <w:rsid w:val="00462F55"/>
    <w:rsid w:val="004636E5"/>
    <w:rsid w:val="004637E3"/>
    <w:rsid w:val="004639CC"/>
    <w:rsid w:val="0046444B"/>
    <w:rsid w:val="00464A7D"/>
    <w:rsid w:val="00464AB3"/>
    <w:rsid w:val="00464D06"/>
    <w:rsid w:val="0046538E"/>
    <w:rsid w:val="004654F4"/>
    <w:rsid w:val="00465EC1"/>
    <w:rsid w:val="0046600D"/>
    <w:rsid w:val="00466512"/>
    <w:rsid w:val="0046663D"/>
    <w:rsid w:val="004668A3"/>
    <w:rsid w:val="004670F4"/>
    <w:rsid w:val="004671E4"/>
    <w:rsid w:val="004674C0"/>
    <w:rsid w:val="00467745"/>
    <w:rsid w:val="00467939"/>
    <w:rsid w:val="00467A34"/>
    <w:rsid w:val="00467EE4"/>
    <w:rsid w:val="00467F6C"/>
    <w:rsid w:val="00467FF9"/>
    <w:rsid w:val="004700FC"/>
    <w:rsid w:val="00470288"/>
    <w:rsid w:val="0047045D"/>
    <w:rsid w:val="0047049A"/>
    <w:rsid w:val="004707A5"/>
    <w:rsid w:val="00470E60"/>
    <w:rsid w:val="00471751"/>
    <w:rsid w:val="00471790"/>
    <w:rsid w:val="00471A60"/>
    <w:rsid w:val="00471D27"/>
    <w:rsid w:val="00471D8C"/>
    <w:rsid w:val="004720A2"/>
    <w:rsid w:val="004720E9"/>
    <w:rsid w:val="00472263"/>
    <w:rsid w:val="00472613"/>
    <w:rsid w:val="004727C9"/>
    <w:rsid w:val="00473E8B"/>
    <w:rsid w:val="0047424E"/>
    <w:rsid w:val="0047432C"/>
    <w:rsid w:val="004746D8"/>
    <w:rsid w:val="00474887"/>
    <w:rsid w:val="00474D44"/>
    <w:rsid w:val="00475266"/>
    <w:rsid w:val="0047555E"/>
    <w:rsid w:val="004756C2"/>
    <w:rsid w:val="00475B4B"/>
    <w:rsid w:val="00475F36"/>
    <w:rsid w:val="0047616D"/>
    <w:rsid w:val="004767E3"/>
    <w:rsid w:val="00476849"/>
    <w:rsid w:val="00476DD6"/>
    <w:rsid w:val="0047772B"/>
    <w:rsid w:val="00477808"/>
    <w:rsid w:val="00477D03"/>
    <w:rsid w:val="004805D9"/>
    <w:rsid w:val="004808D3"/>
    <w:rsid w:val="00480BB6"/>
    <w:rsid w:val="00480EC7"/>
    <w:rsid w:val="004810A3"/>
    <w:rsid w:val="004815AD"/>
    <w:rsid w:val="00481818"/>
    <w:rsid w:val="00482119"/>
    <w:rsid w:val="00482542"/>
    <w:rsid w:val="004825CE"/>
    <w:rsid w:val="0048267E"/>
    <w:rsid w:val="00482755"/>
    <w:rsid w:val="00482BEA"/>
    <w:rsid w:val="00482BEE"/>
    <w:rsid w:val="00483630"/>
    <w:rsid w:val="0048406A"/>
    <w:rsid w:val="0048412C"/>
    <w:rsid w:val="004841EE"/>
    <w:rsid w:val="00484758"/>
    <w:rsid w:val="00485073"/>
    <w:rsid w:val="004850E3"/>
    <w:rsid w:val="004867DB"/>
    <w:rsid w:val="0048682C"/>
    <w:rsid w:val="00486CCC"/>
    <w:rsid w:val="004874B2"/>
    <w:rsid w:val="00487799"/>
    <w:rsid w:val="004877CB"/>
    <w:rsid w:val="00487C8F"/>
    <w:rsid w:val="00487F84"/>
    <w:rsid w:val="0049059D"/>
    <w:rsid w:val="00491687"/>
    <w:rsid w:val="0049175D"/>
    <w:rsid w:val="00491765"/>
    <w:rsid w:val="004917DB"/>
    <w:rsid w:val="00491B12"/>
    <w:rsid w:val="00491C42"/>
    <w:rsid w:val="0049247E"/>
    <w:rsid w:val="004924BA"/>
    <w:rsid w:val="0049257A"/>
    <w:rsid w:val="0049271E"/>
    <w:rsid w:val="00492761"/>
    <w:rsid w:val="004930C6"/>
    <w:rsid w:val="004937FE"/>
    <w:rsid w:val="00493DA6"/>
    <w:rsid w:val="004940A2"/>
    <w:rsid w:val="00494319"/>
    <w:rsid w:val="00494338"/>
    <w:rsid w:val="00494515"/>
    <w:rsid w:val="00494C13"/>
    <w:rsid w:val="00494E4F"/>
    <w:rsid w:val="0049532E"/>
    <w:rsid w:val="004956AF"/>
    <w:rsid w:val="004956E8"/>
    <w:rsid w:val="0049578F"/>
    <w:rsid w:val="004959AB"/>
    <w:rsid w:val="00495B14"/>
    <w:rsid w:val="00495C19"/>
    <w:rsid w:val="00495CF5"/>
    <w:rsid w:val="00495D72"/>
    <w:rsid w:val="00495E77"/>
    <w:rsid w:val="00496362"/>
    <w:rsid w:val="004963E2"/>
    <w:rsid w:val="004968AF"/>
    <w:rsid w:val="00496964"/>
    <w:rsid w:val="00496BD2"/>
    <w:rsid w:val="00496D4B"/>
    <w:rsid w:val="00497159"/>
    <w:rsid w:val="004975AA"/>
    <w:rsid w:val="00497D86"/>
    <w:rsid w:val="004A0A44"/>
    <w:rsid w:val="004A0B7D"/>
    <w:rsid w:val="004A0C60"/>
    <w:rsid w:val="004A15CC"/>
    <w:rsid w:val="004A15D0"/>
    <w:rsid w:val="004A1752"/>
    <w:rsid w:val="004A196A"/>
    <w:rsid w:val="004A198E"/>
    <w:rsid w:val="004A1992"/>
    <w:rsid w:val="004A199E"/>
    <w:rsid w:val="004A2064"/>
    <w:rsid w:val="004A244A"/>
    <w:rsid w:val="004A26CD"/>
    <w:rsid w:val="004A31C4"/>
    <w:rsid w:val="004A3471"/>
    <w:rsid w:val="004A3E26"/>
    <w:rsid w:val="004A4823"/>
    <w:rsid w:val="004A4D08"/>
    <w:rsid w:val="004A52EB"/>
    <w:rsid w:val="004A53AC"/>
    <w:rsid w:val="004A5C4C"/>
    <w:rsid w:val="004A5DFA"/>
    <w:rsid w:val="004A5FF2"/>
    <w:rsid w:val="004A608F"/>
    <w:rsid w:val="004A63FE"/>
    <w:rsid w:val="004A6A0D"/>
    <w:rsid w:val="004A6A61"/>
    <w:rsid w:val="004A74AA"/>
    <w:rsid w:val="004A74D5"/>
    <w:rsid w:val="004A7685"/>
    <w:rsid w:val="004A76EE"/>
    <w:rsid w:val="004A7855"/>
    <w:rsid w:val="004A798C"/>
    <w:rsid w:val="004A7EFC"/>
    <w:rsid w:val="004B0212"/>
    <w:rsid w:val="004B036D"/>
    <w:rsid w:val="004B092B"/>
    <w:rsid w:val="004B0B9A"/>
    <w:rsid w:val="004B1936"/>
    <w:rsid w:val="004B1BBC"/>
    <w:rsid w:val="004B1EAF"/>
    <w:rsid w:val="004B1F22"/>
    <w:rsid w:val="004B2459"/>
    <w:rsid w:val="004B2F84"/>
    <w:rsid w:val="004B3267"/>
    <w:rsid w:val="004B33D6"/>
    <w:rsid w:val="004B35E5"/>
    <w:rsid w:val="004B4159"/>
    <w:rsid w:val="004B4682"/>
    <w:rsid w:val="004B49B1"/>
    <w:rsid w:val="004B4A09"/>
    <w:rsid w:val="004B4CBF"/>
    <w:rsid w:val="004B4E85"/>
    <w:rsid w:val="004B5442"/>
    <w:rsid w:val="004B5E39"/>
    <w:rsid w:val="004B5F4F"/>
    <w:rsid w:val="004B69E0"/>
    <w:rsid w:val="004B6F38"/>
    <w:rsid w:val="004B78B2"/>
    <w:rsid w:val="004B7991"/>
    <w:rsid w:val="004B7D4B"/>
    <w:rsid w:val="004C0255"/>
    <w:rsid w:val="004C0E2D"/>
    <w:rsid w:val="004C16D7"/>
    <w:rsid w:val="004C188B"/>
    <w:rsid w:val="004C19CE"/>
    <w:rsid w:val="004C1B62"/>
    <w:rsid w:val="004C2E64"/>
    <w:rsid w:val="004C369F"/>
    <w:rsid w:val="004C3B26"/>
    <w:rsid w:val="004C3D03"/>
    <w:rsid w:val="004C3E7E"/>
    <w:rsid w:val="004C47ED"/>
    <w:rsid w:val="004C49F3"/>
    <w:rsid w:val="004C51EA"/>
    <w:rsid w:val="004C52D2"/>
    <w:rsid w:val="004C52EB"/>
    <w:rsid w:val="004C53BE"/>
    <w:rsid w:val="004C5658"/>
    <w:rsid w:val="004C57FD"/>
    <w:rsid w:val="004C5B04"/>
    <w:rsid w:val="004C5F0C"/>
    <w:rsid w:val="004C6138"/>
    <w:rsid w:val="004C634F"/>
    <w:rsid w:val="004C6944"/>
    <w:rsid w:val="004C6CEF"/>
    <w:rsid w:val="004C7737"/>
    <w:rsid w:val="004C77E2"/>
    <w:rsid w:val="004C786D"/>
    <w:rsid w:val="004C7B12"/>
    <w:rsid w:val="004C7DBE"/>
    <w:rsid w:val="004C7ED7"/>
    <w:rsid w:val="004D0065"/>
    <w:rsid w:val="004D05BB"/>
    <w:rsid w:val="004D08A2"/>
    <w:rsid w:val="004D0A25"/>
    <w:rsid w:val="004D0F7F"/>
    <w:rsid w:val="004D10B4"/>
    <w:rsid w:val="004D1CED"/>
    <w:rsid w:val="004D1EE0"/>
    <w:rsid w:val="004D2017"/>
    <w:rsid w:val="004D233C"/>
    <w:rsid w:val="004D2910"/>
    <w:rsid w:val="004D2BEC"/>
    <w:rsid w:val="004D2E2F"/>
    <w:rsid w:val="004D2EC1"/>
    <w:rsid w:val="004D32CB"/>
    <w:rsid w:val="004D32DE"/>
    <w:rsid w:val="004D34AF"/>
    <w:rsid w:val="004D38D6"/>
    <w:rsid w:val="004D3A37"/>
    <w:rsid w:val="004D3D1B"/>
    <w:rsid w:val="004D3E29"/>
    <w:rsid w:val="004D45B1"/>
    <w:rsid w:val="004D4913"/>
    <w:rsid w:val="004D493D"/>
    <w:rsid w:val="004D4B4F"/>
    <w:rsid w:val="004D5607"/>
    <w:rsid w:val="004D5821"/>
    <w:rsid w:val="004D5B1F"/>
    <w:rsid w:val="004D5BC7"/>
    <w:rsid w:val="004D5BF4"/>
    <w:rsid w:val="004D5C0A"/>
    <w:rsid w:val="004D6114"/>
    <w:rsid w:val="004D6BA0"/>
    <w:rsid w:val="004D70B8"/>
    <w:rsid w:val="004D72E5"/>
    <w:rsid w:val="004D75AA"/>
    <w:rsid w:val="004D7976"/>
    <w:rsid w:val="004D79F7"/>
    <w:rsid w:val="004D7D80"/>
    <w:rsid w:val="004D7E8B"/>
    <w:rsid w:val="004D7F28"/>
    <w:rsid w:val="004E0171"/>
    <w:rsid w:val="004E02B2"/>
    <w:rsid w:val="004E0725"/>
    <w:rsid w:val="004E07CD"/>
    <w:rsid w:val="004E097E"/>
    <w:rsid w:val="004E0F56"/>
    <w:rsid w:val="004E12F8"/>
    <w:rsid w:val="004E1357"/>
    <w:rsid w:val="004E1819"/>
    <w:rsid w:val="004E1B20"/>
    <w:rsid w:val="004E233A"/>
    <w:rsid w:val="004E239A"/>
    <w:rsid w:val="004E24C4"/>
    <w:rsid w:val="004E3850"/>
    <w:rsid w:val="004E3928"/>
    <w:rsid w:val="004E43C5"/>
    <w:rsid w:val="004E4492"/>
    <w:rsid w:val="004E49DF"/>
    <w:rsid w:val="004E4A53"/>
    <w:rsid w:val="004E50D7"/>
    <w:rsid w:val="004E50DB"/>
    <w:rsid w:val="004E551F"/>
    <w:rsid w:val="004E5915"/>
    <w:rsid w:val="004E59C2"/>
    <w:rsid w:val="004E5A9D"/>
    <w:rsid w:val="004E60DC"/>
    <w:rsid w:val="004E6804"/>
    <w:rsid w:val="004E68A9"/>
    <w:rsid w:val="004E6F1D"/>
    <w:rsid w:val="004E76CB"/>
    <w:rsid w:val="004E79F1"/>
    <w:rsid w:val="004F0105"/>
    <w:rsid w:val="004F01CE"/>
    <w:rsid w:val="004F04BA"/>
    <w:rsid w:val="004F05CB"/>
    <w:rsid w:val="004F1178"/>
    <w:rsid w:val="004F11E8"/>
    <w:rsid w:val="004F13D7"/>
    <w:rsid w:val="004F1537"/>
    <w:rsid w:val="004F1A2A"/>
    <w:rsid w:val="004F1E47"/>
    <w:rsid w:val="004F2201"/>
    <w:rsid w:val="004F263C"/>
    <w:rsid w:val="004F2806"/>
    <w:rsid w:val="004F2835"/>
    <w:rsid w:val="004F2B61"/>
    <w:rsid w:val="004F2EA7"/>
    <w:rsid w:val="004F2EF0"/>
    <w:rsid w:val="004F3174"/>
    <w:rsid w:val="004F336E"/>
    <w:rsid w:val="004F3982"/>
    <w:rsid w:val="004F3B34"/>
    <w:rsid w:val="004F4C12"/>
    <w:rsid w:val="004F50BB"/>
    <w:rsid w:val="004F51AF"/>
    <w:rsid w:val="004F522F"/>
    <w:rsid w:val="004F5642"/>
    <w:rsid w:val="004F5771"/>
    <w:rsid w:val="004F5BD9"/>
    <w:rsid w:val="004F6561"/>
    <w:rsid w:val="004F689B"/>
    <w:rsid w:val="004F6BCE"/>
    <w:rsid w:val="004F6C30"/>
    <w:rsid w:val="004F7064"/>
    <w:rsid w:val="004F70A5"/>
    <w:rsid w:val="004F70FC"/>
    <w:rsid w:val="004F7202"/>
    <w:rsid w:val="004F744D"/>
    <w:rsid w:val="004F74D5"/>
    <w:rsid w:val="004F79CD"/>
    <w:rsid w:val="004F7B19"/>
    <w:rsid w:val="0050003D"/>
    <w:rsid w:val="00500331"/>
    <w:rsid w:val="0050066D"/>
    <w:rsid w:val="0050077B"/>
    <w:rsid w:val="00501BA7"/>
    <w:rsid w:val="00501DAA"/>
    <w:rsid w:val="00501E8D"/>
    <w:rsid w:val="00502078"/>
    <w:rsid w:val="00502402"/>
    <w:rsid w:val="005027F3"/>
    <w:rsid w:val="00502CAF"/>
    <w:rsid w:val="00502D6C"/>
    <w:rsid w:val="00502E00"/>
    <w:rsid w:val="005034D9"/>
    <w:rsid w:val="005038D1"/>
    <w:rsid w:val="00503931"/>
    <w:rsid w:val="00503ACA"/>
    <w:rsid w:val="00503AE2"/>
    <w:rsid w:val="00503C4E"/>
    <w:rsid w:val="00503C5B"/>
    <w:rsid w:val="005041A0"/>
    <w:rsid w:val="00504A36"/>
    <w:rsid w:val="00504B50"/>
    <w:rsid w:val="00504CC4"/>
    <w:rsid w:val="00504DD0"/>
    <w:rsid w:val="005050DD"/>
    <w:rsid w:val="00505D31"/>
    <w:rsid w:val="005061BB"/>
    <w:rsid w:val="005062EC"/>
    <w:rsid w:val="0050642B"/>
    <w:rsid w:val="00506665"/>
    <w:rsid w:val="005069EE"/>
    <w:rsid w:val="00506B62"/>
    <w:rsid w:val="005076FD"/>
    <w:rsid w:val="00507905"/>
    <w:rsid w:val="00507BBD"/>
    <w:rsid w:val="0051027F"/>
    <w:rsid w:val="00510407"/>
    <w:rsid w:val="00510454"/>
    <w:rsid w:val="00510878"/>
    <w:rsid w:val="005111BB"/>
    <w:rsid w:val="00512291"/>
    <w:rsid w:val="005123EE"/>
    <w:rsid w:val="00512651"/>
    <w:rsid w:val="00513409"/>
    <w:rsid w:val="00513CBA"/>
    <w:rsid w:val="00513E74"/>
    <w:rsid w:val="00514D74"/>
    <w:rsid w:val="00514E21"/>
    <w:rsid w:val="00514E73"/>
    <w:rsid w:val="005157BB"/>
    <w:rsid w:val="00515821"/>
    <w:rsid w:val="00515D6C"/>
    <w:rsid w:val="0051632D"/>
    <w:rsid w:val="005165C7"/>
    <w:rsid w:val="00516EC0"/>
    <w:rsid w:val="0051734F"/>
    <w:rsid w:val="00517612"/>
    <w:rsid w:val="00517CF8"/>
    <w:rsid w:val="00517E36"/>
    <w:rsid w:val="00517F92"/>
    <w:rsid w:val="005200B0"/>
    <w:rsid w:val="0052035C"/>
    <w:rsid w:val="00520397"/>
    <w:rsid w:val="005204A1"/>
    <w:rsid w:val="00520748"/>
    <w:rsid w:val="005208DB"/>
    <w:rsid w:val="00520982"/>
    <w:rsid w:val="005215F4"/>
    <w:rsid w:val="00521936"/>
    <w:rsid w:val="005219FB"/>
    <w:rsid w:val="00522072"/>
    <w:rsid w:val="0052276A"/>
    <w:rsid w:val="00522BB1"/>
    <w:rsid w:val="00523787"/>
    <w:rsid w:val="00523837"/>
    <w:rsid w:val="0052396B"/>
    <w:rsid w:val="00523A83"/>
    <w:rsid w:val="00523A88"/>
    <w:rsid w:val="00523C68"/>
    <w:rsid w:val="00524291"/>
    <w:rsid w:val="00524602"/>
    <w:rsid w:val="005250FD"/>
    <w:rsid w:val="00525D07"/>
    <w:rsid w:val="0052603E"/>
    <w:rsid w:val="00526342"/>
    <w:rsid w:val="0052737B"/>
    <w:rsid w:val="00527580"/>
    <w:rsid w:val="0052777E"/>
    <w:rsid w:val="00527C32"/>
    <w:rsid w:val="00527C60"/>
    <w:rsid w:val="005302B8"/>
    <w:rsid w:val="005305EF"/>
    <w:rsid w:val="00530782"/>
    <w:rsid w:val="005309A3"/>
    <w:rsid w:val="00530C28"/>
    <w:rsid w:val="00530C32"/>
    <w:rsid w:val="00530DF5"/>
    <w:rsid w:val="00531301"/>
    <w:rsid w:val="00531420"/>
    <w:rsid w:val="005319D1"/>
    <w:rsid w:val="00531F7A"/>
    <w:rsid w:val="005327D5"/>
    <w:rsid w:val="00532B6D"/>
    <w:rsid w:val="00533374"/>
    <w:rsid w:val="005337B3"/>
    <w:rsid w:val="005343C6"/>
    <w:rsid w:val="005344FF"/>
    <w:rsid w:val="00534A1B"/>
    <w:rsid w:val="00535178"/>
    <w:rsid w:val="00535374"/>
    <w:rsid w:val="00535C0B"/>
    <w:rsid w:val="00535DAD"/>
    <w:rsid w:val="0053601D"/>
    <w:rsid w:val="005362F8"/>
    <w:rsid w:val="00536593"/>
    <w:rsid w:val="00536656"/>
    <w:rsid w:val="00536A42"/>
    <w:rsid w:val="00536B51"/>
    <w:rsid w:val="00536D4C"/>
    <w:rsid w:val="005373A3"/>
    <w:rsid w:val="005374C5"/>
    <w:rsid w:val="00537D27"/>
    <w:rsid w:val="00537D7B"/>
    <w:rsid w:val="0054051D"/>
    <w:rsid w:val="00540555"/>
    <w:rsid w:val="005409F1"/>
    <w:rsid w:val="00540A79"/>
    <w:rsid w:val="00540AA1"/>
    <w:rsid w:val="00540F2F"/>
    <w:rsid w:val="0054132D"/>
    <w:rsid w:val="00541393"/>
    <w:rsid w:val="005416F5"/>
    <w:rsid w:val="00541A39"/>
    <w:rsid w:val="00541CA5"/>
    <w:rsid w:val="005422DF"/>
    <w:rsid w:val="00542545"/>
    <w:rsid w:val="00542635"/>
    <w:rsid w:val="005428DF"/>
    <w:rsid w:val="00542D46"/>
    <w:rsid w:val="00542EB7"/>
    <w:rsid w:val="005430B7"/>
    <w:rsid w:val="005430E4"/>
    <w:rsid w:val="005432FB"/>
    <w:rsid w:val="005433E4"/>
    <w:rsid w:val="0054366D"/>
    <w:rsid w:val="00543BED"/>
    <w:rsid w:val="00543D99"/>
    <w:rsid w:val="00543E08"/>
    <w:rsid w:val="0054401E"/>
    <w:rsid w:val="00544E4B"/>
    <w:rsid w:val="00544F68"/>
    <w:rsid w:val="00545395"/>
    <w:rsid w:val="00545627"/>
    <w:rsid w:val="00545697"/>
    <w:rsid w:val="005462F1"/>
    <w:rsid w:val="00546633"/>
    <w:rsid w:val="00546A7E"/>
    <w:rsid w:val="00546AD7"/>
    <w:rsid w:val="005470C7"/>
    <w:rsid w:val="0054791F"/>
    <w:rsid w:val="00547AEB"/>
    <w:rsid w:val="00547C4E"/>
    <w:rsid w:val="00547DA7"/>
    <w:rsid w:val="00550234"/>
    <w:rsid w:val="00550716"/>
    <w:rsid w:val="00550E4F"/>
    <w:rsid w:val="00550EE9"/>
    <w:rsid w:val="005512DA"/>
    <w:rsid w:val="00551394"/>
    <w:rsid w:val="005526A1"/>
    <w:rsid w:val="00552D6B"/>
    <w:rsid w:val="00553309"/>
    <w:rsid w:val="0055332B"/>
    <w:rsid w:val="00553407"/>
    <w:rsid w:val="00553BBD"/>
    <w:rsid w:val="005549DC"/>
    <w:rsid w:val="00554D89"/>
    <w:rsid w:val="00554FCC"/>
    <w:rsid w:val="0055531D"/>
    <w:rsid w:val="00555326"/>
    <w:rsid w:val="0055567B"/>
    <w:rsid w:val="005557F5"/>
    <w:rsid w:val="00555B0B"/>
    <w:rsid w:val="0055625A"/>
    <w:rsid w:val="00556EF6"/>
    <w:rsid w:val="00557080"/>
    <w:rsid w:val="00557F90"/>
    <w:rsid w:val="00560950"/>
    <w:rsid w:val="00560B3E"/>
    <w:rsid w:val="00560B3F"/>
    <w:rsid w:val="00561512"/>
    <w:rsid w:val="005617D1"/>
    <w:rsid w:val="0056190E"/>
    <w:rsid w:val="005620BC"/>
    <w:rsid w:val="00562421"/>
    <w:rsid w:val="0056283A"/>
    <w:rsid w:val="00562AEA"/>
    <w:rsid w:val="00562B66"/>
    <w:rsid w:val="00562B9B"/>
    <w:rsid w:val="00562EBC"/>
    <w:rsid w:val="00563159"/>
    <w:rsid w:val="005636B5"/>
    <w:rsid w:val="00565311"/>
    <w:rsid w:val="00565353"/>
    <w:rsid w:val="00565AFD"/>
    <w:rsid w:val="00565FDA"/>
    <w:rsid w:val="005663ED"/>
    <w:rsid w:val="005668A3"/>
    <w:rsid w:val="00566E17"/>
    <w:rsid w:val="00567213"/>
    <w:rsid w:val="005673C1"/>
    <w:rsid w:val="005674F1"/>
    <w:rsid w:val="00567B74"/>
    <w:rsid w:val="00570166"/>
    <w:rsid w:val="0057027F"/>
    <w:rsid w:val="00570370"/>
    <w:rsid w:val="00570423"/>
    <w:rsid w:val="00570700"/>
    <w:rsid w:val="00570CDE"/>
    <w:rsid w:val="00570F70"/>
    <w:rsid w:val="00570FE0"/>
    <w:rsid w:val="005711BB"/>
    <w:rsid w:val="00571434"/>
    <w:rsid w:val="005718FD"/>
    <w:rsid w:val="00571AB0"/>
    <w:rsid w:val="00571CF4"/>
    <w:rsid w:val="00571D18"/>
    <w:rsid w:val="005724DB"/>
    <w:rsid w:val="00573214"/>
    <w:rsid w:val="0057341E"/>
    <w:rsid w:val="00573455"/>
    <w:rsid w:val="00573616"/>
    <w:rsid w:val="00573712"/>
    <w:rsid w:val="005738F9"/>
    <w:rsid w:val="005744F6"/>
    <w:rsid w:val="00574E9C"/>
    <w:rsid w:val="005750F9"/>
    <w:rsid w:val="00575442"/>
    <w:rsid w:val="00575471"/>
    <w:rsid w:val="0057564F"/>
    <w:rsid w:val="00575B3F"/>
    <w:rsid w:val="00575C1C"/>
    <w:rsid w:val="00575D79"/>
    <w:rsid w:val="005769C4"/>
    <w:rsid w:val="005769EA"/>
    <w:rsid w:val="00576EF6"/>
    <w:rsid w:val="00576FDB"/>
    <w:rsid w:val="00577255"/>
    <w:rsid w:val="0057794A"/>
    <w:rsid w:val="00577AF6"/>
    <w:rsid w:val="00580579"/>
    <w:rsid w:val="00580B25"/>
    <w:rsid w:val="00580B8F"/>
    <w:rsid w:val="005810AF"/>
    <w:rsid w:val="005814A5"/>
    <w:rsid w:val="005814F4"/>
    <w:rsid w:val="00581644"/>
    <w:rsid w:val="00582539"/>
    <w:rsid w:val="00582599"/>
    <w:rsid w:val="00582B2B"/>
    <w:rsid w:val="0058318B"/>
    <w:rsid w:val="005831DE"/>
    <w:rsid w:val="005832FB"/>
    <w:rsid w:val="005836DC"/>
    <w:rsid w:val="0058397D"/>
    <w:rsid w:val="005839B9"/>
    <w:rsid w:val="00584562"/>
    <w:rsid w:val="00584620"/>
    <w:rsid w:val="00584D54"/>
    <w:rsid w:val="005850EE"/>
    <w:rsid w:val="005853AD"/>
    <w:rsid w:val="005856C1"/>
    <w:rsid w:val="00585849"/>
    <w:rsid w:val="005860AD"/>
    <w:rsid w:val="00586110"/>
    <w:rsid w:val="0058621F"/>
    <w:rsid w:val="00586395"/>
    <w:rsid w:val="00586411"/>
    <w:rsid w:val="00586881"/>
    <w:rsid w:val="00586945"/>
    <w:rsid w:val="00586AA9"/>
    <w:rsid w:val="00586AB3"/>
    <w:rsid w:val="00587124"/>
    <w:rsid w:val="005873A3"/>
    <w:rsid w:val="005873A7"/>
    <w:rsid w:val="005874EC"/>
    <w:rsid w:val="00587A2C"/>
    <w:rsid w:val="00587E1F"/>
    <w:rsid w:val="005904E0"/>
    <w:rsid w:val="0059086F"/>
    <w:rsid w:val="00590CB6"/>
    <w:rsid w:val="00590D7A"/>
    <w:rsid w:val="00590EAF"/>
    <w:rsid w:val="00591377"/>
    <w:rsid w:val="005915BD"/>
    <w:rsid w:val="005917C3"/>
    <w:rsid w:val="00591B9C"/>
    <w:rsid w:val="00591D1B"/>
    <w:rsid w:val="00592223"/>
    <w:rsid w:val="00592696"/>
    <w:rsid w:val="005930FB"/>
    <w:rsid w:val="0059343A"/>
    <w:rsid w:val="00593C57"/>
    <w:rsid w:val="005947B5"/>
    <w:rsid w:val="005947CE"/>
    <w:rsid w:val="00594A8B"/>
    <w:rsid w:val="00594F72"/>
    <w:rsid w:val="00595065"/>
    <w:rsid w:val="00595E75"/>
    <w:rsid w:val="005967F4"/>
    <w:rsid w:val="0059681D"/>
    <w:rsid w:val="0059698D"/>
    <w:rsid w:val="00596CCE"/>
    <w:rsid w:val="00596DE4"/>
    <w:rsid w:val="005970DC"/>
    <w:rsid w:val="005A0E8E"/>
    <w:rsid w:val="005A0E9E"/>
    <w:rsid w:val="005A10F2"/>
    <w:rsid w:val="005A1405"/>
    <w:rsid w:val="005A17F1"/>
    <w:rsid w:val="005A1826"/>
    <w:rsid w:val="005A1B18"/>
    <w:rsid w:val="005A1B85"/>
    <w:rsid w:val="005A2880"/>
    <w:rsid w:val="005A2987"/>
    <w:rsid w:val="005A2F56"/>
    <w:rsid w:val="005A355A"/>
    <w:rsid w:val="005A35C7"/>
    <w:rsid w:val="005A3712"/>
    <w:rsid w:val="005A41A8"/>
    <w:rsid w:val="005A4450"/>
    <w:rsid w:val="005A4DC7"/>
    <w:rsid w:val="005A4E99"/>
    <w:rsid w:val="005A4F4A"/>
    <w:rsid w:val="005A5003"/>
    <w:rsid w:val="005A57F5"/>
    <w:rsid w:val="005A59BA"/>
    <w:rsid w:val="005A618D"/>
    <w:rsid w:val="005A6363"/>
    <w:rsid w:val="005A683A"/>
    <w:rsid w:val="005A68A0"/>
    <w:rsid w:val="005A6D9F"/>
    <w:rsid w:val="005A7171"/>
    <w:rsid w:val="005A74CB"/>
    <w:rsid w:val="005A77E4"/>
    <w:rsid w:val="005A7A4F"/>
    <w:rsid w:val="005A7B0C"/>
    <w:rsid w:val="005B00AF"/>
    <w:rsid w:val="005B0994"/>
    <w:rsid w:val="005B0A09"/>
    <w:rsid w:val="005B0B3F"/>
    <w:rsid w:val="005B0FB5"/>
    <w:rsid w:val="005B222F"/>
    <w:rsid w:val="005B2634"/>
    <w:rsid w:val="005B2A14"/>
    <w:rsid w:val="005B2F79"/>
    <w:rsid w:val="005B34C0"/>
    <w:rsid w:val="005B37B1"/>
    <w:rsid w:val="005B3818"/>
    <w:rsid w:val="005B3A1C"/>
    <w:rsid w:val="005B3AF9"/>
    <w:rsid w:val="005B3DFF"/>
    <w:rsid w:val="005B4650"/>
    <w:rsid w:val="005B48B2"/>
    <w:rsid w:val="005B4FA5"/>
    <w:rsid w:val="005B5199"/>
    <w:rsid w:val="005B5A8C"/>
    <w:rsid w:val="005B6383"/>
    <w:rsid w:val="005B6561"/>
    <w:rsid w:val="005B765F"/>
    <w:rsid w:val="005B7818"/>
    <w:rsid w:val="005C009C"/>
    <w:rsid w:val="005C07BA"/>
    <w:rsid w:val="005C0B11"/>
    <w:rsid w:val="005C0B9D"/>
    <w:rsid w:val="005C1001"/>
    <w:rsid w:val="005C1025"/>
    <w:rsid w:val="005C1248"/>
    <w:rsid w:val="005C140C"/>
    <w:rsid w:val="005C1958"/>
    <w:rsid w:val="005C19FE"/>
    <w:rsid w:val="005C1A0E"/>
    <w:rsid w:val="005C1E32"/>
    <w:rsid w:val="005C2228"/>
    <w:rsid w:val="005C22FF"/>
    <w:rsid w:val="005C2953"/>
    <w:rsid w:val="005C306E"/>
    <w:rsid w:val="005C3331"/>
    <w:rsid w:val="005C3A7D"/>
    <w:rsid w:val="005C3E40"/>
    <w:rsid w:val="005C3E5C"/>
    <w:rsid w:val="005C4587"/>
    <w:rsid w:val="005C461D"/>
    <w:rsid w:val="005C4F98"/>
    <w:rsid w:val="005C510C"/>
    <w:rsid w:val="005C53FE"/>
    <w:rsid w:val="005C5490"/>
    <w:rsid w:val="005C5580"/>
    <w:rsid w:val="005C6456"/>
    <w:rsid w:val="005C6704"/>
    <w:rsid w:val="005C6707"/>
    <w:rsid w:val="005C6FD9"/>
    <w:rsid w:val="005C74C2"/>
    <w:rsid w:val="005C7A1F"/>
    <w:rsid w:val="005C7F50"/>
    <w:rsid w:val="005D06EF"/>
    <w:rsid w:val="005D080C"/>
    <w:rsid w:val="005D0B3E"/>
    <w:rsid w:val="005D0BBA"/>
    <w:rsid w:val="005D148B"/>
    <w:rsid w:val="005D1BE2"/>
    <w:rsid w:val="005D1E32"/>
    <w:rsid w:val="005D212C"/>
    <w:rsid w:val="005D2261"/>
    <w:rsid w:val="005D229F"/>
    <w:rsid w:val="005D23CB"/>
    <w:rsid w:val="005D2494"/>
    <w:rsid w:val="005D24D8"/>
    <w:rsid w:val="005D26FA"/>
    <w:rsid w:val="005D2922"/>
    <w:rsid w:val="005D2962"/>
    <w:rsid w:val="005D2D37"/>
    <w:rsid w:val="005D360A"/>
    <w:rsid w:val="005D3D1A"/>
    <w:rsid w:val="005D3E58"/>
    <w:rsid w:val="005D3F8C"/>
    <w:rsid w:val="005D43BE"/>
    <w:rsid w:val="005D4427"/>
    <w:rsid w:val="005D45BC"/>
    <w:rsid w:val="005D4BFC"/>
    <w:rsid w:val="005D4F5F"/>
    <w:rsid w:val="005D5127"/>
    <w:rsid w:val="005D624B"/>
    <w:rsid w:val="005D65F9"/>
    <w:rsid w:val="005D75DF"/>
    <w:rsid w:val="005D7E08"/>
    <w:rsid w:val="005E0417"/>
    <w:rsid w:val="005E079B"/>
    <w:rsid w:val="005E097B"/>
    <w:rsid w:val="005E0B94"/>
    <w:rsid w:val="005E0D81"/>
    <w:rsid w:val="005E13C3"/>
    <w:rsid w:val="005E1675"/>
    <w:rsid w:val="005E1E77"/>
    <w:rsid w:val="005E1F01"/>
    <w:rsid w:val="005E21ED"/>
    <w:rsid w:val="005E23FF"/>
    <w:rsid w:val="005E27ED"/>
    <w:rsid w:val="005E2B00"/>
    <w:rsid w:val="005E32BF"/>
    <w:rsid w:val="005E3426"/>
    <w:rsid w:val="005E3E14"/>
    <w:rsid w:val="005E41A2"/>
    <w:rsid w:val="005E41D3"/>
    <w:rsid w:val="005E46A8"/>
    <w:rsid w:val="005E4981"/>
    <w:rsid w:val="005E4A97"/>
    <w:rsid w:val="005E4B95"/>
    <w:rsid w:val="005E4D00"/>
    <w:rsid w:val="005E5042"/>
    <w:rsid w:val="005E5DBB"/>
    <w:rsid w:val="005E5F76"/>
    <w:rsid w:val="005E6393"/>
    <w:rsid w:val="005E6C7E"/>
    <w:rsid w:val="005E6F92"/>
    <w:rsid w:val="005E7B24"/>
    <w:rsid w:val="005E7D66"/>
    <w:rsid w:val="005E7FC7"/>
    <w:rsid w:val="005F0027"/>
    <w:rsid w:val="005F003B"/>
    <w:rsid w:val="005F01CE"/>
    <w:rsid w:val="005F02CE"/>
    <w:rsid w:val="005F04AF"/>
    <w:rsid w:val="005F051C"/>
    <w:rsid w:val="005F07BA"/>
    <w:rsid w:val="005F0C72"/>
    <w:rsid w:val="005F1F7F"/>
    <w:rsid w:val="005F2C91"/>
    <w:rsid w:val="005F2C93"/>
    <w:rsid w:val="005F4003"/>
    <w:rsid w:val="005F43E9"/>
    <w:rsid w:val="005F464E"/>
    <w:rsid w:val="005F4EAC"/>
    <w:rsid w:val="005F4FA3"/>
    <w:rsid w:val="005F55D8"/>
    <w:rsid w:val="005F565B"/>
    <w:rsid w:val="005F574E"/>
    <w:rsid w:val="005F5BF0"/>
    <w:rsid w:val="005F6615"/>
    <w:rsid w:val="005F6D6C"/>
    <w:rsid w:val="005F6DA6"/>
    <w:rsid w:val="005F70D0"/>
    <w:rsid w:val="005F70D2"/>
    <w:rsid w:val="005F71FB"/>
    <w:rsid w:val="005F73C4"/>
    <w:rsid w:val="005F749E"/>
    <w:rsid w:val="005F7D4D"/>
    <w:rsid w:val="0060010D"/>
    <w:rsid w:val="00600578"/>
    <w:rsid w:val="006005A2"/>
    <w:rsid w:val="006007EB"/>
    <w:rsid w:val="00600A61"/>
    <w:rsid w:val="00600CE0"/>
    <w:rsid w:val="00601879"/>
    <w:rsid w:val="006018BE"/>
    <w:rsid w:val="00601939"/>
    <w:rsid w:val="00601F49"/>
    <w:rsid w:val="0060251B"/>
    <w:rsid w:val="00602911"/>
    <w:rsid w:val="00602C20"/>
    <w:rsid w:val="00602C2D"/>
    <w:rsid w:val="00602C8B"/>
    <w:rsid w:val="0060388C"/>
    <w:rsid w:val="00603E8F"/>
    <w:rsid w:val="00603FB6"/>
    <w:rsid w:val="0060416D"/>
    <w:rsid w:val="00604174"/>
    <w:rsid w:val="006044AE"/>
    <w:rsid w:val="006048BE"/>
    <w:rsid w:val="00604D84"/>
    <w:rsid w:val="00604DA3"/>
    <w:rsid w:val="00605F6A"/>
    <w:rsid w:val="0060649E"/>
    <w:rsid w:val="006065DF"/>
    <w:rsid w:val="006066D5"/>
    <w:rsid w:val="006066E6"/>
    <w:rsid w:val="00606EEC"/>
    <w:rsid w:val="00607104"/>
    <w:rsid w:val="006074A8"/>
    <w:rsid w:val="00607C4D"/>
    <w:rsid w:val="00607DEA"/>
    <w:rsid w:val="00610081"/>
    <w:rsid w:val="006102F4"/>
    <w:rsid w:val="006104B8"/>
    <w:rsid w:val="006105B6"/>
    <w:rsid w:val="00610729"/>
    <w:rsid w:val="00610832"/>
    <w:rsid w:val="00610F25"/>
    <w:rsid w:val="0061117F"/>
    <w:rsid w:val="00611C57"/>
    <w:rsid w:val="00611C7A"/>
    <w:rsid w:val="00612367"/>
    <w:rsid w:val="00612582"/>
    <w:rsid w:val="00612621"/>
    <w:rsid w:val="006128F4"/>
    <w:rsid w:val="00612C27"/>
    <w:rsid w:val="0061334B"/>
    <w:rsid w:val="0061352D"/>
    <w:rsid w:val="00613604"/>
    <w:rsid w:val="00613833"/>
    <w:rsid w:val="00613AA9"/>
    <w:rsid w:val="00614355"/>
    <w:rsid w:val="00614C31"/>
    <w:rsid w:val="00614CC9"/>
    <w:rsid w:val="00614D13"/>
    <w:rsid w:val="00614ED4"/>
    <w:rsid w:val="006150FC"/>
    <w:rsid w:val="00615687"/>
    <w:rsid w:val="006158EF"/>
    <w:rsid w:val="00615BF2"/>
    <w:rsid w:val="00615D63"/>
    <w:rsid w:val="00615E99"/>
    <w:rsid w:val="00615F75"/>
    <w:rsid w:val="006160CF"/>
    <w:rsid w:val="0061615E"/>
    <w:rsid w:val="006163F7"/>
    <w:rsid w:val="006167C3"/>
    <w:rsid w:val="00616F93"/>
    <w:rsid w:val="00616FC7"/>
    <w:rsid w:val="0061718D"/>
    <w:rsid w:val="00617479"/>
    <w:rsid w:val="0061755A"/>
    <w:rsid w:val="0062051F"/>
    <w:rsid w:val="006205F0"/>
    <w:rsid w:val="00620623"/>
    <w:rsid w:val="00621508"/>
    <w:rsid w:val="0062153D"/>
    <w:rsid w:val="006216F7"/>
    <w:rsid w:val="006217BA"/>
    <w:rsid w:val="00621C69"/>
    <w:rsid w:val="0062326E"/>
    <w:rsid w:val="006232F1"/>
    <w:rsid w:val="00623788"/>
    <w:rsid w:val="00623D83"/>
    <w:rsid w:val="00623D8C"/>
    <w:rsid w:val="006242AE"/>
    <w:rsid w:val="006246B3"/>
    <w:rsid w:val="00624735"/>
    <w:rsid w:val="006251F5"/>
    <w:rsid w:val="00625648"/>
    <w:rsid w:val="006257FA"/>
    <w:rsid w:val="00625D3C"/>
    <w:rsid w:val="00626057"/>
    <w:rsid w:val="0062674D"/>
    <w:rsid w:val="006268CE"/>
    <w:rsid w:val="00626BC2"/>
    <w:rsid w:val="006277CD"/>
    <w:rsid w:val="00630002"/>
    <w:rsid w:val="006300F4"/>
    <w:rsid w:val="006301E5"/>
    <w:rsid w:val="00630CCD"/>
    <w:rsid w:val="00630D10"/>
    <w:rsid w:val="00630EDA"/>
    <w:rsid w:val="006313F4"/>
    <w:rsid w:val="00631ACE"/>
    <w:rsid w:val="00631E7A"/>
    <w:rsid w:val="00632493"/>
    <w:rsid w:val="0063322B"/>
    <w:rsid w:val="0063356E"/>
    <w:rsid w:val="006338A0"/>
    <w:rsid w:val="00633E34"/>
    <w:rsid w:val="00633E3B"/>
    <w:rsid w:val="00633EC6"/>
    <w:rsid w:val="006342DC"/>
    <w:rsid w:val="006343A8"/>
    <w:rsid w:val="006346FB"/>
    <w:rsid w:val="0063530D"/>
    <w:rsid w:val="006353B5"/>
    <w:rsid w:val="006355FB"/>
    <w:rsid w:val="006356B6"/>
    <w:rsid w:val="0063588E"/>
    <w:rsid w:val="0063599C"/>
    <w:rsid w:val="00635B61"/>
    <w:rsid w:val="00635C61"/>
    <w:rsid w:val="00635D34"/>
    <w:rsid w:val="00635FD9"/>
    <w:rsid w:val="0063632F"/>
    <w:rsid w:val="006363D9"/>
    <w:rsid w:val="00636A51"/>
    <w:rsid w:val="00636DEE"/>
    <w:rsid w:val="006375F2"/>
    <w:rsid w:val="00637640"/>
    <w:rsid w:val="00637CFD"/>
    <w:rsid w:val="00637DC5"/>
    <w:rsid w:val="0064140C"/>
    <w:rsid w:val="00641899"/>
    <w:rsid w:val="006419DB"/>
    <w:rsid w:val="00642119"/>
    <w:rsid w:val="006422D3"/>
    <w:rsid w:val="0064242E"/>
    <w:rsid w:val="006425C3"/>
    <w:rsid w:val="00642A19"/>
    <w:rsid w:val="00643041"/>
    <w:rsid w:val="006438B1"/>
    <w:rsid w:val="00643E29"/>
    <w:rsid w:val="00644124"/>
    <w:rsid w:val="006446BB"/>
    <w:rsid w:val="00644948"/>
    <w:rsid w:val="006455CE"/>
    <w:rsid w:val="00645819"/>
    <w:rsid w:val="00645FA1"/>
    <w:rsid w:val="00646121"/>
    <w:rsid w:val="006467E1"/>
    <w:rsid w:val="006469A6"/>
    <w:rsid w:val="00646A23"/>
    <w:rsid w:val="00646AA0"/>
    <w:rsid w:val="006471F6"/>
    <w:rsid w:val="006478F9"/>
    <w:rsid w:val="006479CF"/>
    <w:rsid w:val="00647D3B"/>
    <w:rsid w:val="00650484"/>
    <w:rsid w:val="00650A23"/>
    <w:rsid w:val="00650BCB"/>
    <w:rsid w:val="00651CC9"/>
    <w:rsid w:val="00652877"/>
    <w:rsid w:val="00652BF4"/>
    <w:rsid w:val="00652D67"/>
    <w:rsid w:val="00654240"/>
    <w:rsid w:val="00654265"/>
    <w:rsid w:val="0065457C"/>
    <w:rsid w:val="006549E8"/>
    <w:rsid w:val="00654B5C"/>
    <w:rsid w:val="00654BAF"/>
    <w:rsid w:val="0065544C"/>
    <w:rsid w:val="00655695"/>
    <w:rsid w:val="00655A91"/>
    <w:rsid w:val="00655BC0"/>
    <w:rsid w:val="00655CF1"/>
    <w:rsid w:val="0065621D"/>
    <w:rsid w:val="006563FC"/>
    <w:rsid w:val="00656737"/>
    <w:rsid w:val="0065673D"/>
    <w:rsid w:val="00656F01"/>
    <w:rsid w:val="006574CA"/>
    <w:rsid w:val="00657AD3"/>
    <w:rsid w:val="00657C01"/>
    <w:rsid w:val="00657CE5"/>
    <w:rsid w:val="00657DB0"/>
    <w:rsid w:val="0066001D"/>
    <w:rsid w:val="0066023D"/>
    <w:rsid w:val="0066078C"/>
    <w:rsid w:val="006611BB"/>
    <w:rsid w:val="00661A5A"/>
    <w:rsid w:val="00661CC0"/>
    <w:rsid w:val="00661F23"/>
    <w:rsid w:val="0066205F"/>
    <w:rsid w:val="00662149"/>
    <w:rsid w:val="006629F5"/>
    <w:rsid w:val="00662A70"/>
    <w:rsid w:val="00662B6F"/>
    <w:rsid w:val="00662C6B"/>
    <w:rsid w:val="00662E30"/>
    <w:rsid w:val="00662ED3"/>
    <w:rsid w:val="00663A27"/>
    <w:rsid w:val="00663DB1"/>
    <w:rsid w:val="00663DB7"/>
    <w:rsid w:val="006642D8"/>
    <w:rsid w:val="00664337"/>
    <w:rsid w:val="00664768"/>
    <w:rsid w:val="0066477A"/>
    <w:rsid w:val="00664C60"/>
    <w:rsid w:val="00665148"/>
    <w:rsid w:val="00665453"/>
    <w:rsid w:val="00665698"/>
    <w:rsid w:val="00666554"/>
    <w:rsid w:val="00666ADA"/>
    <w:rsid w:val="00666CE7"/>
    <w:rsid w:val="00666DAB"/>
    <w:rsid w:val="00666EC1"/>
    <w:rsid w:val="00667491"/>
    <w:rsid w:val="00667D01"/>
    <w:rsid w:val="00670362"/>
    <w:rsid w:val="00670399"/>
    <w:rsid w:val="006710F4"/>
    <w:rsid w:val="00671101"/>
    <w:rsid w:val="006713F3"/>
    <w:rsid w:val="00671489"/>
    <w:rsid w:val="006718F2"/>
    <w:rsid w:val="00671944"/>
    <w:rsid w:val="00671A5B"/>
    <w:rsid w:val="00671ADE"/>
    <w:rsid w:val="0067201F"/>
    <w:rsid w:val="0067217D"/>
    <w:rsid w:val="00672689"/>
    <w:rsid w:val="006730F8"/>
    <w:rsid w:val="00673411"/>
    <w:rsid w:val="00673549"/>
    <w:rsid w:val="006737AA"/>
    <w:rsid w:val="00673928"/>
    <w:rsid w:val="0067444D"/>
    <w:rsid w:val="00674483"/>
    <w:rsid w:val="006744F4"/>
    <w:rsid w:val="00674692"/>
    <w:rsid w:val="0067485E"/>
    <w:rsid w:val="00674CEB"/>
    <w:rsid w:val="00674EC4"/>
    <w:rsid w:val="006752FE"/>
    <w:rsid w:val="00675407"/>
    <w:rsid w:val="0067546E"/>
    <w:rsid w:val="006754A8"/>
    <w:rsid w:val="0067584E"/>
    <w:rsid w:val="00675D78"/>
    <w:rsid w:val="00675ED9"/>
    <w:rsid w:val="00675FA8"/>
    <w:rsid w:val="00676079"/>
    <w:rsid w:val="0067651B"/>
    <w:rsid w:val="00677247"/>
    <w:rsid w:val="00677E3F"/>
    <w:rsid w:val="00680036"/>
    <w:rsid w:val="00680799"/>
    <w:rsid w:val="00680974"/>
    <w:rsid w:val="00680B5A"/>
    <w:rsid w:val="00680D71"/>
    <w:rsid w:val="00680FD4"/>
    <w:rsid w:val="00680FF1"/>
    <w:rsid w:val="006821D8"/>
    <w:rsid w:val="0068252F"/>
    <w:rsid w:val="00682BB9"/>
    <w:rsid w:val="00683049"/>
    <w:rsid w:val="006836A9"/>
    <w:rsid w:val="00683CE0"/>
    <w:rsid w:val="00683DAC"/>
    <w:rsid w:val="00683FD6"/>
    <w:rsid w:val="0068436B"/>
    <w:rsid w:val="00684F10"/>
    <w:rsid w:val="00684F70"/>
    <w:rsid w:val="006854E5"/>
    <w:rsid w:val="00685C39"/>
    <w:rsid w:val="0068600F"/>
    <w:rsid w:val="0068603C"/>
    <w:rsid w:val="0068654F"/>
    <w:rsid w:val="00686A6E"/>
    <w:rsid w:val="00686D29"/>
    <w:rsid w:val="00686E21"/>
    <w:rsid w:val="0068703A"/>
    <w:rsid w:val="00687052"/>
    <w:rsid w:val="00687116"/>
    <w:rsid w:val="0068721A"/>
    <w:rsid w:val="006874BC"/>
    <w:rsid w:val="00687EBB"/>
    <w:rsid w:val="00687F0B"/>
    <w:rsid w:val="00690496"/>
    <w:rsid w:val="00690BAC"/>
    <w:rsid w:val="006910EC"/>
    <w:rsid w:val="0069152C"/>
    <w:rsid w:val="00691BC3"/>
    <w:rsid w:val="00691C86"/>
    <w:rsid w:val="00691EEC"/>
    <w:rsid w:val="006922AB"/>
    <w:rsid w:val="00692406"/>
    <w:rsid w:val="00692BF5"/>
    <w:rsid w:val="00692F15"/>
    <w:rsid w:val="00693137"/>
    <w:rsid w:val="006942A6"/>
    <w:rsid w:val="006942F2"/>
    <w:rsid w:val="0069433C"/>
    <w:rsid w:val="00694790"/>
    <w:rsid w:val="006949EA"/>
    <w:rsid w:val="00694B00"/>
    <w:rsid w:val="006950BA"/>
    <w:rsid w:val="00695478"/>
    <w:rsid w:val="00695AC0"/>
    <w:rsid w:val="00695B77"/>
    <w:rsid w:val="00696231"/>
    <w:rsid w:val="00696385"/>
    <w:rsid w:val="0069708B"/>
    <w:rsid w:val="00697329"/>
    <w:rsid w:val="006974D2"/>
    <w:rsid w:val="006974D4"/>
    <w:rsid w:val="0069764F"/>
    <w:rsid w:val="006976B9"/>
    <w:rsid w:val="00697914"/>
    <w:rsid w:val="006A009E"/>
    <w:rsid w:val="006A02DC"/>
    <w:rsid w:val="006A0864"/>
    <w:rsid w:val="006A0A90"/>
    <w:rsid w:val="006A0C42"/>
    <w:rsid w:val="006A0E9F"/>
    <w:rsid w:val="006A0FEE"/>
    <w:rsid w:val="006A10B7"/>
    <w:rsid w:val="006A127B"/>
    <w:rsid w:val="006A216D"/>
    <w:rsid w:val="006A2A28"/>
    <w:rsid w:val="006A2AC1"/>
    <w:rsid w:val="006A2D07"/>
    <w:rsid w:val="006A31AD"/>
    <w:rsid w:val="006A367E"/>
    <w:rsid w:val="006A3A70"/>
    <w:rsid w:val="006A4A1B"/>
    <w:rsid w:val="006A4A8E"/>
    <w:rsid w:val="006A4AAB"/>
    <w:rsid w:val="006A4B16"/>
    <w:rsid w:val="006A4F82"/>
    <w:rsid w:val="006A5BB9"/>
    <w:rsid w:val="006A5BCA"/>
    <w:rsid w:val="006A6339"/>
    <w:rsid w:val="006A6600"/>
    <w:rsid w:val="006A69C3"/>
    <w:rsid w:val="006A6EFB"/>
    <w:rsid w:val="006A708C"/>
    <w:rsid w:val="006A7492"/>
    <w:rsid w:val="006A74E4"/>
    <w:rsid w:val="006A7BCF"/>
    <w:rsid w:val="006A7C33"/>
    <w:rsid w:val="006B00BD"/>
    <w:rsid w:val="006B02CD"/>
    <w:rsid w:val="006B0E5E"/>
    <w:rsid w:val="006B0E60"/>
    <w:rsid w:val="006B19C5"/>
    <w:rsid w:val="006B22E0"/>
    <w:rsid w:val="006B2310"/>
    <w:rsid w:val="006B2322"/>
    <w:rsid w:val="006B2360"/>
    <w:rsid w:val="006B2E68"/>
    <w:rsid w:val="006B2EF4"/>
    <w:rsid w:val="006B2F4F"/>
    <w:rsid w:val="006B3288"/>
    <w:rsid w:val="006B35FD"/>
    <w:rsid w:val="006B3A3F"/>
    <w:rsid w:val="006B3E30"/>
    <w:rsid w:val="006B3EAB"/>
    <w:rsid w:val="006B3FCF"/>
    <w:rsid w:val="006B4661"/>
    <w:rsid w:val="006B46B8"/>
    <w:rsid w:val="006B4B42"/>
    <w:rsid w:val="006B4BA5"/>
    <w:rsid w:val="006B4EC8"/>
    <w:rsid w:val="006B504D"/>
    <w:rsid w:val="006B55B8"/>
    <w:rsid w:val="006B5DA4"/>
    <w:rsid w:val="006B5E47"/>
    <w:rsid w:val="006B5EA2"/>
    <w:rsid w:val="006B60B3"/>
    <w:rsid w:val="006B6437"/>
    <w:rsid w:val="006B6F86"/>
    <w:rsid w:val="006B770C"/>
    <w:rsid w:val="006B7A36"/>
    <w:rsid w:val="006C0464"/>
    <w:rsid w:val="006C06A1"/>
    <w:rsid w:val="006C08CF"/>
    <w:rsid w:val="006C10D5"/>
    <w:rsid w:val="006C1484"/>
    <w:rsid w:val="006C201A"/>
    <w:rsid w:val="006C2511"/>
    <w:rsid w:val="006C2950"/>
    <w:rsid w:val="006C2B39"/>
    <w:rsid w:val="006C3489"/>
    <w:rsid w:val="006C3881"/>
    <w:rsid w:val="006C39F0"/>
    <w:rsid w:val="006C3EB3"/>
    <w:rsid w:val="006C413F"/>
    <w:rsid w:val="006C454F"/>
    <w:rsid w:val="006C468D"/>
    <w:rsid w:val="006C4798"/>
    <w:rsid w:val="006C4924"/>
    <w:rsid w:val="006C4C52"/>
    <w:rsid w:val="006C5087"/>
    <w:rsid w:val="006C51E8"/>
    <w:rsid w:val="006C540F"/>
    <w:rsid w:val="006C5462"/>
    <w:rsid w:val="006C5687"/>
    <w:rsid w:val="006C57BC"/>
    <w:rsid w:val="006C59D3"/>
    <w:rsid w:val="006C5A1C"/>
    <w:rsid w:val="006C5D92"/>
    <w:rsid w:val="006C5DBB"/>
    <w:rsid w:val="006C6322"/>
    <w:rsid w:val="006C664B"/>
    <w:rsid w:val="006C6D06"/>
    <w:rsid w:val="006C6DB2"/>
    <w:rsid w:val="006C6F92"/>
    <w:rsid w:val="006C70F2"/>
    <w:rsid w:val="006D0185"/>
    <w:rsid w:val="006D084F"/>
    <w:rsid w:val="006D0A03"/>
    <w:rsid w:val="006D0B4E"/>
    <w:rsid w:val="006D0CF7"/>
    <w:rsid w:val="006D0FEF"/>
    <w:rsid w:val="006D2244"/>
    <w:rsid w:val="006D26B3"/>
    <w:rsid w:val="006D2E04"/>
    <w:rsid w:val="006D3066"/>
    <w:rsid w:val="006D3A14"/>
    <w:rsid w:val="006D40AB"/>
    <w:rsid w:val="006D426D"/>
    <w:rsid w:val="006D427C"/>
    <w:rsid w:val="006D4290"/>
    <w:rsid w:val="006D4893"/>
    <w:rsid w:val="006D4BED"/>
    <w:rsid w:val="006D4CB2"/>
    <w:rsid w:val="006D5380"/>
    <w:rsid w:val="006D5FA2"/>
    <w:rsid w:val="006D6B5E"/>
    <w:rsid w:val="006D6CCA"/>
    <w:rsid w:val="006D7389"/>
    <w:rsid w:val="006D7824"/>
    <w:rsid w:val="006D7B08"/>
    <w:rsid w:val="006D7EDD"/>
    <w:rsid w:val="006E0006"/>
    <w:rsid w:val="006E01B6"/>
    <w:rsid w:val="006E0624"/>
    <w:rsid w:val="006E062C"/>
    <w:rsid w:val="006E0742"/>
    <w:rsid w:val="006E099D"/>
    <w:rsid w:val="006E0D38"/>
    <w:rsid w:val="006E0DA7"/>
    <w:rsid w:val="006E0F28"/>
    <w:rsid w:val="006E15EE"/>
    <w:rsid w:val="006E19AB"/>
    <w:rsid w:val="006E1BF9"/>
    <w:rsid w:val="006E1F0C"/>
    <w:rsid w:val="006E2102"/>
    <w:rsid w:val="006E22B2"/>
    <w:rsid w:val="006E26AA"/>
    <w:rsid w:val="006E2772"/>
    <w:rsid w:val="006E2823"/>
    <w:rsid w:val="006E28EC"/>
    <w:rsid w:val="006E29FC"/>
    <w:rsid w:val="006E2B81"/>
    <w:rsid w:val="006E2E90"/>
    <w:rsid w:val="006E33A1"/>
    <w:rsid w:val="006E34C1"/>
    <w:rsid w:val="006E34F9"/>
    <w:rsid w:val="006E3670"/>
    <w:rsid w:val="006E374F"/>
    <w:rsid w:val="006E3B83"/>
    <w:rsid w:val="006E3E57"/>
    <w:rsid w:val="006E4528"/>
    <w:rsid w:val="006E469C"/>
    <w:rsid w:val="006E46FF"/>
    <w:rsid w:val="006E4C5B"/>
    <w:rsid w:val="006E5211"/>
    <w:rsid w:val="006E5608"/>
    <w:rsid w:val="006E6319"/>
    <w:rsid w:val="006E68B9"/>
    <w:rsid w:val="006E6FFB"/>
    <w:rsid w:val="006E7218"/>
    <w:rsid w:val="006E75D4"/>
    <w:rsid w:val="006E78A6"/>
    <w:rsid w:val="006E7D3A"/>
    <w:rsid w:val="006E7DB8"/>
    <w:rsid w:val="006F087F"/>
    <w:rsid w:val="006F0ABD"/>
    <w:rsid w:val="006F0F59"/>
    <w:rsid w:val="006F16F0"/>
    <w:rsid w:val="006F18DC"/>
    <w:rsid w:val="006F2001"/>
    <w:rsid w:val="006F204D"/>
    <w:rsid w:val="006F219C"/>
    <w:rsid w:val="006F2309"/>
    <w:rsid w:val="006F2AE1"/>
    <w:rsid w:val="006F2D03"/>
    <w:rsid w:val="006F2E40"/>
    <w:rsid w:val="006F2FEA"/>
    <w:rsid w:val="006F31BF"/>
    <w:rsid w:val="006F32AA"/>
    <w:rsid w:val="006F3AD5"/>
    <w:rsid w:val="006F436D"/>
    <w:rsid w:val="006F450A"/>
    <w:rsid w:val="006F4650"/>
    <w:rsid w:val="006F4B0B"/>
    <w:rsid w:val="006F4BA0"/>
    <w:rsid w:val="006F625D"/>
    <w:rsid w:val="006F65AC"/>
    <w:rsid w:val="006F6C71"/>
    <w:rsid w:val="006F6E5C"/>
    <w:rsid w:val="006F6F13"/>
    <w:rsid w:val="006F7031"/>
    <w:rsid w:val="006F772A"/>
    <w:rsid w:val="006F78F6"/>
    <w:rsid w:val="006F7B3C"/>
    <w:rsid w:val="006F7B94"/>
    <w:rsid w:val="00700F70"/>
    <w:rsid w:val="00701854"/>
    <w:rsid w:val="0070197C"/>
    <w:rsid w:val="00702C46"/>
    <w:rsid w:val="00702D90"/>
    <w:rsid w:val="00702E36"/>
    <w:rsid w:val="0070302F"/>
    <w:rsid w:val="00703D5F"/>
    <w:rsid w:val="00703DED"/>
    <w:rsid w:val="007046B7"/>
    <w:rsid w:val="00704A14"/>
    <w:rsid w:val="00704AE2"/>
    <w:rsid w:val="00705089"/>
    <w:rsid w:val="00705281"/>
    <w:rsid w:val="007052B2"/>
    <w:rsid w:val="007053FE"/>
    <w:rsid w:val="007066EA"/>
    <w:rsid w:val="00706D1C"/>
    <w:rsid w:val="00706F0A"/>
    <w:rsid w:val="00707583"/>
    <w:rsid w:val="00707999"/>
    <w:rsid w:val="00707E8B"/>
    <w:rsid w:val="00710981"/>
    <w:rsid w:val="00710A8F"/>
    <w:rsid w:val="00710B29"/>
    <w:rsid w:val="00710F4E"/>
    <w:rsid w:val="00710F7B"/>
    <w:rsid w:val="00710FFC"/>
    <w:rsid w:val="00711C55"/>
    <w:rsid w:val="007124C1"/>
    <w:rsid w:val="007126C9"/>
    <w:rsid w:val="007127AC"/>
    <w:rsid w:val="00712D97"/>
    <w:rsid w:val="0071339D"/>
    <w:rsid w:val="00713767"/>
    <w:rsid w:val="00713C9C"/>
    <w:rsid w:val="007143C0"/>
    <w:rsid w:val="00714624"/>
    <w:rsid w:val="00714DD4"/>
    <w:rsid w:val="00714FD3"/>
    <w:rsid w:val="00715040"/>
    <w:rsid w:val="0071533C"/>
    <w:rsid w:val="0071585A"/>
    <w:rsid w:val="00715978"/>
    <w:rsid w:val="007162D3"/>
    <w:rsid w:val="007164AD"/>
    <w:rsid w:val="007166B3"/>
    <w:rsid w:val="00716A9D"/>
    <w:rsid w:val="00716FFC"/>
    <w:rsid w:val="0071787B"/>
    <w:rsid w:val="00720589"/>
    <w:rsid w:val="00720AB0"/>
    <w:rsid w:val="00720B54"/>
    <w:rsid w:val="00721895"/>
    <w:rsid w:val="00721E57"/>
    <w:rsid w:val="007223E2"/>
    <w:rsid w:val="00722E8B"/>
    <w:rsid w:val="007231D4"/>
    <w:rsid w:val="00723595"/>
    <w:rsid w:val="00723DFB"/>
    <w:rsid w:val="00724E41"/>
    <w:rsid w:val="007255CC"/>
    <w:rsid w:val="00725FCA"/>
    <w:rsid w:val="00726053"/>
    <w:rsid w:val="0072628F"/>
    <w:rsid w:val="007265B8"/>
    <w:rsid w:val="00726788"/>
    <w:rsid w:val="00726918"/>
    <w:rsid w:val="0072743F"/>
    <w:rsid w:val="00727AEC"/>
    <w:rsid w:val="00727D0B"/>
    <w:rsid w:val="00730027"/>
    <w:rsid w:val="00730526"/>
    <w:rsid w:val="0073072F"/>
    <w:rsid w:val="0073082C"/>
    <w:rsid w:val="00730A08"/>
    <w:rsid w:val="00731208"/>
    <w:rsid w:val="0073121C"/>
    <w:rsid w:val="0073132C"/>
    <w:rsid w:val="00731D14"/>
    <w:rsid w:val="007320B3"/>
    <w:rsid w:val="007326D4"/>
    <w:rsid w:val="00732A83"/>
    <w:rsid w:val="00732AF3"/>
    <w:rsid w:val="00732CC7"/>
    <w:rsid w:val="007331B5"/>
    <w:rsid w:val="0073333B"/>
    <w:rsid w:val="007338C1"/>
    <w:rsid w:val="00733E82"/>
    <w:rsid w:val="00734D30"/>
    <w:rsid w:val="00734FCF"/>
    <w:rsid w:val="0073593A"/>
    <w:rsid w:val="00735CCB"/>
    <w:rsid w:val="00735D69"/>
    <w:rsid w:val="00736245"/>
    <w:rsid w:val="00736597"/>
    <w:rsid w:val="00736BC7"/>
    <w:rsid w:val="00736CE2"/>
    <w:rsid w:val="00736EAD"/>
    <w:rsid w:val="00737188"/>
    <w:rsid w:val="00737387"/>
    <w:rsid w:val="00737A68"/>
    <w:rsid w:val="00740171"/>
    <w:rsid w:val="0074026C"/>
    <w:rsid w:val="00741630"/>
    <w:rsid w:val="00741772"/>
    <w:rsid w:val="00741991"/>
    <w:rsid w:val="0074199E"/>
    <w:rsid w:val="00741C0C"/>
    <w:rsid w:val="00741EE9"/>
    <w:rsid w:val="0074297F"/>
    <w:rsid w:val="00742D03"/>
    <w:rsid w:val="00742F7C"/>
    <w:rsid w:val="007434C8"/>
    <w:rsid w:val="00744248"/>
    <w:rsid w:val="007445A0"/>
    <w:rsid w:val="00744617"/>
    <w:rsid w:val="0074473E"/>
    <w:rsid w:val="00744B03"/>
    <w:rsid w:val="00745019"/>
    <w:rsid w:val="007455E8"/>
    <w:rsid w:val="007458F0"/>
    <w:rsid w:val="00745AAD"/>
    <w:rsid w:val="0074616F"/>
    <w:rsid w:val="00746413"/>
    <w:rsid w:val="00746650"/>
    <w:rsid w:val="00746664"/>
    <w:rsid w:val="00746C48"/>
    <w:rsid w:val="00746FA6"/>
    <w:rsid w:val="00747782"/>
    <w:rsid w:val="007477B3"/>
    <w:rsid w:val="00747ED6"/>
    <w:rsid w:val="0075024E"/>
    <w:rsid w:val="00750CF1"/>
    <w:rsid w:val="00750F92"/>
    <w:rsid w:val="00751218"/>
    <w:rsid w:val="00751E7F"/>
    <w:rsid w:val="00751F04"/>
    <w:rsid w:val="007520EC"/>
    <w:rsid w:val="0075363A"/>
    <w:rsid w:val="0075368B"/>
    <w:rsid w:val="0075371B"/>
    <w:rsid w:val="00753F00"/>
    <w:rsid w:val="00754228"/>
    <w:rsid w:val="00754314"/>
    <w:rsid w:val="00754359"/>
    <w:rsid w:val="00754AF1"/>
    <w:rsid w:val="00754C84"/>
    <w:rsid w:val="0075527C"/>
    <w:rsid w:val="007552CB"/>
    <w:rsid w:val="0075558C"/>
    <w:rsid w:val="00755866"/>
    <w:rsid w:val="00755A16"/>
    <w:rsid w:val="00755C5C"/>
    <w:rsid w:val="00755D43"/>
    <w:rsid w:val="0075636F"/>
    <w:rsid w:val="0075710D"/>
    <w:rsid w:val="00757640"/>
    <w:rsid w:val="007576FD"/>
    <w:rsid w:val="00757947"/>
    <w:rsid w:val="00760A9B"/>
    <w:rsid w:val="00761090"/>
    <w:rsid w:val="007610B6"/>
    <w:rsid w:val="007610C8"/>
    <w:rsid w:val="0076152A"/>
    <w:rsid w:val="0076164A"/>
    <w:rsid w:val="00761B03"/>
    <w:rsid w:val="00761F12"/>
    <w:rsid w:val="00762034"/>
    <w:rsid w:val="00762862"/>
    <w:rsid w:val="00762D43"/>
    <w:rsid w:val="00762F29"/>
    <w:rsid w:val="00762F65"/>
    <w:rsid w:val="00762F70"/>
    <w:rsid w:val="00763349"/>
    <w:rsid w:val="0076366C"/>
    <w:rsid w:val="00763994"/>
    <w:rsid w:val="00764503"/>
    <w:rsid w:val="00764B59"/>
    <w:rsid w:val="00764D18"/>
    <w:rsid w:val="0076516B"/>
    <w:rsid w:val="007651B0"/>
    <w:rsid w:val="007652A7"/>
    <w:rsid w:val="007656DD"/>
    <w:rsid w:val="00766B4D"/>
    <w:rsid w:val="00766DBC"/>
    <w:rsid w:val="00766F9C"/>
    <w:rsid w:val="0076719D"/>
    <w:rsid w:val="00767BDA"/>
    <w:rsid w:val="00767FE4"/>
    <w:rsid w:val="007702D9"/>
    <w:rsid w:val="0077088E"/>
    <w:rsid w:val="00770C0E"/>
    <w:rsid w:val="00770F90"/>
    <w:rsid w:val="00771485"/>
    <w:rsid w:val="00771CBD"/>
    <w:rsid w:val="00772525"/>
    <w:rsid w:val="00772954"/>
    <w:rsid w:val="00772C21"/>
    <w:rsid w:val="00772C72"/>
    <w:rsid w:val="00772DBC"/>
    <w:rsid w:val="00772EEB"/>
    <w:rsid w:val="00772F15"/>
    <w:rsid w:val="00772FEC"/>
    <w:rsid w:val="00773183"/>
    <w:rsid w:val="007732FE"/>
    <w:rsid w:val="007739E6"/>
    <w:rsid w:val="00773A97"/>
    <w:rsid w:val="00774A0C"/>
    <w:rsid w:val="00774FC2"/>
    <w:rsid w:val="0077544D"/>
    <w:rsid w:val="00775D54"/>
    <w:rsid w:val="00776279"/>
    <w:rsid w:val="007763A2"/>
    <w:rsid w:val="00776BC3"/>
    <w:rsid w:val="007774F8"/>
    <w:rsid w:val="007810BF"/>
    <w:rsid w:val="007817FD"/>
    <w:rsid w:val="00781AC7"/>
    <w:rsid w:val="00781CC4"/>
    <w:rsid w:val="00781FC0"/>
    <w:rsid w:val="007821E8"/>
    <w:rsid w:val="00782280"/>
    <w:rsid w:val="00782554"/>
    <w:rsid w:val="007828DC"/>
    <w:rsid w:val="00782B0A"/>
    <w:rsid w:val="00782D22"/>
    <w:rsid w:val="00783015"/>
    <w:rsid w:val="00783555"/>
    <w:rsid w:val="007835CC"/>
    <w:rsid w:val="007837AE"/>
    <w:rsid w:val="00783B09"/>
    <w:rsid w:val="007840F6"/>
    <w:rsid w:val="00784521"/>
    <w:rsid w:val="00784930"/>
    <w:rsid w:val="007855DD"/>
    <w:rsid w:val="00785EC8"/>
    <w:rsid w:val="00786077"/>
    <w:rsid w:val="00786608"/>
    <w:rsid w:val="00786DB8"/>
    <w:rsid w:val="00786E32"/>
    <w:rsid w:val="007871E2"/>
    <w:rsid w:val="007879D6"/>
    <w:rsid w:val="00787E44"/>
    <w:rsid w:val="00790130"/>
    <w:rsid w:val="00790783"/>
    <w:rsid w:val="00790D37"/>
    <w:rsid w:val="00791055"/>
    <w:rsid w:val="00791284"/>
    <w:rsid w:val="00791AA9"/>
    <w:rsid w:val="00791E8F"/>
    <w:rsid w:val="00792034"/>
    <w:rsid w:val="00792103"/>
    <w:rsid w:val="00792D4C"/>
    <w:rsid w:val="00792F12"/>
    <w:rsid w:val="0079309E"/>
    <w:rsid w:val="007931D3"/>
    <w:rsid w:val="0079332E"/>
    <w:rsid w:val="007934EE"/>
    <w:rsid w:val="007939D9"/>
    <w:rsid w:val="007939F5"/>
    <w:rsid w:val="00793B6E"/>
    <w:rsid w:val="00794026"/>
    <w:rsid w:val="00794F32"/>
    <w:rsid w:val="007953DC"/>
    <w:rsid w:val="00795822"/>
    <w:rsid w:val="00795828"/>
    <w:rsid w:val="00795A27"/>
    <w:rsid w:val="00795BCC"/>
    <w:rsid w:val="00795CFB"/>
    <w:rsid w:val="0079603D"/>
    <w:rsid w:val="007968BA"/>
    <w:rsid w:val="007968E5"/>
    <w:rsid w:val="00796A6D"/>
    <w:rsid w:val="00796BE3"/>
    <w:rsid w:val="007971E5"/>
    <w:rsid w:val="0079757B"/>
    <w:rsid w:val="00797757"/>
    <w:rsid w:val="00797A1D"/>
    <w:rsid w:val="007A007A"/>
    <w:rsid w:val="007A00C1"/>
    <w:rsid w:val="007A03BA"/>
    <w:rsid w:val="007A0F3F"/>
    <w:rsid w:val="007A1512"/>
    <w:rsid w:val="007A2140"/>
    <w:rsid w:val="007A25A7"/>
    <w:rsid w:val="007A25D5"/>
    <w:rsid w:val="007A279F"/>
    <w:rsid w:val="007A2878"/>
    <w:rsid w:val="007A2985"/>
    <w:rsid w:val="007A2BCD"/>
    <w:rsid w:val="007A33A5"/>
    <w:rsid w:val="007A35FF"/>
    <w:rsid w:val="007A3745"/>
    <w:rsid w:val="007A39D8"/>
    <w:rsid w:val="007A3D27"/>
    <w:rsid w:val="007A4257"/>
    <w:rsid w:val="007A4303"/>
    <w:rsid w:val="007A4572"/>
    <w:rsid w:val="007A469F"/>
    <w:rsid w:val="007A4807"/>
    <w:rsid w:val="007A499C"/>
    <w:rsid w:val="007A5292"/>
    <w:rsid w:val="007A5BC8"/>
    <w:rsid w:val="007A64C8"/>
    <w:rsid w:val="007A66AF"/>
    <w:rsid w:val="007A673B"/>
    <w:rsid w:val="007A7281"/>
    <w:rsid w:val="007A72B6"/>
    <w:rsid w:val="007A7D60"/>
    <w:rsid w:val="007A7DFD"/>
    <w:rsid w:val="007B0164"/>
    <w:rsid w:val="007B0412"/>
    <w:rsid w:val="007B0429"/>
    <w:rsid w:val="007B063E"/>
    <w:rsid w:val="007B09C6"/>
    <w:rsid w:val="007B11AE"/>
    <w:rsid w:val="007B1384"/>
    <w:rsid w:val="007B2670"/>
    <w:rsid w:val="007B2801"/>
    <w:rsid w:val="007B2985"/>
    <w:rsid w:val="007B2CAE"/>
    <w:rsid w:val="007B2EB4"/>
    <w:rsid w:val="007B3415"/>
    <w:rsid w:val="007B39A2"/>
    <w:rsid w:val="007B47DE"/>
    <w:rsid w:val="007B5479"/>
    <w:rsid w:val="007B56D9"/>
    <w:rsid w:val="007B571F"/>
    <w:rsid w:val="007B5A33"/>
    <w:rsid w:val="007B5D2E"/>
    <w:rsid w:val="007B64F9"/>
    <w:rsid w:val="007B6C90"/>
    <w:rsid w:val="007B7252"/>
    <w:rsid w:val="007B75A1"/>
    <w:rsid w:val="007C0925"/>
    <w:rsid w:val="007C09A4"/>
    <w:rsid w:val="007C110A"/>
    <w:rsid w:val="007C1453"/>
    <w:rsid w:val="007C1516"/>
    <w:rsid w:val="007C24B3"/>
    <w:rsid w:val="007C2625"/>
    <w:rsid w:val="007C28C1"/>
    <w:rsid w:val="007C2FE8"/>
    <w:rsid w:val="007C306D"/>
    <w:rsid w:val="007C32AE"/>
    <w:rsid w:val="007C35BB"/>
    <w:rsid w:val="007C3C7E"/>
    <w:rsid w:val="007C3DF1"/>
    <w:rsid w:val="007C3F85"/>
    <w:rsid w:val="007C4BA0"/>
    <w:rsid w:val="007C4E06"/>
    <w:rsid w:val="007C4EE6"/>
    <w:rsid w:val="007C52F3"/>
    <w:rsid w:val="007C55B0"/>
    <w:rsid w:val="007C5940"/>
    <w:rsid w:val="007C5969"/>
    <w:rsid w:val="007C6073"/>
    <w:rsid w:val="007C64C0"/>
    <w:rsid w:val="007C6745"/>
    <w:rsid w:val="007C67F6"/>
    <w:rsid w:val="007C6B0D"/>
    <w:rsid w:val="007C71BB"/>
    <w:rsid w:val="007D013D"/>
    <w:rsid w:val="007D048C"/>
    <w:rsid w:val="007D0746"/>
    <w:rsid w:val="007D15A0"/>
    <w:rsid w:val="007D1E49"/>
    <w:rsid w:val="007D2255"/>
    <w:rsid w:val="007D22C0"/>
    <w:rsid w:val="007D22FD"/>
    <w:rsid w:val="007D26CF"/>
    <w:rsid w:val="007D26D5"/>
    <w:rsid w:val="007D29D4"/>
    <w:rsid w:val="007D2E9D"/>
    <w:rsid w:val="007D2F06"/>
    <w:rsid w:val="007D3970"/>
    <w:rsid w:val="007D3A35"/>
    <w:rsid w:val="007D43CE"/>
    <w:rsid w:val="007D4869"/>
    <w:rsid w:val="007D516A"/>
    <w:rsid w:val="007D5ABB"/>
    <w:rsid w:val="007D5B66"/>
    <w:rsid w:val="007D5C4C"/>
    <w:rsid w:val="007D6A5D"/>
    <w:rsid w:val="007D6E83"/>
    <w:rsid w:val="007D6F44"/>
    <w:rsid w:val="007D73FC"/>
    <w:rsid w:val="007D7ED1"/>
    <w:rsid w:val="007E03E2"/>
    <w:rsid w:val="007E05A1"/>
    <w:rsid w:val="007E0663"/>
    <w:rsid w:val="007E0828"/>
    <w:rsid w:val="007E09B2"/>
    <w:rsid w:val="007E0F67"/>
    <w:rsid w:val="007E1492"/>
    <w:rsid w:val="007E17DA"/>
    <w:rsid w:val="007E1B5B"/>
    <w:rsid w:val="007E1C97"/>
    <w:rsid w:val="007E2136"/>
    <w:rsid w:val="007E2449"/>
    <w:rsid w:val="007E2485"/>
    <w:rsid w:val="007E24BB"/>
    <w:rsid w:val="007E265D"/>
    <w:rsid w:val="007E2839"/>
    <w:rsid w:val="007E28A4"/>
    <w:rsid w:val="007E29ED"/>
    <w:rsid w:val="007E2EA4"/>
    <w:rsid w:val="007E381B"/>
    <w:rsid w:val="007E39D7"/>
    <w:rsid w:val="007E3CE5"/>
    <w:rsid w:val="007E3DCC"/>
    <w:rsid w:val="007E47AB"/>
    <w:rsid w:val="007E47CF"/>
    <w:rsid w:val="007E4A88"/>
    <w:rsid w:val="007E4BBE"/>
    <w:rsid w:val="007E566E"/>
    <w:rsid w:val="007E5DD5"/>
    <w:rsid w:val="007E5EEE"/>
    <w:rsid w:val="007E62C0"/>
    <w:rsid w:val="007E6620"/>
    <w:rsid w:val="007E6AFA"/>
    <w:rsid w:val="007E6C44"/>
    <w:rsid w:val="007E6FFB"/>
    <w:rsid w:val="007E7062"/>
    <w:rsid w:val="007E7324"/>
    <w:rsid w:val="007E7404"/>
    <w:rsid w:val="007E77DD"/>
    <w:rsid w:val="007E7C6E"/>
    <w:rsid w:val="007E7ED7"/>
    <w:rsid w:val="007F01BA"/>
    <w:rsid w:val="007F05B0"/>
    <w:rsid w:val="007F0A83"/>
    <w:rsid w:val="007F0ABA"/>
    <w:rsid w:val="007F0FC6"/>
    <w:rsid w:val="007F10D7"/>
    <w:rsid w:val="007F16AC"/>
    <w:rsid w:val="007F1C8D"/>
    <w:rsid w:val="007F1EC7"/>
    <w:rsid w:val="007F2172"/>
    <w:rsid w:val="007F2982"/>
    <w:rsid w:val="007F3F94"/>
    <w:rsid w:val="007F4333"/>
    <w:rsid w:val="007F471C"/>
    <w:rsid w:val="007F48AE"/>
    <w:rsid w:val="007F5324"/>
    <w:rsid w:val="007F538B"/>
    <w:rsid w:val="007F5921"/>
    <w:rsid w:val="007F59B9"/>
    <w:rsid w:val="007F5B83"/>
    <w:rsid w:val="007F5E24"/>
    <w:rsid w:val="007F67E5"/>
    <w:rsid w:val="007F7274"/>
    <w:rsid w:val="007F7482"/>
    <w:rsid w:val="007F74E5"/>
    <w:rsid w:val="007F7D23"/>
    <w:rsid w:val="008001B0"/>
    <w:rsid w:val="00800757"/>
    <w:rsid w:val="00800A4F"/>
    <w:rsid w:val="00800FE1"/>
    <w:rsid w:val="00801429"/>
    <w:rsid w:val="0080198C"/>
    <w:rsid w:val="00801B89"/>
    <w:rsid w:val="00801D37"/>
    <w:rsid w:val="00801D3E"/>
    <w:rsid w:val="00801E43"/>
    <w:rsid w:val="00801F9B"/>
    <w:rsid w:val="00802570"/>
    <w:rsid w:val="00802B2B"/>
    <w:rsid w:val="008031C9"/>
    <w:rsid w:val="008033FB"/>
    <w:rsid w:val="008038CC"/>
    <w:rsid w:val="00803B55"/>
    <w:rsid w:val="00804F79"/>
    <w:rsid w:val="00805022"/>
    <w:rsid w:val="008050C3"/>
    <w:rsid w:val="00805161"/>
    <w:rsid w:val="00805323"/>
    <w:rsid w:val="008055D4"/>
    <w:rsid w:val="008058CA"/>
    <w:rsid w:val="00805E1C"/>
    <w:rsid w:val="008066EC"/>
    <w:rsid w:val="00806959"/>
    <w:rsid w:val="008073A7"/>
    <w:rsid w:val="00807B2A"/>
    <w:rsid w:val="00810955"/>
    <w:rsid w:val="00810D8C"/>
    <w:rsid w:val="00811582"/>
    <w:rsid w:val="00811651"/>
    <w:rsid w:val="00811A24"/>
    <w:rsid w:val="00812024"/>
    <w:rsid w:val="00812086"/>
    <w:rsid w:val="008124E1"/>
    <w:rsid w:val="00812906"/>
    <w:rsid w:val="00812AAC"/>
    <w:rsid w:val="00812CCE"/>
    <w:rsid w:val="00812F2E"/>
    <w:rsid w:val="00813995"/>
    <w:rsid w:val="008147CD"/>
    <w:rsid w:val="0081515A"/>
    <w:rsid w:val="008151D8"/>
    <w:rsid w:val="00815420"/>
    <w:rsid w:val="0081586F"/>
    <w:rsid w:val="00815D08"/>
    <w:rsid w:val="008160D6"/>
    <w:rsid w:val="0081630C"/>
    <w:rsid w:val="0081691B"/>
    <w:rsid w:val="00816E2B"/>
    <w:rsid w:val="00816FFC"/>
    <w:rsid w:val="00817474"/>
    <w:rsid w:val="008179D1"/>
    <w:rsid w:val="00817A56"/>
    <w:rsid w:val="00817DA5"/>
    <w:rsid w:val="00820899"/>
    <w:rsid w:val="00820C62"/>
    <w:rsid w:val="008211A8"/>
    <w:rsid w:val="00821933"/>
    <w:rsid w:val="00821A50"/>
    <w:rsid w:val="00821A77"/>
    <w:rsid w:val="00821A8A"/>
    <w:rsid w:val="008235AB"/>
    <w:rsid w:val="00823782"/>
    <w:rsid w:val="00823D24"/>
    <w:rsid w:val="008248B4"/>
    <w:rsid w:val="00825A9C"/>
    <w:rsid w:val="00825C93"/>
    <w:rsid w:val="00826239"/>
    <w:rsid w:val="0082634D"/>
    <w:rsid w:val="008268DA"/>
    <w:rsid w:val="0082697F"/>
    <w:rsid w:val="008272F8"/>
    <w:rsid w:val="0082760A"/>
    <w:rsid w:val="0082779D"/>
    <w:rsid w:val="00827C1E"/>
    <w:rsid w:val="00827F46"/>
    <w:rsid w:val="0083004A"/>
    <w:rsid w:val="00830097"/>
    <w:rsid w:val="00830542"/>
    <w:rsid w:val="0083061A"/>
    <w:rsid w:val="008306D7"/>
    <w:rsid w:val="008307F3"/>
    <w:rsid w:val="00830EB1"/>
    <w:rsid w:val="008312AF"/>
    <w:rsid w:val="00831540"/>
    <w:rsid w:val="00831572"/>
    <w:rsid w:val="00831960"/>
    <w:rsid w:val="00831B52"/>
    <w:rsid w:val="00832219"/>
    <w:rsid w:val="008324E4"/>
    <w:rsid w:val="00832510"/>
    <w:rsid w:val="0083298B"/>
    <w:rsid w:val="00833096"/>
    <w:rsid w:val="0083319F"/>
    <w:rsid w:val="0083335F"/>
    <w:rsid w:val="008335BF"/>
    <w:rsid w:val="0083379E"/>
    <w:rsid w:val="0083412C"/>
    <w:rsid w:val="00834232"/>
    <w:rsid w:val="00834B9E"/>
    <w:rsid w:val="00834C04"/>
    <w:rsid w:val="00834FAD"/>
    <w:rsid w:val="00835287"/>
    <w:rsid w:val="0083536B"/>
    <w:rsid w:val="0083550A"/>
    <w:rsid w:val="00835561"/>
    <w:rsid w:val="00835632"/>
    <w:rsid w:val="00835942"/>
    <w:rsid w:val="00835F3D"/>
    <w:rsid w:val="0083617C"/>
    <w:rsid w:val="008361E7"/>
    <w:rsid w:val="0083692F"/>
    <w:rsid w:val="00836BF7"/>
    <w:rsid w:val="00836C7D"/>
    <w:rsid w:val="0083735D"/>
    <w:rsid w:val="00837434"/>
    <w:rsid w:val="0083746B"/>
    <w:rsid w:val="0083758B"/>
    <w:rsid w:val="00837695"/>
    <w:rsid w:val="008377C7"/>
    <w:rsid w:val="00837B3B"/>
    <w:rsid w:val="00837C6F"/>
    <w:rsid w:val="00837C71"/>
    <w:rsid w:val="008404F3"/>
    <w:rsid w:val="00841061"/>
    <w:rsid w:val="00841422"/>
    <w:rsid w:val="00841451"/>
    <w:rsid w:val="008415CD"/>
    <w:rsid w:val="00841833"/>
    <w:rsid w:val="00841ABE"/>
    <w:rsid w:val="00841F8B"/>
    <w:rsid w:val="008422AA"/>
    <w:rsid w:val="008423E3"/>
    <w:rsid w:val="00842CEF"/>
    <w:rsid w:val="00842CFE"/>
    <w:rsid w:val="00843531"/>
    <w:rsid w:val="00843694"/>
    <w:rsid w:val="0084396E"/>
    <w:rsid w:val="00843A64"/>
    <w:rsid w:val="00844420"/>
    <w:rsid w:val="00844A4A"/>
    <w:rsid w:val="008451BC"/>
    <w:rsid w:val="008455BA"/>
    <w:rsid w:val="00845718"/>
    <w:rsid w:val="00845DA1"/>
    <w:rsid w:val="008467B3"/>
    <w:rsid w:val="008467FD"/>
    <w:rsid w:val="008472D5"/>
    <w:rsid w:val="008479FE"/>
    <w:rsid w:val="00847EE0"/>
    <w:rsid w:val="00850053"/>
    <w:rsid w:val="008501AA"/>
    <w:rsid w:val="00850252"/>
    <w:rsid w:val="008504C1"/>
    <w:rsid w:val="0085054D"/>
    <w:rsid w:val="008507EE"/>
    <w:rsid w:val="00850DA9"/>
    <w:rsid w:val="00851149"/>
    <w:rsid w:val="0085128D"/>
    <w:rsid w:val="00851424"/>
    <w:rsid w:val="0085184A"/>
    <w:rsid w:val="00851ADB"/>
    <w:rsid w:val="00852227"/>
    <w:rsid w:val="0085243D"/>
    <w:rsid w:val="008524D5"/>
    <w:rsid w:val="008525F8"/>
    <w:rsid w:val="00852AC9"/>
    <w:rsid w:val="00852C73"/>
    <w:rsid w:val="00852D03"/>
    <w:rsid w:val="00852F15"/>
    <w:rsid w:val="00852FAB"/>
    <w:rsid w:val="00853604"/>
    <w:rsid w:val="00853672"/>
    <w:rsid w:val="00853BCE"/>
    <w:rsid w:val="00853CA9"/>
    <w:rsid w:val="00853D3D"/>
    <w:rsid w:val="00853D68"/>
    <w:rsid w:val="0085453D"/>
    <w:rsid w:val="00854AD1"/>
    <w:rsid w:val="00855389"/>
    <w:rsid w:val="00855C4A"/>
    <w:rsid w:val="00855D31"/>
    <w:rsid w:val="00855E5C"/>
    <w:rsid w:val="00855F77"/>
    <w:rsid w:val="008567F1"/>
    <w:rsid w:val="00856A30"/>
    <w:rsid w:val="00856B9A"/>
    <w:rsid w:val="00856B9C"/>
    <w:rsid w:val="00856DFA"/>
    <w:rsid w:val="00856FA9"/>
    <w:rsid w:val="00857693"/>
    <w:rsid w:val="00857951"/>
    <w:rsid w:val="00857BFD"/>
    <w:rsid w:val="008600B0"/>
    <w:rsid w:val="008603F8"/>
    <w:rsid w:val="008605BE"/>
    <w:rsid w:val="00860809"/>
    <w:rsid w:val="00860911"/>
    <w:rsid w:val="00861091"/>
    <w:rsid w:val="008618BD"/>
    <w:rsid w:val="00861C67"/>
    <w:rsid w:val="00862576"/>
    <w:rsid w:val="00862724"/>
    <w:rsid w:val="0086290A"/>
    <w:rsid w:val="00862E65"/>
    <w:rsid w:val="00863D20"/>
    <w:rsid w:val="00864FDF"/>
    <w:rsid w:val="00865007"/>
    <w:rsid w:val="00865161"/>
    <w:rsid w:val="00865D5F"/>
    <w:rsid w:val="00865DC9"/>
    <w:rsid w:val="00865E27"/>
    <w:rsid w:val="00866000"/>
    <w:rsid w:val="00866BEC"/>
    <w:rsid w:val="00867001"/>
    <w:rsid w:val="00867399"/>
    <w:rsid w:val="008674ED"/>
    <w:rsid w:val="00867590"/>
    <w:rsid w:val="00867BD2"/>
    <w:rsid w:val="008703C9"/>
    <w:rsid w:val="00870A57"/>
    <w:rsid w:val="00871384"/>
    <w:rsid w:val="00871AE8"/>
    <w:rsid w:val="00871F9F"/>
    <w:rsid w:val="008722BD"/>
    <w:rsid w:val="0087272E"/>
    <w:rsid w:val="0087334E"/>
    <w:rsid w:val="00873631"/>
    <w:rsid w:val="00873722"/>
    <w:rsid w:val="00873C72"/>
    <w:rsid w:val="0087470E"/>
    <w:rsid w:val="00874CF0"/>
    <w:rsid w:val="0087558E"/>
    <w:rsid w:val="008755D6"/>
    <w:rsid w:val="00875B4C"/>
    <w:rsid w:val="00875C40"/>
    <w:rsid w:val="00875E60"/>
    <w:rsid w:val="00875EB8"/>
    <w:rsid w:val="0087668D"/>
    <w:rsid w:val="00876B83"/>
    <w:rsid w:val="0087710B"/>
    <w:rsid w:val="008773EA"/>
    <w:rsid w:val="008776B0"/>
    <w:rsid w:val="00877D10"/>
    <w:rsid w:val="00877EBC"/>
    <w:rsid w:val="008803FF"/>
    <w:rsid w:val="008805C1"/>
    <w:rsid w:val="00880DDC"/>
    <w:rsid w:val="008813EF"/>
    <w:rsid w:val="00881ED9"/>
    <w:rsid w:val="00882279"/>
    <w:rsid w:val="00882302"/>
    <w:rsid w:val="00882377"/>
    <w:rsid w:val="008823C2"/>
    <w:rsid w:val="00882419"/>
    <w:rsid w:val="008825F7"/>
    <w:rsid w:val="00882683"/>
    <w:rsid w:val="00882DAB"/>
    <w:rsid w:val="00882E51"/>
    <w:rsid w:val="00883208"/>
    <w:rsid w:val="0088328D"/>
    <w:rsid w:val="00883602"/>
    <w:rsid w:val="00883A9C"/>
    <w:rsid w:val="00883B37"/>
    <w:rsid w:val="0088480F"/>
    <w:rsid w:val="00885370"/>
    <w:rsid w:val="008855FA"/>
    <w:rsid w:val="00885905"/>
    <w:rsid w:val="00885AD3"/>
    <w:rsid w:val="0088686B"/>
    <w:rsid w:val="008868D8"/>
    <w:rsid w:val="00886900"/>
    <w:rsid w:val="00886A2A"/>
    <w:rsid w:val="00886ADA"/>
    <w:rsid w:val="00886BDF"/>
    <w:rsid w:val="00886E48"/>
    <w:rsid w:val="008873FE"/>
    <w:rsid w:val="008873FF"/>
    <w:rsid w:val="00887665"/>
    <w:rsid w:val="00887882"/>
    <w:rsid w:val="00887BB4"/>
    <w:rsid w:val="008901C3"/>
    <w:rsid w:val="00890F8C"/>
    <w:rsid w:val="00891052"/>
    <w:rsid w:val="008913AC"/>
    <w:rsid w:val="00891714"/>
    <w:rsid w:val="0089176E"/>
    <w:rsid w:val="00891BDA"/>
    <w:rsid w:val="00891D72"/>
    <w:rsid w:val="0089279A"/>
    <w:rsid w:val="00892D6F"/>
    <w:rsid w:val="008933C9"/>
    <w:rsid w:val="008934F7"/>
    <w:rsid w:val="008937F4"/>
    <w:rsid w:val="00893C6F"/>
    <w:rsid w:val="00894295"/>
    <w:rsid w:val="0089454C"/>
    <w:rsid w:val="00894E56"/>
    <w:rsid w:val="00895259"/>
    <w:rsid w:val="0089562A"/>
    <w:rsid w:val="0089565D"/>
    <w:rsid w:val="00895711"/>
    <w:rsid w:val="008957D7"/>
    <w:rsid w:val="0089581B"/>
    <w:rsid w:val="00896568"/>
    <w:rsid w:val="00896601"/>
    <w:rsid w:val="00896789"/>
    <w:rsid w:val="008967FF"/>
    <w:rsid w:val="0089683A"/>
    <w:rsid w:val="008969BD"/>
    <w:rsid w:val="00896BB9"/>
    <w:rsid w:val="00896BE0"/>
    <w:rsid w:val="00896D74"/>
    <w:rsid w:val="00896E07"/>
    <w:rsid w:val="00896FB0"/>
    <w:rsid w:val="008973D3"/>
    <w:rsid w:val="00897500"/>
    <w:rsid w:val="008A0053"/>
    <w:rsid w:val="008A031F"/>
    <w:rsid w:val="008A064E"/>
    <w:rsid w:val="008A073B"/>
    <w:rsid w:val="008A085F"/>
    <w:rsid w:val="008A0C11"/>
    <w:rsid w:val="008A0DB3"/>
    <w:rsid w:val="008A0F78"/>
    <w:rsid w:val="008A1062"/>
    <w:rsid w:val="008A10B1"/>
    <w:rsid w:val="008A1175"/>
    <w:rsid w:val="008A1295"/>
    <w:rsid w:val="008A1426"/>
    <w:rsid w:val="008A1460"/>
    <w:rsid w:val="008A199B"/>
    <w:rsid w:val="008A20C4"/>
    <w:rsid w:val="008A20ED"/>
    <w:rsid w:val="008A290E"/>
    <w:rsid w:val="008A2FA2"/>
    <w:rsid w:val="008A340E"/>
    <w:rsid w:val="008A38B6"/>
    <w:rsid w:val="008A3A81"/>
    <w:rsid w:val="008A3AEC"/>
    <w:rsid w:val="008A3F3A"/>
    <w:rsid w:val="008A4065"/>
    <w:rsid w:val="008A40DC"/>
    <w:rsid w:val="008A48A9"/>
    <w:rsid w:val="008A4EAC"/>
    <w:rsid w:val="008A4F04"/>
    <w:rsid w:val="008A50A5"/>
    <w:rsid w:val="008A5240"/>
    <w:rsid w:val="008A52AE"/>
    <w:rsid w:val="008A54E7"/>
    <w:rsid w:val="008A6019"/>
    <w:rsid w:val="008A6735"/>
    <w:rsid w:val="008A6825"/>
    <w:rsid w:val="008A6A49"/>
    <w:rsid w:val="008A6B41"/>
    <w:rsid w:val="008A7574"/>
    <w:rsid w:val="008A776B"/>
    <w:rsid w:val="008A794C"/>
    <w:rsid w:val="008A7D65"/>
    <w:rsid w:val="008B0CAD"/>
    <w:rsid w:val="008B15FA"/>
    <w:rsid w:val="008B19EF"/>
    <w:rsid w:val="008B1AC3"/>
    <w:rsid w:val="008B237B"/>
    <w:rsid w:val="008B244D"/>
    <w:rsid w:val="008B2688"/>
    <w:rsid w:val="008B26E3"/>
    <w:rsid w:val="008B3DE2"/>
    <w:rsid w:val="008B45BA"/>
    <w:rsid w:val="008B4A4B"/>
    <w:rsid w:val="008B50BF"/>
    <w:rsid w:val="008B55AA"/>
    <w:rsid w:val="008B57E9"/>
    <w:rsid w:val="008B6AAB"/>
    <w:rsid w:val="008B71E1"/>
    <w:rsid w:val="008B7874"/>
    <w:rsid w:val="008B78BA"/>
    <w:rsid w:val="008B7984"/>
    <w:rsid w:val="008C02B5"/>
    <w:rsid w:val="008C07A2"/>
    <w:rsid w:val="008C08EE"/>
    <w:rsid w:val="008C0F48"/>
    <w:rsid w:val="008C14E1"/>
    <w:rsid w:val="008C16C7"/>
    <w:rsid w:val="008C1C9D"/>
    <w:rsid w:val="008C1DC7"/>
    <w:rsid w:val="008C1DFC"/>
    <w:rsid w:val="008C1E14"/>
    <w:rsid w:val="008C2215"/>
    <w:rsid w:val="008C31DF"/>
    <w:rsid w:val="008C339E"/>
    <w:rsid w:val="008C373A"/>
    <w:rsid w:val="008C3C17"/>
    <w:rsid w:val="008C41D1"/>
    <w:rsid w:val="008C42C5"/>
    <w:rsid w:val="008C437F"/>
    <w:rsid w:val="008C4E66"/>
    <w:rsid w:val="008C596F"/>
    <w:rsid w:val="008C5D2F"/>
    <w:rsid w:val="008C67B2"/>
    <w:rsid w:val="008C6B98"/>
    <w:rsid w:val="008C707F"/>
    <w:rsid w:val="008C722C"/>
    <w:rsid w:val="008C754D"/>
    <w:rsid w:val="008D08F1"/>
    <w:rsid w:val="008D0948"/>
    <w:rsid w:val="008D0C8D"/>
    <w:rsid w:val="008D14C6"/>
    <w:rsid w:val="008D2259"/>
    <w:rsid w:val="008D2362"/>
    <w:rsid w:val="008D2E0F"/>
    <w:rsid w:val="008D2F50"/>
    <w:rsid w:val="008D3451"/>
    <w:rsid w:val="008D40CC"/>
    <w:rsid w:val="008D42FE"/>
    <w:rsid w:val="008D491D"/>
    <w:rsid w:val="008D4937"/>
    <w:rsid w:val="008D4D5E"/>
    <w:rsid w:val="008D5382"/>
    <w:rsid w:val="008D5C5A"/>
    <w:rsid w:val="008D6034"/>
    <w:rsid w:val="008D6BF8"/>
    <w:rsid w:val="008D6DAE"/>
    <w:rsid w:val="008D6DC8"/>
    <w:rsid w:val="008D6E1B"/>
    <w:rsid w:val="008D769D"/>
    <w:rsid w:val="008D77A5"/>
    <w:rsid w:val="008D77D4"/>
    <w:rsid w:val="008D7E1B"/>
    <w:rsid w:val="008D7FAB"/>
    <w:rsid w:val="008D7FDE"/>
    <w:rsid w:val="008E0ABC"/>
    <w:rsid w:val="008E0C5F"/>
    <w:rsid w:val="008E0E59"/>
    <w:rsid w:val="008E1491"/>
    <w:rsid w:val="008E1955"/>
    <w:rsid w:val="008E1F57"/>
    <w:rsid w:val="008E1FC2"/>
    <w:rsid w:val="008E2011"/>
    <w:rsid w:val="008E2203"/>
    <w:rsid w:val="008E2743"/>
    <w:rsid w:val="008E2AC3"/>
    <w:rsid w:val="008E2C18"/>
    <w:rsid w:val="008E39CE"/>
    <w:rsid w:val="008E3A5F"/>
    <w:rsid w:val="008E3BBE"/>
    <w:rsid w:val="008E411F"/>
    <w:rsid w:val="008E4AA6"/>
    <w:rsid w:val="008E4BD1"/>
    <w:rsid w:val="008E4C34"/>
    <w:rsid w:val="008E4F4A"/>
    <w:rsid w:val="008E52C5"/>
    <w:rsid w:val="008E561A"/>
    <w:rsid w:val="008E5969"/>
    <w:rsid w:val="008E5C9A"/>
    <w:rsid w:val="008E60ED"/>
    <w:rsid w:val="008E6423"/>
    <w:rsid w:val="008E67B9"/>
    <w:rsid w:val="008E67C9"/>
    <w:rsid w:val="008E6E06"/>
    <w:rsid w:val="008E6E54"/>
    <w:rsid w:val="008E6EE1"/>
    <w:rsid w:val="008E71CE"/>
    <w:rsid w:val="008E759F"/>
    <w:rsid w:val="008E7862"/>
    <w:rsid w:val="008E7BB9"/>
    <w:rsid w:val="008F0408"/>
    <w:rsid w:val="008F08EB"/>
    <w:rsid w:val="008F09B5"/>
    <w:rsid w:val="008F149B"/>
    <w:rsid w:val="008F15A5"/>
    <w:rsid w:val="008F1D20"/>
    <w:rsid w:val="008F211C"/>
    <w:rsid w:val="008F217B"/>
    <w:rsid w:val="008F21D3"/>
    <w:rsid w:val="008F23A6"/>
    <w:rsid w:val="008F2719"/>
    <w:rsid w:val="008F2738"/>
    <w:rsid w:val="008F2B77"/>
    <w:rsid w:val="008F3112"/>
    <w:rsid w:val="008F3379"/>
    <w:rsid w:val="008F384E"/>
    <w:rsid w:val="008F3C88"/>
    <w:rsid w:val="008F3D6A"/>
    <w:rsid w:val="008F418C"/>
    <w:rsid w:val="008F44C1"/>
    <w:rsid w:val="008F45CA"/>
    <w:rsid w:val="008F4AB8"/>
    <w:rsid w:val="008F53C1"/>
    <w:rsid w:val="008F5541"/>
    <w:rsid w:val="008F5D6C"/>
    <w:rsid w:val="008F6152"/>
    <w:rsid w:val="008F69A6"/>
    <w:rsid w:val="008F6A38"/>
    <w:rsid w:val="008F6BD4"/>
    <w:rsid w:val="008F6EF0"/>
    <w:rsid w:val="008F7153"/>
    <w:rsid w:val="008F719E"/>
    <w:rsid w:val="008F720A"/>
    <w:rsid w:val="008F7255"/>
    <w:rsid w:val="008F75A9"/>
    <w:rsid w:val="008F767E"/>
    <w:rsid w:val="008F7744"/>
    <w:rsid w:val="00900054"/>
    <w:rsid w:val="0090028D"/>
    <w:rsid w:val="00900351"/>
    <w:rsid w:val="00900391"/>
    <w:rsid w:val="00900398"/>
    <w:rsid w:val="009004FE"/>
    <w:rsid w:val="00900822"/>
    <w:rsid w:val="00900941"/>
    <w:rsid w:val="00901284"/>
    <w:rsid w:val="0090143F"/>
    <w:rsid w:val="009015BE"/>
    <w:rsid w:val="0090183D"/>
    <w:rsid w:val="0090189A"/>
    <w:rsid w:val="00901A8E"/>
    <w:rsid w:val="00901C3A"/>
    <w:rsid w:val="00901D6A"/>
    <w:rsid w:val="0090262E"/>
    <w:rsid w:val="00902930"/>
    <w:rsid w:val="0090309F"/>
    <w:rsid w:val="0090330B"/>
    <w:rsid w:val="00903844"/>
    <w:rsid w:val="00904D51"/>
    <w:rsid w:val="0090536E"/>
    <w:rsid w:val="009054E2"/>
    <w:rsid w:val="00905825"/>
    <w:rsid w:val="00905884"/>
    <w:rsid w:val="00905928"/>
    <w:rsid w:val="00905C4D"/>
    <w:rsid w:val="0090630A"/>
    <w:rsid w:val="009064E9"/>
    <w:rsid w:val="00906679"/>
    <w:rsid w:val="009070F5"/>
    <w:rsid w:val="00907321"/>
    <w:rsid w:val="0090741A"/>
    <w:rsid w:val="009078D8"/>
    <w:rsid w:val="009079FD"/>
    <w:rsid w:val="00907E27"/>
    <w:rsid w:val="00907EA8"/>
    <w:rsid w:val="0091014A"/>
    <w:rsid w:val="00910764"/>
    <w:rsid w:val="00910C94"/>
    <w:rsid w:val="0091112C"/>
    <w:rsid w:val="009117E8"/>
    <w:rsid w:val="00911818"/>
    <w:rsid w:val="00911A7D"/>
    <w:rsid w:val="00911AE2"/>
    <w:rsid w:val="00911EFB"/>
    <w:rsid w:val="009126C4"/>
    <w:rsid w:val="00912851"/>
    <w:rsid w:val="00912DD3"/>
    <w:rsid w:val="00913400"/>
    <w:rsid w:val="009136FF"/>
    <w:rsid w:val="00913793"/>
    <w:rsid w:val="00913C7E"/>
    <w:rsid w:val="00913ED9"/>
    <w:rsid w:val="00913F50"/>
    <w:rsid w:val="009141FA"/>
    <w:rsid w:val="00914317"/>
    <w:rsid w:val="0091440F"/>
    <w:rsid w:val="00914474"/>
    <w:rsid w:val="00914CC2"/>
    <w:rsid w:val="00914F1B"/>
    <w:rsid w:val="00915256"/>
    <w:rsid w:val="00915262"/>
    <w:rsid w:val="009152BF"/>
    <w:rsid w:val="00915DC7"/>
    <w:rsid w:val="009160A7"/>
    <w:rsid w:val="009161D9"/>
    <w:rsid w:val="009163EA"/>
    <w:rsid w:val="00916B39"/>
    <w:rsid w:val="0091719F"/>
    <w:rsid w:val="009175A7"/>
    <w:rsid w:val="00917623"/>
    <w:rsid w:val="00917B6A"/>
    <w:rsid w:val="00917EE3"/>
    <w:rsid w:val="00920623"/>
    <w:rsid w:val="00920DE6"/>
    <w:rsid w:val="009214A9"/>
    <w:rsid w:val="0092153A"/>
    <w:rsid w:val="0092169F"/>
    <w:rsid w:val="0092187A"/>
    <w:rsid w:val="0092201A"/>
    <w:rsid w:val="00922631"/>
    <w:rsid w:val="00922828"/>
    <w:rsid w:val="00922CEF"/>
    <w:rsid w:val="00922F30"/>
    <w:rsid w:val="009232D7"/>
    <w:rsid w:val="009238F5"/>
    <w:rsid w:val="00923BB3"/>
    <w:rsid w:val="009249E9"/>
    <w:rsid w:val="00924AEF"/>
    <w:rsid w:val="009254AA"/>
    <w:rsid w:val="00925872"/>
    <w:rsid w:val="009259D2"/>
    <w:rsid w:val="00925A30"/>
    <w:rsid w:val="00925CAD"/>
    <w:rsid w:val="00926844"/>
    <w:rsid w:val="0092744B"/>
    <w:rsid w:val="00927697"/>
    <w:rsid w:val="0092780F"/>
    <w:rsid w:val="00927893"/>
    <w:rsid w:val="00927A5A"/>
    <w:rsid w:val="00930234"/>
    <w:rsid w:val="00930521"/>
    <w:rsid w:val="0093089D"/>
    <w:rsid w:val="00930BBB"/>
    <w:rsid w:val="00930D43"/>
    <w:rsid w:val="00931723"/>
    <w:rsid w:val="00931ABB"/>
    <w:rsid w:val="00932166"/>
    <w:rsid w:val="00932364"/>
    <w:rsid w:val="0093237B"/>
    <w:rsid w:val="00932D33"/>
    <w:rsid w:val="00932E97"/>
    <w:rsid w:val="00933846"/>
    <w:rsid w:val="00933985"/>
    <w:rsid w:val="00933B12"/>
    <w:rsid w:val="00933D2A"/>
    <w:rsid w:val="00933D8A"/>
    <w:rsid w:val="00934E4A"/>
    <w:rsid w:val="009352F4"/>
    <w:rsid w:val="009358F0"/>
    <w:rsid w:val="00935BF6"/>
    <w:rsid w:val="00936238"/>
    <w:rsid w:val="0093629F"/>
    <w:rsid w:val="00936457"/>
    <w:rsid w:val="009365A0"/>
    <w:rsid w:val="00936F01"/>
    <w:rsid w:val="00937288"/>
    <w:rsid w:val="009375A8"/>
    <w:rsid w:val="00937B98"/>
    <w:rsid w:val="00937CBE"/>
    <w:rsid w:val="00937F3A"/>
    <w:rsid w:val="00940390"/>
    <w:rsid w:val="0094048F"/>
    <w:rsid w:val="00940C2E"/>
    <w:rsid w:val="00941091"/>
    <w:rsid w:val="00941575"/>
    <w:rsid w:val="0094158D"/>
    <w:rsid w:val="009419EB"/>
    <w:rsid w:val="009425C7"/>
    <w:rsid w:val="00942BAD"/>
    <w:rsid w:val="009432DA"/>
    <w:rsid w:val="00943797"/>
    <w:rsid w:val="00943ADA"/>
    <w:rsid w:val="00943BF9"/>
    <w:rsid w:val="00943F21"/>
    <w:rsid w:val="00944076"/>
    <w:rsid w:val="00944135"/>
    <w:rsid w:val="009441A8"/>
    <w:rsid w:val="00944681"/>
    <w:rsid w:val="00944AEB"/>
    <w:rsid w:val="009450DA"/>
    <w:rsid w:val="00945315"/>
    <w:rsid w:val="00945535"/>
    <w:rsid w:val="009456E9"/>
    <w:rsid w:val="009458B5"/>
    <w:rsid w:val="009463FB"/>
    <w:rsid w:val="00946EFE"/>
    <w:rsid w:val="00947724"/>
    <w:rsid w:val="009478A7"/>
    <w:rsid w:val="00947D61"/>
    <w:rsid w:val="00947DD9"/>
    <w:rsid w:val="0095000D"/>
    <w:rsid w:val="009500C4"/>
    <w:rsid w:val="00950FDD"/>
    <w:rsid w:val="00951464"/>
    <w:rsid w:val="0095191A"/>
    <w:rsid w:val="00951948"/>
    <w:rsid w:val="00951BE0"/>
    <w:rsid w:val="00952D1A"/>
    <w:rsid w:val="00953169"/>
    <w:rsid w:val="00953225"/>
    <w:rsid w:val="0095336A"/>
    <w:rsid w:val="009534D6"/>
    <w:rsid w:val="00953612"/>
    <w:rsid w:val="00953CA9"/>
    <w:rsid w:val="0095405B"/>
    <w:rsid w:val="009542E9"/>
    <w:rsid w:val="009543CF"/>
    <w:rsid w:val="00954D6C"/>
    <w:rsid w:val="00954FB7"/>
    <w:rsid w:val="00955120"/>
    <w:rsid w:val="009551AF"/>
    <w:rsid w:val="00955383"/>
    <w:rsid w:val="009554BA"/>
    <w:rsid w:val="009554F3"/>
    <w:rsid w:val="00955D1B"/>
    <w:rsid w:val="00955F41"/>
    <w:rsid w:val="00956470"/>
    <w:rsid w:val="0095786B"/>
    <w:rsid w:val="009578BD"/>
    <w:rsid w:val="00957C26"/>
    <w:rsid w:val="009600CA"/>
    <w:rsid w:val="00960164"/>
    <w:rsid w:val="009605C5"/>
    <w:rsid w:val="00960A1D"/>
    <w:rsid w:val="00960F29"/>
    <w:rsid w:val="00961194"/>
    <w:rsid w:val="00961314"/>
    <w:rsid w:val="009623ED"/>
    <w:rsid w:val="009628A5"/>
    <w:rsid w:val="00963D8C"/>
    <w:rsid w:val="00963EAF"/>
    <w:rsid w:val="00965636"/>
    <w:rsid w:val="009656AF"/>
    <w:rsid w:val="00965847"/>
    <w:rsid w:val="00965C00"/>
    <w:rsid w:val="00965CF8"/>
    <w:rsid w:val="00966355"/>
    <w:rsid w:val="00966608"/>
    <w:rsid w:val="00966651"/>
    <w:rsid w:val="0096674B"/>
    <w:rsid w:val="0096723F"/>
    <w:rsid w:val="00967C9E"/>
    <w:rsid w:val="009703A3"/>
    <w:rsid w:val="00970E16"/>
    <w:rsid w:val="00970EED"/>
    <w:rsid w:val="00970FCF"/>
    <w:rsid w:val="00971039"/>
    <w:rsid w:val="00971842"/>
    <w:rsid w:val="00971AA7"/>
    <w:rsid w:val="00971B38"/>
    <w:rsid w:val="00971CEB"/>
    <w:rsid w:val="00972294"/>
    <w:rsid w:val="009723DA"/>
    <w:rsid w:val="009728F2"/>
    <w:rsid w:val="00972BCA"/>
    <w:rsid w:val="00972D85"/>
    <w:rsid w:val="00973892"/>
    <w:rsid w:val="00973CC3"/>
    <w:rsid w:val="00974046"/>
    <w:rsid w:val="009744D5"/>
    <w:rsid w:val="00974AB1"/>
    <w:rsid w:val="00974CD5"/>
    <w:rsid w:val="00974D49"/>
    <w:rsid w:val="00974E62"/>
    <w:rsid w:val="00975196"/>
    <w:rsid w:val="0097564C"/>
    <w:rsid w:val="00975826"/>
    <w:rsid w:val="00975A4A"/>
    <w:rsid w:val="00975B7F"/>
    <w:rsid w:val="009762A9"/>
    <w:rsid w:val="00976559"/>
    <w:rsid w:val="009765CD"/>
    <w:rsid w:val="00976BA8"/>
    <w:rsid w:val="00977413"/>
    <w:rsid w:val="00977531"/>
    <w:rsid w:val="009776A1"/>
    <w:rsid w:val="009776BE"/>
    <w:rsid w:val="009777BA"/>
    <w:rsid w:val="0097793F"/>
    <w:rsid w:val="00977B1D"/>
    <w:rsid w:val="00977D94"/>
    <w:rsid w:val="00977EE9"/>
    <w:rsid w:val="009813F5"/>
    <w:rsid w:val="009819C3"/>
    <w:rsid w:val="00981ADC"/>
    <w:rsid w:val="00981C07"/>
    <w:rsid w:val="00981ED2"/>
    <w:rsid w:val="0098243D"/>
    <w:rsid w:val="00982483"/>
    <w:rsid w:val="009825F9"/>
    <w:rsid w:val="009826DC"/>
    <w:rsid w:val="00982751"/>
    <w:rsid w:val="00982DD6"/>
    <w:rsid w:val="00982F40"/>
    <w:rsid w:val="0098397F"/>
    <w:rsid w:val="00983C8F"/>
    <w:rsid w:val="009842E5"/>
    <w:rsid w:val="0098492B"/>
    <w:rsid w:val="00984AB7"/>
    <w:rsid w:val="00984CEF"/>
    <w:rsid w:val="00984D16"/>
    <w:rsid w:val="00985041"/>
    <w:rsid w:val="00985185"/>
    <w:rsid w:val="009856EB"/>
    <w:rsid w:val="00985A26"/>
    <w:rsid w:val="009862CA"/>
    <w:rsid w:val="0098656A"/>
    <w:rsid w:val="00986D64"/>
    <w:rsid w:val="00986F45"/>
    <w:rsid w:val="00987696"/>
    <w:rsid w:val="009879C7"/>
    <w:rsid w:val="00987A5B"/>
    <w:rsid w:val="00987AE1"/>
    <w:rsid w:val="00990157"/>
    <w:rsid w:val="00990522"/>
    <w:rsid w:val="009908F6"/>
    <w:rsid w:val="00990928"/>
    <w:rsid w:val="00990D7D"/>
    <w:rsid w:val="00991ABD"/>
    <w:rsid w:val="00991C08"/>
    <w:rsid w:val="00992500"/>
    <w:rsid w:val="0099291B"/>
    <w:rsid w:val="00992950"/>
    <w:rsid w:val="00992BA5"/>
    <w:rsid w:val="00992BB5"/>
    <w:rsid w:val="0099395B"/>
    <w:rsid w:val="00993B7F"/>
    <w:rsid w:val="00994107"/>
    <w:rsid w:val="009944A6"/>
    <w:rsid w:val="0099470E"/>
    <w:rsid w:val="00994B2D"/>
    <w:rsid w:val="00995443"/>
    <w:rsid w:val="009957EA"/>
    <w:rsid w:val="00995CE1"/>
    <w:rsid w:val="00996B1F"/>
    <w:rsid w:val="00996CD8"/>
    <w:rsid w:val="0099739C"/>
    <w:rsid w:val="0099771D"/>
    <w:rsid w:val="0099773B"/>
    <w:rsid w:val="0099785F"/>
    <w:rsid w:val="00997A4A"/>
    <w:rsid w:val="00997FB1"/>
    <w:rsid w:val="009A0062"/>
    <w:rsid w:val="009A0424"/>
    <w:rsid w:val="009A0532"/>
    <w:rsid w:val="009A0595"/>
    <w:rsid w:val="009A0AB8"/>
    <w:rsid w:val="009A0F77"/>
    <w:rsid w:val="009A1083"/>
    <w:rsid w:val="009A1327"/>
    <w:rsid w:val="009A1349"/>
    <w:rsid w:val="009A1E35"/>
    <w:rsid w:val="009A24FB"/>
    <w:rsid w:val="009A252C"/>
    <w:rsid w:val="009A274C"/>
    <w:rsid w:val="009A2A0C"/>
    <w:rsid w:val="009A2A72"/>
    <w:rsid w:val="009A2C69"/>
    <w:rsid w:val="009A31EB"/>
    <w:rsid w:val="009A3326"/>
    <w:rsid w:val="009A3532"/>
    <w:rsid w:val="009A36A6"/>
    <w:rsid w:val="009A3B04"/>
    <w:rsid w:val="009A3BAA"/>
    <w:rsid w:val="009A4090"/>
    <w:rsid w:val="009A4873"/>
    <w:rsid w:val="009A4D2D"/>
    <w:rsid w:val="009A4DD2"/>
    <w:rsid w:val="009A4E3A"/>
    <w:rsid w:val="009A5430"/>
    <w:rsid w:val="009A5600"/>
    <w:rsid w:val="009A5F27"/>
    <w:rsid w:val="009A60C8"/>
    <w:rsid w:val="009A62B7"/>
    <w:rsid w:val="009A643C"/>
    <w:rsid w:val="009A6517"/>
    <w:rsid w:val="009A7FE7"/>
    <w:rsid w:val="009B10B4"/>
    <w:rsid w:val="009B1310"/>
    <w:rsid w:val="009B162C"/>
    <w:rsid w:val="009B176C"/>
    <w:rsid w:val="009B1C25"/>
    <w:rsid w:val="009B1C61"/>
    <w:rsid w:val="009B1D67"/>
    <w:rsid w:val="009B223A"/>
    <w:rsid w:val="009B2250"/>
    <w:rsid w:val="009B28D1"/>
    <w:rsid w:val="009B2A06"/>
    <w:rsid w:val="009B2AA1"/>
    <w:rsid w:val="009B2CDF"/>
    <w:rsid w:val="009B2F41"/>
    <w:rsid w:val="009B311D"/>
    <w:rsid w:val="009B31F9"/>
    <w:rsid w:val="009B3360"/>
    <w:rsid w:val="009B337F"/>
    <w:rsid w:val="009B3411"/>
    <w:rsid w:val="009B34C0"/>
    <w:rsid w:val="009B3EEE"/>
    <w:rsid w:val="009B3FD2"/>
    <w:rsid w:val="009B4786"/>
    <w:rsid w:val="009B4C56"/>
    <w:rsid w:val="009B4C99"/>
    <w:rsid w:val="009B5951"/>
    <w:rsid w:val="009B60C5"/>
    <w:rsid w:val="009B656C"/>
    <w:rsid w:val="009B6D92"/>
    <w:rsid w:val="009B70DB"/>
    <w:rsid w:val="009B77A5"/>
    <w:rsid w:val="009C03E3"/>
    <w:rsid w:val="009C061C"/>
    <w:rsid w:val="009C0940"/>
    <w:rsid w:val="009C15D8"/>
    <w:rsid w:val="009C1A45"/>
    <w:rsid w:val="009C1A73"/>
    <w:rsid w:val="009C1E4F"/>
    <w:rsid w:val="009C21A0"/>
    <w:rsid w:val="009C22F2"/>
    <w:rsid w:val="009C238D"/>
    <w:rsid w:val="009C24EF"/>
    <w:rsid w:val="009C2573"/>
    <w:rsid w:val="009C2853"/>
    <w:rsid w:val="009C2AA8"/>
    <w:rsid w:val="009C2D97"/>
    <w:rsid w:val="009C397B"/>
    <w:rsid w:val="009C3B1A"/>
    <w:rsid w:val="009C3CC9"/>
    <w:rsid w:val="009C421C"/>
    <w:rsid w:val="009C45C7"/>
    <w:rsid w:val="009C4658"/>
    <w:rsid w:val="009C46A8"/>
    <w:rsid w:val="009C4859"/>
    <w:rsid w:val="009C4866"/>
    <w:rsid w:val="009C492A"/>
    <w:rsid w:val="009C49D4"/>
    <w:rsid w:val="009C4BE6"/>
    <w:rsid w:val="009C4C85"/>
    <w:rsid w:val="009C4EB6"/>
    <w:rsid w:val="009C4F1F"/>
    <w:rsid w:val="009C5A64"/>
    <w:rsid w:val="009C5C98"/>
    <w:rsid w:val="009C6189"/>
    <w:rsid w:val="009C6DF1"/>
    <w:rsid w:val="009C6E3F"/>
    <w:rsid w:val="009C76D9"/>
    <w:rsid w:val="009C7897"/>
    <w:rsid w:val="009C78B4"/>
    <w:rsid w:val="009C7CEF"/>
    <w:rsid w:val="009D01CC"/>
    <w:rsid w:val="009D03FF"/>
    <w:rsid w:val="009D040D"/>
    <w:rsid w:val="009D061F"/>
    <w:rsid w:val="009D0663"/>
    <w:rsid w:val="009D1066"/>
    <w:rsid w:val="009D107B"/>
    <w:rsid w:val="009D182E"/>
    <w:rsid w:val="009D19D7"/>
    <w:rsid w:val="009D1AC3"/>
    <w:rsid w:val="009D2CB3"/>
    <w:rsid w:val="009D2D40"/>
    <w:rsid w:val="009D3878"/>
    <w:rsid w:val="009D3D6A"/>
    <w:rsid w:val="009D3DFA"/>
    <w:rsid w:val="009D4120"/>
    <w:rsid w:val="009D41AE"/>
    <w:rsid w:val="009D4F6A"/>
    <w:rsid w:val="009D4FBB"/>
    <w:rsid w:val="009D54F4"/>
    <w:rsid w:val="009D565D"/>
    <w:rsid w:val="009D5681"/>
    <w:rsid w:val="009D5884"/>
    <w:rsid w:val="009D65F5"/>
    <w:rsid w:val="009D6AF4"/>
    <w:rsid w:val="009D6F4E"/>
    <w:rsid w:val="009D7A4C"/>
    <w:rsid w:val="009D7E77"/>
    <w:rsid w:val="009E038A"/>
    <w:rsid w:val="009E0941"/>
    <w:rsid w:val="009E0C4C"/>
    <w:rsid w:val="009E0C5D"/>
    <w:rsid w:val="009E0CCE"/>
    <w:rsid w:val="009E11C8"/>
    <w:rsid w:val="009E120E"/>
    <w:rsid w:val="009E1438"/>
    <w:rsid w:val="009E199E"/>
    <w:rsid w:val="009E1A17"/>
    <w:rsid w:val="009E1E65"/>
    <w:rsid w:val="009E23F1"/>
    <w:rsid w:val="009E26F9"/>
    <w:rsid w:val="009E2995"/>
    <w:rsid w:val="009E2B7F"/>
    <w:rsid w:val="009E2C57"/>
    <w:rsid w:val="009E31F1"/>
    <w:rsid w:val="009E3896"/>
    <w:rsid w:val="009E3CA8"/>
    <w:rsid w:val="009E3F29"/>
    <w:rsid w:val="009E3FD4"/>
    <w:rsid w:val="009E4041"/>
    <w:rsid w:val="009E429B"/>
    <w:rsid w:val="009E42FA"/>
    <w:rsid w:val="009E4490"/>
    <w:rsid w:val="009E4558"/>
    <w:rsid w:val="009E4825"/>
    <w:rsid w:val="009E4D9D"/>
    <w:rsid w:val="009E4F6C"/>
    <w:rsid w:val="009E5029"/>
    <w:rsid w:val="009E59A7"/>
    <w:rsid w:val="009E5ABF"/>
    <w:rsid w:val="009E6239"/>
    <w:rsid w:val="009E687F"/>
    <w:rsid w:val="009E6A71"/>
    <w:rsid w:val="009E6D9B"/>
    <w:rsid w:val="009E6DA4"/>
    <w:rsid w:val="009E7CF8"/>
    <w:rsid w:val="009F04EC"/>
    <w:rsid w:val="009F0578"/>
    <w:rsid w:val="009F0727"/>
    <w:rsid w:val="009F0D3A"/>
    <w:rsid w:val="009F1F4E"/>
    <w:rsid w:val="009F2085"/>
    <w:rsid w:val="009F2B71"/>
    <w:rsid w:val="009F2C8A"/>
    <w:rsid w:val="009F307B"/>
    <w:rsid w:val="009F3414"/>
    <w:rsid w:val="009F3543"/>
    <w:rsid w:val="009F35BE"/>
    <w:rsid w:val="009F3EA5"/>
    <w:rsid w:val="009F4324"/>
    <w:rsid w:val="009F443F"/>
    <w:rsid w:val="009F4A62"/>
    <w:rsid w:val="009F4DAB"/>
    <w:rsid w:val="009F5329"/>
    <w:rsid w:val="009F5BB4"/>
    <w:rsid w:val="009F5C41"/>
    <w:rsid w:val="009F5DC4"/>
    <w:rsid w:val="009F6834"/>
    <w:rsid w:val="009F687D"/>
    <w:rsid w:val="009F6ECA"/>
    <w:rsid w:val="009F7C9B"/>
    <w:rsid w:val="00A00434"/>
    <w:rsid w:val="00A0069C"/>
    <w:rsid w:val="00A0089A"/>
    <w:rsid w:val="00A00B2F"/>
    <w:rsid w:val="00A012A6"/>
    <w:rsid w:val="00A01D92"/>
    <w:rsid w:val="00A02056"/>
    <w:rsid w:val="00A020E8"/>
    <w:rsid w:val="00A024C0"/>
    <w:rsid w:val="00A0299A"/>
    <w:rsid w:val="00A02EDB"/>
    <w:rsid w:val="00A02EEB"/>
    <w:rsid w:val="00A02F70"/>
    <w:rsid w:val="00A034CC"/>
    <w:rsid w:val="00A038E0"/>
    <w:rsid w:val="00A03B7C"/>
    <w:rsid w:val="00A03D3D"/>
    <w:rsid w:val="00A04632"/>
    <w:rsid w:val="00A04CFD"/>
    <w:rsid w:val="00A057E1"/>
    <w:rsid w:val="00A05C21"/>
    <w:rsid w:val="00A06114"/>
    <w:rsid w:val="00A062C5"/>
    <w:rsid w:val="00A0689E"/>
    <w:rsid w:val="00A0692B"/>
    <w:rsid w:val="00A06A08"/>
    <w:rsid w:val="00A06EA8"/>
    <w:rsid w:val="00A07362"/>
    <w:rsid w:val="00A077B0"/>
    <w:rsid w:val="00A07990"/>
    <w:rsid w:val="00A07C5D"/>
    <w:rsid w:val="00A07FD9"/>
    <w:rsid w:val="00A100A9"/>
    <w:rsid w:val="00A1055C"/>
    <w:rsid w:val="00A10971"/>
    <w:rsid w:val="00A10CAF"/>
    <w:rsid w:val="00A10F57"/>
    <w:rsid w:val="00A10FA2"/>
    <w:rsid w:val="00A11054"/>
    <w:rsid w:val="00A1128F"/>
    <w:rsid w:val="00A112F8"/>
    <w:rsid w:val="00A11A1C"/>
    <w:rsid w:val="00A11A71"/>
    <w:rsid w:val="00A11B78"/>
    <w:rsid w:val="00A11C26"/>
    <w:rsid w:val="00A120A7"/>
    <w:rsid w:val="00A12A23"/>
    <w:rsid w:val="00A12A87"/>
    <w:rsid w:val="00A12C96"/>
    <w:rsid w:val="00A12FE1"/>
    <w:rsid w:val="00A1316B"/>
    <w:rsid w:val="00A133E2"/>
    <w:rsid w:val="00A14372"/>
    <w:rsid w:val="00A14778"/>
    <w:rsid w:val="00A1489A"/>
    <w:rsid w:val="00A1490A"/>
    <w:rsid w:val="00A14E62"/>
    <w:rsid w:val="00A15468"/>
    <w:rsid w:val="00A157B1"/>
    <w:rsid w:val="00A15A8D"/>
    <w:rsid w:val="00A161C9"/>
    <w:rsid w:val="00A162A4"/>
    <w:rsid w:val="00A1642F"/>
    <w:rsid w:val="00A164F5"/>
    <w:rsid w:val="00A1655B"/>
    <w:rsid w:val="00A168A3"/>
    <w:rsid w:val="00A179FC"/>
    <w:rsid w:val="00A17DB3"/>
    <w:rsid w:val="00A17F2A"/>
    <w:rsid w:val="00A203BC"/>
    <w:rsid w:val="00A208E1"/>
    <w:rsid w:val="00A20C17"/>
    <w:rsid w:val="00A20CF1"/>
    <w:rsid w:val="00A2119A"/>
    <w:rsid w:val="00A2156D"/>
    <w:rsid w:val="00A21B4E"/>
    <w:rsid w:val="00A21C97"/>
    <w:rsid w:val="00A21EB1"/>
    <w:rsid w:val="00A22779"/>
    <w:rsid w:val="00A22887"/>
    <w:rsid w:val="00A239C9"/>
    <w:rsid w:val="00A23CAA"/>
    <w:rsid w:val="00A23D34"/>
    <w:rsid w:val="00A24602"/>
    <w:rsid w:val="00A24D44"/>
    <w:rsid w:val="00A24E31"/>
    <w:rsid w:val="00A24F8B"/>
    <w:rsid w:val="00A25103"/>
    <w:rsid w:val="00A25266"/>
    <w:rsid w:val="00A254CD"/>
    <w:rsid w:val="00A25D17"/>
    <w:rsid w:val="00A25ED1"/>
    <w:rsid w:val="00A269F9"/>
    <w:rsid w:val="00A26D59"/>
    <w:rsid w:val="00A2716F"/>
    <w:rsid w:val="00A2739C"/>
    <w:rsid w:val="00A274D7"/>
    <w:rsid w:val="00A27A4B"/>
    <w:rsid w:val="00A27EF8"/>
    <w:rsid w:val="00A3029B"/>
    <w:rsid w:val="00A30617"/>
    <w:rsid w:val="00A30957"/>
    <w:rsid w:val="00A30A5D"/>
    <w:rsid w:val="00A317A5"/>
    <w:rsid w:val="00A318A1"/>
    <w:rsid w:val="00A31C1C"/>
    <w:rsid w:val="00A31EE2"/>
    <w:rsid w:val="00A31F34"/>
    <w:rsid w:val="00A32D5B"/>
    <w:rsid w:val="00A331E6"/>
    <w:rsid w:val="00A3342D"/>
    <w:rsid w:val="00A336FA"/>
    <w:rsid w:val="00A33767"/>
    <w:rsid w:val="00A344AB"/>
    <w:rsid w:val="00A3475B"/>
    <w:rsid w:val="00A34BDE"/>
    <w:rsid w:val="00A34CAD"/>
    <w:rsid w:val="00A34D1B"/>
    <w:rsid w:val="00A3503F"/>
    <w:rsid w:val="00A3548C"/>
    <w:rsid w:val="00A3557E"/>
    <w:rsid w:val="00A36366"/>
    <w:rsid w:val="00A369DD"/>
    <w:rsid w:val="00A36B59"/>
    <w:rsid w:val="00A36F22"/>
    <w:rsid w:val="00A371EB"/>
    <w:rsid w:val="00A374CB"/>
    <w:rsid w:val="00A37BEA"/>
    <w:rsid w:val="00A40FB5"/>
    <w:rsid w:val="00A41072"/>
    <w:rsid w:val="00A410DE"/>
    <w:rsid w:val="00A41485"/>
    <w:rsid w:val="00A41A84"/>
    <w:rsid w:val="00A41ADD"/>
    <w:rsid w:val="00A41AE7"/>
    <w:rsid w:val="00A41CE1"/>
    <w:rsid w:val="00A41EA1"/>
    <w:rsid w:val="00A42005"/>
    <w:rsid w:val="00A4203D"/>
    <w:rsid w:val="00A42427"/>
    <w:rsid w:val="00A42B50"/>
    <w:rsid w:val="00A42CED"/>
    <w:rsid w:val="00A42E65"/>
    <w:rsid w:val="00A42EAE"/>
    <w:rsid w:val="00A43228"/>
    <w:rsid w:val="00A434B7"/>
    <w:rsid w:val="00A437DD"/>
    <w:rsid w:val="00A43B47"/>
    <w:rsid w:val="00A440C0"/>
    <w:rsid w:val="00A443D6"/>
    <w:rsid w:val="00A44473"/>
    <w:rsid w:val="00A446E6"/>
    <w:rsid w:val="00A44ADD"/>
    <w:rsid w:val="00A45090"/>
    <w:rsid w:val="00A4542D"/>
    <w:rsid w:val="00A456B3"/>
    <w:rsid w:val="00A45CCD"/>
    <w:rsid w:val="00A45F0B"/>
    <w:rsid w:val="00A45F82"/>
    <w:rsid w:val="00A46343"/>
    <w:rsid w:val="00A46657"/>
    <w:rsid w:val="00A46666"/>
    <w:rsid w:val="00A469F6"/>
    <w:rsid w:val="00A46C65"/>
    <w:rsid w:val="00A46CEE"/>
    <w:rsid w:val="00A46E98"/>
    <w:rsid w:val="00A4710A"/>
    <w:rsid w:val="00A47713"/>
    <w:rsid w:val="00A478B3"/>
    <w:rsid w:val="00A509D5"/>
    <w:rsid w:val="00A50A23"/>
    <w:rsid w:val="00A50B67"/>
    <w:rsid w:val="00A50CEB"/>
    <w:rsid w:val="00A50FA7"/>
    <w:rsid w:val="00A51698"/>
    <w:rsid w:val="00A51699"/>
    <w:rsid w:val="00A51C8A"/>
    <w:rsid w:val="00A51FEC"/>
    <w:rsid w:val="00A526F5"/>
    <w:rsid w:val="00A5279F"/>
    <w:rsid w:val="00A52EFD"/>
    <w:rsid w:val="00A5310F"/>
    <w:rsid w:val="00A532CD"/>
    <w:rsid w:val="00A53882"/>
    <w:rsid w:val="00A53DBC"/>
    <w:rsid w:val="00A54847"/>
    <w:rsid w:val="00A54A7C"/>
    <w:rsid w:val="00A54B67"/>
    <w:rsid w:val="00A54BDD"/>
    <w:rsid w:val="00A54F25"/>
    <w:rsid w:val="00A54F3B"/>
    <w:rsid w:val="00A5508F"/>
    <w:rsid w:val="00A55539"/>
    <w:rsid w:val="00A55706"/>
    <w:rsid w:val="00A55890"/>
    <w:rsid w:val="00A56475"/>
    <w:rsid w:val="00A56929"/>
    <w:rsid w:val="00A57023"/>
    <w:rsid w:val="00A57202"/>
    <w:rsid w:val="00A57C90"/>
    <w:rsid w:val="00A60233"/>
    <w:rsid w:val="00A604AB"/>
    <w:rsid w:val="00A605B0"/>
    <w:rsid w:val="00A60717"/>
    <w:rsid w:val="00A60879"/>
    <w:rsid w:val="00A60EA1"/>
    <w:rsid w:val="00A60F14"/>
    <w:rsid w:val="00A61B90"/>
    <w:rsid w:val="00A62509"/>
    <w:rsid w:val="00A626BC"/>
    <w:rsid w:val="00A63039"/>
    <w:rsid w:val="00A63C6A"/>
    <w:rsid w:val="00A646B7"/>
    <w:rsid w:val="00A6487D"/>
    <w:rsid w:val="00A654D8"/>
    <w:rsid w:val="00A65A97"/>
    <w:rsid w:val="00A65B3E"/>
    <w:rsid w:val="00A66C56"/>
    <w:rsid w:val="00A66E2B"/>
    <w:rsid w:val="00A66E5D"/>
    <w:rsid w:val="00A672E0"/>
    <w:rsid w:val="00A6751D"/>
    <w:rsid w:val="00A67645"/>
    <w:rsid w:val="00A6764B"/>
    <w:rsid w:val="00A67685"/>
    <w:rsid w:val="00A67781"/>
    <w:rsid w:val="00A67AFE"/>
    <w:rsid w:val="00A67CDA"/>
    <w:rsid w:val="00A67D91"/>
    <w:rsid w:val="00A70305"/>
    <w:rsid w:val="00A70B93"/>
    <w:rsid w:val="00A70E04"/>
    <w:rsid w:val="00A71112"/>
    <w:rsid w:val="00A713F5"/>
    <w:rsid w:val="00A71D40"/>
    <w:rsid w:val="00A7201A"/>
    <w:rsid w:val="00A72100"/>
    <w:rsid w:val="00A72233"/>
    <w:rsid w:val="00A72451"/>
    <w:rsid w:val="00A726C0"/>
    <w:rsid w:val="00A72931"/>
    <w:rsid w:val="00A72DE6"/>
    <w:rsid w:val="00A72DF8"/>
    <w:rsid w:val="00A73F62"/>
    <w:rsid w:val="00A74082"/>
    <w:rsid w:val="00A7434F"/>
    <w:rsid w:val="00A7458D"/>
    <w:rsid w:val="00A745DA"/>
    <w:rsid w:val="00A74656"/>
    <w:rsid w:val="00A74D3F"/>
    <w:rsid w:val="00A7574C"/>
    <w:rsid w:val="00A75976"/>
    <w:rsid w:val="00A765E3"/>
    <w:rsid w:val="00A7696D"/>
    <w:rsid w:val="00A76A97"/>
    <w:rsid w:val="00A76E65"/>
    <w:rsid w:val="00A7701A"/>
    <w:rsid w:val="00A772FA"/>
    <w:rsid w:val="00A7731D"/>
    <w:rsid w:val="00A77849"/>
    <w:rsid w:val="00A779CF"/>
    <w:rsid w:val="00A77CCE"/>
    <w:rsid w:val="00A8003F"/>
    <w:rsid w:val="00A8073C"/>
    <w:rsid w:val="00A80D8F"/>
    <w:rsid w:val="00A810B1"/>
    <w:rsid w:val="00A81F77"/>
    <w:rsid w:val="00A827C2"/>
    <w:rsid w:val="00A82AAB"/>
    <w:rsid w:val="00A82BA8"/>
    <w:rsid w:val="00A82CEF"/>
    <w:rsid w:val="00A82EA3"/>
    <w:rsid w:val="00A82FD8"/>
    <w:rsid w:val="00A83747"/>
    <w:rsid w:val="00A83799"/>
    <w:rsid w:val="00A838F5"/>
    <w:rsid w:val="00A83971"/>
    <w:rsid w:val="00A83A94"/>
    <w:rsid w:val="00A83C00"/>
    <w:rsid w:val="00A840E5"/>
    <w:rsid w:val="00A84387"/>
    <w:rsid w:val="00A843F3"/>
    <w:rsid w:val="00A84A19"/>
    <w:rsid w:val="00A84D07"/>
    <w:rsid w:val="00A84DA1"/>
    <w:rsid w:val="00A84EFC"/>
    <w:rsid w:val="00A84F11"/>
    <w:rsid w:val="00A85127"/>
    <w:rsid w:val="00A8551D"/>
    <w:rsid w:val="00A86142"/>
    <w:rsid w:val="00A861F6"/>
    <w:rsid w:val="00A86269"/>
    <w:rsid w:val="00A862F0"/>
    <w:rsid w:val="00A8640B"/>
    <w:rsid w:val="00A86815"/>
    <w:rsid w:val="00A869BF"/>
    <w:rsid w:val="00A870A2"/>
    <w:rsid w:val="00A872D7"/>
    <w:rsid w:val="00A873A7"/>
    <w:rsid w:val="00A876D6"/>
    <w:rsid w:val="00A87A21"/>
    <w:rsid w:val="00A87EB5"/>
    <w:rsid w:val="00A902C6"/>
    <w:rsid w:val="00A90330"/>
    <w:rsid w:val="00A90820"/>
    <w:rsid w:val="00A908AA"/>
    <w:rsid w:val="00A90BB1"/>
    <w:rsid w:val="00A9122C"/>
    <w:rsid w:val="00A912B8"/>
    <w:rsid w:val="00A9194D"/>
    <w:rsid w:val="00A91C9F"/>
    <w:rsid w:val="00A9201B"/>
    <w:rsid w:val="00A92560"/>
    <w:rsid w:val="00A92883"/>
    <w:rsid w:val="00A92FC6"/>
    <w:rsid w:val="00A93621"/>
    <w:rsid w:val="00A9372A"/>
    <w:rsid w:val="00A939AA"/>
    <w:rsid w:val="00A941E7"/>
    <w:rsid w:val="00A944C1"/>
    <w:rsid w:val="00A94642"/>
    <w:rsid w:val="00A94F6B"/>
    <w:rsid w:val="00A95542"/>
    <w:rsid w:val="00A95A7A"/>
    <w:rsid w:val="00A961A1"/>
    <w:rsid w:val="00A963CB"/>
    <w:rsid w:val="00A964C9"/>
    <w:rsid w:val="00A96650"/>
    <w:rsid w:val="00A96664"/>
    <w:rsid w:val="00A96EA0"/>
    <w:rsid w:val="00A97049"/>
    <w:rsid w:val="00A973A3"/>
    <w:rsid w:val="00A9760C"/>
    <w:rsid w:val="00A97D83"/>
    <w:rsid w:val="00A97EFA"/>
    <w:rsid w:val="00AA0260"/>
    <w:rsid w:val="00AA0A4C"/>
    <w:rsid w:val="00AA0B97"/>
    <w:rsid w:val="00AA0CBC"/>
    <w:rsid w:val="00AA1039"/>
    <w:rsid w:val="00AA145B"/>
    <w:rsid w:val="00AA14D4"/>
    <w:rsid w:val="00AA156B"/>
    <w:rsid w:val="00AA164E"/>
    <w:rsid w:val="00AA1C35"/>
    <w:rsid w:val="00AA2172"/>
    <w:rsid w:val="00AA21D6"/>
    <w:rsid w:val="00AA2555"/>
    <w:rsid w:val="00AA2EAE"/>
    <w:rsid w:val="00AA31FF"/>
    <w:rsid w:val="00AA35EF"/>
    <w:rsid w:val="00AA362C"/>
    <w:rsid w:val="00AA3724"/>
    <w:rsid w:val="00AA3B9D"/>
    <w:rsid w:val="00AA3C8E"/>
    <w:rsid w:val="00AA447F"/>
    <w:rsid w:val="00AA48D4"/>
    <w:rsid w:val="00AA4A7B"/>
    <w:rsid w:val="00AA4C79"/>
    <w:rsid w:val="00AA5912"/>
    <w:rsid w:val="00AA5D9C"/>
    <w:rsid w:val="00AA5F03"/>
    <w:rsid w:val="00AA751D"/>
    <w:rsid w:val="00AA7523"/>
    <w:rsid w:val="00AA783C"/>
    <w:rsid w:val="00AB0611"/>
    <w:rsid w:val="00AB07AC"/>
    <w:rsid w:val="00AB0976"/>
    <w:rsid w:val="00AB0C40"/>
    <w:rsid w:val="00AB0C70"/>
    <w:rsid w:val="00AB0FE2"/>
    <w:rsid w:val="00AB1168"/>
    <w:rsid w:val="00AB15C2"/>
    <w:rsid w:val="00AB1933"/>
    <w:rsid w:val="00AB211B"/>
    <w:rsid w:val="00AB242E"/>
    <w:rsid w:val="00AB27F3"/>
    <w:rsid w:val="00AB2A0B"/>
    <w:rsid w:val="00AB2EE3"/>
    <w:rsid w:val="00AB3136"/>
    <w:rsid w:val="00AB34D9"/>
    <w:rsid w:val="00AB360A"/>
    <w:rsid w:val="00AB3C87"/>
    <w:rsid w:val="00AB4F88"/>
    <w:rsid w:val="00AB4F8F"/>
    <w:rsid w:val="00AB52BB"/>
    <w:rsid w:val="00AB577D"/>
    <w:rsid w:val="00AB5CD1"/>
    <w:rsid w:val="00AB5CFB"/>
    <w:rsid w:val="00AB61F4"/>
    <w:rsid w:val="00AB6CAB"/>
    <w:rsid w:val="00AB6E41"/>
    <w:rsid w:val="00AB6FEE"/>
    <w:rsid w:val="00AB74AE"/>
    <w:rsid w:val="00AC045A"/>
    <w:rsid w:val="00AC0961"/>
    <w:rsid w:val="00AC129F"/>
    <w:rsid w:val="00AC1747"/>
    <w:rsid w:val="00AC1814"/>
    <w:rsid w:val="00AC18E1"/>
    <w:rsid w:val="00AC1D2D"/>
    <w:rsid w:val="00AC22CC"/>
    <w:rsid w:val="00AC2583"/>
    <w:rsid w:val="00AC2785"/>
    <w:rsid w:val="00AC30D2"/>
    <w:rsid w:val="00AC311B"/>
    <w:rsid w:val="00AC31BF"/>
    <w:rsid w:val="00AC33D9"/>
    <w:rsid w:val="00AC3B86"/>
    <w:rsid w:val="00AC3E61"/>
    <w:rsid w:val="00AC442B"/>
    <w:rsid w:val="00AC45D1"/>
    <w:rsid w:val="00AC4794"/>
    <w:rsid w:val="00AC47E0"/>
    <w:rsid w:val="00AC49D8"/>
    <w:rsid w:val="00AC53F4"/>
    <w:rsid w:val="00AC5A1C"/>
    <w:rsid w:val="00AC5A45"/>
    <w:rsid w:val="00AC6B24"/>
    <w:rsid w:val="00AC74A4"/>
    <w:rsid w:val="00AC74D6"/>
    <w:rsid w:val="00AC7D3A"/>
    <w:rsid w:val="00AC7D41"/>
    <w:rsid w:val="00AC7D93"/>
    <w:rsid w:val="00AD02D6"/>
    <w:rsid w:val="00AD09B0"/>
    <w:rsid w:val="00AD0B0A"/>
    <w:rsid w:val="00AD0C5D"/>
    <w:rsid w:val="00AD1200"/>
    <w:rsid w:val="00AD144B"/>
    <w:rsid w:val="00AD1CB7"/>
    <w:rsid w:val="00AD1E27"/>
    <w:rsid w:val="00AD20C7"/>
    <w:rsid w:val="00AD2208"/>
    <w:rsid w:val="00AD2556"/>
    <w:rsid w:val="00AD26B6"/>
    <w:rsid w:val="00AD2724"/>
    <w:rsid w:val="00AD2805"/>
    <w:rsid w:val="00AD2B18"/>
    <w:rsid w:val="00AD30F0"/>
    <w:rsid w:val="00AD3505"/>
    <w:rsid w:val="00AD377D"/>
    <w:rsid w:val="00AD40BD"/>
    <w:rsid w:val="00AD428F"/>
    <w:rsid w:val="00AD4426"/>
    <w:rsid w:val="00AD4460"/>
    <w:rsid w:val="00AD48FD"/>
    <w:rsid w:val="00AD49CA"/>
    <w:rsid w:val="00AD4E1C"/>
    <w:rsid w:val="00AD4F44"/>
    <w:rsid w:val="00AD5316"/>
    <w:rsid w:val="00AD5369"/>
    <w:rsid w:val="00AD5A7F"/>
    <w:rsid w:val="00AD5D0D"/>
    <w:rsid w:val="00AD5F6C"/>
    <w:rsid w:val="00AD6346"/>
    <w:rsid w:val="00AD67A4"/>
    <w:rsid w:val="00AD6E46"/>
    <w:rsid w:val="00AD7CC9"/>
    <w:rsid w:val="00AE0485"/>
    <w:rsid w:val="00AE0532"/>
    <w:rsid w:val="00AE083A"/>
    <w:rsid w:val="00AE0BE1"/>
    <w:rsid w:val="00AE0C4C"/>
    <w:rsid w:val="00AE1C14"/>
    <w:rsid w:val="00AE2021"/>
    <w:rsid w:val="00AE2197"/>
    <w:rsid w:val="00AE2470"/>
    <w:rsid w:val="00AE3107"/>
    <w:rsid w:val="00AE3825"/>
    <w:rsid w:val="00AE3AC7"/>
    <w:rsid w:val="00AE3DBB"/>
    <w:rsid w:val="00AE3DF0"/>
    <w:rsid w:val="00AE3EFA"/>
    <w:rsid w:val="00AE4009"/>
    <w:rsid w:val="00AE493F"/>
    <w:rsid w:val="00AE4C8B"/>
    <w:rsid w:val="00AE4F25"/>
    <w:rsid w:val="00AE58EC"/>
    <w:rsid w:val="00AE5E0D"/>
    <w:rsid w:val="00AE6050"/>
    <w:rsid w:val="00AE61BF"/>
    <w:rsid w:val="00AE6346"/>
    <w:rsid w:val="00AE65CE"/>
    <w:rsid w:val="00AE66E0"/>
    <w:rsid w:val="00AE677C"/>
    <w:rsid w:val="00AE6849"/>
    <w:rsid w:val="00AE6BD1"/>
    <w:rsid w:val="00AE6D89"/>
    <w:rsid w:val="00AE765E"/>
    <w:rsid w:val="00AE778A"/>
    <w:rsid w:val="00AE7883"/>
    <w:rsid w:val="00AE7A90"/>
    <w:rsid w:val="00AE7C81"/>
    <w:rsid w:val="00AE7DE9"/>
    <w:rsid w:val="00AF022E"/>
    <w:rsid w:val="00AF0BF5"/>
    <w:rsid w:val="00AF0C06"/>
    <w:rsid w:val="00AF1004"/>
    <w:rsid w:val="00AF11A9"/>
    <w:rsid w:val="00AF13E1"/>
    <w:rsid w:val="00AF245E"/>
    <w:rsid w:val="00AF2856"/>
    <w:rsid w:val="00AF2917"/>
    <w:rsid w:val="00AF2986"/>
    <w:rsid w:val="00AF2A4D"/>
    <w:rsid w:val="00AF2A83"/>
    <w:rsid w:val="00AF2FB9"/>
    <w:rsid w:val="00AF2FE4"/>
    <w:rsid w:val="00AF3572"/>
    <w:rsid w:val="00AF3AA6"/>
    <w:rsid w:val="00AF40C0"/>
    <w:rsid w:val="00AF4391"/>
    <w:rsid w:val="00AF4A14"/>
    <w:rsid w:val="00AF4E05"/>
    <w:rsid w:val="00AF5302"/>
    <w:rsid w:val="00AF55BC"/>
    <w:rsid w:val="00AF5ABA"/>
    <w:rsid w:val="00AF5C5B"/>
    <w:rsid w:val="00AF5DE6"/>
    <w:rsid w:val="00AF5DED"/>
    <w:rsid w:val="00AF62A5"/>
    <w:rsid w:val="00AF64D2"/>
    <w:rsid w:val="00AF6995"/>
    <w:rsid w:val="00AF69DA"/>
    <w:rsid w:val="00AF721A"/>
    <w:rsid w:val="00AF767D"/>
    <w:rsid w:val="00AF777E"/>
    <w:rsid w:val="00AF7812"/>
    <w:rsid w:val="00AF789E"/>
    <w:rsid w:val="00AF7B9C"/>
    <w:rsid w:val="00AF7DDD"/>
    <w:rsid w:val="00B0059F"/>
    <w:rsid w:val="00B00E32"/>
    <w:rsid w:val="00B00E45"/>
    <w:rsid w:val="00B00FED"/>
    <w:rsid w:val="00B0137F"/>
    <w:rsid w:val="00B01950"/>
    <w:rsid w:val="00B01F81"/>
    <w:rsid w:val="00B0214C"/>
    <w:rsid w:val="00B023CE"/>
    <w:rsid w:val="00B02581"/>
    <w:rsid w:val="00B02972"/>
    <w:rsid w:val="00B02F90"/>
    <w:rsid w:val="00B02FEE"/>
    <w:rsid w:val="00B03010"/>
    <w:rsid w:val="00B03025"/>
    <w:rsid w:val="00B031A8"/>
    <w:rsid w:val="00B03744"/>
    <w:rsid w:val="00B03A81"/>
    <w:rsid w:val="00B03DF2"/>
    <w:rsid w:val="00B03DF5"/>
    <w:rsid w:val="00B03FEA"/>
    <w:rsid w:val="00B04636"/>
    <w:rsid w:val="00B04A0B"/>
    <w:rsid w:val="00B04B31"/>
    <w:rsid w:val="00B04DBC"/>
    <w:rsid w:val="00B05114"/>
    <w:rsid w:val="00B05844"/>
    <w:rsid w:val="00B05960"/>
    <w:rsid w:val="00B05A36"/>
    <w:rsid w:val="00B05C35"/>
    <w:rsid w:val="00B0600A"/>
    <w:rsid w:val="00B063DA"/>
    <w:rsid w:val="00B0672B"/>
    <w:rsid w:val="00B06E1C"/>
    <w:rsid w:val="00B07042"/>
    <w:rsid w:val="00B072FD"/>
    <w:rsid w:val="00B075B4"/>
    <w:rsid w:val="00B077B6"/>
    <w:rsid w:val="00B07A92"/>
    <w:rsid w:val="00B10077"/>
    <w:rsid w:val="00B1084D"/>
    <w:rsid w:val="00B1086C"/>
    <w:rsid w:val="00B10A88"/>
    <w:rsid w:val="00B10CD5"/>
    <w:rsid w:val="00B11B4D"/>
    <w:rsid w:val="00B12EDC"/>
    <w:rsid w:val="00B12FF4"/>
    <w:rsid w:val="00B13326"/>
    <w:rsid w:val="00B13AF3"/>
    <w:rsid w:val="00B13B12"/>
    <w:rsid w:val="00B1401E"/>
    <w:rsid w:val="00B1413D"/>
    <w:rsid w:val="00B145F2"/>
    <w:rsid w:val="00B14AFF"/>
    <w:rsid w:val="00B1536F"/>
    <w:rsid w:val="00B155A4"/>
    <w:rsid w:val="00B15709"/>
    <w:rsid w:val="00B15D34"/>
    <w:rsid w:val="00B15DB5"/>
    <w:rsid w:val="00B16039"/>
    <w:rsid w:val="00B16AC9"/>
    <w:rsid w:val="00B16D19"/>
    <w:rsid w:val="00B17527"/>
    <w:rsid w:val="00B177D8"/>
    <w:rsid w:val="00B200D9"/>
    <w:rsid w:val="00B209F4"/>
    <w:rsid w:val="00B21123"/>
    <w:rsid w:val="00B2121F"/>
    <w:rsid w:val="00B21293"/>
    <w:rsid w:val="00B2141C"/>
    <w:rsid w:val="00B2197A"/>
    <w:rsid w:val="00B21980"/>
    <w:rsid w:val="00B21CA1"/>
    <w:rsid w:val="00B21DEE"/>
    <w:rsid w:val="00B22CCB"/>
    <w:rsid w:val="00B235C1"/>
    <w:rsid w:val="00B23666"/>
    <w:rsid w:val="00B23CBB"/>
    <w:rsid w:val="00B23D89"/>
    <w:rsid w:val="00B23EB0"/>
    <w:rsid w:val="00B2469F"/>
    <w:rsid w:val="00B2490B"/>
    <w:rsid w:val="00B249DD"/>
    <w:rsid w:val="00B24BEA"/>
    <w:rsid w:val="00B25219"/>
    <w:rsid w:val="00B2542A"/>
    <w:rsid w:val="00B2557A"/>
    <w:rsid w:val="00B25765"/>
    <w:rsid w:val="00B26230"/>
    <w:rsid w:val="00B26936"/>
    <w:rsid w:val="00B26D0B"/>
    <w:rsid w:val="00B26F8D"/>
    <w:rsid w:val="00B27075"/>
    <w:rsid w:val="00B2722A"/>
    <w:rsid w:val="00B27921"/>
    <w:rsid w:val="00B27CFD"/>
    <w:rsid w:val="00B304F7"/>
    <w:rsid w:val="00B30BC6"/>
    <w:rsid w:val="00B31BA4"/>
    <w:rsid w:val="00B3212E"/>
    <w:rsid w:val="00B32A4D"/>
    <w:rsid w:val="00B32B18"/>
    <w:rsid w:val="00B32B67"/>
    <w:rsid w:val="00B32F09"/>
    <w:rsid w:val="00B33002"/>
    <w:rsid w:val="00B3390C"/>
    <w:rsid w:val="00B3456C"/>
    <w:rsid w:val="00B34874"/>
    <w:rsid w:val="00B34BAE"/>
    <w:rsid w:val="00B35588"/>
    <w:rsid w:val="00B3573C"/>
    <w:rsid w:val="00B35B94"/>
    <w:rsid w:val="00B35FD8"/>
    <w:rsid w:val="00B36335"/>
    <w:rsid w:val="00B366D1"/>
    <w:rsid w:val="00B37EE8"/>
    <w:rsid w:val="00B37F24"/>
    <w:rsid w:val="00B402B4"/>
    <w:rsid w:val="00B4120D"/>
    <w:rsid w:val="00B414A1"/>
    <w:rsid w:val="00B415F4"/>
    <w:rsid w:val="00B416FD"/>
    <w:rsid w:val="00B41854"/>
    <w:rsid w:val="00B41875"/>
    <w:rsid w:val="00B41B41"/>
    <w:rsid w:val="00B4225F"/>
    <w:rsid w:val="00B422E9"/>
    <w:rsid w:val="00B42846"/>
    <w:rsid w:val="00B42D0F"/>
    <w:rsid w:val="00B42E89"/>
    <w:rsid w:val="00B43757"/>
    <w:rsid w:val="00B4431C"/>
    <w:rsid w:val="00B451EF"/>
    <w:rsid w:val="00B45A80"/>
    <w:rsid w:val="00B45BD5"/>
    <w:rsid w:val="00B45F64"/>
    <w:rsid w:val="00B46033"/>
    <w:rsid w:val="00B461C1"/>
    <w:rsid w:val="00B46927"/>
    <w:rsid w:val="00B46D00"/>
    <w:rsid w:val="00B46F93"/>
    <w:rsid w:val="00B475C6"/>
    <w:rsid w:val="00B47621"/>
    <w:rsid w:val="00B47C82"/>
    <w:rsid w:val="00B506AE"/>
    <w:rsid w:val="00B50884"/>
    <w:rsid w:val="00B50CCE"/>
    <w:rsid w:val="00B50D4F"/>
    <w:rsid w:val="00B512D5"/>
    <w:rsid w:val="00B513F6"/>
    <w:rsid w:val="00B51458"/>
    <w:rsid w:val="00B514E6"/>
    <w:rsid w:val="00B51C72"/>
    <w:rsid w:val="00B52310"/>
    <w:rsid w:val="00B52C82"/>
    <w:rsid w:val="00B53148"/>
    <w:rsid w:val="00B53678"/>
    <w:rsid w:val="00B53754"/>
    <w:rsid w:val="00B541ED"/>
    <w:rsid w:val="00B54328"/>
    <w:rsid w:val="00B54357"/>
    <w:rsid w:val="00B543CC"/>
    <w:rsid w:val="00B543FB"/>
    <w:rsid w:val="00B549E5"/>
    <w:rsid w:val="00B5523F"/>
    <w:rsid w:val="00B55283"/>
    <w:rsid w:val="00B555B4"/>
    <w:rsid w:val="00B55BC9"/>
    <w:rsid w:val="00B55DCA"/>
    <w:rsid w:val="00B55F68"/>
    <w:rsid w:val="00B56766"/>
    <w:rsid w:val="00B567D4"/>
    <w:rsid w:val="00B567ED"/>
    <w:rsid w:val="00B56AC9"/>
    <w:rsid w:val="00B56CD4"/>
    <w:rsid w:val="00B57367"/>
    <w:rsid w:val="00B5778F"/>
    <w:rsid w:val="00B57CE5"/>
    <w:rsid w:val="00B60624"/>
    <w:rsid w:val="00B60A86"/>
    <w:rsid w:val="00B60E65"/>
    <w:rsid w:val="00B61521"/>
    <w:rsid w:val="00B61596"/>
    <w:rsid w:val="00B61C7F"/>
    <w:rsid w:val="00B61ECB"/>
    <w:rsid w:val="00B6213F"/>
    <w:rsid w:val="00B62783"/>
    <w:rsid w:val="00B62FCB"/>
    <w:rsid w:val="00B631F9"/>
    <w:rsid w:val="00B6327B"/>
    <w:rsid w:val="00B6346C"/>
    <w:rsid w:val="00B634FA"/>
    <w:rsid w:val="00B63F2F"/>
    <w:rsid w:val="00B64638"/>
    <w:rsid w:val="00B64733"/>
    <w:rsid w:val="00B64A25"/>
    <w:rsid w:val="00B64BC0"/>
    <w:rsid w:val="00B64E27"/>
    <w:rsid w:val="00B64E73"/>
    <w:rsid w:val="00B6516E"/>
    <w:rsid w:val="00B654DC"/>
    <w:rsid w:val="00B6574C"/>
    <w:rsid w:val="00B65B90"/>
    <w:rsid w:val="00B65BF1"/>
    <w:rsid w:val="00B65D0C"/>
    <w:rsid w:val="00B66F78"/>
    <w:rsid w:val="00B67139"/>
    <w:rsid w:val="00B678F5"/>
    <w:rsid w:val="00B7013B"/>
    <w:rsid w:val="00B703F7"/>
    <w:rsid w:val="00B7045C"/>
    <w:rsid w:val="00B70741"/>
    <w:rsid w:val="00B7077C"/>
    <w:rsid w:val="00B707F7"/>
    <w:rsid w:val="00B70B77"/>
    <w:rsid w:val="00B71F42"/>
    <w:rsid w:val="00B7281C"/>
    <w:rsid w:val="00B72879"/>
    <w:rsid w:val="00B72A3A"/>
    <w:rsid w:val="00B72AC3"/>
    <w:rsid w:val="00B7322F"/>
    <w:rsid w:val="00B7328F"/>
    <w:rsid w:val="00B733A6"/>
    <w:rsid w:val="00B734A4"/>
    <w:rsid w:val="00B73625"/>
    <w:rsid w:val="00B73978"/>
    <w:rsid w:val="00B73EC8"/>
    <w:rsid w:val="00B742D6"/>
    <w:rsid w:val="00B74D81"/>
    <w:rsid w:val="00B75353"/>
    <w:rsid w:val="00B753E7"/>
    <w:rsid w:val="00B75827"/>
    <w:rsid w:val="00B75F2B"/>
    <w:rsid w:val="00B767D9"/>
    <w:rsid w:val="00B7689E"/>
    <w:rsid w:val="00B76A55"/>
    <w:rsid w:val="00B76C6E"/>
    <w:rsid w:val="00B7700C"/>
    <w:rsid w:val="00B770F1"/>
    <w:rsid w:val="00B778C2"/>
    <w:rsid w:val="00B77A2A"/>
    <w:rsid w:val="00B77CD5"/>
    <w:rsid w:val="00B77D5E"/>
    <w:rsid w:val="00B77F2C"/>
    <w:rsid w:val="00B77FDF"/>
    <w:rsid w:val="00B805F0"/>
    <w:rsid w:val="00B80798"/>
    <w:rsid w:val="00B80B36"/>
    <w:rsid w:val="00B8164F"/>
    <w:rsid w:val="00B81786"/>
    <w:rsid w:val="00B81D81"/>
    <w:rsid w:val="00B8226B"/>
    <w:rsid w:val="00B823CD"/>
    <w:rsid w:val="00B82906"/>
    <w:rsid w:val="00B82ABF"/>
    <w:rsid w:val="00B82FC5"/>
    <w:rsid w:val="00B8304F"/>
    <w:rsid w:val="00B830C6"/>
    <w:rsid w:val="00B832AB"/>
    <w:rsid w:val="00B839BF"/>
    <w:rsid w:val="00B83BBE"/>
    <w:rsid w:val="00B83EDF"/>
    <w:rsid w:val="00B8427C"/>
    <w:rsid w:val="00B84CA7"/>
    <w:rsid w:val="00B84EBF"/>
    <w:rsid w:val="00B852E4"/>
    <w:rsid w:val="00B8569B"/>
    <w:rsid w:val="00B8598C"/>
    <w:rsid w:val="00B85DE1"/>
    <w:rsid w:val="00B86A2F"/>
    <w:rsid w:val="00B86C10"/>
    <w:rsid w:val="00B87B01"/>
    <w:rsid w:val="00B87B4D"/>
    <w:rsid w:val="00B87C3E"/>
    <w:rsid w:val="00B90B6D"/>
    <w:rsid w:val="00B90CE9"/>
    <w:rsid w:val="00B9175E"/>
    <w:rsid w:val="00B919A7"/>
    <w:rsid w:val="00B919DC"/>
    <w:rsid w:val="00B91A48"/>
    <w:rsid w:val="00B92117"/>
    <w:rsid w:val="00B926B2"/>
    <w:rsid w:val="00B929F9"/>
    <w:rsid w:val="00B92B2E"/>
    <w:rsid w:val="00B9304F"/>
    <w:rsid w:val="00B9318C"/>
    <w:rsid w:val="00B9323A"/>
    <w:rsid w:val="00B9354E"/>
    <w:rsid w:val="00B93605"/>
    <w:rsid w:val="00B938C2"/>
    <w:rsid w:val="00B939AE"/>
    <w:rsid w:val="00B942D9"/>
    <w:rsid w:val="00B9431E"/>
    <w:rsid w:val="00B943A1"/>
    <w:rsid w:val="00B94BE6"/>
    <w:rsid w:val="00B955F5"/>
    <w:rsid w:val="00B95861"/>
    <w:rsid w:val="00B95E90"/>
    <w:rsid w:val="00B95FCE"/>
    <w:rsid w:val="00B968D9"/>
    <w:rsid w:val="00B96CF4"/>
    <w:rsid w:val="00B96F8E"/>
    <w:rsid w:val="00B96F92"/>
    <w:rsid w:val="00B9716C"/>
    <w:rsid w:val="00B97557"/>
    <w:rsid w:val="00B9791B"/>
    <w:rsid w:val="00B97E10"/>
    <w:rsid w:val="00B97E80"/>
    <w:rsid w:val="00B97FE3"/>
    <w:rsid w:val="00BA1357"/>
    <w:rsid w:val="00BA1950"/>
    <w:rsid w:val="00BA1DA8"/>
    <w:rsid w:val="00BA2377"/>
    <w:rsid w:val="00BA2E65"/>
    <w:rsid w:val="00BA3464"/>
    <w:rsid w:val="00BA476A"/>
    <w:rsid w:val="00BA4872"/>
    <w:rsid w:val="00BA48FD"/>
    <w:rsid w:val="00BA493C"/>
    <w:rsid w:val="00BA4B8A"/>
    <w:rsid w:val="00BA4BCD"/>
    <w:rsid w:val="00BA4FA9"/>
    <w:rsid w:val="00BA5A28"/>
    <w:rsid w:val="00BA5AC0"/>
    <w:rsid w:val="00BA6BB6"/>
    <w:rsid w:val="00BA7471"/>
    <w:rsid w:val="00BA77C4"/>
    <w:rsid w:val="00BA7C47"/>
    <w:rsid w:val="00BB08CE"/>
    <w:rsid w:val="00BB08F6"/>
    <w:rsid w:val="00BB0CD4"/>
    <w:rsid w:val="00BB17C0"/>
    <w:rsid w:val="00BB1ACA"/>
    <w:rsid w:val="00BB1F67"/>
    <w:rsid w:val="00BB203A"/>
    <w:rsid w:val="00BB21F2"/>
    <w:rsid w:val="00BB21F9"/>
    <w:rsid w:val="00BB22A2"/>
    <w:rsid w:val="00BB246F"/>
    <w:rsid w:val="00BB26DC"/>
    <w:rsid w:val="00BB28FC"/>
    <w:rsid w:val="00BB298D"/>
    <w:rsid w:val="00BB30C5"/>
    <w:rsid w:val="00BB32DA"/>
    <w:rsid w:val="00BB39EA"/>
    <w:rsid w:val="00BB3ADB"/>
    <w:rsid w:val="00BB3C12"/>
    <w:rsid w:val="00BB3D5F"/>
    <w:rsid w:val="00BB3E23"/>
    <w:rsid w:val="00BB5046"/>
    <w:rsid w:val="00BB5323"/>
    <w:rsid w:val="00BB535B"/>
    <w:rsid w:val="00BB56B8"/>
    <w:rsid w:val="00BB5866"/>
    <w:rsid w:val="00BB652D"/>
    <w:rsid w:val="00BB6919"/>
    <w:rsid w:val="00BB6AA3"/>
    <w:rsid w:val="00BB7A7C"/>
    <w:rsid w:val="00BB7BB5"/>
    <w:rsid w:val="00BB7E25"/>
    <w:rsid w:val="00BC0616"/>
    <w:rsid w:val="00BC0DDC"/>
    <w:rsid w:val="00BC0DE1"/>
    <w:rsid w:val="00BC0F89"/>
    <w:rsid w:val="00BC1306"/>
    <w:rsid w:val="00BC1376"/>
    <w:rsid w:val="00BC1484"/>
    <w:rsid w:val="00BC16E6"/>
    <w:rsid w:val="00BC21ED"/>
    <w:rsid w:val="00BC23EC"/>
    <w:rsid w:val="00BC2A6F"/>
    <w:rsid w:val="00BC32B6"/>
    <w:rsid w:val="00BC3472"/>
    <w:rsid w:val="00BC3540"/>
    <w:rsid w:val="00BC3652"/>
    <w:rsid w:val="00BC37A9"/>
    <w:rsid w:val="00BC447A"/>
    <w:rsid w:val="00BC4808"/>
    <w:rsid w:val="00BC4CE6"/>
    <w:rsid w:val="00BC5457"/>
    <w:rsid w:val="00BC5CE6"/>
    <w:rsid w:val="00BC6F35"/>
    <w:rsid w:val="00BC6FEF"/>
    <w:rsid w:val="00BC70D6"/>
    <w:rsid w:val="00BD06E7"/>
    <w:rsid w:val="00BD08E5"/>
    <w:rsid w:val="00BD0EAF"/>
    <w:rsid w:val="00BD15BD"/>
    <w:rsid w:val="00BD15E4"/>
    <w:rsid w:val="00BD1CD2"/>
    <w:rsid w:val="00BD25B6"/>
    <w:rsid w:val="00BD2898"/>
    <w:rsid w:val="00BD2EFF"/>
    <w:rsid w:val="00BD32C7"/>
    <w:rsid w:val="00BD3815"/>
    <w:rsid w:val="00BD3A47"/>
    <w:rsid w:val="00BD3C26"/>
    <w:rsid w:val="00BD3E87"/>
    <w:rsid w:val="00BD40A9"/>
    <w:rsid w:val="00BD48FD"/>
    <w:rsid w:val="00BD58E9"/>
    <w:rsid w:val="00BD5DC5"/>
    <w:rsid w:val="00BD6374"/>
    <w:rsid w:val="00BD66DD"/>
    <w:rsid w:val="00BD6826"/>
    <w:rsid w:val="00BD6947"/>
    <w:rsid w:val="00BD6B11"/>
    <w:rsid w:val="00BD6DC5"/>
    <w:rsid w:val="00BD6F25"/>
    <w:rsid w:val="00BD7126"/>
    <w:rsid w:val="00BD7B7E"/>
    <w:rsid w:val="00BD7B94"/>
    <w:rsid w:val="00BD7F7D"/>
    <w:rsid w:val="00BE0433"/>
    <w:rsid w:val="00BE07E4"/>
    <w:rsid w:val="00BE0948"/>
    <w:rsid w:val="00BE25D6"/>
    <w:rsid w:val="00BE2AB9"/>
    <w:rsid w:val="00BE2C63"/>
    <w:rsid w:val="00BE39B7"/>
    <w:rsid w:val="00BE3F4B"/>
    <w:rsid w:val="00BE42AD"/>
    <w:rsid w:val="00BE4378"/>
    <w:rsid w:val="00BE49BF"/>
    <w:rsid w:val="00BE4A8F"/>
    <w:rsid w:val="00BE4F09"/>
    <w:rsid w:val="00BE522D"/>
    <w:rsid w:val="00BE7A59"/>
    <w:rsid w:val="00BF0267"/>
    <w:rsid w:val="00BF0327"/>
    <w:rsid w:val="00BF09DA"/>
    <w:rsid w:val="00BF0CB0"/>
    <w:rsid w:val="00BF1115"/>
    <w:rsid w:val="00BF1299"/>
    <w:rsid w:val="00BF16EC"/>
    <w:rsid w:val="00BF1A62"/>
    <w:rsid w:val="00BF1E73"/>
    <w:rsid w:val="00BF20E4"/>
    <w:rsid w:val="00BF2191"/>
    <w:rsid w:val="00BF23EE"/>
    <w:rsid w:val="00BF2DAD"/>
    <w:rsid w:val="00BF2E0D"/>
    <w:rsid w:val="00BF3317"/>
    <w:rsid w:val="00BF36B7"/>
    <w:rsid w:val="00BF3949"/>
    <w:rsid w:val="00BF3A6E"/>
    <w:rsid w:val="00BF4722"/>
    <w:rsid w:val="00BF4C8E"/>
    <w:rsid w:val="00BF5018"/>
    <w:rsid w:val="00BF53E1"/>
    <w:rsid w:val="00BF5E7E"/>
    <w:rsid w:val="00BF6184"/>
    <w:rsid w:val="00BF71EC"/>
    <w:rsid w:val="00BF7736"/>
    <w:rsid w:val="00BF7ADE"/>
    <w:rsid w:val="00BF7FF5"/>
    <w:rsid w:val="00C0092C"/>
    <w:rsid w:val="00C00A57"/>
    <w:rsid w:val="00C00F28"/>
    <w:rsid w:val="00C0121D"/>
    <w:rsid w:val="00C01E77"/>
    <w:rsid w:val="00C01E7B"/>
    <w:rsid w:val="00C020D2"/>
    <w:rsid w:val="00C02100"/>
    <w:rsid w:val="00C02141"/>
    <w:rsid w:val="00C02191"/>
    <w:rsid w:val="00C022FF"/>
    <w:rsid w:val="00C025C8"/>
    <w:rsid w:val="00C02601"/>
    <w:rsid w:val="00C02B6D"/>
    <w:rsid w:val="00C03603"/>
    <w:rsid w:val="00C04A62"/>
    <w:rsid w:val="00C05094"/>
    <w:rsid w:val="00C055D7"/>
    <w:rsid w:val="00C05A54"/>
    <w:rsid w:val="00C05CD7"/>
    <w:rsid w:val="00C06761"/>
    <w:rsid w:val="00C06A4F"/>
    <w:rsid w:val="00C06CFA"/>
    <w:rsid w:val="00C06DD3"/>
    <w:rsid w:val="00C076F0"/>
    <w:rsid w:val="00C0783D"/>
    <w:rsid w:val="00C0796E"/>
    <w:rsid w:val="00C07D8F"/>
    <w:rsid w:val="00C07E84"/>
    <w:rsid w:val="00C100BB"/>
    <w:rsid w:val="00C100C9"/>
    <w:rsid w:val="00C1075A"/>
    <w:rsid w:val="00C10838"/>
    <w:rsid w:val="00C11816"/>
    <w:rsid w:val="00C11A6C"/>
    <w:rsid w:val="00C11C3C"/>
    <w:rsid w:val="00C1216B"/>
    <w:rsid w:val="00C1269C"/>
    <w:rsid w:val="00C12A3C"/>
    <w:rsid w:val="00C12A3E"/>
    <w:rsid w:val="00C12A5A"/>
    <w:rsid w:val="00C12B59"/>
    <w:rsid w:val="00C12C99"/>
    <w:rsid w:val="00C12D4E"/>
    <w:rsid w:val="00C12D65"/>
    <w:rsid w:val="00C13632"/>
    <w:rsid w:val="00C13B81"/>
    <w:rsid w:val="00C13E5C"/>
    <w:rsid w:val="00C14053"/>
    <w:rsid w:val="00C14C30"/>
    <w:rsid w:val="00C14F17"/>
    <w:rsid w:val="00C15068"/>
    <w:rsid w:val="00C159A5"/>
    <w:rsid w:val="00C15FA2"/>
    <w:rsid w:val="00C166DB"/>
    <w:rsid w:val="00C167AB"/>
    <w:rsid w:val="00C167AC"/>
    <w:rsid w:val="00C16CD1"/>
    <w:rsid w:val="00C16FAD"/>
    <w:rsid w:val="00C170CF"/>
    <w:rsid w:val="00C174A3"/>
    <w:rsid w:val="00C17A84"/>
    <w:rsid w:val="00C17DB0"/>
    <w:rsid w:val="00C17DD2"/>
    <w:rsid w:val="00C17DEC"/>
    <w:rsid w:val="00C17EB6"/>
    <w:rsid w:val="00C2049A"/>
    <w:rsid w:val="00C20513"/>
    <w:rsid w:val="00C20854"/>
    <w:rsid w:val="00C2089F"/>
    <w:rsid w:val="00C20B29"/>
    <w:rsid w:val="00C20C9E"/>
    <w:rsid w:val="00C215AD"/>
    <w:rsid w:val="00C216E5"/>
    <w:rsid w:val="00C217A7"/>
    <w:rsid w:val="00C21840"/>
    <w:rsid w:val="00C21DF1"/>
    <w:rsid w:val="00C228B5"/>
    <w:rsid w:val="00C22B60"/>
    <w:rsid w:val="00C22C7C"/>
    <w:rsid w:val="00C22D26"/>
    <w:rsid w:val="00C22FAA"/>
    <w:rsid w:val="00C23166"/>
    <w:rsid w:val="00C233B9"/>
    <w:rsid w:val="00C237BA"/>
    <w:rsid w:val="00C23837"/>
    <w:rsid w:val="00C23A1E"/>
    <w:rsid w:val="00C24614"/>
    <w:rsid w:val="00C24836"/>
    <w:rsid w:val="00C24AD0"/>
    <w:rsid w:val="00C24C01"/>
    <w:rsid w:val="00C2511E"/>
    <w:rsid w:val="00C2555B"/>
    <w:rsid w:val="00C2574C"/>
    <w:rsid w:val="00C25EA7"/>
    <w:rsid w:val="00C25ECC"/>
    <w:rsid w:val="00C273D8"/>
    <w:rsid w:val="00C27675"/>
    <w:rsid w:val="00C302CF"/>
    <w:rsid w:val="00C31587"/>
    <w:rsid w:val="00C3168F"/>
    <w:rsid w:val="00C31CBE"/>
    <w:rsid w:val="00C320A4"/>
    <w:rsid w:val="00C32309"/>
    <w:rsid w:val="00C327EF"/>
    <w:rsid w:val="00C32D43"/>
    <w:rsid w:val="00C340A1"/>
    <w:rsid w:val="00C341E8"/>
    <w:rsid w:val="00C34292"/>
    <w:rsid w:val="00C346C9"/>
    <w:rsid w:val="00C34865"/>
    <w:rsid w:val="00C34E4C"/>
    <w:rsid w:val="00C34EB6"/>
    <w:rsid w:val="00C359CB"/>
    <w:rsid w:val="00C35B73"/>
    <w:rsid w:val="00C35D6E"/>
    <w:rsid w:val="00C35F34"/>
    <w:rsid w:val="00C3614E"/>
    <w:rsid w:val="00C3635E"/>
    <w:rsid w:val="00C36478"/>
    <w:rsid w:val="00C36522"/>
    <w:rsid w:val="00C3679B"/>
    <w:rsid w:val="00C36D22"/>
    <w:rsid w:val="00C37713"/>
    <w:rsid w:val="00C37AA6"/>
    <w:rsid w:val="00C37B77"/>
    <w:rsid w:val="00C37BEB"/>
    <w:rsid w:val="00C37F0F"/>
    <w:rsid w:val="00C40667"/>
    <w:rsid w:val="00C40AB9"/>
    <w:rsid w:val="00C4165C"/>
    <w:rsid w:val="00C41907"/>
    <w:rsid w:val="00C419FA"/>
    <w:rsid w:val="00C421C0"/>
    <w:rsid w:val="00C421E0"/>
    <w:rsid w:val="00C42286"/>
    <w:rsid w:val="00C42F09"/>
    <w:rsid w:val="00C42F0F"/>
    <w:rsid w:val="00C4355C"/>
    <w:rsid w:val="00C4371C"/>
    <w:rsid w:val="00C44B4C"/>
    <w:rsid w:val="00C44D5B"/>
    <w:rsid w:val="00C4561A"/>
    <w:rsid w:val="00C458CF"/>
    <w:rsid w:val="00C45F28"/>
    <w:rsid w:val="00C4607F"/>
    <w:rsid w:val="00C463A0"/>
    <w:rsid w:val="00C46770"/>
    <w:rsid w:val="00C468A9"/>
    <w:rsid w:val="00C46926"/>
    <w:rsid w:val="00C46B32"/>
    <w:rsid w:val="00C46FF7"/>
    <w:rsid w:val="00C4742B"/>
    <w:rsid w:val="00C47DF8"/>
    <w:rsid w:val="00C47F0A"/>
    <w:rsid w:val="00C502EE"/>
    <w:rsid w:val="00C50712"/>
    <w:rsid w:val="00C50E8D"/>
    <w:rsid w:val="00C511D9"/>
    <w:rsid w:val="00C513D8"/>
    <w:rsid w:val="00C5152F"/>
    <w:rsid w:val="00C51895"/>
    <w:rsid w:val="00C51B12"/>
    <w:rsid w:val="00C526D4"/>
    <w:rsid w:val="00C527C4"/>
    <w:rsid w:val="00C528DF"/>
    <w:rsid w:val="00C52BDD"/>
    <w:rsid w:val="00C52DB9"/>
    <w:rsid w:val="00C52EA5"/>
    <w:rsid w:val="00C531A4"/>
    <w:rsid w:val="00C53301"/>
    <w:rsid w:val="00C53ABD"/>
    <w:rsid w:val="00C541DB"/>
    <w:rsid w:val="00C543B4"/>
    <w:rsid w:val="00C54613"/>
    <w:rsid w:val="00C5489E"/>
    <w:rsid w:val="00C54AB5"/>
    <w:rsid w:val="00C54CDB"/>
    <w:rsid w:val="00C54F51"/>
    <w:rsid w:val="00C550C6"/>
    <w:rsid w:val="00C5513F"/>
    <w:rsid w:val="00C55D30"/>
    <w:rsid w:val="00C56193"/>
    <w:rsid w:val="00C566F2"/>
    <w:rsid w:val="00C56B86"/>
    <w:rsid w:val="00C56EBC"/>
    <w:rsid w:val="00C57115"/>
    <w:rsid w:val="00C574CB"/>
    <w:rsid w:val="00C5787D"/>
    <w:rsid w:val="00C57902"/>
    <w:rsid w:val="00C57A1A"/>
    <w:rsid w:val="00C60268"/>
    <w:rsid w:val="00C603E4"/>
    <w:rsid w:val="00C60B43"/>
    <w:rsid w:val="00C60E37"/>
    <w:rsid w:val="00C6222E"/>
    <w:rsid w:val="00C62330"/>
    <w:rsid w:val="00C6268D"/>
    <w:rsid w:val="00C6299D"/>
    <w:rsid w:val="00C62A86"/>
    <w:rsid w:val="00C62AE7"/>
    <w:rsid w:val="00C62FF8"/>
    <w:rsid w:val="00C63848"/>
    <w:rsid w:val="00C6417E"/>
    <w:rsid w:val="00C64280"/>
    <w:rsid w:val="00C64554"/>
    <w:rsid w:val="00C6459D"/>
    <w:rsid w:val="00C6487E"/>
    <w:rsid w:val="00C64A53"/>
    <w:rsid w:val="00C64B96"/>
    <w:rsid w:val="00C64DD0"/>
    <w:rsid w:val="00C652A3"/>
    <w:rsid w:val="00C654BC"/>
    <w:rsid w:val="00C6561B"/>
    <w:rsid w:val="00C65B5D"/>
    <w:rsid w:val="00C6641F"/>
    <w:rsid w:val="00C666F9"/>
    <w:rsid w:val="00C66B8C"/>
    <w:rsid w:val="00C66BA1"/>
    <w:rsid w:val="00C66BB2"/>
    <w:rsid w:val="00C66C01"/>
    <w:rsid w:val="00C66DA1"/>
    <w:rsid w:val="00C6750F"/>
    <w:rsid w:val="00C6775E"/>
    <w:rsid w:val="00C67D8A"/>
    <w:rsid w:val="00C67E03"/>
    <w:rsid w:val="00C7047D"/>
    <w:rsid w:val="00C70573"/>
    <w:rsid w:val="00C70EC1"/>
    <w:rsid w:val="00C710FE"/>
    <w:rsid w:val="00C71208"/>
    <w:rsid w:val="00C71926"/>
    <w:rsid w:val="00C719A3"/>
    <w:rsid w:val="00C71FDC"/>
    <w:rsid w:val="00C72319"/>
    <w:rsid w:val="00C72784"/>
    <w:rsid w:val="00C72B44"/>
    <w:rsid w:val="00C72EBD"/>
    <w:rsid w:val="00C73130"/>
    <w:rsid w:val="00C732FB"/>
    <w:rsid w:val="00C73599"/>
    <w:rsid w:val="00C73ECE"/>
    <w:rsid w:val="00C744BA"/>
    <w:rsid w:val="00C74626"/>
    <w:rsid w:val="00C74725"/>
    <w:rsid w:val="00C747D1"/>
    <w:rsid w:val="00C74AEE"/>
    <w:rsid w:val="00C74BFA"/>
    <w:rsid w:val="00C74FB7"/>
    <w:rsid w:val="00C75141"/>
    <w:rsid w:val="00C7517B"/>
    <w:rsid w:val="00C7530F"/>
    <w:rsid w:val="00C75634"/>
    <w:rsid w:val="00C758BA"/>
    <w:rsid w:val="00C758DC"/>
    <w:rsid w:val="00C75E0E"/>
    <w:rsid w:val="00C75E44"/>
    <w:rsid w:val="00C761C8"/>
    <w:rsid w:val="00C76261"/>
    <w:rsid w:val="00C763D2"/>
    <w:rsid w:val="00C76487"/>
    <w:rsid w:val="00C77135"/>
    <w:rsid w:val="00C8108D"/>
    <w:rsid w:val="00C81111"/>
    <w:rsid w:val="00C8128F"/>
    <w:rsid w:val="00C81631"/>
    <w:rsid w:val="00C81670"/>
    <w:rsid w:val="00C8179C"/>
    <w:rsid w:val="00C81D88"/>
    <w:rsid w:val="00C81F0A"/>
    <w:rsid w:val="00C82281"/>
    <w:rsid w:val="00C823DB"/>
    <w:rsid w:val="00C82600"/>
    <w:rsid w:val="00C826B2"/>
    <w:rsid w:val="00C83207"/>
    <w:rsid w:val="00C835B0"/>
    <w:rsid w:val="00C83BBF"/>
    <w:rsid w:val="00C843A5"/>
    <w:rsid w:val="00C844F6"/>
    <w:rsid w:val="00C84CD0"/>
    <w:rsid w:val="00C854DA"/>
    <w:rsid w:val="00C854EF"/>
    <w:rsid w:val="00C85564"/>
    <w:rsid w:val="00C8577C"/>
    <w:rsid w:val="00C858FA"/>
    <w:rsid w:val="00C85980"/>
    <w:rsid w:val="00C85B97"/>
    <w:rsid w:val="00C86109"/>
    <w:rsid w:val="00C86209"/>
    <w:rsid w:val="00C867C9"/>
    <w:rsid w:val="00C86874"/>
    <w:rsid w:val="00C86A30"/>
    <w:rsid w:val="00C86E81"/>
    <w:rsid w:val="00C87089"/>
    <w:rsid w:val="00C87172"/>
    <w:rsid w:val="00C87969"/>
    <w:rsid w:val="00C87BA1"/>
    <w:rsid w:val="00C905AF"/>
    <w:rsid w:val="00C911D3"/>
    <w:rsid w:val="00C91EF3"/>
    <w:rsid w:val="00C921BF"/>
    <w:rsid w:val="00C922F1"/>
    <w:rsid w:val="00C928C9"/>
    <w:rsid w:val="00C92DDA"/>
    <w:rsid w:val="00C93254"/>
    <w:rsid w:val="00C93681"/>
    <w:rsid w:val="00C9383D"/>
    <w:rsid w:val="00C93896"/>
    <w:rsid w:val="00C9403A"/>
    <w:rsid w:val="00C94116"/>
    <w:rsid w:val="00C94270"/>
    <w:rsid w:val="00C9448C"/>
    <w:rsid w:val="00C9479F"/>
    <w:rsid w:val="00C951F3"/>
    <w:rsid w:val="00C9529E"/>
    <w:rsid w:val="00C9532D"/>
    <w:rsid w:val="00C956CA"/>
    <w:rsid w:val="00C95BD4"/>
    <w:rsid w:val="00C96093"/>
    <w:rsid w:val="00C96816"/>
    <w:rsid w:val="00C969B6"/>
    <w:rsid w:val="00C96B3D"/>
    <w:rsid w:val="00C96E62"/>
    <w:rsid w:val="00C96F70"/>
    <w:rsid w:val="00C970BC"/>
    <w:rsid w:val="00C973F9"/>
    <w:rsid w:val="00C9756A"/>
    <w:rsid w:val="00C97983"/>
    <w:rsid w:val="00C97C5F"/>
    <w:rsid w:val="00C97F62"/>
    <w:rsid w:val="00CA059D"/>
    <w:rsid w:val="00CA072D"/>
    <w:rsid w:val="00CA083F"/>
    <w:rsid w:val="00CA0AD9"/>
    <w:rsid w:val="00CA0D10"/>
    <w:rsid w:val="00CA1333"/>
    <w:rsid w:val="00CA1494"/>
    <w:rsid w:val="00CA20AA"/>
    <w:rsid w:val="00CA2195"/>
    <w:rsid w:val="00CA23CF"/>
    <w:rsid w:val="00CA240E"/>
    <w:rsid w:val="00CA252C"/>
    <w:rsid w:val="00CA28BC"/>
    <w:rsid w:val="00CA2D56"/>
    <w:rsid w:val="00CA3238"/>
    <w:rsid w:val="00CA34A4"/>
    <w:rsid w:val="00CA358D"/>
    <w:rsid w:val="00CA436F"/>
    <w:rsid w:val="00CA47C8"/>
    <w:rsid w:val="00CA48B3"/>
    <w:rsid w:val="00CA4ECC"/>
    <w:rsid w:val="00CA4FA0"/>
    <w:rsid w:val="00CA5380"/>
    <w:rsid w:val="00CA5529"/>
    <w:rsid w:val="00CA573E"/>
    <w:rsid w:val="00CA5803"/>
    <w:rsid w:val="00CA5883"/>
    <w:rsid w:val="00CA6B3F"/>
    <w:rsid w:val="00CA6C05"/>
    <w:rsid w:val="00CA6ED6"/>
    <w:rsid w:val="00CA6F76"/>
    <w:rsid w:val="00CA72D0"/>
    <w:rsid w:val="00CA769D"/>
    <w:rsid w:val="00CA7784"/>
    <w:rsid w:val="00CA778A"/>
    <w:rsid w:val="00CB018A"/>
    <w:rsid w:val="00CB03E0"/>
    <w:rsid w:val="00CB1352"/>
    <w:rsid w:val="00CB1A99"/>
    <w:rsid w:val="00CB25ED"/>
    <w:rsid w:val="00CB27D9"/>
    <w:rsid w:val="00CB29AE"/>
    <w:rsid w:val="00CB2DD8"/>
    <w:rsid w:val="00CB2EDE"/>
    <w:rsid w:val="00CB3494"/>
    <w:rsid w:val="00CB3E6A"/>
    <w:rsid w:val="00CB4450"/>
    <w:rsid w:val="00CB4EBF"/>
    <w:rsid w:val="00CB4F8C"/>
    <w:rsid w:val="00CB4FCE"/>
    <w:rsid w:val="00CB4FEF"/>
    <w:rsid w:val="00CB543C"/>
    <w:rsid w:val="00CB558E"/>
    <w:rsid w:val="00CB587A"/>
    <w:rsid w:val="00CB5C94"/>
    <w:rsid w:val="00CB5E91"/>
    <w:rsid w:val="00CB619F"/>
    <w:rsid w:val="00CB668A"/>
    <w:rsid w:val="00CB66A2"/>
    <w:rsid w:val="00CB6F9E"/>
    <w:rsid w:val="00CB75F7"/>
    <w:rsid w:val="00CB76C2"/>
    <w:rsid w:val="00CC0032"/>
    <w:rsid w:val="00CC083A"/>
    <w:rsid w:val="00CC0CC7"/>
    <w:rsid w:val="00CC0ED5"/>
    <w:rsid w:val="00CC139C"/>
    <w:rsid w:val="00CC2D6C"/>
    <w:rsid w:val="00CC3655"/>
    <w:rsid w:val="00CC36AD"/>
    <w:rsid w:val="00CC3859"/>
    <w:rsid w:val="00CC3B1E"/>
    <w:rsid w:val="00CC416C"/>
    <w:rsid w:val="00CC4763"/>
    <w:rsid w:val="00CC497A"/>
    <w:rsid w:val="00CC4D97"/>
    <w:rsid w:val="00CC5926"/>
    <w:rsid w:val="00CC5C50"/>
    <w:rsid w:val="00CC6669"/>
    <w:rsid w:val="00CC6702"/>
    <w:rsid w:val="00CC6775"/>
    <w:rsid w:val="00CC680F"/>
    <w:rsid w:val="00CC6D60"/>
    <w:rsid w:val="00CC7238"/>
    <w:rsid w:val="00CC77AD"/>
    <w:rsid w:val="00CC7B06"/>
    <w:rsid w:val="00CC7D48"/>
    <w:rsid w:val="00CC7DDD"/>
    <w:rsid w:val="00CC7EBB"/>
    <w:rsid w:val="00CD04C6"/>
    <w:rsid w:val="00CD06BF"/>
    <w:rsid w:val="00CD0713"/>
    <w:rsid w:val="00CD0DC9"/>
    <w:rsid w:val="00CD0FD9"/>
    <w:rsid w:val="00CD13AF"/>
    <w:rsid w:val="00CD1872"/>
    <w:rsid w:val="00CD1BDE"/>
    <w:rsid w:val="00CD2AEC"/>
    <w:rsid w:val="00CD33F6"/>
    <w:rsid w:val="00CD3BEC"/>
    <w:rsid w:val="00CD3D8A"/>
    <w:rsid w:val="00CD4387"/>
    <w:rsid w:val="00CD4432"/>
    <w:rsid w:val="00CD4583"/>
    <w:rsid w:val="00CD45A8"/>
    <w:rsid w:val="00CD4B86"/>
    <w:rsid w:val="00CD4D75"/>
    <w:rsid w:val="00CD4E2E"/>
    <w:rsid w:val="00CD4E70"/>
    <w:rsid w:val="00CD4EFA"/>
    <w:rsid w:val="00CD5656"/>
    <w:rsid w:val="00CD5DC1"/>
    <w:rsid w:val="00CD6025"/>
    <w:rsid w:val="00CD60A0"/>
    <w:rsid w:val="00CD6243"/>
    <w:rsid w:val="00CD6AEE"/>
    <w:rsid w:val="00CD75E6"/>
    <w:rsid w:val="00CD7B2C"/>
    <w:rsid w:val="00CE0674"/>
    <w:rsid w:val="00CE07EB"/>
    <w:rsid w:val="00CE0B88"/>
    <w:rsid w:val="00CE0D7B"/>
    <w:rsid w:val="00CE16C1"/>
    <w:rsid w:val="00CE18FB"/>
    <w:rsid w:val="00CE1B13"/>
    <w:rsid w:val="00CE1BF8"/>
    <w:rsid w:val="00CE1CCE"/>
    <w:rsid w:val="00CE203C"/>
    <w:rsid w:val="00CE24DF"/>
    <w:rsid w:val="00CE2925"/>
    <w:rsid w:val="00CE2A39"/>
    <w:rsid w:val="00CE2B54"/>
    <w:rsid w:val="00CE2FA9"/>
    <w:rsid w:val="00CE311B"/>
    <w:rsid w:val="00CE3A01"/>
    <w:rsid w:val="00CE3A0F"/>
    <w:rsid w:val="00CE40A4"/>
    <w:rsid w:val="00CE47CE"/>
    <w:rsid w:val="00CE4928"/>
    <w:rsid w:val="00CE49C9"/>
    <w:rsid w:val="00CE4B9B"/>
    <w:rsid w:val="00CE4C8A"/>
    <w:rsid w:val="00CE4D22"/>
    <w:rsid w:val="00CE4D25"/>
    <w:rsid w:val="00CE5167"/>
    <w:rsid w:val="00CE55D3"/>
    <w:rsid w:val="00CE5FDD"/>
    <w:rsid w:val="00CE61A5"/>
    <w:rsid w:val="00CE61E9"/>
    <w:rsid w:val="00CE6DD5"/>
    <w:rsid w:val="00CE73F1"/>
    <w:rsid w:val="00CE7870"/>
    <w:rsid w:val="00CE7CDD"/>
    <w:rsid w:val="00CF0703"/>
    <w:rsid w:val="00CF08FD"/>
    <w:rsid w:val="00CF0A95"/>
    <w:rsid w:val="00CF0ADA"/>
    <w:rsid w:val="00CF0B6E"/>
    <w:rsid w:val="00CF1080"/>
    <w:rsid w:val="00CF12B5"/>
    <w:rsid w:val="00CF196C"/>
    <w:rsid w:val="00CF21F8"/>
    <w:rsid w:val="00CF266E"/>
    <w:rsid w:val="00CF2D06"/>
    <w:rsid w:val="00CF2EE1"/>
    <w:rsid w:val="00CF33C3"/>
    <w:rsid w:val="00CF35AE"/>
    <w:rsid w:val="00CF3A1D"/>
    <w:rsid w:val="00CF436A"/>
    <w:rsid w:val="00CF4461"/>
    <w:rsid w:val="00CF46EF"/>
    <w:rsid w:val="00CF470A"/>
    <w:rsid w:val="00CF48A3"/>
    <w:rsid w:val="00CF4F18"/>
    <w:rsid w:val="00CF4F30"/>
    <w:rsid w:val="00CF50B7"/>
    <w:rsid w:val="00CF5160"/>
    <w:rsid w:val="00CF59BB"/>
    <w:rsid w:val="00CF625E"/>
    <w:rsid w:val="00CF6350"/>
    <w:rsid w:val="00CF64EA"/>
    <w:rsid w:val="00CF6C71"/>
    <w:rsid w:val="00CF773E"/>
    <w:rsid w:val="00CF779B"/>
    <w:rsid w:val="00CF7BBF"/>
    <w:rsid w:val="00CF7DA9"/>
    <w:rsid w:val="00CF7FD1"/>
    <w:rsid w:val="00D00291"/>
    <w:rsid w:val="00D0115C"/>
    <w:rsid w:val="00D011AD"/>
    <w:rsid w:val="00D01242"/>
    <w:rsid w:val="00D0125C"/>
    <w:rsid w:val="00D013EB"/>
    <w:rsid w:val="00D01997"/>
    <w:rsid w:val="00D01D10"/>
    <w:rsid w:val="00D02657"/>
    <w:rsid w:val="00D02C98"/>
    <w:rsid w:val="00D02FAD"/>
    <w:rsid w:val="00D032EC"/>
    <w:rsid w:val="00D0338A"/>
    <w:rsid w:val="00D033C5"/>
    <w:rsid w:val="00D036ED"/>
    <w:rsid w:val="00D03726"/>
    <w:rsid w:val="00D03A04"/>
    <w:rsid w:val="00D03D26"/>
    <w:rsid w:val="00D05B70"/>
    <w:rsid w:val="00D05F5F"/>
    <w:rsid w:val="00D060BA"/>
    <w:rsid w:val="00D061EA"/>
    <w:rsid w:val="00D06345"/>
    <w:rsid w:val="00D069AE"/>
    <w:rsid w:val="00D06AC7"/>
    <w:rsid w:val="00D06D05"/>
    <w:rsid w:val="00D06EA0"/>
    <w:rsid w:val="00D06FA2"/>
    <w:rsid w:val="00D0722A"/>
    <w:rsid w:val="00D07704"/>
    <w:rsid w:val="00D07977"/>
    <w:rsid w:val="00D07FDF"/>
    <w:rsid w:val="00D10071"/>
    <w:rsid w:val="00D108A9"/>
    <w:rsid w:val="00D10BDC"/>
    <w:rsid w:val="00D10E8B"/>
    <w:rsid w:val="00D11101"/>
    <w:rsid w:val="00D1110D"/>
    <w:rsid w:val="00D11198"/>
    <w:rsid w:val="00D111EF"/>
    <w:rsid w:val="00D11219"/>
    <w:rsid w:val="00D1124F"/>
    <w:rsid w:val="00D11332"/>
    <w:rsid w:val="00D115BB"/>
    <w:rsid w:val="00D11FF3"/>
    <w:rsid w:val="00D12C07"/>
    <w:rsid w:val="00D12E93"/>
    <w:rsid w:val="00D13BE5"/>
    <w:rsid w:val="00D13E9F"/>
    <w:rsid w:val="00D149D0"/>
    <w:rsid w:val="00D14EC0"/>
    <w:rsid w:val="00D15247"/>
    <w:rsid w:val="00D1538B"/>
    <w:rsid w:val="00D15BE0"/>
    <w:rsid w:val="00D15C78"/>
    <w:rsid w:val="00D16037"/>
    <w:rsid w:val="00D1608C"/>
    <w:rsid w:val="00D16572"/>
    <w:rsid w:val="00D16642"/>
    <w:rsid w:val="00D167F4"/>
    <w:rsid w:val="00D1688A"/>
    <w:rsid w:val="00D168E5"/>
    <w:rsid w:val="00D175EE"/>
    <w:rsid w:val="00D17828"/>
    <w:rsid w:val="00D17CD2"/>
    <w:rsid w:val="00D17EA7"/>
    <w:rsid w:val="00D2034A"/>
    <w:rsid w:val="00D203AC"/>
    <w:rsid w:val="00D204AD"/>
    <w:rsid w:val="00D21E05"/>
    <w:rsid w:val="00D21E07"/>
    <w:rsid w:val="00D21E41"/>
    <w:rsid w:val="00D223C7"/>
    <w:rsid w:val="00D225E8"/>
    <w:rsid w:val="00D22A60"/>
    <w:rsid w:val="00D23245"/>
    <w:rsid w:val="00D239C4"/>
    <w:rsid w:val="00D23DB2"/>
    <w:rsid w:val="00D23ECE"/>
    <w:rsid w:val="00D23EF1"/>
    <w:rsid w:val="00D2402D"/>
    <w:rsid w:val="00D247AD"/>
    <w:rsid w:val="00D24E6E"/>
    <w:rsid w:val="00D2529F"/>
    <w:rsid w:val="00D25344"/>
    <w:rsid w:val="00D253A7"/>
    <w:rsid w:val="00D25671"/>
    <w:rsid w:val="00D26279"/>
    <w:rsid w:val="00D265D9"/>
    <w:rsid w:val="00D266E2"/>
    <w:rsid w:val="00D267E0"/>
    <w:rsid w:val="00D26CA0"/>
    <w:rsid w:val="00D27937"/>
    <w:rsid w:val="00D27A35"/>
    <w:rsid w:val="00D27ADF"/>
    <w:rsid w:val="00D27C78"/>
    <w:rsid w:val="00D304A6"/>
    <w:rsid w:val="00D309B2"/>
    <w:rsid w:val="00D30E20"/>
    <w:rsid w:val="00D30EDA"/>
    <w:rsid w:val="00D314E8"/>
    <w:rsid w:val="00D31BBF"/>
    <w:rsid w:val="00D31E6B"/>
    <w:rsid w:val="00D3201D"/>
    <w:rsid w:val="00D32AAF"/>
    <w:rsid w:val="00D32AB3"/>
    <w:rsid w:val="00D32DC1"/>
    <w:rsid w:val="00D32DE4"/>
    <w:rsid w:val="00D32E35"/>
    <w:rsid w:val="00D32F32"/>
    <w:rsid w:val="00D33137"/>
    <w:rsid w:val="00D3336A"/>
    <w:rsid w:val="00D3356C"/>
    <w:rsid w:val="00D33744"/>
    <w:rsid w:val="00D337DF"/>
    <w:rsid w:val="00D338A3"/>
    <w:rsid w:val="00D3467F"/>
    <w:rsid w:val="00D34786"/>
    <w:rsid w:val="00D34910"/>
    <w:rsid w:val="00D34AB2"/>
    <w:rsid w:val="00D34DC4"/>
    <w:rsid w:val="00D34E3F"/>
    <w:rsid w:val="00D34F2A"/>
    <w:rsid w:val="00D34FB6"/>
    <w:rsid w:val="00D3506C"/>
    <w:rsid w:val="00D357AF"/>
    <w:rsid w:val="00D35B29"/>
    <w:rsid w:val="00D3623E"/>
    <w:rsid w:val="00D36D01"/>
    <w:rsid w:val="00D36D88"/>
    <w:rsid w:val="00D3705F"/>
    <w:rsid w:val="00D37151"/>
    <w:rsid w:val="00D374E9"/>
    <w:rsid w:val="00D4001B"/>
    <w:rsid w:val="00D403FE"/>
    <w:rsid w:val="00D40ABE"/>
    <w:rsid w:val="00D40CB0"/>
    <w:rsid w:val="00D413D6"/>
    <w:rsid w:val="00D41834"/>
    <w:rsid w:val="00D41A58"/>
    <w:rsid w:val="00D42E27"/>
    <w:rsid w:val="00D42FEA"/>
    <w:rsid w:val="00D4361D"/>
    <w:rsid w:val="00D446D8"/>
    <w:rsid w:val="00D44ED1"/>
    <w:rsid w:val="00D45275"/>
    <w:rsid w:val="00D45A29"/>
    <w:rsid w:val="00D45CA0"/>
    <w:rsid w:val="00D46A6D"/>
    <w:rsid w:val="00D46C28"/>
    <w:rsid w:val="00D47794"/>
    <w:rsid w:val="00D47AD8"/>
    <w:rsid w:val="00D50262"/>
    <w:rsid w:val="00D50EBC"/>
    <w:rsid w:val="00D51267"/>
    <w:rsid w:val="00D5144A"/>
    <w:rsid w:val="00D51981"/>
    <w:rsid w:val="00D51C61"/>
    <w:rsid w:val="00D51E37"/>
    <w:rsid w:val="00D52542"/>
    <w:rsid w:val="00D52819"/>
    <w:rsid w:val="00D52ADC"/>
    <w:rsid w:val="00D52EB5"/>
    <w:rsid w:val="00D539AD"/>
    <w:rsid w:val="00D53A4B"/>
    <w:rsid w:val="00D53C22"/>
    <w:rsid w:val="00D53C2C"/>
    <w:rsid w:val="00D53E39"/>
    <w:rsid w:val="00D53E79"/>
    <w:rsid w:val="00D5433A"/>
    <w:rsid w:val="00D544D9"/>
    <w:rsid w:val="00D54E72"/>
    <w:rsid w:val="00D54FF6"/>
    <w:rsid w:val="00D55E36"/>
    <w:rsid w:val="00D55F5D"/>
    <w:rsid w:val="00D560B8"/>
    <w:rsid w:val="00D56320"/>
    <w:rsid w:val="00D56441"/>
    <w:rsid w:val="00D56FC7"/>
    <w:rsid w:val="00D5756D"/>
    <w:rsid w:val="00D57937"/>
    <w:rsid w:val="00D57A54"/>
    <w:rsid w:val="00D57B4F"/>
    <w:rsid w:val="00D600EB"/>
    <w:rsid w:val="00D602F7"/>
    <w:rsid w:val="00D6038C"/>
    <w:rsid w:val="00D605D7"/>
    <w:rsid w:val="00D61116"/>
    <w:rsid w:val="00D6127B"/>
    <w:rsid w:val="00D6129F"/>
    <w:rsid w:val="00D61613"/>
    <w:rsid w:val="00D61E7D"/>
    <w:rsid w:val="00D62111"/>
    <w:rsid w:val="00D62907"/>
    <w:rsid w:val="00D62A7B"/>
    <w:rsid w:val="00D6347B"/>
    <w:rsid w:val="00D63792"/>
    <w:rsid w:val="00D63941"/>
    <w:rsid w:val="00D63D5E"/>
    <w:rsid w:val="00D6451B"/>
    <w:rsid w:val="00D64919"/>
    <w:rsid w:val="00D64A28"/>
    <w:rsid w:val="00D64C6C"/>
    <w:rsid w:val="00D64F37"/>
    <w:rsid w:val="00D6503D"/>
    <w:rsid w:val="00D650B1"/>
    <w:rsid w:val="00D65741"/>
    <w:rsid w:val="00D66359"/>
    <w:rsid w:val="00D66494"/>
    <w:rsid w:val="00D667F9"/>
    <w:rsid w:val="00D669DF"/>
    <w:rsid w:val="00D671C9"/>
    <w:rsid w:val="00D673CD"/>
    <w:rsid w:val="00D674D5"/>
    <w:rsid w:val="00D676E2"/>
    <w:rsid w:val="00D700E0"/>
    <w:rsid w:val="00D70548"/>
    <w:rsid w:val="00D71523"/>
    <w:rsid w:val="00D717C2"/>
    <w:rsid w:val="00D71AB5"/>
    <w:rsid w:val="00D71D4D"/>
    <w:rsid w:val="00D72147"/>
    <w:rsid w:val="00D7216C"/>
    <w:rsid w:val="00D7244B"/>
    <w:rsid w:val="00D72721"/>
    <w:rsid w:val="00D72F5F"/>
    <w:rsid w:val="00D73058"/>
    <w:rsid w:val="00D73126"/>
    <w:rsid w:val="00D73F79"/>
    <w:rsid w:val="00D7441F"/>
    <w:rsid w:val="00D7453B"/>
    <w:rsid w:val="00D7456A"/>
    <w:rsid w:val="00D748B6"/>
    <w:rsid w:val="00D74AA8"/>
    <w:rsid w:val="00D74D17"/>
    <w:rsid w:val="00D752DD"/>
    <w:rsid w:val="00D75787"/>
    <w:rsid w:val="00D75A3F"/>
    <w:rsid w:val="00D76225"/>
    <w:rsid w:val="00D7630D"/>
    <w:rsid w:val="00D7647D"/>
    <w:rsid w:val="00D765A3"/>
    <w:rsid w:val="00D76B67"/>
    <w:rsid w:val="00D770AA"/>
    <w:rsid w:val="00D7726B"/>
    <w:rsid w:val="00D7728E"/>
    <w:rsid w:val="00D77790"/>
    <w:rsid w:val="00D77A1E"/>
    <w:rsid w:val="00D77B66"/>
    <w:rsid w:val="00D77E34"/>
    <w:rsid w:val="00D8019D"/>
    <w:rsid w:val="00D80622"/>
    <w:rsid w:val="00D808F9"/>
    <w:rsid w:val="00D81DEB"/>
    <w:rsid w:val="00D8201F"/>
    <w:rsid w:val="00D82191"/>
    <w:rsid w:val="00D822FA"/>
    <w:rsid w:val="00D82BCE"/>
    <w:rsid w:val="00D82CD1"/>
    <w:rsid w:val="00D82E99"/>
    <w:rsid w:val="00D832D6"/>
    <w:rsid w:val="00D8359A"/>
    <w:rsid w:val="00D835C1"/>
    <w:rsid w:val="00D835E0"/>
    <w:rsid w:val="00D83607"/>
    <w:rsid w:val="00D8398B"/>
    <w:rsid w:val="00D84184"/>
    <w:rsid w:val="00D8506C"/>
    <w:rsid w:val="00D85136"/>
    <w:rsid w:val="00D859DB"/>
    <w:rsid w:val="00D85B5F"/>
    <w:rsid w:val="00D85E0D"/>
    <w:rsid w:val="00D8661F"/>
    <w:rsid w:val="00D86BFC"/>
    <w:rsid w:val="00D872A5"/>
    <w:rsid w:val="00D87319"/>
    <w:rsid w:val="00D87D21"/>
    <w:rsid w:val="00D90779"/>
    <w:rsid w:val="00D90D17"/>
    <w:rsid w:val="00D911C4"/>
    <w:rsid w:val="00D915CC"/>
    <w:rsid w:val="00D91D97"/>
    <w:rsid w:val="00D92B1E"/>
    <w:rsid w:val="00D92D58"/>
    <w:rsid w:val="00D93489"/>
    <w:rsid w:val="00D93539"/>
    <w:rsid w:val="00D935DA"/>
    <w:rsid w:val="00D93CD1"/>
    <w:rsid w:val="00D93EEB"/>
    <w:rsid w:val="00D94397"/>
    <w:rsid w:val="00D95209"/>
    <w:rsid w:val="00D95274"/>
    <w:rsid w:val="00D958D9"/>
    <w:rsid w:val="00D95930"/>
    <w:rsid w:val="00D95C37"/>
    <w:rsid w:val="00D96202"/>
    <w:rsid w:val="00D9656E"/>
    <w:rsid w:val="00D967D2"/>
    <w:rsid w:val="00D969D5"/>
    <w:rsid w:val="00D97991"/>
    <w:rsid w:val="00D97F4F"/>
    <w:rsid w:val="00D97FA4"/>
    <w:rsid w:val="00DA05D2"/>
    <w:rsid w:val="00DA0930"/>
    <w:rsid w:val="00DA1127"/>
    <w:rsid w:val="00DA1369"/>
    <w:rsid w:val="00DA1716"/>
    <w:rsid w:val="00DA172B"/>
    <w:rsid w:val="00DA1965"/>
    <w:rsid w:val="00DA1F69"/>
    <w:rsid w:val="00DA2305"/>
    <w:rsid w:val="00DA2427"/>
    <w:rsid w:val="00DA2561"/>
    <w:rsid w:val="00DA2A41"/>
    <w:rsid w:val="00DA2C80"/>
    <w:rsid w:val="00DA2EA9"/>
    <w:rsid w:val="00DA3440"/>
    <w:rsid w:val="00DA348C"/>
    <w:rsid w:val="00DA36BB"/>
    <w:rsid w:val="00DA38DF"/>
    <w:rsid w:val="00DA44D0"/>
    <w:rsid w:val="00DA4808"/>
    <w:rsid w:val="00DA5C19"/>
    <w:rsid w:val="00DA5D9E"/>
    <w:rsid w:val="00DA605A"/>
    <w:rsid w:val="00DA60AF"/>
    <w:rsid w:val="00DA6C21"/>
    <w:rsid w:val="00DA777D"/>
    <w:rsid w:val="00DA7937"/>
    <w:rsid w:val="00DA7E60"/>
    <w:rsid w:val="00DB0547"/>
    <w:rsid w:val="00DB0589"/>
    <w:rsid w:val="00DB0944"/>
    <w:rsid w:val="00DB0AD1"/>
    <w:rsid w:val="00DB0B6A"/>
    <w:rsid w:val="00DB0C30"/>
    <w:rsid w:val="00DB0CAF"/>
    <w:rsid w:val="00DB0CEA"/>
    <w:rsid w:val="00DB16BA"/>
    <w:rsid w:val="00DB181B"/>
    <w:rsid w:val="00DB18E5"/>
    <w:rsid w:val="00DB1910"/>
    <w:rsid w:val="00DB1D00"/>
    <w:rsid w:val="00DB202D"/>
    <w:rsid w:val="00DB20A2"/>
    <w:rsid w:val="00DB20A9"/>
    <w:rsid w:val="00DB22CC"/>
    <w:rsid w:val="00DB241C"/>
    <w:rsid w:val="00DB262E"/>
    <w:rsid w:val="00DB2A84"/>
    <w:rsid w:val="00DB2E1C"/>
    <w:rsid w:val="00DB370A"/>
    <w:rsid w:val="00DB3B48"/>
    <w:rsid w:val="00DB3B95"/>
    <w:rsid w:val="00DB3BC4"/>
    <w:rsid w:val="00DB3CC3"/>
    <w:rsid w:val="00DB3CDE"/>
    <w:rsid w:val="00DB43ED"/>
    <w:rsid w:val="00DB4552"/>
    <w:rsid w:val="00DB498B"/>
    <w:rsid w:val="00DB4DFD"/>
    <w:rsid w:val="00DB5B8B"/>
    <w:rsid w:val="00DB5DF4"/>
    <w:rsid w:val="00DB6E0B"/>
    <w:rsid w:val="00DB71CD"/>
    <w:rsid w:val="00DC0246"/>
    <w:rsid w:val="00DC047B"/>
    <w:rsid w:val="00DC07BA"/>
    <w:rsid w:val="00DC1247"/>
    <w:rsid w:val="00DC140F"/>
    <w:rsid w:val="00DC168F"/>
    <w:rsid w:val="00DC1716"/>
    <w:rsid w:val="00DC18C9"/>
    <w:rsid w:val="00DC2770"/>
    <w:rsid w:val="00DC2E25"/>
    <w:rsid w:val="00DC2F52"/>
    <w:rsid w:val="00DC386C"/>
    <w:rsid w:val="00DC3C44"/>
    <w:rsid w:val="00DC3D77"/>
    <w:rsid w:val="00DC40C8"/>
    <w:rsid w:val="00DC5B00"/>
    <w:rsid w:val="00DC5FF4"/>
    <w:rsid w:val="00DC6739"/>
    <w:rsid w:val="00DC6D72"/>
    <w:rsid w:val="00DC6DDF"/>
    <w:rsid w:val="00DC703B"/>
    <w:rsid w:val="00DC72EE"/>
    <w:rsid w:val="00DC771F"/>
    <w:rsid w:val="00DC776F"/>
    <w:rsid w:val="00DC7800"/>
    <w:rsid w:val="00DC78E9"/>
    <w:rsid w:val="00DC7CCB"/>
    <w:rsid w:val="00DC7FBA"/>
    <w:rsid w:val="00DD05EF"/>
    <w:rsid w:val="00DD0660"/>
    <w:rsid w:val="00DD08D1"/>
    <w:rsid w:val="00DD09D9"/>
    <w:rsid w:val="00DD0DB6"/>
    <w:rsid w:val="00DD1A91"/>
    <w:rsid w:val="00DD1AC4"/>
    <w:rsid w:val="00DD1EB5"/>
    <w:rsid w:val="00DD2241"/>
    <w:rsid w:val="00DD25E7"/>
    <w:rsid w:val="00DD2783"/>
    <w:rsid w:val="00DD2C42"/>
    <w:rsid w:val="00DD2DCB"/>
    <w:rsid w:val="00DD368B"/>
    <w:rsid w:val="00DD36ED"/>
    <w:rsid w:val="00DD3887"/>
    <w:rsid w:val="00DD40C6"/>
    <w:rsid w:val="00DD515D"/>
    <w:rsid w:val="00DD570D"/>
    <w:rsid w:val="00DD5992"/>
    <w:rsid w:val="00DD59DD"/>
    <w:rsid w:val="00DD5B9D"/>
    <w:rsid w:val="00DD5D68"/>
    <w:rsid w:val="00DD602B"/>
    <w:rsid w:val="00DD6031"/>
    <w:rsid w:val="00DD6447"/>
    <w:rsid w:val="00DD6603"/>
    <w:rsid w:val="00DD703B"/>
    <w:rsid w:val="00DD7A6A"/>
    <w:rsid w:val="00DE08BC"/>
    <w:rsid w:val="00DE09A3"/>
    <w:rsid w:val="00DE10C4"/>
    <w:rsid w:val="00DE1705"/>
    <w:rsid w:val="00DE1C99"/>
    <w:rsid w:val="00DE1EEA"/>
    <w:rsid w:val="00DE239C"/>
    <w:rsid w:val="00DE2867"/>
    <w:rsid w:val="00DE2C10"/>
    <w:rsid w:val="00DE2E67"/>
    <w:rsid w:val="00DE3401"/>
    <w:rsid w:val="00DE35AB"/>
    <w:rsid w:val="00DE3C50"/>
    <w:rsid w:val="00DE3CB3"/>
    <w:rsid w:val="00DE42F3"/>
    <w:rsid w:val="00DE4A66"/>
    <w:rsid w:val="00DE5273"/>
    <w:rsid w:val="00DE532A"/>
    <w:rsid w:val="00DE5434"/>
    <w:rsid w:val="00DE57E6"/>
    <w:rsid w:val="00DE61C6"/>
    <w:rsid w:val="00DE66DF"/>
    <w:rsid w:val="00DE6A43"/>
    <w:rsid w:val="00DE6EDD"/>
    <w:rsid w:val="00DE7265"/>
    <w:rsid w:val="00DE77CE"/>
    <w:rsid w:val="00DF0196"/>
    <w:rsid w:val="00DF0962"/>
    <w:rsid w:val="00DF0A98"/>
    <w:rsid w:val="00DF1049"/>
    <w:rsid w:val="00DF11DB"/>
    <w:rsid w:val="00DF168F"/>
    <w:rsid w:val="00DF1788"/>
    <w:rsid w:val="00DF1D01"/>
    <w:rsid w:val="00DF1D32"/>
    <w:rsid w:val="00DF22F0"/>
    <w:rsid w:val="00DF2CE9"/>
    <w:rsid w:val="00DF3036"/>
    <w:rsid w:val="00DF303E"/>
    <w:rsid w:val="00DF347C"/>
    <w:rsid w:val="00DF3BD7"/>
    <w:rsid w:val="00DF3C3B"/>
    <w:rsid w:val="00DF3EF7"/>
    <w:rsid w:val="00DF4ABE"/>
    <w:rsid w:val="00DF4ACC"/>
    <w:rsid w:val="00DF4BD0"/>
    <w:rsid w:val="00DF4F5A"/>
    <w:rsid w:val="00DF506C"/>
    <w:rsid w:val="00DF539F"/>
    <w:rsid w:val="00DF5622"/>
    <w:rsid w:val="00DF5840"/>
    <w:rsid w:val="00DF59AC"/>
    <w:rsid w:val="00DF626F"/>
    <w:rsid w:val="00DF63A3"/>
    <w:rsid w:val="00DF653E"/>
    <w:rsid w:val="00DF659F"/>
    <w:rsid w:val="00DF675E"/>
    <w:rsid w:val="00DF7FB0"/>
    <w:rsid w:val="00E00179"/>
    <w:rsid w:val="00E00BEE"/>
    <w:rsid w:val="00E00CDA"/>
    <w:rsid w:val="00E013E6"/>
    <w:rsid w:val="00E0186C"/>
    <w:rsid w:val="00E01A35"/>
    <w:rsid w:val="00E01C13"/>
    <w:rsid w:val="00E01C39"/>
    <w:rsid w:val="00E01DBE"/>
    <w:rsid w:val="00E02493"/>
    <w:rsid w:val="00E026B1"/>
    <w:rsid w:val="00E02AA0"/>
    <w:rsid w:val="00E03EE7"/>
    <w:rsid w:val="00E042A4"/>
    <w:rsid w:val="00E04378"/>
    <w:rsid w:val="00E04651"/>
    <w:rsid w:val="00E04913"/>
    <w:rsid w:val="00E04AFF"/>
    <w:rsid w:val="00E04DF2"/>
    <w:rsid w:val="00E04EA6"/>
    <w:rsid w:val="00E053E7"/>
    <w:rsid w:val="00E05DEA"/>
    <w:rsid w:val="00E0607C"/>
    <w:rsid w:val="00E06581"/>
    <w:rsid w:val="00E06899"/>
    <w:rsid w:val="00E068A8"/>
    <w:rsid w:val="00E06BEE"/>
    <w:rsid w:val="00E06D51"/>
    <w:rsid w:val="00E070EC"/>
    <w:rsid w:val="00E0781E"/>
    <w:rsid w:val="00E07D59"/>
    <w:rsid w:val="00E07EF9"/>
    <w:rsid w:val="00E1015F"/>
    <w:rsid w:val="00E10B8A"/>
    <w:rsid w:val="00E10BB0"/>
    <w:rsid w:val="00E11140"/>
    <w:rsid w:val="00E1166A"/>
    <w:rsid w:val="00E11A10"/>
    <w:rsid w:val="00E1237F"/>
    <w:rsid w:val="00E1282D"/>
    <w:rsid w:val="00E1297D"/>
    <w:rsid w:val="00E1350B"/>
    <w:rsid w:val="00E1468D"/>
    <w:rsid w:val="00E149F0"/>
    <w:rsid w:val="00E14C6C"/>
    <w:rsid w:val="00E14E2F"/>
    <w:rsid w:val="00E14E4B"/>
    <w:rsid w:val="00E14F33"/>
    <w:rsid w:val="00E15084"/>
    <w:rsid w:val="00E1546E"/>
    <w:rsid w:val="00E15794"/>
    <w:rsid w:val="00E157D8"/>
    <w:rsid w:val="00E166A3"/>
    <w:rsid w:val="00E1723A"/>
    <w:rsid w:val="00E173C4"/>
    <w:rsid w:val="00E1744A"/>
    <w:rsid w:val="00E17573"/>
    <w:rsid w:val="00E1788B"/>
    <w:rsid w:val="00E1789B"/>
    <w:rsid w:val="00E20573"/>
    <w:rsid w:val="00E206AC"/>
    <w:rsid w:val="00E207DA"/>
    <w:rsid w:val="00E20887"/>
    <w:rsid w:val="00E20A3A"/>
    <w:rsid w:val="00E20B4E"/>
    <w:rsid w:val="00E20CA8"/>
    <w:rsid w:val="00E21118"/>
    <w:rsid w:val="00E216FD"/>
    <w:rsid w:val="00E21A1E"/>
    <w:rsid w:val="00E22676"/>
    <w:rsid w:val="00E23066"/>
    <w:rsid w:val="00E232F9"/>
    <w:rsid w:val="00E23690"/>
    <w:rsid w:val="00E23B0C"/>
    <w:rsid w:val="00E240FE"/>
    <w:rsid w:val="00E2414F"/>
    <w:rsid w:val="00E24D08"/>
    <w:rsid w:val="00E2516F"/>
    <w:rsid w:val="00E255E0"/>
    <w:rsid w:val="00E25899"/>
    <w:rsid w:val="00E25CF6"/>
    <w:rsid w:val="00E265E3"/>
    <w:rsid w:val="00E26864"/>
    <w:rsid w:val="00E26960"/>
    <w:rsid w:val="00E26A52"/>
    <w:rsid w:val="00E26C91"/>
    <w:rsid w:val="00E273B0"/>
    <w:rsid w:val="00E277C5"/>
    <w:rsid w:val="00E27A44"/>
    <w:rsid w:val="00E30054"/>
    <w:rsid w:val="00E30B2C"/>
    <w:rsid w:val="00E30C5B"/>
    <w:rsid w:val="00E30EA9"/>
    <w:rsid w:val="00E30FE1"/>
    <w:rsid w:val="00E31AC3"/>
    <w:rsid w:val="00E31D03"/>
    <w:rsid w:val="00E31F5D"/>
    <w:rsid w:val="00E3207B"/>
    <w:rsid w:val="00E322BF"/>
    <w:rsid w:val="00E32409"/>
    <w:rsid w:val="00E32C60"/>
    <w:rsid w:val="00E32D0A"/>
    <w:rsid w:val="00E33556"/>
    <w:rsid w:val="00E33594"/>
    <w:rsid w:val="00E33998"/>
    <w:rsid w:val="00E33C5B"/>
    <w:rsid w:val="00E33ED0"/>
    <w:rsid w:val="00E3418E"/>
    <w:rsid w:val="00E342AD"/>
    <w:rsid w:val="00E347E0"/>
    <w:rsid w:val="00E34A50"/>
    <w:rsid w:val="00E3508A"/>
    <w:rsid w:val="00E35235"/>
    <w:rsid w:val="00E35339"/>
    <w:rsid w:val="00E35398"/>
    <w:rsid w:val="00E35851"/>
    <w:rsid w:val="00E35C54"/>
    <w:rsid w:val="00E35DC8"/>
    <w:rsid w:val="00E36094"/>
    <w:rsid w:val="00E367F7"/>
    <w:rsid w:val="00E37474"/>
    <w:rsid w:val="00E37A1D"/>
    <w:rsid w:val="00E37BAD"/>
    <w:rsid w:val="00E4030A"/>
    <w:rsid w:val="00E40A48"/>
    <w:rsid w:val="00E41061"/>
    <w:rsid w:val="00E413D0"/>
    <w:rsid w:val="00E41404"/>
    <w:rsid w:val="00E41479"/>
    <w:rsid w:val="00E4164F"/>
    <w:rsid w:val="00E41710"/>
    <w:rsid w:val="00E418B6"/>
    <w:rsid w:val="00E41AD9"/>
    <w:rsid w:val="00E41AF3"/>
    <w:rsid w:val="00E41C80"/>
    <w:rsid w:val="00E41FE4"/>
    <w:rsid w:val="00E42559"/>
    <w:rsid w:val="00E426BD"/>
    <w:rsid w:val="00E42D73"/>
    <w:rsid w:val="00E431F1"/>
    <w:rsid w:val="00E43216"/>
    <w:rsid w:val="00E4324C"/>
    <w:rsid w:val="00E4370A"/>
    <w:rsid w:val="00E43BFD"/>
    <w:rsid w:val="00E43EA3"/>
    <w:rsid w:val="00E443DE"/>
    <w:rsid w:val="00E4446E"/>
    <w:rsid w:val="00E445D3"/>
    <w:rsid w:val="00E4470A"/>
    <w:rsid w:val="00E44710"/>
    <w:rsid w:val="00E44798"/>
    <w:rsid w:val="00E45929"/>
    <w:rsid w:val="00E45FF9"/>
    <w:rsid w:val="00E46240"/>
    <w:rsid w:val="00E46BD4"/>
    <w:rsid w:val="00E47DEE"/>
    <w:rsid w:val="00E5041F"/>
    <w:rsid w:val="00E50C52"/>
    <w:rsid w:val="00E516DC"/>
    <w:rsid w:val="00E51BD9"/>
    <w:rsid w:val="00E52084"/>
    <w:rsid w:val="00E520DA"/>
    <w:rsid w:val="00E5224E"/>
    <w:rsid w:val="00E530B4"/>
    <w:rsid w:val="00E53202"/>
    <w:rsid w:val="00E53496"/>
    <w:rsid w:val="00E5367E"/>
    <w:rsid w:val="00E53B17"/>
    <w:rsid w:val="00E53EF3"/>
    <w:rsid w:val="00E54665"/>
    <w:rsid w:val="00E546B4"/>
    <w:rsid w:val="00E54F97"/>
    <w:rsid w:val="00E55060"/>
    <w:rsid w:val="00E55291"/>
    <w:rsid w:val="00E55450"/>
    <w:rsid w:val="00E55915"/>
    <w:rsid w:val="00E55B20"/>
    <w:rsid w:val="00E55BED"/>
    <w:rsid w:val="00E56112"/>
    <w:rsid w:val="00E5635C"/>
    <w:rsid w:val="00E56C0E"/>
    <w:rsid w:val="00E56CAD"/>
    <w:rsid w:val="00E56E19"/>
    <w:rsid w:val="00E56E42"/>
    <w:rsid w:val="00E5729A"/>
    <w:rsid w:val="00E57316"/>
    <w:rsid w:val="00E57387"/>
    <w:rsid w:val="00E57438"/>
    <w:rsid w:val="00E57605"/>
    <w:rsid w:val="00E579DA"/>
    <w:rsid w:val="00E57DEA"/>
    <w:rsid w:val="00E57E78"/>
    <w:rsid w:val="00E60131"/>
    <w:rsid w:val="00E60282"/>
    <w:rsid w:val="00E6045B"/>
    <w:rsid w:val="00E606C5"/>
    <w:rsid w:val="00E60BAD"/>
    <w:rsid w:val="00E61AAE"/>
    <w:rsid w:val="00E61C12"/>
    <w:rsid w:val="00E61EF0"/>
    <w:rsid w:val="00E623FB"/>
    <w:rsid w:val="00E6258B"/>
    <w:rsid w:val="00E628AF"/>
    <w:rsid w:val="00E62D6F"/>
    <w:rsid w:val="00E62FF6"/>
    <w:rsid w:val="00E632BE"/>
    <w:rsid w:val="00E6444E"/>
    <w:rsid w:val="00E64CB0"/>
    <w:rsid w:val="00E65C85"/>
    <w:rsid w:val="00E661DD"/>
    <w:rsid w:val="00E66AF4"/>
    <w:rsid w:val="00E66F7F"/>
    <w:rsid w:val="00E66FF1"/>
    <w:rsid w:val="00E67248"/>
    <w:rsid w:val="00E6728D"/>
    <w:rsid w:val="00E67296"/>
    <w:rsid w:val="00E67647"/>
    <w:rsid w:val="00E67B35"/>
    <w:rsid w:val="00E70078"/>
    <w:rsid w:val="00E70404"/>
    <w:rsid w:val="00E7081C"/>
    <w:rsid w:val="00E70BE5"/>
    <w:rsid w:val="00E71C7D"/>
    <w:rsid w:val="00E71E2A"/>
    <w:rsid w:val="00E724C1"/>
    <w:rsid w:val="00E724DB"/>
    <w:rsid w:val="00E725C6"/>
    <w:rsid w:val="00E72717"/>
    <w:rsid w:val="00E72B68"/>
    <w:rsid w:val="00E72ED3"/>
    <w:rsid w:val="00E72F0B"/>
    <w:rsid w:val="00E731E8"/>
    <w:rsid w:val="00E73663"/>
    <w:rsid w:val="00E7370E"/>
    <w:rsid w:val="00E7376B"/>
    <w:rsid w:val="00E7415B"/>
    <w:rsid w:val="00E744AB"/>
    <w:rsid w:val="00E74D9A"/>
    <w:rsid w:val="00E75343"/>
    <w:rsid w:val="00E755E2"/>
    <w:rsid w:val="00E765BC"/>
    <w:rsid w:val="00E77017"/>
    <w:rsid w:val="00E77099"/>
    <w:rsid w:val="00E771F9"/>
    <w:rsid w:val="00E7794B"/>
    <w:rsid w:val="00E77E3E"/>
    <w:rsid w:val="00E80066"/>
    <w:rsid w:val="00E80576"/>
    <w:rsid w:val="00E808AC"/>
    <w:rsid w:val="00E81245"/>
    <w:rsid w:val="00E815D6"/>
    <w:rsid w:val="00E81BB3"/>
    <w:rsid w:val="00E822C5"/>
    <w:rsid w:val="00E82618"/>
    <w:rsid w:val="00E82A40"/>
    <w:rsid w:val="00E82DDB"/>
    <w:rsid w:val="00E836C0"/>
    <w:rsid w:val="00E836D2"/>
    <w:rsid w:val="00E838EA"/>
    <w:rsid w:val="00E83C64"/>
    <w:rsid w:val="00E83D4F"/>
    <w:rsid w:val="00E8423C"/>
    <w:rsid w:val="00E84698"/>
    <w:rsid w:val="00E84703"/>
    <w:rsid w:val="00E84945"/>
    <w:rsid w:val="00E8503A"/>
    <w:rsid w:val="00E8517D"/>
    <w:rsid w:val="00E85410"/>
    <w:rsid w:val="00E85CD5"/>
    <w:rsid w:val="00E861F0"/>
    <w:rsid w:val="00E86CEE"/>
    <w:rsid w:val="00E871D5"/>
    <w:rsid w:val="00E8726E"/>
    <w:rsid w:val="00E874C5"/>
    <w:rsid w:val="00E877A3"/>
    <w:rsid w:val="00E87EA4"/>
    <w:rsid w:val="00E900F7"/>
    <w:rsid w:val="00E9010C"/>
    <w:rsid w:val="00E906D9"/>
    <w:rsid w:val="00E908E0"/>
    <w:rsid w:val="00E90B5F"/>
    <w:rsid w:val="00E90DA7"/>
    <w:rsid w:val="00E915A5"/>
    <w:rsid w:val="00E91654"/>
    <w:rsid w:val="00E916ED"/>
    <w:rsid w:val="00E91834"/>
    <w:rsid w:val="00E91AB6"/>
    <w:rsid w:val="00E9218D"/>
    <w:rsid w:val="00E922CA"/>
    <w:rsid w:val="00E927F7"/>
    <w:rsid w:val="00E92D5A"/>
    <w:rsid w:val="00E93491"/>
    <w:rsid w:val="00E93F85"/>
    <w:rsid w:val="00E9466E"/>
    <w:rsid w:val="00E947F9"/>
    <w:rsid w:val="00E9484F"/>
    <w:rsid w:val="00E94888"/>
    <w:rsid w:val="00E94C8F"/>
    <w:rsid w:val="00E94E34"/>
    <w:rsid w:val="00E955E9"/>
    <w:rsid w:val="00E956E4"/>
    <w:rsid w:val="00E958BD"/>
    <w:rsid w:val="00E95FE4"/>
    <w:rsid w:val="00E96368"/>
    <w:rsid w:val="00E9687C"/>
    <w:rsid w:val="00E9773D"/>
    <w:rsid w:val="00E977B3"/>
    <w:rsid w:val="00E97C4F"/>
    <w:rsid w:val="00E97D96"/>
    <w:rsid w:val="00E97E03"/>
    <w:rsid w:val="00EA0064"/>
    <w:rsid w:val="00EA058E"/>
    <w:rsid w:val="00EA0673"/>
    <w:rsid w:val="00EA0BCB"/>
    <w:rsid w:val="00EA13BF"/>
    <w:rsid w:val="00EA17C7"/>
    <w:rsid w:val="00EA2905"/>
    <w:rsid w:val="00EA2966"/>
    <w:rsid w:val="00EA2A4C"/>
    <w:rsid w:val="00EA3102"/>
    <w:rsid w:val="00EA31C1"/>
    <w:rsid w:val="00EA3635"/>
    <w:rsid w:val="00EA3C9D"/>
    <w:rsid w:val="00EA4012"/>
    <w:rsid w:val="00EA40B7"/>
    <w:rsid w:val="00EA40EE"/>
    <w:rsid w:val="00EA4325"/>
    <w:rsid w:val="00EA45F9"/>
    <w:rsid w:val="00EA4E79"/>
    <w:rsid w:val="00EA4FA8"/>
    <w:rsid w:val="00EA520D"/>
    <w:rsid w:val="00EA5359"/>
    <w:rsid w:val="00EA6FB1"/>
    <w:rsid w:val="00EA7BCD"/>
    <w:rsid w:val="00EA7C39"/>
    <w:rsid w:val="00EA7CE2"/>
    <w:rsid w:val="00EA7F58"/>
    <w:rsid w:val="00EA7FE3"/>
    <w:rsid w:val="00EB0270"/>
    <w:rsid w:val="00EB063E"/>
    <w:rsid w:val="00EB0BE7"/>
    <w:rsid w:val="00EB0EF3"/>
    <w:rsid w:val="00EB1011"/>
    <w:rsid w:val="00EB12CE"/>
    <w:rsid w:val="00EB1596"/>
    <w:rsid w:val="00EB1AF3"/>
    <w:rsid w:val="00EB1D40"/>
    <w:rsid w:val="00EB20F2"/>
    <w:rsid w:val="00EB2214"/>
    <w:rsid w:val="00EB2B00"/>
    <w:rsid w:val="00EB2BF6"/>
    <w:rsid w:val="00EB2CF4"/>
    <w:rsid w:val="00EB2FCB"/>
    <w:rsid w:val="00EB300D"/>
    <w:rsid w:val="00EB3646"/>
    <w:rsid w:val="00EB3EFB"/>
    <w:rsid w:val="00EB3F45"/>
    <w:rsid w:val="00EB44F1"/>
    <w:rsid w:val="00EB4725"/>
    <w:rsid w:val="00EB4D2B"/>
    <w:rsid w:val="00EB51F2"/>
    <w:rsid w:val="00EB5300"/>
    <w:rsid w:val="00EB565C"/>
    <w:rsid w:val="00EB5B9F"/>
    <w:rsid w:val="00EB5E9E"/>
    <w:rsid w:val="00EB666A"/>
    <w:rsid w:val="00EB6FD5"/>
    <w:rsid w:val="00EB7526"/>
    <w:rsid w:val="00EB7926"/>
    <w:rsid w:val="00EC0320"/>
    <w:rsid w:val="00EC0379"/>
    <w:rsid w:val="00EC0402"/>
    <w:rsid w:val="00EC050D"/>
    <w:rsid w:val="00EC0678"/>
    <w:rsid w:val="00EC0761"/>
    <w:rsid w:val="00EC0A4B"/>
    <w:rsid w:val="00EC0A63"/>
    <w:rsid w:val="00EC0D8A"/>
    <w:rsid w:val="00EC10B6"/>
    <w:rsid w:val="00EC1B61"/>
    <w:rsid w:val="00EC1C7A"/>
    <w:rsid w:val="00EC28D3"/>
    <w:rsid w:val="00EC2BA1"/>
    <w:rsid w:val="00EC2D9B"/>
    <w:rsid w:val="00EC346C"/>
    <w:rsid w:val="00EC4D52"/>
    <w:rsid w:val="00EC4D87"/>
    <w:rsid w:val="00EC57DB"/>
    <w:rsid w:val="00EC5A26"/>
    <w:rsid w:val="00EC5D06"/>
    <w:rsid w:val="00EC69A7"/>
    <w:rsid w:val="00EC7D54"/>
    <w:rsid w:val="00EC7D7C"/>
    <w:rsid w:val="00ED0175"/>
    <w:rsid w:val="00ED01AE"/>
    <w:rsid w:val="00ED0F3C"/>
    <w:rsid w:val="00ED105E"/>
    <w:rsid w:val="00ED11C1"/>
    <w:rsid w:val="00ED17C6"/>
    <w:rsid w:val="00ED1933"/>
    <w:rsid w:val="00ED1A99"/>
    <w:rsid w:val="00ED1D1A"/>
    <w:rsid w:val="00ED236F"/>
    <w:rsid w:val="00ED2AEC"/>
    <w:rsid w:val="00ED2BB9"/>
    <w:rsid w:val="00ED2F84"/>
    <w:rsid w:val="00ED3647"/>
    <w:rsid w:val="00ED3C82"/>
    <w:rsid w:val="00ED3DE4"/>
    <w:rsid w:val="00ED4414"/>
    <w:rsid w:val="00ED46BB"/>
    <w:rsid w:val="00ED4DF9"/>
    <w:rsid w:val="00ED529A"/>
    <w:rsid w:val="00ED54A6"/>
    <w:rsid w:val="00ED5538"/>
    <w:rsid w:val="00ED5969"/>
    <w:rsid w:val="00ED5AE0"/>
    <w:rsid w:val="00ED5B1B"/>
    <w:rsid w:val="00ED6F3B"/>
    <w:rsid w:val="00ED702A"/>
    <w:rsid w:val="00ED710F"/>
    <w:rsid w:val="00ED76DA"/>
    <w:rsid w:val="00ED7EB9"/>
    <w:rsid w:val="00EE0A4D"/>
    <w:rsid w:val="00EE126A"/>
    <w:rsid w:val="00EE160F"/>
    <w:rsid w:val="00EE1A73"/>
    <w:rsid w:val="00EE1B01"/>
    <w:rsid w:val="00EE1BF3"/>
    <w:rsid w:val="00EE23CB"/>
    <w:rsid w:val="00EE26B5"/>
    <w:rsid w:val="00EE2DEF"/>
    <w:rsid w:val="00EE33B1"/>
    <w:rsid w:val="00EE3A41"/>
    <w:rsid w:val="00EE427C"/>
    <w:rsid w:val="00EE44B8"/>
    <w:rsid w:val="00EE4607"/>
    <w:rsid w:val="00EE4C36"/>
    <w:rsid w:val="00EE4D0F"/>
    <w:rsid w:val="00EE51B3"/>
    <w:rsid w:val="00EE531E"/>
    <w:rsid w:val="00EE56F4"/>
    <w:rsid w:val="00EE5809"/>
    <w:rsid w:val="00EE586E"/>
    <w:rsid w:val="00EE6147"/>
    <w:rsid w:val="00EE6259"/>
    <w:rsid w:val="00EE6ABE"/>
    <w:rsid w:val="00EE6F68"/>
    <w:rsid w:val="00EE75B6"/>
    <w:rsid w:val="00EE76E1"/>
    <w:rsid w:val="00EE7E13"/>
    <w:rsid w:val="00EF0EB6"/>
    <w:rsid w:val="00EF1297"/>
    <w:rsid w:val="00EF171A"/>
    <w:rsid w:val="00EF18DD"/>
    <w:rsid w:val="00EF1A1B"/>
    <w:rsid w:val="00EF2957"/>
    <w:rsid w:val="00EF3092"/>
    <w:rsid w:val="00EF32AA"/>
    <w:rsid w:val="00EF33A7"/>
    <w:rsid w:val="00EF35DF"/>
    <w:rsid w:val="00EF4917"/>
    <w:rsid w:val="00EF4E1C"/>
    <w:rsid w:val="00EF5178"/>
    <w:rsid w:val="00EF524B"/>
    <w:rsid w:val="00EF59BD"/>
    <w:rsid w:val="00EF6B4A"/>
    <w:rsid w:val="00EF7319"/>
    <w:rsid w:val="00EF764E"/>
    <w:rsid w:val="00EF7D61"/>
    <w:rsid w:val="00EF7F80"/>
    <w:rsid w:val="00F007A5"/>
    <w:rsid w:val="00F0107D"/>
    <w:rsid w:val="00F01104"/>
    <w:rsid w:val="00F016E4"/>
    <w:rsid w:val="00F01FFC"/>
    <w:rsid w:val="00F02382"/>
    <w:rsid w:val="00F027A0"/>
    <w:rsid w:val="00F02890"/>
    <w:rsid w:val="00F02A4E"/>
    <w:rsid w:val="00F03385"/>
    <w:rsid w:val="00F036C7"/>
    <w:rsid w:val="00F03AD2"/>
    <w:rsid w:val="00F03B11"/>
    <w:rsid w:val="00F044F8"/>
    <w:rsid w:val="00F04E43"/>
    <w:rsid w:val="00F04EE3"/>
    <w:rsid w:val="00F052DB"/>
    <w:rsid w:val="00F053E6"/>
    <w:rsid w:val="00F0558C"/>
    <w:rsid w:val="00F0580F"/>
    <w:rsid w:val="00F05D6E"/>
    <w:rsid w:val="00F05F3D"/>
    <w:rsid w:val="00F0614E"/>
    <w:rsid w:val="00F06C28"/>
    <w:rsid w:val="00F0716F"/>
    <w:rsid w:val="00F071B9"/>
    <w:rsid w:val="00F0730F"/>
    <w:rsid w:val="00F07364"/>
    <w:rsid w:val="00F07F51"/>
    <w:rsid w:val="00F07FA8"/>
    <w:rsid w:val="00F1046A"/>
    <w:rsid w:val="00F10C74"/>
    <w:rsid w:val="00F10C95"/>
    <w:rsid w:val="00F11210"/>
    <w:rsid w:val="00F11762"/>
    <w:rsid w:val="00F1194D"/>
    <w:rsid w:val="00F11B50"/>
    <w:rsid w:val="00F11B88"/>
    <w:rsid w:val="00F11D8A"/>
    <w:rsid w:val="00F12B14"/>
    <w:rsid w:val="00F133CB"/>
    <w:rsid w:val="00F13626"/>
    <w:rsid w:val="00F13645"/>
    <w:rsid w:val="00F1429A"/>
    <w:rsid w:val="00F1452F"/>
    <w:rsid w:val="00F1474C"/>
    <w:rsid w:val="00F14A37"/>
    <w:rsid w:val="00F15107"/>
    <w:rsid w:val="00F158EC"/>
    <w:rsid w:val="00F15AE7"/>
    <w:rsid w:val="00F16020"/>
    <w:rsid w:val="00F16BD6"/>
    <w:rsid w:val="00F17236"/>
    <w:rsid w:val="00F17277"/>
    <w:rsid w:val="00F17477"/>
    <w:rsid w:val="00F17698"/>
    <w:rsid w:val="00F17C2A"/>
    <w:rsid w:val="00F17C6D"/>
    <w:rsid w:val="00F200D2"/>
    <w:rsid w:val="00F202FB"/>
    <w:rsid w:val="00F20E98"/>
    <w:rsid w:val="00F20EFB"/>
    <w:rsid w:val="00F21057"/>
    <w:rsid w:val="00F210F4"/>
    <w:rsid w:val="00F211D0"/>
    <w:rsid w:val="00F21990"/>
    <w:rsid w:val="00F2208A"/>
    <w:rsid w:val="00F227EA"/>
    <w:rsid w:val="00F22B7D"/>
    <w:rsid w:val="00F22E53"/>
    <w:rsid w:val="00F22EED"/>
    <w:rsid w:val="00F23006"/>
    <w:rsid w:val="00F2348A"/>
    <w:rsid w:val="00F2386A"/>
    <w:rsid w:val="00F23B15"/>
    <w:rsid w:val="00F23C2B"/>
    <w:rsid w:val="00F23E02"/>
    <w:rsid w:val="00F242AA"/>
    <w:rsid w:val="00F2450E"/>
    <w:rsid w:val="00F24742"/>
    <w:rsid w:val="00F25253"/>
    <w:rsid w:val="00F253CE"/>
    <w:rsid w:val="00F254C5"/>
    <w:rsid w:val="00F25592"/>
    <w:rsid w:val="00F25EE8"/>
    <w:rsid w:val="00F25F68"/>
    <w:rsid w:val="00F26D56"/>
    <w:rsid w:val="00F27901"/>
    <w:rsid w:val="00F27A7E"/>
    <w:rsid w:val="00F27CEF"/>
    <w:rsid w:val="00F27E50"/>
    <w:rsid w:val="00F30295"/>
    <w:rsid w:val="00F30514"/>
    <w:rsid w:val="00F3088D"/>
    <w:rsid w:val="00F326DA"/>
    <w:rsid w:val="00F329DF"/>
    <w:rsid w:val="00F3343E"/>
    <w:rsid w:val="00F34301"/>
    <w:rsid w:val="00F34352"/>
    <w:rsid w:val="00F34E74"/>
    <w:rsid w:val="00F351E9"/>
    <w:rsid w:val="00F35526"/>
    <w:rsid w:val="00F3554A"/>
    <w:rsid w:val="00F35848"/>
    <w:rsid w:val="00F359E4"/>
    <w:rsid w:val="00F35B43"/>
    <w:rsid w:val="00F35E8D"/>
    <w:rsid w:val="00F361AF"/>
    <w:rsid w:val="00F36AC2"/>
    <w:rsid w:val="00F36B72"/>
    <w:rsid w:val="00F370FA"/>
    <w:rsid w:val="00F37389"/>
    <w:rsid w:val="00F3776F"/>
    <w:rsid w:val="00F403E3"/>
    <w:rsid w:val="00F4057F"/>
    <w:rsid w:val="00F40CAA"/>
    <w:rsid w:val="00F40DB0"/>
    <w:rsid w:val="00F40EDD"/>
    <w:rsid w:val="00F41211"/>
    <w:rsid w:val="00F41884"/>
    <w:rsid w:val="00F41993"/>
    <w:rsid w:val="00F41BE3"/>
    <w:rsid w:val="00F4240D"/>
    <w:rsid w:val="00F42546"/>
    <w:rsid w:val="00F42688"/>
    <w:rsid w:val="00F429EC"/>
    <w:rsid w:val="00F43032"/>
    <w:rsid w:val="00F4308D"/>
    <w:rsid w:val="00F43095"/>
    <w:rsid w:val="00F4319E"/>
    <w:rsid w:val="00F43308"/>
    <w:rsid w:val="00F43826"/>
    <w:rsid w:val="00F43AAB"/>
    <w:rsid w:val="00F43B73"/>
    <w:rsid w:val="00F43D47"/>
    <w:rsid w:val="00F44120"/>
    <w:rsid w:val="00F44328"/>
    <w:rsid w:val="00F44643"/>
    <w:rsid w:val="00F447DC"/>
    <w:rsid w:val="00F457E1"/>
    <w:rsid w:val="00F45A0C"/>
    <w:rsid w:val="00F46CB7"/>
    <w:rsid w:val="00F46E28"/>
    <w:rsid w:val="00F46F5B"/>
    <w:rsid w:val="00F47953"/>
    <w:rsid w:val="00F47E25"/>
    <w:rsid w:val="00F47EF1"/>
    <w:rsid w:val="00F47FEF"/>
    <w:rsid w:val="00F500D4"/>
    <w:rsid w:val="00F509D4"/>
    <w:rsid w:val="00F50C86"/>
    <w:rsid w:val="00F50DE9"/>
    <w:rsid w:val="00F51464"/>
    <w:rsid w:val="00F51483"/>
    <w:rsid w:val="00F515E8"/>
    <w:rsid w:val="00F52035"/>
    <w:rsid w:val="00F52061"/>
    <w:rsid w:val="00F5249C"/>
    <w:rsid w:val="00F527DB"/>
    <w:rsid w:val="00F529C5"/>
    <w:rsid w:val="00F537D1"/>
    <w:rsid w:val="00F53E2D"/>
    <w:rsid w:val="00F53F13"/>
    <w:rsid w:val="00F53F1E"/>
    <w:rsid w:val="00F54023"/>
    <w:rsid w:val="00F5445F"/>
    <w:rsid w:val="00F5453F"/>
    <w:rsid w:val="00F546FD"/>
    <w:rsid w:val="00F54EA3"/>
    <w:rsid w:val="00F54F30"/>
    <w:rsid w:val="00F554B3"/>
    <w:rsid w:val="00F56583"/>
    <w:rsid w:val="00F56917"/>
    <w:rsid w:val="00F56B94"/>
    <w:rsid w:val="00F56C05"/>
    <w:rsid w:val="00F5764E"/>
    <w:rsid w:val="00F57829"/>
    <w:rsid w:val="00F57A69"/>
    <w:rsid w:val="00F57BFB"/>
    <w:rsid w:val="00F57EA2"/>
    <w:rsid w:val="00F57EFF"/>
    <w:rsid w:val="00F60170"/>
    <w:rsid w:val="00F60265"/>
    <w:rsid w:val="00F607D0"/>
    <w:rsid w:val="00F60A3A"/>
    <w:rsid w:val="00F61BF5"/>
    <w:rsid w:val="00F61D6F"/>
    <w:rsid w:val="00F61DB8"/>
    <w:rsid w:val="00F61FA5"/>
    <w:rsid w:val="00F61FD4"/>
    <w:rsid w:val="00F6238B"/>
    <w:rsid w:val="00F625F3"/>
    <w:rsid w:val="00F62684"/>
    <w:rsid w:val="00F62948"/>
    <w:rsid w:val="00F62AA4"/>
    <w:rsid w:val="00F62EDE"/>
    <w:rsid w:val="00F639E8"/>
    <w:rsid w:val="00F6487E"/>
    <w:rsid w:val="00F64972"/>
    <w:rsid w:val="00F64DBD"/>
    <w:rsid w:val="00F64F1A"/>
    <w:rsid w:val="00F64F50"/>
    <w:rsid w:val="00F65396"/>
    <w:rsid w:val="00F65476"/>
    <w:rsid w:val="00F657C1"/>
    <w:rsid w:val="00F658B4"/>
    <w:rsid w:val="00F65B81"/>
    <w:rsid w:val="00F665DE"/>
    <w:rsid w:val="00F6682E"/>
    <w:rsid w:val="00F66A26"/>
    <w:rsid w:val="00F6786C"/>
    <w:rsid w:val="00F679D8"/>
    <w:rsid w:val="00F67A88"/>
    <w:rsid w:val="00F67E52"/>
    <w:rsid w:val="00F67F8A"/>
    <w:rsid w:val="00F67FD4"/>
    <w:rsid w:val="00F7010F"/>
    <w:rsid w:val="00F7059D"/>
    <w:rsid w:val="00F707DD"/>
    <w:rsid w:val="00F70E45"/>
    <w:rsid w:val="00F70FF6"/>
    <w:rsid w:val="00F711F8"/>
    <w:rsid w:val="00F7137B"/>
    <w:rsid w:val="00F713C9"/>
    <w:rsid w:val="00F71723"/>
    <w:rsid w:val="00F71724"/>
    <w:rsid w:val="00F71813"/>
    <w:rsid w:val="00F71BF4"/>
    <w:rsid w:val="00F71CC1"/>
    <w:rsid w:val="00F720A4"/>
    <w:rsid w:val="00F72101"/>
    <w:rsid w:val="00F725D9"/>
    <w:rsid w:val="00F7264F"/>
    <w:rsid w:val="00F729BA"/>
    <w:rsid w:val="00F72A92"/>
    <w:rsid w:val="00F731B6"/>
    <w:rsid w:val="00F73A58"/>
    <w:rsid w:val="00F73BB1"/>
    <w:rsid w:val="00F73CF8"/>
    <w:rsid w:val="00F743DA"/>
    <w:rsid w:val="00F74BCE"/>
    <w:rsid w:val="00F74F32"/>
    <w:rsid w:val="00F750FC"/>
    <w:rsid w:val="00F75810"/>
    <w:rsid w:val="00F75DDD"/>
    <w:rsid w:val="00F76136"/>
    <w:rsid w:val="00F76367"/>
    <w:rsid w:val="00F76C8C"/>
    <w:rsid w:val="00F76E85"/>
    <w:rsid w:val="00F76ED1"/>
    <w:rsid w:val="00F77053"/>
    <w:rsid w:val="00F77114"/>
    <w:rsid w:val="00F7761A"/>
    <w:rsid w:val="00F77BB5"/>
    <w:rsid w:val="00F8012D"/>
    <w:rsid w:val="00F802E1"/>
    <w:rsid w:val="00F805D8"/>
    <w:rsid w:val="00F80604"/>
    <w:rsid w:val="00F80831"/>
    <w:rsid w:val="00F808AD"/>
    <w:rsid w:val="00F81AE5"/>
    <w:rsid w:val="00F81B08"/>
    <w:rsid w:val="00F81BA9"/>
    <w:rsid w:val="00F81CDD"/>
    <w:rsid w:val="00F8266B"/>
    <w:rsid w:val="00F826C0"/>
    <w:rsid w:val="00F828BB"/>
    <w:rsid w:val="00F82FC4"/>
    <w:rsid w:val="00F831B0"/>
    <w:rsid w:val="00F834EA"/>
    <w:rsid w:val="00F83757"/>
    <w:rsid w:val="00F83761"/>
    <w:rsid w:val="00F83BB9"/>
    <w:rsid w:val="00F840FA"/>
    <w:rsid w:val="00F84488"/>
    <w:rsid w:val="00F84E35"/>
    <w:rsid w:val="00F84F29"/>
    <w:rsid w:val="00F85075"/>
    <w:rsid w:val="00F8535D"/>
    <w:rsid w:val="00F8545A"/>
    <w:rsid w:val="00F854B7"/>
    <w:rsid w:val="00F8570C"/>
    <w:rsid w:val="00F858A8"/>
    <w:rsid w:val="00F85CFE"/>
    <w:rsid w:val="00F86670"/>
    <w:rsid w:val="00F86C37"/>
    <w:rsid w:val="00F8710D"/>
    <w:rsid w:val="00F878CA"/>
    <w:rsid w:val="00F87B50"/>
    <w:rsid w:val="00F87C09"/>
    <w:rsid w:val="00F90052"/>
    <w:rsid w:val="00F9033F"/>
    <w:rsid w:val="00F90B6E"/>
    <w:rsid w:val="00F90D30"/>
    <w:rsid w:val="00F9111B"/>
    <w:rsid w:val="00F920AA"/>
    <w:rsid w:val="00F924B4"/>
    <w:rsid w:val="00F927D3"/>
    <w:rsid w:val="00F92EA8"/>
    <w:rsid w:val="00F92FC2"/>
    <w:rsid w:val="00F9304D"/>
    <w:rsid w:val="00F930D9"/>
    <w:rsid w:val="00F93173"/>
    <w:rsid w:val="00F93507"/>
    <w:rsid w:val="00F9377D"/>
    <w:rsid w:val="00F93ACA"/>
    <w:rsid w:val="00F94500"/>
    <w:rsid w:val="00F947A7"/>
    <w:rsid w:val="00F9513D"/>
    <w:rsid w:val="00F95333"/>
    <w:rsid w:val="00F95461"/>
    <w:rsid w:val="00F95651"/>
    <w:rsid w:val="00F957A3"/>
    <w:rsid w:val="00F958B2"/>
    <w:rsid w:val="00F958DE"/>
    <w:rsid w:val="00F95C5F"/>
    <w:rsid w:val="00F95E64"/>
    <w:rsid w:val="00F95FDD"/>
    <w:rsid w:val="00F96370"/>
    <w:rsid w:val="00F96899"/>
    <w:rsid w:val="00F96A6A"/>
    <w:rsid w:val="00F96C80"/>
    <w:rsid w:val="00F96FBF"/>
    <w:rsid w:val="00F970D2"/>
    <w:rsid w:val="00F97509"/>
    <w:rsid w:val="00F97642"/>
    <w:rsid w:val="00F9777C"/>
    <w:rsid w:val="00F97D00"/>
    <w:rsid w:val="00F97DA5"/>
    <w:rsid w:val="00F97F6D"/>
    <w:rsid w:val="00FA0250"/>
    <w:rsid w:val="00FA02D8"/>
    <w:rsid w:val="00FA0CD4"/>
    <w:rsid w:val="00FA0E2E"/>
    <w:rsid w:val="00FA345F"/>
    <w:rsid w:val="00FA3A13"/>
    <w:rsid w:val="00FA3B6C"/>
    <w:rsid w:val="00FA3B76"/>
    <w:rsid w:val="00FA3BBF"/>
    <w:rsid w:val="00FA3D3E"/>
    <w:rsid w:val="00FA3DE2"/>
    <w:rsid w:val="00FA4B2A"/>
    <w:rsid w:val="00FA4F30"/>
    <w:rsid w:val="00FA524C"/>
    <w:rsid w:val="00FA5E55"/>
    <w:rsid w:val="00FA65E1"/>
    <w:rsid w:val="00FA69FE"/>
    <w:rsid w:val="00FA6C2B"/>
    <w:rsid w:val="00FA74AB"/>
    <w:rsid w:val="00FA78E6"/>
    <w:rsid w:val="00FA7E9B"/>
    <w:rsid w:val="00FB007A"/>
    <w:rsid w:val="00FB0233"/>
    <w:rsid w:val="00FB0454"/>
    <w:rsid w:val="00FB0EBB"/>
    <w:rsid w:val="00FB0F0F"/>
    <w:rsid w:val="00FB0FAA"/>
    <w:rsid w:val="00FB1791"/>
    <w:rsid w:val="00FB1A85"/>
    <w:rsid w:val="00FB1BBD"/>
    <w:rsid w:val="00FB20AE"/>
    <w:rsid w:val="00FB2318"/>
    <w:rsid w:val="00FB2793"/>
    <w:rsid w:val="00FB2BD6"/>
    <w:rsid w:val="00FB30EC"/>
    <w:rsid w:val="00FB3A5F"/>
    <w:rsid w:val="00FB3C92"/>
    <w:rsid w:val="00FB5185"/>
    <w:rsid w:val="00FB5629"/>
    <w:rsid w:val="00FB5899"/>
    <w:rsid w:val="00FB5F5C"/>
    <w:rsid w:val="00FB63A2"/>
    <w:rsid w:val="00FB6848"/>
    <w:rsid w:val="00FB6C84"/>
    <w:rsid w:val="00FB6DDD"/>
    <w:rsid w:val="00FB729B"/>
    <w:rsid w:val="00FB762A"/>
    <w:rsid w:val="00FB7886"/>
    <w:rsid w:val="00FB7A8A"/>
    <w:rsid w:val="00FB7B8B"/>
    <w:rsid w:val="00FB7F23"/>
    <w:rsid w:val="00FB7FAE"/>
    <w:rsid w:val="00FC00CE"/>
    <w:rsid w:val="00FC0341"/>
    <w:rsid w:val="00FC0CBF"/>
    <w:rsid w:val="00FC13C9"/>
    <w:rsid w:val="00FC14C5"/>
    <w:rsid w:val="00FC16CA"/>
    <w:rsid w:val="00FC197C"/>
    <w:rsid w:val="00FC1DC2"/>
    <w:rsid w:val="00FC1F5D"/>
    <w:rsid w:val="00FC207F"/>
    <w:rsid w:val="00FC270D"/>
    <w:rsid w:val="00FC28FD"/>
    <w:rsid w:val="00FC2F0D"/>
    <w:rsid w:val="00FC3205"/>
    <w:rsid w:val="00FC3469"/>
    <w:rsid w:val="00FC34AF"/>
    <w:rsid w:val="00FC356E"/>
    <w:rsid w:val="00FC381B"/>
    <w:rsid w:val="00FC41CB"/>
    <w:rsid w:val="00FC4265"/>
    <w:rsid w:val="00FC44E0"/>
    <w:rsid w:val="00FC4E46"/>
    <w:rsid w:val="00FC5334"/>
    <w:rsid w:val="00FC540F"/>
    <w:rsid w:val="00FC5982"/>
    <w:rsid w:val="00FC5D9E"/>
    <w:rsid w:val="00FC5DFF"/>
    <w:rsid w:val="00FC6081"/>
    <w:rsid w:val="00FC638F"/>
    <w:rsid w:val="00FC6653"/>
    <w:rsid w:val="00FC66FC"/>
    <w:rsid w:val="00FC69D6"/>
    <w:rsid w:val="00FC6A11"/>
    <w:rsid w:val="00FC748B"/>
    <w:rsid w:val="00FC7792"/>
    <w:rsid w:val="00FD03B6"/>
    <w:rsid w:val="00FD0923"/>
    <w:rsid w:val="00FD1772"/>
    <w:rsid w:val="00FD301E"/>
    <w:rsid w:val="00FD30D7"/>
    <w:rsid w:val="00FD346E"/>
    <w:rsid w:val="00FD3F93"/>
    <w:rsid w:val="00FD3F99"/>
    <w:rsid w:val="00FD4336"/>
    <w:rsid w:val="00FD43A3"/>
    <w:rsid w:val="00FD44AB"/>
    <w:rsid w:val="00FD48C0"/>
    <w:rsid w:val="00FD4F54"/>
    <w:rsid w:val="00FD549C"/>
    <w:rsid w:val="00FD5EDF"/>
    <w:rsid w:val="00FD63A9"/>
    <w:rsid w:val="00FD66B7"/>
    <w:rsid w:val="00FD66F9"/>
    <w:rsid w:val="00FD6A48"/>
    <w:rsid w:val="00FD70B8"/>
    <w:rsid w:val="00FD7957"/>
    <w:rsid w:val="00FD79CE"/>
    <w:rsid w:val="00FD7BB8"/>
    <w:rsid w:val="00FE01C4"/>
    <w:rsid w:val="00FE085A"/>
    <w:rsid w:val="00FE09D2"/>
    <w:rsid w:val="00FE0A63"/>
    <w:rsid w:val="00FE0EA6"/>
    <w:rsid w:val="00FE0FE4"/>
    <w:rsid w:val="00FE10B0"/>
    <w:rsid w:val="00FE26E8"/>
    <w:rsid w:val="00FE2E2B"/>
    <w:rsid w:val="00FE2E84"/>
    <w:rsid w:val="00FE3266"/>
    <w:rsid w:val="00FE40EF"/>
    <w:rsid w:val="00FE4EAF"/>
    <w:rsid w:val="00FE50F6"/>
    <w:rsid w:val="00FE56E1"/>
    <w:rsid w:val="00FE5B6B"/>
    <w:rsid w:val="00FE60CE"/>
    <w:rsid w:val="00FE62F8"/>
    <w:rsid w:val="00FE6A82"/>
    <w:rsid w:val="00FE6F20"/>
    <w:rsid w:val="00FE6F8F"/>
    <w:rsid w:val="00FE7703"/>
    <w:rsid w:val="00FE7CE6"/>
    <w:rsid w:val="00FF0005"/>
    <w:rsid w:val="00FF0962"/>
    <w:rsid w:val="00FF0A40"/>
    <w:rsid w:val="00FF0A4C"/>
    <w:rsid w:val="00FF142A"/>
    <w:rsid w:val="00FF18E0"/>
    <w:rsid w:val="00FF200F"/>
    <w:rsid w:val="00FF249C"/>
    <w:rsid w:val="00FF250D"/>
    <w:rsid w:val="00FF2AF7"/>
    <w:rsid w:val="00FF3B98"/>
    <w:rsid w:val="00FF41A7"/>
    <w:rsid w:val="00FF45E1"/>
    <w:rsid w:val="00FF48E5"/>
    <w:rsid w:val="00FF5041"/>
    <w:rsid w:val="00FF51DE"/>
    <w:rsid w:val="00FF5E87"/>
    <w:rsid w:val="00FF63A0"/>
    <w:rsid w:val="00FF66B1"/>
    <w:rsid w:val="00FF6BFC"/>
    <w:rsid w:val="00FF6CFE"/>
    <w:rsid w:val="00FF6D9C"/>
    <w:rsid w:val="00FF712E"/>
    <w:rsid w:val="00FF7195"/>
    <w:rsid w:val="00FF72BE"/>
    <w:rsid w:val="00FF7587"/>
    <w:rsid w:val="00FF76EA"/>
    <w:rsid w:val="00FF788E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7879C9D"/>
  <w15:docId w15:val="{518D8F47-F019-437B-B29E-D45BFEED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7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C18B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C18B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C18B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C18B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C18BD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C18B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2C18BD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C18BD"/>
    <w:rPr>
      <w:b/>
      <w:bCs/>
    </w:rPr>
  </w:style>
  <w:style w:type="paragraph" w:styleId="ListBullet">
    <w:name w:val="List Bullet"/>
    <w:basedOn w:val="Normal"/>
    <w:rsid w:val="002C18B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C18B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C18B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C18B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C18B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C18B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C18B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C18BD"/>
    <w:pPr>
      <w:ind w:left="284"/>
    </w:pPr>
  </w:style>
  <w:style w:type="paragraph" w:customStyle="1" w:styleId="AAFrameAddress">
    <w:name w:val="AA Frame Address"/>
    <w:basedOn w:val="Heading1"/>
    <w:rsid w:val="002C18B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C18B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C18B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C18B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C18B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C18B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C18BD"/>
    <w:pPr>
      <w:ind w:left="851" w:hanging="284"/>
    </w:pPr>
  </w:style>
  <w:style w:type="paragraph" w:styleId="Index4">
    <w:name w:val="index 4"/>
    <w:basedOn w:val="Normal"/>
    <w:next w:val="Normal"/>
    <w:semiHidden/>
    <w:rsid w:val="002C18BD"/>
    <w:pPr>
      <w:ind w:left="1135" w:hanging="284"/>
    </w:pPr>
  </w:style>
  <w:style w:type="paragraph" w:styleId="Index6">
    <w:name w:val="index 6"/>
    <w:basedOn w:val="Normal"/>
    <w:next w:val="Normal"/>
    <w:semiHidden/>
    <w:rsid w:val="002C18BD"/>
    <w:pPr>
      <w:ind w:left="1702" w:hanging="284"/>
    </w:pPr>
  </w:style>
  <w:style w:type="paragraph" w:styleId="Index5">
    <w:name w:val="index 5"/>
    <w:basedOn w:val="Normal"/>
    <w:next w:val="Normal"/>
    <w:semiHidden/>
    <w:rsid w:val="002C18BD"/>
    <w:pPr>
      <w:ind w:left="1418" w:hanging="284"/>
    </w:pPr>
  </w:style>
  <w:style w:type="paragraph" w:styleId="Index7">
    <w:name w:val="index 7"/>
    <w:basedOn w:val="Normal"/>
    <w:next w:val="Normal"/>
    <w:semiHidden/>
    <w:rsid w:val="002C18BD"/>
    <w:pPr>
      <w:ind w:left="1985" w:hanging="284"/>
    </w:pPr>
  </w:style>
  <w:style w:type="paragraph" w:styleId="Index8">
    <w:name w:val="index 8"/>
    <w:basedOn w:val="Normal"/>
    <w:next w:val="Normal"/>
    <w:semiHidden/>
    <w:rsid w:val="002C18BD"/>
    <w:pPr>
      <w:ind w:left="2269" w:hanging="284"/>
    </w:pPr>
  </w:style>
  <w:style w:type="paragraph" w:styleId="Index9">
    <w:name w:val="index 9"/>
    <w:basedOn w:val="Normal"/>
    <w:next w:val="Normal"/>
    <w:semiHidden/>
    <w:rsid w:val="002C18BD"/>
    <w:pPr>
      <w:ind w:left="2552" w:hanging="284"/>
    </w:pPr>
  </w:style>
  <w:style w:type="paragraph" w:styleId="TOC2">
    <w:name w:val="toc 2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C18BD"/>
    <w:pPr>
      <w:ind w:left="851"/>
    </w:pPr>
  </w:style>
  <w:style w:type="paragraph" w:styleId="TOC5">
    <w:name w:val="toc 5"/>
    <w:basedOn w:val="Normal"/>
    <w:next w:val="Normal"/>
    <w:semiHidden/>
    <w:rsid w:val="002C18BD"/>
    <w:pPr>
      <w:ind w:left="1134"/>
    </w:pPr>
  </w:style>
  <w:style w:type="paragraph" w:styleId="TOC6">
    <w:name w:val="toc 6"/>
    <w:basedOn w:val="Normal"/>
    <w:next w:val="Normal"/>
    <w:semiHidden/>
    <w:rsid w:val="002C18BD"/>
    <w:pPr>
      <w:ind w:left="1418"/>
    </w:pPr>
  </w:style>
  <w:style w:type="paragraph" w:styleId="TOC7">
    <w:name w:val="toc 7"/>
    <w:basedOn w:val="Normal"/>
    <w:next w:val="Normal"/>
    <w:semiHidden/>
    <w:rsid w:val="002C18BD"/>
    <w:pPr>
      <w:ind w:left="1701"/>
    </w:pPr>
  </w:style>
  <w:style w:type="paragraph" w:styleId="TOC8">
    <w:name w:val="toc 8"/>
    <w:basedOn w:val="Normal"/>
    <w:next w:val="Normal"/>
    <w:semiHidden/>
    <w:rsid w:val="002C18BD"/>
    <w:pPr>
      <w:ind w:left="1985"/>
    </w:pPr>
  </w:style>
  <w:style w:type="paragraph" w:styleId="TOC9">
    <w:name w:val="toc 9"/>
    <w:basedOn w:val="Normal"/>
    <w:next w:val="Normal"/>
    <w:semiHidden/>
    <w:rsid w:val="002C18BD"/>
    <w:pPr>
      <w:ind w:left="2268"/>
    </w:pPr>
  </w:style>
  <w:style w:type="paragraph" w:styleId="TableofFigures">
    <w:name w:val="table of figures"/>
    <w:basedOn w:val="Normal"/>
    <w:next w:val="Normal"/>
    <w:semiHidden/>
    <w:rsid w:val="002C18BD"/>
    <w:pPr>
      <w:ind w:left="567" w:hanging="567"/>
    </w:pPr>
  </w:style>
  <w:style w:type="paragraph" w:styleId="ListBullet5">
    <w:name w:val="List Bullet 5"/>
    <w:basedOn w:val="Normal"/>
    <w:rsid w:val="002C18B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C18BD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B565C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C18BD"/>
    <w:pPr>
      <w:ind w:firstLine="284"/>
    </w:pPr>
  </w:style>
  <w:style w:type="paragraph" w:styleId="BodyTextIndent">
    <w:name w:val="Body Text Indent"/>
    <w:basedOn w:val="Normal"/>
    <w:link w:val="BodyTextIndentChar"/>
    <w:rsid w:val="002C18BD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C18BD"/>
    <w:pPr>
      <w:ind w:left="284" w:firstLine="284"/>
    </w:pPr>
  </w:style>
  <w:style w:type="character" w:styleId="Strong">
    <w:name w:val="Strong"/>
    <w:basedOn w:val="DefaultParagraphFont"/>
    <w:qFormat/>
    <w:rsid w:val="002C18BD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C18B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C18B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C18BD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C18B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C18B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C18B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C18B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C18BD"/>
    <w:pPr>
      <w:framePr w:h="1054" w:wrap="around" w:y="5920"/>
    </w:pPr>
  </w:style>
  <w:style w:type="paragraph" w:customStyle="1" w:styleId="ReportHeading3">
    <w:name w:val="ReportHeading3"/>
    <w:basedOn w:val="ReportHeading2"/>
    <w:rsid w:val="002C18BD"/>
    <w:pPr>
      <w:framePr w:h="443" w:wrap="around" w:y="8223"/>
    </w:pPr>
  </w:style>
  <w:style w:type="paragraph" w:customStyle="1" w:styleId="a">
    <w:name w:val="¢éÍ¤ÇÒÁ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C18B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C18B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C18B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C18B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C18B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C18B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C18BD"/>
  </w:style>
  <w:style w:type="paragraph" w:styleId="BodyText2">
    <w:name w:val="Body Text 2"/>
    <w:basedOn w:val="Normal"/>
    <w:link w:val="BodyText2Char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rsid w:val="002C18BD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C18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uiPriority w:val="99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3BEC"/>
    <w:rPr>
      <w:b/>
      <w:bCs/>
    </w:rPr>
  </w:style>
  <w:style w:type="paragraph" w:styleId="BodyTextIndent2">
    <w:name w:val="Body Text Indent 2"/>
    <w:basedOn w:val="Normal"/>
    <w:link w:val="BodyTextIndent2Char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4">
    <w:name w:val="EmailStyle94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BlockText">
    <w:name w:val="Block Text"/>
    <w:basedOn w:val="Normal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/>
      <w:jc w:val="both"/>
    </w:pPr>
    <w:rPr>
      <w:rFonts w:ascii="Times New Roman" w:hAnsi="Times New Roman"/>
      <w:color w:val="0000FF"/>
      <w:sz w:val="32"/>
      <w:szCs w:val="32"/>
      <w:lang w:val="th-TH"/>
    </w:rPr>
  </w:style>
  <w:style w:type="paragraph" w:styleId="Title">
    <w:name w:val="Title"/>
    <w:basedOn w:val="Normal"/>
    <w:link w:val="TitleChar"/>
    <w:qFormat/>
    <w:rsid w:val="005A35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color w:val="0000FF"/>
      <w:sz w:val="36"/>
      <w:szCs w:val="36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E7D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6E7D3A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rsid w:val="00237A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242D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515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C35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customStyle="1" w:styleId="acctfourfigures">
    <w:name w:val="acct four figures"/>
    <w:aliases w:val="a4"/>
    <w:basedOn w:val="Normal"/>
    <w:rsid w:val="00D6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A48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basedOn w:val="DefaultParagraphFont"/>
    <w:link w:val="Heading1"/>
    <w:rsid w:val="00246EB4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46EB4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46EB4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46EB4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46EB4"/>
    <w:rPr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46EB4"/>
    <w:rPr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246EB4"/>
    <w:rPr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46EB4"/>
    <w:rPr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rsid w:val="00246EB4"/>
    <w:rPr>
      <w:sz w:val="28"/>
      <w:szCs w:val="28"/>
      <w:lang w:val="th-TH"/>
    </w:rPr>
  </w:style>
  <w:style w:type="character" w:customStyle="1" w:styleId="HeaderChar">
    <w:name w:val="Header Char"/>
    <w:basedOn w:val="DefaultParagraphFont"/>
    <w:link w:val="Header"/>
    <w:rsid w:val="00246EB4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46EB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246EB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basedOn w:val="DefaultParagraphFont"/>
    <w:link w:val="BodyTextIndent"/>
    <w:rsid w:val="00246EB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246EB4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246EB4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rsid w:val="00246EB4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46EB4"/>
    <w:rPr>
      <w:rFonts w:ascii="Tahoma" w:hAnsi="Tahoma"/>
      <w:sz w:val="16"/>
      <w:szCs w:val="1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6EB4"/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246EB4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246EB4"/>
    <w:rPr>
      <w:rFonts w:ascii="Arial" w:hAnsi="Arial"/>
      <w:b/>
      <w:bCs/>
    </w:rPr>
  </w:style>
  <w:style w:type="character" w:customStyle="1" w:styleId="BodyTextIndent2Char">
    <w:name w:val="Body Text Indent 2 Char"/>
    <w:basedOn w:val="DefaultParagraphFont"/>
    <w:link w:val="BodyTextIndent2"/>
    <w:rsid w:val="00246EB4"/>
    <w:rPr>
      <w:rFonts w:ascii="Arial" w:hAnsi="Arial" w:cs="Cordia New"/>
      <w:sz w:val="18"/>
      <w:szCs w:val="21"/>
    </w:rPr>
  </w:style>
  <w:style w:type="character" w:customStyle="1" w:styleId="BodyTextIndent3Char">
    <w:name w:val="Body Text Indent 3 Char"/>
    <w:basedOn w:val="DefaultParagraphFont"/>
    <w:link w:val="BodyTextIndent3"/>
    <w:rsid w:val="00246EB4"/>
    <w:rPr>
      <w:color w:val="0000FF"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246EB4"/>
    <w:rPr>
      <w:b/>
      <w:bCs/>
      <w:color w:val="0000FF"/>
      <w:sz w:val="36"/>
      <w:szCs w:val="36"/>
      <w:lang w:val="th-TH"/>
    </w:rPr>
  </w:style>
  <w:style w:type="character" w:customStyle="1" w:styleId="apple-converted-space">
    <w:name w:val="apple-converted-space"/>
    <w:basedOn w:val="DefaultParagraphFont"/>
    <w:rsid w:val="00246EB4"/>
  </w:style>
  <w:style w:type="paragraph" w:styleId="DocumentMap">
    <w:name w:val="Document Map"/>
    <w:basedOn w:val="Normal"/>
    <w:link w:val="DocumentMapChar"/>
    <w:rsid w:val="00C00F28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00F28"/>
    <w:rPr>
      <w:rFonts w:ascii="Tahoma" w:hAnsi="Tahoma"/>
      <w:sz w:val="16"/>
    </w:rPr>
  </w:style>
  <w:style w:type="character" w:styleId="Emphasis">
    <w:name w:val="Emphasis"/>
    <w:basedOn w:val="DefaultParagraphFont"/>
    <w:qFormat/>
    <w:rsid w:val="001360BB"/>
    <w:rPr>
      <w:i/>
      <w:iCs/>
    </w:rPr>
  </w:style>
  <w:style w:type="paragraph" w:styleId="ListParagraph">
    <w:name w:val="List Paragraph"/>
    <w:basedOn w:val="Normal"/>
    <w:uiPriority w:val="34"/>
    <w:qFormat/>
    <w:rsid w:val="000E2129"/>
    <w:pPr>
      <w:ind w:left="720"/>
    </w:pPr>
    <w:rPr>
      <w:szCs w:val="22"/>
    </w:rPr>
  </w:style>
  <w:style w:type="paragraph" w:customStyle="1" w:styleId="accttwolines">
    <w:name w:val="acct two lines"/>
    <w:aliases w:val="a2l"/>
    <w:basedOn w:val="Normal"/>
    <w:rsid w:val="000E21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ntstyle01">
    <w:name w:val="fontstyle01"/>
    <w:basedOn w:val="DefaultParagraphFont"/>
    <w:rsid w:val="00E91AB6"/>
    <w:rPr>
      <w:rFonts w:ascii="EucrosiaUPC" w:hAnsi="EucrosiaUPC" w:cs="EucrosiaUPC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6">
    <w:name w:val="Table Grid6"/>
    <w:basedOn w:val="TableNormal"/>
    <w:next w:val="TableGrid"/>
    <w:uiPriority w:val="59"/>
    <w:rsid w:val="006752F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y2iqfc">
    <w:name w:val="y2iqfc"/>
    <w:basedOn w:val="DefaultParagraphFont"/>
    <w:rsid w:val="0081630C"/>
  </w:style>
  <w:style w:type="paragraph" w:styleId="FootnoteText">
    <w:name w:val="footnote text"/>
    <w:basedOn w:val="Normal"/>
    <w:link w:val="FootnoteTextChar"/>
    <w:rsid w:val="003339DC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3339DC"/>
    <w:rPr>
      <w:rFonts w:ascii="Arial" w:hAnsi="Arial"/>
      <w:szCs w:val="25"/>
    </w:rPr>
  </w:style>
  <w:style w:type="character" w:styleId="FootnoteReference">
    <w:name w:val="footnote reference"/>
    <w:basedOn w:val="DefaultParagraphFont"/>
    <w:rsid w:val="003339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37A5F-F6E3-4700-A503-04DB2A483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1350</TotalTime>
  <Pages>28</Pages>
  <Words>5673</Words>
  <Characters>24926</Characters>
  <Application>Microsoft Office Word</Application>
  <DocSecurity>0</DocSecurity>
  <Lines>2077</Lines>
  <Paragraphs>1019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</cp:lastModifiedBy>
  <cp:revision>184</cp:revision>
  <cp:lastPrinted>2025-11-11T11:31:00Z</cp:lastPrinted>
  <dcterms:created xsi:type="dcterms:W3CDTF">2025-08-18T02:39:00Z</dcterms:created>
  <dcterms:modified xsi:type="dcterms:W3CDTF">2025-11-14T06:32:00Z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68c52ffc-3889-4812-b571-78523256fdf6</vt:lpwstr>
  </property>
</Properties>
</file>