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1334378C" w14:textId="7A062644" w:rsidR="009466D7" w:rsidRPr="001C1506" w:rsidRDefault="009466D7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Income tax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529C2823" w14:textId="7C39C999" w:rsidR="00ED364F" w:rsidRPr="00A14605" w:rsidRDefault="00A6576B" w:rsidP="008F5E28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lang w:val="en-US"/>
        </w:rPr>
      </w:pPr>
      <w:r w:rsidRPr="00FC155B">
        <w:t>Commitments</w:t>
      </w:r>
    </w:p>
    <w:p w14:paraId="4BBCB768" w14:textId="77777777" w:rsidR="004C33A5" w:rsidRPr="00C00769" w:rsidRDefault="00967BC4" w:rsidP="0064123D">
      <w:pPr>
        <w:spacing w:after="20" w:line="280" w:lineRule="atLeast"/>
        <w:ind w:left="540"/>
        <w:jc w:val="thaiDistribute"/>
        <w:rPr>
          <w:rFonts w:cs="Times New Roman"/>
          <w:szCs w:val="22"/>
        </w:rPr>
      </w:pPr>
      <w:r w:rsidRPr="00127A8B">
        <w:rPr>
          <w:rFonts w:cs="Times New Roman"/>
        </w:rPr>
        <w:br w:type="page"/>
      </w:r>
      <w:r w:rsidR="004C33A5" w:rsidRPr="00C00769">
        <w:rPr>
          <w:rFonts w:cs="Times New Roman"/>
          <w:szCs w:val="22"/>
        </w:rPr>
        <w:t xml:space="preserve">These notes form an integral part of the </w:t>
      </w:r>
      <w:r w:rsidR="008E2A74" w:rsidRPr="00C00769">
        <w:rPr>
          <w:rFonts w:cs="Times New Roman"/>
          <w:szCs w:val="22"/>
        </w:rPr>
        <w:t xml:space="preserve">interim </w:t>
      </w:r>
      <w:r w:rsidR="004C33A5" w:rsidRPr="00C00769">
        <w:rPr>
          <w:rFonts w:cs="Times New Roman"/>
          <w:szCs w:val="22"/>
        </w:rPr>
        <w:t>financial statements.</w:t>
      </w:r>
    </w:p>
    <w:p w14:paraId="21D4F1D1" w14:textId="77777777" w:rsidR="009F0056" w:rsidRPr="00C0076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036BA7CC" w:rsidR="00032B56" w:rsidRPr="00C00769" w:rsidRDefault="00433361" w:rsidP="00032B56">
      <w:pPr>
        <w:tabs>
          <w:tab w:val="left" w:pos="540"/>
        </w:tabs>
        <w:ind w:left="540"/>
        <w:jc w:val="both"/>
        <w:rPr>
          <w:rFonts w:cs="Times New Roman"/>
          <w:szCs w:val="22"/>
          <w:cs/>
        </w:rPr>
      </w:pPr>
      <w:r w:rsidRPr="00C00769">
        <w:rPr>
          <w:rFonts w:cs="Times New Roman"/>
          <w:spacing w:val="-2"/>
          <w:szCs w:val="22"/>
        </w:rPr>
        <w:t>The interim</w:t>
      </w:r>
      <w:r w:rsidR="00525B87" w:rsidRPr="00C00769">
        <w:rPr>
          <w:rFonts w:cs="Times New Roman"/>
          <w:spacing w:val="-2"/>
          <w:szCs w:val="22"/>
        </w:rPr>
        <w:t xml:space="preserve"> </w:t>
      </w:r>
      <w:r w:rsidRPr="00C00769">
        <w:rPr>
          <w:rFonts w:cs="Times New Roman"/>
          <w:spacing w:val="-2"/>
          <w:szCs w:val="22"/>
        </w:rPr>
        <w:t xml:space="preserve">financial statements issued for Thai </w:t>
      </w:r>
      <w:r w:rsidR="00BD66A7" w:rsidRPr="00C00769">
        <w:rPr>
          <w:rFonts w:cs="Times New Roman"/>
          <w:spacing w:val="-2"/>
          <w:szCs w:val="22"/>
        </w:rPr>
        <w:t xml:space="preserve">statutory and </w:t>
      </w:r>
      <w:r w:rsidRPr="00C00769">
        <w:rPr>
          <w:rFonts w:cs="Times New Roman"/>
          <w:spacing w:val="-2"/>
          <w:szCs w:val="22"/>
        </w:rPr>
        <w:t>regulatory reporting purposes a</w:t>
      </w:r>
      <w:r w:rsidR="00B66B0D" w:rsidRPr="00C00769">
        <w:rPr>
          <w:rFonts w:cs="Times New Roman"/>
          <w:spacing w:val="-2"/>
          <w:szCs w:val="22"/>
        </w:rPr>
        <w:t>re prepared</w:t>
      </w:r>
      <w:r w:rsidR="00B66B0D" w:rsidRPr="00C00769">
        <w:rPr>
          <w:rFonts w:cs="Times New Roman"/>
          <w:szCs w:val="22"/>
        </w:rPr>
        <w:t xml:space="preserve"> in the Thai </w:t>
      </w:r>
      <w:r w:rsidR="00145CB8" w:rsidRPr="00C00769">
        <w:rPr>
          <w:rFonts w:cs="Times New Roman"/>
          <w:szCs w:val="22"/>
        </w:rPr>
        <w:t>and English language</w:t>
      </w:r>
      <w:r w:rsidR="00B66B0D" w:rsidRPr="00C00769">
        <w:rPr>
          <w:rFonts w:cs="Times New Roman"/>
          <w:szCs w:val="22"/>
        </w:rPr>
        <w:t>s</w:t>
      </w:r>
      <w:r w:rsidR="00655849" w:rsidRPr="00C00769">
        <w:rPr>
          <w:rFonts w:cs="Times New Roman"/>
          <w:szCs w:val="22"/>
        </w:rPr>
        <w:t>,</w:t>
      </w:r>
      <w:r w:rsidR="00D023FA" w:rsidRPr="00C00769">
        <w:rPr>
          <w:rFonts w:cs="Times New Roman"/>
          <w:szCs w:val="22"/>
        </w:rPr>
        <w:t xml:space="preserve"> </w:t>
      </w:r>
      <w:r w:rsidR="00655849" w:rsidRPr="00C00769">
        <w:rPr>
          <w:rFonts w:cs="Times New Roman"/>
          <w:szCs w:val="22"/>
        </w:rPr>
        <w:t>and were approved and authoriz</w:t>
      </w:r>
      <w:r w:rsidRPr="00C00769">
        <w:rPr>
          <w:rFonts w:cs="Times New Roman"/>
          <w:szCs w:val="22"/>
        </w:rPr>
        <w:t>ed for issue by the</w:t>
      </w:r>
      <w:r w:rsidR="00A01414" w:rsidRPr="00C00769">
        <w:rPr>
          <w:rFonts w:cs="Times New Roman"/>
          <w:szCs w:val="22"/>
        </w:rPr>
        <w:t xml:space="preserve"> audit committee, as appointed by the</w:t>
      </w:r>
      <w:r w:rsidRPr="00C00769">
        <w:rPr>
          <w:rFonts w:cs="Times New Roman"/>
          <w:szCs w:val="22"/>
        </w:rPr>
        <w:t xml:space="preserve"> Board of Directors</w:t>
      </w:r>
      <w:r w:rsidR="00A01414" w:rsidRPr="00C00769">
        <w:rPr>
          <w:rFonts w:cs="Times New Roman"/>
          <w:szCs w:val="22"/>
        </w:rPr>
        <w:t xml:space="preserve"> of the Company,</w:t>
      </w:r>
      <w:r w:rsidRPr="00C00769">
        <w:rPr>
          <w:rFonts w:cs="Times New Roman"/>
          <w:szCs w:val="22"/>
        </w:rPr>
        <w:t xml:space="preserve"> </w:t>
      </w:r>
      <w:r w:rsidRPr="00E10372">
        <w:rPr>
          <w:rFonts w:cs="Times New Roman"/>
          <w:szCs w:val="22"/>
        </w:rPr>
        <w:t>on</w:t>
      </w:r>
      <w:r w:rsidR="00BF6928">
        <w:rPr>
          <w:rFonts w:cs="Times New Roman"/>
          <w:szCs w:val="22"/>
        </w:rPr>
        <w:t xml:space="preserve"> </w:t>
      </w:r>
      <w:r w:rsidR="009011DC" w:rsidRPr="009011DC">
        <w:rPr>
          <w:rFonts w:cs="Times New Roman"/>
          <w:szCs w:val="22"/>
        </w:rPr>
        <w:t>7</w:t>
      </w:r>
      <w:r w:rsidR="009466D7" w:rsidRPr="00E10372">
        <w:rPr>
          <w:rFonts w:cs="Cordia New"/>
          <w:szCs w:val="22"/>
          <w:lang w:bidi="th-TH"/>
        </w:rPr>
        <w:t xml:space="preserve"> </w:t>
      </w:r>
      <w:r w:rsidR="00747863">
        <w:rPr>
          <w:rFonts w:cs="Cordia New"/>
          <w:szCs w:val="22"/>
          <w:lang w:bidi="th-TH"/>
        </w:rPr>
        <w:t xml:space="preserve">November </w:t>
      </w:r>
      <w:r w:rsidR="00D67F28" w:rsidRPr="00E10372">
        <w:rPr>
          <w:rFonts w:cs="Cordia New"/>
          <w:szCs w:val="22"/>
          <w:lang w:bidi="th-TH"/>
        </w:rPr>
        <w:t>202</w:t>
      </w:r>
      <w:r w:rsidR="00876F6F">
        <w:rPr>
          <w:rFonts w:cs="Cordia New"/>
          <w:szCs w:val="22"/>
          <w:lang w:bidi="th-TH"/>
        </w:rPr>
        <w:t>5</w:t>
      </w:r>
      <w:r w:rsidR="004E24F6" w:rsidRPr="00E10372">
        <w:rPr>
          <w:rFonts w:cs="Cordia New"/>
          <w:szCs w:val="22"/>
          <w:lang w:bidi="th-TH"/>
        </w:rPr>
        <w:t>.</w:t>
      </w:r>
    </w:p>
    <w:p w14:paraId="1940DC38" w14:textId="77777777" w:rsidR="00C04BB2" w:rsidRPr="00C0076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C00769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24F7442" w:rsidR="002D25E4" w:rsidRPr="00C00769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szCs w:val="22"/>
          <w:cs/>
          <w:lang w:bidi="th-TH"/>
        </w:rPr>
      </w:pPr>
      <w:r w:rsidRPr="00C00769">
        <w:rPr>
          <w:rFonts w:cs="Times New Roman"/>
          <w:szCs w:val="22"/>
        </w:rPr>
        <w:t>Quality Construction Products Public Company Limited</w:t>
      </w:r>
      <w:r w:rsidR="002D25E4" w:rsidRPr="00C00769">
        <w:rPr>
          <w:rFonts w:cs="Times New Roman"/>
          <w:szCs w:val="22"/>
          <w:lang w:val="en-US"/>
        </w:rPr>
        <w:t xml:space="preserve">, </w:t>
      </w:r>
      <w:r w:rsidR="00B30CD7" w:rsidRPr="00C00769">
        <w:rPr>
          <w:rFonts w:cs="Times New Roman"/>
          <w:szCs w:val="22"/>
          <w:lang w:val="en-US"/>
        </w:rPr>
        <w:t>(</w:t>
      </w:r>
      <w:r w:rsidR="008B0380" w:rsidRPr="00C00769">
        <w:rPr>
          <w:rFonts w:cs="Times New Roman"/>
          <w:szCs w:val="22"/>
          <w:lang w:val="en-US"/>
        </w:rPr>
        <w:t xml:space="preserve">the </w:t>
      </w:r>
      <w:r w:rsidR="00134E65" w:rsidRPr="00C00769">
        <w:rPr>
          <w:rFonts w:cs="Times New Roman"/>
          <w:szCs w:val="22"/>
          <w:lang w:val="en-US"/>
        </w:rPr>
        <w:t>“Company”</w:t>
      </w:r>
      <w:r w:rsidR="008452EC" w:rsidRPr="00C00769">
        <w:rPr>
          <w:rFonts w:cs="Times New Roman"/>
          <w:szCs w:val="22"/>
          <w:lang w:val="en-US"/>
        </w:rPr>
        <w:t>)</w:t>
      </w:r>
      <w:r w:rsidR="0045076D" w:rsidRPr="00C00769">
        <w:rPr>
          <w:rFonts w:cs="Times New Roman"/>
          <w:szCs w:val="22"/>
          <w:lang w:val="en-US"/>
        </w:rPr>
        <w:t>, is incorporated</w:t>
      </w:r>
      <w:r w:rsidR="002D25E4" w:rsidRPr="00C00769">
        <w:rPr>
          <w:rFonts w:cs="Times New Roman"/>
          <w:szCs w:val="22"/>
          <w:lang w:val="en-US"/>
        </w:rPr>
        <w:t xml:space="preserve"> in Thailand</w:t>
      </w:r>
      <w:r w:rsidR="00C50A8D" w:rsidRPr="00C00769">
        <w:rPr>
          <w:szCs w:val="22"/>
          <w:lang w:val="en-US" w:bidi="th-TH"/>
        </w:rPr>
        <w:t>.</w:t>
      </w:r>
      <w:r w:rsidR="0045076D" w:rsidRPr="00C00769">
        <w:rPr>
          <w:rFonts w:cs="Times New Roman"/>
          <w:szCs w:val="22"/>
          <w:lang w:val="en-US"/>
        </w:rPr>
        <w:t xml:space="preserve"> </w:t>
      </w:r>
      <w:r w:rsidR="00C50A8D" w:rsidRPr="00C00769">
        <w:rPr>
          <w:szCs w:val="22"/>
          <w:lang w:val="en-US"/>
        </w:rPr>
        <w:t>The Company’s registered office is at</w:t>
      </w:r>
      <w:r w:rsidR="00C50A8D" w:rsidRPr="00C00769">
        <w:rPr>
          <w:rFonts w:cs="Times New Roman"/>
          <w:szCs w:val="22"/>
          <w:lang w:val="en-US"/>
        </w:rPr>
        <w:t xml:space="preserve"> </w:t>
      </w:r>
      <w:r w:rsidRPr="00C00769">
        <w:rPr>
          <w:rFonts w:cs="Times New Roman"/>
          <w:szCs w:val="22"/>
          <w:lang w:val="en-US"/>
        </w:rPr>
        <w:t>144 Moo 16, Udomsorayuth Road, Tambol</w:t>
      </w:r>
      <w:r w:rsidR="008452EC" w:rsidRPr="00C00769">
        <w:rPr>
          <w:rFonts w:cs="Times New Roman"/>
          <w:szCs w:val="22"/>
          <w:lang w:val="en-US"/>
        </w:rPr>
        <w:t xml:space="preserve"> Bangkrasan, Amphur </w:t>
      </w:r>
      <w:r w:rsidRPr="00C00769">
        <w:rPr>
          <w:rFonts w:cs="Times New Roman"/>
          <w:szCs w:val="22"/>
          <w:lang w:val="en-US"/>
        </w:rPr>
        <w:t>Bang pa-in,</w:t>
      </w:r>
      <w:r w:rsidRPr="00C00769">
        <w:rPr>
          <w:szCs w:val="22"/>
        </w:rPr>
        <w:t xml:space="preserve"> </w:t>
      </w:r>
      <w:r w:rsidRPr="00C00769">
        <w:rPr>
          <w:rFonts w:cs="Times New Roman"/>
          <w:szCs w:val="22"/>
          <w:lang w:val="en-US"/>
        </w:rPr>
        <w:t>Ayutthaya</w:t>
      </w:r>
      <w:r w:rsidR="00655849" w:rsidRPr="00C00769">
        <w:rPr>
          <w:rFonts w:cs="Times New Roman"/>
          <w:szCs w:val="22"/>
          <w:lang w:val="en-US"/>
        </w:rPr>
        <w:t>,</w:t>
      </w:r>
      <w:r w:rsidR="00E54F09" w:rsidRPr="00C00769">
        <w:rPr>
          <w:rFonts w:cs="Times New Roman"/>
          <w:szCs w:val="22"/>
          <w:lang w:val="en-US"/>
        </w:rPr>
        <w:t xml:space="preserve"> </w:t>
      </w:r>
      <w:r w:rsidR="00E54F09" w:rsidRPr="00C00769">
        <w:rPr>
          <w:rFonts w:cs="Cordia New"/>
          <w:szCs w:val="22"/>
          <w:lang w:val="en-US" w:bidi="th-TH"/>
        </w:rPr>
        <w:t>13160</w:t>
      </w:r>
      <w:r w:rsidR="009C5CB1" w:rsidRPr="00C00769">
        <w:rPr>
          <w:rFonts w:cs="Cordia New"/>
          <w:szCs w:val="22"/>
          <w:lang w:val="en-US" w:bidi="th-TH"/>
        </w:rPr>
        <w:t>,</w:t>
      </w:r>
      <w:r w:rsidR="00E54F09" w:rsidRPr="00C00769">
        <w:rPr>
          <w:rFonts w:cs="Cordia New"/>
          <w:szCs w:val="22"/>
          <w:lang w:val="en-US" w:bidi="th-TH"/>
        </w:rPr>
        <w:t xml:space="preserve"> Thailand</w:t>
      </w:r>
      <w:r w:rsidRPr="00C00769">
        <w:rPr>
          <w:rFonts w:cs="Times New Roman"/>
          <w:szCs w:val="22"/>
          <w:lang w:val="en-US"/>
        </w:rPr>
        <w:t>.</w:t>
      </w:r>
    </w:p>
    <w:p w14:paraId="57DC1EE7" w14:textId="77777777" w:rsidR="00514CEF" w:rsidRPr="00C0076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003CC86E" w:rsidR="00A97B73" w:rsidRPr="00C0076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pacing w:val="-4"/>
          <w:szCs w:val="22"/>
        </w:rPr>
        <w:t xml:space="preserve">The </w:t>
      </w:r>
      <w:r w:rsidR="00577F96" w:rsidRPr="00C00769">
        <w:rPr>
          <w:rFonts w:cs="Times New Roman"/>
          <w:spacing w:val="-4"/>
          <w:szCs w:val="22"/>
        </w:rPr>
        <w:t>parent</w:t>
      </w:r>
      <w:r w:rsidRPr="00C00769">
        <w:rPr>
          <w:rFonts w:cs="Times New Roman"/>
          <w:spacing w:val="-4"/>
          <w:szCs w:val="22"/>
        </w:rPr>
        <w:t xml:space="preserve"> and ultimate parent companies during the financial period were SCG </w:t>
      </w:r>
      <w:r w:rsidR="00126BF9">
        <w:rPr>
          <w:rFonts w:cs="Times New Roman"/>
          <w:spacing w:val="-4"/>
          <w:szCs w:val="22"/>
        </w:rPr>
        <w:t>Cement-</w:t>
      </w:r>
      <w:r w:rsidR="00126BF9" w:rsidRPr="00C00769">
        <w:rPr>
          <w:rFonts w:cs="Times New Roman"/>
          <w:spacing w:val="-4"/>
          <w:szCs w:val="22"/>
        </w:rPr>
        <w:t xml:space="preserve">Building </w:t>
      </w:r>
      <w:r w:rsidRPr="00C00769">
        <w:rPr>
          <w:rFonts w:cs="Times New Roman"/>
          <w:spacing w:val="-4"/>
          <w:szCs w:val="22"/>
        </w:rPr>
        <w:t>Materials</w:t>
      </w:r>
      <w:r w:rsidRPr="00C00769">
        <w:rPr>
          <w:rFonts w:cs="Times New Roman"/>
          <w:szCs w:val="22"/>
        </w:rPr>
        <w:t xml:space="preserve"> Company Limited and The Siam Cement Public Company Limited. Both are incorporated</w:t>
      </w:r>
      <w:r w:rsidR="004C2842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in Thailand.</w:t>
      </w:r>
    </w:p>
    <w:p w14:paraId="721796BA" w14:textId="77777777" w:rsidR="00675B9A" w:rsidRPr="00C00769" w:rsidRDefault="00675B9A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771F242D" w14:textId="46C38872" w:rsidR="00076ACB" w:rsidRPr="00C00769" w:rsidRDefault="002D25E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zCs w:val="22"/>
        </w:rPr>
        <w:t xml:space="preserve">The principal </w:t>
      </w:r>
      <w:r w:rsidR="00AC5A9E" w:rsidRPr="00C00769">
        <w:rPr>
          <w:rFonts w:cs="Times New Roman"/>
          <w:szCs w:val="22"/>
        </w:rPr>
        <w:t>business</w:t>
      </w:r>
      <w:r w:rsidR="00A97B73" w:rsidRPr="00C00769">
        <w:rPr>
          <w:rFonts w:cs="Times New Roman"/>
          <w:szCs w:val="22"/>
        </w:rPr>
        <w:t>es</w:t>
      </w:r>
      <w:r w:rsidR="00AC5A9E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 xml:space="preserve">of the Company </w:t>
      </w:r>
      <w:r w:rsidR="00A97B73" w:rsidRPr="00C00769">
        <w:rPr>
          <w:rFonts w:cs="Times New Roman"/>
          <w:szCs w:val="22"/>
        </w:rPr>
        <w:t>are to produce and distribute of autoclaved aerated concrete blocks, reinforced wall panels, floor panels, and lintels for construction uses.</w:t>
      </w:r>
    </w:p>
    <w:p w14:paraId="00BBDB8C" w14:textId="77777777" w:rsidR="00290879" w:rsidRPr="00C0076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DE4E218" w14:textId="1BB76BD7" w:rsidR="00747863" w:rsidRPr="00C00769" w:rsidRDefault="00747863" w:rsidP="00747863">
      <w:pPr>
        <w:pStyle w:val="block"/>
        <w:shd w:val="clear" w:color="auto" w:fill="FFFFFF"/>
        <w:spacing w:after="0" w:line="240" w:lineRule="atLeast"/>
        <w:ind w:left="540"/>
        <w:jc w:val="both"/>
        <w:rPr>
          <w:szCs w:val="22"/>
          <w:lang w:val="en-US"/>
        </w:rPr>
      </w:pPr>
      <w:r w:rsidRPr="00C00769">
        <w:rPr>
          <w:szCs w:val="22"/>
          <w:lang w:val="en-US"/>
        </w:rPr>
        <w:t>Details of the Company’s subsidiary as at 3</w:t>
      </w:r>
      <w:r>
        <w:rPr>
          <w:szCs w:val="22"/>
          <w:lang w:val="en-US"/>
        </w:rPr>
        <w:t xml:space="preserve">0 September </w:t>
      </w:r>
      <w:r w:rsidRPr="00C00769">
        <w:rPr>
          <w:szCs w:val="22"/>
          <w:lang w:val="en-US"/>
        </w:rPr>
        <w:t>202</w:t>
      </w:r>
      <w:r>
        <w:rPr>
          <w:szCs w:val="22"/>
          <w:lang w:val="en-US"/>
        </w:rPr>
        <w:t>5</w:t>
      </w:r>
      <w:r w:rsidRPr="00C00769">
        <w:rPr>
          <w:szCs w:val="22"/>
          <w:lang w:val="en-US"/>
        </w:rPr>
        <w:t xml:space="preserve"> and 31 December 202</w:t>
      </w:r>
      <w:r>
        <w:rPr>
          <w:szCs w:val="22"/>
          <w:lang w:val="en-US"/>
        </w:rPr>
        <w:t>4</w:t>
      </w:r>
      <w:r w:rsidRPr="00C00769">
        <w:rPr>
          <w:szCs w:val="22"/>
          <w:lang w:val="en-US"/>
        </w:rPr>
        <w:t xml:space="preserve"> were as follows: </w:t>
      </w:r>
    </w:p>
    <w:p w14:paraId="1CF67956" w14:textId="77777777" w:rsidR="00C70938" w:rsidRPr="00C0076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44089B32" w:rsidR="006822E2" w:rsidRPr="008F1515" w:rsidRDefault="00997A7E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30 </w:t>
            </w:r>
            <w:r w:rsidR="000727D9">
              <w:rPr>
                <w:rFonts w:cs="Times New Roman"/>
              </w:rPr>
              <w:t>September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62C5A7F6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876F6F">
              <w:rPr>
                <w:rFonts w:cs="Times New Roman"/>
              </w:rPr>
              <w:t>5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73DCCDFA" w:rsidR="00556884" w:rsidRPr="001733F3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lang w:val="en-US" w:bidi="th-TH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876F6F">
              <w:rPr>
                <w:rFonts w:cstheme="minorBidi"/>
                <w:lang w:val="en-US" w:bidi="th-TH"/>
              </w:rPr>
              <w:t>4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7F2E2B" w:rsidRPr="008F1515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7F2E2B" w:rsidRPr="006822E2" w:rsidRDefault="007F2E2B" w:rsidP="007F2E2B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7F2E2B" w:rsidRPr="00E90D88" w:rsidRDefault="007F2E2B" w:rsidP="007F2E2B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74FED2A4" w:rsidR="007F2E2B" w:rsidRPr="008F1515" w:rsidRDefault="009011DC" w:rsidP="007F2E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  <w:r w:rsidR="000727D9">
              <w:rPr>
                <w:rFonts w:cs="Times New Roman"/>
                <w:szCs w:val="28"/>
                <w:lang w:val="en-US" w:bidi="th-TH"/>
              </w:rPr>
              <w:t xml:space="preserve"> 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413A4F3E" w:rsidR="007F2E2B" w:rsidRPr="008F1515" w:rsidRDefault="009011DC" w:rsidP="007F2E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00769" w:rsidRDefault="0055688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5E0A915F" w14:textId="54D83623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00769" w:rsidRDefault="00FE3037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4BED0119" w14:textId="77777777" w:rsidR="007760B4" w:rsidRPr="00C00769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  <w:szCs w:val="22"/>
        </w:rPr>
      </w:pPr>
      <w:r w:rsidRPr="00C00769">
        <w:rPr>
          <w:rFonts w:cs="Times New Roman"/>
          <w:b/>
          <w:bCs/>
          <w:i/>
          <w:iCs/>
          <w:szCs w:val="22"/>
        </w:rPr>
        <w:t>Statement of compliance</w:t>
      </w:r>
    </w:p>
    <w:p w14:paraId="5E5006EE" w14:textId="77777777" w:rsidR="007760B4" w:rsidRPr="00C00769" w:rsidRDefault="007760B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26263E39" w14:textId="5A232A33" w:rsidR="002E3B94" w:rsidRDefault="001B4451" w:rsidP="00675B9A">
      <w:pPr>
        <w:ind w:left="540"/>
        <w:jc w:val="both"/>
        <w:rPr>
          <w:lang w:val="en-US" w:bidi="th-TH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 xml:space="preserve">statements. Accordingly, these interim financial statements should be read in conjunction with </w:t>
      </w:r>
      <w:r w:rsidR="009A236E">
        <w:rPr>
          <w:spacing w:val="-4"/>
          <w:lang w:val="en-US" w:bidi="th-TH"/>
        </w:rPr>
        <w:br/>
      </w:r>
      <w:r w:rsidRPr="008E39DC">
        <w:rPr>
          <w:spacing w:val="-4"/>
          <w:lang w:val="en-US" w:bidi="th-TH"/>
        </w:rPr>
        <w:t>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</w:t>
      </w:r>
      <w:r w:rsidR="00876F6F">
        <w:rPr>
          <w:lang w:val="en-US" w:bidi="th-TH"/>
        </w:rPr>
        <w:t>4</w:t>
      </w:r>
      <w:r w:rsidRPr="0021454E">
        <w:rPr>
          <w:lang w:val="en-US" w:bidi="th-TH"/>
        </w:rPr>
        <w:t>.</w:t>
      </w:r>
    </w:p>
    <w:p w14:paraId="0BDA4498" w14:textId="77777777" w:rsidR="002E3B94" w:rsidRDefault="002E3B94" w:rsidP="00675B9A">
      <w:pPr>
        <w:ind w:left="540"/>
        <w:jc w:val="both"/>
        <w:rPr>
          <w:lang w:val="en-US" w:bidi="th-TH"/>
        </w:rPr>
      </w:pPr>
    </w:p>
    <w:p w14:paraId="7FAD0121" w14:textId="6AFD8F4F" w:rsidR="009D4858" w:rsidRPr="00C00769" w:rsidRDefault="001B4451" w:rsidP="00582D68">
      <w:pPr>
        <w:ind w:left="540"/>
        <w:jc w:val="both"/>
        <w:rPr>
          <w:spacing w:val="4"/>
          <w:szCs w:val="22"/>
        </w:rPr>
      </w:pPr>
      <w:r w:rsidRPr="00C00769">
        <w:rPr>
          <w:szCs w:val="22"/>
        </w:rPr>
        <w:t xml:space="preserve">In preparing these interim financial statements, judgements and estimates are made by </w:t>
      </w:r>
      <w:r w:rsidRPr="00C00769">
        <w:rPr>
          <w:spacing w:val="-2"/>
          <w:szCs w:val="22"/>
        </w:rPr>
        <w:t>management in applying the Group’s accounting policies. Actual results may differ from these estimates.</w:t>
      </w:r>
      <w:r w:rsidRPr="00C00769">
        <w:rPr>
          <w:szCs w:val="22"/>
        </w:rPr>
        <w:t xml:space="preserve"> The accounting policies, methods of computation and the key sources of estimation uncertainty were the same as those</w:t>
      </w:r>
      <w:r w:rsidR="00B0534D" w:rsidRPr="00C00769">
        <w:rPr>
          <w:szCs w:val="22"/>
        </w:rPr>
        <w:t xml:space="preserve"> </w:t>
      </w:r>
      <w:r w:rsidRPr="00C00769">
        <w:rPr>
          <w:szCs w:val="22"/>
        </w:rPr>
        <w:t>described in the</w:t>
      </w:r>
      <w:r w:rsidR="00D16C5B" w:rsidRPr="00C00769">
        <w:rPr>
          <w:rFonts w:hint="cs"/>
          <w:szCs w:val="22"/>
          <w:cs/>
          <w:lang w:bidi="th-TH"/>
        </w:rPr>
        <w:t xml:space="preserve"> </w:t>
      </w:r>
      <w:r w:rsidR="00D16C5B" w:rsidRPr="00C00769">
        <w:rPr>
          <w:szCs w:val="22"/>
          <w:lang w:val="en-US" w:bidi="th-TH"/>
        </w:rPr>
        <w:t>consolidated</w:t>
      </w:r>
      <w:r w:rsidR="00192605" w:rsidRPr="00C00769">
        <w:rPr>
          <w:szCs w:val="22"/>
          <w:lang w:val="en-US" w:bidi="th-TH"/>
        </w:rPr>
        <w:t xml:space="preserve"> and separate</w:t>
      </w:r>
      <w:r w:rsidRPr="00C00769">
        <w:rPr>
          <w:szCs w:val="22"/>
        </w:rPr>
        <w:t xml:space="preserve"> financial statements for the year ended 31 December 202</w:t>
      </w:r>
      <w:r w:rsidR="00876F6F">
        <w:rPr>
          <w:szCs w:val="22"/>
        </w:rPr>
        <w:t>4</w:t>
      </w:r>
      <w:r w:rsidRPr="00C00769">
        <w:rPr>
          <w:szCs w:val="22"/>
        </w:rPr>
        <w:t xml:space="preserve"> unless otherwise stated.</w:t>
      </w:r>
    </w:p>
    <w:p w14:paraId="6B43697A" w14:textId="77777777" w:rsidR="000727D9" w:rsidRDefault="000727D9">
      <w:pPr>
        <w:spacing w:line="240" w:lineRule="auto"/>
        <w:rPr>
          <w:rFonts w:cs="Times New Roman"/>
          <w:b/>
          <w:bCs/>
          <w:i/>
          <w:iCs/>
          <w:szCs w:val="22"/>
          <w:lang w:val="en-AU"/>
        </w:rPr>
      </w:pPr>
      <w:r>
        <w:rPr>
          <w:rFonts w:cs="Times New Roman"/>
          <w:b/>
          <w:bCs/>
          <w:i/>
          <w:iCs/>
          <w:szCs w:val="22"/>
        </w:rPr>
        <w:br w:type="page"/>
      </w:r>
    </w:p>
    <w:p w14:paraId="5185BBD8" w14:textId="295CE17E" w:rsidR="0093633D" w:rsidRPr="00C00769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szCs w:val="22"/>
          <w:cs/>
        </w:rPr>
      </w:pPr>
      <w:r w:rsidRPr="00C00769">
        <w:rPr>
          <w:rFonts w:cs="Times New Roman"/>
          <w:b/>
          <w:bCs/>
          <w:i/>
          <w:iCs/>
          <w:szCs w:val="22"/>
        </w:rPr>
        <w:t>Functional and presentation currency</w:t>
      </w:r>
    </w:p>
    <w:p w14:paraId="12842909" w14:textId="77777777" w:rsidR="0093633D" w:rsidRPr="00C00769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Pr="00C00769" w:rsidRDefault="0093633D" w:rsidP="008B0481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C00769">
        <w:rPr>
          <w:szCs w:val="22"/>
        </w:rPr>
        <w:t xml:space="preserve">The interim financial statements are </w:t>
      </w:r>
      <w:r w:rsidR="00AD0ABF" w:rsidRPr="00C00769">
        <w:rPr>
          <w:szCs w:val="22"/>
        </w:rPr>
        <w:t xml:space="preserve">prepared and </w:t>
      </w:r>
      <w:r w:rsidRPr="00C00769">
        <w:rPr>
          <w:szCs w:val="22"/>
        </w:rPr>
        <w:t xml:space="preserve">presented in Thai Baht, which is the </w:t>
      </w:r>
      <w:r w:rsidR="00871FF3" w:rsidRPr="00C00769">
        <w:rPr>
          <w:szCs w:val="22"/>
        </w:rPr>
        <w:t>Company</w:t>
      </w:r>
      <w:r w:rsidRPr="00C00769">
        <w:rPr>
          <w:szCs w:val="22"/>
        </w:rPr>
        <w:t xml:space="preserve">’s functional currency. All financial information presented in Thai Baht has been rounded in the notes to </w:t>
      </w:r>
      <w:r w:rsidR="001F2286" w:rsidRPr="00C00769">
        <w:rPr>
          <w:szCs w:val="22"/>
        </w:rPr>
        <w:t xml:space="preserve">the </w:t>
      </w:r>
      <w:r w:rsidRPr="00C00769">
        <w:rPr>
          <w:szCs w:val="22"/>
        </w:rPr>
        <w:t xml:space="preserve">interim financial statements to the nearest thousand Baht unless otherwise stated. </w:t>
      </w:r>
    </w:p>
    <w:p w14:paraId="4337BA91" w14:textId="7E2B8661" w:rsidR="00AF1BF1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Cs w:val="22"/>
        </w:rPr>
      </w:pPr>
    </w:p>
    <w:p w14:paraId="4BFD3460" w14:textId="77777777" w:rsidR="00A6576B" w:rsidRDefault="00197D34" w:rsidP="002A3F17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C00769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413B7FBA" w14:textId="50574AEA" w:rsidR="003F33B1" w:rsidRPr="00C00769" w:rsidRDefault="00B2324A" w:rsidP="002A3F17">
      <w:pPr>
        <w:spacing w:line="240" w:lineRule="auto"/>
        <w:ind w:left="540" w:right="-115"/>
        <w:jc w:val="thaiDistribute"/>
        <w:rPr>
          <w:spacing w:val="4"/>
          <w:szCs w:val="22"/>
          <w:lang w:val="en-US"/>
        </w:rPr>
      </w:pPr>
      <w:r w:rsidRPr="00C00769">
        <w:rPr>
          <w:szCs w:val="22"/>
        </w:rPr>
        <w:t>Related parties which have no material changes in relationships </w:t>
      </w:r>
      <w:r w:rsidR="00A06EE5">
        <w:rPr>
          <w:szCs w:val="22"/>
        </w:rPr>
        <w:t>with</w:t>
      </w:r>
      <w:r w:rsidR="00FE6860">
        <w:rPr>
          <w:szCs w:val="22"/>
        </w:rPr>
        <w:t xml:space="preserve"> the Group </w:t>
      </w:r>
      <w:r w:rsidRPr="00C00769">
        <w:rPr>
          <w:szCs w:val="22"/>
        </w:rPr>
        <w:t xml:space="preserve">during the </w:t>
      </w:r>
      <w:r w:rsidR="000727D9">
        <w:rPr>
          <w:szCs w:val="22"/>
        </w:rPr>
        <w:t>nine</w:t>
      </w:r>
      <w:r w:rsidRPr="00C00769">
        <w:rPr>
          <w:szCs w:val="22"/>
        </w:rPr>
        <w:t xml:space="preserve">-month period ended </w:t>
      </w:r>
      <w:r w:rsidR="00876F6F">
        <w:rPr>
          <w:szCs w:val="22"/>
        </w:rPr>
        <w:t>3</w:t>
      </w:r>
      <w:r w:rsidR="00997A7E">
        <w:rPr>
          <w:szCs w:val="22"/>
        </w:rPr>
        <w:t>0</w:t>
      </w:r>
      <w:r w:rsidR="00876F6F">
        <w:rPr>
          <w:szCs w:val="22"/>
        </w:rPr>
        <w:t xml:space="preserve"> </w:t>
      </w:r>
      <w:r w:rsidR="000727D9">
        <w:rPr>
          <w:szCs w:val="22"/>
        </w:rPr>
        <w:t>September</w:t>
      </w:r>
      <w:r w:rsidR="00876F6F">
        <w:rPr>
          <w:szCs w:val="22"/>
        </w:rPr>
        <w:t xml:space="preserve"> 2025</w:t>
      </w:r>
      <w:r w:rsidRPr="00C00769">
        <w:rPr>
          <w:szCs w:val="22"/>
        </w:rPr>
        <w:t>.</w:t>
      </w:r>
    </w:p>
    <w:p w14:paraId="7F35BE41" w14:textId="5C80B41E" w:rsidR="008B0481" w:rsidRPr="00C00769" w:rsidRDefault="008B0481" w:rsidP="002A3F17">
      <w:pPr>
        <w:spacing w:line="240" w:lineRule="auto"/>
        <w:ind w:right="-115"/>
        <w:rPr>
          <w:rFonts w:cs="Times New Roman"/>
          <w:spacing w:val="-4"/>
          <w:szCs w:val="22"/>
        </w:rPr>
      </w:pPr>
    </w:p>
    <w:p w14:paraId="55F7E16F" w14:textId="77777777" w:rsidR="000727D9" w:rsidRPr="00C00769" w:rsidRDefault="000727D9" w:rsidP="000727D9">
      <w:pPr>
        <w:ind w:left="540" w:right="-115"/>
        <w:jc w:val="thaiDistribute"/>
        <w:rPr>
          <w:rFonts w:cs="Times New Roman"/>
          <w:szCs w:val="22"/>
        </w:rPr>
      </w:pPr>
      <w:r w:rsidRPr="007B3F29">
        <w:rPr>
          <w:rFonts w:cs="Times New Roman"/>
          <w:spacing w:val="-4"/>
          <w:szCs w:val="22"/>
        </w:rPr>
        <w:t>Significant transactions with related parties for the three-month and nine-month periods ended 30 September</w:t>
      </w:r>
      <w:r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are summarized as follows:</w:t>
      </w:r>
    </w:p>
    <w:p w14:paraId="701E26F3" w14:textId="2630FE30" w:rsidR="00AF2713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0727D9" w:rsidRPr="0097174C" w14:paraId="43CDB965" w14:textId="77777777" w:rsidTr="009011DC">
        <w:trPr>
          <w:trHeight w:val="522"/>
          <w:tblHeader/>
        </w:trPr>
        <w:tc>
          <w:tcPr>
            <w:tcW w:w="3627" w:type="dxa"/>
          </w:tcPr>
          <w:p w14:paraId="3F519C26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38E02FED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 xml:space="preserve">Consolidated </w:t>
            </w:r>
          </w:p>
          <w:p w14:paraId="0B9B73F0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65BB73AF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6351F4F0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bookmarkStart w:id="0" w:name="_Hlk110235051"/>
            <w:r w:rsidRPr="000727D9">
              <w:rPr>
                <w:rFonts w:cs="Times New Roman"/>
                <w:szCs w:val="22"/>
              </w:rPr>
              <w:t xml:space="preserve">Separate </w:t>
            </w:r>
          </w:p>
          <w:bookmarkEnd w:id="0"/>
          <w:p w14:paraId="5A2E7866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financial statements</w:t>
            </w:r>
          </w:p>
        </w:tc>
      </w:tr>
      <w:tr w:rsidR="000727D9" w:rsidRPr="0097174C" w14:paraId="3CBAECE1" w14:textId="77777777" w:rsidTr="009011DC">
        <w:trPr>
          <w:trHeight w:val="261"/>
          <w:tblHeader/>
        </w:trPr>
        <w:tc>
          <w:tcPr>
            <w:tcW w:w="3627" w:type="dxa"/>
          </w:tcPr>
          <w:p w14:paraId="464E3773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41B215DD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Pr="000727D9"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67FD8604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040B3347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three-month periods</w:t>
            </w:r>
          </w:p>
        </w:tc>
      </w:tr>
      <w:tr w:rsidR="000727D9" w:rsidRPr="0097174C" w14:paraId="44BB43CF" w14:textId="77777777" w:rsidTr="009011DC">
        <w:trPr>
          <w:trHeight w:val="246"/>
          <w:tblHeader/>
        </w:trPr>
        <w:tc>
          <w:tcPr>
            <w:tcW w:w="3627" w:type="dxa"/>
          </w:tcPr>
          <w:p w14:paraId="6A1E5584" w14:textId="77777777" w:rsidR="000727D9" w:rsidRPr="000727D9" w:rsidRDefault="000727D9" w:rsidP="000727D9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28C3AABB" w14:textId="392A249F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60" w:type="dxa"/>
          </w:tcPr>
          <w:p w14:paraId="7579927C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53F594FC" w14:textId="5A832EC8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2" w:type="dxa"/>
          </w:tcPr>
          <w:p w14:paraId="0F615DCB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2557EAD9" w14:textId="647F5634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68" w:type="dxa"/>
          </w:tcPr>
          <w:p w14:paraId="38D93FDA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017370CE" w14:textId="4E0B7640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0727D9" w:rsidRPr="0097174C" w14:paraId="2542176F" w14:textId="77777777" w:rsidTr="009011DC">
        <w:trPr>
          <w:trHeight w:val="261"/>
          <w:tblHeader/>
        </w:trPr>
        <w:tc>
          <w:tcPr>
            <w:tcW w:w="3627" w:type="dxa"/>
          </w:tcPr>
          <w:p w14:paraId="5F254626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3400FEF7" w14:textId="77777777" w:rsidR="000727D9" w:rsidRPr="000727D9" w:rsidRDefault="000727D9" w:rsidP="000727D9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0727D9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0727D9" w:rsidRPr="002A3F17" w14:paraId="254E9DFA" w14:textId="77777777" w:rsidTr="009011DC">
        <w:trPr>
          <w:trHeight w:val="261"/>
        </w:trPr>
        <w:tc>
          <w:tcPr>
            <w:tcW w:w="3627" w:type="dxa"/>
          </w:tcPr>
          <w:p w14:paraId="7389BEA9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  <w:lang w:val="en-US" w:bidi="th-TH"/>
              </w:rPr>
              <w:t>U</w:t>
            </w:r>
            <w:r w:rsidRPr="000727D9">
              <w:rPr>
                <w:rFonts w:cs="Times New Roman"/>
                <w:b/>
                <w:bCs/>
                <w:szCs w:val="22"/>
              </w:rPr>
              <w:t>ltimate parent company</w:t>
            </w:r>
          </w:p>
        </w:tc>
        <w:tc>
          <w:tcPr>
            <w:tcW w:w="1190" w:type="dxa"/>
            <w:vAlign w:val="bottom"/>
          </w:tcPr>
          <w:p w14:paraId="0664423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4F4D3CA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11DACF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A822E3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F33D8A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030C9036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4052AF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494BDC" w:rsidRPr="00956D38" w14:paraId="1DBF141B" w14:textId="77777777" w:rsidTr="000C0D2B">
        <w:trPr>
          <w:trHeight w:val="204"/>
        </w:trPr>
        <w:tc>
          <w:tcPr>
            <w:tcW w:w="3627" w:type="dxa"/>
          </w:tcPr>
          <w:p w14:paraId="00DB5640" w14:textId="77777777" w:rsidR="00494BDC" w:rsidRPr="000727D9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79888EB8" w14:textId="57EB176A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5E33BE">
              <w:t>6,048</w:t>
            </w:r>
          </w:p>
        </w:tc>
        <w:tc>
          <w:tcPr>
            <w:tcW w:w="260" w:type="dxa"/>
          </w:tcPr>
          <w:p w14:paraId="06D80EE7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9C05BB5" w14:textId="789DE78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E33BE">
              <w:t>4,227</w:t>
            </w:r>
          </w:p>
        </w:tc>
        <w:tc>
          <w:tcPr>
            <w:tcW w:w="272" w:type="dxa"/>
          </w:tcPr>
          <w:p w14:paraId="538AF38A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14ADC53C" w14:textId="5CC81CA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E33BE">
              <w:t>5,580</w:t>
            </w:r>
          </w:p>
        </w:tc>
        <w:tc>
          <w:tcPr>
            <w:tcW w:w="268" w:type="dxa"/>
          </w:tcPr>
          <w:p w14:paraId="697448F0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D1F1D98" w14:textId="14060535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E33BE">
              <w:t>3,841</w:t>
            </w:r>
          </w:p>
        </w:tc>
      </w:tr>
      <w:tr w:rsidR="000727D9" w:rsidRPr="00956D38" w14:paraId="5F0F0EE8" w14:textId="77777777" w:rsidTr="009011DC">
        <w:trPr>
          <w:trHeight w:val="204"/>
        </w:trPr>
        <w:tc>
          <w:tcPr>
            <w:tcW w:w="3627" w:type="dxa"/>
          </w:tcPr>
          <w:p w14:paraId="46731903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489373B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5BC9FA7B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E9B2ED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260554E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4B5668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E2B370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6AEB46F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631B5228" w14:textId="77777777" w:rsidTr="009011DC">
        <w:trPr>
          <w:trHeight w:val="204"/>
        </w:trPr>
        <w:tc>
          <w:tcPr>
            <w:tcW w:w="3627" w:type="dxa"/>
          </w:tcPr>
          <w:p w14:paraId="5FBBC0B5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40DCC535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08659D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D319A45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2F82B0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596621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153CC91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7FB69E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494BDC" w:rsidRPr="00956D38" w14:paraId="7CADAA50" w14:textId="77777777" w:rsidTr="00CD5B0B">
        <w:trPr>
          <w:trHeight w:val="204"/>
        </w:trPr>
        <w:tc>
          <w:tcPr>
            <w:tcW w:w="3627" w:type="dxa"/>
          </w:tcPr>
          <w:p w14:paraId="2A2BB70D" w14:textId="77777777" w:rsidR="00494BDC" w:rsidRPr="000727D9" w:rsidRDefault="00494BDC" w:rsidP="00494BDC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6A1A447D" w14:textId="03488ABD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3521DF">
              <w:t>125</w:t>
            </w:r>
          </w:p>
        </w:tc>
        <w:tc>
          <w:tcPr>
            <w:tcW w:w="260" w:type="dxa"/>
          </w:tcPr>
          <w:p w14:paraId="0CC2564A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675176C" w14:textId="275D5C45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521DF">
              <w:t>120</w:t>
            </w:r>
          </w:p>
        </w:tc>
        <w:tc>
          <w:tcPr>
            <w:tcW w:w="272" w:type="dxa"/>
          </w:tcPr>
          <w:p w14:paraId="2510491A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CD12D21" w14:textId="43A995A3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521DF">
              <w:t>125</w:t>
            </w:r>
          </w:p>
        </w:tc>
        <w:tc>
          <w:tcPr>
            <w:tcW w:w="268" w:type="dxa"/>
          </w:tcPr>
          <w:p w14:paraId="7FBD3E26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A063F0E" w14:textId="7F41E7A2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521DF">
              <w:t>120</w:t>
            </w:r>
          </w:p>
        </w:tc>
      </w:tr>
      <w:tr w:rsidR="00494BDC" w:rsidRPr="00956D38" w14:paraId="3C9E402A" w14:textId="77777777" w:rsidTr="00CD5B0B">
        <w:trPr>
          <w:trHeight w:val="204"/>
        </w:trPr>
        <w:tc>
          <w:tcPr>
            <w:tcW w:w="3627" w:type="dxa"/>
          </w:tcPr>
          <w:p w14:paraId="564DB66A" w14:textId="77777777" w:rsidR="00494BDC" w:rsidRPr="000727D9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Service fee and</w:t>
            </w:r>
            <w:r w:rsidRPr="000727D9">
              <w:rPr>
                <w:rFonts w:cs="Times New Roman"/>
                <w:szCs w:val="22"/>
                <w:lang w:val="en-US"/>
              </w:rPr>
              <w:t xml:space="preserve"> others</w:t>
            </w:r>
          </w:p>
        </w:tc>
        <w:tc>
          <w:tcPr>
            <w:tcW w:w="1190" w:type="dxa"/>
          </w:tcPr>
          <w:p w14:paraId="7E5BD21A" w14:textId="1E6028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3521DF">
              <w:t>1,454</w:t>
            </w:r>
          </w:p>
        </w:tc>
        <w:tc>
          <w:tcPr>
            <w:tcW w:w="260" w:type="dxa"/>
          </w:tcPr>
          <w:p w14:paraId="2398283B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F4C31C8" w14:textId="2F901DBC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521DF">
              <w:t>2,098</w:t>
            </w:r>
          </w:p>
        </w:tc>
        <w:tc>
          <w:tcPr>
            <w:tcW w:w="272" w:type="dxa"/>
          </w:tcPr>
          <w:p w14:paraId="491E9109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4AED5C5" w14:textId="46D175CF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521DF">
              <w:t>1,227</w:t>
            </w:r>
          </w:p>
        </w:tc>
        <w:tc>
          <w:tcPr>
            <w:tcW w:w="268" w:type="dxa"/>
          </w:tcPr>
          <w:p w14:paraId="324BB5B1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D8619F3" w14:textId="082FF750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521DF">
              <w:t>1,938</w:t>
            </w:r>
          </w:p>
        </w:tc>
      </w:tr>
      <w:tr w:rsidR="000727D9" w:rsidRPr="00956D38" w14:paraId="5BBB0D2D" w14:textId="77777777" w:rsidTr="009011DC">
        <w:trPr>
          <w:trHeight w:val="204"/>
        </w:trPr>
        <w:tc>
          <w:tcPr>
            <w:tcW w:w="3627" w:type="dxa"/>
          </w:tcPr>
          <w:p w14:paraId="614A2B1F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75651ED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35D5BD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F98843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914442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986C1C4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1C447E2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2066E1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23EF1AFB" w14:textId="77777777" w:rsidTr="009011DC">
        <w:trPr>
          <w:trHeight w:val="261"/>
        </w:trPr>
        <w:tc>
          <w:tcPr>
            <w:tcW w:w="3627" w:type="dxa"/>
          </w:tcPr>
          <w:p w14:paraId="31F54B7E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2A5DF9F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24A4BD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74D822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385F6D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55B818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285EA3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676503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0727D9" w:rsidRPr="00956D38" w14:paraId="12EE9C85" w14:textId="77777777" w:rsidTr="009011DC">
        <w:trPr>
          <w:trHeight w:val="276"/>
        </w:trPr>
        <w:tc>
          <w:tcPr>
            <w:tcW w:w="3627" w:type="dxa"/>
          </w:tcPr>
          <w:p w14:paraId="26EAC4FC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1793BB0F" w14:textId="6D063907" w:rsidR="000727D9" w:rsidRPr="00494BDC" w:rsidRDefault="00494BDC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94BDC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197BFB2E" w14:textId="77777777" w:rsidR="000727D9" w:rsidRPr="00494BDC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445FC730" w14:textId="0B229DA3" w:rsidR="000727D9" w:rsidRPr="00494BDC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94BDC">
              <w:rPr>
                <w:rFonts w:cs="Times New Roman"/>
                <w:szCs w:val="22"/>
              </w:rPr>
              <w:t>9,878</w:t>
            </w:r>
          </w:p>
        </w:tc>
        <w:tc>
          <w:tcPr>
            <w:tcW w:w="272" w:type="dxa"/>
            <w:vAlign w:val="bottom"/>
          </w:tcPr>
          <w:p w14:paraId="29694E1C" w14:textId="77777777" w:rsidR="000727D9" w:rsidRPr="00494BDC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7E66190" w14:textId="39B3D6B9" w:rsidR="000727D9" w:rsidRPr="00494BDC" w:rsidRDefault="00494BDC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94BDC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C399F89" w14:textId="77777777" w:rsidR="000727D9" w:rsidRPr="00494BDC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79AA3CE2" w14:textId="6E701A15" w:rsidR="000727D9" w:rsidRPr="00494BDC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94BDC">
              <w:rPr>
                <w:rFonts w:cs="Times New Roman"/>
                <w:szCs w:val="22"/>
              </w:rPr>
              <w:t>9,878</w:t>
            </w:r>
          </w:p>
        </w:tc>
      </w:tr>
      <w:tr w:rsidR="000727D9" w:rsidRPr="00956D38" w14:paraId="5E01BB15" w14:textId="77777777" w:rsidTr="009011DC">
        <w:trPr>
          <w:trHeight w:val="246"/>
        </w:trPr>
        <w:tc>
          <w:tcPr>
            <w:tcW w:w="3627" w:type="dxa"/>
          </w:tcPr>
          <w:p w14:paraId="66F75BE0" w14:textId="77777777" w:rsidR="000727D9" w:rsidRPr="000727D9" w:rsidRDefault="000727D9" w:rsidP="000727D9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3A8C9E1B" w14:textId="22C6A4FA" w:rsidR="000727D9" w:rsidRPr="00494BDC" w:rsidRDefault="00494BDC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94BDC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3F9A43B5" w14:textId="77777777" w:rsidR="000727D9" w:rsidRPr="00494BDC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1C243EB0" w14:textId="6C687B37" w:rsidR="000727D9" w:rsidRPr="00494BDC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94BDC">
              <w:rPr>
                <w:rFonts w:cs="Times New Roman"/>
                <w:szCs w:val="22"/>
              </w:rPr>
              <w:t>208</w:t>
            </w:r>
          </w:p>
        </w:tc>
        <w:tc>
          <w:tcPr>
            <w:tcW w:w="272" w:type="dxa"/>
            <w:vAlign w:val="bottom"/>
          </w:tcPr>
          <w:p w14:paraId="3585A7CD" w14:textId="77777777" w:rsidR="000727D9" w:rsidRPr="00494BDC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3833059" w14:textId="4341511F" w:rsidR="000727D9" w:rsidRPr="00494BDC" w:rsidRDefault="00494BDC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94BDC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AE2AE1C" w14:textId="77777777" w:rsidR="000727D9" w:rsidRPr="00494BDC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53E319B" w14:textId="33266A7E" w:rsidR="000727D9" w:rsidRPr="00494BDC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94BDC">
              <w:rPr>
                <w:rFonts w:cs="Times New Roman"/>
                <w:szCs w:val="22"/>
              </w:rPr>
              <w:t>208</w:t>
            </w:r>
          </w:p>
        </w:tc>
      </w:tr>
      <w:tr w:rsidR="000727D9" w:rsidRPr="00956D38" w14:paraId="1050EA18" w14:textId="77777777" w:rsidTr="009011DC">
        <w:trPr>
          <w:trHeight w:val="204"/>
        </w:trPr>
        <w:tc>
          <w:tcPr>
            <w:tcW w:w="3627" w:type="dxa"/>
          </w:tcPr>
          <w:p w14:paraId="0373022E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6E27414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2FF2A56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2080946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95888C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6484765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8BDA47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E5BBC3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3B07800B" w14:textId="77777777" w:rsidTr="009011DC">
        <w:trPr>
          <w:trHeight w:val="276"/>
        </w:trPr>
        <w:tc>
          <w:tcPr>
            <w:tcW w:w="3627" w:type="dxa"/>
          </w:tcPr>
          <w:p w14:paraId="0B315936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7F3832D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A02AA1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342E06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77A6EEC2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A227C8A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7810A1E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120311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494BDC" w:rsidRPr="00956D38" w14:paraId="1DB9B66E" w14:textId="77777777" w:rsidTr="009011DC">
        <w:trPr>
          <w:trHeight w:val="261"/>
        </w:trPr>
        <w:tc>
          <w:tcPr>
            <w:tcW w:w="3627" w:type="dxa"/>
          </w:tcPr>
          <w:p w14:paraId="29C7ED2E" w14:textId="77777777" w:rsidR="00494BDC" w:rsidRPr="000727D9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75E2C69D" w14:textId="1C5259D1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17EA6B20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71C684B" w14:textId="1E8F1922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37D9CB88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961E26B" w14:textId="374E1FDF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7825E7">
              <w:t>160</w:t>
            </w:r>
          </w:p>
        </w:tc>
        <w:tc>
          <w:tcPr>
            <w:tcW w:w="268" w:type="dxa"/>
            <w:vAlign w:val="bottom"/>
          </w:tcPr>
          <w:p w14:paraId="7B37FDAE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E0C021C" w14:textId="438887DC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544</w:t>
            </w:r>
          </w:p>
        </w:tc>
      </w:tr>
      <w:tr w:rsidR="00494BDC" w:rsidRPr="00956D38" w14:paraId="0745696A" w14:textId="77777777" w:rsidTr="009011DC">
        <w:trPr>
          <w:trHeight w:val="261"/>
        </w:trPr>
        <w:tc>
          <w:tcPr>
            <w:tcW w:w="3627" w:type="dxa"/>
          </w:tcPr>
          <w:p w14:paraId="78984DA9" w14:textId="77777777" w:rsidR="00494BDC" w:rsidRPr="000727D9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05E832FA" w14:textId="1E4C7740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37F8478F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ADE0F44" w14:textId="5FCE7419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43FC8722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9D8FE9D" w14:textId="4B296C94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825E7">
              <w:t>1,450</w:t>
            </w:r>
          </w:p>
        </w:tc>
        <w:tc>
          <w:tcPr>
            <w:tcW w:w="268" w:type="dxa"/>
            <w:vAlign w:val="bottom"/>
          </w:tcPr>
          <w:p w14:paraId="24ACB004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0FE96146" w14:textId="50D7ABDA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1,145</w:t>
            </w:r>
          </w:p>
        </w:tc>
      </w:tr>
      <w:tr w:rsidR="00494BDC" w:rsidRPr="00956D38" w14:paraId="5BBAD26E" w14:textId="77777777" w:rsidTr="009011DC">
        <w:trPr>
          <w:trHeight w:val="276"/>
        </w:trPr>
        <w:tc>
          <w:tcPr>
            <w:tcW w:w="3627" w:type="dxa"/>
          </w:tcPr>
          <w:p w14:paraId="0CE9B6B7" w14:textId="77777777" w:rsidR="00494BDC" w:rsidRPr="000727D9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</w:tcPr>
          <w:p w14:paraId="7D134E96" w14:textId="7687A14C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68BAD4F7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6288E6F6" w14:textId="1C5E438A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39116666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B923AA2" w14:textId="0F374DF3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825E7">
              <w:t>2,343</w:t>
            </w:r>
          </w:p>
        </w:tc>
        <w:tc>
          <w:tcPr>
            <w:tcW w:w="268" w:type="dxa"/>
            <w:vAlign w:val="bottom"/>
          </w:tcPr>
          <w:p w14:paraId="63E0420D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D52C776" w14:textId="024331F5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2,448</w:t>
            </w:r>
          </w:p>
        </w:tc>
      </w:tr>
      <w:tr w:rsidR="00494BDC" w:rsidRPr="00956D38" w14:paraId="7A5FDAE0" w14:textId="77777777" w:rsidTr="009011DC">
        <w:trPr>
          <w:trHeight w:val="261"/>
        </w:trPr>
        <w:tc>
          <w:tcPr>
            <w:tcW w:w="3627" w:type="dxa"/>
          </w:tcPr>
          <w:p w14:paraId="2927BAA0" w14:textId="77777777" w:rsidR="00494BDC" w:rsidRPr="000727D9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Trademark income</w:t>
            </w:r>
          </w:p>
        </w:tc>
        <w:tc>
          <w:tcPr>
            <w:tcW w:w="1190" w:type="dxa"/>
          </w:tcPr>
          <w:p w14:paraId="742F5ED8" w14:textId="4C43D2A6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85672B0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77AAB46" w14:textId="487CA3CE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08094E09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8036C2F" w14:textId="57B61122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825E7">
              <w:t>1,811</w:t>
            </w:r>
          </w:p>
        </w:tc>
        <w:tc>
          <w:tcPr>
            <w:tcW w:w="268" w:type="dxa"/>
            <w:vAlign w:val="bottom"/>
          </w:tcPr>
          <w:p w14:paraId="665A3AC3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E8D3610" w14:textId="417B49D8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2,281</w:t>
            </w:r>
          </w:p>
        </w:tc>
      </w:tr>
      <w:tr w:rsidR="00494BDC" w:rsidRPr="00956D38" w14:paraId="6940D6A0" w14:textId="77777777" w:rsidTr="009011DC">
        <w:trPr>
          <w:trHeight w:val="261"/>
        </w:trPr>
        <w:tc>
          <w:tcPr>
            <w:tcW w:w="3627" w:type="dxa"/>
          </w:tcPr>
          <w:p w14:paraId="4A5CC620" w14:textId="77777777" w:rsidR="00494BDC" w:rsidRPr="000727D9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Other income</w:t>
            </w:r>
            <w:r w:rsidRPr="000727D9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6429921D" w14:textId="60F515D3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29D7503B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42DBE47" w14:textId="02691313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9E97147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BAB6F34" w14:textId="7EBC257B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825E7">
              <w:t>-</w:t>
            </w:r>
          </w:p>
        </w:tc>
        <w:tc>
          <w:tcPr>
            <w:tcW w:w="268" w:type="dxa"/>
            <w:vAlign w:val="bottom"/>
          </w:tcPr>
          <w:p w14:paraId="7AD629DA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05109C17" w14:textId="1456CA98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12</w:t>
            </w:r>
          </w:p>
        </w:tc>
      </w:tr>
      <w:tr w:rsidR="000727D9" w:rsidRPr="00796503" w14:paraId="524A2042" w14:textId="77777777" w:rsidTr="009011DC">
        <w:trPr>
          <w:trHeight w:val="73"/>
        </w:trPr>
        <w:tc>
          <w:tcPr>
            <w:tcW w:w="3627" w:type="dxa"/>
          </w:tcPr>
          <w:p w14:paraId="7776A1C5" w14:textId="77777777" w:rsidR="000727D9" w:rsidRPr="000727D9" w:rsidRDefault="000727D9" w:rsidP="000727D9">
            <w:pPr>
              <w:tabs>
                <w:tab w:val="center" w:pos="1963"/>
              </w:tabs>
              <w:spacing w:line="240" w:lineRule="atLeas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D29071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4A02C9D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8050814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413C71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81" w:type="dxa"/>
          </w:tcPr>
          <w:p w14:paraId="25C9F02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4F0E315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6" w:type="dxa"/>
          </w:tcPr>
          <w:p w14:paraId="6E87295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</w:tr>
      <w:tr w:rsidR="000727D9" w:rsidRPr="00796503" w14:paraId="6D272D8E" w14:textId="77777777" w:rsidTr="009011DC">
        <w:trPr>
          <w:trHeight w:val="261"/>
        </w:trPr>
        <w:tc>
          <w:tcPr>
            <w:tcW w:w="3627" w:type="dxa"/>
          </w:tcPr>
          <w:p w14:paraId="00C47798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0C2CC01D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BD2CD5D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511D29EF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6DEA068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05BCB19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32F4BDDA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7224142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494BDC" w:rsidRPr="00956D38" w14:paraId="3BEEE227" w14:textId="77777777" w:rsidTr="009011DC">
        <w:trPr>
          <w:trHeight w:val="261"/>
        </w:trPr>
        <w:tc>
          <w:tcPr>
            <w:tcW w:w="3627" w:type="dxa"/>
          </w:tcPr>
          <w:p w14:paraId="130BA2BD" w14:textId="77777777" w:rsidR="00494BDC" w:rsidRPr="000727D9" w:rsidRDefault="00494BDC" w:rsidP="00494BD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406EF3C4" w14:textId="69D63049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667437">
              <w:t>300,508</w:t>
            </w:r>
          </w:p>
        </w:tc>
        <w:tc>
          <w:tcPr>
            <w:tcW w:w="260" w:type="dxa"/>
            <w:vAlign w:val="bottom"/>
          </w:tcPr>
          <w:p w14:paraId="7B8A8E80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D89BEB6" w14:textId="64AE0F4A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362,871</w:t>
            </w:r>
          </w:p>
        </w:tc>
        <w:tc>
          <w:tcPr>
            <w:tcW w:w="272" w:type="dxa"/>
            <w:vAlign w:val="bottom"/>
          </w:tcPr>
          <w:p w14:paraId="7866097B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D86AAD1" w14:textId="1EB72AC0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158C">
              <w:t>243,748</w:t>
            </w:r>
          </w:p>
        </w:tc>
        <w:tc>
          <w:tcPr>
            <w:tcW w:w="268" w:type="dxa"/>
            <w:vAlign w:val="bottom"/>
          </w:tcPr>
          <w:p w14:paraId="32540CF0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5D811426" w14:textId="7C0E8E9A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285,578</w:t>
            </w:r>
          </w:p>
        </w:tc>
      </w:tr>
      <w:tr w:rsidR="00494BDC" w:rsidRPr="00956D38" w14:paraId="3AECF9AB" w14:textId="77777777" w:rsidTr="009011DC">
        <w:trPr>
          <w:trHeight w:val="276"/>
        </w:trPr>
        <w:tc>
          <w:tcPr>
            <w:tcW w:w="3627" w:type="dxa"/>
          </w:tcPr>
          <w:p w14:paraId="5666BEAB" w14:textId="77777777" w:rsidR="00494BDC" w:rsidRPr="000727D9" w:rsidRDefault="00494BDC" w:rsidP="00494BD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3EAD916B" w14:textId="59075A80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667437">
              <w:t>76,446</w:t>
            </w:r>
          </w:p>
        </w:tc>
        <w:tc>
          <w:tcPr>
            <w:tcW w:w="260" w:type="dxa"/>
            <w:vAlign w:val="bottom"/>
          </w:tcPr>
          <w:p w14:paraId="23B093E8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827038C" w14:textId="3FE6D9FE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86,482</w:t>
            </w:r>
          </w:p>
        </w:tc>
        <w:tc>
          <w:tcPr>
            <w:tcW w:w="272" w:type="dxa"/>
            <w:vAlign w:val="bottom"/>
          </w:tcPr>
          <w:p w14:paraId="1BBFEAA7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C99C583" w14:textId="73EFC08B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158C">
              <w:t>59,394</w:t>
            </w:r>
          </w:p>
        </w:tc>
        <w:tc>
          <w:tcPr>
            <w:tcW w:w="268" w:type="dxa"/>
            <w:vAlign w:val="bottom"/>
          </w:tcPr>
          <w:p w14:paraId="223AF8F3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4B6D4B42" w14:textId="67BA4462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71,736</w:t>
            </w:r>
          </w:p>
        </w:tc>
      </w:tr>
      <w:tr w:rsidR="00494BDC" w:rsidRPr="00956D38" w14:paraId="38E3BCA7" w14:textId="77777777" w:rsidTr="009011DC">
        <w:trPr>
          <w:trHeight w:val="261"/>
        </w:trPr>
        <w:tc>
          <w:tcPr>
            <w:tcW w:w="3627" w:type="dxa"/>
          </w:tcPr>
          <w:p w14:paraId="3032F508" w14:textId="35830354" w:rsidR="00494BDC" w:rsidRPr="000727D9" w:rsidRDefault="00680ECB" w:rsidP="00494BDC">
            <w:pPr>
              <w:spacing w:line="240" w:lineRule="atLeas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Purchase plant and equipment</w:t>
            </w:r>
          </w:p>
        </w:tc>
        <w:tc>
          <w:tcPr>
            <w:tcW w:w="1190" w:type="dxa"/>
          </w:tcPr>
          <w:p w14:paraId="2DEEFA91" w14:textId="0A27D59E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667437">
              <w:t>12,628</w:t>
            </w:r>
          </w:p>
        </w:tc>
        <w:tc>
          <w:tcPr>
            <w:tcW w:w="260" w:type="dxa"/>
            <w:vAlign w:val="bottom"/>
          </w:tcPr>
          <w:p w14:paraId="440F4B2B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9C376D5" w14:textId="6093341F" w:rsidR="00494BDC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667437">
              <w:t>-</w:t>
            </w:r>
          </w:p>
        </w:tc>
        <w:tc>
          <w:tcPr>
            <w:tcW w:w="272" w:type="dxa"/>
            <w:vAlign w:val="bottom"/>
          </w:tcPr>
          <w:p w14:paraId="7AB2846B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D8F022C" w14:textId="4FBA888F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158C">
              <w:t>12,628</w:t>
            </w:r>
          </w:p>
        </w:tc>
        <w:tc>
          <w:tcPr>
            <w:tcW w:w="268" w:type="dxa"/>
            <w:vAlign w:val="bottom"/>
          </w:tcPr>
          <w:p w14:paraId="62530ADA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6D4483B" w14:textId="11CF624C" w:rsidR="00494BDC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67437">
              <w:t>-</w:t>
            </w:r>
          </w:p>
        </w:tc>
      </w:tr>
      <w:tr w:rsidR="00494BDC" w:rsidRPr="00956D38" w14:paraId="1CE7DE40" w14:textId="77777777" w:rsidTr="009011DC">
        <w:trPr>
          <w:trHeight w:val="261"/>
        </w:trPr>
        <w:tc>
          <w:tcPr>
            <w:tcW w:w="3627" w:type="dxa"/>
          </w:tcPr>
          <w:p w14:paraId="13C91582" w14:textId="74E37047" w:rsidR="00494BDC" w:rsidRPr="000727D9" w:rsidRDefault="00680ECB" w:rsidP="00494BDC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244AD09A" w14:textId="353ABE34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667437">
              <w:t>1,572</w:t>
            </w:r>
          </w:p>
        </w:tc>
        <w:tc>
          <w:tcPr>
            <w:tcW w:w="260" w:type="dxa"/>
            <w:vAlign w:val="bottom"/>
          </w:tcPr>
          <w:p w14:paraId="65317C82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36827BE4" w14:textId="51AE12C9" w:rsidR="00494BDC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179</w:t>
            </w:r>
          </w:p>
        </w:tc>
        <w:tc>
          <w:tcPr>
            <w:tcW w:w="272" w:type="dxa"/>
            <w:vAlign w:val="bottom"/>
          </w:tcPr>
          <w:p w14:paraId="46D7AC8D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B036514" w14:textId="4215BDBA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158C">
              <w:t>1,336</w:t>
            </w:r>
          </w:p>
        </w:tc>
        <w:tc>
          <w:tcPr>
            <w:tcW w:w="268" w:type="dxa"/>
            <w:vAlign w:val="bottom"/>
          </w:tcPr>
          <w:p w14:paraId="2C499186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D6092AE" w14:textId="0CA3F587" w:rsidR="00494BDC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179</w:t>
            </w:r>
          </w:p>
        </w:tc>
      </w:tr>
      <w:tr w:rsidR="00494BDC" w:rsidRPr="00956D38" w14:paraId="752F4CA9" w14:textId="77777777" w:rsidTr="009011DC">
        <w:trPr>
          <w:trHeight w:val="261"/>
        </w:trPr>
        <w:tc>
          <w:tcPr>
            <w:tcW w:w="3627" w:type="dxa"/>
          </w:tcPr>
          <w:p w14:paraId="06460A35" w14:textId="0D985C79" w:rsidR="00494BDC" w:rsidRPr="000727D9" w:rsidRDefault="00680ECB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48023545" w14:textId="299FA663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667437">
              <w:t>506</w:t>
            </w:r>
          </w:p>
        </w:tc>
        <w:tc>
          <w:tcPr>
            <w:tcW w:w="260" w:type="dxa"/>
            <w:vAlign w:val="bottom"/>
          </w:tcPr>
          <w:p w14:paraId="17C283BE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C44C42D" w14:textId="0AB1953F" w:rsidR="00494BDC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770</w:t>
            </w:r>
          </w:p>
        </w:tc>
        <w:tc>
          <w:tcPr>
            <w:tcW w:w="272" w:type="dxa"/>
            <w:vAlign w:val="bottom"/>
          </w:tcPr>
          <w:p w14:paraId="1526B603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09214565" w14:textId="571C5200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158C">
              <w:t>391</w:t>
            </w:r>
          </w:p>
        </w:tc>
        <w:tc>
          <w:tcPr>
            <w:tcW w:w="268" w:type="dxa"/>
            <w:vAlign w:val="bottom"/>
          </w:tcPr>
          <w:p w14:paraId="5C6FDEEC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4AC7FC85" w14:textId="3EFD25C7" w:rsidR="00494BDC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644</w:t>
            </w:r>
          </w:p>
        </w:tc>
      </w:tr>
      <w:tr w:rsidR="00680ECB" w:rsidRPr="00956D38" w14:paraId="0C18609A" w14:textId="77777777" w:rsidTr="009011DC">
        <w:trPr>
          <w:trHeight w:val="261"/>
        </w:trPr>
        <w:tc>
          <w:tcPr>
            <w:tcW w:w="3627" w:type="dxa"/>
          </w:tcPr>
          <w:p w14:paraId="0358D58F" w14:textId="4D6D5E94" w:rsidR="00680ECB" w:rsidRPr="000727D9" w:rsidRDefault="00680ECB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02059217" w14:textId="7B9DF70B" w:rsidR="00680ECB" w:rsidRPr="00667437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667437">
              <w:t>-</w:t>
            </w:r>
          </w:p>
        </w:tc>
        <w:tc>
          <w:tcPr>
            <w:tcW w:w="260" w:type="dxa"/>
            <w:vAlign w:val="bottom"/>
          </w:tcPr>
          <w:p w14:paraId="2AC2263E" w14:textId="77777777" w:rsidR="00680ECB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541E09B" w14:textId="0BCB74F9" w:rsidR="00680ECB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2,511</w:t>
            </w:r>
          </w:p>
        </w:tc>
        <w:tc>
          <w:tcPr>
            <w:tcW w:w="272" w:type="dxa"/>
            <w:vAlign w:val="bottom"/>
          </w:tcPr>
          <w:p w14:paraId="7B52811B" w14:textId="77777777" w:rsidR="00680ECB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72FF11B" w14:textId="761B66F7" w:rsidR="00680ECB" w:rsidRPr="0036158C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667437">
              <w:t>-</w:t>
            </w:r>
          </w:p>
        </w:tc>
        <w:tc>
          <w:tcPr>
            <w:tcW w:w="268" w:type="dxa"/>
            <w:vAlign w:val="bottom"/>
          </w:tcPr>
          <w:p w14:paraId="75415BDE" w14:textId="77777777" w:rsidR="00680ECB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676E434A" w14:textId="3A14EC95" w:rsidR="00680ECB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2,000</w:t>
            </w:r>
          </w:p>
        </w:tc>
      </w:tr>
      <w:tr w:rsidR="00494BDC" w:rsidRPr="00956D38" w14:paraId="382DA683" w14:textId="77777777" w:rsidTr="009011DC">
        <w:trPr>
          <w:trHeight w:val="261"/>
        </w:trPr>
        <w:tc>
          <w:tcPr>
            <w:tcW w:w="3627" w:type="dxa"/>
          </w:tcPr>
          <w:p w14:paraId="329CE123" w14:textId="77777777" w:rsidR="00494BDC" w:rsidRPr="000727D9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0727D9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4775CB5D" w14:textId="7F636D44" w:rsidR="00494BDC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>
              <w:t>2,168</w:t>
            </w:r>
          </w:p>
        </w:tc>
        <w:tc>
          <w:tcPr>
            <w:tcW w:w="260" w:type="dxa"/>
            <w:vAlign w:val="bottom"/>
          </w:tcPr>
          <w:p w14:paraId="0D078BD9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58CCE3C" w14:textId="2DBCE736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4,316</w:t>
            </w:r>
          </w:p>
        </w:tc>
        <w:tc>
          <w:tcPr>
            <w:tcW w:w="272" w:type="dxa"/>
            <w:vAlign w:val="bottom"/>
          </w:tcPr>
          <w:p w14:paraId="35D0BBCC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3C15F72" w14:textId="4F61BD55" w:rsidR="00494BDC" w:rsidRPr="000727D9" w:rsidRDefault="00680EC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422</w:t>
            </w:r>
          </w:p>
        </w:tc>
        <w:tc>
          <w:tcPr>
            <w:tcW w:w="268" w:type="dxa"/>
            <w:vAlign w:val="bottom"/>
          </w:tcPr>
          <w:p w14:paraId="4C776630" w14:textId="77777777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B982E1C" w14:textId="0A0FC08F" w:rsidR="00494BDC" w:rsidRPr="000727D9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1,952</w:t>
            </w:r>
          </w:p>
        </w:tc>
      </w:tr>
    </w:tbl>
    <w:p w14:paraId="4C872E27" w14:textId="76CB0E90" w:rsidR="000727D9" w:rsidRDefault="000727D9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66FA9515" w14:textId="77777777" w:rsidR="000727D9" w:rsidRDefault="000727D9">
      <w:pPr>
        <w:spacing w:line="240" w:lineRule="auto"/>
        <w:rPr>
          <w:rFonts w:cs="Times New Roman"/>
          <w:b/>
          <w:bCs/>
          <w:szCs w:val="22"/>
          <w:lang w:val="en-US"/>
        </w:rPr>
      </w:pPr>
      <w:r>
        <w:rPr>
          <w:rFonts w:cs="Times New Roman"/>
          <w:b/>
          <w:bCs/>
          <w:szCs w:val="22"/>
          <w:lang w:val="en-US"/>
        </w:rPr>
        <w:br w:type="page"/>
      </w:r>
    </w:p>
    <w:tbl>
      <w:tblPr>
        <w:tblW w:w="94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49"/>
        <w:gridCol w:w="1188"/>
        <w:gridCol w:w="261"/>
        <w:gridCol w:w="1205"/>
        <w:gridCol w:w="272"/>
        <w:gridCol w:w="1280"/>
        <w:gridCol w:w="268"/>
        <w:gridCol w:w="1202"/>
      </w:tblGrid>
      <w:tr w:rsidR="000727D9" w:rsidRPr="003A4BC5" w14:paraId="671A892D" w14:textId="77777777" w:rsidTr="009011DC">
        <w:trPr>
          <w:trHeight w:val="509"/>
        </w:trPr>
        <w:tc>
          <w:tcPr>
            <w:tcW w:w="3749" w:type="dxa"/>
          </w:tcPr>
          <w:p w14:paraId="05139A2C" w14:textId="77777777" w:rsidR="000727D9" w:rsidRPr="0097174C" w:rsidRDefault="000727D9" w:rsidP="009011DC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4" w:type="dxa"/>
            <w:gridSpan w:val="3"/>
          </w:tcPr>
          <w:p w14:paraId="5C0E3A50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28DFEEF9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31DF8D1E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0" w:type="dxa"/>
            <w:gridSpan w:val="3"/>
          </w:tcPr>
          <w:p w14:paraId="68357663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Separate </w:t>
            </w:r>
          </w:p>
          <w:p w14:paraId="660BA089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0727D9" w:rsidRPr="003A4BC5" w14:paraId="0E801098" w14:textId="77777777" w:rsidTr="009011DC">
        <w:trPr>
          <w:trHeight w:val="249"/>
        </w:trPr>
        <w:tc>
          <w:tcPr>
            <w:tcW w:w="3749" w:type="dxa"/>
          </w:tcPr>
          <w:p w14:paraId="000D6249" w14:textId="77777777" w:rsidR="000727D9" w:rsidRPr="0097174C" w:rsidRDefault="000727D9" w:rsidP="009011DC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4" w:type="dxa"/>
            <w:gridSpan w:val="3"/>
          </w:tcPr>
          <w:p w14:paraId="1C804351" w14:textId="77777777" w:rsidR="000727D9" w:rsidRPr="008F4A6E" w:rsidRDefault="000727D9" w:rsidP="009011DC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nine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7FA34820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0" w:type="dxa"/>
            <w:gridSpan w:val="3"/>
          </w:tcPr>
          <w:p w14:paraId="3612E8F7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nine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0727D9" w:rsidRPr="003A4BC5" w14:paraId="77509F29" w14:textId="77777777" w:rsidTr="009011DC">
        <w:trPr>
          <w:trHeight w:val="249"/>
        </w:trPr>
        <w:tc>
          <w:tcPr>
            <w:tcW w:w="3749" w:type="dxa"/>
          </w:tcPr>
          <w:p w14:paraId="620947EC" w14:textId="77777777" w:rsidR="000727D9" w:rsidRPr="0097174C" w:rsidRDefault="000727D9" w:rsidP="009011D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88" w:type="dxa"/>
          </w:tcPr>
          <w:p w14:paraId="19190520" w14:textId="2FD1DC6E" w:rsidR="000727D9" w:rsidRPr="009D429A" w:rsidRDefault="000727D9" w:rsidP="009011DC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61" w:type="dxa"/>
          </w:tcPr>
          <w:p w14:paraId="6FE64EAD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5" w:type="dxa"/>
          </w:tcPr>
          <w:p w14:paraId="71652992" w14:textId="1A09FEB6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2" w:type="dxa"/>
          </w:tcPr>
          <w:p w14:paraId="50F8C771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0" w:type="dxa"/>
          </w:tcPr>
          <w:p w14:paraId="73080833" w14:textId="4181018F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68" w:type="dxa"/>
          </w:tcPr>
          <w:p w14:paraId="162F77AD" w14:textId="77777777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2" w:type="dxa"/>
          </w:tcPr>
          <w:p w14:paraId="360EF819" w14:textId="23EBF699" w:rsidR="000727D9" w:rsidRPr="0097174C" w:rsidRDefault="000727D9" w:rsidP="009011D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0727D9" w:rsidRPr="003A4BC5" w14:paraId="09D9B01A" w14:textId="77777777" w:rsidTr="009011DC">
        <w:trPr>
          <w:trHeight w:val="249"/>
        </w:trPr>
        <w:tc>
          <w:tcPr>
            <w:tcW w:w="3749" w:type="dxa"/>
          </w:tcPr>
          <w:p w14:paraId="6AF6DE0E" w14:textId="77777777" w:rsidR="000727D9" w:rsidRPr="002D428D" w:rsidRDefault="000727D9" w:rsidP="009011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76" w:type="dxa"/>
            <w:gridSpan w:val="7"/>
          </w:tcPr>
          <w:p w14:paraId="1BB1AA29" w14:textId="77777777" w:rsidR="000727D9" w:rsidRPr="0097174C" w:rsidRDefault="000727D9" w:rsidP="009011DC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0727D9" w:rsidRPr="002A3F17" w14:paraId="68B02DD2" w14:textId="77777777" w:rsidTr="009011DC">
        <w:trPr>
          <w:trHeight w:val="259"/>
        </w:trPr>
        <w:tc>
          <w:tcPr>
            <w:tcW w:w="3749" w:type="dxa"/>
          </w:tcPr>
          <w:p w14:paraId="7F459AAD" w14:textId="77777777" w:rsidR="000727D9" w:rsidRPr="002D428D" w:rsidRDefault="000727D9" w:rsidP="009011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U</w:t>
            </w:r>
            <w:r w:rsidRPr="002D428D">
              <w:rPr>
                <w:rFonts w:cs="Times New Roman"/>
                <w:b/>
                <w:bCs/>
                <w:szCs w:val="22"/>
              </w:rPr>
              <w:t>ltimate parent company</w:t>
            </w:r>
          </w:p>
        </w:tc>
        <w:tc>
          <w:tcPr>
            <w:tcW w:w="1188" w:type="dxa"/>
            <w:vAlign w:val="bottom"/>
          </w:tcPr>
          <w:p w14:paraId="2C4BD8C2" w14:textId="77777777" w:rsidR="000727D9" w:rsidRPr="002A3F17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74C75254" w14:textId="77777777" w:rsidR="000727D9" w:rsidRPr="002A3F17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1DAE6823" w14:textId="77777777" w:rsidR="000727D9" w:rsidRPr="002A3F17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6DDD7DD" w14:textId="77777777" w:rsidR="000727D9" w:rsidRPr="002A3F17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47AF0842" w14:textId="77777777" w:rsidR="000727D9" w:rsidRPr="002A3F17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0DCB70D" w14:textId="77777777" w:rsidR="000727D9" w:rsidRPr="002A3F17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4E6736DA" w14:textId="77777777" w:rsidR="000727D9" w:rsidRPr="002A3F17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494BDC" w:rsidRPr="003A4BC5" w14:paraId="459A0337" w14:textId="77777777" w:rsidTr="00820A05">
        <w:trPr>
          <w:trHeight w:val="199"/>
        </w:trPr>
        <w:tc>
          <w:tcPr>
            <w:tcW w:w="3749" w:type="dxa"/>
          </w:tcPr>
          <w:p w14:paraId="57F10418" w14:textId="77777777" w:rsidR="00494BDC" w:rsidRPr="0097174C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88" w:type="dxa"/>
          </w:tcPr>
          <w:p w14:paraId="5436ED4D" w14:textId="074041CA" w:rsidR="00494BDC" w:rsidRPr="0097174C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88167A">
              <w:t>16,176</w:t>
            </w:r>
          </w:p>
        </w:tc>
        <w:tc>
          <w:tcPr>
            <w:tcW w:w="261" w:type="dxa"/>
          </w:tcPr>
          <w:p w14:paraId="5A3A81FB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</w:tcPr>
          <w:p w14:paraId="11996050" w14:textId="7B8E24A4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8167A">
              <w:t>12,909</w:t>
            </w:r>
          </w:p>
        </w:tc>
        <w:tc>
          <w:tcPr>
            <w:tcW w:w="272" w:type="dxa"/>
          </w:tcPr>
          <w:p w14:paraId="4410A6A4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4DD5C9A7" w14:textId="1720A995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88167A">
              <w:t>14,807</w:t>
            </w:r>
          </w:p>
        </w:tc>
        <w:tc>
          <w:tcPr>
            <w:tcW w:w="268" w:type="dxa"/>
          </w:tcPr>
          <w:p w14:paraId="1DA5F0F9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021A4A1E" w14:textId="072BBE28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88167A">
              <w:t>12,059</w:t>
            </w:r>
          </w:p>
        </w:tc>
      </w:tr>
      <w:tr w:rsidR="00123F26" w:rsidRPr="003A4BC5" w14:paraId="28AEE5A6" w14:textId="77777777" w:rsidTr="009011DC">
        <w:trPr>
          <w:trHeight w:val="199"/>
        </w:trPr>
        <w:tc>
          <w:tcPr>
            <w:tcW w:w="3749" w:type="dxa"/>
          </w:tcPr>
          <w:p w14:paraId="407A362A" w14:textId="77777777" w:rsidR="00123F26" w:rsidRPr="00E10372" w:rsidRDefault="00123F26" w:rsidP="00123F26">
            <w:pPr>
              <w:spacing w:line="480" w:lineRule="auto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188" w:type="dxa"/>
            <w:vAlign w:val="bottom"/>
          </w:tcPr>
          <w:p w14:paraId="2B7CCA4B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61" w:type="dxa"/>
            <w:vAlign w:val="bottom"/>
          </w:tcPr>
          <w:p w14:paraId="6D695B56" w14:textId="77777777" w:rsidR="00123F26" w:rsidRPr="00E10372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7DE1E601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72" w:type="dxa"/>
            <w:vAlign w:val="bottom"/>
          </w:tcPr>
          <w:p w14:paraId="5E41A6A1" w14:textId="77777777" w:rsidR="00123F26" w:rsidRPr="00E10372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14:paraId="17A2487B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8" w:type="dxa"/>
            <w:vAlign w:val="bottom"/>
          </w:tcPr>
          <w:p w14:paraId="47C34FEE" w14:textId="77777777" w:rsidR="00123F26" w:rsidRPr="00E10372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2" w:type="dxa"/>
            <w:vAlign w:val="bottom"/>
          </w:tcPr>
          <w:p w14:paraId="2ADE2E9C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</w:tr>
      <w:tr w:rsidR="00123F26" w:rsidRPr="002A3F17" w14:paraId="461FFE9D" w14:textId="77777777" w:rsidTr="009011DC">
        <w:trPr>
          <w:trHeight w:val="199"/>
        </w:trPr>
        <w:tc>
          <w:tcPr>
            <w:tcW w:w="3749" w:type="dxa"/>
          </w:tcPr>
          <w:p w14:paraId="58ACD603" w14:textId="77777777" w:rsidR="00123F26" w:rsidRPr="002A3F17" w:rsidRDefault="00123F26" w:rsidP="00123F26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Parent company</w:t>
            </w:r>
          </w:p>
        </w:tc>
        <w:tc>
          <w:tcPr>
            <w:tcW w:w="1188" w:type="dxa"/>
            <w:vAlign w:val="bottom"/>
          </w:tcPr>
          <w:p w14:paraId="799B2094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4F3DD8C2" w14:textId="77777777" w:rsidR="00123F26" w:rsidRPr="002A3F17" w:rsidRDefault="00123F26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12B16238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A11CCB8" w14:textId="77777777" w:rsidR="00123F26" w:rsidRPr="00956D38" w:rsidRDefault="00123F26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57E78888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686DB381" w14:textId="77777777" w:rsidR="00123F26" w:rsidRPr="00956D38" w:rsidRDefault="00123F26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538C3D7E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</w:tr>
      <w:tr w:rsidR="00494BDC" w:rsidRPr="002A3F17" w14:paraId="33DB564E" w14:textId="77777777" w:rsidTr="00420DA4">
        <w:trPr>
          <w:trHeight w:val="199"/>
        </w:trPr>
        <w:tc>
          <w:tcPr>
            <w:tcW w:w="3749" w:type="dxa"/>
          </w:tcPr>
          <w:p w14:paraId="54779FD4" w14:textId="77777777" w:rsidR="00494BDC" w:rsidRPr="002D428D" w:rsidRDefault="00494BDC" w:rsidP="00494BDC">
            <w:pPr>
              <w:spacing w:line="240" w:lineRule="atLeast"/>
              <w:rPr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0C3B7D35" w14:textId="75A98BAF" w:rsidR="00494BDC" w:rsidRPr="002A3F17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800EA8">
              <w:t>649</w:t>
            </w:r>
          </w:p>
        </w:tc>
        <w:tc>
          <w:tcPr>
            <w:tcW w:w="261" w:type="dxa"/>
          </w:tcPr>
          <w:p w14:paraId="613F1106" w14:textId="77777777" w:rsidR="00494BDC" w:rsidRPr="002A3F17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5" w:type="dxa"/>
          </w:tcPr>
          <w:p w14:paraId="4B7D0AEA" w14:textId="0AB4FD77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800EA8">
              <w:t>162</w:t>
            </w:r>
          </w:p>
        </w:tc>
        <w:tc>
          <w:tcPr>
            <w:tcW w:w="272" w:type="dxa"/>
          </w:tcPr>
          <w:p w14:paraId="171896E4" w14:textId="77777777" w:rsidR="00494BDC" w:rsidRPr="00956D38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2561612D" w14:textId="5C6C6A70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i/>
                <w:iCs/>
              </w:rPr>
            </w:pPr>
            <w:r w:rsidRPr="00800EA8">
              <w:t>649</w:t>
            </w:r>
          </w:p>
        </w:tc>
        <w:tc>
          <w:tcPr>
            <w:tcW w:w="268" w:type="dxa"/>
          </w:tcPr>
          <w:p w14:paraId="23D9C59B" w14:textId="77777777" w:rsidR="00494BDC" w:rsidRPr="00956D38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747E7F02" w14:textId="0D495599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800EA8">
              <w:t>162</w:t>
            </w:r>
          </w:p>
        </w:tc>
      </w:tr>
      <w:tr w:rsidR="00494BDC" w:rsidRPr="003A4BC5" w14:paraId="360BCA5E" w14:textId="77777777" w:rsidTr="00420DA4">
        <w:trPr>
          <w:trHeight w:val="199"/>
        </w:trPr>
        <w:tc>
          <w:tcPr>
            <w:tcW w:w="3749" w:type="dxa"/>
          </w:tcPr>
          <w:p w14:paraId="58DCD976" w14:textId="77777777" w:rsidR="00494BDC" w:rsidRPr="008B539B" w:rsidRDefault="00494BDC" w:rsidP="00494BDC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88" w:type="dxa"/>
          </w:tcPr>
          <w:p w14:paraId="2B8F5A7D" w14:textId="51657877" w:rsidR="00494BDC" w:rsidRPr="008B539B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800EA8">
              <w:t>4,355</w:t>
            </w:r>
          </w:p>
        </w:tc>
        <w:tc>
          <w:tcPr>
            <w:tcW w:w="261" w:type="dxa"/>
          </w:tcPr>
          <w:p w14:paraId="358F2E60" w14:textId="77777777" w:rsidR="00494BDC" w:rsidRPr="008B539B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5" w:type="dxa"/>
          </w:tcPr>
          <w:p w14:paraId="50F2DEDB" w14:textId="6088CBA5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800EA8">
              <w:t>4,607</w:t>
            </w:r>
          </w:p>
        </w:tc>
        <w:tc>
          <w:tcPr>
            <w:tcW w:w="272" w:type="dxa"/>
          </w:tcPr>
          <w:p w14:paraId="105C6A6D" w14:textId="77777777" w:rsidR="00494BDC" w:rsidRPr="00956D38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446B9C88" w14:textId="7AF963F0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800EA8">
              <w:t>3,675</w:t>
            </w:r>
          </w:p>
        </w:tc>
        <w:tc>
          <w:tcPr>
            <w:tcW w:w="268" w:type="dxa"/>
          </w:tcPr>
          <w:p w14:paraId="6F60EB70" w14:textId="77777777" w:rsidR="00494BDC" w:rsidRPr="00956D38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74352650" w14:textId="45E8ECF1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800EA8">
              <w:t>4,081</w:t>
            </w:r>
          </w:p>
        </w:tc>
      </w:tr>
      <w:tr w:rsidR="00123F26" w:rsidRPr="003A4BC5" w14:paraId="58F96EDF" w14:textId="77777777" w:rsidTr="009011DC">
        <w:trPr>
          <w:trHeight w:val="199"/>
        </w:trPr>
        <w:tc>
          <w:tcPr>
            <w:tcW w:w="3749" w:type="dxa"/>
          </w:tcPr>
          <w:p w14:paraId="6963EFCA" w14:textId="77777777" w:rsidR="00123F26" w:rsidRPr="00E10372" w:rsidRDefault="00123F26" w:rsidP="00123F26">
            <w:pPr>
              <w:spacing w:line="480" w:lineRule="auto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vAlign w:val="bottom"/>
          </w:tcPr>
          <w:p w14:paraId="39F308A0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61" w:type="dxa"/>
            <w:vAlign w:val="bottom"/>
          </w:tcPr>
          <w:p w14:paraId="3B9EBFB6" w14:textId="77777777" w:rsidR="00123F26" w:rsidRPr="00E10372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542D7DEF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72" w:type="dxa"/>
            <w:vAlign w:val="bottom"/>
          </w:tcPr>
          <w:p w14:paraId="70452B57" w14:textId="77777777" w:rsidR="00123F26" w:rsidRPr="00E10372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14:paraId="289C8990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8" w:type="dxa"/>
            <w:vAlign w:val="bottom"/>
          </w:tcPr>
          <w:p w14:paraId="185634F4" w14:textId="77777777" w:rsidR="00123F26" w:rsidRPr="00E10372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2" w:type="dxa"/>
            <w:vAlign w:val="bottom"/>
          </w:tcPr>
          <w:p w14:paraId="3E3A2DBD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</w:tr>
      <w:tr w:rsidR="00123F26" w:rsidRPr="002A3F17" w14:paraId="19E84FAA" w14:textId="77777777" w:rsidTr="009011DC">
        <w:trPr>
          <w:trHeight w:val="259"/>
        </w:trPr>
        <w:tc>
          <w:tcPr>
            <w:tcW w:w="3749" w:type="dxa"/>
          </w:tcPr>
          <w:p w14:paraId="741F383A" w14:textId="77777777" w:rsidR="00123F26" w:rsidRPr="002D428D" w:rsidRDefault="00123F26" w:rsidP="00123F26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88" w:type="dxa"/>
            <w:vAlign w:val="bottom"/>
          </w:tcPr>
          <w:p w14:paraId="6CBCF364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27D239F1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47059AB5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D0CE885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33411D32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6409C9B3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668BBD41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494BDC" w:rsidRPr="003A4BC5" w14:paraId="35CB1A23" w14:textId="77777777" w:rsidTr="00A65F50">
        <w:trPr>
          <w:trHeight w:val="259"/>
        </w:trPr>
        <w:tc>
          <w:tcPr>
            <w:tcW w:w="3749" w:type="dxa"/>
          </w:tcPr>
          <w:p w14:paraId="0044F990" w14:textId="77777777" w:rsidR="00494BDC" w:rsidRPr="0097174C" w:rsidRDefault="00494BDC" w:rsidP="00494BD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7126C3C1" w14:textId="440CC124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0E123F">
              <w:t>1,320</w:t>
            </w:r>
          </w:p>
        </w:tc>
        <w:tc>
          <w:tcPr>
            <w:tcW w:w="261" w:type="dxa"/>
          </w:tcPr>
          <w:p w14:paraId="7730B707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</w:tcPr>
          <w:p w14:paraId="22EA6FC5" w14:textId="7D657976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E123F">
              <w:t>29,778</w:t>
            </w:r>
          </w:p>
        </w:tc>
        <w:tc>
          <w:tcPr>
            <w:tcW w:w="272" w:type="dxa"/>
          </w:tcPr>
          <w:p w14:paraId="16CEA585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10B0A7B3" w14:textId="38F1AA97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0E123F">
              <w:t>1,320</w:t>
            </w:r>
          </w:p>
        </w:tc>
        <w:tc>
          <w:tcPr>
            <w:tcW w:w="268" w:type="dxa"/>
          </w:tcPr>
          <w:p w14:paraId="641E4356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780A14C1" w14:textId="2F11653D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E123F">
              <w:t>29,778</w:t>
            </w:r>
          </w:p>
        </w:tc>
      </w:tr>
      <w:tr w:rsidR="00494BDC" w:rsidRPr="003A4BC5" w14:paraId="15C4CD82" w14:textId="77777777" w:rsidTr="00A65F50">
        <w:trPr>
          <w:trHeight w:val="249"/>
        </w:trPr>
        <w:tc>
          <w:tcPr>
            <w:tcW w:w="3749" w:type="dxa"/>
          </w:tcPr>
          <w:p w14:paraId="4BB68B74" w14:textId="77777777" w:rsidR="00494BDC" w:rsidRPr="0097174C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88" w:type="dxa"/>
          </w:tcPr>
          <w:p w14:paraId="3510B9B5" w14:textId="49659560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0E123F">
              <w:t>23</w:t>
            </w:r>
          </w:p>
        </w:tc>
        <w:tc>
          <w:tcPr>
            <w:tcW w:w="261" w:type="dxa"/>
          </w:tcPr>
          <w:p w14:paraId="5DB1230D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6F9AA2CE" w14:textId="47CC7D44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0E123F">
              <w:t>635</w:t>
            </w:r>
          </w:p>
        </w:tc>
        <w:tc>
          <w:tcPr>
            <w:tcW w:w="272" w:type="dxa"/>
          </w:tcPr>
          <w:p w14:paraId="1A64A70F" w14:textId="77777777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2269A56B" w14:textId="0AEE8142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0E123F">
              <w:t>23</w:t>
            </w:r>
          </w:p>
        </w:tc>
        <w:tc>
          <w:tcPr>
            <w:tcW w:w="268" w:type="dxa"/>
          </w:tcPr>
          <w:p w14:paraId="49FBD1D6" w14:textId="77777777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5CADE205" w14:textId="36659601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E123F">
              <w:t>635</w:t>
            </w:r>
          </w:p>
        </w:tc>
      </w:tr>
      <w:tr w:rsidR="00123F26" w:rsidRPr="003A4BC5" w14:paraId="09B55A29" w14:textId="77777777" w:rsidTr="009011DC">
        <w:trPr>
          <w:trHeight w:val="71"/>
        </w:trPr>
        <w:tc>
          <w:tcPr>
            <w:tcW w:w="3749" w:type="dxa"/>
          </w:tcPr>
          <w:p w14:paraId="3A0CB916" w14:textId="77777777" w:rsidR="00123F26" w:rsidRPr="00B22D6C" w:rsidRDefault="00123F26" w:rsidP="00123F26">
            <w:pPr>
              <w:spacing w:line="480" w:lineRule="auto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vAlign w:val="bottom"/>
          </w:tcPr>
          <w:p w14:paraId="15255810" w14:textId="77777777" w:rsidR="00123F26" w:rsidRPr="00B22D6C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1" w:type="dxa"/>
            <w:vAlign w:val="bottom"/>
          </w:tcPr>
          <w:p w14:paraId="54B013D6" w14:textId="77777777" w:rsidR="00123F26" w:rsidRPr="00B22D6C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01F5D129" w14:textId="77777777" w:rsidR="00123F26" w:rsidRPr="00B22D6C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272" w:type="dxa"/>
            <w:vAlign w:val="bottom"/>
          </w:tcPr>
          <w:p w14:paraId="4E65D242" w14:textId="77777777" w:rsidR="00123F26" w:rsidRPr="00B22D6C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14:paraId="334008F1" w14:textId="77777777" w:rsidR="00123F26" w:rsidRPr="00B22D6C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8" w:type="dxa"/>
            <w:vAlign w:val="bottom"/>
          </w:tcPr>
          <w:p w14:paraId="3AA3E3A9" w14:textId="77777777" w:rsidR="00123F26" w:rsidRPr="00B22D6C" w:rsidRDefault="00123F26" w:rsidP="00123F26">
            <w:pPr>
              <w:tabs>
                <w:tab w:val="decimal" w:pos="910"/>
              </w:tabs>
              <w:spacing w:line="480" w:lineRule="auto"/>
              <w:rPr>
                <w:sz w:val="10"/>
                <w:szCs w:val="10"/>
              </w:rPr>
            </w:pPr>
          </w:p>
        </w:tc>
        <w:tc>
          <w:tcPr>
            <w:tcW w:w="1202" w:type="dxa"/>
            <w:vAlign w:val="bottom"/>
          </w:tcPr>
          <w:p w14:paraId="3C61A9A1" w14:textId="77777777" w:rsidR="00123F26" w:rsidRPr="00B22D6C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</w:rPr>
            </w:pPr>
          </w:p>
        </w:tc>
      </w:tr>
      <w:tr w:rsidR="00123F26" w:rsidRPr="002A3F17" w14:paraId="3DA5A3E4" w14:textId="77777777" w:rsidTr="009011DC">
        <w:trPr>
          <w:trHeight w:val="259"/>
        </w:trPr>
        <w:tc>
          <w:tcPr>
            <w:tcW w:w="3749" w:type="dxa"/>
          </w:tcPr>
          <w:p w14:paraId="0D50941D" w14:textId="77777777" w:rsidR="00123F26" w:rsidRPr="002D428D" w:rsidRDefault="00123F26" w:rsidP="00123F26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88" w:type="dxa"/>
            <w:vAlign w:val="bottom"/>
          </w:tcPr>
          <w:p w14:paraId="674EDF5E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1" w:type="dxa"/>
            <w:vAlign w:val="bottom"/>
          </w:tcPr>
          <w:p w14:paraId="57DC1A40" w14:textId="77777777" w:rsidR="00123F26" w:rsidRPr="002A3F17" w:rsidRDefault="00123F26" w:rsidP="00123F26">
            <w:pPr>
              <w:tabs>
                <w:tab w:val="decimal" w:pos="910"/>
              </w:tabs>
              <w:rPr>
                <w:i/>
                <w:iCs/>
              </w:rPr>
            </w:pPr>
          </w:p>
        </w:tc>
        <w:tc>
          <w:tcPr>
            <w:tcW w:w="1205" w:type="dxa"/>
            <w:vAlign w:val="bottom"/>
          </w:tcPr>
          <w:p w14:paraId="31E7E1D1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7CEDD3A" w14:textId="77777777" w:rsidR="00123F26" w:rsidRPr="00956D38" w:rsidRDefault="00123F26" w:rsidP="00123F26">
            <w:pPr>
              <w:tabs>
                <w:tab w:val="decimal" w:pos="910"/>
              </w:tabs>
              <w:rPr>
                <w:i/>
                <w:iCs/>
              </w:rPr>
            </w:pPr>
          </w:p>
        </w:tc>
        <w:tc>
          <w:tcPr>
            <w:tcW w:w="1280" w:type="dxa"/>
            <w:vAlign w:val="bottom"/>
          </w:tcPr>
          <w:p w14:paraId="4609CCCB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01024F9B" w14:textId="77777777" w:rsidR="00123F26" w:rsidRPr="00956D38" w:rsidRDefault="00123F26" w:rsidP="00123F26">
            <w:pPr>
              <w:tabs>
                <w:tab w:val="decimal" w:pos="910"/>
              </w:tabs>
              <w:rPr>
                <w:i/>
                <w:iCs/>
              </w:rPr>
            </w:pPr>
          </w:p>
        </w:tc>
        <w:tc>
          <w:tcPr>
            <w:tcW w:w="1202" w:type="dxa"/>
            <w:vAlign w:val="bottom"/>
          </w:tcPr>
          <w:p w14:paraId="50B4A834" w14:textId="77777777" w:rsidR="00123F26" w:rsidRPr="00956D38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494BDC" w:rsidRPr="003A4BC5" w14:paraId="575279B1" w14:textId="77777777" w:rsidTr="009011DC">
        <w:trPr>
          <w:trHeight w:val="259"/>
        </w:trPr>
        <w:tc>
          <w:tcPr>
            <w:tcW w:w="3749" w:type="dxa"/>
          </w:tcPr>
          <w:p w14:paraId="168D2E55" w14:textId="77777777" w:rsidR="00494BDC" w:rsidRPr="00517C21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  <w:r w:rsidRPr="00517C21">
              <w:rPr>
                <w:rFonts w:cs="Times New Roman"/>
                <w:szCs w:val="22"/>
              </w:rPr>
              <w:t>Sale of goods</w:t>
            </w:r>
          </w:p>
        </w:tc>
        <w:tc>
          <w:tcPr>
            <w:tcW w:w="1188" w:type="dxa"/>
            <w:vAlign w:val="bottom"/>
          </w:tcPr>
          <w:p w14:paraId="413737D0" w14:textId="2D6B608F" w:rsidR="00494BDC" w:rsidRPr="00617D40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E650498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  <w:vAlign w:val="bottom"/>
          </w:tcPr>
          <w:p w14:paraId="046E39DA" w14:textId="5218EC72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3AE12C6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181300B6" w14:textId="181E986D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C11A8F">
              <w:t>2,484</w:t>
            </w:r>
          </w:p>
        </w:tc>
        <w:tc>
          <w:tcPr>
            <w:tcW w:w="268" w:type="dxa"/>
            <w:vAlign w:val="bottom"/>
          </w:tcPr>
          <w:p w14:paraId="2C0F043C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57223B86" w14:textId="2E1587D4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E05650">
              <w:t>757</w:t>
            </w:r>
          </w:p>
        </w:tc>
      </w:tr>
      <w:tr w:rsidR="00494BDC" w:rsidRPr="003A4BC5" w14:paraId="29284960" w14:textId="77777777" w:rsidTr="009011DC">
        <w:trPr>
          <w:trHeight w:val="259"/>
        </w:trPr>
        <w:tc>
          <w:tcPr>
            <w:tcW w:w="3749" w:type="dxa"/>
          </w:tcPr>
          <w:p w14:paraId="1213585D" w14:textId="77777777" w:rsidR="00494BDC" w:rsidRPr="0097174C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88" w:type="dxa"/>
            <w:vAlign w:val="bottom"/>
          </w:tcPr>
          <w:p w14:paraId="0B31B231" w14:textId="0B6417C2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0C8DC371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  <w:vAlign w:val="bottom"/>
          </w:tcPr>
          <w:p w14:paraId="358F7E06" w14:textId="587114F0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CE279F4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776D744F" w14:textId="68CA5C7F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C11A8F">
              <w:t>3,727</w:t>
            </w:r>
          </w:p>
        </w:tc>
        <w:tc>
          <w:tcPr>
            <w:tcW w:w="268" w:type="dxa"/>
            <w:vAlign w:val="bottom"/>
          </w:tcPr>
          <w:p w14:paraId="3D13DF67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3E6E510E" w14:textId="66D64350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05650">
              <w:t>14,243</w:t>
            </w:r>
          </w:p>
        </w:tc>
      </w:tr>
      <w:tr w:rsidR="00494BDC" w:rsidRPr="003A4BC5" w14:paraId="3B509293" w14:textId="77777777" w:rsidTr="009011DC">
        <w:trPr>
          <w:trHeight w:val="259"/>
        </w:trPr>
        <w:tc>
          <w:tcPr>
            <w:tcW w:w="3749" w:type="dxa"/>
          </w:tcPr>
          <w:p w14:paraId="09939FB3" w14:textId="77777777" w:rsidR="00494BDC" w:rsidRPr="0097174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88" w:type="dxa"/>
            <w:vAlign w:val="bottom"/>
          </w:tcPr>
          <w:p w14:paraId="7F6255DD" w14:textId="19F01DBC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A84F631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  <w:vAlign w:val="bottom"/>
          </w:tcPr>
          <w:p w14:paraId="59E5C031" w14:textId="12FAC39D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E0B0485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67B951A8" w14:textId="364B583E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C11A8F">
              <w:t>6,867</w:t>
            </w:r>
          </w:p>
        </w:tc>
        <w:tc>
          <w:tcPr>
            <w:tcW w:w="268" w:type="dxa"/>
            <w:vAlign w:val="bottom"/>
          </w:tcPr>
          <w:p w14:paraId="4B7E9716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527706E6" w14:textId="12E08C96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05650">
              <w:t>7,200</w:t>
            </w:r>
          </w:p>
        </w:tc>
      </w:tr>
      <w:tr w:rsidR="00494BDC" w:rsidRPr="003A4BC5" w14:paraId="5494D211" w14:textId="77777777" w:rsidTr="009011DC">
        <w:trPr>
          <w:trHeight w:val="259"/>
        </w:trPr>
        <w:tc>
          <w:tcPr>
            <w:tcW w:w="3749" w:type="dxa"/>
          </w:tcPr>
          <w:p w14:paraId="1D13F642" w14:textId="77777777" w:rsidR="00494BDC" w:rsidRPr="0097174C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88" w:type="dxa"/>
            <w:vAlign w:val="bottom"/>
          </w:tcPr>
          <w:p w14:paraId="21DB0830" w14:textId="2BB167E0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6AD5D47B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  <w:vAlign w:val="bottom"/>
          </w:tcPr>
          <w:p w14:paraId="2845519F" w14:textId="616E75D7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658F9A3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1E6D9086" w14:textId="03850FC7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C11A8F">
              <w:t>5,279</w:t>
            </w:r>
          </w:p>
        </w:tc>
        <w:tc>
          <w:tcPr>
            <w:tcW w:w="268" w:type="dxa"/>
            <w:vAlign w:val="bottom"/>
          </w:tcPr>
          <w:p w14:paraId="6C4E21E5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0C773765" w14:textId="3E25F732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05650">
              <w:t>6,838</w:t>
            </w:r>
          </w:p>
        </w:tc>
      </w:tr>
      <w:tr w:rsidR="00494BDC" w:rsidRPr="003A4BC5" w14:paraId="70755487" w14:textId="77777777" w:rsidTr="009011DC">
        <w:trPr>
          <w:trHeight w:val="259"/>
        </w:trPr>
        <w:tc>
          <w:tcPr>
            <w:tcW w:w="3749" w:type="dxa"/>
          </w:tcPr>
          <w:p w14:paraId="6C4BAEBD" w14:textId="77777777" w:rsidR="00494BDC" w:rsidRPr="0097174C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88" w:type="dxa"/>
            <w:vAlign w:val="bottom"/>
          </w:tcPr>
          <w:p w14:paraId="2E7B7D53" w14:textId="4FEAC727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5283ABF3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  <w:vAlign w:val="bottom"/>
          </w:tcPr>
          <w:p w14:paraId="2068581B" w14:textId="0686ADAC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E08BA94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0FEAB781" w14:textId="22BB0330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C11A8F">
              <w:t>139</w:t>
            </w:r>
          </w:p>
        </w:tc>
        <w:tc>
          <w:tcPr>
            <w:tcW w:w="268" w:type="dxa"/>
            <w:vAlign w:val="bottom"/>
          </w:tcPr>
          <w:p w14:paraId="3A8E8D61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09D2A0F4" w14:textId="12E45C74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05650">
              <w:t>59</w:t>
            </w:r>
          </w:p>
        </w:tc>
      </w:tr>
      <w:tr w:rsidR="00494BDC" w:rsidRPr="003A4BC5" w14:paraId="67A29B77" w14:textId="77777777" w:rsidTr="009011DC">
        <w:trPr>
          <w:trHeight w:val="259"/>
        </w:trPr>
        <w:tc>
          <w:tcPr>
            <w:tcW w:w="3749" w:type="dxa"/>
          </w:tcPr>
          <w:p w14:paraId="6038BF78" w14:textId="77777777" w:rsidR="00494BDC" w:rsidRPr="00517C21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highlight w:val="yellow"/>
                <w:lang w:val="en-US" w:bidi="th-TH"/>
              </w:rPr>
            </w:pPr>
            <w:r w:rsidRPr="009E319A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88" w:type="dxa"/>
            <w:vAlign w:val="bottom"/>
          </w:tcPr>
          <w:p w14:paraId="7C164551" w14:textId="7CE707A5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D6E35C0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  <w:vAlign w:val="bottom"/>
          </w:tcPr>
          <w:p w14:paraId="0810F460" w14:textId="4BDB1898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956D38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D7BB077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5D2D7170" w14:textId="7B75FD42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C11A8F">
              <w:t>8,850</w:t>
            </w:r>
          </w:p>
        </w:tc>
        <w:tc>
          <w:tcPr>
            <w:tcW w:w="268" w:type="dxa"/>
            <w:vAlign w:val="bottom"/>
          </w:tcPr>
          <w:p w14:paraId="3365B5F9" w14:textId="77777777" w:rsidR="00494BDC" w:rsidRPr="00956D38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6002D497" w14:textId="7C7CA6AC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05650">
              <w:t>12,980</w:t>
            </w:r>
          </w:p>
        </w:tc>
      </w:tr>
      <w:tr w:rsidR="00123F26" w:rsidRPr="003A4BC5" w14:paraId="2D2138A1" w14:textId="77777777" w:rsidTr="009011DC">
        <w:trPr>
          <w:trHeight w:val="128"/>
        </w:trPr>
        <w:tc>
          <w:tcPr>
            <w:tcW w:w="3749" w:type="dxa"/>
          </w:tcPr>
          <w:p w14:paraId="643312AC" w14:textId="77777777" w:rsidR="00123F26" w:rsidRPr="00E10372" w:rsidRDefault="00123F26" w:rsidP="00123F26">
            <w:pPr>
              <w:spacing w:line="480" w:lineRule="auto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vAlign w:val="bottom"/>
          </w:tcPr>
          <w:p w14:paraId="166046A6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1" w:type="dxa"/>
            <w:vAlign w:val="bottom"/>
          </w:tcPr>
          <w:p w14:paraId="068312F1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10" w:right="-127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6D7A69B6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C3653DF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10" w:right="-127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14:paraId="1B3C4318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sz w:val="10"/>
                <w:szCs w:val="10"/>
              </w:rPr>
            </w:pPr>
          </w:p>
        </w:tc>
        <w:tc>
          <w:tcPr>
            <w:tcW w:w="268" w:type="dxa"/>
            <w:vAlign w:val="bottom"/>
          </w:tcPr>
          <w:p w14:paraId="71E6A238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10" w:right="-127"/>
              <w:rPr>
                <w:sz w:val="10"/>
                <w:szCs w:val="10"/>
              </w:rPr>
            </w:pPr>
          </w:p>
        </w:tc>
        <w:tc>
          <w:tcPr>
            <w:tcW w:w="1202" w:type="dxa"/>
            <w:vAlign w:val="bottom"/>
          </w:tcPr>
          <w:p w14:paraId="37EA2885" w14:textId="77777777" w:rsidR="00123F26" w:rsidRPr="00E10372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480" w:lineRule="auto"/>
              <w:ind w:left="-108" w:right="-108"/>
              <w:rPr>
                <w:rFonts w:cs="Times New Roman"/>
                <w:sz w:val="10"/>
                <w:szCs w:val="10"/>
                <w:highlight w:val="yellow"/>
              </w:rPr>
            </w:pPr>
          </w:p>
        </w:tc>
      </w:tr>
      <w:tr w:rsidR="00123F26" w:rsidRPr="002A3F17" w14:paraId="762E2B14" w14:textId="77777777" w:rsidTr="009011DC">
        <w:trPr>
          <w:trHeight w:val="249"/>
        </w:trPr>
        <w:tc>
          <w:tcPr>
            <w:tcW w:w="3749" w:type="dxa"/>
          </w:tcPr>
          <w:p w14:paraId="6E8648CF" w14:textId="77777777" w:rsidR="00123F26" w:rsidRPr="002D428D" w:rsidRDefault="00123F26" w:rsidP="00123F26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Other related parties</w:t>
            </w:r>
          </w:p>
        </w:tc>
        <w:tc>
          <w:tcPr>
            <w:tcW w:w="1188" w:type="dxa"/>
            <w:vAlign w:val="bottom"/>
          </w:tcPr>
          <w:p w14:paraId="30A4229D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1" w:type="dxa"/>
            <w:vAlign w:val="bottom"/>
          </w:tcPr>
          <w:p w14:paraId="23D0ACCA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17818D5D" w14:textId="77777777" w:rsidR="00123F26" w:rsidRPr="00796503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018E34D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35D4FBDB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46CED634" w14:textId="77777777" w:rsidR="00123F26" w:rsidRPr="002A3F17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i/>
                <w:iCs/>
              </w:rPr>
            </w:pPr>
          </w:p>
        </w:tc>
        <w:tc>
          <w:tcPr>
            <w:tcW w:w="1202" w:type="dxa"/>
            <w:vAlign w:val="bottom"/>
          </w:tcPr>
          <w:p w14:paraId="07FC53F9" w14:textId="77777777" w:rsidR="00123F26" w:rsidRPr="00796503" w:rsidRDefault="00123F26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494BDC" w:rsidRPr="003A4BC5" w14:paraId="56698C11" w14:textId="77777777" w:rsidTr="009011DC">
        <w:trPr>
          <w:trHeight w:val="259"/>
        </w:trPr>
        <w:tc>
          <w:tcPr>
            <w:tcW w:w="3749" w:type="dxa"/>
          </w:tcPr>
          <w:p w14:paraId="6437A43C" w14:textId="77777777" w:rsidR="00494BDC" w:rsidRPr="0097174C" w:rsidRDefault="00494BDC" w:rsidP="00494BD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45A4894F" w14:textId="78B1916E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37535">
              <w:t>919,271</w:t>
            </w:r>
          </w:p>
        </w:tc>
        <w:tc>
          <w:tcPr>
            <w:tcW w:w="261" w:type="dxa"/>
            <w:vAlign w:val="bottom"/>
          </w:tcPr>
          <w:p w14:paraId="54346AAC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5" w:type="dxa"/>
          </w:tcPr>
          <w:p w14:paraId="79ED338E" w14:textId="79CF58AB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E6116">
              <w:t>1,111,768</w:t>
            </w:r>
          </w:p>
        </w:tc>
        <w:tc>
          <w:tcPr>
            <w:tcW w:w="272" w:type="dxa"/>
            <w:vAlign w:val="bottom"/>
          </w:tcPr>
          <w:p w14:paraId="1BDFBE15" w14:textId="77777777" w:rsidR="00494BDC" w:rsidRPr="0097174C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80" w:type="dxa"/>
          </w:tcPr>
          <w:p w14:paraId="718BE9E4" w14:textId="159DCB38" w:rsidR="00494BDC" w:rsidRPr="006F1F34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24928">
              <w:t>744,107</w:t>
            </w:r>
          </w:p>
        </w:tc>
        <w:tc>
          <w:tcPr>
            <w:tcW w:w="268" w:type="dxa"/>
            <w:vAlign w:val="bottom"/>
          </w:tcPr>
          <w:p w14:paraId="1F98CDDC" w14:textId="77777777" w:rsidR="00494BDC" w:rsidRPr="006F1F34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441E387A" w14:textId="56E28322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4040D">
              <w:t>881,628</w:t>
            </w:r>
          </w:p>
        </w:tc>
      </w:tr>
      <w:tr w:rsidR="00494BDC" w:rsidRPr="003A4BC5" w14:paraId="48DD1BA1" w14:textId="77777777" w:rsidTr="009011DC">
        <w:trPr>
          <w:trHeight w:val="259"/>
        </w:trPr>
        <w:tc>
          <w:tcPr>
            <w:tcW w:w="3749" w:type="dxa"/>
          </w:tcPr>
          <w:p w14:paraId="2A2F49A9" w14:textId="77777777" w:rsidR="00494BDC" w:rsidRPr="0097174C" w:rsidRDefault="00494BDC" w:rsidP="00494BDC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88" w:type="dxa"/>
          </w:tcPr>
          <w:p w14:paraId="732997EE" w14:textId="4F252112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37535">
              <w:t>234,006</w:t>
            </w:r>
          </w:p>
        </w:tc>
        <w:tc>
          <w:tcPr>
            <w:tcW w:w="261" w:type="dxa"/>
            <w:vAlign w:val="bottom"/>
          </w:tcPr>
          <w:p w14:paraId="1DB686DD" w14:textId="77777777" w:rsidR="00494BDC" w:rsidRPr="000D0B93" w:rsidRDefault="00494BDC" w:rsidP="00494BDC">
            <w:pPr>
              <w:tabs>
                <w:tab w:val="decimal" w:pos="910"/>
              </w:tabs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7E609A6F" w14:textId="1297460F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E6116">
              <w:t>302,688</w:t>
            </w:r>
          </w:p>
        </w:tc>
        <w:tc>
          <w:tcPr>
            <w:tcW w:w="272" w:type="dxa"/>
            <w:vAlign w:val="bottom"/>
          </w:tcPr>
          <w:p w14:paraId="5B117F78" w14:textId="77777777" w:rsidR="00494BDC" w:rsidRPr="000D0B93" w:rsidRDefault="00494BDC" w:rsidP="00494BDC">
            <w:pPr>
              <w:tabs>
                <w:tab w:val="decimal" w:pos="910"/>
              </w:tabs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49541534" w14:textId="6189D7DE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24928">
              <w:t>182,559</w:t>
            </w:r>
          </w:p>
        </w:tc>
        <w:tc>
          <w:tcPr>
            <w:tcW w:w="268" w:type="dxa"/>
            <w:vAlign w:val="bottom"/>
          </w:tcPr>
          <w:p w14:paraId="39BE5A56" w14:textId="77777777" w:rsidR="00494BDC" w:rsidRPr="00FE1AF6" w:rsidRDefault="00494BDC" w:rsidP="00494BDC">
            <w:pPr>
              <w:tabs>
                <w:tab w:val="decimal" w:pos="910"/>
              </w:tabs>
            </w:pPr>
          </w:p>
        </w:tc>
        <w:tc>
          <w:tcPr>
            <w:tcW w:w="1202" w:type="dxa"/>
          </w:tcPr>
          <w:p w14:paraId="569C650A" w14:textId="4C0BF7D7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4040D">
              <w:t>244,997</w:t>
            </w:r>
          </w:p>
        </w:tc>
      </w:tr>
      <w:tr w:rsidR="00494BDC" w:rsidRPr="00AD7F2B" w14:paraId="52D532A0" w14:textId="77777777" w:rsidTr="009011DC">
        <w:trPr>
          <w:trHeight w:val="249"/>
        </w:trPr>
        <w:tc>
          <w:tcPr>
            <w:tcW w:w="3749" w:type="dxa"/>
          </w:tcPr>
          <w:p w14:paraId="6579D803" w14:textId="0880E23C" w:rsidR="00494BDC" w:rsidRPr="0097174C" w:rsidRDefault="00680ECB" w:rsidP="00494BDC">
            <w:pPr>
              <w:spacing w:line="240" w:lineRule="atLeas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Purchase plant and equipment</w:t>
            </w:r>
          </w:p>
        </w:tc>
        <w:tc>
          <w:tcPr>
            <w:tcW w:w="1188" w:type="dxa"/>
          </w:tcPr>
          <w:p w14:paraId="0E60D3D8" w14:textId="5E728FF8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37535">
              <w:t>206,273</w:t>
            </w:r>
          </w:p>
        </w:tc>
        <w:tc>
          <w:tcPr>
            <w:tcW w:w="261" w:type="dxa"/>
            <w:vAlign w:val="bottom"/>
          </w:tcPr>
          <w:p w14:paraId="33ABB666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5D8131FB" w14:textId="2A88040E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E6116">
              <w:t>29,800</w:t>
            </w:r>
          </w:p>
        </w:tc>
        <w:tc>
          <w:tcPr>
            <w:tcW w:w="272" w:type="dxa"/>
            <w:vAlign w:val="bottom"/>
          </w:tcPr>
          <w:p w14:paraId="40675C99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5858416E" w14:textId="002B4628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24928">
              <w:t>206,273</w:t>
            </w:r>
          </w:p>
        </w:tc>
        <w:tc>
          <w:tcPr>
            <w:tcW w:w="268" w:type="dxa"/>
            <w:vAlign w:val="bottom"/>
          </w:tcPr>
          <w:p w14:paraId="4CD30FB9" w14:textId="77777777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580F0239" w14:textId="7FED050A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4040D">
              <w:t>29,800</w:t>
            </w:r>
          </w:p>
        </w:tc>
      </w:tr>
      <w:tr w:rsidR="00494BDC" w:rsidRPr="003A4BC5" w14:paraId="196F6E73" w14:textId="77777777" w:rsidTr="009011DC">
        <w:trPr>
          <w:trHeight w:val="249"/>
        </w:trPr>
        <w:tc>
          <w:tcPr>
            <w:tcW w:w="3749" w:type="dxa"/>
          </w:tcPr>
          <w:p w14:paraId="58040FDF" w14:textId="77777777" w:rsidR="00494BDC" w:rsidRPr="0097174C" w:rsidRDefault="00494BDC" w:rsidP="00494BDC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88" w:type="dxa"/>
          </w:tcPr>
          <w:p w14:paraId="2EE1BF7F" w14:textId="6C0A1487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37535">
              <w:t>409</w:t>
            </w:r>
          </w:p>
        </w:tc>
        <w:tc>
          <w:tcPr>
            <w:tcW w:w="261" w:type="dxa"/>
            <w:vAlign w:val="bottom"/>
          </w:tcPr>
          <w:p w14:paraId="257C2AAE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277E09E3" w14:textId="6F193401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E6116">
              <w:t>339</w:t>
            </w:r>
          </w:p>
        </w:tc>
        <w:tc>
          <w:tcPr>
            <w:tcW w:w="272" w:type="dxa"/>
            <w:vAlign w:val="bottom"/>
          </w:tcPr>
          <w:p w14:paraId="294E178B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33E9ED50" w14:textId="172F0C3B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24928">
              <w:t>218</w:t>
            </w:r>
          </w:p>
        </w:tc>
        <w:tc>
          <w:tcPr>
            <w:tcW w:w="268" w:type="dxa"/>
            <w:vAlign w:val="bottom"/>
          </w:tcPr>
          <w:p w14:paraId="3041EA48" w14:textId="77777777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6BC5AC49" w14:textId="3C99C713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4040D">
              <w:t>339</w:t>
            </w:r>
          </w:p>
        </w:tc>
      </w:tr>
      <w:tr w:rsidR="00494BDC" w:rsidRPr="003A4BC5" w14:paraId="13406D8A" w14:textId="77777777" w:rsidTr="009011DC">
        <w:trPr>
          <w:trHeight w:val="259"/>
        </w:trPr>
        <w:tc>
          <w:tcPr>
            <w:tcW w:w="3749" w:type="dxa"/>
          </w:tcPr>
          <w:p w14:paraId="62ECE40D" w14:textId="77777777" w:rsidR="00494BDC" w:rsidRPr="0097174C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88" w:type="dxa"/>
          </w:tcPr>
          <w:p w14:paraId="34F5C25B" w14:textId="59C26D69" w:rsidR="00494BDC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37535">
              <w:t>1,618</w:t>
            </w:r>
          </w:p>
        </w:tc>
        <w:tc>
          <w:tcPr>
            <w:tcW w:w="261" w:type="dxa"/>
            <w:vAlign w:val="bottom"/>
          </w:tcPr>
          <w:p w14:paraId="532DEBA8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23B67AA1" w14:textId="050E8A9A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E6116">
              <w:t>3,321</w:t>
            </w:r>
          </w:p>
        </w:tc>
        <w:tc>
          <w:tcPr>
            <w:tcW w:w="272" w:type="dxa"/>
            <w:vAlign w:val="bottom"/>
          </w:tcPr>
          <w:p w14:paraId="2A8B29DD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37D1BFAE" w14:textId="02F4E08C" w:rsidR="00494BDC" w:rsidRPr="0034027E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24928">
              <w:t>1,273</w:t>
            </w:r>
          </w:p>
        </w:tc>
        <w:tc>
          <w:tcPr>
            <w:tcW w:w="268" w:type="dxa"/>
            <w:vAlign w:val="bottom"/>
          </w:tcPr>
          <w:p w14:paraId="04B33920" w14:textId="77777777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6AA33BF7" w14:textId="5811294B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D4040D">
              <w:t>2,171</w:t>
            </w:r>
          </w:p>
        </w:tc>
      </w:tr>
      <w:tr w:rsidR="00494BDC" w:rsidRPr="003A4BC5" w14:paraId="0BD122FC" w14:textId="77777777" w:rsidTr="009011DC">
        <w:trPr>
          <w:trHeight w:val="249"/>
        </w:trPr>
        <w:tc>
          <w:tcPr>
            <w:tcW w:w="3749" w:type="dxa"/>
          </w:tcPr>
          <w:p w14:paraId="29B715CF" w14:textId="77777777" w:rsidR="00494BDC" w:rsidRPr="0097174C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88" w:type="dxa"/>
          </w:tcPr>
          <w:p w14:paraId="6FCC7565" w14:textId="12EC446B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37535">
              <w:t>-</w:t>
            </w:r>
          </w:p>
        </w:tc>
        <w:tc>
          <w:tcPr>
            <w:tcW w:w="261" w:type="dxa"/>
            <w:vAlign w:val="bottom"/>
          </w:tcPr>
          <w:p w14:paraId="11C0A3AC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2653BA41" w14:textId="7037CE4F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E6116">
              <w:t>9,795</w:t>
            </w:r>
          </w:p>
        </w:tc>
        <w:tc>
          <w:tcPr>
            <w:tcW w:w="272" w:type="dxa"/>
            <w:vAlign w:val="bottom"/>
          </w:tcPr>
          <w:p w14:paraId="751D0F00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76D56676" w14:textId="075703AE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24928">
              <w:t>488</w:t>
            </w:r>
          </w:p>
        </w:tc>
        <w:tc>
          <w:tcPr>
            <w:tcW w:w="268" w:type="dxa"/>
            <w:vAlign w:val="bottom"/>
          </w:tcPr>
          <w:p w14:paraId="73C8B99F" w14:textId="77777777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7685F33B" w14:textId="6D912E51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4040D">
              <w:t>7,398</w:t>
            </w:r>
          </w:p>
        </w:tc>
      </w:tr>
      <w:tr w:rsidR="00494BDC" w:rsidRPr="00AD7F2B" w14:paraId="605979E3" w14:textId="77777777" w:rsidTr="009011DC">
        <w:trPr>
          <w:trHeight w:val="249"/>
        </w:trPr>
        <w:tc>
          <w:tcPr>
            <w:tcW w:w="3749" w:type="dxa"/>
          </w:tcPr>
          <w:p w14:paraId="7137DD75" w14:textId="77777777" w:rsidR="00494BDC" w:rsidRPr="0097174C" w:rsidRDefault="00494BDC" w:rsidP="00494BDC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88" w:type="dxa"/>
          </w:tcPr>
          <w:p w14:paraId="0737CF63" w14:textId="0D09663C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37535">
              <w:t>9,146</w:t>
            </w:r>
          </w:p>
        </w:tc>
        <w:tc>
          <w:tcPr>
            <w:tcW w:w="261" w:type="dxa"/>
            <w:vAlign w:val="bottom"/>
          </w:tcPr>
          <w:p w14:paraId="031BC270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5AFF0260" w14:textId="23B4CD88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E6116">
              <w:t>14,641</w:t>
            </w:r>
          </w:p>
        </w:tc>
        <w:tc>
          <w:tcPr>
            <w:tcW w:w="272" w:type="dxa"/>
            <w:vAlign w:val="bottom"/>
          </w:tcPr>
          <w:p w14:paraId="040B05DB" w14:textId="77777777" w:rsidR="00494BDC" w:rsidRPr="000D0B93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35EC5908" w14:textId="3034E550" w:rsidR="00494BDC" w:rsidRPr="008B539B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424928">
              <w:t>2,947</w:t>
            </w:r>
          </w:p>
        </w:tc>
        <w:tc>
          <w:tcPr>
            <w:tcW w:w="268" w:type="dxa"/>
            <w:vAlign w:val="bottom"/>
          </w:tcPr>
          <w:p w14:paraId="472063C5" w14:textId="77777777" w:rsidR="00494BDC" w:rsidRPr="00FE1AF6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40A04A91" w14:textId="359710CE" w:rsidR="00494BDC" w:rsidRPr="00956D38" w:rsidRDefault="00494BDC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4040D">
              <w:t>7,520</w:t>
            </w:r>
          </w:p>
        </w:tc>
      </w:tr>
    </w:tbl>
    <w:p w14:paraId="152B3A5B" w14:textId="77777777" w:rsidR="00E66865" w:rsidRPr="002A3F17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70B1F572" w14:textId="3F508AE7" w:rsidR="009A61E0" w:rsidRPr="004E6E13" w:rsidRDefault="003B61AC" w:rsidP="00E63DEE">
      <w:pPr>
        <w:spacing w:line="240" w:lineRule="auto"/>
        <w:ind w:firstLine="562"/>
        <w:rPr>
          <w:rFonts w:cs="Times New Roman"/>
          <w:b/>
          <w:bCs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t xml:space="preserve">Balances as at </w:t>
      </w:r>
      <w:r w:rsidR="00997A7E">
        <w:rPr>
          <w:rFonts w:cstheme="minorBidi"/>
          <w:szCs w:val="28"/>
          <w:lang w:val="en-US" w:bidi="th-TH"/>
        </w:rPr>
        <w:t xml:space="preserve">30 </w:t>
      </w:r>
      <w:r w:rsidR="00123F26">
        <w:rPr>
          <w:rFonts w:cstheme="minorBidi"/>
          <w:szCs w:val="28"/>
          <w:lang w:val="en-US" w:bidi="th-TH"/>
        </w:rPr>
        <w:t>September</w:t>
      </w:r>
      <w:r w:rsidR="00997A7E">
        <w:rPr>
          <w:rFonts w:cstheme="minorBidi"/>
          <w:szCs w:val="28"/>
          <w:lang w:val="en-US" w:bidi="th-TH"/>
        </w:rPr>
        <w:t xml:space="preserve"> </w:t>
      </w:r>
      <w:r w:rsidR="00876F6F">
        <w:rPr>
          <w:rFonts w:cstheme="minorBidi"/>
          <w:szCs w:val="28"/>
          <w:lang w:val="en-US" w:bidi="th-TH"/>
        </w:rPr>
        <w:t>2025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876F6F">
        <w:rPr>
          <w:rFonts w:cs="Times New Roman"/>
          <w:szCs w:val="22"/>
          <w:lang w:val="en-US"/>
        </w:rPr>
        <w:t>4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013EE298" w:rsidR="00F262A0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350"/>
        <w:gridCol w:w="236"/>
        <w:gridCol w:w="1207"/>
      </w:tblGrid>
      <w:tr w:rsidR="002D428D" w:rsidRPr="008F1515" w14:paraId="7F80E430" w14:textId="77777777" w:rsidTr="00DA2C0F">
        <w:trPr>
          <w:tblHeader/>
        </w:trPr>
        <w:tc>
          <w:tcPr>
            <w:tcW w:w="3600" w:type="dxa"/>
          </w:tcPr>
          <w:p w14:paraId="3862FE99" w14:textId="77777777" w:rsidR="002D428D" w:rsidRPr="008F1515" w:rsidRDefault="002D428D" w:rsidP="00D67F28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8CDFC9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215EF702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336C145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93" w:type="dxa"/>
            <w:gridSpan w:val="3"/>
          </w:tcPr>
          <w:p w14:paraId="76A16116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28166DD9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123F26" w:rsidRPr="009C020D" w14:paraId="660DE944" w14:textId="77777777" w:rsidTr="009E5565">
        <w:trPr>
          <w:tblHeader/>
        </w:trPr>
        <w:tc>
          <w:tcPr>
            <w:tcW w:w="3600" w:type="dxa"/>
          </w:tcPr>
          <w:p w14:paraId="0EBEF4C9" w14:textId="77777777" w:rsidR="00123F26" w:rsidRPr="008F1515" w:rsidRDefault="00123F26" w:rsidP="00123F26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EC1737F" w14:textId="6286209E" w:rsidR="00123F26" w:rsidRPr="009C020D" w:rsidRDefault="00123F26" w:rsidP="00123F26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September</w:t>
            </w:r>
          </w:p>
        </w:tc>
        <w:tc>
          <w:tcPr>
            <w:tcW w:w="270" w:type="dxa"/>
          </w:tcPr>
          <w:p w14:paraId="6E78BCFB" w14:textId="77777777" w:rsidR="00123F26" w:rsidRPr="009C020D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0" w:type="dxa"/>
          </w:tcPr>
          <w:p w14:paraId="28F6CDF7" w14:textId="77777777" w:rsidR="00123F26" w:rsidRPr="009C020D" w:rsidRDefault="00123F26" w:rsidP="00123F26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</w:tcPr>
          <w:p w14:paraId="1F483C0C" w14:textId="77777777" w:rsidR="00123F26" w:rsidRPr="009C020D" w:rsidRDefault="00123F26" w:rsidP="00123F26">
            <w:pPr>
              <w:rPr>
                <w:spacing w:val="-4"/>
              </w:rPr>
            </w:pPr>
          </w:p>
        </w:tc>
        <w:tc>
          <w:tcPr>
            <w:tcW w:w="1350" w:type="dxa"/>
          </w:tcPr>
          <w:p w14:paraId="31345E7E" w14:textId="62335C50" w:rsidR="00123F26" w:rsidRPr="009C020D" w:rsidRDefault="00123F26" w:rsidP="00123F26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September</w:t>
            </w:r>
          </w:p>
        </w:tc>
        <w:tc>
          <w:tcPr>
            <w:tcW w:w="236" w:type="dxa"/>
          </w:tcPr>
          <w:p w14:paraId="4119E236" w14:textId="77777777" w:rsidR="00123F26" w:rsidRPr="009C020D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7" w:type="dxa"/>
          </w:tcPr>
          <w:p w14:paraId="190814AD" w14:textId="16E3EAFA" w:rsidR="00123F26" w:rsidRPr="009C020D" w:rsidRDefault="00123F26" w:rsidP="00123F26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123F26" w:rsidRPr="008F1515" w14:paraId="783D1A57" w14:textId="77777777" w:rsidTr="009E5565">
        <w:trPr>
          <w:tblHeader/>
        </w:trPr>
        <w:tc>
          <w:tcPr>
            <w:tcW w:w="3600" w:type="dxa"/>
          </w:tcPr>
          <w:p w14:paraId="3EBACD4A" w14:textId="77777777" w:rsidR="00123F26" w:rsidRPr="008F1515" w:rsidRDefault="00123F26" w:rsidP="00123F26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6265D4" w14:textId="41D2D83B" w:rsidR="00123F26" w:rsidRPr="008F1515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1CE9369B" w14:textId="77777777" w:rsidR="00123F26" w:rsidRPr="008F1515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39E0A1D0" w14:textId="291D0FAE" w:rsidR="00123F26" w:rsidRPr="008F1515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0" w:type="dxa"/>
          </w:tcPr>
          <w:p w14:paraId="79AC89AB" w14:textId="77777777" w:rsidR="00123F26" w:rsidRPr="008F1515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6B2A4E8B" w14:textId="456401B0" w:rsidR="00123F26" w:rsidRPr="008F1515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36" w:type="dxa"/>
          </w:tcPr>
          <w:p w14:paraId="51141A37" w14:textId="77777777" w:rsidR="00123F26" w:rsidRPr="008F1515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0B3E833B" w14:textId="5CC2C3B3" w:rsidR="00123F26" w:rsidRPr="008F1515" w:rsidRDefault="00123F26" w:rsidP="00123F2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123F26" w:rsidRPr="008F1515" w14:paraId="03CF288C" w14:textId="77777777" w:rsidTr="00DA2C0F">
        <w:trPr>
          <w:tblHeader/>
        </w:trPr>
        <w:tc>
          <w:tcPr>
            <w:tcW w:w="3600" w:type="dxa"/>
          </w:tcPr>
          <w:p w14:paraId="5B286661" w14:textId="77777777" w:rsidR="00123F26" w:rsidRPr="008F1515" w:rsidRDefault="00123F26" w:rsidP="00123F26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673" w:type="dxa"/>
            <w:gridSpan w:val="7"/>
          </w:tcPr>
          <w:p w14:paraId="37EC6AEF" w14:textId="77777777" w:rsidR="00123F26" w:rsidRPr="008F1515" w:rsidRDefault="00123F26" w:rsidP="00123F26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23F26" w14:paraId="52225972" w14:textId="77777777" w:rsidTr="009E5565">
        <w:tc>
          <w:tcPr>
            <w:tcW w:w="3600" w:type="dxa"/>
          </w:tcPr>
          <w:p w14:paraId="3B2D605D" w14:textId="2F5A1539" w:rsidR="00123F26" w:rsidRPr="00DA2C0F" w:rsidRDefault="00123F26" w:rsidP="00123F26">
            <w:pPr>
              <w:spacing w:line="240" w:lineRule="atLeast"/>
              <w:ind w:right="75"/>
              <w:rPr>
                <w:rFonts w:cs="Times New Roman"/>
                <w:i/>
                <w:iCs/>
                <w:szCs w:val="22"/>
                <w:lang w:val="en-US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>S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hort-term </w:t>
            </w:r>
            <w:r>
              <w:rPr>
                <w:rFonts w:cs="Times New Roman"/>
                <w:i/>
                <w:iCs/>
                <w:szCs w:val="22"/>
                <w:lang w:val="en-US"/>
              </w:rPr>
              <w:t>i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>nvestment</w:t>
            </w:r>
          </w:p>
        </w:tc>
        <w:tc>
          <w:tcPr>
            <w:tcW w:w="1170" w:type="dxa"/>
            <w:vAlign w:val="bottom"/>
          </w:tcPr>
          <w:p w14:paraId="56D6AFC4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21E632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88C68A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353C5B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592696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29F7F7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F1A61B0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494BDC" w:rsidRPr="00670880" w14:paraId="79820530" w14:textId="77777777" w:rsidTr="00D40F25">
        <w:tc>
          <w:tcPr>
            <w:tcW w:w="3600" w:type="dxa"/>
          </w:tcPr>
          <w:p w14:paraId="0ACE3B9A" w14:textId="77777777" w:rsidR="00494BDC" w:rsidRPr="00612C6E" w:rsidRDefault="00494BDC" w:rsidP="00494BDC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D14230" w14:textId="3CDBFCDE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410,000</w:t>
            </w:r>
          </w:p>
        </w:tc>
        <w:tc>
          <w:tcPr>
            <w:tcW w:w="270" w:type="dxa"/>
          </w:tcPr>
          <w:p w14:paraId="0AE4EA9B" w14:textId="77777777" w:rsidR="00494BDC" w:rsidRPr="00494BDC" w:rsidRDefault="00494BDC" w:rsidP="00494BDC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08F482" w14:textId="0678AD59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540,000</w:t>
            </w:r>
          </w:p>
        </w:tc>
        <w:tc>
          <w:tcPr>
            <w:tcW w:w="270" w:type="dxa"/>
          </w:tcPr>
          <w:p w14:paraId="7198DB8B" w14:textId="77777777" w:rsidR="00494BDC" w:rsidRPr="00494BDC" w:rsidRDefault="00494BDC" w:rsidP="00494BDC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02B45CE" w14:textId="5E9EE79A" w:rsidR="00494BDC" w:rsidRPr="00494BDC" w:rsidRDefault="00494BDC" w:rsidP="00494BD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6721AF4C" w14:textId="77777777" w:rsidR="00494BDC" w:rsidRPr="00494BDC" w:rsidRDefault="00494BDC" w:rsidP="00494BDC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24EF10C" w14:textId="4312ED67" w:rsidR="00494BDC" w:rsidRPr="00494BDC" w:rsidRDefault="00494BDC" w:rsidP="00494BD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110,000</w:t>
            </w:r>
          </w:p>
        </w:tc>
      </w:tr>
      <w:tr w:rsidR="00123F26" w:rsidRPr="0002589C" w14:paraId="445C30AD" w14:textId="77777777" w:rsidTr="009E5565">
        <w:tc>
          <w:tcPr>
            <w:tcW w:w="3600" w:type="dxa"/>
          </w:tcPr>
          <w:p w14:paraId="0C0E0C9C" w14:textId="77777777" w:rsidR="00123F26" w:rsidRPr="00A63F5C" w:rsidRDefault="00123F26" w:rsidP="00123F26">
            <w:pPr>
              <w:spacing w:line="240" w:lineRule="auto"/>
              <w:rPr>
                <w:rFonts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066E0E" w14:textId="77777777" w:rsidR="00123F26" w:rsidRPr="00A63F5C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BB8B71A" w14:textId="77777777" w:rsidR="00123F26" w:rsidRPr="00A63F5C" w:rsidRDefault="00123F26" w:rsidP="00123F26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185513C6" w14:textId="77777777" w:rsidR="00123F26" w:rsidRPr="00A63F5C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12E456AB" w14:textId="77777777" w:rsidR="00123F26" w:rsidRPr="00A63F5C" w:rsidRDefault="00123F26" w:rsidP="00123F26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5CDD9963" w14:textId="77777777" w:rsidR="00123F26" w:rsidRPr="00A63F5C" w:rsidRDefault="00123F26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3C525ECE" w14:textId="77777777" w:rsidR="00123F26" w:rsidRPr="00A63F5C" w:rsidRDefault="00123F26" w:rsidP="00123F26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14:paraId="3F0BD7A2" w14:textId="77777777" w:rsidR="00123F26" w:rsidRPr="00A63F5C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</w:tr>
      <w:tr w:rsidR="00123F26" w:rsidRPr="0002589C" w14:paraId="79BD2837" w14:textId="77777777" w:rsidTr="009E5565">
        <w:tc>
          <w:tcPr>
            <w:tcW w:w="3600" w:type="dxa"/>
          </w:tcPr>
          <w:p w14:paraId="1FC439FC" w14:textId="77777777" w:rsidR="00123F26" w:rsidRPr="004F513F" w:rsidRDefault="00123F26" w:rsidP="00123F26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45F149EB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DA040" w14:textId="77777777" w:rsidR="00123F26" w:rsidRPr="008C0754" w:rsidRDefault="00123F26" w:rsidP="00123F26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23E995F6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2AC89F" w14:textId="77777777" w:rsidR="00123F26" w:rsidRPr="008C0754" w:rsidRDefault="00123F26" w:rsidP="00123F26">
            <w:pPr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5F55D4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6C663C" w14:textId="77777777" w:rsidR="00123F26" w:rsidRPr="008C0754" w:rsidRDefault="00123F26" w:rsidP="00123F26">
            <w:pPr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709AB275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494BDC" w:rsidRPr="0002589C" w14:paraId="2C99A567" w14:textId="77777777" w:rsidTr="009E5565">
        <w:tc>
          <w:tcPr>
            <w:tcW w:w="3600" w:type="dxa"/>
          </w:tcPr>
          <w:p w14:paraId="0C1B6FC0" w14:textId="406C34F1" w:rsidR="00494BDC" w:rsidRPr="00E66865" w:rsidRDefault="00494BDC" w:rsidP="00494BDC">
            <w:pPr>
              <w:spacing w:line="240" w:lineRule="atLeast"/>
              <w:rPr>
                <w:rFonts w:cs="Times New Roman"/>
              </w:rPr>
            </w:pPr>
            <w:r w:rsidRPr="00E66865">
              <w:rPr>
                <w:rFonts w:cs="Times New Roman"/>
              </w:rPr>
              <w:t>Parent company</w:t>
            </w:r>
          </w:p>
        </w:tc>
        <w:tc>
          <w:tcPr>
            <w:tcW w:w="1170" w:type="dxa"/>
          </w:tcPr>
          <w:p w14:paraId="139ADE83" w14:textId="1D3E7697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40847">
              <w:t>118</w:t>
            </w:r>
          </w:p>
        </w:tc>
        <w:tc>
          <w:tcPr>
            <w:tcW w:w="270" w:type="dxa"/>
            <w:vAlign w:val="bottom"/>
          </w:tcPr>
          <w:p w14:paraId="3756FF30" w14:textId="77777777" w:rsidR="00494BDC" w:rsidRPr="008C0754" w:rsidRDefault="00494BDC" w:rsidP="00494BDC">
            <w:pPr>
              <w:rPr>
                <w:rFonts w:cs="Times New Roman"/>
                <w:szCs w:val="22"/>
              </w:rPr>
            </w:pPr>
          </w:p>
        </w:tc>
        <w:tc>
          <w:tcPr>
            <w:tcW w:w="1170" w:type="dxa"/>
          </w:tcPr>
          <w:p w14:paraId="1F88A5BD" w14:textId="50976B60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53</w:t>
            </w:r>
          </w:p>
        </w:tc>
        <w:tc>
          <w:tcPr>
            <w:tcW w:w="270" w:type="dxa"/>
          </w:tcPr>
          <w:p w14:paraId="584AFA35" w14:textId="77777777" w:rsidR="00494BDC" w:rsidRPr="008C0754" w:rsidRDefault="00494BDC" w:rsidP="00494BDC">
            <w:pPr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4F6DA615" w14:textId="1CF4BFCB" w:rsidR="00494BDC" w:rsidRPr="008C0754" w:rsidRDefault="00494BDC" w:rsidP="00494BD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B2360">
              <w:t>118</w:t>
            </w:r>
          </w:p>
        </w:tc>
        <w:tc>
          <w:tcPr>
            <w:tcW w:w="236" w:type="dxa"/>
          </w:tcPr>
          <w:p w14:paraId="3C8963DF" w14:textId="77777777" w:rsidR="00494BDC" w:rsidRPr="008C0754" w:rsidRDefault="00494BDC" w:rsidP="00494BDC">
            <w:pPr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7DC93F98" w14:textId="64CE6D8A" w:rsidR="00494BDC" w:rsidRPr="008C0754" w:rsidRDefault="00494BDC" w:rsidP="00494BD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53</w:t>
            </w:r>
          </w:p>
        </w:tc>
      </w:tr>
      <w:tr w:rsidR="00494BDC" w:rsidRPr="0002589C" w14:paraId="45FC2696" w14:textId="77777777" w:rsidTr="009E5565">
        <w:tc>
          <w:tcPr>
            <w:tcW w:w="3600" w:type="dxa"/>
          </w:tcPr>
          <w:p w14:paraId="68BCAD9B" w14:textId="77777777" w:rsidR="00494BDC" w:rsidRPr="008F1515" w:rsidRDefault="00494BDC" w:rsidP="00494BDC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295CF53E" w14:textId="0058334F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540847">
              <w:t>-</w:t>
            </w:r>
          </w:p>
        </w:tc>
        <w:tc>
          <w:tcPr>
            <w:tcW w:w="270" w:type="dxa"/>
            <w:vAlign w:val="bottom"/>
          </w:tcPr>
          <w:p w14:paraId="6E390E82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DEE79E7" w14:textId="5E4D2CE2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2,939</w:t>
            </w:r>
          </w:p>
        </w:tc>
        <w:tc>
          <w:tcPr>
            <w:tcW w:w="270" w:type="dxa"/>
          </w:tcPr>
          <w:p w14:paraId="60C76350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C39F071" w14:textId="746E934D" w:rsidR="00494BDC" w:rsidRPr="008C0754" w:rsidRDefault="00494BDC" w:rsidP="00494BD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  <w:rPr>
                <w:szCs w:val="22"/>
              </w:rPr>
            </w:pPr>
            <w:r w:rsidRPr="00AB2360">
              <w:t>-</w:t>
            </w:r>
          </w:p>
        </w:tc>
        <w:tc>
          <w:tcPr>
            <w:tcW w:w="236" w:type="dxa"/>
          </w:tcPr>
          <w:p w14:paraId="35CA0CF9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236071D8" w14:textId="463E09FE" w:rsidR="00494BDC" w:rsidRPr="008C0754" w:rsidRDefault="00494BDC" w:rsidP="00494BD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2,939</w:t>
            </w:r>
          </w:p>
        </w:tc>
      </w:tr>
      <w:tr w:rsidR="00494BDC" w:rsidRPr="00DF7760" w14:paraId="3D27597D" w14:textId="77777777" w:rsidTr="009E5565">
        <w:tc>
          <w:tcPr>
            <w:tcW w:w="3600" w:type="dxa"/>
          </w:tcPr>
          <w:p w14:paraId="75612E64" w14:textId="77777777" w:rsidR="00494BDC" w:rsidRPr="0002589C" w:rsidRDefault="00494BDC" w:rsidP="00494BDC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2C3DB3BB" w14:textId="52B516DE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540847">
              <w:t>-</w:t>
            </w:r>
          </w:p>
        </w:tc>
        <w:tc>
          <w:tcPr>
            <w:tcW w:w="270" w:type="dxa"/>
            <w:vAlign w:val="bottom"/>
          </w:tcPr>
          <w:p w14:paraId="5624DB15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5EF59FC6" w14:textId="551238B4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0FFF6565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3E18DD6" w14:textId="5115F8E4" w:rsidR="00494BDC" w:rsidRPr="008C0754" w:rsidRDefault="00494BDC" w:rsidP="00494BD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  <w:rPr>
                <w:szCs w:val="22"/>
              </w:rPr>
            </w:pPr>
            <w:r w:rsidRPr="00AB2360">
              <w:t>52</w:t>
            </w:r>
          </w:p>
        </w:tc>
        <w:tc>
          <w:tcPr>
            <w:tcW w:w="236" w:type="dxa"/>
          </w:tcPr>
          <w:p w14:paraId="0F0B22C9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39423CE8" w14:textId="68BBE5A5" w:rsidR="00494BDC" w:rsidRPr="008C0754" w:rsidRDefault="00494BDC" w:rsidP="00494BD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914</w:t>
            </w:r>
          </w:p>
        </w:tc>
      </w:tr>
      <w:tr w:rsidR="00494BDC" w:rsidRPr="0002589C" w14:paraId="66593C58" w14:textId="77777777" w:rsidTr="009E5565">
        <w:tc>
          <w:tcPr>
            <w:tcW w:w="3600" w:type="dxa"/>
          </w:tcPr>
          <w:p w14:paraId="29A0D5A5" w14:textId="77777777" w:rsidR="00494BDC" w:rsidRPr="00612C6E" w:rsidRDefault="00494BDC" w:rsidP="00494BDC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0EE7D" w14:textId="083B3332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540847">
              <w:t>78,688</w:t>
            </w:r>
          </w:p>
        </w:tc>
        <w:tc>
          <w:tcPr>
            <w:tcW w:w="270" w:type="dxa"/>
            <w:vAlign w:val="bottom"/>
          </w:tcPr>
          <w:p w14:paraId="6239F931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19A716" w14:textId="0B65E920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81,119</w:t>
            </w:r>
          </w:p>
        </w:tc>
        <w:tc>
          <w:tcPr>
            <w:tcW w:w="270" w:type="dxa"/>
          </w:tcPr>
          <w:p w14:paraId="242BF27A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01F2FC" w14:textId="52FA2FD9" w:rsidR="00494BDC" w:rsidRPr="008C0754" w:rsidRDefault="00494BDC" w:rsidP="00494BD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  <w:r w:rsidRPr="00AB2360">
              <w:t>62,474</w:t>
            </w:r>
          </w:p>
        </w:tc>
        <w:tc>
          <w:tcPr>
            <w:tcW w:w="236" w:type="dxa"/>
          </w:tcPr>
          <w:p w14:paraId="76D37E04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A9662CE" w14:textId="0FA252E1" w:rsidR="00494BDC" w:rsidRPr="008C0754" w:rsidRDefault="00494BDC" w:rsidP="00494BD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64,670</w:t>
            </w:r>
          </w:p>
        </w:tc>
      </w:tr>
      <w:tr w:rsidR="00494BDC" w:rsidRPr="00826E93" w14:paraId="0725658E" w14:textId="77777777" w:rsidTr="009E5565">
        <w:tc>
          <w:tcPr>
            <w:tcW w:w="3600" w:type="dxa"/>
          </w:tcPr>
          <w:p w14:paraId="086CEF10" w14:textId="77777777" w:rsidR="00494BDC" w:rsidRPr="00727BAC" w:rsidRDefault="00494BDC" w:rsidP="00494BDC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BEC4A" w14:textId="6227C048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78,806</w:t>
            </w:r>
          </w:p>
        </w:tc>
        <w:tc>
          <w:tcPr>
            <w:tcW w:w="270" w:type="dxa"/>
            <w:vAlign w:val="bottom"/>
          </w:tcPr>
          <w:p w14:paraId="0844A48F" w14:textId="77777777" w:rsidR="00494BDC" w:rsidRPr="00494BDC" w:rsidRDefault="00494BDC" w:rsidP="00494BDC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69B4FA" w14:textId="615245D9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  <w:lang w:val="en-US" w:bidi="th-TH"/>
              </w:rPr>
            </w:pPr>
            <w:r w:rsidRPr="00494BDC">
              <w:rPr>
                <w:b/>
                <w:bCs/>
                <w:szCs w:val="22"/>
              </w:rPr>
              <w:t>84,111</w:t>
            </w:r>
          </w:p>
        </w:tc>
        <w:tc>
          <w:tcPr>
            <w:tcW w:w="270" w:type="dxa"/>
          </w:tcPr>
          <w:p w14:paraId="0E50A90C" w14:textId="77777777" w:rsidR="00494BDC" w:rsidRPr="00494BDC" w:rsidRDefault="00494BDC" w:rsidP="00494BDC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71FD1D" w14:textId="630A7CAF" w:rsidR="00494BDC" w:rsidRPr="00494BDC" w:rsidRDefault="00494BDC" w:rsidP="00494BDC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62,644</w:t>
            </w:r>
          </w:p>
        </w:tc>
        <w:tc>
          <w:tcPr>
            <w:tcW w:w="236" w:type="dxa"/>
          </w:tcPr>
          <w:p w14:paraId="7B080D82" w14:textId="77777777" w:rsidR="00494BDC" w:rsidRPr="00494BDC" w:rsidRDefault="00494BDC" w:rsidP="00494BDC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EFB3B78" w14:textId="58C2C3C9" w:rsidR="00494BDC" w:rsidRPr="00494BDC" w:rsidRDefault="00494BDC" w:rsidP="00494BD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  <w:szCs w:val="22"/>
              </w:rPr>
              <w:t>68,576</w:t>
            </w:r>
          </w:p>
        </w:tc>
      </w:tr>
      <w:tr w:rsidR="00123F26" w:rsidRPr="00123F26" w14:paraId="64276574" w14:textId="77777777" w:rsidTr="00494BDC">
        <w:tc>
          <w:tcPr>
            <w:tcW w:w="3600" w:type="dxa"/>
          </w:tcPr>
          <w:p w14:paraId="34E48C8E" w14:textId="77777777" w:rsidR="00123F26" w:rsidRPr="00123F26" w:rsidRDefault="00123F26" w:rsidP="00123F26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F0FACE" w14:textId="77777777" w:rsidR="00123F26" w:rsidRPr="00123F26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D28BCD" w14:textId="77777777" w:rsidR="00123F26" w:rsidRPr="00123F26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49FE94" w14:textId="77777777" w:rsidR="00123F26" w:rsidRPr="00123F26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EB85C11" w14:textId="77777777" w:rsidR="00123F26" w:rsidRPr="00123F26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B0CC06" w14:textId="77777777" w:rsidR="00123F26" w:rsidRPr="00123F26" w:rsidRDefault="00123F26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68FBF79" w14:textId="77777777" w:rsidR="00123F26" w:rsidRPr="00123F26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23B14EC3" w14:textId="77777777" w:rsidR="00123F26" w:rsidRPr="00123F26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494BDC" w:rsidRPr="00123F26" w14:paraId="79C687A2" w14:textId="77777777" w:rsidTr="00494BDC">
        <w:tc>
          <w:tcPr>
            <w:tcW w:w="3600" w:type="dxa"/>
          </w:tcPr>
          <w:p w14:paraId="39E08EAA" w14:textId="77777777" w:rsidR="00494BDC" w:rsidRPr="00123F26" w:rsidRDefault="00494BDC" w:rsidP="00123F26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6CDEFAA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7039C7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4D656C39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6F593E2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56372263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C2F0F47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5469CC11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494BDC" w:rsidRPr="00123F26" w14:paraId="02CF687D" w14:textId="77777777" w:rsidTr="00494BDC">
        <w:tc>
          <w:tcPr>
            <w:tcW w:w="3600" w:type="dxa"/>
          </w:tcPr>
          <w:p w14:paraId="3FBDCF81" w14:textId="77777777" w:rsidR="00494BDC" w:rsidRPr="00123F26" w:rsidRDefault="00494BDC" w:rsidP="00123F26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6FCE62AC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AC6661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FE087DA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3C8B69F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612D87E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C080E60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1C1C3FFC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494BDC" w:rsidRPr="00123F26" w14:paraId="309DD5C6" w14:textId="77777777" w:rsidTr="00494BDC">
        <w:tc>
          <w:tcPr>
            <w:tcW w:w="3600" w:type="dxa"/>
          </w:tcPr>
          <w:p w14:paraId="3A4295AA" w14:textId="77777777" w:rsidR="00494BDC" w:rsidRPr="00123F26" w:rsidRDefault="00494BDC" w:rsidP="00123F26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7746B3C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42936C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6D1E59AB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062E13E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C67E58F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8DE7737" w14:textId="77777777" w:rsidR="00494BDC" w:rsidRPr="00123F26" w:rsidRDefault="00494BDC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799051C4" w14:textId="77777777" w:rsidR="00494BDC" w:rsidRPr="00123F26" w:rsidRDefault="00494BDC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123F26" w:rsidRPr="00805688" w14:paraId="7A2541D1" w14:textId="77777777" w:rsidTr="009E5565">
        <w:tc>
          <w:tcPr>
            <w:tcW w:w="3600" w:type="dxa"/>
          </w:tcPr>
          <w:p w14:paraId="6693B385" w14:textId="77777777" w:rsidR="00123F26" w:rsidRPr="004F513F" w:rsidRDefault="00123F26" w:rsidP="00123F26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1170" w:type="dxa"/>
            <w:vAlign w:val="bottom"/>
          </w:tcPr>
          <w:p w14:paraId="4B5AEC01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1CB169" w14:textId="77777777" w:rsidR="00123F26" w:rsidRPr="008C0754" w:rsidRDefault="00123F26" w:rsidP="00123F26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39CEFB30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54872598" w14:textId="77777777" w:rsidR="00123F26" w:rsidRPr="008C0754" w:rsidRDefault="00123F26" w:rsidP="00123F26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FBA2B28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04168FCD" w14:textId="77777777" w:rsidR="00123F26" w:rsidRPr="008C0754" w:rsidRDefault="00123F26" w:rsidP="00123F26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70975F05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494BDC" w:rsidRPr="00CB736D" w14:paraId="74D01027" w14:textId="77777777" w:rsidTr="00B71F1A">
        <w:tc>
          <w:tcPr>
            <w:tcW w:w="3600" w:type="dxa"/>
          </w:tcPr>
          <w:p w14:paraId="025AEAA3" w14:textId="77777777" w:rsidR="00494BDC" w:rsidRPr="00520A07" w:rsidRDefault="00494BDC" w:rsidP="00494BDC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74E81E7E" w14:textId="606E1559" w:rsidR="00494BDC" w:rsidRPr="008C0754" w:rsidRDefault="00494BDC" w:rsidP="00494BD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16DD">
              <w:t>609</w:t>
            </w:r>
          </w:p>
        </w:tc>
        <w:tc>
          <w:tcPr>
            <w:tcW w:w="270" w:type="dxa"/>
          </w:tcPr>
          <w:p w14:paraId="07E6B939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395C640C" w14:textId="00B4337C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16DD">
              <w:t>609</w:t>
            </w:r>
          </w:p>
        </w:tc>
        <w:tc>
          <w:tcPr>
            <w:tcW w:w="270" w:type="dxa"/>
          </w:tcPr>
          <w:p w14:paraId="2876FDDF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77F621DC" w14:textId="1C27C6D5" w:rsidR="00494BDC" w:rsidRPr="008C0754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16DD">
              <w:t>511</w:t>
            </w:r>
          </w:p>
        </w:tc>
        <w:tc>
          <w:tcPr>
            <w:tcW w:w="236" w:type="dxa"/>
          </w:tcPr>
          <w:p w14:paraId="387DEA8F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519C50AE" w14:textId="505E7B45" w:rsidR="00494BDC" w:rsidRPr="008C0754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616DD">
              <w:t>511</w:t>
            </w:r>
          </w:p>
        </w:tc>
      </w:tr>
      <w:tr w:rsidR="00494BDC" w:rsidRPr="002930DE" w14:paraId="3BC1D982" w14:textId="77777777" w:rsidTr="00B71F1A">
        <w:tc>
          <w:tcPr>
            <w:tcW w:w="3600" w:type="dxa"/>
          </w:tcPr>
          <w:p w14:paraId="6D08AC6A" w14:textId="77777777" w:rsidR="00494BDC" w:rsidRPr="00520A07" w:rsidRDefault="00494BDC" w:rsidP="00494BDC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00CB4F47" w14:textId="53ABDDE2" w:rsidR="00494BDC" w:rsidRPr="008C0754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616DD">
              <w:t>-</w:t>
            </w:r>
          </w:p>
        </w:tc>
        <w:tc>
          <w:tcPr>
            <w:tcW w:w="270" w:type="dxa"/>
          </w:tcPr>
          <w:p w14:paraId="12AD1882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591F22C" w14:textId="60C076FB" w:rsidR="00494BDC" w:rsidRPr="008C0754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616DD">
              <w:t>-</w:t>
            </w:r>
          </w:p>
        </w:tc>
        <w:tc>
          <w:tcPr>
            <w:tcW w:w="270" w:type="dxa"/>
          </w:tcPr>
          <w:p w14:paraId="1B0430C8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0AD019A0" w14:textId="52A165A8" w:rsidR="00494BDC" w:rsidRPr="008C0754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szCs w:val="22"/>
              </w:rPr>
            </w:pPr>
            <w:r w:rsidRPr="003616DD">
              <w:t>715</w:t>
            </w:r>
          </w:p>
        </w:tc>
        <w:tc>
          <w:tcPr>
            <w:tcW w:w="236" w:type="dxa"/>
          </w:tcPr>
          <w:p w14:paraId="6C73CA5A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3126E23C" w14:textId="00CF9051" w:rsidR="00494BDC" w:rsidRPr="008C0754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616DD">
              <w:t>732</w:t>
            </w:r>
          </w:p>
        </w:tc>
      </w:tr>
      <w:tr w:rsidR="00494BDC" w14:paraId="5013E82F" w14:textId="77777777" w:rsidTr="00B71F1A">
        <w:tc>
          <w:tcPr>
            <w:tcW w:w="3600" w:type="dxa"/>
          </w:tcPr>
          <w:p w14:paraId="16C23588" w14:textId="77777777" w:rsidR="00494BDC" w:rsidRPr="00520A07" w:rsidRDefault="00494BDC" w:rsidP="00494BDC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38C6C10" w14:textId="35E021BB" w:rsidR="00494BDC" w:rsidRPr="008C0754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616DD">
              <w:t>-</w:t>
            </w:r>
          </w:p>
        </w:tc>
        <w:tc>
          <w:tcPr>
            <w:tcW w:w="270" w:type="dxa"/>
          </w:tcPr>
          <w:p w14:paraId="2D1A6A7F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697444F4" w14:textId="6FEA2440" w:rsidR="00494BDC" w:rsidRPr="008C0754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616DD">
              <w:t>2,002</w:t>
            </w:r>
          </w:p>
        </w:tc>
        <w:tc>
          <w:tcPr>
            <w:tcW w:w="270" w:type="dxa"/>
          </w:tcPr>
          <w:p w14:paraId="2C863509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33AD5F6E" w14:textId="047DA46A" w:rsidR="00494BDC" w:rsidRPr="008C0754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szCs w:val="22"/>
              </w:rPr>
            </w:pPr>
            <w:r w:rsidRPr="003616DD">
              <w:t>-</w:t>
            </w:r>
          </w:p>
        </w:tc>
        <w:tc>
          <w:tcPr>
            <w:tcW w:w="236" w:type="dxa"/>
          </w:tcPr>
          <w:p w14:paraId="1D32CB8A" w14:textId="77777777" w:rsidR="00494BDC" w:rsidRPr="008C0754" w:rsidRDefault="00494BDC" w:rsidP="00494BDC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40B73909" w14:textId="55C8CD19" w:rsidR="00494BDC" w:rsidRPr="008C0754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616DD">
              <w:t>2,002</w:t>
            </w:r>
          </w:p>
        </w:tc>
      </w:tr>
      <w:tr w:rsidR="00494BDC" w:rsidRPr="00826E93" w14:paraId="07B716D4" w14:textId="77777777" w:rsidTr="00B71F1A">
        <w:tc>
          <w:tcPr>
            <w:tcW w:w="3600" w:type="dxa"/>
          </w:tcPr>
          <w:p w14:paraId="26BF2BB7" w14:textId="77777777" w:rsidR="00494BDC" w:rsidRPr="00520A07" w:rsidRDefault="00494BDC" w:rsidP="00494BD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CE0C1" w14:textId="13712BB3" w:rsidR="00494BDC" w:rsidRPr="00494BDC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609</w:t>
            </w:r>
          </w:p>
        </w:tc>
        <w:tc>
          <w:tcPr>
            <w:tcW w:w="270" w:type="dxa"/>
          </w:tcPr>
          <w:p w14:paraId="1646F45A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8E8ED" w14:textId="3D89258F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2,611</w:t>
            </w:r>
          </w:p>
        </w:tc>
        <w:tc>
          <w:tcPr>
            <w:tcW w:w="270" w:type="dxa"/>
          </w:tcPr>
          <w:p w14:paraId="45ACA9D5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FC3323" w14:textId="5172BB09" w:rsidR="00494BDC" w:rsidRPr="00494BDC" w:rsidRDefault="00494BDC" w:rsidP="00494BD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1,226</w:t>
            </w:r>
          </w:p>
        </w:tc>
        <w:tc>
          <w:tcPr>
            <w:tcW w:w="236" w:type="dxa"/>
          </w:tcPr>
          <w:p w14:paraId="654288A0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48043D5" w14:textId="384B2E32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3,245</w:t>
            </w:r>
          </w:p>
        </w:tc>
      </w:tr>
      <w:tr w:rsidR="00123F26" w:rsidRPr="002930DE" w14:paraId="747FB128" w14:textId="77777777" w:rsidTr="009E5565">
        <w:tc>
          <w:tcPr>
            <w:tcW w:w="3600" w:type="dxa"/>
          </w:tcPr>
          <w:p w14:paraId="15F36B54" w14:textId="77777777" w:rsidR="00123F26" w:rsidRPr="006F067C" w:rsidRDefault="00123F26" w:rsidP="00123F2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366944B7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7DFA17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EF04DDA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3E763AA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5EE71E76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3888D6D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08A67268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123F26" w:rsidRPr="002930DE" w14:paraId="6453086F" w14:textId="77777777" w:rsidTr="009E5565">
        <w:tc>
          <w:tcPr>
            <w:tcW w:w="3600" w:type="dxa"/>
          </w:tcPr>
          <w:p w14:paraId="61BC4045" w14:textId="77777777" w:rsidR="00123F26" w:rsidRPr="008F1515" w:rsidRDefault="00123F26" w:rsidP="00123F26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0DFA70E9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CA45F4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9EA7B07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37EB022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E37D41B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ED0DBC9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0D8C8EE8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494BDC" w:rsidRPr="002930DE" w14:paraId="23B786A6" w14:textId="77777777" w:rsidTr="00BC1E12">
        <w:tc>
          <w:tcPr>
            <w:tcW w:w="3600" w:type="dxa"/>
          </w:tcPr>
          <w:p w14:paraId="60778654" w14:textId="77777777" w:rsidR="00494BDC" w:rsidRPr="004F513F" w:rsidRDefault="00494BDC" w:rsidP="00494BDC">
            <w:pPr>
              <w:spacing w:line="240" w:lineRule="auto"/>
              <w:rPr>
                <w:rFonts w:cs="Times New Roman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6935F5" w14:textId="40816F44" w:rsidR="00494BDC" w:rsidRPr="00494BDC" w:rsidRDefault="00494BDC" w:rsidP="00494BD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1,451</w:t>
            </w:r>
          </w:p>
        </w:tc>
        <w:tc>
          <w:tcPr>
            <w:tcW w:w="270" w:type="dxa"/>
          </w:tcPr>
          <w:p w14:paraId="3347D1FE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4FDCE1" w14:textId="62DD372F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1,908</w:t>
            </w:r>
          </w:p>
        </w:tc>
        <w:tc>
          <w:tcPr>
            <w:tcW w:w="270" w:type="dxa"/>
          </w:tcPr>
          <w:p w14:paraId="43D99B40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25B53A" w14:textId="5B9AF8CA" w:rsidR="00494BDC" w:rsidRPr="00494BDC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1,217</w:t>
            </w:r>
          </w:p>
        </w:tc>
        <w:tc>
          <w:tcPr>
            <w:tcW w:w="236" w:type="dxa"/>
          </w:tcPr>
          <w:p w14:paraId="57A636C7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E905FCA" w14:textId="3EA5714D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1,600</w:t>
            </w:r>
          </w:p>
        </w:tc>
      </w:tr>
      <w:tr w:rsidR="00123F26" w:rsidRPr="002930DE" w14:paraId="5D9DDD72" w14:textId="77777777" w:rsidTr="009E5565">
        <w:tc>
          <w:tcPr>
            <w:tcW w:w="3600" w:type="dxa"/>
          </w:tcPr>
          <w:p w14:paraId="52B565F8" w14:textId="77777777" w:rsidR="00123F26" w:rsidRPr="00520A07" w:rsidRDefault="00123F26" w:rsidP="00123F26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15C8DE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C7A419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FEF1671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23CD234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258F6F9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A077F74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1CB16C8B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</w:tr>
      <w:tr w:rsidR="00123F26" w:rsidRPr="004A68F5" w14:paraId="6B0F1A0C" w14:textId="77777777" w:rsidTr="009E5565">
        <w:tc>
          <w:tcPr>
            <w:tcW w:w="3600" w:type="dxa"/>
          </w:tcPr>
          <w:p w14:paraId="0C454D29" w14:textId="77777777" w:rsidR="00123F26" w:rsidRPr="008F1515" w:rsidRDefault="00123F26" w:rsidP="00123F26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59ADE334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F21C67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9388571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78641AC9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33648FF3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33F32BBA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2E15F3B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494BDC" w:rsidRPr="004A68F5" w14:paraId="6CDB465A" w14:textId="77777777" w:rsidTr="0079136A">
        <w:tc>
          <w:tcPr>
            <w:tcW w:w="3600" w:type="dxa"/>
          </w:tcPr>
          <w:p w14:paraId="3D67205E" w14:textId="77777777" w:rsidR="00494BDC" w:rsidRPr="004F513F" w:rsidRDefault="00494BDC" w:rsidP="00494BDC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3851801A" w14:textId="00EAD3BC" w:rsidR="00494BDC" w:rsidRPr="008C0754" w:rsidRDefault="00494BDC" w:rsidP="00494BD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szCs w:val="22"/>
              </w:rPr>
            </w:pPr>
            <w:r w:rsidRPr="00E14BB1">
              <w:t>-</w:t>
            </w:r>
          </w:p>
        </w:tc>
        <w:tc>
          <w:tcPr>
            <w:tcW w:w="270" w:type="dxa"/>
          </w:tcPr>
          <w:p w14:paraId="29AC4A00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519FB2B2" w14:textId="0E919C9B" w:rsidR="00494BDC" w:rsidRPr="008C0754" w:rsidRDefault="00494BDC" w:rsidP="00494BD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szCs w:val="22"/>
              </w:rPr>
            </w:pPr>
            <w:r w:rsidRPr="00E14BB1">
              <w:t>-</w:t>
            </w:r>
          </w:p>
        </w:tc>
        <w:tc>
          <w:tcPr>
            <w:tcW w:w="270" w:type="dxa"/>
          </w:tcPr>
          <w:p w14:paraId="7697488D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4C74D06" w14:textId="0331931F" w:rsidR="00494BDC" w:rsidRPr="008C0754" w:rsidRDefault="00494BDC" w:rsidP="00494B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08"/>
              <w:rPr>
                <w:szCs w:val="22"/>
              </w:rPr>
            </w:pPr>
            <w:r w:rsidRPr="00E14BB1">
              <w:t>708</w:t>
            </w:r>
          </w:p>
        </w:tc>
        <w:tc>
          <w:tcPr>
            <w:tcW w:w="236" w:type="dxa"/>
          </w:tcPr>
          <w:p w14:paraId="0CE2A624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6E0C6713" w14:textId="49CBE06C" w:rsidR="00494BDC" w:rsidRPr="008C0754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szCs w:val="22"/>
              </w:rPr>
            </w:pPr>
            <w:r w:rsidRPr="00E14BB1">
              <w:t>-</w:t>
            </w:r>
          </w:p>
        </w:tc>
      </w:tr>
      <w:tr w:rsidR="00494BDC" w:rsidRPr="002930DE" w14:paraId="27D6FE37" w14:textId="77777777" w:rsidTr="0079136A">
        <w:tc>
          <w:tcPr>
            <w:tcW w:w="3600" w:type="dxa"/>
          </w:tcPr>
          <w:p w14:paraId="3326CDAD" w14:textId="77777777" w:rsidR="00494BDC" w:rsidRPr="00520A07" w:rsidRDefault="00494BDC" w:rsidP="00494BDC">
            <w:pPr>
              <w:spacing w:line="240" w:lineRule="auto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2AD3DBC" w14:textId="2D6D797C" w:rsidR="00494BDC" w:rsidRPr="008C0754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szCs w:val="22"/>
              </w:rPr>
            </w:pPr>
            <w:r w:rsidRPr="00E14BB1">
              <w:t>18,363</w:t>
            </w:r>
          </w:p>
        </w:tc>
        <w:tc>
          <w:tcPr>
            <w:tcW w:w="270" w:type="dxa"/>
          </w:tcPr>
          <w:p w14:paraId="7B2657F8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909BCE8" w14:textId="61B8A9D8" w:rsidR="00494BDC" w:rsidRPr="008C0754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szCs w:val="22"/>
              </w:rPr>
            </w:pPr>
            <w:r w:rsidRPr="00E14BB1">
              <w:t>18,137</w:t>
            </w:r>
          </w:p>
        </w:tc>
        <w:tc>
          <w:tcPr>
            <w:tcW w:w="270" w:type="dxa"/>
          </w:tcPr>
          <w:p w14:paraId="55A0D4D7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16121DAA" w14:textId="0458BD62" w:rsidR="00494BDC" w:rsidRPr="008C0754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14BB1">
              <w:t>13,629</w:t>
            </w:r>
          </w:p>
        </w:tc>
        <w:tc>
          <w:tcPr>
            <w:tcW w:w="236" w:type="dxa"/>
          </w:tcPr>
          <w:p w14:paraId="5008C944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7C1E0C9E" w14:textId="72356C1A" w:rsidR="00494BDC" w:rsidRPr="008C0754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E14BB1">
              <w:t>13,957</w:t>
            </w:r>
          </w:p>
        </w:tc>
      </w:tr>
      <w:tr w:rsidR="00494BDC" w:rsidRPr="00826E93" w14:paraId="7AF472B6" w14:textId="77777777" w:rsidTr="0079136A">
        <w:tc>
          <w:tcPr>
            <w:tcW w:w="3600" w:type="dxa"/>
          </w:tcPr>
          <w:p w14:paraId="7DE33E59" w14:textId="77777777" w:rsidR="00494BDC" w:rsidRPr="00520A07" w:rsidRDefault="00494BDC" w:rsidP="00494BD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DBC948" w14:textId="06811CEE" w:rsidR="00494BDC" w:rsidRPr="00494BDC" w:rsidRDefault="00494BDC" w:rsidP="00494BD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18,363</w:t>
            </w:r>
          </w:p>
        </w:tc>
        <w:tc>
          <w:tcPr>
            <w:tcW w:w="270" w:type="dxa"/>
          </w:tcPr>
          <w:p w14:paraId="37C586D4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D24B48" w14:textId="7C957718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18,137</w:t>
            </w:r>
          </w:p>
        </w:tc>
        <w:tc>
          <w:tcPr>
            <w:tcW w:w="270" w:type="dxa"/>
          </w:tcPr>
          <w:p w14:paraId="319EE1F3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4EE41F" w14:textId="0D06D712" w:rsidR="00494BDC" w:rsidRPr="00494BDC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14,337</w:t>
            </w:r>
          </w:p>
        </w:tc>
        <w:tc>
          <w:tcPr>
            <w:tcW w:w="236" w:type="dxa"/>
          </w:tcPr>
          <w:p w14:paraId="68923F9E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D9F7FBE" w14:textId="6B4A6C72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13,957</w:t>
            </w:r>
          </w:p>
        </w:tc>
      </w:tr>
      <w:tr w:rsidR="00123F26" w:rsidRPr="002930DE" w14:paraId="26AC4D5D" w14:textId="77777777" w:rsidTr="009E5565">
        <w:tc>
          <w:tcPr>
            <w:tcW w:w="3600" w:type="dxa"/>
          </w:tcPr>
          <w:p w14:paraId="0EE1B664" w14:textId="77777777" w:rsidR="00123F26" w:rsidRPr="006F067C" w:rsidRDefault="00123F26" w:rsidP="00123F2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041EE0FD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AA0867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9111DA1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0AA6489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3DF9456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34AACC3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42D2A90E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123F26" w:rsidRPr="00CE716D" w14:paraId="716076A3" w14:textId="77777777" w:rsidTr="009E5565">
        <w:tc>
          <w:tcPr>
            <w:tcW w:w="3600" w:type="dxa"/>
          </w:tcPr>
          <w:p w14:paraId="3B20A301" w14:textId="77777777" w:rsidR="00123F26" w:rsidRPr="008F1515" w:rsidRDefault="00123F26" w:rsidP="00123F26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6E1A3C5F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8AEEA3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FF1D33C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4B416D8D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814A260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3AA602C9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0DC59E8E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494BDC" w:rsidRPr="00FB55CA" w14:paraId="38E49C54" w14:textId="77777777" w:rsidTr="00E90413">
        <w:tc>
          <w:tcPr>
            <w:tcW w:w="3600" w:type="dxa"/>
          </w:tcPr>
          <w:p w14:paraId="1CB44F3E" w14:textId="77777777" w:rsidR="00494BDC" w:rsidRPr="00FB55CA" w:rsidRDefault="00494BDC" w:rsidP="00494BDC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Ultimate parent company</w:t>
            </w:r>
          </w:p>
        </w:tc>
        <w:tc>
          <w:tcPr>
            <w:tcW w:w="1170" w:type="dxa"/>
          </w:tcPr>
          <w:p w14:paraId="4C50B319" w14:textId="77A9516C" w:rsidR="00494BDC" w:rsidRPr="008C0754" w:rsidRDefault="00494BDC" w:rsidP="00494BD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2,286</w:t>
            </w:r>
          </w:p>
        </w:tc>
        <w:tc>
          <w:tcPr>
            <w:tcW w:w="270" w:type="dxa"/>
          </w:tcPr>
          <w:p w14:paraId="4EF39B0D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72901ACF" w14:textId="2C80B118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2,041</w:t>
            </w:r>
          </w:p>
        </w:tc>
        <w:tc>
          <w:tcPr>
            <w:tcW w:w="270" w:type="dxa"/>
          </w:tcPr>
          <w:p w14:paraId="1D617648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3F035E08" w14:textId="6016BBE2" w:rsidR="00494BDC" w:rsidRPr="008C0754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1,649</w:t>
            </w:r>
          </w:p>
        </w:tc>
        <w:tc>
          <w:tcPr>
            <w:tcW w:w="236" w:type="dxa"/>
          </w:tcPr>
          <w:p w14:paraId="7F3B2362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AC95593" w14:textId="2E544283" w:rsidR="00494BDC" w:rsidRPr="008C0754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2,051</w:t>
            </w:r>
          </w:p>
        </w:tc>
      </w:tr>
      <w:tr w:rsidR="00494BDC" w:rsidRPr="00FB55CA" w14:paraId="3DDDD464" w14:textId="77777777" w:rsidTr="00E90413">
        <w:tc>
          <w:tcPr>
            <w:tcW w:w="3600" w:type="dxa"/>
          </w:tcPr>
          <w:p w14:paraId="354E17A3" w14:textId="77777777" w:rsidR="00494BDC" w:rsidRPr="00FB55CA" w:rsidRDefault="00494BDC" w:rsidP="00494BD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0FED88E2" w14:textId="71885774" w:rsidR="00494BDC" w:rsidRPr="008C0754" w:rsidRDefault="00494BDC" w:rsidP="00494BD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436</w:t>
            </w:r>
          </w:p>
        </w:tc>
        <w:tc>
          <w:tcPr>
            <w:tcW w:w="270" w:type="dxa"/>
          </w:tcPr>
          <w:p w14:paraId="26A8F037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A14249B" w14:textId="2DB78221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1,017</w:t>
            </w:r>
          </w:p>
        </w:tc>
        <w:tc>
          <w:tcPr>
            <w:tcW w:w="270" w:type="dxa"/>
          </w:tcPr>
          <w:p w14:paraId="31CD11BF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32E9226" w14:textId="7407E561" w:rsidR="00494BDC" w:rsidRPr="008C0754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356</w:t>
            </w:r>
          </w:p>
        </w:tc>
        <w:tc>
          <w:tcPr>
            <w:tcW w:w="236" w:type="dxa"/>
          </w:tcPr>
          <w:p w14:paraId="4CA97367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BBD07B8" w14:textId="548189BE" w:rsidR="00494BDC" w:rsidRPr="008C0754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960</w:t>
            </w:r>
          </w:p>
        </w:tc>
      </w:tr>
      <w:tr w:rsidR="00494BDC" w:rsidRPr="00FB55CA" w14:paraId="0AABD92C" w14:textId="77777777" w:rsidTr="00E90413">
        <w:tc>
          <w:tcPr>
            <w:tcW w:w="3600" w:type="dxa"/>
          </w:tcPr>
          <w:p w14:paraId="7BE92EA8" w14:textId="77777777" w:rsidR="00494BDC" w:rsidRPr="00FB55CA" w:rsidRDefault="00494BDC" w:rsidP="00494BDC">
            <w:pPr>
              <w:spacing w:line="240" w:lineRule="auto"/>
              <w:rPr>
                <w:lang w:val="en-US" w:bidi="th-TH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BAFD5E6" w14:textId="088E30E4" w:rsidR="00494BDC" w:rsidRPr="008C0754" w:rsidRDefault="00494BDC" w:rsidP="00494BD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1,960</w:t>
            </w:r>
          </w:p>
        </w:tc>
        <w:tc>
          <w:tcPr>
            <w:tcW w:w="270" w:type="dxa"/>
          </w:tcPr>
          <w:p w14:paraId="63AD9D90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16828252" w14:textId="73C499DF" w:rsidR="00494BDC" w:rsidRPr="008C0754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51,608</w:t>
            </w:r>
          </w:p>
        </w:tc>
        <w:tc>
          <w:tcPr>
            <w:tcW w:w="270" w:type="dxa"/>
          </w:tcPr>
          <w:p w14:paraId="27CE3192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C508735" w14:textId="584FFEA4" w:rsidR="00494BDC" w:rsidRPr="008C0754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1,399</w:t>
            </w:r>
          </w:p>
        </w:tc>
        <w:tc>
          <w:tcPr>
            <w:tcW w:w="236" w:type="dxa"/>
          </w:tcPr>
          <w:p w14:paraId="285FB593" w14:textId="77777777" w:rsidR="00494BDC" w:rsidRPr="008C0754" w:rsidRDefault="00494BDC" w:rsidP="00494BDC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7AC5A084" w14:textId="6D156318" w:rsidR="00494BDC" w:rsidRPr="008C0754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F3713B">
              <w:t>50,520</w:t>
            </w:r>
          </w:p>
        </w:tc>
      </w:tr>
      <w:tr w:rsidR="00494BDC" w:rsidRPr="00826E93" w14:paraId="4F771161" w14:textId="77777777" w:rsidTr="00E90413">
        <w:tc>
          <w:tcPr>
            <w:tcW w:w="3600" w:type="dxa"/>
          </w:tcPr>
          <w:p w14:paraId="7DB73224" w14:textId="77777777" w:rsidR="00494BDC" w:rsidRPr="00FB55CA" w:rsidRDefault="00494BDC" w:rsidP="00494BD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B8204" w14:textId="68877432" w:rsidR="00494BDC" w:rsidRPr="00494BDC" w:rsidRDefault="00494BDC" w:rsidP="00494BD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4,682</w:t>
            </w:r>
          </w:p>
        </w:tc>
        <w:tc>
          <w:tcPr>
            <w:tcW w:w="270" w:type="dxa"/>
          </w:tcPr>
          <w:p w14:paraId="6C87C5DE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EBD93" w14:textId="18D79D80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54,666</w:t>
            </w:r>
          </w:p>
        </w:tc>
        <w:tc>
          <w:tcPr>
            <w:tcW w:w="270" w:type="dxa"/>
          </w:tcPr>
          <w:p w14:paraId="437B87D8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174255" w14:textId="22C1EA14" w:rsidR="00494BDC" w:rsidRPr="00494BDC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3,404</w:t>
            </w:r>
          </w:p>
        </w:tc>
        <w:tc>
          <w:tcPr>
            <w:tcW w:w="236" w:type="dxa"/>
          </w:tcPr>
          <w:p w14:paraId="1858A10E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B275866" w14:textId="51C9A679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53,531</w:t>
            </w:r>
          </w:p>
        </w:tc>
      </w:tr>
      <w:tr w:rsidR="00123F26" w:rsidRPr="00FB55CA" w14:paraId="02314107" w14:textId="77777777" w:rsidTr="009E5565">
        <w:tc>
          <w:tcPr>
            <w:tcW w:w="3600" w:type="dxa"/>
          </w:tcPr>
          <w:p w14:paraId="25E2854A" w14:textId="77777777" w:rsidR="00123F26" w:rsidRPr="00FB55CA" w:rsidRDefault="00123F26" w:rsidP="00123F2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20338F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66E053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B88EDD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4DB5C2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0842CEE3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07942A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BCBBD7C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123F26" w:rsidRPr="00FB55CA" w14:paraId="6E992FDF" w14:textId="77777777" w:rsidTr="009E5565">
        <w:tc>
          <w:tcPr>
            <w:tcW w:w="3600" w:type="dxa"/>
          </w:tcPr>
          <w:p w14:paraId="56CBB3D7" w14:textId="71A20AEC" w:rsidR="00123F26" w:rsidRPr="00582D68" w:rsidRDefault="00123F26" w:rsidP="00123F26">
            <w:pPr>
              <w:spacing w:line="240" w:lineRule="auto"/>
              <w:rPr>
                <w:rFonts w:cs="Times New Roman"/>
                <w:i/>
                <w:iCs/>
              </w:rPr>
            </w:pPr>
            <w:r>
              <w:rPr>
                <w:rFonts w:cs="Times New Roman"/>
                <w:i/>
                <w:iCs/>
              </w:rPr>
              <w:t>Lease liabilities</w:t>
            </w:r>
          </w:p>
        </w:tc>
        <w:tc>
          <w:tcPr>
            <w:tcW w:w="1170" w:type="dxa"/>
          </w:tcPr>
          <w:p w14:paraId="5FBF1E30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F60489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18C13B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EB9B685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59BEE19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0A1080" w14:textId="77777777" w:rsidR="00123F26" w:rsidRPr="008C0754" w:rsidRDefault="00123F26" w:rsidP="00123F2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F27A2B1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123F26" w:rsidRPr="00FB55CA" w14:paraId="7B05C54C" w14:textId="77777777" w:rsidTr="009E5565">
        <w:tc>
          <w:tcPr>
            <w:tcW w:w="3600" w:type="dxa"/>
          </w:tcPr>
          <w:p w14:paraId="1C417B47" w14:textId="7E7E9D14" w:rsidR="00123F26" w:rsidRPr="00FC2F65" w:rsidRDefault="00123F26" w:rsidP="00123F26">
            <w:pPr>
              <w:spacing w:line="240" w:lineRule="auto"/>
              <w:rPr>
                <w:rFonts w:cs="Times New Roman"/>
                <w:i/>
                <w:iCs/>
              </w:rPr>
            </w:pPr>
            <w:r w:rsidRPr="00FC2F65">
              <w:rPr>
                <w:i/>
                <w:iCs/>
                <w:lang w:val="en-US" w:bidi="th-TH"/>
              </w:rPr>
              <w:t>Current and non-current portion</w:t>
            </w:r>
          </w:p>
        </w:tc>
        <w:tc>
          <w:tcPr>
            <w:tcW w:w="1170" w:type="dxa"/>
          </w:tcPr>
          <w:p w14:paraId="17230FCA" w14:textId="02796DAA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7216651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5EF22B" w14:textId="064499A0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7D0CB3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485D07E4" w14:textId="366C9C5F" w:rsidR="00123F26" w:rsidRPr="008C0754" w:rsidRDefault="00123F26" w:rsidP="00123F2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04A001" w14:textId="77777777" w:rsidR="00123F26" w:rsidRPr="008C0754" w:rsidRDefault="00123F26" w:rsidP="00123F26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07B089A" w14:textId="10C6424E" w:rsidR="00123F26" w:rsidRPr="008C0754" w:rsidRDefault="00123F26" w:rsidP="00123F2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494BDC" w:rsidRPr="00FB55CA" w14:paraId="3E7CB88F" w14:textId="77777777" w:rsidTr="00812D1E">
        <w:tc>
          <w:tcPr>
            <w:tcW w:w="3600" w:type="dxa"/>
          </w:tcPr>
          <w:p w14:paraId="34AEAC0A" w14:textId="1C04B6D5" w:rsidR="00494BDC" w:rsidRPr="00FB55CA" w:rsidRDefault="00494BDC" w:rsidP="00494BDC">
            <w:pPr>
              <w:spacing w:line="240" w:lineRule="auto"/>
              <w:rPr>
                <w:rFonts w:cs="Times New Roman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0AC4B0" w14:textId="20F17176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885</w:t>
            </w:r>
          </w:p>
        </w:tc>
        <w:tc>
          <w:tcPr>
            <w:tcW w:w="270" w:type="dxa"/>
          </w:tcPr>
          <w:p w14:paraId="34287199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9AD65F" w14:textId="6660611C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1,050</w:t>
            </w:r>
          </w:p>
        </w:tc>
        <w:tc>
          <w:tcPr>
            <w:tcW w:w="270" w:type="dxa"/>
          </w:tcPr>
          <w:p w14:paraId="651EC18B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3D2D3" w14:textId="1A7A6676" w:rsidR="00494BDC" w:rsidRPr="00494BDC" w:rsidRDefault="00494BDC" w:rsidP="00494BD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885</w:t>
            </w:r>
          </w:p>
        </w:tc>
        <w:tc>
          <w:tcPr>
            <w:tcW w:w="236" w:type="dxa"/>
          </w:tcPr>
          <w:p w14:paraId="0FEBE6FC" w14:textId="77777777" w:rsidR="00494BDC" w:rsidRPr="00494BDC" w:rsidRDefault="00494BDC" w:rsidP="00494BDC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8090E76" w14:textId="3A14A643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1,050</w:t>
            </w:r>
          </w:p>
        </w:tc>
      </w:tr>
    </w:tbl>
    <w:p w14:paraId="2EBF0610" w14:textId="77777777" w:rsidR="00555B5A" w:rsidRPr="00C33DD1" w:rsidRDefault="00555B5A" w:rsidP="00997A7E">
      <w:pPr>
        <w:autoSpaceDE w:val="0"/>
        <w:autoSpaceDN w:val="0"/>
        <w:adjustRightInd w:val="0"/>
        <w:spacing w:line="240" w:lineRule="auto"/>
        <w:ind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7075B4E6" w14:textId="02FCFC96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t>The Board of Directors and key management compensation</w:t>
      </w:r>
    </w:p>
    <w:p w14:paraId="3A4E9491" w14:textId="1CA5064D" w:rsidR="00C801B6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61"/>
        <w:gridCol w:w="1179"/>
        <w:gridCol w:w="270"/>
        <w:gridCol w:w="1269"/>
        <w:gridCol w:w="252"/>
        <w:gridCol w:w="1188"/>
      </w:tblGrid>
      <w:tr w:rsidR="006C52F0" w:rsidRPr="008F1515" w14:paraId="5311EC77" w14:textId="77777777" w:rsidTr="009011DC">
        <w:tc>
          <w:tcPr>
            <w:tcW w:w="3690" w:type="dxa"/>
          </w:tcPr>
          <w:p w14:paraId="439E802A" w14:textId="77777777" w:rsidR="006C52F0" w:rsidRPr="00B17AC6" w:rsidRDefault="006C52F0" w:rsidP="009011DC">
            <w:pPr>
              <w:tabs>
                <w:tab w:val="left" w:pos="524"/>
              </w:tabs>
              <w:spacing w:line="240" w:lineRule="auto"/>
              <w:ind w:left="424" w:hanging="424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2A7A6AC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64B1F60A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A38CA82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709" w:type="dxa"/>
            <w:gridSpan w:val="3"/>
          </w:tcPr>
          <w:p w14:paraId="0FBD8DC9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75F5001A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6C52F0" w:rsidRPr="008F1515" w14:paraId="54DD01E5" w14:textId="77777777" w:rsidTr="009011DC">
        <w:tc>
          <w:tcPr>
            <w:tcW w:w="3690" w:type="dxa"/>
          </w:tcPr>
          <w:p w14:paraId="71A9775B" w14:textId="77777777" w:rsidR="006C52F0" w:rsidRPr="00972D1E" w:rsidRDefault="006C52F0" w:rsidP="009011DC">
            <w:pPr>
              <w:pStyle w:val="acctmergecolhdg"/>
              <w:spacing w:line="240" w:lineRule="auto"/>
              <w:ind w:left="433"/>
              <w:jc w:val="lef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D54CE01" w14:textId="5720EF6C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61" w:type="dxa"/>
          </w:tcPr>
          <w:p w14:paraId="096FBE3B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9" w:type="dxa"/>
          </w:tcPr>
          <w:p w14:paraId="1EE183F3" w14:textId="6A98F8F1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0" w:type="dxa"/>
          </w:tcPr>
          <w:p w14:paraId="4C8FC2B0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9" w:type="dxa"/>
          </w:tcPr>
          <w:p w14:paraId="422CC9BB" w14:textId="08FB8296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52" w:type="dxa"/>
          </w:tcPr>
          <w:p w14:paraId="4B43E512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06B7D117" w14:textId="24445924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6C52F0" w:rsidRPr="008F1515" w14:paraId="4D6533EF" w14:textId="77777777" w:rsidTr="009011DC">
        <w:tc>
          <w:tcPr>
            <w:tcW w:w="3690" w:type="dxa"/>
          </w:tcPr>
          <w:p w14:paraId="3D9EA447" w14:textId="77777777" w:rsidR="006C52F0" w:rsidRPr="00454B75" w:rsidRDefault="006C52F0" w:rsidP="009011DC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0A111BD3" w14:textId="77777777" w:rsidR="006C52F0" w:rsidRPr="008F1515" w:rsidRDefault="006C52F0" w:rsidP="009011DC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6C52F0" w:rsidRPr="008F1515" w14:paraId="3F59BF57" w14:textId="77777777" w:rsidTr="009011DC">
        <w:tc>
          <w:tcPr>
            <w:tcW w:w="9279" w:type="dxa"/>
            <w:gridSpan w:val="8"/>
          </w:tcPr>
          <w:p w14:paraId="3E864033" w14:textId="77777777" w:rsidR="006C52F0" w:rsidRPr="008F1515" w:rsidRDefault="006C52F0" w:rsidP="009011DC">
            <w:pPr>
              <w:spacing w:line="240" w:lineRule="auto"/>
              <w:ind w:left="102" w:hanging="102"/>
              <w:rPr>
                <w:rFonts w:cs="Times New Roman"/>
                <w:i/>
                <w:iCs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>For the</w:t>
            </w:r>
            <w:r>
              <w:rPr>
                <w:b/>
                <w:bCs/>
                <w:i/>
                <w:iCs/>
                <w:lang w:val="en-US" w:bidi="th-TH"/>
              </w:rPr>
              <w:t xml:space="preserve"> three</w:t>
            </w:r>
            <w:r w:rsidRPr="00720360">
              <w:rPr>
                <w:b/>
                <w:bCs/>
                <w:i/>
                <w:iCs/>
                <w:lang w:val="en-US" w:bidi="th-TH"/>
              </w:rPr>
              <w:t>-month period ended 3</w:t>
            </w:r>
            <w:r>
              <w:rPr>
                <w:b/>
                <w:bCs/>
                <w:i/>
                <w:iCs/>
                <w:lang w:val="en-US" w:bidi="th-TH"/>
              </w:rPr>
              <w:t>0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>
              <w:rPr>
                <w:b/>
                <w:bCs/>
                <w:i/>
                <w:iCs/>
                <w:lang w:val="en-US" w:bidi="th-TH"/>
              </w:rPr>
              <w:t>September</w:t>
            </w:r>
          </w:p>
        </w:tc>
      </w:tr>
      <w:tr w:rsidR="00494BDC" w:rsidRPr="004F1711" w14:paraId="10D4FB11" w14:textId="77777777" w:rsidTr="009011DC">
        <w:trPr>
          <w:trHeight w:val="110"/>
        </w:trPr>
        <w:tc>
          <w:tcPr>
            <w:tcW w:w="3690" w:type="dxa"/>
          </w:tcPr>
          <w:p w14:paraId="710E4C23" w14:textId="77777777" w:rsidR="00494BDC" w:rsidRPr="00B17AC6" w:rsidRDefault="00494BDC" w:rsidP="00494BDC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4C8BCB42" w14:textId="2264F694" w:rsidR="00494BDC" w:rsidRPr="0024424D" w:rsidRDefault="00494BDC" w:rsidP="00494BD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790154">
              <w:t>6,192</w:t>
            </w:r>
          </w:p>
        </w:tc>
        <w:tc>
          <w:tcPr>
            <w:tcW w:w="261" w:type="dxa"/>
          </w:tcPr>
          <w:p w14:paraId="2A017639" w14:textId="77777777" w:rsidR="00494BDC" w:rsidRPr="0024424D" w:rsidRDefault="00494BDC" w:rsidP="00494BDC">
            <w:pPr>
              <w:spacing w:line="240" w:lineRule="auto"/>
            </w:pPr>
          </w:p>
        </w:tc>
        <w:tc>
          <w:tcPr>
            <w:tcW w:w="1179" w:type="dxa"/>
          </w:tcPr>
          <w:p w14:paraId="15213AFB" w14:textId="39AED7D3" w:rsidR="00494BDC" w:rsidRPr="004F1711" w:rsidRDefault="00494BDC" w:rsidP="00494B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790154">
              <w:t>6,360</w:t>
            </w:r>
          </w:p>
        </w:tc>
        <w:tc>
          <w:tcPr>
            <w:tcW w:w="270" w:type="dxa"/>
          </w:tcPr>
          <w:p w14:paraId="36E07398" w14:textId="77777777" w:rsidR="00494BDC" w:rsidRPr="0024424D" w:rsidRDefault="00494BDC" w:rsidP="00494BDC">
            <w:pPr>
              <w:spacing w:line="240" w:lineRule="auto"/>
            </w:pPr>
          </w:p>
        </w:tc>
        <w:tc>
          <w:tcPr>
            <w:tcW w:w="1269" w:type="dxa"/>
          </w:tcPr>
          <w:p w14:paraId="5BBF61D6" w14:textId="039A8E53" w:rsidR="00494BDC" w:rsidRPr="0024424D" w:rsidRDefault="00494BDC" w:rsidP="00494BD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790154">
              <w:t>6,192</w:t>
            </w:r>
          </w:p>
        </w:tc>
        <w:tc>
          <w:tcPr>
            <w:tcW w:w="252" w:type="dxa"/>
          </w:tcPr>
          <w:p w14:paraId="581943DB" w14:textId="77777777" w:rsidR="00494BDC" w:rsidRPr="0024424D" w:rsidRDefault="00494BDC" w:rsidP="00494BDC">
            <w:pPr>
              <w:spacing w:line="240" w:lineRule="auto"/>
            </w:pPr>
          </w:p>
        </w:tc>
        <w:tc>
          <w:tcPr>
            <w:tcW w:w="1188" w:type="dxa"/>
          </w:tcPr>
          <w:p w14:paraId="5C4CFEBA" w14:textId="111DD65A" w:rsidR="00494BDC" w:rsidRPr="004F1711" w:rsidRDefault="00494BDC" w:rsidP="00494B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790154">
              <w:t>6,360</w:t>
            </w:r>
          </w:p>
        </w:tc>
      </w:tr>
      <w:tr w:rsidR="00494BDC" w:rsidRPr="004F1711" w14:paraId="38089530" w14:textId="77777777" w:rsidTr="009011DC">
        <w:tc>
          <w:tcPr>
            <w:tcW w:w="3690" w:type="dxa"/>
          </w:tcPr>
          <w:p w14:paraId="55B07851" w14:textId="77777777" w:rsidR="00494BDC" w:rsidRPr="00B17AC6" w:rsidRDefault="00494BDC" w:rsidP="00494BDC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49DA7" w14:textId="40B4EF12" w:rsidR="00494BDC" w:rsidRPr="0024424D" w:rsidRDefault="00494BDC" w:rsidP="00494BD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790154">
              <w:t>643</w:t>
            </w:r>
          </w:p>
        </w:tc>
        <w:tc>
          <w:tcPr>
            <w:tcW w:w="261" w:type="dxa"/>
          </w:tcPr>
          <w:p w14:paraId="422114E4" w14:textId="77777777" w:rsidR="00494BDC" w:rsidRPr="0024424D" w:rsidRDefault="00494BDC" w:rsidP="00494BDC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A2B472C" w14:textId="71DB001B" w:rsidR="00494BDC" w:rsidRPr="004F1711" w:rsidRDefault="00494BDC" w:rsidP="00494B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790154">
              <w:t>656</w:t>
            </w:r>
          </w:p>
        </w:tc>
        <w:tc>
          <w:tcPr>
            <w:tcW w:w="270" w:type="dxa"/>
          </w:tcPr>
          <w:p w14:paraId="39561C61" w14:textId="77777777" w:rsidR="00494BDC" w:rsidRPr="0024424D" w:rsidRDefault="00494BDC" w:rsidP="00494BDC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78B9453" w14:textId="79A004F7" w:rsidR="00494BDC" w:rsidRPr="0024424D" w:rsidRDefault="00494BDC" w:rsidP="00494BD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790154">
              <w:t>643</w:t>
            </w:r>
          </w:p>
        </w:tc>
        <w:tc>
          <w:tcPr>
            <w:tcW w:w="252" w:type="dxa"/>
          </w:tcPr>
          <w:p w14:paraId="00C5FAE4" w14:textId="77777777" w:rsidR="00494BDC" w:rsidRPr="0024424D" w:rsidRDefault="00494BDC" w:rsidP="00494BDC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6369BEC" w14:textId="04C13075" w:rsidR="00494BDC" w:rsidRPr="004F1711" w:rsidRDefault="00494BDC" w:rsidP="00494B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790154">
              <w:t>656</w:t>
            </w:r>
          </w:p>
        </w:tc>
      </w:tr>
      <w:tr w:rsidR="00494BDC" w:rsidRPr="00B22D6C" w14:paraId="6BB26A39" w14:textId="77777777" w:rsidTr="009011DC">
        <w:tc>
          <w:tcPr>
            <w:tcW w:w="3690" w:type="dxa"/>
          </w:tcPr>
          <w:p w14:paraId="3C501952" w14:textId="77777777" w:rsidR="00494BDC" w:rsidRPr="00B17AC6" w:rsidRDefault="00494BDC" w:rsidP="00494BD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E8322F" w14:textId="026CA65D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94BDC">
              <w:rPr>
                <w:b/>
                <w:bCs/>
              </w:rPr>
              <w:t>6,835</w:t>
            </w:r>
          </w:p>
        </w:tc>
        <w:tc>
          <w:tcPr>
            <w:tcW w:w="261" w:type="dxa"/>
          </w:tcPr>
          <w:p w14:paraId="51DA1548" w14:textId="77777777" w:rsidR="00494BDC" w:rsidRPr="00494BDC" w:rsidRDefault="00494BDC" w:rsidP="00494BD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6F4DB0" w14:textId="60C3DE26" w:rsidR="00494BDC" w:rsidRPr="00494BDC" w:rsidRDefault="00494BDC" w:rsidP="00494B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94BDC">
              <w:rPr>
                <w:b/>
                <w:bCs/>
              </w:rPr>
              <w:t>7,016</w:t>
            </w:r>
          </w:p>
        </w:tc>
        <w:tc>
          <w:tcPr>
            <w:tcW w:w="270" w:type="dxa"/>
          </w:tcPr>
          <w:p w14:paraId="67042D4E" w14:textId="77777777" w:rsidR="00494BDC" w:rsidRPr="00494BDC" w:rsidRDefault="00494BDC" w:rsidP="00494BD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64AF768" w14:textId="552E474C" w:rsidR="00494BDC" w:rsidRPr="00494BDC" w:rsidRDefault="00494BDC" w:rsidP="00494BD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94BDC">
              <w:rPr>
                <w:b/>
                <w:bCs/>
              </w:rPr>
              <w:t>6,835</w:t>
            </w:r>
          </w:p>
        </w:tc>
        <w:tc>
          <w:tcPr>
            <w:tcW w:w="252" w:type="dxa"/>
          </w:tcPr>
          <w:p w14:paraId="2502241A" w14:textId="77777777" w:rsidR="00494BDC" w:rsidRPr="00494BDC" w:rsidRDefault="00494BDC" w:rsidP="00494BD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E2FD2AF" w14:textId="1258E2D4" w:rsidR="00494BDC" w:rsidRPr="00494BDC" w:rsidRDefault="00494BDC" w:rsidP="00494B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cs/>
                <w:lang w:bidi="th-TH"/>
              </w:rPr>
            </w:pPr>
            <w:r w:rsidRPr="00494BDC">
              <w:rPr>
                <w:b/>
                <w:bCs/>
              </w:rPr>
              <w:t>7,016</w:t>
            </w:r>
          </w:p>
        </w:tc>
      </w:tr>
      <w:tr w:rsidR="006C52F0" w:rsidRPr="004F1711" w14:paraId="1E4ADA0D" w14:textId="77777777" w:rsidTr="009011DC">
        <w:tc>
          <w:tcPr>
            <w:tcW w:w="3690" w:type="dxa"/>
          </w:tcPr>
          <w:p w14:paraId="36A20711" w14:textId="77777777" w:rsidR="006C52F0" w:rsidRPr="00B17AC6" w:rsidRDefault="006C52F0" w:rsidP="006C52F0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F5E27C" w14:textId="77777777" w:rsidR="006C52F0" w:rsidRDefault="006C52F0" w:rsidP="006C52F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73FE5136" w14:textId="77777777" w:rsidR="006C52F0" w:rsidRPr="0024424D" w:rsidRDefault="006C52F0" w:rsidP="006C52F0">
            <w:pPr>
              <w:spacing w:line="240" w:lineRule="auto"/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E7E7E39" w14:textId="77777777" w:rsidR="006C52F0" w:rsidRPr="004F1711" w:rsidRDefault="006C52F0" w:rsidP="006C52F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55BD54F4" w14:textId="77777777" w:rsidR="006C52F0" w:rsidRPr="0024424D" w:rsidRDefault="006C52F0" w:rsidP="006C52F0">
            <w:pPr>
              <w:spacing w:line="240" w:lineRule="auto"/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5B710568" w14:textId="77777777" w:rsidR="006C52F0" w:rsidRDefault="006C52F0" w:rsidP="006C52F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2" w:type="dxa"/>
          </w:tcPr>
          <w:p w14:paraId="19E94EC9" w14:textId="77777777" w:rsidR="006C52F0" w:rsidRPr="0024424D" w:rsidRDefault="006C52F0" w:rsidP="006C52F0">
            <w:pPr>
              <w:spacing w:line="240" w:lineRule="auto"/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6802CFE" w14:textId="77777777" w:rsidR="006C52F0" w:rsidRPr="004F1711" w:rsidRDefault="006C52F0" w:rsidP="006C52F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6C52F0" w:rsidRPr="004F1711" w14:paraId="50E10A3F" w14:textId="77777777" w:rsidTr="009011DC">
        <w:tc>
          <w:tcPr>
            <w:tcW w:w="9279" w:type="dxa"/>
            <w:gridSpan w:val="8"/>
          </w:tcPr>
          <w:p w14:paraId="389BED07" w14:textId="77777777" w:rsidR="006C52F0" w:rsidRPr="004F1711" w:rsidRDefault="006C52F0" w:rsidP="006C52F0">
            <w:pPr>
              <w:spacing w:line="240" w:lineRule="auto"/>
              <w:ind w:left="102" w:hanging="102"/>
              <w:rPr>
                <w:b/>
                <w:bCs/>
              </w:rPr>
            </w:pPr>
            <w:r w:rsidRPr="004F1711">
              <w:rPr>
                <w:b/>
                <w:bCs/>
                <w:i/>
                <w:iCs/>
                <w:lang w:val="en-US" w:bidi="th-TH"/>
              </w:rPr>
              <w:t>For the nine-month period ended 30 September</w:t>
            </w:r>
          </w:p>
        </w:tc>
      </w:tr>
      <w:tr w:rsidR="00494BDC" w:rsidRPr="004F1711" w14:paraId="445EDC3E" w14:textId="77777777" w:rsidTr="009011DC">
        <w:tc>
          <w:tcPr>
            <w:tcW w:w="3690" w:type="dxa"/>
          </w:tcPr>
          <w:p w14:paraId="6452F185" w14:textId="77777777" w:rsidR="00494BDC" w:rsidRPr="00B17AC6" w:rsidRDefault="00494BDC" w:rsidP="00494BD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5D0864F7" w14:textId="46E0D480" w:rsidR="00494BDC" w:rsidRPr="005F0BDE" w:rsidRDefault="00494BDC" w:rsidP="00494BD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A026B0">
              <w:t>21,318</w:t>
            </w:r>
          </w:p>
        </w:tc>
        <w:tc>
          <w:tcPr>
            <w:tcW w:w="261" w:type="dxa"/>
          </w:tcPr>
          <w:p w14:paraId="261635EB" w14:textId="77777777" w:rsidR="00494BDC" w:rsidRPr="0024424D" w:rsidRDefault="00494BDC" w:rsidP="00494BDC">
            <w:pPr>
              <w:spacing w:line="240" w:lineRule="auto"/>
            </w:pPr>
          </w:p>
        </w:tc>
        <w:tc>
          <w:tcPr>
            <w:tcW w:w="1179" w:type="dxa"/>
          </w:tcPr>
          <w:p w14:paraId="3D1F3836" w14:textId="05CEF917" w:rsidR="00494BDC" w:rsidRPr="004F1711" w:rsidRDefault="00494BDC" w:rsidP="00494B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</w:pPr>
            <w:r w:rsidRPr="00A026B0">
              <w:t>20,166</w:t>
            </w:r>
          </w:p>
        </w:tc>
        <w:tc>
          <w:tcPr>
            <w:tcW w:w="270" w:type="dxa"/>
          </w:tcPr>
          <w:p w14:paraId="71BC402A" w14:textId="77777777" w:rsidR="00494BDC" w:rsidRPr="005F0BDE" w:rsidRDefault="00494BDC" w:rsidP="00494BDC">
            <w:pPr>
              <w:spacing w:line="240" w:lineRule="auto"/>
            </w:pPr>
          </w:p>
        </w:tc>
        <w:tc>
          <w:tcPr>
            <w:tcW w:w="1269" w:type="dxa"/>
          </w:tcPr>
          <w:p w14:paraId="5DF66F36" w14:textId="7036ADB6" w:rsidR="00494BDC" w:rsidRPr="005F0BDE" w:rsidRDefault="00494BDC" w:rsidP="00494BD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A026B0">
              <w:t>21,318</w:t>
            </w:r>
          </w:p>
        </w:tc>
        <w:tc>
          <w:tcPr>
            <w:tcW w:w="252" w:type="dxa"/>
          </w:tcPr>
          <w:p w14:paraId="52155072" w14:textId="77777777" w:rsidR="00494BDC" w:rsidRPr="005F0BDE" w:rsidRDefault="00494BDC" w:rsidP="00494BDC">
            <w:pPr>
              <w:spacing w:line="240" w:lineRule="auto"/>
            </w:pPr>
          </w:p>
        </w:tc>
        <w:tc>
          <w:tcPr>
            <w:tcW w:w="1188" w:type="dxa"/>
          </w:tcPr>
          <w:p w14:paraId="16BBF97D" w14:textId="7C3E9BB5" w:rsidR="00494BDC" w:rsidRPr="004F1711" w:rsidRDefault="00494BDC" w:rsidP="00494B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A026B0">
              <w:t>20,166</w:t>
            </w:r>
          </w:p>
        </w:tc>
      </w:tr>
      <w:tr w:rsidR="00494BDC" w:rsidRPr="004F1711" w14:paraId="64D0C164" w14:textId="77777777" w:rsidTr="009011DC">
        <w:tc>
          <w:tcPr>
            <w:tcW w:w="3690" w:type="dxa"/>
          </w:tcPr>
          <w:p w14:paraId="06341A55" w14:textId="77777777" w:rsidR="00494BDC" w:rsidRPr="00B17AC6" w:rsidRDefault="00494BDC" w:rsidP="00494BD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E2E042" w14:textId="08E85CAD" w:rsidR="00494BDC" w:rsidRPr="005F0BDE" w:rsidRDefault="00494BDC" w:rsidP="00494BD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A026B0">
              <w:t>1,928</w:t>
            </w:r>
          </w:p>
        </w:tc>
        <w:tc>
          <w:tcPr>
            <w:tcW w:w="261" w:type="dxa"/>
          </w:tcPr>
          <w:p w14:paraId="75C21259" w14:textId="77777777" w:rsidR="00494BDC" w:rsidRPr="0024424D" w:rsidRDefault="00494BDC" w:rsidP="00494BDC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146E063" w14:textId="64EF7EC9" w:rsidR="00494BDC" w:rsidRPr="004F1711" w:rsidRDefault="00494BDC" w:rsidP="00494B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</w:pPr>
            <w:r w:rsidRPr="00A026B0">
              <w:t>1,967</w:t>
            </w:r>
          </w:p>
        </w:tc>
        <w:tc>
          <w:tcPr>
            <w:tcW w:w="270" w:type="dxa"/>
          </w:tcPr>
          <w:p w14:paraId="071AF9C7" w14:textId="77777777" w:rsidR="00494BDC" w:rsidRPr="005F0BDE" w:rsidRDefault="00494BDC" w:rsidP="00494BDC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0ED0988" w14:textId="52DFC6CD" w:rsidR="00494BDC" w:rsidRPr="005F0BDE" w:rsidRDefault="00494BDC" w:rsidP="00494BD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A026B0">
              <w:t>1,928</w:t>
            </w:r>
          </w:p>
        </w:tc>
        <w:tc>
          <w:tcPr>
            <w:tcW w:w="252" w:type="dxa"/>
          </w:tcPr>
          <w:p w14:paraId="10936FC4" w14:textId="77777777" w:rsidR="00494BDC" w:rsidRPr="005F0BDE" w:rsidRDefault="00494BDC" w:rsidP="00494BDC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3335F04" w14:textId="72B5AC04" w:rsidR="00494BDC" w:rsidRPr="004F1711" w:rsidRDefault="00494BDC" w:rsidP="00494B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A026B0">
              <w:t>1,967</w:t>
            </w:r>
          </w:p>
        </w:tc>
      </w:tr>
      <w:tr w:rsidR="00494BDC" w:rsidRPr="00B22D6C" w14:paraId="1DCAE741" w14:textId="77777777" w:rsidTr="009011DC">
        <w:tc>
          <w:tcPr>
            <w:tcW w:w="3690" w:type="dxa"/>
          </w:tcPr>
          <w:p w14:paraId="3798083A" w14:textId="77777777" w:rsidR="00494BDC" w:rsidRPr="00B22D6C" w:rsidRDefault="00494BDC" w:rsidP="00494BDC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22D6C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805CF4" w14:textId="3E950B77" w:rsidR="00494BDC" w:rsidRPr="00494BDC" w:rsidRDefault="00494BDC" w:rsidP="00494BD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94BDC">
              <w:rPr>
                <w:b/>
                <w:bCs/>
              </w:rPr>
              <w:t>23,246</w:t>
            </w:r>
          </w:p>
        </w:tc>
        <w:tc>
          <w:tcPr>
            <w:tcW w:w="261" w:type="dxa"/>
          </w:tcPr>
          <w:p w14:paraId="7D7AEC35" w14:textId="77777777" w:rsidR="00494BDC" w:rsidRPr="00494BDC" w:rsidRDefault="00494BDC" w:rsidP="00494BD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FC498D9" w14:textId="64D23485" w:rsidR="00494BDC" w:rsidRPr="00494BDC" w:rsidRDefault="00494BDC" w:rsidP="00494B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94BDC">
              <w:rPr>
                <w:b/>
                <w:bCs/>
              </w:rPr>
              <w:t>22,133</w:t>
            </w:r>
          </w:p>
        </w:tc>
        <w:tc>
          <w:tcPr>
            <w:tcW w:w="270" w:type="dxa"/>
          </w:tcPr>
          <w:p w14:paraId="6428B6BD" w14:textId="77777777" w:rsidR="00494BDC" w:rsidRPr="00494BDC" w:rsidRDefault="00494BDC" w:rsidP="00494BD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8F75EE2" w14:textId="6F35B658" w:rsidR="00494BDC" w:rsidRPr="00494BDC" w:rsidRDefault="00494BDC" w:rsidP="00494BDC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94BDC">
              <w:rPr>
                <w:b/>
                <w:bCs/>
              </w:rPr>
              <w:t>23,246</w:t>
            </w:r>
          </w:p>
        </w:tc>
        <w:tc>
          <w:tcPr>
            <w:tcW w:w="252" w:type="dxa"/>
          </w:tcPr>
          <w:p w14:paraId="14FFBF00" w14:textId="77777777" w:rsidR="00494BDC" w:rsidRPr="00494BDC" w:rsidRDefault="00494BDC" w:rsidP="00494BD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24F0DA3" w14:textId="16528190" w:rsidR="00494BDC" w:rsidRPr="00494BDC" w:rsidRDefault="00494BDC" w:rsidP="00494B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94BDC">
              <w:rPr>
                <w:b/>
                <w:bCs/>
              </w:rPr>
              <w:t>22,133</w:t>
            </w:r>
          </w:p>
        </w:tc>
      </w:tr>
    </w:tbl>
    <w:p w14:paraId="5EA8007B" w14:textId="0BCF26F1" w:rsidR="0028178A" w:rsidRDefault="0028178A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2515B090" w14:textId="77777777" w:rsidR="0028178A" w:rsidRDefault="0028178A">
      <w:pPr>
        <w:spacing w:line="240" w:lineRule="auto"/>
        <w:rPr>
          <w:rFonts w:cs="Times New Roman"/>
          <w:b/>
          <w:bCs/>
          <w:sz w:val="24"/>
          <w:szCs w:val="24"/>
          <w:lang w:val="en-US"/>
        </w:rPr>
      </w:pPr>
      <w:r>
        <w:rPr>
          <w:rFonts w:cs="Times New Roman"/>
          <w:b/>
          <w:bCs/>
          <w:sz w:val="24"/>
          <w:szCs w:val="24"/>
          <w:lang w:val="en-US"/>
        </w:rPr>
        <w:br w:type="page"/>
      </w:r>
    </w:p>
    <w:p w14:paraId="100AA76B" w14:textId="77777777" w:rsidR="00E726AF" w:rsidRDefault="00E726AF" w:rsidP="00BF0082">
      <w:pPr>
        <w:pStyle w:val="BodyText"/>
        <w:numPr>
          <w:ilvl w:val="0"/>
          <w:numId w:val="30"/>
        </w:numPr>
        <w:spacing w:after="0" w:line="240" w:lineRule="auto"/>
        <w:ind w:left="576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3F00CF78" w:rsidR="00027D38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6E014C" w:rsidRPr="001D10D5" w14:paraId="4D7F037B" w14:textId="77777777" w:rsidTr="00D67F28">
        <w:tc>
          <w:tcPr>
            <w:tcW w:w="3060" w:type="dxa"/>
          </w:tcPr>
          <w:p w14:paraId="14F9FBBE" w14:textId="77777777" w:rsidR="006E014C" w:rsidRPr="001D10D5" w:rsidRDefault="006E014C" w:rsidP="001D10D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553B70C7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64626A71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Consolidated</w:t>
            </w:r>
          </w:p>
          <w:p w14:paraId="2E9A5D53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72FAFEAF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22096EFF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Separate</w:t>
            </w:r>
          </w:p>
          <w:p w14:paraId="5EF3E402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financial statements</w:t>
            </w:r>
          </w:p>
        </w:tc>
      </w:tr>
      <w:tr w:rsidR="001D10D5" w:rsidRPr="001D10D5" w14:paraId="4E9AD332" w14:textId="77777777" w:rsidTr="00D67F28">
        <w:tc>
          <w:tcPr>
            <w:tcW w:w="3060" w:type="dxa"/>
          </w:tcPr>
          <w:p w14:paraId="1CB56EF6" w14:textId="77777777" w:rsidR="001D10D5" w:rsidRPr="001D10D5" w:rsidRDefault="001D10D5" w:rsidP="001D10D5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6E8EB5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6765B08F" w14:textId="5C6CF3AD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1D10D5">
              <w:rPr>
                <w:rFonts w:cs="Times New Roman"/>
                <w:b w:val="0"/>
                <w:bCs/>
                <w:spacing w:val="-4"/>
                <w:szCs w:val="22"/>
              </w:rPr>
              <w:t>30 September</w:t>
            </w:r>
          </w:p>
        </w:tc>
        <w:tc>
          <w:tcPr>
            <w:tcW w:w="254" w:type="dxa"/>
          </w:tcPr>
          <w:p w14:paraId="43335310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230662FB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1D10D5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7100CAD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DC32C5A" w14:textId="1F27D9E4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1D10D5">
              <w:rPr>
                <w:rFonts w:cs="Times New Roman"/>
                <w:b w:val="0"/>
                <w:bCs/>
                <w:spacing w:val="-4"/>
                <w:szCs w:val="22"/>
              </w:rPr>
              <w:t>30 September</w:t>
            </w:r>
          </w:p>
        </w:tc>
        <w:tc>
          <w:tcPr>
            <w:tcW w:w="240" w:type="dxa"/>
          </w:tcPr>
          <w:p w14:paraId="53895AED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577214F5" w14:textId="48AAA3CE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1D10D5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1D10D5" w:rsidRPr="001D10D5" w14:paraId="7C03F94B" w14:textId="77777777" w:rsidTr="00D67F28">
        <w:tc>
          <w:tcPr>
            <w:tcW w:w="3060" w:type="dxa"/>
          </w:tcPr>
          <w:p w14:paraId="24A4F6FD" w14:textId="77777777" w:rsidR="001D10D5" w:rsidRPr="001D10D5" w:rsidRDefault="001D10D5" w:rsidP="001D10D5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7A408DF" w14:textId="77777777" w:rsidR="001D10D5" w:rsidRPr="001D10D5" w:rsidRDefault="001D10D5" w:rsidP="001D10D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1D10D5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1AF53F5C" w14:textId="31CF63E6" w:rsidR="001D10D5" w:rsidRPr="001D10D5" w:rsidRDefault="001D10D5" w:rsidP="001D10D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1D10D5">
              <w:rPr>
                <w:rFonts w:cs="Times New Roman"/>
                <w:b w:val="0"/>
                <w:bCs/>
                <w:spacing w:val="-4"/>
                <w:szCs w:val="22"/>
              </w:rPr>
              <w:t>2025</w:t>
            </w:r>
          </w:p>
        </w:tc>
        <w:tc>
          <w:tcPr>
            <w:tcW w:w="254" w:type="dxa"/>
          </w:tcPr>
          <w:p w14:paraId="4D8C78EC" w14:textId="77777777" w:rsidR="001D10D5" w:rsidRPr="001D10D5" w:rsidRDefault="001D10D5" w:rsidP="001D10D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2107E109" w14:textId="16665A8E" w:rsidR="001D10D5" w:rsidRPr="001D10D5" w:rsidRDefault="001D10D5" w:rsidP="001D10D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1D10D5">
              <w:rPr>
                <w:rFonts w:cs="Times New Roman"/>
                <w:b w:val="0"/>
                <w:bCs/>
                <w:spacing w:val="-4"/>
                <w:szCs w:val="22"/>
              </w:rPr>
              <w:t>2024</w:t>
            </w:r>
          </w:p>
        </w:tc>
        <w:tc>
          <w:tcPr>
            <w:tcW w:w="275" w:type="dxa"/>
          </w:tcPr>
          <w:p w14:paraId="4650CDF1" w14:textId="77777777" w:rsidR="001D10D5" w:rsidRPr="001D10D5" w:rsidRDefault="001D10D5" w:rsidP="001D10D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4F96ED1" w14:textId="1AAFA849" w:rsidR="001D10D5" w:rsidRPr="001D10D5" w:rsidRDefault="001D10D5" w:rsidP="001D10D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1D10D5">
              <w:rPr>
                <w:rFonts w:cs="Times New Roman"/>
                <w:b w:val="0"/>
                <w:bCs/>
                <w:spacing w:val="-4"/>
                <w:szCs w:val="22"/>
              </w:rPr>
              <w:t>2025</w:t>
            </w:r>
          </w:p>
        </w:tc>
        <w:tc>
          <w:tcPr>
            <w:tcW w:w="240" w:type="dxa"/>
          </w:tcPr>
          <w:p w14:paraId="101D20B8" w14:textId="77777777" w:rsidR="001D10D5" w:rsidRPr="001D10D5" w:rsidRDefault="001D10D5" w:rsidP="001D10D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487CEFAF" w14:textId="6F52EE4A" w:rsidR="001D10D5" w:rsidRPr="001D10D5" w:rsidRDefault="001D10D5" w:rsidP="001D10D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1D10D5">
              <w:rPr>
                <w:rFonts w:cs="Times New Roman"/>
                <w:b w:val="0"/>
                <w:bCs/>
                <w:spacing w:val="-4"/>
                <w:szCs w:val="22"/>
              </w:rPr>
              <w:t>2024</w:t>
            </w:r>
          </w:p>
        </w:tc>
      </w:tr>
      <w:tr w:rsidR="001D10D5" w:rsidRPr="001D10D5" w14:paraId="4658E601" w14:textId="77777777" w:rsidTr="00D67F28">
        <w:tc>
          <w:tcPr>
            <w:tcW w:w="3060" w:type="dxa"/>
          </w:tcPr>
          <w:p w14:paraId="3F7FA197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1E66F4B3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EC63E82" w14:textId="77777777" w:rsidR="001D10D5" w:rsidRPr="001D10D5" w:rsidRDefault="001D10D5" w:rsidP="001D10D5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1D10D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D10D5" w:rsidRPr="001D10D5" w14:paraId="08ACAFB2" w14:textId="77777777" w:rsidTr="00D67F28">
        <w:tc>
          <w:tcPr>
            <w:tcW w:w="3060" w:type="dxa"/>
          </w:tcPr>
          <w:p w14:paraId="6A45E922" w14:textId="77777777" w:rsidR="001D10D5" w:rsidRPr="001D10D5" w:rsidRDefault="001D10D5" w:rsidP="001D10D5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170DACFF" w14:textId="77777777" w:rsidR="001D10D5" w:rsidRPr="001D10D5" w:rsidRDefault="001D10D5" w:rsidP="001D10D5">
            <w:pPr>
              <w:spacing w:line="240" w:lineRule="atLeast"/>
              <w:ind w:left="67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vAlign w:val="bottom"/>
          </w:tcPr>
          <w:p w14:paraId="02B27ED8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B8CD88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10B1A291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9B65C16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33F76F71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67B056A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8B724D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494BDC" w:rsidRPr="001D10D5" w14:paraId="47BE60AE" w14:textId="77777777" w:rsidTr="0045610D">
        <w:tc>
          <w:tcPr>
            <w:tcW w:w="3060" w:type="dxa"/>
          </w:tcPr>
          <w:p w14:paraId="63DCEA39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2D126D24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36F1CF27" w14:textId="77F215D3" w:rsidR="00494BDC" w:rsidRPr="001D10D5" w:rsidRDefault="00494BDC" w:rsidP="00494BD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67DD2">
              <w:t>78,676</w:t>
            </w:r>
          </w:p>
        </w:tc>
        <w:tc>
          <w:tcPr>
            <w:tcW w:w="254" w:type="dxa"/>
          </w:tcPr>
          <w:p w14:paraId="75A4D32C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F462E2D" w14:textId="28C9E492" w:rsidR="00494BDC" w:rsidRPr="001D10D5" w:rsidRDefault="00494BDC" w:rsidP="00494BD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A67DD2">
              <w:t>82,872</w:t>
            </w:r>
          </w:p>
        </w:tc>
        <w:tc>
          <w:tcPr>
            <w:tcW w:w="275" w:type="dxa"/>
          </w:tcPr>
          <w:p w14:paraId="52666377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D02B462" w14:textId="64527447" w:rsidR="00494BDC" w:rsidRPr="001D10D5" w:rsidRDefault="00494BDC" w:rsidP="00494BD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67DD2">
              <w:t>62,514</w:t>
            </w:r>
          </w:p>
        </w:tc>
        <w:tc>
          <w:tcPr>
            <w:tcW w:w="240" w:type="dxa"/>
          </w:tcPr>
          <w:p w14:paraId="2BCED983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97B3C20" w14:textId="215D015A" w:rsidR="00494BDC" w:rsidRPr="001D10D5" w:rsidRDefault="00494BDC" w:rsidP="00494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67DD2">
              <w:t>68,215</w:t>
            </w:r>
          </w:p>
        </w:tc>
      </w:tr>
      <w:tr w:rsidR="00494BDC" w:rsidRPr="001D10D5" w14:paraId="7EF6D156" w14:textId="77777777" w:rsidTr="0045610D">
        <w:tc>
          <w:tcPr>
            <w:tcW w:w="3060" w:type="dxa"/>
          </w:tcPr>
          <w:p w14:paraId="6D8FD0DE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</w:rPr>
              <w:t>Overdue:</w:t>
            </w:r>
          </w:p>
        </w:tc>
        <w:tc>
          <w:tcPr>
            <w:tcW w:w="720" w:type="dxa"/>
          </w:tcPr>
          <w:p w14:paraId="414CD6CD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3BD93D95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4" w:type="dxa"/>
          </w:tcPr>
          <w:p w14:paraId="181C3F12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0EAC4306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75" w:type="dxa"/>
          </w:tcPr>
          <w:p w14:paraId="0193FA7A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24FCBDC3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0F08B876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5C9944F2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494BDC" w:rsidRPr="001D10D5" w14:paraId="41C301D2" w14:textId="77777777" w:rsidTr="0045610D">
        <w:tc>
          <w:tcPr>
            <w:tcW w:w="3060" w:type="dxa"/>
          </w:tcPr>
          <w:p w14:paraId="5DC9DB75" w14:textId="77777777" w:rsidR="00494BDC" w:rsidRPr="001D10D5" w:rsidRDefault="00494BDC" w:rsidP="00494BDC">
            <w:pPr>
              <w:tabs>
                <w:tab w:val="left" w:pos="447"/>
              </w:tabs>
              <w:spacing w:line="240" w:lineRule="atLeast"/>
              <w:ind w:left="291" w:hanging="291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23F5043A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9AFEE0E" w14:textId="08099604" w:rsidR="00494BDC" w:rsidRPr="001D10D5" w:rsidRDefault="00494BDC" w:rsidP="00494BD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/>
              </w:rPr>
            </w:pPr>
            <w:r w:rsidRPr="00A67DD2">
              <w:t>130</w:t>
            </w:r>
          </w:p>
        </w:tc>
        <w:tc>
          <w:tcPr>
            <w:tcW w:w="254" w:type="dxa"/>
          </w:tcPr>
          <w:p w14:paraId="3D4C3F6A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129A56B" w14:textId="36D6AF85" w:rsidR="00494BDC" w:rsidRPr="001D10D5" w:rsidRDefault="00494BDC" w:rsidP="00494B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67DD2">
              <w:t>1,239</w:t>
            </w:r>
          </w:p>
        </w:tc>
        <w:tc>
          <w:tcPr>
            <w:tcW w:w="275" w:type="dxa"/>
          </w:tcPr>
          <w:p w14:paraId="25BBC088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ED5DFE6" w14:textId="65185575" w:rsidR="00494BDC" w:rsidRPr="001D10D5" w:rsidRDefault="00494BDC" w:rsidP="00494BD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67DD2">
              <w:t>130</w:t>
            </w:r>
          </w:p>
        </w:tc>
        <w:tc>
          <w:tcPr>
            <w:tcW w:w="240" w:type="dxa"/>
          </w:tcPr>
          <w:p w14:paraId="5DFB40C3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AF05A40" w14:textId="3F313797" w:rsidR="00494BDC" w:rsidRPr="001D10D5" w:rsidRDefault="00494BDC" w:rsidP="00494BD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67DD2">
              <w:t>361</w:t>
            </w:r>
          </w:p>
        </w:tc>
      </w:tr>
      <w:tr w:rsidR="00494BDC" w:rsidRPr="001D10D5" w14:paraId="798672EB" w14:textId="77777777" w:rsidTr="0045610D">
        <w:tc>
          <w:tcPr>
            <w:tcW w:w="3060" w:type="dxa"/>
          </w:tcPr>
          <w:p w14:paraId="2A914A83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2E46047" w14:textId="77777777" w:rsidR="00494BDC" w:rsidRPr="001D10D5" w:rsidRDefault="00494BDC" w:rsidP="00494BDC">
            <w:pPr>
              <w:spacing w:line="240" w:lineRule="atLeast"/>
              <w:ind w:left="67"/>
              <w:jc w:val="center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i/>
                <w:iCs/>
                <w:szCs w:val="22"/>
                <w:lang w:val="en-US" w:bidi="th-TH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E4E51B8" w14:textId="5E2E740B" w:rsidR="00494BDC" w:rsidRPr="00494BDC" w:rsidRDefault="00494BDC" w:rsidP="00494BD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494BDC">
              <w:rPr>
                <w:b/>
                <w:bCs/>
              </w:rPr>
              <w:t>78,806</w:t>
            </w:r>
          </w:p>
        </w:tc>
        <w:tc>
          <w:tcPr>
            <w:tcW w:w="254" w:type="dxa"/>
          </w:tcPr>
          <w:p w14:paraId="0DA1D617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49EE675" w14:textId="64F44609" w:rsidR="00494BDC" w:rsidRPr="00494BDC" w:rsidRDefault="00494BDC" w:rsidP="00494BD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494BDC">
              <w:rPr>
                <w:b/>
                <w:bCs/>
              </w:rPr>
              <w:t>84,111</w:t>
            </w:r>
          </w:p>
        </w:tc>
        <w:tc>
          <w:tcPr>
            <w:tcW w:w="275" w:type="dxa"/>
          </w:tcPr>
          <w:p w14:paraId="2EFBCF87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D552A4A" w14:textId="0A2FB39F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494BDC">
              <w:rPr>
                <w:b/>
                <w:bCs/>
              </w:rPr>
              <w:t>62,644</w:t>
            </w:r>
          </w:p>
        </w:tc>
        <w:tc>
          <w:tcPr>
            <w:tcW w:w="240" w:type="dxa"/>
          </w:tcPr>
          <w:p w14:paraId="17440DDC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8D47482" w14:textId="24FFE2DB" w:rsidR="00494BDC" w:rsidRPr="00494BDC" w:rsidRDefault="00494BDC" w:rsidP="00494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68,576</w:t>
            </w:r>
          </w:p>
        </w:tc>
      </w:tr>
      <w:tr w:rsidR="001D10D5" w:rsidRPr="001D10D5" w14:paraId="545B934E" w14:textId="77777777" w:rsidTr="00582D68">
        <w:tc>
          <w:tcPr>
            <w:tcW w:w="3060" w:type="dxa"/>
          </w:tcPr>
          <w:p w14:paraId="35F39D74" w14:textId="77777777" w:rsidR="001D10D5" w:rsidRPr="001D10D5" w:rsidRDefault="001D10D5" w:rsidP="001D10D5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EC3D30" w14:textId="77777777" w:rsidR="001D10D5" w:rsidRPr="001D10D5" w:rsidRDefault="001D10D5" w:rsidP="001D10D5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AF4304E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EE0052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98F176B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1821E3D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7CEF71C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29EAA4B2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9BD0AFF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1D10D5" w:rsidRPr="001D10D5" w14:paraId="7EF4FA85" w14:textId="77777777" w:rsidTr="00582D68">
        <w:tc>
          <w:tcPr>
            <w:tcW w:w="3060" w:type="dxa"/>
          </w:tcPr>
          <w:p w14:paraId="582EF9CA" w14:textId="77777777" w:rsidR="001D10D5" w:rsidRPr="001D10D5" w:rsidRDefault="001D10D5" w:rsidP="001D10D5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1D31AE26" w14:textId="77777777" w:rsidR="001D10D5" w:rsidRPr="001D10D5" w:rsidRDefault="001D10D5" w:rsidP="001D10D5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vAlign w:val="bottom"/>
          </w:tcPr>
          <w:p w14:paraId="15F2B3A3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AE220CD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0110EDE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97455E7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5F10777A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15C46721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2AB50E5E" w14:textId="77777777" w:rsidR="001D10D5" w:rsidRPr="001D10D5" w:rsidRDefault="001D10D5" w:rsidP="001D10D5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494BDC" w:rsidRPr="001D10D5" w14:paraId="17B69A78" w14:textId="77777777" w:rsidTr="005203B6">
        <w:tc>
          <w:tcPr>
            <w:tcW w:w="3060" w:type="dxa"/>
          </w:tcPr>
          <w:p w14:paraId="173BC05F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6A4FC052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1091F264" w14:textId="0B37E05F" w:rsidR="00494BDC" w:rsidRPr="001D10D5" w:rsidRDefault="00494BDC" w:rsidP="00494BD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81,100</w:t>
            </w:r>
          </w:p>
        </w:tc>
        <w:tc>
          <w:tcPr>
            <w:tcW w:w="254" w:type="dxa"/>
          </w:tcPr>
          <w:p w14:paraId="4A0CAFAF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3BC9FBE" w14:textId="2127C06E" w:rsidR="00494BDC" w:rsidRPr="001D10D5" w:rsidRDefault="00494BDC" w:rsidP="00494B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0350">
              <w:t>86,597</w:t>
            </w:r>
          </w:p>
        </w:tc>
        <w:tc>
          <w:tcPr>
            <w:tcW w:w="275" w:type="dxa"/>
          </w:tcPr>
          <w:p w14:paraId="56492DB0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506AA7D5" w14:textId="0D0E0E9C" w:rsidR="00494BDC" w:rsidRPr="001D10D5" w:rsidRDefault="00494BDC" w:rsidP="00494BD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71,749</w:t>
            </w:r>
          </w:p>
        </w:tc>
        <w:tc>
          <w:tcPr>
            <w:tcW w:w="240" w:type="dxa"/>
          </w:tcPr>
          <w:p w14:paraId="26B569A0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18A1F166" w14:textId="66874E53" w:rsidR="00494BDC" w:rsidRPr="001D10D5" w:rsidRDefault="00494BDC" w:rsidP="00494BD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0350">
              <w:t>79,808</w:t>
            </w:r>
          </w:p>
        </w:tc>
      </w:tr>
      <w:tr w:rsidR="00494BDC" w:rsidRPr="001D10D5" w14:paraId="57253EE0" w14:textId="77777777" w:rsidTr="005203B6">
        <w:tc>
          <w:tcPr>
            <w:tcW w:w="3060" w:type="dxa"/>
          </w:tcPr>
          <w:p w14:paraId="53509AD9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</w:rPr>
              <w:t>Overdue:</w:t>
            </w:r>
          </w:p>
        </w:tc>
        <w:tc>
          <w:tcPr>
            <w:tcW w:w="720" w:type="dxa"/>
          </w:tcPr>
          <w:p w14:paraId="56516BF2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0CA6F916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54" w:type="dxa"/>
          </w:tcPr>
          <w:p w14:paraId="7CAE701E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B1038C4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5E996F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7031162E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262CE144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22CABF9A" w14:textId="77777777" w:rsidR="00494BDC" w:rsidRPr="001D10D5" w:rsidRDefault="00494BDC" w:rsidP="00494BD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494BDC" w:rsidRPr="001D10D5" w14:paraId="1AA8F72F" w14:textId="77777777" w:rsidTr="005203B6">
        <w:tc>
          <w:tcPr>
            <w:tcW w:w="3060" w:type="dxa"/>
          </w:tcPr>
          <w:p w14:paraId="4AE9FF9A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DFF83D3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1E70F711" w14:textId="6FD4BD36" w:rsidR="00494BDC" w:rsidRPr="001D10D5" w:rsidRDefault="00494BDC" w:rsidP="00494BD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2,002</w:t>
            </w:r>
          </w:p>
        </w:tc>
        <w:tc>
          <w:tcPr>
            <w:tcW w:w="254" w:type="dxa"/>
          </w:tcPr>
          <w:p w14:paraId="6EC3109A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C60E472" w14:textId="71AC02A9" w:rsidR="00494BDC" w:rsidRPr="001D10D5" w:rsidRDefault="00494BDC" w:rsidP="00494B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4,633</w:t>
            </w:r>
          </w:p>
        </w:tc>
        <w:tc>
          <w:tcPr>
            <w:tcW w:w="275" w:type="dxa"/>
          </w:tcPr>
          <w:p w14:paraId="3C28D709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05CE4426" w14:textId="6EEEFAA3" w:rsidR="00494BDC" w:rsidRPr="001D10D5" w:rsidRDefault="00494BDC" w:rsidP="00494BD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1,951</w:t>
            </w:r>
          </w:p>
        </w:tc>
        <w:tc>
          <w:tcPr>
            <w:tcW w:w="240" w:type="dxa"/>
          </w:tcPr>
          <w:p w14:paraId="55190B0B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CC98967" w14:textId="1326487C" w:rsidR="00494BDC" w:rsidRPr="001D10D5" w:rsidRDefault="00494BDC" w:rsidP="00494BD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0350">
              <w:t>3,689</w:t>
            </w:r>
          </w:p>
        </w:tc>
      </w:tr>
      <w:tr w:rsidR="00494BDC" w:rsidRPr="001D10D5" w14:paraId="3FEBB42A" w14:textId="77777777" w:rsidTr="005203B6">
        <w:trPr>
          <w:trHeight w:val="60"/>
        </w:trPr>
        <w:tc>
          <w:tcPr>
            <w:tcW w:w="3060" w:type="dxa"/>
          </w:tcPr>
          <w:p w14:paraId="5F1F737B" w14:textId="0088D5B5" w:rsidR="00494BDC" w:rsidRPr="001D10D5" w:rsidRDefault="00494BDC" w:rsidP="00180188">
            <w:pPr>
              <w:spacing w:line="240" w:lineRule="atLeast"/>
              <w:ind w:left="-20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  <w:cs/>
                <w:lang w:val="en-US" w:bidi="th-TH"/>
              </w:rPr>
              <w:t xml:space="preserve">      1</w:t>
            </w:r>
            <w:r w:rsidRPr="001D10D5">
              <w:rPr>
                <w:rFonts w:cs="Times New Roman"/>
                <w:szCs w:val="22"/>
                <w:lang w:val="en-US" w:bidi="th-TH"/>
              </w:rPr>
              <w:t xml:space="preserve"> - 3</w:t>
            </w:r>
            <w:r w:rsidRPr="001D10D5">
              <w:rPr>
                <w:rFonts w:cs="Times New Roman"/>
                <w:szCs w:val="22"/>
                <w:cs/>
                <w:lang w:val="en-US" w:bidi="th-TH"/>
              </w:rPr>
              <w:t xml:space="preserve"> </w:t>
            </w:r>
            <w:r w:rsidRPr="001D10D5">
              <w:rPr>
                <w:rFonts w:cs="Times New Roman"/>
                <w:szCs w:val="22"/>
                <w:lang w:val="en-US" w:bidi="th-TH"/>
              </w:rPr>
              <w:t>months</w:t>
            </w:r>
          </w:p>
        </w:tc>
        <w:tc>
          <w:tcPr>
            <w:tcW w:w="720" w:type="dxa"/>
          </w:tcPr>
          <w:p w14:paraId="549E125E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4F339470" w14:textId="3EB777F1" w:rsidR="00494BDC" w:rsidRPr="001D10D5" w:rsidRDefault="00494BDC" w:rsidP="00494BD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146</w:t>
            </w:r>
          </w:p>
        </w:tc>
        <w:tc>
          <w:tcPr>
            <w:tcW w:w="254" w:type="dxa"/>
          </w:tcPr>
          <w:p w14:paraId="08D262EF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0A2A20ED" w14:textId="3923C743" w:rsidR="00494BDC" w:rsidRPr="001D10D5" w:rsidRDefault="00494BDC" w:rsidP="00494B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4,856</w:t>
            </w:r>
          </w:p>
        </w:tc>
        <w:tc>
          <w:tcPr>
            <w:tcW w:w="275" w:type="dxa"/>
          </w:tcPr>
          <w:p w14:paraId="0D3DDD1F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1958AA82" w14:textId="2CA0224B" w:rsidR="00494BDC" w:rsidRPr="001D10D5" w:rsidRDefault="00494BDC" w:rsidP="00494BD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146</w:t>
            </w:r>
          </w:p>
        </w:tc>
        <w:tc>
          <w:tcPr>
            <w:tcW w:w="240" w:type="dxa"/>
          </w:tcPr>
          <w:p w14:paraId="7991F233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6F057879" w14:textId="247168CD" w:rsidR="00494BDC" w:rsidRPr="001D10D5" w:rsidRDefault="00494BDC" w:rsidP="00494BD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0350">
              <w:t>4,101</w:t>
            </w:r>
          </w:p>
        </w:tc>
      </w:tr>
      <w:tr w:rsidR="00494BDC" w:rsidRPr="001D10D5" w14:paraId="473A8095" w14:textId="77777777" w:rsidTr="005203B6">
        <w:trPr>
          <w:trHeight w:val="60"/>
        </w:trPr>
        <w:tc>
          <w:tcPr>
            <w:tcW w:w="3060" w:type="dxa"/>
          </w:tcPr>
          <w:p w14:paraId="4DBD9CB7" w14:textId="40240EEA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szCs w:val="22"/>
                <w:cs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Over 3 months</w:t>
            </w:r>
          </w:p>
        </w:tc>
        <w:tc>
          <w:tcPr>
            <w:tcW w:w="720" w:type="dxa"/>
          </w:tcPr>
          <w:p w14:paraId="7E31E6A1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5B6999A2" w14:textId="2DCE34A0" w:rsidR="00494BDC" w:rsidRPr="001D10D5" w:rsidRDefault="00494BDC" w:rsidP="00494BD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1,368</w:t>
            </w:r>
          </w:p>
        </w:tc>
        <w:tc>
          <w:tcPr>
            <w:tcW w:w="254" w:type="dxa"/>
          </w:tcPr>
          <w:p w14:paraId="7D37D276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191E74F" w14:textId="6ADC76AE" w:rsidR="00494BDC" w:rsidRPr="001D10D5" w:rsidRDefault="00494BDC" w:rsidP="00494B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0350">
              <w:t>2,523</w:t>
            </w:r>
          </w:p>
        </w:tc>
        <w:tc>
          <w:tcPr>
            <w:tcW w:w="275" w:type="dxa"/>
          </w:tcPr>
          <w:p w14:paraId="3563B803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4D971DA9" w14:textId="26C1E92C" w:rsidR="00494BDC" w:rsidRPr="001D10D5" w:rsidRDefault="00494BDC" w:rsidP="00494BD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C0350">
              <w:t>1,368</w:t>
            </w:r>
          </w:p>
        </w:tc>
        <w:tc>
          <w:tcPr>
            <w:tcW w:w="240" w:type="dxa"/>
          </w:tcPr>
          <w:p w14:paraId="3959BCAE" w14:textId="77777777" w:rsidR="00494BDC" w:rsidRPr="001D10D5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42A82259" w14:textId="412DBB00" w:rsidR="00494BDC" w:rsidRPr="001D10D5" w:rsidRDefault="00494BDC" w:rsidP="00494BDC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0350">
              <w:t>2,523</w:t>
            </w:r>
          </w:p>
        </w:tc>
      </w:tr>
      <w:tr w:rsidR="00494BDC" w:rsidRPr="001D10D5" w14:paraId="0A9C944D" w14:textId="77777777" w:rsidTr="005203B6">
        <w:tc>
          <w:tcPr>
            <w:tcW w:w="3060" w:type="dxa"/>
          </w:tcPr>
          <w:p w14:paraId="506B92FD" w14:textId="7045D575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9F2C4AF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704013" w14:textId="126BB643" w:rsidR="00494BDC" w:rsidRPr="00494BDC" w:rsidRDefault="00494BDC" w:rsidP="00494BD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84,616</w:t>
            </w:r>
          </w:p>
        </w:tc>
        <w:tc>
          <w:tcPr>
            <w:tcW w:w="254" w:type="dxa"/>
          </w:tcPr>
          <w:p w14:paraId="4A56CBDA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ED757D0" w14:textId="16EE63CD" w:rsidR="00494BDC" w:rsidRPr="00494BDC" w:rsidRDefault="00494BDC" w:rsidP="00494BD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98,609</w:t>
            </w:r>
          </w:p>
        </w:tc>
        <w:tc>
          <w:tcPr>
            <w:tcW w:w="275" w:type="dxa"/>
          </w:tcPr>
          <w:p w14:paraId="2650C844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41F9C5E" w14:textId="52776D83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75,214</w:t>
            </w:r>
          </w:p>
        </w:tc>
        <w:tc>
          <w:tcPr>
            <w:tcW w:w="240" w:type="dxa"/>
          </w:tcPr>
          <w:p w14:paraId="4BBE7673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4D2EB5F" w14:textId="08B3F741" w:rsidR="00494BDC" w:rsidRPr="00494BDC" w:rsidRDefault="00494BDC" w:rsidP="00494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90,121</w:t>
            </w:r>
          </w:p>
        </w:tc>
      </w:tr>
      <w:tr w:rsidR="001D10D5" w:rsidRPr="001D10D5" w14:paraId="1AB2F082" w14:textId="77777777" w:rsidTr="00582D68">
        <w:tc>
          <w:tcPr>
            <w:tcW w:w="3060" w:type="dxa"/>
          </w:tcPr>
          <w:p w14:paraId="33F1F9F5" w14:textId="77777777" w:rsidR="001D10D5" w:rsidRPr="001D10D5" w:rsidRDefault="001D10D5" w:rsidP="001D10D5">
            <w:pPr>
              <w:spacing w:line="240" w:lineRule="atLeast"/>
              <w:ind w:left="453" w:hanging="453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i/>
                <w:iCs/>
                <w:szCs w:val="22"/>
              </w:rPr>
              <w:t xml:space="preserve">Less </w:t>
            </w:r>
            <w:r w:rsidRPr="001D10D5">
              <w:rPr>
                <w:rFonts w:cs="Times New Roman"/>
                <w:szCs w:val="22"/>
              </w:rPr>
              <w:t xml:space="preserve">allowance for expected </w:t>
            </w:r>
            <w:r w:rsidRPr="001D10D5">
              <w:rPr>
                <w:rFonts w:cs="Times New Roman"/>
                <w:szCs w:val="22"/>
              </w:rPr>
              <w:br/>
              <w:t>credit loss</w:t>
            </w:r>
          </w:p>
        </w:tc>
        <w:tc>
          <w:tcPr>
            <w:tcW w:w="720" w:type="dxa"/>
          </w:tcPr>
          <w:p w14:paraId="650EF761" w14:textId="77777777" w:rsidR="001D10D5" w:rsidRPr="001D10D5" w:rsidRDefault="001D10D5" w:rsidP="001D10D5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3127B1D" w14:textId="77777777" w:rsidR="001D10D5" w:rsidRDefault="001D10D5" w:rsidP="001D10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  <w:p w14:paraId="0A353A1B" w14:textId="3709DDC7" w:rsidR="00494BDC" w:rsidRPr="001D10D5" w:rsidRDefault="00494BDC" w:rsidP="001D10D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54" w:type="dxa"/>
            <w:vAlign w:val="bottom"/>
          </w:tcPr>
          <w:p w14:paraId="3702C692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147B792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  <w:p w14:paraId="0088A1B0" w14:textId="475A3474" w:rsidR="001D10D5" w:rsidRPr="001D10D5" w:rsidRDefault="001D10D5" w:rsidP="001D10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(23)</w:t>
            </w:r>
          </w:p>
        </w:tc>
        <w:tc>
          <w:tcPr>
            <w:tcW w:w="275" w:type="dxa"/>
          </w:tcPr>
          <w:p w14:paraId="14AF9DD4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31668680" w14:textId="77777777" w:rsidR="001D10D5" w:rsidRDefault="001D10D5" w:rsidP="001D10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  <w:p w14:paraId="30468D08" w14:textId="454298BE" w:rsidR="00494BDC" w:rsidRPr="001D10D5" w:rsidRDefault="00494BDC" w:rsidP="001D10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40" w:type="dxa"/>
          </w:tcPr>
          <w:p w14:paraId="1D9D4808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AD11D24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  <w:p w14:paraId="35E12E1D" w14:textId="7357D660" w:rsidR="001D10D5" w:rsidRPr="001D10D5" w:rsidRDefault="001D10D5" w:rsidP="001D10D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(23)</w:t>
            </w:r>
          </w:p>
        </w:tc>
      </w:tr>
      <w:tr w:rsidR="00494BDC" w:rsidRPr="001D10D5" w14:paraId="0A395D59" w14:textId="77777777" w:rsidTr="000D1476">
        <w:tc>
          <w:tcPr>
            <w:tcW w:w="3060" w:type="dxa"/>
          </w:tcPr>
          <w:p w14:paraId="5DC15E7A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5E525173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70B8E88" w14:textId="14475692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84,616</w:t>
            </w:r>
          </w:p>
        </w:tc>
        <w:tc>
          <w:tcPr>
            <w:tcW w:w="254" w:type="dxa"/>
          </w:tcPr>
          <w:p w14:paraId="3167C482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74EA858B" w14:textId="5A903375" w:rsidR="00494BDC" w:rsidRPr="00494BDC" w:rsidRDefault="00494BDC" w:rsidP="00494BD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98,586</w:t>
            </w:r>
          </w:p>
        </w:tc>
        <w:tc>
          <w:tcPr>
            <w:tcW w:w="275" w:type="dxa"/>
          </w:tcPr>
          <w:p w14:paraId="641208ED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2ED4770" w14:textId="6912FED8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75,214</w:t>
            </w:r>
          </w:p>
        </w:tc>
        <w:tc>
          <w:tcPr>
            <w:tcW w:w="240" w:type="dxa"/>
          </w:tcPr>
          <w:p w14:paraId="03DA5747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A52EC1F" w14:textId="3D8C7197" w:rsidR="00494BDC" w:rsidRPr="00494BDC" w:rsidRDefault="00494BDC" w:rsidP="00494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90,098</w:t>
            </w:r>
          </w:p>
        </w:tc>
      </w:tr>
      <w:tr w:rsidR="00494BDC" w:rsidRPr="001D10D5" w14:paraId="09501A50" w14:textId="77777777" w:rsidTr="000D1476">
        <w:tc>
          <w:tcPr>
            <w:tcW w:w="3060" w:type="dxa"/>
          </w:tcPr>
          <w:p w14:paraId="55BECB04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7F2E53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120DFC6" w14:textId="77777777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4" w:type="dxa"/>
          </w:tcPr>
          <w:p w14:paraId="35357C8E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FF83451" w14:textId="77777777" w:rsidR="00494BDC" w:rsidRPr="00494BDC" w:rsidRDefault="00494BDC" w:rsidP="00494BD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5" w:type="dxa"/>
          </w:tcPr>
          <w:p w14:paraId="4FFBF45F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FDABE66" w14:textId="77777777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55C71962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225A5A2" w14:textId="77777777" w:rsidR="00494BDC" w:rsidRPr="00494BDC" w:rsidRDefault="00494BDC" w:rsidP="00494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</w:tr>
      <w:tr w:rsidR="00494BDC" w:rsidRPr="001D10D5" w14:paraId="16E98E34" w14:textId="77777777" w:rsidTr="000D1476">
        <w:trPr>
          <w:trHeight w:val="60"/>
        </w:trPr>
        <w:tc>
          <w:tcPr>
            <w:tcW w:w="3060" w:type="dxa"/>
            <w:vAlign w:val="bottom"/>
          </w:tcPr>
          <w:p w14:paraId="610E1619" w14:textId="77777777" w:rsidR="00494BDC" w:rsidRPr="001D10D5" w:rsidRDefault="00494BDC" w:rsidP="00494BDC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720" w:type="dxa"/>
            <w:vAlign w:val="bottom"/>
          </w:tcPr>
          <w:p w14:paraId="7472AF45" w14:textId="77777777" w:rsidR="00494BDC" w:rsidRPr="001D10D5" w:rsidRDefault="00494BDC" w:rsidP="00494BDC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EBAE35F" w14:textId="4FEE7483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163,422</w:t>
            </w:r>
          </w:p>
        </w:tc>
        <w:tc>
          <w:tcPr>
            <w:tcW w:w="254" w:type="dxa"/>
          </w:tcPr>
          <w:p w14:paraId="12B1B6B7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46BB400E" w14:textId="23AF9DA0" w:rsidR="00494BDC" w:rsidRPr="00494BDC" w:rsidRDefault="00494BDC" w:rsidP="00494BD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494BDC">
              <w:rPr>
                <w:b/>
                <w:bCs/>
              </w:rPr>
              <w:t>182,697</w:t>
            </w:r>
          </w:p>
        </w:tc>
        <w:tc>
          <w:tcPr>
            <w:tcW w:w="275" w:type="dxa"/>
          </w:tcPr>
          <w:p w14:paraId="18952E0F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2E14A82D" w14:textId="233EBE2C" w:rsidR="00494BDC" w:rsidRPr="00494BDC" w:rsidRDefault="00494BDC" w:rsidP="00494BD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cs/>
                <w:lang w:val="en-US" w:bidi="th-TH"/>
              </w:rPr>
            </w:pPr>
            <w:r w:rsidRPr="00494BDC">
              <w:rPr>
                <w:b/>
                <w:bCs/>
              </w:rPr>
              <w:t>137,858</w:t>
            </w:r>
          </w:p>
        </w:tc>
        <w:tc>
          <w:tcPr>
            <w:tcW w:w="240" w:type="dxa"/>
          </w:tcPr>
          <w:p w14:paraId="69849F0F" w14:textId="77777777" w:rsidR="00494BDC" w:rsidRPr="00494BDC" w:rsidRDefault="00494BDC" w:rsidP="00494BDC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1FD7050D" w14:textId="0F8F64C0" w:rsidR="00494BDC" w:rsidRPr="00494BDC" w:rsidRDefault="00494BDC" w:rsidP="00494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494BDC">
              <w:rPr>
                <w:b/>
                <w:bCs/>
              </w:rPr>
              <w:t>158,674</w:t>
            </w:r>
          </w:p>
        </w:tc>
      </w:tr>
    </w:tbl>
    <w:p w14:paraId="1D2407B0" w14:textId="0A479D4B" w:rsidR="006E014C" w:rsidRDefault="006E014C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p w14:paraId="51563C11" w14:textId="77777777" w:rsidR="00C2141C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="002635D3">
        <w:rPr>
          <w:lang w:val="en-US"/>
        </w:rPr>
        <w:t>-</w:t>
      </w:r>
      <w:r w:rsidRPr="00D86E6D">
        <w:rPr>
          <w:lang w:val="en-US"/>
        </w:rPr>
        <w:t xml:space="preserve">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06FDD045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6FFC7F56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0C38360D" w14:textId="522BA8ED" w:rsidR="002E3B94" w:rsidRPr="002A1E3F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2E3B94" w:rsidRPr="002A1E3F" w:rsidSect="00FE1EEA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37"/>
          <w:docGrid w:linePitch="299"/>
        </w:sectPr>
      </w:pP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7E2088C9" w:rsidR="0082741A" w:rsidRPr="002635D3" w:rsidRDefault="00DF102C" w:rsidP="00230F04">
      <w:pPr>
        <w:ind w:left="547" w:right="211"/>
        <w:jc w:val="thaiDistribute"/>
        <w:rPr>
          <w:lang w:val="en-US"/>
        </w:rPr>
      </w:pPr>
      <w:r w:rsidRPr="002635D3">
        <w:rPr>
          <w:lang w:val="en-US"/>
        </w:rPr>
        <w:t>Investments in subsidiary</w:t>
      </w:r>
      <w:r w:rsidR="0082741A" w:rsidRPr="002635D3">
        <w:rPr>
          <w:lang w:val="en-US"/>
        </w:rPr>
        <w:t xml:space="preserve"> as at </w:t>
      </w:r>
      <w:r w:rsidR="00997A7E" w:rsidRPr="002635D3">
        <w:rPr>
          <w:lang w:val="en-US"/>
        </w:rPr>
        <w:t>3</w:t>
      </w:r>
      <w:r w:rsidR="00997A7E">
        <w:rPr>
          <w:lang w:val="en-US"/>
        </w:rPr>
        <w:t xml:space="preserve">0 </w:t>
      </w:r>
      <w:r w:rsidR="001D10D5">
        <w:rPr>
          <w:lang w:val="en-US"/>
        </w:rPr>
        <w:t>September</w:t>
      </w:r>
      <w:r w:rsidR="00997A7E">
        <w:rPr>
          <w:lang w:val="en-US"/>
        </w:rPr>
        <w:t xml:space="preserve"> </w:t>
      </w:r>
      <w:r w:rsidR="00876F6F">
        <w:rPr>
          <w:lang w:val="en-US"/>
        </w:rPr>
        <w:t>2025</w:t>
      </w:r>
      <w:r w:rsidR="006B2993" w:rsidRPr="002635D3">
        <w:rPr>
          <w:lang w:val="en-US"/>
        </w:rPr>
        <w:t xml:space="preserve"> </w:t>
      </w:r>
      <w:r w:rsidR="0082741A" w:rsidRPr="002635D3">
        <w:rPr>
          <w:lang w:val="en-US"/>
        </w:rPr>
        <w:t>and 31 December 20</w:t>
      </w:r>
      <w:r w:rsidR="00E42619" w:rsidRPr="002635D3">
        <w:rPr>
          <w:lang w:val="en-US"/>
        </w:rPr>
        <w:t>2</w:t>
      </w:r>
      <w:r w:rsidR="00B116CA">
        <w:rPr>
          <w:lang w:val="en-US"/>
        </w:rPr>
        <w:t>4</w:t>
      </w:r>
      <w:r w:rsidR="0082741A" w:rsidRPr="002635D3">
        <w:rPr>
          <w:lang w:val="en-US"/>
        </w:rPr>
        <w:t>, and di</w:t>
      </w:r>
      <w:r w:rsidR="00861F4A" w:rsidRPr="002635D3">
        <w:rPr>
          <w:lang w:val="en-US"/>
        </w:rPr>
        <w:t>vidend</w:t>
      </w:r>
      <w:r w:rsidR="0082741A" w:rsidRPr="002635D3">
        <w:rPr>
          <w:lang w:val="en-US"/>
        </w:rPr>
        <w:t xml:space="preserve"> from </w:t>
      </w:r>
      <w:r w:rsidR="00415197" w:rsidRPr="002635D3">
        <w:rPr>
          <w:lang w:val="en-US"/>
        </w:rPr>
        <w:t>those investment</w:t>
      </w:r>
      <w:r w:rsidR="00091846" w:rsidRPr="002635D3">
        <w:rPr>
          <w:lang w:val="en-US"/>
        </w:rPr>
        <w:t xml:space="preserve"> for the </w:t>
      </w:r>
      <w:r w:rsidR="001D10D5">
        <w:rPr>
          <w:lang w:val="en-US"/>
        </w:rPr>
        <w:t>nine</w:t>
      </w:r>
      <w:r w:rsidR="00C10000" w:rsidRPr="002635D3">
        <w:rPr>
          <w:lang w:val="en-US"/>
        </w:rPr>
        <w:t>-</w:t>
      </w:r>
      <w:r w:rsidR="0082741A" w:rsidRPr="002635D3">
        <w:rPr>
          <w:lang w:val="en-US"/>
        </w:rPr>
        <w:t>month period ended</w:t>
      </w:r>
      <w:r w:rsidR="004F096C" w:rsidRPr="002635D3">
        <w:rPr>
          <w:lang w:val="en-US"/>
        </w:rPr>
        <w:t xml:space="preserve"> </w:t>
      </w:r>
      <w:r w:rsidR="005374C2">
        <w:rPr>
          <w:lang w:val="en-US"/>
        </w:rPr>
        <w:t>30</w:t>
      </w:r>
      <w:r w:rsidR="00B116CA">
        <w:rPr>
          <w:lang w:val="en-US"/>
        </w:rPr>
        <w:t xml:space="preserve"> </w:t>
      </w:r>
      <w:r w:rsidR="001D10D5">
        <w:rPr>
          <w:lang w:val="en-US"/>
        </w:rPr>
        <w:t>September</w:t>
      </w:r>
      <w:r w:rsidR="00370746">
        <w:rPr>
          <w:lang w:val="en-US"/>
        </w:rPr>
        <w:t xml:space="preserve"> </w:t>
      </w:r>
      <w:r w:rsidR="0082741A" w:rsidRPr="002635D3">
        <w:rPr>
          <w:lang w:val="en-US"/>
        </w:rPr>
        <w:t>w</w:t>
      </w:r>
      <w:r w:rsidR="00C253A2" w:rsidRPr="002635D3">
        <w:rPr>
          <w:lang w:val="en-US"/>
        </w:rPr>
        <w:t>as</w:t>
      </w:r>
      <w:r w:rsidR="0082741A" w:rsidRPr="002635D3">
        <w:rPr>
          <w:lang w:val="en-US"/>
        </w:rPr>
        <w:t xml:space="preserve"> as follows:</w:t>
      </w:r>
    </w:p>
    <w:p w14:paraId="41B2D457" w14:textId="7266F3C6" w:rsidR="00AD7250" w:rsidRDefault="00AD7250" w:rsidP="00230F04">
      <w:pPr>
        <w:tabs>
          <w:tab w:val="left" w:pos="540"/>
        </w:tabs>
        <w:spacing w:line="240" w:lineRule="atLeast"/>
        <w:ind w:right="211"/>
        <w:jc w:val="thaiDistribute"/>
        <w:rPr>
          <w:rFonts w:cs="Times New Roman"/>
          <w:szCs w:val="22"/>
          <w:lang w:val="en-US"/>
        </w:rPr>
      </w:pPr>
    </w:p>
    <w:tbl>
      <w:tblPr>
        <w:tblW w:w="1410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152"/>
        <w:gridCol w:w="270"/>
        <w:gridCol w:w="1260"/>
        <w:gridCol w:w="270"/>
        <w:gridCol w:w="1278"/>
        <w:gridCol w:w="236"/>
        <w:gridCol w:w="1265"/>
        <w:gridCol w:w="254"/>
        <w:gridCol w:w="1242"/>
        <w:gridCol w:w="270"/>
        <w:gridCol w:w="1260"/>
        <w:gridCol w:w="270"/>
        <w:gridCol w:w="1242"/>
        <w:gridCol w:w="270"/>
        <w:gridCol w:w="1350"/>
      </w:tblGrid>
      <w:tr w:rsidR="00A511FE" w:rsidRPr="008F1515" w14:paraId="5D830687" w14:textId="77777777" w:rsidTr="00494BDC">
        <w:trPr>
          <w:trHeight w:val="180"/>
        </w:trPr>
        <w:tc>
          <w:tcPr>
            <w:tcW w:w="2214" w:type="dxa"/>
            <w:vAlign w:val="bottom"/>
          </w:tcPr>
          <w:p w14:paraId="10042C5C" w14:textId="77777777" w:rsidR="00A511FE" w:rsidRPr="008F1515" w:rsidRDefault="00A511FE" w:rsidP="00D67F28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889" w:type="dxa"/>
            <w:gridSpan w:val="15"/>
            <w:vAlign w:val="bottom"/>
          </w:tcPr>
          <w:p w14:paraId="0B2675D4" w14:textId="77777777" w:rsidR="00A511FE" w:rsidRPr="008F1515" w:rsidRDefault="00A511FE" w:rsidP="00D67F28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511FE" w:rsidRPr="008F1515" w14:paraId="52663834" w14:textId="77777777" w:rsidTr="00494BDC">
        <w:trPr>
          <w:trHeight w:val="378"/>
        </w:trPr>
        <w:tc>
          <w:tcPr>
            <w:tcW w:w="2214" w:type="dxa"/>
            <w:vAlign w:val="bottom"/>
          </w:tcPr>
          <w:p w14:paraId="069E51F2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2BA6FC8" w14:textId="4157C205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 holding</w:t>
            </w:r>
          </w:p>
        </w:tc>
        <w:tc>
          <w:tcPr>
            <w:tcW w:w="270" w:type="dxa"/>
            <w:vAlign w:val="bottom"/>
          </w:tcPr>
          <w:p w14:paraId="455F0E5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79" w:type="dxa"/>
            <w:gridSpan w:val="3"/>
            <w:vAlign w:val="bottom"/>
          </w:tcPr>
          <w:p w14:paraId="6AB612C5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65FB0760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6A56D8B8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0C50BC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62" w:type="dxa"/>
            <w:gridSpan w:val="3"/>
            <w:vAlign w:val="bottom"/>
          </w:tcPr>
          <w:p w14:paraId="42625BBD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Dividend income</w:t>
            </w:r>
          </w:p>
        </w:tc>
      </w:tr>
      <w:tr w:rsidR="001D10D5" w:rsidRPr="008F1515" w14:paraId="42C05AE0" w14:textId="77777777" w:rsidTr="001D10D5">
        <w:trPr>
          <w:trHeight w:val="191"/>
        </w:trPr>
        <w:tc>
          <w:tcPr>
            <w:tcW w:w="2214" w:type="dxa"/>
            <w:vAlign w:val="bottom"/>
          </w:tcPr>
          <w:p w14:paraId="3686F4DD" w14:textId="77777777" w:rsidR="001D10D5" w:rsidRPr="008F1515" w:rsidRDefault="001D10D5" w:rsidP="001D10D5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26C912F" w14:textId="2CD9F070" w:rsidR="001D10D5" w:rsidRPr="008F0DC6" w:rsidRDefault="001D10D5" w:rsidP="001D10D5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September</w:t>
            </w:r>
          </w:p>
        </w:tc>
        <w:tc>
          <w:tcPr>
            <w:tcW w:w="270" w:type="dxa"/>
            <w:vAlign w:val="bottom"/>
          </w:tcPr>
          <w:p w14:paraId="4A0A9C2E" w14:textId="77777777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165DF7" w14:textId="77777777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391F8A9F" w14:textId="77777777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A15D0F4" w14:textId="5C36934C" w:rsidR="001D10D5" w:rsidRPr="008F0DC6" w:rsidRDefault="001D10D5" w:rsidP="001D10D5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September</w:t>
            </w:r>
          </w:p>
        </w:tc>
        <w:tc>
          <w:tcPr>
            <w:tcW w:w="236" w:type="dxa"/>
            <w:vAlign w:val="bottom"/>
          </w:tcPr>
          <w:p w14:paraId="01FDD64B" w14:textId="77777777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212B0D3" w14:textId="2CFF50AC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22163D43" w14:textId="77777777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A38FD10" w14:textId="4A506D87" w:rsidR="001D10D5" w:rsidRPr="008F0DC6" w:rsidRDefault="001D10D5" w:rsidP="001D10D5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September</w:t>
            </w:r>
          </w:p>
        </w:tc>
        <w:tc>
          <w:tcPr>
            <w:tcW w:w="270" w:type="dxa"/>
            <w:vAlign w:val="bottom"/>
          </w:tcPr>
          <w:p w14:paraId="07513D30" w14:textId="77777777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A4FCE7" w14:textId="7860401B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E87190A" w14:textId="77777777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3FD8566C" w14:textId="544F4BBD" w:rsidR="001D10D5" w:rsidRPr="008F0DC6" w:rsidRDefault="001D10D5" w:rsidP="001D10D5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September</w:t>
            </w:r>
          </w:p>
        </w:tc>
        <w:tc>
          <w:tcPr>
            <w:tcW w:w="270" w:type="dxa"/>
            <w:vAlign w:val="bottom"/>
          </w:tcPr>
          <w:p w14:paraId="69783324" w14:textId="77777777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4ED7FA" w14:textId="0F3217CD" w:rsidR="001D10D5" w:rsidRPr="008F0DC6" w:rsidRDefault="001D10D5" w:rsidP="001D10D5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September</w:t>
            </w:r>
          </w:p>
        </w:tc>
      </w:tr>
      <w:tr w:rsidR="001D10D5" w:rsidRPr="008F1515" w14:paraId="582D9A36" w14:textId="77777777" w:rsidTr="001D10D5">
        <w:trPr>
          <w:trHeight w:val="205"/>
        </w:trPr>
        <w:tc>
          <w:tcPr>
            <w:tcW w:w="2214" w:type="dxa"/>
            <w:vAlign w:val="bottom"/>
          </w:tcPr>
          <w:p w14:paraId="686B2109" w14:textId="77777777" w:rsidR="001D10D5" w:rsidRPr="008F1515" w:rsidRDefault="001D10D5" w:rsidP="001D10D5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DF320E" w14:textId="779C8928" w:rsidR="001D10D5" w:rsidRPr="008F1515" w:rsidRDefault="001D10D5" w:rsidP="001D10D5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3D90307B" w14:textId="77777777" w:rsidR="001D10D5" w:rsidRPr="008F1515" w:rsidRDefault="001D10D5" w:rsidP="001D10D5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A0C004" w14:textId="21F853B4" w:rsidR="001D10D5" w:rsidRPr="008F1515" w:rsidRDefault="001D10D5" w:rsidP="001D10D5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34F3316C" w14:textId="77777777" w:rsidR="001D10D5" w:rsidRPr="008F1515" w:rsidRDefault="001D10D5" w:rsidP="001D10D5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0BBB926" w14:textId="3464A8F9" w:rsidR="001D10D5" w:rsidRPr="008F1515" w:rsidRDefault="001D10D5" w:rsidP="001D10D5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36" w:type="dxa"/>
            <w:vAlign w:val="bottom"/>
          </w:tcPr>
          <w:p w14:paraId="6CBADA7E" w14:textId="77777777" w:rsidR="001D10D5" w:rsidRPr="008F1515" w:rsidRDefault="001D10D5" w:rsidP="001D10D5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75CFEFF" w14:textId="3ADC70ED" w:rsidR="001D10D5" w:rsidRPr="008F1515" w:rsidRDefault="001D10D5" w:rsidP="001D10D5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54" w:type="dxa"/>
            <w:vAlign w:val="bottom"/>
          </w:tcPr>
          <w:p w14:paraId="25AF53C8" w14:textId="77777777" w:rsidR="001D10D5" w:rsidRPr="008F1515" w:rsidRDefault="001D10D5" w:rsidP="001D10D5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522DDCA6" w14:textId="47410A39" w:rsidR="001D10D5" w:rsidRPr="008F1515" w:rsidRDefault="001D10D5" w:rsidP="001D10D5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4476A099" w14:textId="77777777" w:rsidR="001D10D5" w:rsidRPr="008F1515" w:rsidRDefault="001D10D5" w:rsidP="001D10D5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FBF4B0" w14:textId="089438AB" w:rsidR="001D10D5" w:rsidRPr="008F1515" w:rsidRDefault="001D10D5" w:rsidP="001D10D5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7DE6B503" w14:textId="77777777" w:rsidR="001D10D5" w:rsidRPr="008F1515" w:rsidRDefault="001D10D5" w:rsidP="001D10D5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6BB3352" w14:textId="6532BF3E" w:rsidR="001D10D5" w:rsidRPr="008F1515" w:rsidRDefault="001D10D5" w:rsidP="001D10D5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26AC94C0" w14:textId="77777777" w:rsidR="001D10D5" w:rsidRPr="008F1515" w:rsidRDefault="001D10D5" w:rsidP="001D10D5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D359EC" w14:textId="2958A0F3" w:rsidR="001D10D5" w:rsidRPr="008F1515" w:rsidRDefault="001D10D5" w:rsidP="001D10D5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</w:tr>
      <w:tr w:rsidR="001D10D5" w:rsidRPr="008F1515" w14:paraId="4B4C54DE" w14:textId="77777777" w:rsidTr="00494BDC">
        <w:trPr>
          <w:trHeight w:val="180"/>
        </w:trPr>
        <w:tc>
          <w:tcPr>
            <w:tcW w:w="2214" w:type="dxa"/>
            <w:vAlign w:val="bottom"/>
          </w:tcPr>
          <w:p w14:paraId="6881DD89" w14:textId="77777777" w:rsidR="001D10D5" w:rsidRPr="008F1515" w:rsidRDefault="001D10D5" w:rsidP="001D10D5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91CBB64" w14:textId="77777777" w:rsidR="001D10D5" w:rsidRPr="008F1515" w:rsidRDefault="001D10D5" w:rsidP="001D10D5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207" w:type="dxa"/>
            <w:gridSpan w:val="12"/>
            <w:vAlign w:val="bottom"/>
          </w:tcPr>
          <w:p w14:paraId="3E4DD760" w14:textId="77777777" w:rsidR="001D10D5" w:rsidRPr="008F1515" w:rsidRDefault="001D10D5" w:rsidP="001D10D5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1D10D5" w:rsidRPr="008F1515" w14:paraId="424B4813" w14:textId="77777777" w:rsidTr="001D10D5">
        <w:trPr>
          <w:trHeight w:val="283"/>
        </w:trPr>
        <w:tc>
          <w:tcPr>
            <w:tcW w:w="2214" w:type="dxa"/>
            <w:vAlign w:val="bottom"/>
          </w:tcPr>
          <w:p w14:paraId="4A609E11" w14:textId="77777777" w:rsidR="001D10D5" w:rsidRPr="008F1515" w:rsidRDefault="001D10D5" w:rsidP="001D10D5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79CCEB6" w14:textId="77777777" w:rsidR="001D10D5" w:rsidRPr="008F1515" w:rsidRDefault="001D10D5" w:rsidP="001D10D5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30278" w14:textId="77777777" w:rsidR="001D10D5" w:rsidRPr="008F1515" w:rsidRDefault="001D10D5" w:rsidP="001D10D5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72943A" w14:textId="77777777" w:rsidR="001D10D5" w:rsidRPr="008F1515" w:rsidRDefault="001D10D5" w:rsidP="001D10D5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D5EB7" w14:textId="77777777" w:rsidR="001D10D5" w:rsidRPr="008F1515" w:rsidRDefault="001D10D5" w:rsidP="001D10D5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B179708" w14:textId="77777777" w:rsidR="001D10D5" w:rsidRPr="008F1515" w:rsidRDefault="001D10D5" w:rsidP="001D10D5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09CDD2" w14:textId="77777777" w:rsidR="001D10D5" w:rsidRPr="008F1515" w:rsidRDefault="001D10D5" w:rsidP="001D10D5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4A29C8CE" w14:textId="77777777" w:rsidR="001D10D5" w:rsidRPr="008F1515" w:rsidRDefault="001D10D5" w:rsidP="001D10D5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400966AB" w14:textId="77777777" w:rsidR="001D10D5" w:rsidRPr="008F1515" w:rsidRDefault="001D10D5" w:rsidP="001D10D5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3B4942C" w14:textId="77777777" w:rsidR="001D10D5" w:rsidRPr="008F1515" w:rsidRDefault="001D10D5" w:rsidP="001D10D5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A544F7" w14:textId="77777777" w:rsidR="001D10D5" w:rsidRPr="008F1515" w:rsidRDefault="001D10D5" w:rsidP="001D10D5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535733" w14:textId="77777777" w:rsidR="001D10D5" w:rsidRPr="008F1515" w:rsidRDefault="001D10D5" w:rsidP="001D10D5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452474" w14:textId="77777777" w:rsidR="001D10D5" w:rsidRPr="008F1515" w:rsidRDefault="001D10D5" w:rsidP="001D10D5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B947525" w14:textId="77777777" w:rsidR="001D10D5" w:rsidRPr="008F1515" w:rsidRDefault="001D10D5" w:rsidP="001D10D5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5EE1B6" w14:textId="77777777" w:rsidR="001D10D5" w:rsidRPr="008F1515" w:rsidRDefault="001D10D5" w:rsidP="001D10D5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805D1B7" w14:textId="77777777" w:rsidR="001D10D5" w:rsidRPr="008F1515" w:rsidRDefault="001D10D5" w:rsidP="001D10D5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494BDC" w:rsidRPr="008F1515" w14:paraId="59821984" w14:textId="77777777" w:rsidTr="001D10D5">
        <w:trPr>
          <w:trHeight w:val="283"/>
        </w:trPr>
        <w:tc>
          <w:tcPr>
            <w:tcW w:w="2214" w:type="dxa"/>
            <w:vAlign w:val="bottom"/>
          </w:tcPr>
          <w:p w14:paraId="5D18DEA3" w14:textId="77777777" w:rsidR="00494BDC" w:rsidRPr="008F0DC6" w:rsidRDefault="00494BDC" w:rsidP="00494BDC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152" w:type="dxa"/>
            <w:vAlign w:val="bottom"/>
          </w:tcPr>
          <w:p w14:paraId="1E21F5F9" w14:textId="3B83C656" w:rsidR="00494BDC" w:rsidRPr="008F1515" w:rsidRDefault="00494BDC" w:rsidP="00494BD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7E6145F" w14:textId="77777777" w:rsidR="00494BDC" w:rsidRPr="008F1515" w:rsidRDefault="00494BDC" w:rsidP="00494BDC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A83BDA" w14:textId="768F32A1" w:rsidR="00494BDC" w:rsidRPr="008F1515" w:rsidRDefault="00494BDC" w:rsidP="00494BD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010D1502" w14:textId="77777777" w:rsidR="00494BDC" w:rsidRPr="008F1515" w:rsidRDefault="00494BDC" w:rsidP="00494BD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DEB961C" w14:textId="7CC3B848" w:rsidR="00494BDC" w:rsidRPr="008F1515" w:rsidRDefault="00494BDC" w:rsidP="00494BD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36" w:type="dxa"/>
            <w:vAlign w:val="bottom"/>
          </w:tcPr>
          <w:p w14:paraId="01EAACB5" w14:textId="77777777" w:rsidR="00494BDC" w:rsidRPr="008F1515" w:rsidRDefault="00494BDC" w:rsidP="00494BD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2F0566D" w14:textId="77777777" w:rsidR="00494BDC" w:rsidRPr="008F1515" w:rsidRDefault="00494BDC" w:rsidP="00494BDC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79304FB0" w14:textId="77777777" w:rsidR="00494BDC" w:rsidRPr="008F1515" w:rsidRDefault="00494BDC" w:rsidP="00494BD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6E1DB4" w14:textId="7A692671" w:rsidR="00494BDC" w:rsidRPr="00AC314E" w:rsidRDefault="00494BDC" w:rsidP="00494BDC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4766B85" w14:textId="77777777" w:rsidR="00494BDC" w:rsidRPr="008F1515" w:rsidRDefault="00494BDC" w:rsidP="00494BD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77ABA" w14:textId="77777777" w:rsidR="00494BDC" w:rsidRPr="00AC314E" w:rsidRDefault="00494BDC" w:rsidP="00494BDC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1FFBE7E5" w14:textId="77777777" w:rsidR="00494BDC" w:rsidRPr="008F1515" w:rsidRDefault="00494BDC" w:rsidP="00494BDC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DFC0A1F" w14:textId="6BB93EFA" w:rsidR="00494BDC" w:rsidRPr="00E02F7F" w:rsidRDefault="00494BDC" w:rsidP="00494BD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E2713F">
              <w:t xml:space="preserve">8,850 </w:t>
            </w:r>
          </w:p>
        </w:tc>
        <w:tc>
          <w:tcPr>
            <w:tcW w:w="270" w:type="dxa"/>
          </w:tcPr>
          <w:p w14:paraId="691CF724" w14:textId="77777777" w:rsidR="00494BDC" w:rsidRPr="00FA21F7" w:rsidRDefault="00494BDC" w:rsidP="00494BDC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41FC8B" w14:textId="431AC5A7" w:rsidR="00494BDC" w:rsidRPr="00E02F7F" w:rsidRDefault="00494BDC" w:rsidP="00494BD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78618F">
              <w:t>12,980</w:t>
            </w:r>
          </w:p>
        </w:tc>
      </w:tr>
      <w:tr w:rsidR="00494BDC" w:rsidRPr="008F1515" w14:paraId="7A665161" w14:textId="77777777" w:rsidTr="001D10D5">
        <w:trPr>
          <w:trHeight w:val="273"/>
        </w:trPr>
        <w:tc>
          <w:tcPr>
            <w:tcW w:w="2214" w:type="dxa"/>
            <w:vAlign w:val="bottom"/>
          </w:tcPr>
          <w:p w14:paraId="6F19BF8E" w14:textId="77777777" w:rsidR="00494BDC" w:rsidRPr="008F1515" w:rsidRDefault="00494BDC" w:rsidP="00494BDC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52" w:type="dxa"/>
            <w:vAlign w:val="bottom"/>
          </w:tcPr>
          <w:p w14:paraId="49D6AC49" w14:textId="77777777" w:rsidR="00494BDC" w:rsidRPr="008F1515" w:rsidRDefault="00494BDC" w:rsidP="00494BDC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9C568B" w14:textId="77777777" w:rsidR="00494BDC" w:rsidRPr="008F1515" w:rsidRDefault="00494BDC" w:rsidP="00494BDC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B0ED29" w14:textId="77777777" w:rsidR="00494BDC" w:rsidRPr="008F1515" w:rsidRDefault="00494BDC" w:rsidP="00494BDC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870F7D" w14:textId="77777777" w:rsidR="00494BDC" w:rsidRPr="008F1515" w:rsidRDefault="00494BDC" w:rsidP="00494BD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D6A2731" w14:textId="77777777" w:rsidR="00494BDC" w:rsidRPr="008F1515" w:rsidRDefault="00494BDC" w:rsidP="00494BDC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6E7B82" w14:textId="77777777" w:rsidR="00494BDC" w:rsidRPr="008F1515" w:rsidRDefault="00494BDC" w:rsidP="00494BDC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65851C0A" w14:textId="77777777" w:rsidR="00494BDC" w:rsidRPr="008F1515" w:rsidRDefault="00494BDC" w:rsidP="00494BDC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3E91A88A" w14:textId="77777777" w:rsidR="00494BDC" w:rsidRPr="008F1515" w:rsidRDefault="00494BDC" w:rsidP="00494BD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4FB881A" w14:textId="2EF4BA68" w:rsidR="00494BDC" w:rsidRPr="007D0957" w:rsidRDefault="00494BDC" w:rsidP="00494BDC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0A142B5" w14:textId="77777777" w:rsidR="00494BDC" w:rsidRPr="008F1515" w:rsidRDefault="00494BDC" w:rsidP="00494BDC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8FDEE" w14:textId="77777777" w:rsidR="00494BDC" w:rsidRPr="007D0957" w:rsidRDefault="00494BDC" w:rsidP="00494BDC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23828E1F" w14:textId="77777777" w:rsidR="00494BDC" w:rsidRPr="008F1515" w:rsidRDefault="00494BDC" w:rsidP="00494BDC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292FC13" w14:textId="3CB1ED97" w:rsidR="00494BDC" w:rsidRPr="00494BDC" w:rsidRDefault="00494BDC" w:rsidP="00494BD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494BDC">
              <w:rPr>
                <w:b/>
                <w:bCs/>
              </w:rPr>
              <w:t>8,850</w:t>
            </w:r>
          </w:p>
        </w:tc>
        <w:tc>
          <w:tcPr>
            <w:tcW w:w="270" w:type="dxa"/>
          </w:tcPr>
          <w:p w14:paraId="3BDD4350" w14:textId="77777777" w:rsidR="00494BDC" w:rsidRPr="008C0754" w:rsidRDefault="00494BDC" w:rsidP="00494BDC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6C28CF" w14:textId="03BB2F5F" w:rsidR="00494BDC" w:rsidRPr="00E02F7F" w:rsidRDefault="00494BDC" w:rsidP="00494BDC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A066F2">
              <w:rPr>
                <w:b/>
                <w:bCs/>
              </w:rPr>
              <w:t>12,980</w:t>
            </w:r>
          </w:p>
        </w:tc>
      </w:tr>
    </w:tbl>
    <w:p w14:paraId="72A2F228" w14:textId="7030D2DA" w:rsidR="00A511FE" w:rsidRDefault="00A511FE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C00769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570FFAD" w14:textId="40610AA5" w:rsidR="008E35BF" w:rsidRPr="00FA1ED7" w:rsidRDefault="008E35BF" w:rsidP="00DE6C0A">
      <w:pPr>
        <w:pStyle w:val="BodyText"/>
        <w:tabs>
          <w:tab w:val="left" w:pos="630"/>
        </w:tabs>
        <w:spacing w:after="0" w:line="240" w:lineRule="auto"/>
        <w:ind w:left="540" w:right="-25"/>
        <w:jc w:val="both"/>
        <w:rPr>
          <w:rFonts w:cs="Times New Roman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</w:t>
      </w:r>
      <w:r w:rsidR="005F47C4">
        <w:rPr>
          <w:rFonts w:cs="Times New Roman"/>
          <w:lang w:val="en-US"/>
        </w:rPr>
        <w:t xml:space="preserve"> </w:t>
      </w:r>
      <w:r w:rsidRPr="00F46D0F">
        <w:rPr>
          <w:rFonts w:cs="Times New Roman"/>
          <w:lang w:val="en-US"/>
        </w:rPr>
        <w:t>uses</w:t>
      </w:r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  <w:r w:rsidR="00D21F3D">
        <w:rPr>
          <w:rFonts w:cs="Times New Roman"/>
          <w:lang w:val="en-US"/>
        </w:rPr>
        <w:t xml:space="preserve"> The Group has a timing</w:t>
      </w:r>
      <w:r w:rsidR="004E738D">
        <w:rPr>
          <w:rFonts w:cs="Times New Roman"/>
          <w:lang w:val="en-US"/>
        </w:rPr>
        <w:t xml:space="preserve"> of revenue recognition mainly from sales of goods</w:t>
      </w:r>
      <w:r w:rsidR="005F47C4">
        <w:rPr>
          <w:rFonts w:cs="Times New Roman"/>
          <w:lang w:val="en-US"/>
        </w:rPr>
        <w:t xml:space="preserve"> which is recognized at a point in time.</w:t>
      </w:r>
    </w:p>
    <w:p w14:paraId="6B0D82DC" w14:textId="1B433DBE" w:rsidR="006726A8" w:rsidRPr="008D7737" w:rsidRDefault="004E738D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>
        <w:rPr>
          <w:rFonts w:cs="Times New Roman"/>
          <w:b/>
          <w:bCs/>
          <w:szCs w:val="22"/>
          <w:lang w:val="en-US"/>
        </w:rPr>
        <w:t xml:space="preserve"> </w:t>
      </w:r>
    </w:p>
    <w:p w14:paraId="40807A39" w14:textId="28A0DA18" w:rsidR="00F84B73" w:rsidRDefault="00F84B73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Income tax</w:t>
      </w:r>
    </w:p>
    <w:p w14:paraId="7DE5FFAD" w14:textId="77777777" w:rsidR="00F84B73" w:rsidRDefault="00F84B73" w:rsidP="00F84B73">
      <w:pPr>
        <w:pStyle w:val="BodyText"/>
        <w:spacing w:after="0" w:line="240" w:lineRule="auto"/>
        <w:ind w:left="540"/>
        <w:jc w:val="thaiDistribute"/>
        <w:rPr>
          <w:b/>
          <w:bCs/>
          <w:sz w:val="24"/>
          <w:szCs w:val="24"/>
          <w:lang w:val="en-US"/>
        </w:rPr>
      </w:pPr>
    </w:p>
    <w:p w14:paraId="71A25755" w14:textId="5F04B827" w:rsidR="00F84B73" w:rsidRPr="00582D68" w:rsidRDefault="003E4F1A" w:rsidP="00582D68">
      <w:pPr>
        <w:ind w:left="540"/>
        <w:jc w:val="thaiDistribute"/>
        <w:rPr>
          <w:color w:val="000000" w:themeColor="text1"/>
        </w:rPr>
      </w:pPr>
      <w:r w:rsidRPr="003E4F1A">
        <w:rPr>
          <w:color w:val="000000" w:themeColor="text1"/>
        </w:rPr>
        <w:t xml:space="preserve">The Group operates in several jurisdictions which have enacted top-up tax legislations as part of </w:t>
      </w:r>
      <w:r>
        <w:rPr>
          <w:color w:val="000000" w:themeColor="text1"/>
        </w:rPr>
        <w:br/>
      </w:r>
      <w:r w:rsidRPr="003E4F1A">
        <w:rPr>
          <w:color w:val="000000" w:themeColor="text1"/>
        </w:rPr>
        <w:t xml:space="preserve">the international tax reform under the Pillar Two Model Rules to impose a global minimum tax at </w:t>
      </w:r>
      <w:r>
        <w:rPr>
          <w:color w:val="000000" w:themeColor="text1"/>
        </w:rPr>
        <w:br/>
      </w:r>
      <w:r w:rsidRPr="003E4F1A">
        <w:rPr>
          <w:color w:val="000000" w:themeColor="text1"/>
        </w:rPr>
        <w:t xml:space="preserve">an effective tax rate of no less than 15% in each jurisdiction which impact the consolidated financial statements of the Group for the period starting from 1 January 2025, onwards. The ultimate parent company is responsible for the impact assessment of these legislations. Based on the impact assessment, the Group has no impact for the </w:t>
      </w:r>
      <w:r w:rsidR="001D10D5">
        <w:rPr>
          <w:color w:val="000000" w:themeColor="text1"/>
        </w:rPr>
        <w:t>nine</w:t>
      </w:r>
      <w:r w:rsidRPr="003E4F1A">
        <w:rPr>
          <w:color w:val="000000" w:themeColor="text1"/>
        </w:rPr>
        <w:t xml:space="preserve">-month period ended 30 </w:t>
      </w:r>
      <w:r w:rsidR="001D10D5">
        <w:rPr>
          <w:color w:val="000000" w:themeColor="text1"/>
        </w:rPr>
        <w:t>September</w:t>
      </w:r>
      <w:r w:rsidRPr="003E4F1A">
        <w:rPr>
          <w:color w:val="000000" w:themeColor="text1"/>
        </w:rPr>
        <w:t xml:space="preserve"> 2025.</w:t>
      </w:r>
    </w:p>
    <w:p w14:paraId="686920D4" w14:textId="77777777" w:rsidR="00F84B73" w:rsidRPr="00E125F2" w:rsidRDefault="00F84B73" w:rsidP="00582D68">
      <w:pPr>
        <w:pStyle w:val="BodyText"/>
        <w:spacing w:after="0" w:line="240" w:lineRule="auto"/>
        <w:jc w:val="thaiDistribute"/>
        <w:rPr>
          <w:b/>
          <w:bCs/>
          <w:sz w:val="24"/>
          <w:szCs w:val="24"/>
          <w:lang w:val="en-GB"/>
        </w:rPr>
      </w:pPr>
    </w:p>
    <w:p w14:paraId="00622B29" w14:textId="3259F7B4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E122EA1" w:rsidR="00432FEE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627"/>
        <w:gridCol w:w="1602"/>
        <w:gridCol w:w="1267"/>
        <w:gridCol w:w="247"/>
        <w:gridCol w:w="1733"/>
      </w:tblGrid>
      <w:tr w:rsidR="00370746" w:rsidRPr="00432FEE" w14:paraId="73F998E6" w14:textId="77777777" w:rsidTr="00B55705">
        <w:tc>
          <w:tcPr>
            <w:tcW w:w="2794" w:type="dxa"/>
            <w:vAlign w:val="bottom"/>
          </w:tcPr>
          <w:p w14:paraId="2DE8B935" w14:textId="77777777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7" w:type="dxa"/>
            <w:vAlign w:val="bottom"/>
          </w:tcPr>
          <w:p w14:paraId="5415F9CC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6A1CF540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370746" w:rsidRPr="004B388F" w14:paraId="73D38875" w14:textId="77777777" w:rsidTr="00B55705">
        <w:tc>
          <w:tcPr>
            <w:tcW w:w="2794" w:type="dxa"/>
          </w:tcPr>
          <w:p w14:paraId="496BAB09" w14:textId="77777777" w:rsidR="00370746" w:rsidRPr="00E125F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highlight w:val="yellow"/>
                <w:lang w:eastAsia="en-GB"/>
              </w:rPr>
            </w:pPr>
          </w:p>
        </w:tc>
        <w:tc>
          <w:tcPr>
            <w:tcW w:w="1627" w:type="dxa"/>
            <w:vAlign w:val="bottom"/>
            <w:hideMark/>
          </w:tcPr>
          <w:p w14:paraId="428D5F4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Approval date</w:t>
            </w:r>
          </w:p>
        </w:tc>
        <w:tc>
          <w:tcPr>
            <w:tcW w:w="1602" w:type="dxa"/>
            <w:vAlign w:val="bottom"/>
            <w:hideMark/>
          </w:tcPr>
          <w:p w14:paraId="448DB715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Payment schedule</w:t>
            </w:r>
          </w:p>
        </w:tc>
        <w:tc>
          <w:tcPr>
            <w:tcW w:w="1267" w:type="dxa"/>
            <w:vAlign w:val="bottom"/>
            <w:hideMark/>
          </w:tcPr>
          <w:p w14:paraId="0BB57D9E" w14:textId="77777777" w:rsidR="00370746" w:rsidRPr="005374C2" w:rsidRDefault="00370746" w:rsidP="00B55705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5374C2">
              <w:rPr>
                <w:lang w:eastAsia="en-GB"/>
              </w:rPr>
              <w:t>Dividend rate per share</w:t>
            </w:r>
            <w:r w:rsidRPr="005374C2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4CA0D9D5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51D1AC80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5374C2">
              <w:rPr>
                <w:lang w:val="en-US" w:eastAsia="en-GB" w:bidi="th-TH"/>
              </w:rPr>
              <w:t>Amount</w:t>
            </w:r>
          </w:p>
        </w:tc>
      </w:tr>
      <w:tr w:rsidR="00370746" w:rsidRPr="00220F89" w14:paraId="23654B39" w14:textId="77777777" w:rsidTr="00B55705">
        <w:tc>
          <w:tcPr>
            <w:tcW w:w="2794" w:type="dxa"/>
          </w:tcPr>
          <w:p w14:paraId="1526E82B" w14:textId="77777777" w:rsidR="00370746" w:rsidRPr="00E125F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highlight w:val="yellow"/>
                <w:lang w:val="en-GB" w:eastAsia="en-GB"/>
              </w:rPr>
            </w:pPr>
          </w:p>
        </w:tc>
        <w:tc>
          <w:tcPr>
            <w:tcW w:w="1627" w:type="dxa"/>
            <w:vAlign w:val="bottom"/>
          </w:tcPr>
          <w:p w14:paraId="10A5703F" w14:textId="77777777" w:rsidR="00370746" w:rsidRPr="005374C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35CFE453" w14:textId="77777777" w:rsidR="00370746" w:rsidRPr="005374C2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037709EA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47" w:type="dxa"/>
            <w:vAlign w:val="bottom"/>
          </w:tcPr>
          <w:p w14:paraId="08C40D9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644AC49B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5374C2">
              <w:rPr>
                <w:i/>
                <w:iCs/>
                <w:spacing w:val="-8"/>
                <w:lang w:eastAsia="en-GB"/>
              </w:rPr>
              <w:t>(in thousand Baht)</w:t>
            </w:r>
          </w:p>
        </w:tc>
      </w:tr>
      <w:tr w:rsidR="00370746" w:rsidRPr="004B388F" w14:paraId="76F1D07C" w14:textId="77777777" w:rsidTr="00B55705">
        <w:tc>
          <w:tcPr>
            <w:tcW w:w="2794" w:type="dxa"/>
            <w:vAlign w:val="bottom"/>
            <w:hideMark/>
          </w:tcPr>
          <w:p w14:paraId="0003862E" w14:textId="0ECAF0AC" w:rsidR="00370746" w:rsidRPr="005374C2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5374C2">
              <w:rPr>
                <w:rFonts w:cstheme="minorBidi"/>
                <w:i/>
                <w:iCs/>
                <w:lang w:val="en-US" w:eastAsia="en-GB" w:bidi="th-TH"/>
              </w:rPr>
              <w:t>202</w:t>
            </w:r>
            <w:r w:rsidR="00B116CA" w:rsidRPr="005374C2">
              <w:rPr>
                <w:rFonts w:cstheme="minorBidi"/>
                <w:i/>
                <w:iCs/>
                <w:lang w:val="en-US" w:eastAsia="en-GB" w:bidi="th-TH"/>
              </w:rPr>
              <w:t>5</w:t>
            </w:r>
          </w:p>
        </w:tc>
        <w:tc>
          <w:tcPr>
            <w:tcW w:w="1627" w:type="dxa"/>
            <w:vAlign w:val="bottom"/>
          </w:tcPr>
          <w:p w14:paraId="223F363B" w14:textId="77777777" w:rsidR="00370746" w:rsidRPr="005374C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6E102CA8" w14:textId="77777777" w:rsidR="00370746" w:rsidRPr="005374C2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7D8E0BA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D62B79A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2A5AFF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A066F2" w:rsidRPr="00432FEE" w14:paraId="08E8C4D6" w14:textId="77777777" w:rsidTr="00B22D6C">
        <w:tc>
          <w:tcPr>
            <w:tcW w:w="2794" w:type="dxa"/>
          </w:tcPr>
          <w:p w14:paraId="35D81BCF" w14:textId="04860DD5" w:rsidR="00A066F2" w:rsidRPr="005374C2" w:rsidRDefault="00A066F2" w:rsidP="00A066F2">
            <w:pPr>
              <w:pStyle w:val="block"/>
              <w:spacing w:after="0" w:line="240" w:lineRule="auto"/>
              <w:ind w:left="-18" w:right="-146"/>
              <w:rPr>
                <w:lang w:val="en-US" w:eastAsia="en-GB" w:bidi="th-TH"/>
              </w:rPr>
            </w:pPr>
            <w:r w:rsidRPr="005374C2">
              <w:rPr>
                <w:lang w:eastAsia="en-GB"/>
              </w:rPr>
              <w:t>Annual dividend</w:t>
            </w:r>
            <w:r w:rsidRPr="005374C2">
              <w:rPr>
                <w:rFonts w:hint="cs"/>
                <w:cs/>
                <w:lang w:eastAsia="en-GB" w:bidi="th-TH"/>
              </w:rPr>
              <w:t xml:space="preserve"> </w:t>
            </w:r>
            <w:r w:rsidRPr="005374C2">
              <w:rPr>
                <w:lang w:val="en-US" w:eastAsia="en-GB" w:bidi="th-TH"/>
              </w:rPr>
              <w:t>202</w:t>
            </w:r>
            <w:r w:rsidR="00B116CA" w:rsidRPr="005374C2">
              <w:rPr>
                <w:lang w:val="en-US" w:eastAsia="en-GB" w:bidi="th-TH"/>
              </w:rPr>
              <w:t>4</w:t>
            </w:r>
          </w:p>
        </w:tc>
        <w:tc>
          <w:tcPr>
            <w:tcW w:w="1627" w:type="dxa"/>
            <w:vAlign w:val="bottom"/>
          </w:tcPr>
          <w:p w14:paraId="3EAFAA4B" w14:textId="6217BB33" w:rsidR="00A066F2" w:rsidRPr="005374C2" w:rsidRDefault="00582D68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val="en-US" w:eastAsia="en-GB" w:bidi="th-TH"/>
              </w:rPr>
            </w:pPr>
            <w:r w:rsidRPr="005374C2">
              <w:rPr>
                <w:lang w:eastAsia="en-GB"/>
              </w:rPr>
              <w:t>21</w:t>
            </w:r>
            <w:r w:rsidR="00A066F2" w:rsidRPr="005374C2">
              <w:rPr>
                <w:lang w:eastAsia="en-GB"/>
              </w:rPr>
              <w:t xml:space="preserve"> March 202</w:t>
            </w:r>
            <w:r w:rsidR="00B116CA" w:rsidRPr="005374C2">
              <w:rPr>
                <w:lang w:val="en-US" w:eastAsia="en-GB" w:bidi="th-TH"/>
              </w:rPr>
              <w:t>5</w:t>
            </w:r>
          </w:p>
        </w:tc>
        <w:tc>
          <w:tcPr>
            <w:tcW w:w="1602" w:type="dxa"/>
            <w:vAlign w:val="bottom"/>
          </w:tcPr>
          <w:p w14:paraId="7424CDC5" w14:textId="1915AB43" w:rsidR="00A066F2" w:rsidRPr="005374C2" w:rsidRDefault="00582D68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18</w:t>
            </w:r>
            <w:r w:rsidR="00A066F2" w:rsidRPr="005374C2">
              <w:rPr>
                <w:lang w:eastAsia="en-GB"/>
              </w:rPr>
              <w:t xml:space="preserve"> April 202</w:t>
            </w:r>
            <w:r w:rsidR="00B116CA" w:rsidRPr="005374C2">
              <w:rPr>
                <w:lang w:eastAsia="en-GB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2F6E631" w14:textId="6A3AE251" w:rsidR="00A066F2" w:rsidRPr="005374C2" w:rsidRDefault="00582D68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0.65</w:t>
            </w:r>
          </w:p>
        </w:tc>
        <w:tc>
          <w:tcPr>
            <w:tcW w:w="247" w:type="dxa"/>
          </w:tcPr>
          <w:p w14:paraId="14E9C7BC" w14:textId="77777777" w:rsidR="00A066F2" w:rsidRPr="005374C2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67A03A48" w14:textId="298416D8" w:rsidR="00A066F2" w:rsidRPr="005374C2" w:rsidRDefault="00582D68" w:rsidP="00DE6C0A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260,000</w:t>
            </w:r>
          </w:p>
        </w:tc>
      </w:tr>
      <w:tr w:rsidR="00A066F2" w:rsidRPr="004B2DC4" w14:paraId="49D08B2C" w14:textId="77777777" w:rsidTr="00B55705">
        <w:trPr>
          <w:trHeight w:val="38"/>
        </w:trPr>
        <w:tc>
          <w:tcPr>
            <w:tcW w:w="2794" w:type="dxa"/>
          </w:tcPr>
          <w:p w14:paraId="64D3EFB3" w14:textId="77777777" w:rsidR="00A066F2" w:rsidRPr="005374C2" w:rsidRDefault="00A066F2" w:rsidP="00A066F2">
            <w:pPr>
              <w:pStyle w:val="block"/>
              <w:spacing w:after="0" w:line="240" w:lineRule="auto"/>
              <w:ind w:left="-18" w:right="-146"/>
              <w:rPr>
                <w:szCs w:val="22"/>
                <w:lang w:eastAsia="en-GB"/>
              </w:rPr>
            </w:pPr>
          </w:p>
        </w:tc>
        <w:tc>
          <w:tcPr>
            <w:tcW w:w="1627" w:type="dxa"/>
            <w:vAlign w:val="bottom"/>
          </w:tcPr>
          <w:p w14:paraId="319F9B71" w14:textId="77777777" w:rsidR="00A066F2" w:rsidRPr="005374C2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531B09BA" w14:textId="77777777" w:rsidR="00A066F2" w:rsidRPr="005374C2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510FF1" w14:textId="77777777" w:rsidR="00A066F2" w:rsidRPr="005374C2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73DD758D" w14:textId="77777777" w:rsidR="00A066F2" w:rsidRPr="005374C2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F39CBC" w14:textId="77777777" w:rsidR="00A066F2" w:rsidRPr="005374C2" w:rsidRDefault="00A066F2" w:rsidP="00DE6C0A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B116CA" w:rsidRPr="00432FEE" w14:paraId="03B06E45" w14:textId="77777777" w:rsidTr="00D67F28">
        <w:trPr>
          <w:trHeight w:val="80"/>
        </w:trPr>
        <w:tc>
          <w:tcPr>
            <w:tcW w:w="2794" w:type="dxa"/>
            <w:vAlign w:val="bottom"/>
            <w:hideMark/>
          </w:tcPr>
          <w:p w14:paraId="6077FDA2" w14:textId="772EF1F1" w:rsidR="00B116CA" w:rsidRPr="005374C2" w:rsidRDefault="00B116CA" w:rsidP="00B116CA">
            <w:pPr>
              <w:pStyle w:val="block"/>
              <w:spacing w:after="0" w:line="240" w:lineRule="auto"/>
              <w:ind w:left="-18" w:right="-146"/>
              <w:rPr>
                <w:i/>
                <w:iCs/>
                <w:lang w:eastAsia="en-GB"/>
              </w:rPr>
            </w:pPr>
            <w:r w:rsidRPr="005374C2">
              <w:rPr>
                <w:rFonts w:cstheme="minorBidi"/>
                <w:i/>
                <w:iCs/>
                <w:lang w:val="en-US" w:eastAsia="en-GB" w:bidi="th-TH"/>
              </w:rPr>
              <w:t>2024</w:t>
            </w:r>
          </w:p>
        </w:tc>
        <w:tc>
          <w:tcPr>
            <w:tcW w:w="1627" w:type="dxa"/>
            <w:vAlign w:val="bottom"/>
          </w:tcPr>
          <w:p w14:paraId="764A2A35" w14:textId="77777777" w:rsidR="00B116CA" w:rsidRPr="005374C2" w:rsidRDefault="00B116CA" w:rsidP="00B116CA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164224D9" w14:textId="77777777" w:rsidR="00B116CA" w:rsidRPr="005374C2" w:rsidRDefault="00B116CA" w:rsidP="00B116CA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028C5A66" w14:textId="77777777" w:rsidR="00B116CA" w:rsidRPr="005374C2" w:rsidRDefault="00B116CA" w:rsidP="00B116CA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vAlign w:val="bottom"/>
          </w:tcPr>
          <w:p w14:paraId="5D74AC0E" w14:textId="77777777" w:rsidR="00B116CA" w:rsidRPr="005374C2" w:rsidRDefault="00B116CA" w:rsidP="00B116CA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F98D59" w14:textId="77777777" w:rsidR="00B116CA" w:rsidRPr="005374C2" w:rsidRDefault="00B116CA" w:rsidP="00DE6C0A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</w:rPr>
            </w:pPr>
          </w:p>
        </w:tc>
      </w:tr>
      <w:tr w:rsidR="00B116CA" w:rsidRPr="004B2DC4" w14:paraId="2A0750CA" w14:textId="77777777" w:rsidTr="00A3027F">
        <w:tc>
          <w:tcPr>
            <w:tcW w:w="2794" w:type="dxa"/>
            <w:hideMark/>
          </w:tcPr>
          <w:p w14:paraId="228305DD" w14:textId="5195FA2B" w:rsidR="00B116CA" w:rsidRPr="005374C2" w:rsidRDefault="00B116CA" w:rsidP="00B116CA">
            <w:pPr>
              <w:pStyle w:val="block"/>
              <w:spacing w:after="0" w:line="240" w:lineRule="auto"/>
              <w:ind w:left="-18" w:right="-146"/>
              <w:rPr>
                <w:lang w:eastAsia="en-GB"/>
              </w:rPr>
            </w:pPr>
            <w:r w:rsidRPr="005374C2">
              <w:rPr>
                <w:lang w:eastAsia="en-GB"/>
              </w:rPr>
              <w:t>Annual dividend</w:t>
            </w:r>
            <w:r w:rsidRPr="005374C2">
              <w:rPr>
                <w:rFonts w:hint="cs"/>
                <w:cs/>
                <w:lang w:eastAsia="en-GB" w:bidi="th-TH"/>
              </w:rPr>
              <w:t xml:space="preserve"> </w:t>
            </w:r>
            <w:r w:rsidRPr="005374C2">
              <w:rPr>
                <w:lang w:val="en-US" w:eastAsia="en-GB" w:bidi="th-TH"/>
              </w:rPr>
              <w:t xml:space="preserve">2023 </w:t>
            </w:r>
          </w:p>
        </w:tc>
        <w:tc>
          <w:tcPr>
            <w:tcW w:w="1627" w:type="dxa"/>
            <w:vAlign w:val="bottom"/>
          </w:tcPr>
          <w:p w14:paraId="1784BCFD" w14:textId="1F228C2F" w:rsidR="00B116CA" w:rsidRPr="005374C2" w:rsidRDefault="00B116CA" w:rsidP="00B116CA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22 March 202</w:t>
            </w:r>
            <w:r w:rsidRPr="005374C2">
              <w:rPr>
                <w:lang w:val="en-US" w:eastAsia="en-GB" w:bidi="th-TH"/>
              </w:rPr>
              <w:t>4</w:t>
            </w:r>
          </w:p>
        </w:tc>
        <w:tc>
          <w:tcPr>
            <w:tcW w:w="1602" w:type="dxa"/>
            <w:vAlign w:val="bottom"/>
          </w:tcPr>
          <w:p w14:paraId="5A52F73F" w14:textId="4A7633EF" w:rsidR="00B116CA" w:rsidRPr="005374C2" w:rsidRDefault="00B116CA" w:rsidP="00B116CA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19 April 2024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BE414B6" w14:textId="7FBB3370" w:rsidR="00B116CA" w:rsidRPr="005374C2" w:rsidRDefault="00B116CA" w:rsidP="00B116CA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1.00</w:t>
            </w:r>
          </w:p>
        </w:tc>
        <w:tc>
          <w:tcPr>
            <w:tcW w:w="247" w:type="dxa"/>
          </w:tcPr>
          <w:p w14:paraId="37FB6861" w14:textId="77777777" w:rsidR="00B116CA" w:rsidRPr="005374C2" w:rsidRDefault="00B116CA" w:rsidP="00B116CA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</w:tcPr>
          <w:p w14:paraId="42E0180C" w14:textId="6DD99DFC" w:rsidR="00B116CA" w:rsidRPr="005374C2" w:rsidRDefault="00B116CA" w:rsidP="00DE6C0A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400,000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5607E5D" w:rsidR="00E30886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254"/>
        <w:gridCol w:w="1278"/>
        <w:gridCol w:w="275"/>
        <w:gridCol w:w="1302"/>
        <w:gridCol w:w="240"/>
        <w:gridCol w:w="1137"/>
      </w:tblGrid>
      <w:tr w:rsidR="00C70A94" w:rsidRPr="008F1515" w14:paraId="6DD44B20" w14:textId="77777777" w:rsidTr="001D10D5">
        <w:tc>
          <w:tcPr>
            <w:tcW w:w="3816" w:type="dxa"/>
          </w:tcPr>
          <w:p w14:paraId="31A20BC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828" w:type="dxa"/>
            <w:gridSpan w:val="3"/>
          </w:tcPr>
          <w:p w14:paraId="30A9D703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7EAA5724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67DE041A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79" w:type="dxa"/>
            <w:gridSpan w:val="3"/>
          </w:tcPr>
          <w:p w14:paraId="4B50356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5F1CC59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1D10D5" w:rsidRPr="008F1515" w14:paraId="340EB3DD" w14:textId="77777777" w:rsidTr="00AE7146">
        <w:tc>
          <w:tcPr>
            <w:tcW w:w="3816" w:type="dxa"/>
          </w:tcPr>
          <w:p w14:paraId="045309B5" w14:textId="77777777" w:rsidR="001D10D5" w:rsidRPr="008F1515" w:rsidRDefault="001D10D5" w:rsidP="001D10D5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96" w:type="dxa"/>
          </w:tcPr>
          <w:p w14:paraId="00A81AA2" w14:textId="37264E9E" w:rsidR="001D10D5" w:rsidRPr="003E3A0A" w:rsidRDefault="001D10D5" w:rsidP="001D10D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September</w:t>
            </w:r>
          </w:p>
        </w:tc>
        <w:tc>
          <w:tcPr>
            <w:tcW w:w="254" w:type="dxa"/>
          </w:tcPr>
          <w:p w14:paraId="4C125CF7" w14:textId="77777777" w:rsidR="001D10D5" w:rsidRPr="003E3A0A" w:rsidRDefault="001D10D5" w:rsidP="001D10D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78" w:type="dxa"/>
          </w:tcPr>
          <w:p w14:paraId="77855EB3" w14:textId="77777777" w:rsidR="001D10D5" w:rsidRPr="003E3A0A" w:rsidRDefault="001D10D5" w:rsidP="001D10D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528EDEB4" w14:textId="77777777" w:rsidR="001D10D5" w:rsidRPr="003E3A0A" w:rsidRDefault="001D10D5" w:rsidP="001D10D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302" w:type="dxa"/>
          </w:tcPr>
          <w:p w14:paraId="4E028BF6" w14:textId="298E5AC1" w:rsidR="001D10D5" w:rsidRPr="003E3A0A" w:rsidRDefault="001D10D5" w:rsidP="001D10D5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September</w:t>
            </w:r>
          </w:p>
        </w:tc>
        <w:tc>
          <w:tcPr>
            <w:tcW w:w="1377" w:type="dxa"/>
            <w:gridSpan w:val="2"/>
          </w:tcPr>
          <w:p w14:paraId="52C03DC6" w14:textId="77777777" w:rsidR="001D10D5" w:rsidRPr="003E3A0A" w:rsidRDefault="001D10D5" w:rsidP="001D10D5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1D10D5" w:rsidRPr="008F1515" w14:paraId="54951AD7" w14:textId="77777777" w:rsidTr="00AE7146">
        <w:tc>
          <w:tcPr>
            <w:tcW w:w="3816" w:type="dxa"/>
          </w:tcPr>
          <w:p w14:paraId="33170472" w14:textId="77777777" w:rsidR="001D10D5" w:rsidRPr="008F1515" w:rsidRDefault="001D10D5" w:rsidP="001D10D5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96" w:type="dxa"/>
          </w:tcPr>
          <w:p w14:paraId="1512571E" w14:textId="7135ECD9" w:rsidR="001D10D5" w:rsidRPr="008F1515" w:rsidRDefault="001D10D5" w:rsidP="001D10D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54" w:type="dxa"/>
          </w:tcPr>
          <w:p w14:paraId="7BA4DB3C" w14:textId="77777777" w:rsidR="001D10D5" w:rsidRPr="008F1515" w:rsidRDefault="001D10D5" w:rsidP="001D10D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78" w:type="dxa"/>
          </w:tcPr>
          <w:p w14:paraId="7E7B759E" w14:textId="0174F8C7" w:rsidR="001D10D5" w:rsidRPr="008F1515" w:rsidRDefault="001D10D5" w:rsidP="001D10D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5" w:type="dxa"/>
          </w:tcPr>
          <w:p w14:paraId="615C3318" w14:textId="77777777" w:rsidR="001D10D5" w:rsidRPr="008F1515" w:rsidRDefault="001D10D5" w:rsidP="001D10D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02" w:type="dxa"/>
          </w:tcPr>
          <w:p w14:paraId="292113EF" w14:textId="3C524163" w:rsidR="001D10D5" w:rsidRPr="008F1515" w:rsidRDefault="001D10D5" w:rsidP="001D10D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40" w:type="dxa"/>
          </w:tcPr>
          <w:p w14:paraId="75068718" w14:textId="77777777" w:rsidR="001D10D5" w:rsidRPr="008F1515" w:rsidRDefault="001D10D5" w:rsidP="001D10D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7" w:type="dxa"/>
          </w:tcPr>
          <w:p w14:paraId="1679AAAB" w14:textId="1CFCD543" w:rsidR="001D10D5" w:rsidRPr="001C0075" w:rsidRDefault="001D10D5" w:rsidP="001D10D5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1D10D5" w:rsidRPr="008F1515" w14:paraId="55EF1DDB" w14:textId="77777777" w:rsidTr="001D10D5">
        <w:tc>
          <w:tcPr>
            <w:tcW w:w="3816" w:type="dxa"/>
          </w:tcPr>
          <w:p w14:paraId="77339733" w14:textId="77777777" w:rsidR="001D10D5" w:rsidRPr="008F1515" w:rsidRDefault="001D10D5" w:rsidP="001D10D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782" w:type="dxa"/>
            <w:gridSpan w:val="7"/>
          </w:tcPr>
          <w:p w14:paraId="113C6B5A" w14:textId="77777777" w:rsidR="001D10D5" w:rsidRPr="008F1515" w:rsidRDefault="001D10D5" w:rsidP="001D10D5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D10D5" w:rsidRPr="00EA0218" w14:paraId="5D076A57" w14:textId="77777777" w:rsidTr="00AE7146">
        <w:tc>
          <w:tcPr>
            <w:tcW w:w="3816" w:type="dxa"/>
          </w:tcPr>
          <w:p w14:paraId="5159434F" w14:textId="77777777" w:rsidR="001D10D5" w:rsidRPr="0097789D" w:rsidRDefault="001D10D5" w:rsidP="001D10D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96" w:type="dxa"/>
          </w:tcPr>
          <w:p w14:paraId="687804FD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F644F33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263F49F2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5048A66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7A3E61D0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63B64F2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6F9C5F78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AE7146" w:rsidRPr="00EA0218" w14:paraId="48344EBD" w14:textId="77777777" w:rsidTr="00AE7146">
        <w:tc>
          <w:tcPr>
            <w:tcW w:w="3816" w:type="dxa"/>
          </w:tcPr>
          <w:p w14:paraId="00876D3E" w14:textId="77777777" w:rsidR="00AE7146" w:rsidRPr="0097789D" w:rsidRDefault="00AE7146" w:rsidP="00AE7146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96" w:type="dxa"/>
          </w:tcPr>
          <w:p w14:paraId="66768AA2" w14:textId="4838DC98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8E03EC">
              <w:t>18,859</w:t>
            </w:r>
          </w:p>
        </w:tc>
        <w:tc>
          <w:tcPr>
            <w:tcW w:w="254" w:type="dxa"/>
          </w:tcPr>
          <w:p w14:paraId="6CB16202" w14:textId="77777777" w:rsidR="00AE7146" w:rsidRPr="00ED27C9" w:rsidRDefault="00AE7146" w:rsidP="00AE7146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6C09E760" w14:textId="1208E05E" w:rsidR="00AE7146" w:rsidRPr="0097789D" w:rsidRDefault="00AE7146" w:rsidP="00AE714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8E03EC">
              <w:t>11,859</w:t>
            </w:r>
          </w:p>
        </w:tc>
        <w:tc>
          <w:tcPr>
            <w:tcW w:w="275" w:type="dxa"/>
          </w:tcPr>
          <w:p w14:paraId="52FE496E" w14:textId="77777777" w:rsidR="00AE7146" w:rsidRPr="0097789D" w:rsidRDefault="00AE7146" w:rsidP="00AE714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0053EF09" w14:textId="79943B74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8E03EC">
              <w:t>9,752</w:t>
            </w:r>
          </w:p>
        </w:tc>
        <w:tc>
          <w:tcPr>
            <w:tcW w:w="240" w:type="dxa"/>
          </w:tcPr>
          <w:p w14:paraId="2F05D93A" w14:textId="77777777" w:rsidR="00AE7146" w:rsidRPr="0097789D" w:rsidRDefault="00AE7146" w:rsidP="00AE714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0E6B5F51" w14:textId="61BACD7A" w:rsidR="00AE7146" w:rsidRPr="0097789D" w:rsidRDefault="00AE7146" w:rsidP="00AE714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8E03EC">
              <w:t>2,752</w:t>
            </w:r>
          </w:p>
        </w:tc>
      </w:tr>
      <w:tr w:rsidR="001D10D5" w:rsidRPr="00EA0218" w14:paraId="5F4E5FA2" w14:textId="77777777" w:rsidTr="00AE7146">
        <w:trPr>
          <w:trHeight w:val="68"/>
        </w:trPr>
        <w:tc>
          <w:tcPr>
            <w:tcW w:w="3816" w:type="dxa"/>
          </w:tcPr>
          <w:p w14:paraId="19BD77DD" w14:textId="77777777" w:rsidR="001D10D5" w:rsidRPr="00B013ED" w:rsidRDefault="001D10D5" w:rsidP="001D10D5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96" w:type="dxa"/>
          </w:tcPr>
          <w:p w14:paraId="14AC0C8A" w14:textId="77777777" w:rsidR="001D10D5" w:rsidRPr="00B013ED" w:rsidRDefault="001D10D5" w:rsidP="001D10D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2769C6E7" w14:textId="77777777" w:rsidR="001D10D5" w:rsidRPr="00B013ED" w:rsidRDefault="001D10D5" w:rsidP="001D10D5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8" w:type="dxa"/>
          </w:tcPr>
          <w:p w14:paraId="20004B4F" w14:textId="77777777" w:rsidR="001D10D5" w:rsidRPr="00B013ED" w:rsidRDefault="001D10D5" w:rsidP="001D10D5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4655E2CD" w14:textId="77777777" w:rsidR="001D10D5" w:rsidRPr="00B013ED" w:rsidRDefault="001D10D5" w:rsidP="001D10D5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02" w:type="dxa"/>
          </w:tcPr>
          <w:p w14:paraId="67EAA8CA" w14:textId="77777777" w:rsidR="001D10D5" w:rsidRPr="00B013ED" w:rsidRDefault="001D10D5" w:rsidP="001D10D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5A30D0" w14:textId="77777777" w:rsidR="001D10D5" w:rsidRPr="00B013ED" w:rsidRDefault="001D10D5" w:rsidP="001D10D5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7" w:type="dxa"/>
          </w:tcPr>
          <w:p w14:paraId="0F0F76D4" w14:textId="77777777" w:rsidR="001D10D5" w:rsidRPr="00B013ED" w:rsidRDefault="001D10D5" w:rsidP="001D10D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AE7146" w:rsidRPr="00EA0218" w14:paraId="7562D232" w14:textId="77777777" w:rsidTr="00AE7146">
        <w:tc>
          <w:tcPr>
            <w:tcW w:w="3816" w:type="dxa"/>
          </w:tcPr>
          <w:p w14:paraId="5CB7A1AB" w14:textId="77777777" w:rsidR="00AE7146" w:rsidRPr="0097789D" w:rsidRDefault="00AE7146" w:rsidP="00AE7146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96" w:type="dxa"/>
          </w:tcPr>
          <w:p w14:paraId="0BC1F278" w14:textId="4A96F155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F0247">
              <w:t>3,480</w:t>
            </w:r>
          </w:p>
        </w:tc>
        <w:tc>
          <w:tcPr>
            <w:tcW w:w="254" w:type="dxa"/>
          </w:tcPr>
          <w:p w14:paraId="2A7F94CD" w14:textId="77777777" w:rsidR="00AE7146" w:rsidRPr="0097789D" w:rsidRDefault="00AE7146" w:rsidP="00AE714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7B7C4094" w14:textId="11B77E08" w:rsidR="00AE7146" w:rsidRPr="0097789D" w:rsidRDefault="00AE7146" w:rsidP="00AE714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F0247">
              <w:t>-</w:t>
            </w:r>
          </w:p>
        </w:tc>
        <w:tc>
          <w:tcPr>
            <w:tcW w:w="275" w:type="dxa"/>
          </w:tcPr>
          <w:p w14:paraId="68C6723D" w14:textId="77777777" w:rsidR="00AE7146" w:rsidRPr="0097789D" w:rsidRDefault="00AE7146" w:rsidP="00AE714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20196D65" w14:textId="476ABF6A" w:rsidR="00AE7146" w:rsidRPr="00B22D6C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szCs w:val="28"/>
                <w:lang w:val="en-US" w:bidi="th-TH"/>
              </w:rPr>
            </w:pPr>
            <w:r w:rsidRPr="004F0247">
              <w:t>-</w:t>
            </w:r>
          </w:p>
        </w:tc>
        <w:tc>
          <w:tcPr>
            <w:tcW w:w="240" w:type="dxa"/>
          </w:tcPr>
          <w:p w14:paraId="0A86905D" w14:textId="77777777" w:rsidR="00AE7146" w:rsidRPr="0097789D" w:rsidRDefault="00AE7146" w:rsidP="00AE714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675CFD00" w14:textId="1AD5500D" w:rsidR="00AE7146" w:rsidRPr="0097789D" w:rsidRDefault="00AE7146" w:rsidP="00AE714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F0247">
              <w:t>-</w:t>
            </w:r>
          </w:p>
        </w:tc>
      </w:tr>
      <w:tr w:rsidR="001D10D5" w:rsidRPr="004B2DC4" w14:paraId="0164864F" w14:textId="77777777" w:rsidTr="00AE7146">
        <w:trPr>
          <w:trHeight w:val="68"/>
        </w:trPr>
        <w:tc>
          <w:tcPr>
            <w:tcW w:w="3816" w:type="dxa"/>
          </w:tcPr>
          <w:p w14:paraId="6B26C943" w14:textId="77777777" w:rsidR="001D10D5" w:rsidRPr="004B2DC4" w:rsidRDefault="001D10D5" w:rsidP="001D10D5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96" w:type="dxa"/>
          </w:tcPr>
          <w:p w14:paraId="4A040E58" w14:textId="77777777" w:rsidR="001D10D5" w:rsidRPr="004B2DC4" w:rsidRDefault="001D10D5" w:rsidP="001D10D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8A71B51" w14:textId="77777777" w:rsidR="001D10D5" w:rsidRPr="004B2DC4" w:rsidRDefault="001D10D5" w:rsidP="001D10D5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5DCFA1A1" w14:textId="77777777" w:rsidR="001D10D5" w:rsidRPr="004B2DC4" w:rsidRDefault="001D10D5" w:rsidP="001D10D5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017887F7" w14:textId="77777777" w:rsidR="001D10D5" w:rsidRPr="004B2DC4" w:rsidRDefault="001D10D5" w:rsidP="001D10D5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0804C67B" w14:textId="77777777" w:rsidR="001D10D5" w:rsidRPr="004B2DC4" w:rsidRDefault="001D10D5" w:rsidP="001D10D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3A3F158E" w14:textId="77777777" w:rsidR="001D10D5" w:rsidRPr="004B2DC4" w:rsidRDefault="001D10D5" w:rsidP="001D10D5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212AC8C2" w14:textId="77777777" w:rsidR="001D10D5" w:rsidRPr="004B2DC4" w:rsidRDefault="001D10D5" w:rsidP="001D10D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1D10D5" w:rsidRPr="00EA0218" w14:paraId="791BD47C" w14:textId="77777777" w:rsidTr="00AE7146">
        <w:tc>
          <w:tcPr>
            <w:tcW w:w="3816" w:type="dxa"/>
          </w:tcPr>
          <w:p w14:paraId="08813149" w14:textId="77777777" w:rsidR="001D10D5" w:rsidRPr="0097789D" w:rsidRDefault="001D10D5" w:rsidP="001D10D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96" w:type="dxa"/>
          </w:tcPr>
          <w:p w14:paraId="5F4C73EB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307DEC5" w14:textId="77777777" w:rsidR="001D10D5" w:rsidRPr="0097789D" w:rsidRDefault="001D10D5" w:rsidP="001D10D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FF9E603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0F9CEA5" w14:textId="77777777" w:rsidR="001D10D5" w:rsidRPr="0097789D" w:rsidRDefault="001D10D5" w:rsidP="001D10D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2A794358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1951AD" w14:textId="77777777" w:rsidR="001D10D5" w:rsidRPr="0097789D" w:rsidRDefault="001D10D5" w:rsidP="001D10D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2B5F10FF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1D10D5" w:rsidRPr="00EA0218" w14:paraId="464D73D7" w14:textId="77777777" w:rsidTr="00AE7146">
        <w:tc>
          <w:tcPr>
            <w:tcW w:w="3816" w:type="dxa"/>
            <w:vAlign w:val="center"/>
          </w:tcPr>
          <w:p w14:paraId="3BB38EAF" w14:textId="77777777" w:rsidR="001D10D5" w:rsidRPr="0097789D" w:rsidRDefault="001D10D5" w:rsidP="001D10D5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96" w:type="dxa"/>
          </w:tcPr>
          <w:p w14:paraId="7275B04E" w14:textId="717D5C70" w:rsidR="001D10D5" w:rsidRPr="0097789D" w:rsidRDefault="001D10D5" w:rsidP="001D10D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F98D49" w14:textId="77777777" w:rsidR="001D10D5" w:rsidRPr="0097789D" w:rsidRDefault="001D10D5" w:rsidP="001D10D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BADE131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A4ED11" w14:textId="77777777" w:rsidR="001D10D5" w:rsidRPr="0097789D" w:rsidRDefault="001D10D5" w:rsidP="001D10D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7A277DF6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8184FEF" w14:textId="77777777" w:rsidR="001D10D5" w:rsidRPr="0097789D" w:rsidRDefault="001D10D5" w:rsidP="001D10D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37BF708C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AE7146" w:rsidRPr="00EA0218" w14:paraId="198790FC" w14:textId="77777777" w:rsidTr="00AE7146">
        <w:tc>
          <w:tcPr>
            <w:tcW w:w="3816" w:type="dxa"/>
            <w:vAlign w:val="center"/>
          </w:tcPr>
          <w:p w14:paraId="2461D5CD" w14:textId="77777777" w:rsidR="00AE7146" w:rsidRPr="0097789D" w:rsidRDefault="00AE7146" w:rsidP="00AE7146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96" w:type="dxa"/>
          </w:tcPr>
          <w:p w14:paraId="5853D304" w14:textId="4715CB36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57C40">
              <w:t>45,097</w:t>
            </w:r>
          </w:p>
        </w:tc>
        <w:tc>
          <w:tcPr>
            <w:tcW w:w="254" w:type="dxa"/>
          </w:tcPr>
          <w:p w14:paraId="22D32D7A" w14:textId="77777777" w:rsidR="00AE7146" w:rsidRPr="0097789D" w:rsidRDefault="00AE7146" w:rsidP="00AE7146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</w:tcPr>
          <w:p w14:paraId="1A845FD0" w14:textId="69A9481B" w:rsidR="00AE7146" w:rsidRPr="0097789D" w:rsidRDefault="00AE7146" w:rsidP="00AE714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57C40">
              <w:t>441,619</w:t>
            </w:r>
          </w:p>
        </w:tc>
        <w:tc>
          <w:tcPr>
            <w:tcW w:w="275" w:type="dxa"/>
          </w:tcPr>
          <w:p w14:paraId="635C74C5" w14:textId="77777777" w:rsidR="00AE7146" w:rsidRPr="0097789D" w:rsidRDefault="00AE7146" w:rsidP="00AE7146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302" w:type="dxa"/>
          </w:tcPr>
          <w:p w14:paraId="6CF88AF9" w14:textId="1E4017FD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57C40">
              <w:t>44,246</w:t>
            </w:r>
          </w:p>
        </w:tc>
        <w:tc>
          <w:tcPr>
            <w:tcW w:w="240" w:type="dxa"/>
          </w:tcPr>
          <w:p w14:paraId="15F85165" w14:textId="77777777" w:rsidR="00AE7146" w:rsidRPr="0097789D" w:rsidRDefault="00AE7146" w:rsidP="00AE7146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7" w:type="dxa"/>
          </w:tcPr>
          <w:p w14:paraId="7257488F" w14:textId="3F01E71F" w:rsidR="00AE7146" w:rsidRPr="0097789D" w:rsidRDefault="00AE7146" w:rsidP="00AE714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57C40">
              <w:t>440,598</w:t>
            </w:r>
          </w:p>
        </w:tc>
      </w:tr>
      <w:tr w:rsidR="00AE7146" w:rsidRPr="00EA0218" w14:paraId="52E32EF7" w14:textId="77777777" w:rsidTr="00AE7146">
        <w:tc>
          <w:tcPr>
            <w:tcW w:w="3816" w:type="dxa"/>
          </w:tcPr>
          <w:p w14:paraId="00D1D0EB" w14:textId="77777777" w:rsidR="00AE7146" w:rsidRPr="00162694" w:rsidRDefault="00AE7146" w:rsidP="00AE7146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96" w:type="dxa"/>
          </w:tcPr>
          <w:p w14:paraId="0C4871C9" w14:textId="4C76A8A0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241D827" w14:textId="77777777" w:rsidR="00AE7146" w:rsidRPr="0097789D" w:rsidRDefault="00AE7146" w:rsidP="00AE714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430E34FC" w14:textId="77777777" w:rsidR="00AE7146" w:rsidRPr="0097789D" w:rsidRDefault="00AE7146" w:rsidP="00AE714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3137D6B" w14:textId="77777777" w:rsidR="00AE7146" w:rsidRPr="0097789D" w:rsidRDefault="00AE7146" w:rsidP="00AE714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6DBF2B7D" w14:textId="77777777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9F44E66" w14:textId="77777777" w:rsidR="00AE7146" w:rsidRPr="0097789D" w:rsidRDefault="00AE7146" w:rsidP="00AE7146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0C707FCA" w14:textId="77777777" w:rsidR="00AE7146" w:rsidRPr="0097789D" w:rsidRDefault="00AE7146" w:rsidP="00AE714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AE7146" w:rsidRPr="00EA0218" w14:paraId="447559FA" w14:textId="77777777" w:rsidTr="00AE7146">
        <w:tc>
          <w:tcPr>
            <w:tcW w:w="3816" w:type="dxa"/>
          </w:tcPr>
          <w:p w14:paraId="708D979D" w14:textId="131CA128" w:rsidR="00AE7146" w:rsidRPr="0097789D" w:rsidRDefault="00AE7146" w:rsidP="00AE7146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</w:t>
            </w:r>
            <w:r>
              <w:rPr>
                <w:rFonts w:cs="Times New Roman"/>
                <w:szCs w:val="22"/>
                <w:lang w:val="en-US" w:bidi="th-TH"/>
              </w:rPr>
              <w:t>ur</w:t>
            </w:r>
            <w:r w:rsidRPr="0097789D">
              <w:rPr>
                <w:rFonts w:cs="Times New Roman"/>
                <w:szCs w:val="22"/>
                <w:lang w:bidi="th-TH"/>
              </w:rPr>
              <w:t>pose of flood protection</w:t>
            </w:r>
          </w:p>
        </w:tc>
        <w:tc>
          <w:tcPr>
            <w:tcW w:w="1296" w:type="dxa"/>
          </w:tcPr>
          <w:p w14:paraId="02FE52BB" w14:textId="470C6BD3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57C40">
              <w:t>3,227</w:t>
            </w:r>
          </w:p>
        </w:tc>
        <w:tc>
          <w:tcPr>
            <w:tcW w:w="254" w:type="dxa"/>
          </w:tcPr>
          <w:p w14:paraId="71B88A9A" w14:textId="77777777" w:rsidR="00AE7146" w:rsidRPr="0097789D" w:rsidRDefault="00AE7146" w:rsidP="00AE714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4FAA1867" w14:textId="5CA290C6" w:rsidR="00AE7146" w:rsidRPr="0097789D" w:rsidRDefault="00AE7146" w:rsidP="00AE7146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57C40">
              <w:t>4,203</w:t>
            </w:r>
          </w:p>
        </w:tc>
        <w:tc>
          <w:tcPr>
            <w:tcW w:w="275" w:type="dxa"/>
          </w:tcPr>
          <w:p w14:paraId="4B770BE5" w14:textId="77777777" w:rsidR="00AE7146" w:rsidRPr="0097789D" w:rsidRDefault="00AE7146" w:rsidP="00AE714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31104049" w14:textId="6398D2C5" w:rsidR="00AE7146" w:rsidRPr="0097789D" w:rsidRDefault="00AE7146" w:rsidP="00AE71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57C40">
              <w:t>3,227</w:t>
            </w:r>
          </w:p>
        </w:tc>
        <w:tc>
          <w:tcPr>
            <w:tcW w:w="240" w:type="dxa"/>
          </w:tcPr>
          <w:p w14:paraId="577F002B" w14:textId="77777777" w:rsidR="00AE7146" w:rsidRPr="0097789D" w:rsidRDefault="00AE7146" w:rsidP="00AE714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3E364EAF" w14:textId="7AA149EB" w:rsidR="00AE7146" w:rsidRPr="0097789D" w:rsidRDefault="00AE7146" w:rsidP="00AE714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57C40">
              <w:t>4,203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D8D4A9E" w14:textId="540153FA" w:rsidR="00796503" w:rsidRPr="00DE6C0A" w:rsidRDefault="002635D3" w:rsidP="00BF692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0" w:right="-90" w:hanging="351"/>
        <w:jc w:val="thaiDistribute"/>
        <w:rPr>
          <w:rFonts w:cs="Times New Roman"/>
          <w:szCs w:val="22"/>
        </w:rPr>
      </w:pPr>
      <w:r w:rsidRPr="00DE6C0A">
        <w:rPr>
          <w:rFonts w:cs="Times New Roman"/>
          <w:spacing w:val="4"/>
          <w:szCs w:val="22"/>
        </w:rPr>
        <w:t xml:space="preserve">The Company entered into long-term agreements with several companies to purchase </w:t>
      </w:r>
      <w:r w:rsidR="00F142D9" w:rsidRPr="00DE6C0A">
        <w:rPr>
          <w:rFonts w:cs="Times New Roman"/>
          <w:spacing w:val="4"/>
          <w:szCs w:val="22"/>
        </w:rPr>
        <w:t>energy</w:t>
      </w:r>
      <w:r w:rsidRPr="00DE6C0A">
        <w:rPr>
          <w:rFonts w:cs="Times New Roman"/>
          <w:spacing w:val="4"/>
          <w:szCs w:val="22"/>
        </w:rPr>
        <w:t xml:space="preserve"> for</w:t>
      </w:r>
      <w:r w:rsidRPr="00DE6C0A">
        <w:rPr>
          <w:rFonts w:cs="Times New Roman"/>
          <w:szCs w:val="22"/>
        </w:rPr>
        <w:t xml:space="preserve"> </w:t>
      </w:r>
      <w:r w:rsidR="00C73FD2" w:rsidRPr="00DE6C0A">
        <w:rPr>
          <w:rFonts w:cs="Times New Roman"/>
          <w:szCs w:val="22"/>
        </w:rPr>
        <w:br/>
      </w:r>
      <w:r w:rsidR="00F142D9" w:rsidRPr="00DE6C0A">
        <w:rPr>
          <w:rFonts w:cs="Times New Roman"/>
          <w:spacing w:val="4"/>
          <w:szCs w:val="22"/>
        </w:rPr>
        <w:t xml:space="preserve">5 - </w:t>
      </w:r>
      <w:r w:rsidRPr="00DE6C0A">
        <w:rPr>
          <w:rFonts w:cs="Times New Roman"/>
          <w:spacing w:val="4"/>
          <w:szCs w:val="22"/>
        </w:rPr>
        <w:t>15 years. The prices in agreements are agreed based on market price.</w:t>
      </w:r>
    </w:p>
    <w:p w14:paraId="3D971397" w14:textId="77777777" w:rsidR="00796503" w:rsidRDefault="00796503" w:rsidP="00796503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</w:rPr>
      </w:pPr>
    </w:p>
    <w:p w14:paraId="5848927B" w14:textId="77777777" w:rsidR="00A57098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Sect="00DE6C0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B6125" w14:textId="77777777" w:rsidR="005B349F" w:rsidRDefault="005B349F">
      <w:r>
        <w:separator/>
      </w:r>
    </w:p>
  </w:endnote>
  <w:endnote w:type="continuationSeparator" w:id="0">
    <w:p w14:paraId="34DBA8B2" w14:textId="77777777" w:rsidR="005B349F" w:rsidRDefault="005B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BFEC" w14:textId="77777777" w:rsidR="009011DC" w:rsidRDefault="009011DC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5FE2" w14:textId="77777777" w:rsidR="009011DC" w:rsidRDefault="009011DC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9011DC" w:rsidRDefault="009011DC" w:rsidP="008C45BE">
    <w:pPr>
      <w:pStyle w:val="Footer"/>
      <w:ind w:right="360"/>
    </w:pPr>
  </w:p>
  <w:p w14:paraId="04B818F7" w14:textId="77777777" w:rsidR="009011DC" w:rsidRDefault="009011DC"/>
  <w:p w14:paraId="25A27A39" w14:textId="77777777" w:rsidR="009011DC" w:rsidRDefault="009011D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C8B2" w14:textId="77777777" w:rsidR="009011DC" w:rsidRPr="00E40049" w:rsidRDefault="009011DC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  <w:sz w:val="22"/>
        <w:szCs w:val="24"/>
      </w:rPr>
      <w:id w:val="-1194464798"/>
      <w:docPartObj>
        <w:docPartGallery w:val="Page Numbers (Bottom of Page)"/>
        <w:docPartUnique/>
      </w:docPartObj>
    </w:sdtPr>
    <w:sdtEndPr/>
    <w:sdtContent>
      <w:p w14:paraId="6AEA1762" w14:textId="18C65661" w:rsidR="009011DC" w:rsidRPr="00DE6C0A" w:rsidRDefault="009011DC" w:rsidP="00DE6C0A">
        <w:pPr>
          <w:pStyle w:val="Footer"/>
          <w:jc w:val="center"/>
          <w:rPr>
            <w:noProof/>
            <w:sz w:val="22"/>
            <w:szCs w:val="24"/>
          </w:rPr>
        </w:pPr>
        <w:r w:rsidRPr="00DE6C0A">
          <w:rPr>
            <w:noProof/>
            <w:sz w:val="22"/>
            <w:szCs w:val="24"/>
          </w:rPr>
          <w:fldChar w:fldCharType="begin"/>
        </w:r>
        <w:r w:rsidRPr="00DE6C0A">
          <w:rPr>
            <w:noProof/>
            <w:sz w:val="22"/>
            <w:szCs w:val="24"/>
          </w:rPr>
          <w:instrText xml:space="preserve"> PAGE   \* MERGEFORMAT </w:instrText>
        </w:r>
        <w:r w:rsidRPr="00DE6C0A">
          <w:rPr>
            <w:noProof/>
            <w:sz w:val="22"/>
            <w:szCs w:val="24"/>
          </w:rPr>
          <w:fldChar w:fldCharType="separate"/>
        </w:r>
        <w:r w:rsidRPr="00DE6C0A">
          <w:rPr>
            <w:noProof/>
            <w:sz w:val="22"/>
            <w:szCs w:val="24"/>
          </w:rPr>
          <w:t>2</w:t>
        </w:r>
        <w:r w:rsidRPr="00DE6C0A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50F7F" w14:textId="77777777" w:rsidR="005B349F" w:rsidRDefault="005B349F">
      <w:r>
        <w:separator/>
      </w:r>
    </w:p>
  </w:footnote>
  <w:footnote w:type="continuationSeparator" w:id="0">
    <w:p w14:paraId="4A3A7164" w14:textId="77777777" w:rsidR="005B349F" w:rsidRDefault="005B3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F79C2" w14:textId="77777777" w:rsidR="009011DC" w:rsidRPr="00494920" w:rsidRDefault="009011DC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9011DC" w:rsidRPr="005516ED" w:rsidRDefault="009011DC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B3C9AC7" w14:textId="5E31EA9B" w:rsidR="009011DC" w:rsidRDefault="009011DC" w:rsidP="00997A7E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nine-month periods </w:t>
    </w:r>
    <w:r>
      <w:rPr>
        <w:b/>
        <w:bCs/>
        <w:sz w:val="24"/>
        <w:szCs w:val="24"/>
      </w:rPr>
      <w:t>ended 30 September 202</w:t>
    </w:r>
    <w:r>
      <w:rPr>
        <w:b/>
        <w:bCs/>
        <w:sz w:val="24"/>
        <w:szCs w:val="24"/>
        <w:lang w:bidi="th-TH"/>
      </w:rPr>
      <w:t>5</w:t>
    </w:r>
    <w:r>
      <w:rPr>
        <w:b/>
        <w:bCs/>
        <w:sz w:val="24"/>
        <w:szCs w:val="24"/>
      </w:rPr>
      <w:t xml:space="preserve"> (Unaudited)</w:t>
    </w:r>
  </w:p>
  <w:p w14:paraId="2DB69E5E" w14:textId="77777777" w:rsidR="009011DC" w:rsidRDefault="009011DC">
    <w:pPr>
      <w:rPr>
        <w:sz w:val="24"/>
        <w:szCs w:val="24"/>
      </w:rPr>
    </w:pPr>
  </w:p>
  <w:p w14:paraId="51E65457" w14:textId="77777777" w:rsidR="009011DC" w:rsidRPr="00E93CE0" w:rsidRDefault="009011DC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1079" w14:textId="77777777" w:rsidR="009011DC" w:rsidRDefault="009011D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CC6B" w14:textId="77777777" w:rsidR="009011DC" w:rsidRPr="00E40049" w:rsidRDefault="009011DC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9011DC" w:rsidRPr="00494920" w:rsidRDefault="009011DC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23B984DB" w14:textId="77777777" w:rsidR="009011DC" w:rsidRPr="005516ED" w:rsidRDefault="009011DC" w:rsidP="00F126C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F2A7C2F" w14:textId="77777777" w:rsidR="009011DC" w:rsidRDefault="009011DC" w:rsidP="00F126C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nine-month periods </w:t>
    </w:r>
    <w:r>
      <w:rPr>
        <w:b/>
        <w:bCs/>
        <w:sz w:val="24"/>
        <w:szCs w:val="24"/>
      </w:rPr>
      <w:t>ended 30 September 202</w:t>
    </w:r>
    <w:r>
      <w:rPr>
        <w:b/>
        <w:bCs/>
        <w:sz w:val="24"/>
        <w:szCs w:val="24"/>
        <w:lang w:bidi="th-TH"/>
      </w:rPr>
      <w:t>5</w:t>
    </w:r>
    <w:r>
      <w:rPr>
        <w:b/>
        <w:bCs/>
        <w:sz w:val="24"/>
        <w:szCs w:val="24"/>
      </w:rPr>
      <w:t xml:space="preserve"> (Unaudited)</w:t>
    </w:r>
  </w:p>
  <w:p w14:paraId="027E6222" w14:textId="77777777" w:rsidR="009011DC" w:rsidRDefault="009011DC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9011DC" w:rsidRPr="008C45BE" w:rsidRDefault="009011DC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9011DC" w:rsidRPr="00E40049" w:rsidRDefault="009011DC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9011DC" w:rsidRPr="00494920" w:rsidRDefault="009011DC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2FD38927" w14:textId="77777777" w:rsidR="009011DC" w:rsidRPr="005516ED" w:rsidRDefault="009011DC" w:rsidP="00F126C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61415DD4" w14:textId="77777777" w:rsidR="009011DC" w:rsidRDefault="009011DC" w:rsidP="00F126C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nine-month periods </w:t>
    </w:r>
    <w:r>
      <w:rPr>
        <w:b/>
        <w:bCs/>
        <w:sz w:val="24"/>
        <w:szCs w:val="24"/>
      </w:rPr>
      <w:t>ended 30 September 202</w:t>
    </w:r>
    <w:r>
      <w:rPr>
        <w:b/>
        <w:bCs/>
        <w:sz w:val="24"/>
        <w:szCs w:val="24"/>
        <w:lang w:bidi="th-TH"/>
      </w:rPr>
      <w:t>5</w:t>
    </w:r>
    <w:r>
      <w:rPr>
        <w:b/>
        <w:bCs/>
        <w:sz w:val="24"/>
        <w:szCs w:val="24"/>
      </w:rPr>
      <w:t xml:space="preserve"> (Unaudited)</w:t>
    </w:r>
  </w:p>
  <w:p w14:paraId="5FC44B1B" w14:textId="77777777" w:rsidR="009011DC" w:rsidRPr="008C45BE" w:rsidRDefault="009011DC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9011DC" w:rsidRPr="008C45BE" w:rsidRDefault="009011DC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618482312">
    <w:abstractNumId w:val="1"/>
  </w:num>
  <w:num w:numId="2" w16cid:durableId="939410982">
    <w:abstractNumId w:val="0"/>
  </w:num>
  <w:num w:numId="3" w16cid:durableId="1273783042">
    <w:abstractNumId w:val="15"/>
  </w:num>
  <w:num w:numId="4" w16cid:durableId="1095319194">
    <w:abstractNumId w:val="40"/>
  </w:num>
  <w:num w:numId="5" w16cid:durableId="1528063789">
    <w:abstractNumId w:val="12"/>
  </w:num>
  <w:num w:numId="6" w16cid:durableId="18169555">
    <w:abstractNumId w:val="43"/>
  </w:num>
  <w:num w:numId="7" w16cid:durableId="1384253378">
    <w:abstractNumId w:val="39"/>
  </w:num>
  <w:num w:numId="8" w16cid:durableId="241526130">
    <w:abstractNumId w:val="44"/>
  </w:num>
  <w:num w:numId="9" w16cid:durableId="222525686">
    <w:abstractNumId w:val="7"/>
  </w:num>
  <w:num w:numId="10" w16cid:durableId="1721513915">
    <w:abstractNumId w:val="16"/>
  </w:num>
  <w:num w:numId="11" w16cid:durableId="192118008">
    <w:abstractNumId w:val="24"/>
  </w:num>
  <w:num w:numId="12" w16cid:durableId="2096171384">
    <w:abstractNumId w:val="32"/>
  </w:num>
  <w:num w:numId="13" w16cid:durableId="1801728893">
    <w:abstractNumId w:val="4"/>
  </w:num>
  <w:num w:numId="14" w16cid:durableId="2115048521">
    <w:abstractNumId w:val="6"/>
  </w:num>
  <w:num w:numId="15" w16cid:durableId="831023802">
    <w:abstractNumId w:val="3"/>
  </w:num>
  <w:num w:numId="16" w16cid:durableId="604382031">
    <w:abstractNumId w:val="23"/>
  </w:num>
  <w:num w:numId="17" w16cid:durableId="1646084282">
    <w:abstractNumId w:val="37"/>
  </w:num>
  <w:num w:numId="18" w16cid:durableId="1043794875">
    <w:abstractNumId w:val="45"/>
  </w:num>
  <w:num w:numId="19" w16cid:durableId="1527404584">
    <w:abstractNumId w:val="5"/>
  </w:num>
  <w:num w:numId="20" w16cid:durableId="1147748670">
    <w:abstractNumId w:val="9"/>
  </w:num>
  <w:num w:numId="21" w16cid:durableId="323515421">
    <w:abstractNumId w:val="20"/>
  </w:num>
  <w:num w:numId="22" w16cid:durableId="2142191422">
    <w:abstractNumId w:val="18"/>
  </w:num>
  <w:num w:numId="23" w16cid:durableId="2087025826">
    <w:abstractNumId w:val="21"/>
  </w:num>
  <w:num w:numId="24" w16cid:durableId="133959924">
    <w:abstractNumId w:val="36"/>
  </w:num>
  <w:num w:numId="25" w16cid:durableId="2146466254">
    <w:abstractNumId w:val="26"/>
  </w:num>
  <w:num w:numId="26" w16cid:durableId="530457676">
    <w:abstractNumId w:val="13"/>
  </w:num>
  <w:num w:numId="27" w16cid:durableId="451828628">
    <w:abstractNumId w:val="30"/>
  </w:num>
  <w:num w:numId="28" w16cid:durableId="955409849">
    <w:abstractNumId w:val="29"/>
  </w:num>
  <w:num w:numId="29" w16cid:durableId="1857767768">
    <w:abstractNumId w:val="11"/>
  </w:num>
  <w:num w:numId="30" w16cid:durableId="1995718087">
    <w:abstractNumId w:val="41"/>
  </w:num>
  <w:num w:numId="31" w16cid:durableId="1299258392">
    <w:abstractNumId w:val="34"/>
  </w:num>
  <w:num w:numId="32" w16cid:durableId="784926118">
    <w:abstractNumId w:val="8"/>
  </w:num>
  <w:num w:numId="33" w16cid:durableId="2035039360">
    <w:abstractNumId w:val="22"/>
  </w:num>
  <w:num w:numId="34" w16cid:durableId="1241017276">
    <w:abstractNumId w:val="2"/>
  </w:num>
  <w:num w:numId="35" w16cid:durableId="13129778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68671611">
    <w:abstractNumId w:val="17"/>
  </w:num>
  <w:num w:numId="37" w16cid:durableId="469250673">
    <w:abstractNumId w:val="10"/>
  </w:num>
  <w:num w:numId="38" w16cid:durableId="965501016">
    <w:abstractNumId w:val="42"/>
  </w:num>
  <w:num w:numId="39" w16cid:durableId="922837644">
    <w:abstractNumId w:val="19"/>
  </w:num>
  <w:num w:numId="40" w16cid:durableId="2077782340">
    <w:abstractNumId w:val="25"/>
  </w:num>
  <w:num w:numId="41" w16cid:durableId="272246094">
    <w:abstractNumId w:val="14"/>
  </w:num>
  <w:num w:numId="42" w16cid:durableId="1070619023">
    <w:abstractNumId w:val="27"/>
  </w:num>
  <w:num w:numId="43" w16cid:durableId="97024042">
    <w:abstractNumId w:val="38"/>
  </w:num>
  <w:num w:numId="44" w16cid:durableId="245922853">
    <w:abstractNumId w:val="35"/>
  </w:num>
  <w:num w:numId="45" w16cid:durableId="2038264112">
    <w:abstractNumId w:val="28"/>
  </w:num>
  <w:num w:numId="46" w16cid:durableId="22899888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47549683">
    <w:abstractNumId w:val="31"/>
  </w:num>
  <w:num w:numId="48" w16cid:durableId="2128962820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D03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7D9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3F26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0188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397A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0D5"/>
    <w:rsid w:val="001D135D"/>
    <w:rsid w:val="001D1A0A"/>
    <w:rsid w:val="001D2668"/>
    <w:rsid w:val="001D347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0E3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BF4"/>
    <w:rsid w:val="00202D8B"/>
    <w:rsid w:val="00203155"/>
    <w:rsid w:val="00203A61"/>
    <w:rsid w:val="002042E0"/>
    <w:rsid w:val="0020596E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543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22"/>
    <w:rsid w:val="00257438"/>
    <w:rsid w:val="00257E2F"/>
    <w:rsid w:val="0026020A"/>
    <w:rsid w:val="002608E9"/>
    <w:rsid w:val="002609D9"/>
    <w:rsid w:val="00260C76"/>
    <w:rsid w:val="0026154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78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91A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1E6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5FE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8B9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1A"/>
    <w:rsid w:val="003E4F92"/>
    <w:rsid w:val="003E5515"/>
    <w:rsid w:val="003E6AC4"/>
    <w:rsid w:val="003E6F35"/>
    <w:rsid w:val="003E72BE"/>
    <w:rsid w:val="003E7449"/>
    <w:rsid w:val="003F02AC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152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CF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4BDC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936"/>
    <w:rsid w:val="004A0F8C"/>
    <w:rsid w:val="004A145F"/>
    <w:rsid w:val="004A1588"/>
    <w:rsid w:val="004A1F5C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38D"/>
    <w:rsid w:val="004E76F4"/>
    <w:rsid w:val="004F020B"/>
    <w:rsid w:val="004F096C"/>
    <w:rsid w:val="004F142B"/>
    <w:rsid w:val="004F1711"/>
    <w:rsid w:val="004F1CAC"/>
    <w:rsid w:val="004F23B2"/>
    <w:rsid w:val="004F265B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4C2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89B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349F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1FB4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47C4"/>
    <w:rsid w:val="005F4C90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C2C"/>
    <w:rsid w:val="00676D63"/>
    <w:rsid w:val="00676EE4"/>
    <w:rsid w:val="00677F55"/>
    <w:rsid w:val="00680352"/>
    <w:rsid w:val="006807F8"/>
    <w:rsid w:val="00680982"/>
    <w:rsid w:val="00680C00"/>
    <w:rsid w:val="00680ECB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C85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287"/>
    <w:rsid w:val="006A3684"/>
    <w:rsid w:val="006A37C1"/>
    <w:rsid w:val="006A3C9A"/>
    <w:rsid w:val="006A3E78"/>
    <w:rsid w:val="006A441C"/>
    <w:rsid w:val="006A50CF"/>
    <w:rsid w:val="006A545E"/>
    <w:rsid w:val="006A5C80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50D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2F0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5BD"/>
    <w:rsid w:val="006D3910"/>
    <w:rsid w:val="006D3ED7"/>
    <w:rsid w:val="006D5F5E"/>
    <w:rsid w:val="006D648C"/>
    <w:rsid w:val="006D69FB"/>
    <w:rsid w:val="006D6D87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040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863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A18"/>
    <w:rsid w:val="00784CA4"/>
    <w:rsid w:val="007851E8"/>
    <w:rsid w:val="00785AEE"/>
    <w:rsid w:val="007861EB"/>
    <w:rsid w:val="007868A4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1579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241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27C03"/>
    <w:rsid w:val="00830124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754"/>
    <w:rsid w:val="008C09B8"/>
    <w:rsid w:val="008C0C3E"/>
    <w:rsid w:val="008C1181"/>
    <w:rsid w:val="008C1D0B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737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1DC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A7E"/>
    <w:rsid w:val="00997D25"/>
    <w:rsid w:val="009A0458"/>
    <w:rsid w:val="009A0C6D"/>
    <w:rsid w:val="009A1639"/>
    <w:rsid w:val="009A1641"/>
    <w:rsid w:val="009A175D"/>
    <w:rsid w:val="009A236E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AA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5565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6EE5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27F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3F5C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1FF9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C7DFF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6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8F3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438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18E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928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3C0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3AD1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11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1F3D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6D3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99B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139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C0F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07D"/>
    <w:rsid w:val="00DB0961"/>
    <w:rsid w:val="00DB1005"/>
    <w:rsid w:val="00DB1243"/>
    <w:rsid w:val="00DB1804"/>
    <w:rsid w:val="00DB19AB"/>
    <w:rsid w:val="00DB1B64"/>
    <w:rsid w:val="00DB2C4C"/>
    <w:rsid w:val="00DB3257"/>
    <w:rsid w:val="00DB36A7"/>
    <w:rsid w:val="00DB4799"/>
    <w:rsid w:val="00DB63B9"/>
    <w:rsid w:val="00DB71CE"/>
    <w:rsid w:val="00DB72A6"/>
    <w:rsid w:val="00DB7505"/>
    <w:rsid w:val="00DB750C"/>
    <w:rsid w:val="00DB75C9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956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5F2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2EDE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38CC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60C"/>
    <w:rsid w:val="00E759A6"/>
    <w:rsid w:val="00E760FC"/>
    <w:rsid w:val="00E76337"/>
    <w:rsid w:val="00E765C8"/>
    <w:rsid w:val="00E76DCE"/>
    <w:rsid w:val="00E76EEC"/>
    <w:rsid w:val="00E776C7"/>
    <w:rsid w:val="00E77B23"/>
    <w:rsid w:val="00E77E9D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281C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27C8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6C1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CE6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6F62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2F65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1EEA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6860"/>
    <w:rsid w:val="00FE6AFA"/>
    <w:rsid w:val="00FE7213"/>
    <w:rsid w:val="00FE7B58"/>
    <w:rsid w:val="00FF099E"/>
    <w:rsid w:val="00FF15D9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3f60f185bd6d22d0f03bb1e6f1b58d5a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dd1d5cc49ca5f04605b7586c88c46768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184D7-458C-4277-A02D-EDFFD28204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12B9FB-05F2-42EB-A189-07604799F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8</Pages>
  <Words>1576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4</cp:revision>
  <cp:lastPrinted>2025-11-04T06:59:00Z</cp:lastPrinted>
  <dcterms:created xsi:type="dcterms:W3CDTF">2025-11-04T07:14:00Z</dcterms:created>
  <dcterms:modified xsi:type="dcterms:W3CDTF">2025-11-07T10:00:00Z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0x0101008EF89745154DAE4EA0BB1490D07643F8</vt:lpwstr>
  </property>
</Properties>
</file>