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E086C2" w14:textId="77777777" w:rsidR="00A674A1" w:rsidRPr="000E7AEB" w:rsidRDefault="00A674A1" w:rsidP="00A674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right="-45"/>
        <w:rPr>
          <w:rFonts w:asciiTheme="majorBidi" w:hAnsiTheme="majorBidi" w:cstheme="majorBidi"/>
          <w:b/>
          <w:bCs/>
          <w:sz w:val="30"/>
          <w:szCs w:val="30"/>
        </w:rPr>
      </w:pPr>
      <w:r w:rsidRPr="000E7AEB">
        <w:rPr>
          <w:rFonts w:asciiTheme="majorBidi" w:hAnsiTheme="majorBidi" w:cstheme="majorBidi"/>
          <w:b/>
          <w:bCs/>
          <w:sz w:val="30"/>
          <w:szCs w:val="30"/>
          <w:cs/>
        </w:rPr>
        <w:t>หมายเหตุ</w:t>
      </w:r>
      <w:r w:rsidRPr="000E7AEB">
        <w:rPr>
          <w:rFonts w:asciiTheme="majorBidi" w:hAnsiTheme="majorBidi" w:cstheme="majorBidi"/>
          <w:b/>
          <w:bCs/>
          <w:sz w:val="30"/>
          <w:szCs w:val="30"/>
          <w:cs/>
        </w:rPr>
        <w:tab/>
        <w:t>สารบัญ</w:t>
      </w:r>
    </w:p>
    <w:p w14:paraId="1B9E8B69" w14:textId="77777777" w:rsidR="00A674A1" w:rsidRPr="000E7AEB" w:rsidRDefault="00A674A1" w:rsidP="00A674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right="-45"/>
        <w:rPr>
          <w:rFonts w:asciiTheme="majorBidi" w:hAnsiTheme="majorBidi" w:cstheme="majorBidi"/>
          <w:b/>
          <w:bCs/>
          <w:sz w:val="30"/>
          <w:szCs w:val="30"/>
        </w:rPr>
      </w:pPr>
    </w:p>
    <w:p w14:paraId="1DB56F61" w14:textId="77777777" w:rsidR="00A674A1" w:rsidRPr="000E7AEB" w:rsidRDefault="00A674A1" w:rsidP="00A674A1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0E7AEB">
        <w:rPr>
          <w:rFonts w:asciiTheme="majorBidi" w:hAnsiTheme="majorBidi" w:cstheme="majorBidi"/>
          <w:sz w:val="30"/>
          <w:szCs w:val="30"/>
          <w:cs/>
        </w:rPr>
        <w:t>เกณฑ์การจัดทำงบการเงินระหว่างกาล</w:t>
      </w:r>
    </w:p>
    <w:p w14:paraId="0E856EB8" w14:textId="0467F686" w:rsidR="00A674A1" w:rsidRPr="000E7AEB" w:rsidRDefault="00A674A1" w:rsidP="00A674A1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0E7AEB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</w:t>
      </w:r>
    </w:p>
    <w:p w14:paraId="23692290" w14:textId="0A6F0864" w:rsidR="00A674A1" w:rsidRPr="000E7AEB" w:rsidRDefault="00A674A1" w:rsidP="00A674A1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0E7AEB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  <w:r w:rsidR="00BD6204" w:rsidRPr="000E7AEB">
        <w:rPr>
          <w:rFonts w:asciiTheme="majorBidi" w:hAnsiTheme="majorBidi" w:cstheme="majorBidi" w:hint="cs"/>
          <w:sz w:val="30"/>
          <w:szCs w:val="30"/>
          <w:cs/>
        </w:rPr>
        <w:t>และลูกหนี้อื่น</w:t>
      </w:r>
    </w:p>
    <w:p w14:paraId="2FF539A0" w14:textId="1CCBA80C" w:rsidR="00A674A1" w:rsidRPr="000E7AEB" w:rsidRDefault="0077665F" w:rsidP="00FA453C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0E7AEB">
        <w:rPr>
          <w:rFonts w:asciiTheme="majorBidi" w:hAnsiTheme="majorBidi" w:cstheme="majorBidi" w:hint="cs"/>
          <w:sz w:val="30"/>
          <w:szCs w:val="30"/>
          <w:cs/>
        </w:rPr>
        <w:t>สินค้าคงเหลือ</w:t>
      </w:r>
    </w:p>
    <w:p w14:paraId="6EFABF64" w14:textId="676501BC" w:rsidR="00167A90" w:rsidRDefault="00167A90" w:rsidP="00FA453C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เงินลงทุนในบริษัทร่วม</w:t>
      </w:r>
    </w:p>
    <w:p w14:paraId="6DB06C1D" w14:textId="71D30E9D" w:rsidR="00A674A1" w:rsidRPr="000E7AEB" w:rsidRDefault="00A674A1" w:rsidP="00A674A1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0E7AEB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</w:t>
      </w:r>
      <w:r w:rsidR="00967BA0">
        <w:rPr>
          <w:rFonts w:asciiTheme="majorBidi" w:hAnsiTheme="majorBidi" w:cstheme="majorBidi"/>
          <w:sz w:val="30"/>
          <w:szCs w:val="30"/>
        </w:rPr>
        <w:t xml:space="preserve"> </w:t>
      </w:r>
      <w:r w:rsidR="00B17B90" w:rsidRPr="000E7AEB">
        <w:rPr>
          <w:rFonts w:asciiTheme="majorBidi" w:hAnsiTheme="majorBidi" w:cstheme="majorBidi" w:hint="cs"/>
          <w:sz w:val="30"/>
          <w:szCs w:val="30"/>
          <w:cs/>
        </w:rPr>
        <w:t>และสินทรัพย์สิทธิการใช้</w:t>
      </w:r>
    </w:p>
    <w:p w14:paraId="75F231F9" w14:textId="51B3DA9C" w:rsidR="00A674A1" w:rsidRDefault="00A674A1" w:rsidP="00A674A1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0E7AEB">
        <w:rPr>
          <w:rFonts w:asciiTheme="majorBidi" w:hAnsiTheme="majorBidi" w:cstheme="majorBidi"/>
          <w:sz w:val="30"/>
          <w:szCs w:val="30"/>
          <w:cs/>
        </w:rPr>
        <w:t>ส่วนงานดำเนินงานและการจำแนกรายได้</w:t>
      </w:r>
    </w:p>
    <w:p w14:paraId="3E353BD5" w14:textId="53D58A55" w:rsidR="00CF45E4" w:rsidRPr="000E7AEB" w:rsidRDefault="00CF45E4" w:rsidP="00A674A1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เงินปันผล</w:t>
      </w:r>
    </w:p>
    <w:p w14:paraId="6774223A" w14:textId="77777777" w:rsidR="00A674A1" w:rsidRPr="000E7AEB" w:rsidRDefault="00A674A1" w:rsidP="00A674A1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0E7AEB">
        <w:rPr>
          <w:rFonts w:asciiTheme="majorBidi" w:hAnsiTheme="majorBidi" w:cstheme="majorBidi"/>
          <w:sz w:val="30"/>
          <w:szCs w:val="30"/>
          <w:cs/>
        </w:rPr>
        <w:t>เครื่องมือทางการเงิน</w:t>
      </w:r>
    </w:p>
    <w:p w14:paraId="7457F297" w14:textId="77777777" w:rsidR="000E48F0" w:rsidRDefault="00A674A1" w:rsidP="000E48F0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left="0" w:right="-45" w:firstLine="0"/>
        <w:rPr>
          <w:rFonts w:asciiTheme="majorBidi" w:hAnsiTheme="majorBidi" w:cstheme="majorBidi"/>
          <w:sz w:val="30"/>
          <w:szCs w:val="30"/>
        </w:rPr>
      </w:pPr>
      <w:r w:rsidRPr="000E7AEB">
        <w:rPr>
          <w:rFonts w:asciiTheme="majorBidi" w:hAnsiTheme="majorBidi" w:cstheme="majorBidi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025BBB46" w14:textId="12D3EC85" w:rsidR="00A35691" w:rsidRDefault="00A35691" w:rsidP="002218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right="-45"/>
        <w:rPr>
          <w:rFonts w:asciiTheme="majorBidi" w:hAnsiTheme="majorBidi" w:cstheme="majorBidi"/>
          <w:sz w:val="30"/>
          <w:szCs w:val="30"/>
        </w:rPr>
      </w:pPr>
    </w:p>
    <w:p w14:paraId="29569A26" w14:textId="77777777" w:rsidR="000E48F0" w:rsidRPr="000E7AEB" w:rsidRDefault="000E48F0" w:rsidP="000E48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pacing w:line="240" w:lineRule="auto"/>
        <w:ind w:right="-45"/>
        <w:rPr>
          <w:rFonts w:asciiTheme="majorBidi" w:hAnsiTheme="majorBidi" w:cstheme="majorBidi"/>
          <w:sz w:val="30"/>
          <w:szCs w:val="30"/>
        </w:rPr>
      </w:pPr>
    </w:p>
    <w:p w14:paraId="1E8C1B3B" w14:textId="77777777" w:rsidR="00A674A1" w:rsidRPr="000E7AEB" w:rsidRDefault="00A674A1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14"/>
        <w:jc w:val="thaiDistribute"/>
        <w:rPr>
          <w:rFonts w:asciiTheme="majorBidi" w:hAnsiTheme="majorBidi" w:cstheme="majorBidi"/>
          <w:sz w:val="30"/>
          <w:szCs w:val="30"/>
        </w:rPr>
      </w:pPr>
    </w:p>
    <w:p w14:paraId="73328914" w14:textId="77777777" w:rsidR="00D960C0" w:rsidRPr="000E7AEB" w:rsidRDefault="00D960C0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14"/>
        <w:jc w:val="thaiDistribute"/>
        <w:rPr>
          <w:rFonts w:asciiTheme="majorBidi" w:hAnsiTheme="majorBidi" w:cstheme="majorBidi"/>
          <w:sz w:val="22"/>
          <w:szCs w:val="22"/>
        </w:rPr>
      </w:pPr>
    </w:p>
    <w:p w14:paraId="4467F1B5" w14:textId="77777777" w:rsidR="00D960C0" w:rsidRPr="000E7AEB" w:rsidRDefault="00D960C0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14"/>
        <w:jc w:val="thaiDistribute"/>
        <w:rPr>
          <w:rFonts w:asciiTheme="majorBidi" w:hAnsiTheme="majorBidi" w:cstheme="majorBidi"/>
          <w:sz w:val="22"/>
          <w:szCs w:val="22"/>
        </w:rPr>
      </w:pPr>
    </w:p>
    <w:p w14:paraId="3F692364" w14:textId="74C1A871" w:rsidR="00982385" w:rsidRPr="000E7AEB" w:rsidRDefault="0093431B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14"/>
        <w:jc w:val="thaiDistribute"/>
        <w:rPr>
          <w:rFonts w:asciiTheme="majorBidi" w:hAnsiTheme="majorBidi" w:cstheme="majorBidi"/>
          <w:sz w:val="30"/>
          <w:szCs w:val="30"/>
        </w:rPr>
      </w:pPr>
      <w:r w:rsidRPr="000E7AEB">
        <w:rPr>
          <w:rFonts w:asciiTheme="majorBidi" w:hAnsiTheme="majorBidi" w:cstheme="majorBidi"/>
          <w:sz w:val="22"/>
          <w:szCs w:val="22"/>
        </w:rPr>
        <w:br w:type="page"/>
      </w:r>
      <w:r w:rsidR="00982385" w:rsidRPr="000E7AEB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</w:t>
      </w:r>
      <w:r w:rsidR="005931FC" w:rsidRPr="000E7AEB">
        <w:rPr>
          <w:rFonts w:asciiTheme="majorBidi" w:hAnsiTheme="majorBidi" w:cstheme="majorBidi" w:hint="cs"/>
          <w:sz w:val="30"/>
          <w:szCs w:val="30"/>
          <w:cs/>
        </w:rPr>
        <w:t>แบบย่อ</w:t>
      </w:r>
      <w:r w:rsidR="00982385" w:rsidRPr="000E7AEB">
        <w:rPr>
          <w:rFonts w:asciiTheme="majorBidi" w:hAnsiTheme="majorBidi" w:cstheme="majorBidi"/>
          <w:sz w:val="30"/>
          <w:szCs w:val="30"/>
          <w:cs/>
        </w:rPr>
        <w:t>เป็นส่วนหนึ่งของงบการเงิน</w:t>
      </w:r>
      <w:r w:rsidR="001777B0" w:rsidRPr="000E7AEB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982385" w:rsidRPr="000E7AEB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3F7F7CC2" w14:textId="77777777" w:rsidR="00982385" w:rsidRPr="000E7AEB" w:rsidRDefault="00982385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14"/>
        <w:rPr>
          <w:rFonts w:asciiTheme="majorBidi" w:hAnsiTheme="majorBidi" w:cstheme="majorBidi"/>
          <w:sz w:val="30"/>
          <w:szCs w:val="30"/>
        </w:rPr>
      </w:pPr>
    </w:p>
    <w:p w14:paraId="18E1F89E" w14:textId="0C5427B9" w:rsidR="00982385" w:rsidRPr="000E7AEB" w:rsidRDefault="003F2DC4" w:rsidP="0057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1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E7AEB">
        <w:rPr>
          <w:rFonts w:asciiTheme="majorBidi" w:hAnsiTheme="majorBidi" w:cstheme="majorBidi"/>
          <w:sz w:val="30"/>
          <w:szCs w:val="30"/>
          <w:cs/>
        </w:rPr>
        <w:t>งบการเงินระหว่างกาล</w:t>
      </w:r>
      <w:r w:rsidR="00964AB7" w:rsidRPr="000E7AEB">
        <w:rPr>
          <w:rFonts w:asciiTheme="majorBidi" w:hAnsiTheme="majorBidi" w:cstheme="majorBidi" w:hint="cs"/>
          <w:sz w:val="30"/>
          <w:szCs w:val="30"/>
          <w:cs/>
        </w:rPr>
        <w:t>นี้</w:t>
      </w:r>
      <w:r w:rsidRPr="000E7AEB">
        <w:rPr>
          <w:rFonts w:asciiTheme="majorBidi" w:hAnsiTheme="majorBidi" w:cstheme="majorBidi"/>
          <w:sz w:val="30"/>
          <w:szCs w:val="30"/>
          <w:cs/>
        </w:rPr>
        <w:t>ได้รับอนุมัติให้ออกงบการเงินจาก</w:t>
      </w:r>
      <w:r w:rsidR="00E32E8B" w:rsidRPr="000E7AEB">
        <w:rPr>
          <w:rFonts w:asciiTheme="majorBidi" w:hAnsiTheme="majorBidi" w:cstheme="majorBidi"/>
          <w:sz w:val="30"/>
          <w:szCs w:val="30"/>
          <w:cs/>
        </w:rPr>
        <w:t>คณะ</w:t>
      </w:r>
      <w:r w:rsidRPr="000E7AEB">
        <w:rPr>
          <w:rFonts w:asciiTheme="majorBidi" w:hAnsiTheme="majorBidi" w:cstheme="majorBidi"/>
          <w:sz w:val="30"/>
          <w:szCs w:val="30"/>
          <w:cs/>
        </w:rPr>
        <w:t>กรรมการเมื่อ</w:t>
      </w:r>
      <w:r w:rsidR="00444287" w:rsidRPr="000E7AEB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567FA8" w:rsidRPr="000E7AEB">
        <w:rPr>
          <w:rFonts w:asciiTheme="majorBidi" w:hAnsiTheme="majorBidi" w:cstheme="majorBidi"/>
          <w:sz w:val="30"/>
          <w:szCs w:val="30"/>
        </w:rPr>
        <w:t xml:space="preserve"> </w:t>
      </w:r>
      <w:r w:rsidR="009D6FFD">
        <w:rPr>
          <w:rFonts w:asciiTheme="majorBidi" w:hAnsiTheme="majorBidi" w:cstheme="majorBidi"/>
          <w:sz w:val="30"/>
          <w:szCs w:val="30"/>
        </w:rPr>
        <w:t>12</w:t>
      </w:r>
      <w:r w:rsidR="00082A6A">
        <w:rPr>
          <w:rFonts w:asciiTheme="majorBidi" w:hAnsiTheme="majorBidi" w:cstheme="majorBidi"/>
          <w:sz w:val="30"/>
          <w:szCs w:val="30"/>
        </w:rPr>
        <w:t xml:space="preserve"> </w:t>
      </w:r>
      <w:r w:rsidR="00082A6A" w:rsidRPr="00665100">
        <w:rPr>
          <w:rFonts w:asciiTheme="majorBidi" w:hAnsiTheme="majorBidi" w:cs="Angsana New" w:hint="cs"/>
          <w:sz w:val="30"/>
          <w:szCs w:val="30"/>
          <w:cs/>
        </w:rPr>
        <w:t>พฤศจิกายน</w:t>
      </w:r>
      <w:r w:rsidR="00082A6A">
        <w:rPr>
          <w:rFonts w:asciiTheme="majorBidi" w:hAnsiTheme="majorBidi" w:cs="Angsana New"/>
          <w:sz w:val="30"/>
          <w:szCs w:val="30"/>
        </w:rPr>
        <w:t xml:space="preserve"> </w:t>
      </w:r>
      <w:r w:rsidR="008A5B6B" w:rsidRPr="000E7AEB">
        <w:rPr>
          <w:rFonts w:asciiTheme="majorBidi" w:hAnsiTheme="majorBidi" w:cstheme="majorBidi"/>
          <w:sz w:val="30"/>
          <w:szCs w:val="30"/>
        </w:rPr>
        <w:t>256</w:t>
      </w:r>
      <w:r w:rsidR="00786A9F" w:rsidRPr="000E7AEB">
        <w:rPr>
          <w:rFonts w:asciiTheme="majorBidi" w:hAnsiTheme="majorBidi" w:cstheme="majorBidi"/>
          <w:sz w:val="30"/>
          <w:szCs w:val="30"/>
        </w:rPr>
        <w:t>8</w:t>
      </w:r>
    </w:p>
    <w:p w14:paraId="300B8C95" w14:textId="77777777" w:rsidR="00C31E08" w:rsidRPr="000E7AEB" w:rsidRDefault="00C31E08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14"/>
        <w:rPr>
          <w:rFonts w:asciiTheme="majorBidi" w:hAnsiTheme="majorBidi" w:cstheme="majorBidi"/>
          <w:sz w:val="30"/>
          <w:szCs w:val="30"/>
        </w:rPr>
      </w:pPr>
    </w:p>
    <w:p w14:paraId="4248DE8F" w14:textId="77777777" w:rsidR="001E7DFF" w:rsidRPr="000E7AEB" w:rsidRDefault="001E7DFF" w:rsidP="004273C9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 w:hanging="727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0E7AEB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</w:t>
      </w:r>
      <w:r w:rsidR="00AA0A9E" w:rsidRPr="000E7AEB">
        <w:rPr>
          <w:rFonts w:asciiTheme="majorBidi" w:hAnsiTheme="majorBidi" w:cstheme="majorBidi"/>
          <w:b/>
          <w:bCs/>
          <w:sz w:val="30"/>
          <w:szCs w:val="30"/>
          <w:cs/>
        </w:rPr>
        <w:t>ระหว่างกาล</w:t>
      </w:r>
    </w:p>
    <w:p w14:paraId="008EDE35" w14:textId="77777777" w:rsidR="001E7DFF" w:rsidRPr="000E7AEB" w:rsidRDefault="001E7DFF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0"/>
        <w:rPr>
          <w:rFonts w:asciiTheme="majorBidi" w:hAnsiTheme="majorBidi" w:cstheme="majorBidi"/>
          <w:sz w:val="30"/>
          <w:szCs w:val="30"/>
        </w:rPr>
      </w:pPr>
    </w:p>
    <w:p w14:paraId="4A3A91DE" w14:textId="0CA494DC" w:rsidR="009C7481" w:rsidRPr="000E7AEB" w:rsidRDefault="009C7481" w:rsidP="009C7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0E7AEB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งบการเงินระหว่างกาลนี้นำเสนอรายการในงบการเงินในรูปแบบเดียวกับงบการเงินประจำปีและจัดทำ</w:t>
      </w:r>
      <w:r w:rsidR="00CE1EAC" w:rsidRPr="000E7AEB">
        <w:rPr>
          <w:rFonts w:asciiTheme="majorBidi" w:hAnsiTheme="majorBidi" w:cstheme="majorBidi"/>
          <w:sz w:val="30"/>
          <w:szCs w:val="30"/>
          <w:cs/>
        </w:rPr>
        <w:br/>
      </w:r>
      <w:r w:rsidRPr="000E7AEB">
        <w:rPr>
          <w:rFonts w:asciiTheme="majorBidi" w:hAnsiTheme="majorBidi" w:cstheme="majorBidi"/>
          <w:spacing w:val="-2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ตามมาตรฐานการบัญชีฉบับที่ </w:t>
      </w:r>
      <w:r w:rsidRPr="000E7AEB">
        <w:rPr>
          <w:rFonts w:asciiTheme="majorBidi" w:hAnsiTheme="majorBidi" w:cstheme="majorBidi"/>
          <w:spacing w:val="-2"/>
          <w:sz w:val="30"/>
          <w:szCs w:val="30"/>
        </w:rPr>
        <w:t>34</w:t>
      </w:r>
      <w:r w:rsidRPr="000E7AEB">
        <w:rPr>
          <w:rFonts w:asciiTheme="majorBidi" w:hAnsiTheme="majorBidi" w:cstheme="majorBidi"/>
          <w:sz w:val="30"/>
          <w:szCs w:val="30"/>
        </w:rPr>
        <w:t xml:space="preserve"> </w:t>
      </w:r>
      <w:r w:rsidRPr="000E7AEB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0E7AEB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0E7AEB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</w:t>
      </w:r>
      <w:r w:rsidRPr="000E7AEB">
        <w:rPr>
          <w:rFonts w:asciiTheme="majorBidi" w:hAnsiTheme="majorBidi" w:cstheme="majorBidi"/>
          <w:spacing w:val="-2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0E7AE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32176E" w:rsidRPr="000E7AEB">
        <w:rPr>
          <w:rFonts w:asciiTheme="majorBidi" w:hAnsiTheme="majorBidi" w:cs="Angsana New" w:hint="cs"/>
          <w:spacing w:val="-2"/>
          <w:sz w:val="30"/>
          <w:szCs w:val="30"/>
          <w:cs/>
        </w:rPr>
        <w:t>โดยงบการเงินระหว่างกาล</w:t>
      </w:r>
      <w:r w:rsidR="0032176E" w:rsidRPr="000E7AEB">
        <w:rPr>
          <w:rFonts w:asciiTheme="majorBidi" w:hAnsiTheme="majorBidi" w:cs="Angsana New" w:hint="cs"/>
          <w:sz w:val="30"/>
          <w:szCs w:val="30"/>
          <w:cs/>
        </w:rPr>
        <w:t>นี้เน้นการให้ข้อมูลที่เกี่ยวกับกิจกรรม</w:t>
      </w:r>
      <w:r w:rsidR="0032176E" w:rsidRPr="000E7AE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2176E" w:rsidRPr="000E7AEB">
        <w:rPr>
          <w:rFonts w:asciiTheme="majorBidi" w:hAnsiTheme="majorBidi" w:cs="Angsana New" w:hint="cs"/>
          <w:sz w:val="30"/>
          <w:szCs w:val="30"/>
          <w:cs/>
        </w:rPr>
        <w:t>เหตุการณ์และสถานการณ์ใหม่ๆ</w:t>
      </w:r>
      <w:r w:rsidR="0032176E" w:rsidRPr="000E7AE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2176E" w:rsidRPr="000E7AEB">
        <w:rPr>
          <w:rFonts w:asciiTheme="majorBidi" w:hAnsiTheme="majorBidi" w:cs="Angsana New" w:hint="cs"/>
          <w:sz w:val="30"/>
          <w:szCs w:val="30"/>
          <w:cs/>
        </w:rPr>
        <w:t>เพื่อไม่ให้ซ้ำซ้อนกับข้อมูลที่ได้นำเสนอไปแล้วในงบการเงินประจำปี</w:t>
      </w:r>
      <w:r w:rsidR="0032176E" w:rsidRPr="000E7AE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059BD" w:rsidRPr="000E7AEB">
        <w:rPr>
          <w:rFonts w:asciiTheme="majorBidi" w:hAnsiTheme="majorBidi" w:cs="Angsana New" w:hint="cs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</w:t>
      </w:r>
      <w:r w:rsidR="00C32474" w:rsidRPr="000E7AEB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4059BD" w:rsidRPr="000E7AEB">
        <w:rPr>
          <w:rFonts w:asciiTheme="majorBidi" w:hAnsiTheme="majorBidi" w:cs="Angsana New" w:hint="cs"/>
          <w:sz w:val="30"/>
          <w:szCs w:val="30"/>
          <w:cs/>
        </w:rPr>
        <w:t>เอเ</w:t>
      </w:r>
      <w:r w:rsidR="00C32474" w:rsidRPr="000E7AEB">
        <w:rPr>
          <w:rFonts w:asciiTheme="majorBidi" w:hAnsiTheme="majorBidi" w:cs="Angsana New" w:hint="cs"/>
          <w:sz w:val="30"/>
          <w:szCs w:val="30"/>
          <w:cs/>
        </w:rPr>
        <w:t>ซี</w:t>
      </w:r>
      <w:r w:rsidR="004059BD" w:rsidRPr="000E7AEB">
        <w:rPr>
          <w:rFonts w:asciiTheme="majorBidi" w:hAnsiTheme="majorBidi" w:cs="Angsana New" w:hint="cs"/>
          <w:sz w:val="30"/>
          <w:szCs w:val="30"/>
          <w:cs/>
        </w:rPr>
        <w:t xml:space="preserve">ย เมทัล </w:t>
      </w:r>
      <w:r w:rsidR="005F3886" w:rsidRPr="000E7AEB">
        <w:rPr>
          <w:rFonts w:asciiTheme="majorBidi" w:hAnsiTheme="majorBidi" w:cs="Angsana New" w:hint="cs"/>
          <w:sz w:val="30"/>
          <w:szCs w:val="30"/>
          <w:cs/>
        </w:rPr>
        <w:t>จำ</w:t>
      </w:r>
      <w:r w:rsidR="004059BD" w:rsidRPr="000E7AEB">
        <w:rPr>
          <w:rFonts w:asciiTheme="majorBidi" w:hAnsiTheme="majorBidi" w:cs="Angsana New" w:hint="cs"/>
          <w:sz w:val="30"/>
          <w:szCs w:val="30"/>
          <w:cs/>
        </w:rPr>
        <w:t xml:space="preserve">กัด (มหาชน) (“บริษัท”) </w:t>
      </w:r>
      <w:r w:rsidR="0032176E" w:rsidRPr="000E7AEB">
        <w:rPr>
          <w:rFonts w:asciiTheme="majorBidi" w:hAnsiTheme="majorBidi" w:cs="Angsana New" w:hint="cs"/>
          <w:sz w:val="30"/>
          <w:szCs w:val="30"/>
          <w:cs/>
        </w:rPr>
        <w:t>และบริษัทย่อย</w:t>
      </w:r>
      <w:r w:rsidR="0058470D" w:rsidRPr="000E7AEB">
        <w:rPr>
          <w:rFonts w:asciiTheme="majorBidi" w:hAnsiTheme="majorBidi" w:cs="Angsana New"/>
          <w:sz w:val="30"/>
          <w:szCs w:val="30"/>
        </w:rPr>
        <w:t xml:space="preserve"> (“</w:t>
      </w:r>
      <w:r w:rsidR="0058470D" w:rsidRPr="000E7AEB">
        <w:rPr>
          <w:rFonts w:asciiTheme="majorBidi" w:hAnsiTheme="majorBidi" w:cs="Angsana New" w:hint="cs"/>
          <w:sz w:val="30"/>
          <w:szCs w:val="30"/>
          <w:cs/>
        </w:rPr>
        <w:t>กลุ่มบริษัท</w:t>
      </w:r>
      <w:r w:rsidR="0058470D" w:rsidRPr="000E7AEB">
        <w:rPr>
          <w:rFonts w:asciiTheme="majorBidi" w:hAnsiTheme="majorBidi" w:cs="Angsana New"/>
          <w:sz w:val="30"/>
          <w:szCs w:val="30"/>
        </w:rPr>
        <w:t xml:space="preserve">”) </w:t>
      </w:r>
      <w:r w:rsidR="0032176E" w:rsidRPr="000E7AEB">
        <w:rPr>
          <w:rFonts w:asciiTheme="majorBidi" w:hAnsiTheme="majorBidi" w:cs="Angsana New" w:hint="cs"/>
          <w:sz w:val="30"/>
          <w:szCs w:val="30"/>
          <w:cs/>
        </w:rPr>
        <w:t>สำหรับปีสิ้นสุดวันที่</w:t>
      </w:r>
      <w:r w:rsidR="0032176E" w:rsidRPr="000E7AEB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944612" w:rsidRPr="000E7AEB">
        <w:rPr>
          <w:rFonts w:asciiTheme="majorBidi" w:hAnsiTheme="majorBidi" w:cstheme="majorBidi"/>
          <w:sz w:val="30"/>
          <w:szCs w:val="30"/>
        </w:rPr>
        <w:t xml:space="preserve">31 </w:t>
      </w:r>
      <w:r w:rsidR="00944612" w:rsidRPr="000E7AEB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944612" w:rsidRPr="000E7AEB">
        <w:rPr>
          <w:rFonts w:asciiTheme="majorBidi" w:hAnsiTheme="majorBidi" w:cstheme="majorBidi"/>
          <w:sz w:val="30"/>
          <w:szCs w:val="30"/>
        </w:rPr>
        <w:t>256</w:t>
      </w:r>
      <w:r w:rsidR="00786A9F" w:rsidRPr="000E7AEB">
        <w:rPr>
          <w:rFonts w:asciiTheme="majorBidi" w:hAnsiTheme="majorBidi" w:cstheme="majorBidi"/>
          <w:sz w:val="30"/>
          <w:szCs w:val="30"/>
        </w:rPr>
        <w:t>7</w:t>
      </w:r>
    </w:p>
    <w:p w14:paraId="406EBDC4" w14:textId="7372D993" w:rsidR="00C904F0" w:rsidRPr="000E7AEB" w:rsidRDefault="00C904F0" w:rsidP="009C7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4FEA401" w14:textId="1BE4F57D" w:rsidR="005F0C7C" w:rsidRPr="000E7AEB" w:rsidRDefault="005F0C7C" w:rsidP="005F0C7C">
      <w:pPr>
        <w:spacing w:line="240" w:lineRule="auto"/>
        <w:ind w:left="540" w:right="2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0E7AEB">
        <w:rPr>
          <w:rFonts w:asciiTheme="majorBidi" w:hAnsiTheme="majorBidi" w:cstheme="majorBidi"/>
          <w:b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="00F558E9" w:rsidRPr="000E7AEB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0E7AEB">
        <w:rPr>
          <w:rFonts w:asciiTheme="majorBidi" w:hAnsiTheme="majorBidi" w:cstheme="majorBidi"/>
          <w:b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</w:t>
      </w:r>
      <w:r w:rsidRPr="000E7AEB">
        <w:rPr>
          <w:rFonts w:asciiTheme="majorBidi" w:hAnsiTheme="majorBidi" w:cstheme="majorBidi" w:hint="cs"/>
          <w:b/>
          <w:sz w:val="30"/>
          <w:szCs w:val="30"/>
          <w:cs/>
        </w:rPr>
        <w:t>ไว้</w:t>
      </w:r>
      <w:r w:rsidRPr="000E7AEB">
        <w:rPr>
          <w:rFonts w:asciiTheme="majorBidi" w:hAnsiTheme="majorBidi" w:cstheme="majorBidi"/>
          <w:b/>
          <w:sz w:val="30"/>
          <w:szCs w:val="30"/>
          <w:cs/>
        </w:rPr>
        <w:t xml:space="preserve">ในงบการเงินสำหรับปีสิ้นสุดวันที่ </w:t>
      </w:r>
      <w:r w:rsidR="00944612" w:rsidRPr="000E7AEB">
        <w:rPr>
          <w:rFonts w:asciiTheme="majorBidi" w:hAnsiTheme="majorBidi" w:cstheme="majorBidi"/>
          <w:bCs/>
          <w:sz w:val="30"/>
          <w:szCs w:val="30"/>
        </w:rPr>
        <w:t xml:space="preserve">31 </w:t>
      </w:r>
      <w:r w:rsidR="00944612" w:rsidRPr="000E7AEB">
        <w:rPr>
          <w:rFonts w:asciiTheme="majorBidi" w:hAnsiTheme="majorBidi" w:cstheme="majorBidi"/>
          <w:b/>
          <w:sz w:val="30"/>
          <w:szCs w:val="30"/>
          <w:cs/>
        </w:rPr>
        <w:t xml:space="preserve">ธันวาคม </w:t>
      </w:r>
      <w:r w:rsidR="00944612" w:rsidRPr="000E7AEB">
        <w:rPr>
          <w:rFonts w:asciiTheme="majorBidi" w:hAnsiTheme="majorBidi" w:cstheme="majorBidi"/>
          <w:bCs/>
          <w:sz w:val="30"/>
          <w:szCs w:val="30"/>
        </w:rPr>
        <w:t>256</w:t>
      </w:r>
      <w:r w:rsidR="00786A9F" w:rsidRPr="000E7AEB">
        <w:rPr>
          <w:rFonts w:asciiTheme="majorBidi" w:hAnsiTheme="majorBidi" w:cstheme="majorBidi"/>
          <w:bCs/>
          <w:sz w:val="30"/>
          <w:szCs w:val="30"/>
        </w:rPr>
        <w:t>7</w:t>
      </w:r>
    </w:p>
    <w:p w14:paraId="77E69D31" w14:textId="77777777" w:rsidR="00024D7C" w:rsidRPr="000E7AEB" w:rsidRDefault="00024D7C" w:rsidP="008269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88F1625" w14:textId="77777777" w:rsidR="007A12F2" w:rsidRPr="000E7AEB" w:rsidRDefault="007A12F2" w:rsidP="004273C9">
      <w:pPr>
        <w:pStyle w:val="BodyText2"/>
        <w:numPr>
          <w:ilvl w:val="0"/>
          <w:numId w:val="5"/>
        </w:numPr>
        <w:tabs>
          <w:tab w:val="left" w:pos="540"/>
        </w:tabs>
        <w:ind w:right="20" w:hanging="727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0E7AEB">
        <w:rPr>
          <w:rFonts w:asciiTheme="majorBidi" w:hAnsiTheme="majorBidi" w:cstheme="majorBidi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44513640" w14:textId="77777777" w:rsidR="007A12F2" w:rsidRPr="000E7AEB" w:rsidRDefault="007A12F2" w:rsidP="0057326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0"/>
        <w:rPr>
          <w:rFonts w:asciiTheme="majorBidi" w:hAnsiTheme="majorBidi" w:cstheme="majorBidi"/>
          <w:sz w:val="30"/>
          <w:szCs w:val="30"/>
          <w:cs/>
        </w:rPr>
      </w:pPr>
    </w:p>
    <w:p w14:paraId="7A9B008D" w14:textId="5D114C6D" w:rsidR="00773B1F" w:rsidRPr="000E7AEB" w:rsidRDefault="009F6A3D" w:rsidP="00656467">
      <w:pPr>
        <w:pStyle w:val="block"/>
        <w:spacing w:after="0" w:line="240" w:lineRule="auto"/>
        <w:ind w:left="547" w:right="14"/>
        <w:jc w:val="thaiDistribute"/>
        <w:rPr>
          <w:rFonts w:asciiTheme="majorBidi" w:hAnsiTheme="majorBidi" w:cs="Angsana New"/>
          <w:bCs/>
          <w:sz w:val="30"/>
          <w:szCs w:val="30"/>
          <w:lang w:val="en-US" w:bidi="th-TH"/>
        </w:rPr>
      </w:pPr>
      <w:r w:rsidRPr="000E7AEB">
        <w:rPr>
          <w:rFonts w:asciiTheme="majorBidi" w:hAnsiTheme="majorBidi" w:cs="Angsana New" w:hint="cs"/>
          <w:b/>
          <w:sz w:val="30"/>
          <w:szCs w:val="30"/>
          <w:cs/>
          <w:lang w:val="en-US" w:bidi="th-TH"/>
        </w:rPr>
        <w:t>ความสัมพันธ์ที่มีกับบริษัทย่อย</w:t>
      </w:r>
      <w:r w:rsidR="00FA21FD" w:rsidRPr="000E7AEB">
        <w:rPr>
          <w:rFonts w:asciiTheme="majorBidi" w:hAnsiTheme="majorBidi" w:cs="Angsana New" w:hint="cs"/>
          <w:b/>
          <w:sz w:val="30"/>
          <w:szCs w:val="30"/>
          <w:cs/>
          <w:lang w:val="en-US" w:bidi="th-TH"/>
        </w:rPr>
        <w:t xml:space="preserve"> </w:t>
      </w:r>
      <w:r w:rsidRPr="000E7AEB">
        <w:rPr>
          <w:rFonts w:asciiTheme="majorBidi" w:hAnsiTheme="majorBidi" w:cs="Angsana New" w:hint="cs"/>
          <w:b/>
          <w:sz w:val="30"/>
          <w:szCs w:val="30"/>
          <w:cs/>
          <w:lang w:val="en-US" w:bidi="th-TH"/>
        </w:rPr>
        <w:t>บริษัทร่วม</w:t>
      </w:r>
      <w:r w:rsidR="00FA21FD" w:rsidRPr="000E7AEB">
        <w:rPr>
          <w:rFonts w:asciiTheme="majorBidi" w:hAnsiTheme="majorBidi" w:cs="Angsana New" w:hint="cs"/>
          <w:b/>
          <w:sz w:val="30"/>
          <w:szCs w:val="30"/>
          <w:cs/>
          <w:lang w:val="en-US" w:bidi="th-TH"/>
        </w:rPr>
        <w:t xml:space="preserve"> </w:t>
      </w:r>
      <w:r w:rsidR="0054113C" w:rsidRPr="000E7AEB">
        <w:rPr>
          <w:rFonts w:asciiTheme="majorBidi" w:hAnsiTheme="majorBidi" w:cs="Angsana New" w:hint="cs"/>
          <w:b/>
          <w:sz w:val="30"/>
          <w:szCs w:val="30"/>
          <w:cs/>
          <w:lang w:val="en-US" w:bidi="th-TH"/>
        </w:rPr>
        <w:t>ผู้บริหารสำคัญ</w:t>
      </w:r>
      <w:r w:rsidR="006E5000" w:rsidRPr="000E7AEB">
        <w:rPr>
          <w:rFonts w:asciiTheme="majorBidi" w:hAnsiTheme="majorBidi" w:cs="Angsana New" w:hint="cs"/>
          <w:b/>
          <w:sz w:val="30"/>
          <w:szCs w:val="30"/>
          <w:cs/>
          <w:lang w:val="en-US" w:bidi="th-TH"/>
        </w:rPr>
        <w:t>และ</w:t>
      </w:r>
      <w:r w:rsidRPr="000E7AEB">
        <w:rPr>
          <w:rFonts w:asciiTheme="majorBidi" w:hAnsiTheme="majorBidi" w:cs="Angsana New" w:hint="cs"/>
          <w:b/>
          <w:sz w:val="30"/>
          <w:szCs w:val="30"/>
          <w:cs/>
          <w:lang w:val="en-US" w:bidi="th-TH"/>
        </w:rPr>
        <w:t>บุคคลหรือกิจการอื่น</w:t>
      </w:r>
      <w:r w:rsidR="0054113C" w:rsidRPr="000E7AEB">
        <w:rPr>
          <w:rFonts w:asciiTheme="majorBidi" w:hAnsiTheme="majorBidi" w:cs="Angsana New" w:hint="cs"/>
          <w:b/>
          <w:sz w:val="30"/>
          <w:szCs w:val="30"/>
          <w:cs/>
          <w:lang w:val="en-US" w:bidi="th-TH"/>
        </w:rPr>
        <w:t xml:space="preserve">ที่เกี่ยวข้องกัน </w:t>
      </w:r>
      <w:r w:rsidR="00226161" w:rsidRPr="000E7AEB">
        <w:rPr>
          <w:rFonts w:asciiTheme="majorBidi" w:hAnsiTheme="majorBidi" w:cs="Angsana New" w:hint="cs"/>
          <w:b/>
          <w:sz w:val="30"/>
          <w:szCs w:val="30"/>
          <w:cs/>
          <w:lang w:val="en-US" w:bidi="th-TH"/>
        </w:rPr>
        <w:t>และนโยบาย</w:t>
      </w:r>
      <w:r w:rsidR="00690476" w:rsidRPr="000E7AEB">
        <w:rPr>
          <w:rFonts w:asciiTheme="majorBidi" w:hAnsiTheme="majorBidi" w:cs="Angsana New"/>
          <w:b/>
          <w:sz w:val="30"/>
          <w:szCs w:val="30"/>
          <w:lang w:val="en-US" w:bidi="th-TH"/>
        </w:rPr>
        <w:br/>
      </w:r>
      <w:r w:rsidR="00226161" w:rsidRPr="000E7AEB">
        <w:rPr>
          <w:rFonts w:asciiTheme="majorBidi" w:hAnsiTheme="majorBidi" w:cs="Angsana New" w:hint="cs"/>
          <w:b/>
          <w:sz w:val="30"/>
          <w:szCs w:val="30"/>
          <w:cs/>
          <w:lang w:val="en-US" w:bidi="th-TH"/>
        </w:rPr>
        <w:t xml:space="preserve">การกำหนดราคา ไม่มีการเปลี่ยนแปลงอย่างมีสาระสำคัญจากงบการเงินสำหรับปีสิ้นสุดวันที่ </w:t>
      </w:r>
      <w:r w:rsidR="006E0308" w:rsidRPr="000E7AEB">
        <w:rPr>
          <w:rFonts w:asciiTheme="majorBidi" w:hAnsiTheme="majorBidi" w:cs="Angsana New"/>
          <w:bCs/>
          <w:sz w:val="30"/>
          <w:szCs w:val="30"/>
          <w:lang w:val="en-US" w:bidi="th-TH"/>
        </w:rPr>
        <w:t xml:space="preserve">31 </w:t>
      </w:r>
      <w:r w:rsidR="00DF39DB" w:rsidRPr="000E7AEB">
        <w:rPr>
          <w:rFonts w:asciiTheme="majorBidi" w:hAnsiTheme="majorBidi" w:cs="Angsana New" w:hint="cs"/>
          <w:b/>
          <w:sz w:val="30"/>
          <w:szCs w:val="30"/>
          <w:cs/>
          <w:lang w:val="en-US" w:bidi="th-TH"/>
        </w:rPr>
        <w:t>ธันวาคม</w:t>
      </w:r>
      <w:r w:rsidR="006E0308" w:rsidRPr="000E7AEB">
        <w:rPr>
          <w:rFonts w:asciiTheme="majorBidi" w:hAnsiTheme="majorBidi" w:cs="Angsana New" w:hint="cs"/>
          <w:b/>
          <w:sz w:val="30"/>
          <w:szCs w:val="30"/>
          <w:cs/>
          <w:lang w:val="en-US" w:bidi="th-TH"/>
        </w:rPr>
        <w:t xml:space="preserve"> </w:t>
      </w:r>
      <w:r w:rsidR="006E0308" w:rsidRPr="000E7AEB">
        <w:rPr>
          <w:rFonts w:asciiTheme="majorBidi" w:hAnsiTheme="majorBidi" w:cs="Angsana New"/>
          <w:bCs/>
          <w:sz w:val="30"/>
          <w:szCs w:val="30"/>
          <w:lang w:val="en-US" w:bidi="th-TH"/>
        </w:rPr>
        <w:t>256</w:t>
      </w:r>
      <w:r w:rsidR="00786A9F" w:rsidRPr="000E7AEB">
        <w:rPr>
          <w:rFonts w:asciiTheme="majorBidi" w:hAnsiTheme="majorBidi" w:cs="Angsana New"/>
          <w:bCs/>
          <w:sz w:val="30"/>
          <w:szCs w:val="30"/>
          <w:lang w:val="en-US" w:bidi="th-TH"/>
        </w:rPr>
        <w:t>7</w:t>
      </w:r>
    </w:p>
    <w:p w14:paraId="68D871D1" w14:textId="77777777" w:rsidR="006E0308" w:rsidRPr="000E7AEB" w:rsidRDefault="006E0308" w:rsidP="00656467">
      <w:pPr>
        <w:pStyle w:val="block"/>
        <w:spacing w:after="0" w:line="240" w:lineRule="auto"/>
        <w:ind w:left="547" w:right="14"/>
        <w:jc w:val="thaiDistribute"/>
        <w:rPr>
          <w:rFonts w:asciiTheme="majorBidi" w:hAnsiTheme="majorBidi" w:cs="Angsana New"/>
          <w:bCs/>
          <w:sz w:val="30"/>
          <w:szCs w:val="30"/>
          <w:lang w:val="en-US" w:bidi="th-TH"/>
        </w:rPr>
      </w:pPr>
    </w:p>
    <w:p w14:paraId="65427C18" w14:textId="77777777" w:rsidR="00DD6EBA" w:rsidRPr="000E7AEB" w:rsidRDefault="00DD6EBA" w:rsidP="00656467">
      <w:pPr>
        <w:pStyle w:val="block"/>
        <w:spacing w:after="0" w:line="240" w:lineRule="auto"/>
        <w:ind w:left="547" w:right="14"/>
        <w:jc w:val="thaiDistribute"/>
        <w:rPr>
          <w:rFonts w:asciiTheme="majorBidi" w:hAnsiTheme="majorBidi" w:cs="Angsana New"/>
          <w:b/>
          <w:sz w:val="30"/>
          <w:szCs w:val="30"/>
          <w:lang w:val="en-US" w:bidi="th-TH"/>
        </w:rPr>
      </w:pPr>
    </w:p>
    <w:p w14:paraId="112FC898" w14:textId="77777777" w:rsidR="00DD6EBA" w:rsidRPr="000E7AEB" w:rsidRDefault="00DD6EBA">
      <w:r w:rsidRPr="000E7AEB">
        <w:br w:type="page"/>
      </w:r>
    </w:p>
    <w:tbl>
      <w:tblPr>
        <w:tblW w:w="92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78"/>
        <w:gridCol w:w="239"/>
        <w:gridCol w:w="1065"/>
        <w:gridCol w:w="238"/>
        <w:gridCol w:w="1073"/>
        <w:gridCol w:w="269"/>
        <w:gridCol w:w="1087"/>
      </w:tblGrid>
      <w:tr w:rsidR="00082A6A" w:rsidRPr="00530B28" w14:paraId="7F48AA5B" w14:textId="77777777">
        <w:trPr>
          <w:tblHeader/>
        </w:trPr>
        <w:tc>
          <w:tcPr>
            <w:tcW w:w="2279" w:type="pct"/>
          </w:tcPr>
          <w:p w14:paraId="4CD97794" w14:textId="77777777" w:rsidR="00082A6A" w:rsidRPr="00530B28" w:rsidRDefault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2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530B2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84" w:type="pct"/>
            <w:gridSpan w:val="3"/>
          </w:tcPr>
          <w:p w14:paraId="4DCD4633" w14:textId="77777777" w:rsidR="00082A6A" w:rsidRPr="00530B28" w:rsidRDefault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30B2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570AFFC6" w14:textId="77777777" w:rsidR="00082A6A" w:rsidRPr="00530B28" w:rsidRDefault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09" w:type="pct"/>
            <w:gridSpan w:val="3"/>
          </w:tcPr>
          <w:p w14:paraId="5C032253" w14:textId="77777777" w:rsidR="00082A6A" w:rsidRPr="00530B28" w:rsidRDefault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30B2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82A6A" w:rsidRPr="00530B28" w14:paraId="4169C908" w14:textId="77777777">
        <w:trPr>
          <w:tblHeader/>
        </w:trPr>
        <w:tc>
          <w:tcPr>
            <w:tcW w:w="2279" w:type="pct"/>
          </w:tcPr>
          <w:p w14:paraId="21BC6DF4" w14:textId="77777777" w:rsidR="00082A6A" w:rsidRPr="00530B28" w:rsidRDefault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2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6510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66510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66510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81" w:type="pct"/>
          </w:tcPr>
          <w:p w14:paraId="54D2FE15" w14:textId="56A493FB" w:rsidR="00082A6A" w:rsidRPr="00530B28" w:rsidRDefault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3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29" w:type="pct"/>
          </w:tcPr>
          <w:p w14:paraId="3D6A60AB" w14:textId="77777777" w:rsidR="00082A6A" w:rsidRPr="00530B28" w:rsidRDefault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350B4F52" w14:textId="66C9EE86" w:rsidR="00082A6A" w:rsidRPr="00530B28" w:rsidRDefault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128" w:type="pct"/>
          </w:tcPr>
          <w:p w14:paraId="0DEED668" w14:textId="77777777" w:rsidR="00082A6A" w:rsidRPr="00530B28" w:rsidRDefault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1EA4108D" w14:textId="315B213C" w:rsidR="00082A6A" w:rsidRPr="00530B28" w:rsidRDefault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33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145" w:type="pct"/>
          </w:tcPr>
          <w:p w14:paraId="171BB09D" w14:textId="77777777" w:rsidR="00082A6A" w:rsidRPr="00530B28" w:rsidRDefault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1C534424" w14:textId="5046A3EC" w:rsidR="00082A6A" w:rsidRPr="00530B28" w:rsidRDefault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75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</w:tr>
      <w:tr w:rsidR="00082A6A" w:rsidRPr="00530B28" w14:paraId="6B1470D7" w14:textId="77777777">
        <w:trPr>
          <w:tblHeader/>
        </w:trPr>
        <w:tc>
          <w:tcPr>
            <w:tcW w:w="2279" w:type="pct"/>
          </w:tcPr>
          <w:p w14:paraId="12521B57" w14:textId="77777777" w:rsidR="00082A6A" w:rsidRPr="00530B28" w:rsidRDefault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21" w:type="pct"/>
            <w:gridSpan w:val="7"/>
          </w:tcPr>
          <w:p w14:paraId="72EF8D81" w14:textId="77777777" w:rsidR="00082A6A" w:rsidRPr="00530B28" w:rsidRDefault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82A6A" w:rsidRPr="00530B28" w14:paraId="5E8FDC49" w14:textId="77777777">
        <w:tc>
          <w:tcPr>
            <w:tcW w:w="2279" w:type="pct"/>
          </w:tcPr>
          <w:p w14:paraId="0A39E65D" w14:textId="77777777" w:rsidR="00082A6A" w:rsidRPr="00530B28" w:rsidRDefault="00082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30B2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1" w:type="pct"/>
          </w:tcPr>
          <w:p w14:paraId="6A4733CE" w14:textId="77777777" w:rsidR="00082A6A" w:rsidRPr="00530B28" w:rsidRDefault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489B649D" w14:textId="77777777" w:rsidR="00082A6A" w:rsidRPr="00530B28" w:rsidRDefault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  <w:tab w:val="decimal" w:pos="892"/>
              </w:tabs>
              <w:spacing w:after="0"/>
              <w:ind w:left="-108" w:right="-10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0C6FC1C4" w14:textId="77777777" w:rsidR="00082A6A" w:rsidRPr="00530B28" w:rsidRDefault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366930CE" w14:textId="77777777" w:rsidR="00082A6A" w:rsidRPr="00530B28" w:rsidRDefault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7C8215F1" w14:textId="77777777" w:rsidR="00082A6A" w:rsidRPr="00530B28" w:rsidRDefault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2590A6DA" w14:textId="77777777" w:rsidR="00082A6A" w:rsidRPr="00530B28" w:rsidRDefault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395DCD0A" w14:textId="77777777" w:rsidR="00082A6A" w:rsidRPr="00530B28" w:rsidRDefault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82A6A" w:rsidRPr="00530B28" w14:paraId="7308E43D" w14:textId="77777777">
        <w:tc>
          <w:tcPr>
            <w:tcW w:w="2279" w:type="pct"/>
          </w:tcPr>
          <w:p w14:paraId="5002CCB0" w14:textId="77777777" w:rsidR="00082A6A" w:rsidRPr="00530B28" w:rsidRDefault="00082A6A" w:rsidP="00082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0B28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581" w:type="pct"/>
          </w:tcPr>
          <w:p w14:paraId="1673528F" w14:textId="15CB504B" w:rsidR="00082A6A" w:rsidRPr="00530B28" w:rsidRDefault="00014BA8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6132EA86" w14:textId="77777777" w:rsidR="00082A6A" w:rsidRPr="00530B28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795C07D1" w14:textId="77777777" w:rsidR="00082A6A" w:rsidRPr="00530B28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0B2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5AA4E7C4" w14:textId="77777777" w:rsidR="00082A6A" w:rsidRPr="00530B28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035C3A60" w14:textId="0952A160" w:rsidR="00082A6A" w:rsidRPr="00530B28" w:rsidRDefault="00DB20C4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110,289</w:t>
            </w:r>
          </w:p>
        </w:tc>
        <w:tc>
          <w:tcPr>
            <w:tcW w:w="145" w:type="pct"/>
          </w:tcPr>
          <w:p w14:paraId="04382522" w14:textId="77777777" w:rsidR="00082A6A" w:rsidRPr="00530B28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78F53BED" w14:textId="7593433C" w:rsidR="00082A6A" w:rsidRPr="00530B28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671A8F">
              <w:rPr>
                <w:rFonts w:ascii="Angsana New" w:hAnsi="Angsana New" w:cs="Angsana New"/>
                <w:sz w:val="30"/>
                <w:szCs w:val="30"/>
              </w:rPr>
              <w:t>353</w:t>
            </w:r>
            <w:r>
              <w:rPr>
                <w:rFonts w:ascii="Angsana New" w:hAnsi="Angsana New" w:cs="Angsana New"/>
                <w:sz w:val="30"/>
                <w:szCs w:val="30"/>
              </w:rPr>
              <w:t>,072</w:t>
            </w:r>
          </w:p>
        </w:tc>
      </w:tr>
      <w:tr w:rsidR="00082A6A" w:rsidRPr="00530B28" w14:paraId="17D89D9B" w14:textId="77777777">
        <w:tc>
          <w:tcPr>
            <w:tcW w:w="2279" w:type="pct"/>
          </w:tcPr>
          <w:p w14:paraId="3728DCCA" w14:textId="77777777" w:rsidR="00082A6A" w:rsidRPr="00530B28" w:rsidRDefault="00082A6A" w:rsidP="00082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0B28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81" w:type="pct"/>
          </w:tcPr>
          <w:p w14:paraId="35AB0920" w14:textId="33D3FE40" w:rsidR="00082A6A" w:rsidRPr="00530B28" w:rsidRDefault="00014BA8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7D89DEFF" w14:textId="77777777" w:rsidR="00082A6A" w:rsidRPr="00530B28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4" w:type="pct"/>
          </w:tcPr>
          <w:p w14:paraId="2D3CDCB1" w14:textId="77777777" w:rsidR="00082A6A" w:rsidRPr="00530B28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12EB361D" w14:textId="77777777" w:rsidR="00082A6A" w:rsidRPr="00530B28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6487B8C5" w14:textId="3B2783A8" w:rsidR="00082A6A" w:rsidRPr="00530B28" w:rsidRDefault="00DB20C4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4,693</w:t>
            </w:r>
          </w:p>
        </w:tc>
        <w:tc>
          <w:tcPr>
            <w:tcW w:w="145" w:type="pct"/>
          </w:tcPr>
          <w:p w14:paraId="45C84D49" w14:textId="77777777" w:rsidR="00082A6A" w:rsidRPr="00530B28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3049BCB1" w14:textId="378D8418" w:rsidR="00082A6A" w:rsidRPr="00530B28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A4EAC">
              <w:rPr>
                <w:rFonts w:ascii="Angsana New" w:hAnsi="Angsana New" w:cs="Angsana New"/>
                <w:sz w:val="30"/>
                <w:szCs w:val="30"/>
              </w:rPr>
              <w:t>4,709</w:t>
            </w:r>
          </w:p>
        </w:tc>
      </w:tr>
      <w:tr w:rsidR="00082A6A" w:rsidRPr="00530B28" w14:paraId="4C2F8E2E" w14:textId="77777777">
        <w:tc>
          <w:tcPr>
            <w:tcW w:w="2279" w:type="pct"/>
          </w:tcPr>
          <w:p w14:paraId="6C230BD6" w14:textId="77777777" w:rsidR="00082A6A" w:rsidRPr="00530B28" w:rsidRDefault="00082A6A" w:rsidP="00082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581" w:type="pct"/>
          </w:tcPr>
          <w:p w14:paraId="178A0A5B" w14:textId="66CDAF25" w:rsidR="00082A6A" w:rsidRPr="00530B28" w:rsidRDefault="00014BA8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25BBF10B" w14:textId="77777777" w:rsidR="00082A6A" w:rsidRPr="00530B28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4" w:type="pct"/>
          </w:tcPr>
          <w:p w14:paraId="361AFE60" w14:textId="77777777" w:rsidR="00082A6A" w:rsidRPr="00530B28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449D7860" w14:textId="77777777" w:rsidR="00082A6A" w:rsidRPr="00530B28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681FC9FF" w14:textId="01421DBA" w:rsidR="00082A6A" w:rsidRPr="00EB71BB" w:rsidRDefault="00DA692D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630</w:t>
            </w:r>
          </w:p>
        </w:tc>
        <w:tc>
          <w:tcPr>
            <w:tcW w:w="145" w:type="pct"/>
          </w:tcPr>
          <w:p w14:paraId="269534A6" w14:textId="77777777" w:rsidR="00082A6A" w:rsidRPr="00530B28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45118531" w14:textId="77335B20" w:rsidR="00082A6A" w:rsidRPr="00530B28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BA4EAC">
              <w:rPr>
                <w:rFonts w:ascii="Angsana New" w:hAnsi="Angsana New" w:cs="Angsana New"/>
                <w:sz w:val="30"/>
                <w:szCs w:val="30"/>
              </w:rPr>
              <w:t>1,338</w:t>
            </w:r>
          </w:p>
        </w:tc>
      </w:tr>
      <w:tr w:rsidR="00027515" w:rsidRPr="00530B28" w14:paraId="45277FF8" w14:textId="77777777">
        <w:tc>
          <w:tcPr>
            <w:tcW w:w="2279" w:type="pct"/>
          </w:tcPr>
          <w:p w14:paraId="576E4B55" w14:textId="77777777" w:rsidR="00027515" w:rsidRPr="00530B28" w:rsidRDefault="00027515" w:rsidP="00027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81" w:type="pct"/>
          </w:tcPr>
          <w:p w14:paraId="3D4CE6CD" w14:textId="7BC50CBC" w:rsidR="00027515" w:rsidRPr="00530B28" w:rsidRDefault="00027515" w:rsidP="00027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4A3F2807" w14:textId="77777777" w:rsidR="00027515" w:rsidRPr="00530B28" w:rsidRDefault="00027515" w:rsidP="00027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4" w:type="pct"/>
          </w:tcPr>
          <w:p w14:paraId="73EF8169" w14:textId="77777777" w:rsidR="00027515" w:rsidRPr="00530B28" w:rsidRDefault="00027515" w:rsidP="00027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530B28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4644966D" w14:textId="77777777" w:rsidR="00027515" w:rsidRPr="00530B28" w:rsidRDefault="00027515" w:rsidP="00027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504BA20C" w14:textId="10FE7A4C" w:rsidR="00027515" w:rsidRPr="00530B28" w:rsidRDefault="0028424C" w:rsidP="00027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0948705" w14:textId="77777777" w:rsidR="00027515" w:rsidRPr="00530B28" w:rsidRDefault="00027515" w:rsidP="00027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5D0C8A6E" w14:textId="7921C163" w:rsidR="00027515" w:rsidRPr="00530B28" w:rsidRDefault="00027515" w:rsidP="00027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BA4EAC">
              <w:rPr>
                <w:rFonts w:ascii="Angsana New" w:hAnsi="Angsana New" w:cs="Angsana New"/>
                <w:sz w:val="30"/>
                <w:szCs w:val="30"/>
              </w:rPr>
              <w:t>15</w:t>
            </w:r>
          </w:p>
        </w:tc>
      </w:tr>
      <w:tr w:rsidR="00027515" w:rsidRPr="00530B28" w14:paraId="5A2FF2BC" w14:textId="77777777">
        <w:tc>
          <w:tcPr>
            <w:tcW w:w="2279" w:type="pct"/>
          </w:tcPr>
          <w:p w14:paraId="17652284" w14:textId="77777777" w:rsidR="00027515" w:rsidRPr="00530B28" w:rsidRDefault="00027515" w:rsidP="00027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1DE9D821" w14:textId="77777777" w:rsidR="00027515" w:rsidRPr="00530B28" w:rsidRDefault="00027515" w:rsidP="00027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2F1529FA" w14:textId="77777777" w:rsidR="00027515" w:rsidRPr="00530B28" w:rsidRDefault="00027515" w:rsidP="00027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4" w:type="pct"/>
          </w:tcPr>
          <w:p w14:paraId="59F83A4E" w14:textId="77777777" w:rsidR="00027515" w:rsidRPr="00530B28" w:rsidRDefault="00027515" w:rsidP="00027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22E19E0D" w14:textId="77777777" w:rsidR="00027515" w:rsidRPr="00530B28" w:rsidRDefault="00027515" w:rsidP="00027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8" w:type="pct"/>
          </w:tcPr>
          <w:p w14:paraId="447918C9" w14:textId="77777777" w:rsidR="00027515" w:rsidRPr="00530B28" w:rsidRDefault="00027515" w:rsidP="00027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4B8BC78" w14:textId="77777777" w:rsidR="00027515" w:rsidRPr="00530B28" w:rsidRDefault="00027515" w:rsidP="00027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6E23458C" w14:textId="77777777" w:rsidR="00027515" w:rsidRPr="00530B28" w:rsidRDefault="00027515" w:rsidP="00027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27515" w:rsidRPr="00530B28" w14:paraId="1F96A59A" w14:textId="77777777">
        <w:tc>
          <w:tcPr>
            <w:tcW w:w="2279" w:type="pct"/>
          </w:tcPr>
          <w:p w14:paraId="7C7FFF45" w14:textId="77777777" w:rsidR="00027515" w:rsidRPr="00530B28" w:rsidRDefault="00027515" w:rsidP="00027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0B2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1" w:type="pct"/>
          </w:tcPr>
          <w:p w14:paraId="5570E643" w14:textId="77777777" w:rsidR="00027515" w:rsidRPr="00530B28" w:rsidRDefault="00027515" w:rsidP="00027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673E7D44" w14:textId="77777777" w:rsidR="00027515" w:rsidRPr="00530B28" w:rsidRDefault="00027515" w:rsidP="00027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63588D3E" w14:textId="77777777" w:rsidR="00027515" w:rsidRPr="00530B28" w:rsidRDefault="00027515" w:rsidP="00027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572F60CF" w14:textId="77777777" w:rsidR="00027515" w:rsidRPr="00530B28" w:rsidRDefault="00027515" w:rsidP="00027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4FA1C482" w14:textId="77777777" w:rsidR="00027515" w:rsidRPr="00530B28" w:rsidRDefault="00027515" w:rsidP="00027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BFC8ADE" w14:textId="77777777" w:rsidR="00027515" w:rsidRPr="00530B28" w:rsidRDefault="00027515" w:rsidP="00027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72681FBE" w14:textId="77777777" w:rsidR="00027515" w:rsidRPr="00530B28" w:rsidRDefault="00027515" w:rsidP="000275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67333" w:rsidRPr="00530B28" w14:paraId="118A5B39" w14:textId="77777777">
        <w:tc>
          <w:tcPr>
            <w:tcW w:w="2279" w:type="pct"/>
          </w:tcPr>
          <w:p w14:paraId="715BB5DF" w14:textId="77777777" w:rsidR="00367333" w:rsidRPr="00530B28" w:rsidRDefault="00367333" w:rsidP="0036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0B28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81" w:type="pct"/>
          </w:tcPr>
          <w:p w14:paraId="665D1D4D" w14:textId="2948436C" w:rsidR="00367333" w:rsidRPr="00530B28" w:rsidRDefault="00367333" w:rsidP="003673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1,357,990</w:t>
            </w:r>
          </w:p>
        </w:tc>
        <w:tc>
          <w:tcPr>
            <w:tcW w:w="129" w:type="pct"/>
          </w:tcPr>
          <w:p w14:paraId="1D3A0564" w14:textId="77777777" w:rsidR="00367333" w:rsidRPr="00530B28" w:rsidRDefault="00367333" w:rsidP="003673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55ED8ED0" w14:textId="612BBEBB" w:rsidR="00367333" w:rsidRPr="00530B28" w:rsidRDefault="00367333" w:rsidP="003673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244784">
              <w:rPr>
                <w:rFonts w:ascii="Angsana New" w:hAnsi="Angsana New" w:cs="Angsana New"/>
                <w:sz w:val="30"/>
                <w:szCs w:val="30"/>
              </w:rPr>
              <w:t>1,419,538</w:t>
            </w:r>
          </w:p>
        </w:tc>
        <w:tc>
          <w:tcPr>
            <w:tcW w:w="128" w:type="pct"/>
          </w:tcPr>
          <w:p w14:paraId="158CB854" w14:textId="77777777" w:rsidR="00367333" w:rsidRPr="00530B28" w:rsidRDefault="00367333" w:rsidP="003673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52881E2B" w14:textId="212A6635" w:rsidR="00367333" w:rsidRPr="00530B28" w:rsidRDefault="00367333" w:rsidP="003673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1,357,990</w:t>
            </w:r>
          </w:p>
        </w:tc>
        <w:tc>
          <w:tcPr>
            <w:tcW w:w="145" w:type="pct"/>
          </w:tcPr>
          <w:p w14:paraId="4AFA458A" w14:textId="77777777" w:rsidR="00367333" w:rsidRPr="00530B28" w:rsidRDefault="00367333" w:rsidP="003673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7E4AAAE0" w14:textId="49D36207" w:rsidR="00367333" w:rsidRPr="00530B28" w:rsidRDefault="00367333" w:rsidP="003673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671A8F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671A8F">
              <w:rPr>
                <w:rFonts w:ascii="Angsana New" w:hAnsi="Angsana New" w:cs="Angsana New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sz w:val="30"/>
                <w:szCs w:val="30"/>
              </w:rPr>
              <w:t>19,538</w:t>
            </w:r>
          </w:p>
        </w:tc>
      </w:tr>
      <w:tr w:rsidR="00867963" w:rsidRPr="00530B28" w14:paraId="7C984219" w14:textId="77777777">
        <w:tc>
          <w:tcPr>
            <w:tcW w:w="2279" w:type="pct"/>
          </w:tcPr>
          <w:p w14:paraId="03DA5953" w14:textId="77777777" w:rsidR="00867963" w:rsidRPr="00530B28" w:rsidRDefault="00867963" w:rsidP="008679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0B28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81" w:type="pct"/>
          </w:tcPr>
          <w:p w14:paraId="6AA180CB" w14:textId="0EF7E55D" w:rsidR="00867963" w:rsidRPr="00530B28" w:rsidRDefault="0089765E" w:rsidP="00867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50D6DC10" w14:textId="77777777" w:rsidR="00867963" w:rsidRPr="00530B28" w:rsidRDefault="00867963" w:rsidP="00867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5DC5365D" w14:textId="64F1F51F" w:rsidR="00867963" w:rsidRPr="00530B28" w:rsidRDefault="00867963" w:rsidP="00867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BA4EAC">
              <w:rPr>
                <w:rFonts w:ascii="Angsana New" w:hAnsi="Angsana New" w:cs="Angsana New"/>
                <w:sz w:val="30"/>
                <w:szCs w:val="30"/>
              </w:rPr>
              <w:t>1,460</w:t>
            </w:r>
          </w:p>
        </w:tc>
        <w:tc>
          <w:tcPr>
            <w:tcW w:w="128" w:type="pct"/>
          </w:tcPr>
          <w:p w14:paraId="71C384D8" w14:textId="77777777" w:rsidR="00867963" w:rsidRPr="00530B28" w:rsidRDefault="00867963" w:rsidP="00867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74CC445B" w14:textId="7996816E" w:rsidR="00867963" w:rsidRPr="00530B28" w:rsidRDefault="0089765E" w:rsidP="00867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B675ADB" w14:textId="77777777" w:rsidR="00867963" w:rsidRPr="00530B28" w:rsidRDefault="00867963" w:rsidP="00867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271570E1" w14:textId="21C0D6BE" w:rsidR="00867963" w:rsidRPr="00530B28" w:rsidRDefault="00867963" w:rsidP="008679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BA4EAC">
              <w:rPr>
                <w:rFonts w:ascii="Angsana New" w:hAnsi="Angsana New" w:cs="Angsana New"/>
                <w:sz w:val="30"/>
                <w:szCs w:val="30"/>
              </w:rPr>
              <w:t>1,460</w:t>
            </w:r>
          </w:p>
        </w:tc>
      </w:tr>
      <w:tr w:rsidR="00186090" w:rsidRPr="00530B28" w14:paraId="20EC1E38" w14:textId="77777777">
        <w:tc>
          <w:tcPr>
            <w:tcW w:w="2279" w:type="pct"/>
          </w:tcPr>
          <w:p w14:paraId="782CBB87" w14:textId="77777777" w:rsidR="00186090" w:rsidRPr="00530B28" w:rsidRDefault="00186090" w:rsidP="00186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30B28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81" w:type="pct"/>
          </w:tcPr>
          <w:p w14:paraId="67233362" w14:textId="10CB26F2" w:rsidR="00186090" w:rsidRPr="00530B28" w:rsidRDefault="00367333" w:rsidP="0018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1,925,164</w:t>
            </w:r>
          </w:p>
        </w:tc>
        <w:tc>
          <w:tcPr>
            <w:tcW w:w="129" w:type="pct"/>
          </w:tcPr>
          <w:p w14:paraId="4C7734DB" w14:textId="77777777" w:rsidR="00186090" w:rsidRPr="00530B28" w:rsidRDefault="00186090" w:rsidP="0018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143391E0" w14:textId="3CE0206A" w:rsidR="00186090" w:rsidRPr="00530B28" w:rsidRDefault="00186090" w:rsidP="0018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1"/>
              <w:rPr>
                <w:rFonts w:ascii="Angsana New" w:hAnsi="Angsana New" w:cs="Angsana New"/>
                <w:sz w:val="30"/>
                <w:szCs w:val="30"/>
              </w:rPr>
            </w:pPr>
            <w:r w:rsidRPr="00BA4EAC">
              <w:rPr>
                <w:rFonts w:ascii="Angsana New" w:hAnsi="Angsana New" w:cs="Angsana New"/>
                <w:sz w:val="30"/>
                <w:szCs w:val="30"/>
              </w:rPr>
              <w:t>1,881,692</w:t>
            </w:r>
          </w:p>
        </w:tc>
        <w:tc>
          <w:tcPr>
            <w:tcW w:w="128" w:type="pct"/>
          </w:tcPr>
          <w:p w14:paraId="196FE976" w14:textId="77777777" w:rsidR="00186090" w:rsidRPr="00530B28" w:rsidRDefault="00186090" w:rsidP="0018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755C1859" w14:textId="3923AC11" w:rsidR="00186090" w:rsidRPr="00B66008" w:rsidRDefault="00E92B31" w:rsidP="0018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1,925,164</w:t>
            </w:r>
          </w:p>
        </w:tc>
        <w:tc>
          <w:tcPr>
            <w:tcW w:w="145" w:type="pct"/>
          </w:tcPr>
          <w:p w14:paraId="691F0F48" w14:textId="77777777" w:rsidR="00186090" w:rsidRPr="00530B28" w:rsidRDefault="00186090" w:rsidP="0018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679A2E39" w14:textId="22BA4BDB" w:rsidR="00186090" w:rsidRPr="00530B28" w:rsidRDefault="00186090" w:rsidP="0018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BA4EAC">
              <w:rPr>
                <w:rFonts w:ascii="Angsana New" w:hAnsi="Angsana New" w:cs="Angsana New"/>
                <w:sz w:val="30"/>
                <w:szCs w:val="30"/>
              </w:rPr>
              <w:t>1,881,692</w:t>
            </w:r>
          </w:p>
        </w:tc>
      </w:tr>
      <w:tr w:rsidR="00186090" w:rsidRPr="00530B28" w14:paraId="7BC4BCA7" w14:textId="77777777">
        <w:tc>
          <w:tcPr>
            <w:tcW w:w="2279" w:type="pct"/>
          </w:tcPr>
          <w:p w14:paraId="1D501832" w14:textId="4F1B28A1" w:rsidR="00186090" w:rsidRPr="00530B28" w:rsidRDefault="00186090" w:rsidP="00186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0B28">
              <w:rPr>
                <w:rFonts w:ascii="Angsana New" w:hAnsi="Angsana New" w:cs="Angsana New" w:hint="cs"/>
                <w:sz w:val="30"/>
                <w:szCs w:val="30"/>
                <w:cs/>
              </w:rPr>
              <w:t>ค่า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581" w:type="pct"/>
          </w:tcPr>
          <w:p w14:paraId="24BD0571" w14:textId="53F228B6" w:rsidR="00186090" w:rsidRPr="00530B28" w:rsidRDefault="00093D47" w:rsidP="0018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358</w:t>
            </w:r>
          </w:p>
        </w:tc>
        <w:tc>
          <w:tcPr>
            <w:tcW w:w="129" w:type="pct"/>
          </w:tcPr>
          <w:p w14:paraId="02867A46" w14:textId="77777777" w:rsidR="00186090" w:rsidRPr="00530B28" w:rsidRDefault="00186090" w:rsidP="0018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7C0D8812" w14:textId="597391E0" w:rsidR="00186090" w:rsidRPr="00530B28" w:rsidRDefault="00186090" w:rsidP="0018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515F1">
              <w:rPr>
                <w:rFonts w:ascii="Angsana New" w:hAnsi="Angsana New" w:cs="Angsana New"/>
                <w:sz w:val="30"/>
                <w:szCs w:val="30"/>
              </w:rPr>
              <w:t>250</w:t>
            </w:r>
          </w:p>
        </w:tc>
        <w:tc>
          <w:tcPr>
            <w:tcW w:w="128" w:type="pct"/>
          </w:tcPr>
          <w:p w14:paraId="2E2A2709" w14:textId="77777777" w:rsidR="00186090" w:rsidRPr="00530B28" w:rsidRDefault="00186090" w:rsidP="0018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22283E7E" w14:textId="411909DD" w:rsidR="00186090" w:rsidRPr="00530B28" w:rsidRDefault="00093D47" w:rsidP="0018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367333">
              <w:rPr>
                <w:rFonts w:ascii="Angsana New" w:hAnsi="Angsana New" w:cs="Angsana New"/>
                <w:sz w:val="30"/>
                <w:szCs w:val="30"/>
              </w:rPr>
              <w:t>358</w:t>
            </w:r>
          </w:p>
        </w:tc>
        <w:tc>
          <w:tcPr>
            <w:tcW w:w="145" w:type="pct"/>
          </w:tcPr>
          <w:p w14:paraId="7CF2206A" w14:textId="77777777" w:rsidR="00186090" w:rsidRPr="00530B28" w:rsidRDefault="00186090" w:rsidP="0018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6FD28EFF" w14:textId="04012502" w:rsidR="00186090" w:rsidRPr="00530B28" w:rsidRDefault="00186090" w:rsidP="0018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515F1">
              <w:rPr>
                <w:rFonts w:ascii="Angsana New" w:hAnsi="Angsana New" w:cs="Angsana New"/>
                <w:sz w:val="30"/>
                <w:szCs w:val="30"/>
              </w:rPr>
              <w:t>250</w:t>
            </w:r>
          </w:p>
        </w:tc>
      </w:tr>
      <w:tr w:rsidR="00186090" w:rsidRPr="00530B28" w14:paraId="5CB60105" w14:textId="77777777">
        <w:trPr>
          <w:trHeight w:val="245"/>
        </w:trPr>
        <w:tc>
          <w:tcPr>
            <w:tcW w:w="2279" w:type="pct"/>
          </w:tcPr>
          <w:p w14:paraId="73FD1D5E" w14:textId="77777777" w:rsidR="00186090" w:rsidRPr="00530B28" w:rsidRDefault="00186090" w:rsidP="00186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505CA425" w14:textId="77777777" w:rsidR="00186090" w:rsidRPr="00BA4EAC" w:rsidRDefault="00186090" w:rsidP="0018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0D12092B" w14:textId="77777777" w:rsidR="00186090" w:rsidRPr="00530B28" w:rsidRDefault="00186090" w:rsidP="0018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07F6756A" w14:textId="77777777" w:rsidR="00186090" w:rsidRPr="00665100" w:rsidRDefault="00186090" w:rsidP="0018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15031F3B" w14:textId="77777777" w:rsidR="00186090" w:rsidRPr="00530B28" w:rsidRDefault="00186090" w:rsidP="0018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33D1C4FE" w14:textId="77777777" w:rsidR="00186090" w:rsidRPr="00BA4EAC" w:rsidRDefault="00186090" w:rsidP="0018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117F24B6" w14:textId="77777777" w:rsidR="00186090" w:rsidRPr="00530B28" w:rsidRDefault="00186090" w:rsidP="0018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55B004D3" w14:textId="77777777" w:rsidR="00186090" w:rsidRPr="00665100" w:rsidRDefault="00186090" w:rsidP="0018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186090" w:rsidRPr="00530B28" w14:paraId="6E887876" w14:textId="77777777">
        <w:tc>
          <w:tcPr>
            <w:tcW w:w="2279" w:type="pct"/>
          </w:tcPr>
          <w:p w14:paraId="4D520C02" w14:textId="77777777" w:rsidR="00186090" w:rsidRPr="00530B28" w:rsidRDefault="00186090" w:rsidP="00186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 w:cs="Angsana New"/>
                <w:sz w:val="30"/>
                <w:szCs w:val="30"/>
                <w:highlight w:val="cyan"/>
                <w:cs/>
              </w:rPr>
            </w:pPr>
            <w:r w:rsidRPr="00530B2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81" w:type="pct"/>
          </w:tcPr>
          <w:p w14:paraId="5FA397D8" w14:textId="77777777" w:rsidR="00186090" w:rsidRPr="00530B28" w:rsidRDefault="00186090" w:rsidP="0018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29" w:type="pct"/>
          </w:tcPr>
          <w:p w14:paraId="2205219F" w14:textId="77777777" w:rsidR="00186090" w:rsidRPr="00530B28" w:rsidRDefault="00186090" w:rsidP="0018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26" w:right="-107"/>
              <w:rPr>
                <w:rFonts w:ascii="Angsana New" w:hAnsi="Angsana New" w:cs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574" w:type="pct"/>
          </w:tcPr>
          <w:p w14:paraId="39E796AC" w14:textId="77777777" w:rsidR="00186090" w:rsidRPr="00530B28" w:rsidRDefault="00186090" w:rsidP="0018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28" w:type="pct"/>
          </w:tcPr>
          <w:p w14:paraId="048C0A06" w14:textId="77777777" w:rsidR="00186090" w:rsidRPr="00530B28" w:rsidRDefault="00186090" w:rsidP="0018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578" w:type="pct"/>
          </w:tcPr>
          <w:p w14:paraId="0B692AE0" w14:textId="77777777" w:rsidR="00186090" w:rsidRPr="00530B28" w:rsidRDefault="00186090" w:rsidP="0018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  <w:highlight w:val="cyan"/>
                <w:cs/>
              </w:rPr>
            </w:pPr>
          </w:p>
        </w:tc>
        <w:tc>
          <w:tcPr>
            <w:tcW w:w="145" w:type="pct"/>
          </w:tcPr>
          <w:p w14:paraId="5C9E8AAC" w14:textId="77777777" w:rsidR="00186090" w:rsidRPr="00530B28" w:rsidRDefault="00186090" w:rsidP="0018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20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586" w:type="pct"/>
          </w:tcPr>
          <w:p w14:paraId="493AC445" w14:textId="77777777" w:rsidR="00186090" w:rsidRPr="00530B28" w:rsidRDefault="00186090" w:rsidP="0018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  <w:highlight w:val="cyan"/>
                <w:cs/>
              </w:rPr>
            </w:pPr>
          </w:p>
        </w:tc>
      </w:tr>
      <w:tr w:rsidR="00186090" w:rsidRPr="00530B28" w14:paraId="2F615655" w14:textId="77777777">
        <w:tc>
          <w:tcPr>
            <w:tcW w:w="2279" w:type="pct"/>
          </w:tcPr>
          <w:p w14:paraId="04822834" w14:textId="77777777" w:rsidR="00186090" w:rsidRPr="00530B28" w:rsidRDefault="00186090" w:rsidP="00186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  <w:r w:rsidRPr="00530B2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581" w:type="pct"/>
          </w:tcPr>
          <w:p w14:paraId="104D0492" w14:textId="77777777" w:rsidR="00186090" w:rsidRPr="00530B28" w:rsidRDefault="00186090" w:rsidP="0018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75B518EC" w14:textId="77777777" w:rsidR="00186090" w:rsidRPr="00530B28" w:rsidRDefault="00186090" w:rsidP="0018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3F8A054E" w14:textId="77777777" w:rsidR="00186090" w:rsidRPr="00530B28" w:rsidRDefault="00186090" w:rsidP="0018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2CFA46A5" w14:textId="77777777" w:rsidR="00186090" w:rsidRPr="00530B28" w:rsidRDefault="00186090" w:rsidP="0018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 w:line="240" w:lineRule="auto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18750275" w14:textId="77777777" w:rsidR="00186090" w:rsidRPr="00530B28" w:rsidRDefault="00186090" w:rsidP="0018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5BEC062A" w14:textId="77777777" w:rsidR="00186090" w:rsidRPr="00530B28" w:rsidRDefault="00186090" w:rsidP="0018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 w:line="240" w:lineRule="auto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08B553ED" w14:textId="77777777" w:rsidR="00186090" w:rsidRPr="00530B28" w:rsidRDefault="00186090" w:rsidP="0018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86090" w:rsidRPr="00530B28" w14:paraId="084F6A23" w14:textId="77777777">
        <w:tc>
          <w:tcPr>
            <w:tcW w:w="2279" w:type="pct"/>
          </w:tcPr>
          <w:p w14:paraId="4439CD4D" w14:textId="77777777" w:rsidR="00186090" w:rsidRPr="00530B28" w:rsidRDefault="00186090" w:rsidP="00186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</w:t>
            </w:r>
            <w:r w:rsidRPr="00530B28">
              <w:rPr>
                <w:rFonts w:asciiTheme="majorBidi" w:hAnsiTheme="majorBidi" w:cstheme="majorBidi" w:hint="cs"/>
                <w:sz w:val="30"/>
                <w:szCs w:val="30"/>
                <w:cs/>
              </w:rPr>
              <w:t>ย</w:t>
            </w:r>
            <w:r w:rsidRPr="00530B28">
              <w:rPr>
                <w:rFonts w:asciiTheme="majorBidi" w:hAnsiTheme="majorBidi" w:cstheme="majorBidi"/>
                <w:sz w:val="30"/>
                <w:szCs w:val="30"/>
                <w:cs/>
              </w:rPr>
              <w:t>ชน์ระยะสั้นของพนักงาน</w:t>
            </w:r>
            <w:r w:rsidRPr="00530B2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7885D551" w14:textId="77777777" w:rsidR="00186090" w:rsidRPr="00530B28" w:rsidRDefault="00186090" w:rsidP="00186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530B2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(</w:t>
            </w:r>
            <w:r w:rsidRPr="00530B28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</w:rPr>
              <w:t>รวมค่าตอบแทนกรรมการ</w:t>
            </w:r>
            <w:r w:rsidRPr="00530B28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581" w:type="pct"/>
          </w:tcPr>
          <w:p w14:paraId="00C4CD09" w14:textId="77777777" w:rsidR="00186090" w:rsidRDefault="00186090" w:rsidP="0018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  <w:p w14:paraId="06A31F46" w14:textId="39DE7911" w:rsidR="00186090" w:rsidRPr="00530B28" w:rsidRDefault="00186090" w:rsidP="0018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2953B9">
              <w:rPr>
                <w:rFonts w:ascii="Angsana New" w:hAnsi="Angsana New" w:cs="Angsana New"/>
                <w:sz w:val="30"/>
                <w:szCs w:val="30"/>
                <w:cs/>
              </w:rPr>
              <w:t>8</w:t>
            </w:r>
            <w:r w:rsidRPr="002953B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953B9">
              <w:rPr>
                <w:rFonts w:ascii="Angsana New" w:hAnsi="Angsana New" w:cs="Angsana New"/>
                <w:sz w:val="30"/>
                <w:szCs w:val="30"/>
                <w:cs/>
              </w:rPr>
              <w:t>812</w:t>
            </w:r>
          </w:p>
        </w:tc>
        <w:tc>
          <w:tcPr>
            <w:tcW w:w="129" w:type="pct"/>
          </w:tcPr>
          <w:p w14:paraId="3AF37721" w14:textId="77777777" w:rsidR="00186090" w:rsidRPr="00530B28" w:rsidRDefault="00186090" w:rsidP="0018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70207160" w14:textId="77777777" w:rsidR="00186090" w:rsidRDefault="00186090" w:rsidP="0018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</w:p>
          <w:p w14:paraId="292DF765" w14:textId="27AA5541" w:rsidR="00186090" w:rsidRPr="00530B28" w:rsidRDefault="00186090" w:rsidP="0018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F525F5">
              <w:rPr>
                <w:rFonts w:ascii="Angsana New" w:hAnsi="Angsana New" w:cs="Angsana New"/>
                <w:sz w:val="30"/>
                <w:szCs w:val="30"/>
              </w:rPr>
              <w:t>7,995</w:t>
            </w:r>
          </w:p>
        </w:tc>
        <w:tc>
          <w:tcPr>
            <w:tcW w:w="128" w:type="pct"/>
          </w:tcPr>
          <w:p w14:paraId="63789F54" w14:textId="77777777" w:rsidR="00186090" w:rsidRPr="00530B28" w:rsidRDefault="00186090" w:rsidP="0018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 w:line="240" w:lineRule="auto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48EF9C8F" w14:textId="77777777" w:rsidR="00186090" w:rsidRDefault="00186090" w:rsidP="0018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2BC73FA" w14:textId="785ADB0C" w:rsidR="00186090" w:rsidRPr="00530B28" w:rsidRDefault="00186090" w:rsidP="0018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2953B9">
              <w:rPr>
                <w:rFonts w:asciiTheme="majorBidi" w:hAnsiTheme="majorBidi" w:cs="Angsana New"/>
                <w:sz w:val="30"/>
                <w:szCs w:val="30"/>
                <w:cs/>
              </w:rPr>
              <w:t>8</w:t>
            </w:r>
            <w:r w:rsidRPr="002953B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2953B9">
              <w:rPr>
                <w:rFonts w:asciiTheme="majorBidi" w:hAnsiTheme="majorBidi" w:cs="Angsana New"/>
                <w:sz w:val="30"/>
                <w:szCs w:val="30"/>
                <w:cs/>
              </w:rPr>
              <w:t>812</w:t>
            </w:r>
          </w:p>
        </w:tc>
        <w:tc>
          <w:tcPr>
            <w:tcW w:w="145" w:type="pct"/>
          </w:tcPr>
          <w:p w14:paraId="12B9DFC4" w14:textId="77777777" w:rsidR="00186090" w:rsidRPr="00530B28" w:rsidRDefault="00186090" w:rsidP="0018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 w:line="240" w:lineRule="auto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79601095" w14:textId="77777777" w:rsidR="00186090" w:rsidRDefault="00186090" w:rsidP="0018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FCA208B" w14:textId="75691BB6" w:rsidR="00186090" w:rsidRPr="00530B28" w:rsidRDefault="00186090" w:rsidP="0018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 w:line="240" w:lineRule="auto"/>
              <w:ind w:right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525F5">
              <w:rPr>
                <w:rFonts w:asciiTheme="majorBidi" w:hAnsiTheme="majorBidi" w:cs="Angsana New"/>
                <w:sz w:val="30"/>
                <w:szCs w:val="30"/>
                <w:cs/>
              </w:rPr>
              <w:t>7</w:t>
            </w:r>
            <w:r w:rsidRPr="00F525F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F525F5">
              <w:rPr>
                <w:rFonts w:asciiTheme="majorBidi" w:hAnsiTheme="majorBidi" w:cs="Angsana New"/>
                <w:sz w:val="30"/>
                <w:szCs w:val="30"/>
                <w:cs/>
              </w:rPr>
              <w:t>995</w:t>
            </w:r>
          </w:p>
        </w:tc>
      </w:tr>
      <w:tr w:rsidR="00186090" w:rsidRPr="00530B28" w14:paraId="431C14D8" w14:textId="77777777">
        <w:tc>
          <w:tcPr>
            <w:tcW w:w="2279" w:type="pct"/>
          </w:tcPr>
          <w:p w14:paraId="69A77B15" w14:textId="77777777" w:rsidR="00186090" w:rsidRPr="00530B28" w:rsidRDefault="00186090" w:rsidP="00186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5929C193" w14:textId="6AEA8FEA" w:rsidR="00186090" w:rsidRPr="00530B28" w:rsidRDefault="00186090" w:rsidP="0018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  <w:highlight w:val="red"/>
              </w:rPr>
            </w:pPr>
            <w:r w:rsidRPr="002953B9">
              <w:rPr>
                <w:rFonts w:ascii="Angsana New" w:hAnsi="Angsana New" w:cs="Angsana New"/>
                <w:sz w:val="30"/>
                <w:szCs w:val="30"/>
                <w:cs/>
              </w:rPr>
              <w:t>325</w:t>
            </w:r>
          </w:p>
        </w:tc>
        <w:tc>
          <w:tcPr>
            <w:tcW w:w="129" w:type="pct"/>
          </w:tcPr>
          <w:p w14:paraId="31F4024A" w14:textId="77777777" w:rsidR="00186090" w:rsidRPr="00530B28" w:rsidRDefault="00186090" w:rsidP="0018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79089B35" w14:textId="1BDC1B98" w:rsidR="00186090" w:rsidRPr="00530B28" w:rsidRDefault="00186090" w:rsidP="0018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F525F5">
              <w:rPr>
                <w:rFonts w:ascii="Angsana New" w:hAnsi="Angsana New" w:cs="Angsana New"/>
                <w:sz w:val="30"/>
                <w:szCs w:val="30"/>
              </w:rPr>
              <w:t>111</w:t>
            </w:r>
          </w:p>
        </w:tc>
        <w:tc>
          <w:tcPr>
            <w:tcW w:w="128" w:type="pct"/>
          </w:tcPr>
          <w:p w14:paraId="5A3747A6" w14:textId="77777777" w:rsidR="00186090" w:rsidRPr="00530B28" w:rsidRDefault="00186090" w:rsidP="0018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 w:line="240" w:lineRule="auto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15C48DD7" w14:textId="4E95D9AD" w:rsidR="00186090" w:rsidRPr="00530B28" w:rsidRDefault="00186090" w:rsidP="0018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2953B9">
              <w:rPr>
                <w:rFonts w:asciiTheme="majorBidi" w:hAnsiTheme="majorBidi" w:cs="Angsana New"/>
                <w:sz w:val="30"/>
                <w:szCs w:val="30"/>
                <w:cs/>
              </w:rPr>
              <w:t>325</w:t>
            </w:r>
          </w:p>
        </w:tc>
        <w:tc>
          <w:tcPr>
            <w:tcW w:w="145" w:type="pct"/>
          </w:tcPr>
          <w:p w14:paraId="30821F1D" w14:textId="77777777" w:rsidR="00186090" w:rsidRPr="00530B28" w:rsidRDefault="00186090" w:rsidP="0018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 w:line="240" w:lineRule="auto"/>
              <w:ind w:left="-108" w:right="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0AF0633F" w14:textId="5FFE4342" w:rsidR="00186090" w:rsidRPr="00530B28" w:rsidRDefault="00186090" w:rsidP="0018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 w:line="240" w:lineRule="auto"/>
              <w:ind w:right="14"/>
              <w:rPr>
                <w:rFonts w:asciiTheme="majorBidi" w:hAnsiTheme="majorBidi" w:cstheme="majorBidi"/>
                <w:sz w:val="30"/>
                <w:szCs w:val="30"/>
              </w:rPr>
            </w:pPr>
            <w:r w:rsidRPr="00F525F5">
              <w:rPr>
                <w:rFonts w:asciiTheme="majorBidi" w:hAnsiTheme="majorBidi" w:cs="Angsana New"/>
                <w:sz w:val="30"/>
                <w:szCs w:val="30"/>
                <w:cs/>
              </w:rPr>
              <w:t>111</w:t>
            </w:r>
          </w:p>
        </w:tc>
      </w:tr>
      <w:tr w:rsidR="00186090" w:rsidRPr="00530B28" w14:paraId="5B236BB9" w14:textId="77777777">
        <w:tc>
          <w:tcPr>
            <w:tcW w:w="2279" w:type="pct"/>
          </w:tcPr>
          <w:p w14:paraId="27587BB6" w14:textId="77777777" w:rsidR="00186090" w:rsidRPr="00530B28" w:rsidRDefault="00186090" w:rsidP="00186090">
            <w:pPr>
              <w:tabs>
                <w:tab w:val="clear" w:pos="227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088EB569" w14:textId="68DF1F64" w:rsidR="00186090" w:rsidRPr="00530B28" w:rsidRDefault="00186090" w:rsidP="0018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b/>
                <w:bCs/>
                <w:sz w:val="30"/>
                <w:szCs w:val="30"/>
                <w:highlight w:val="red"/>
              </w:rPr>
            </w:pPr>
            <w:r w:rsidRPr="00FF04D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9</w:t>
            </w:r>
            <w:r w:rsidRPr="00FF04D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F04D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137</w:t>
            </w:r>
          </w:p>
        </w:tc>
        <w:tc>
          <w:tcPr>
            <w:tcW w:w="129" w:type="pct"/>
          </w:tcPr>
          <w:p w14:paraId="65D22AC6" w14:textId="77777777" w:rsidR="00186090" w:rsidRPr="00530B28" w:rsidRDefault="00186090" w:rsidP="0018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4ABFDF85" w14:textId="4070FD21" w:rsidR="00186090" w:rsidRPr="00530B28" w:rsidRDefault="00186090" w:rsidP="0018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25F5">
              <w:rPr>
                <w:rFonts w:ascii="Angsana New" w:hAnsi="Angsana New" w:cs="Angsana New"/>
                <w:b/>
                <w:bCs/>
                <w:sz w:val="30"/>
                <w:szCs w:val="30"/>
              </w:rPr>
              <w:t>8,106</w:t>
            </w:r>
          </w:p>
        </w:tc>
        <w:tc>
          <w:tcPr>
            <w:tcW w:w="128" w:type="pct"/>
          </w:tcPr>
          <w:p w14:paraId="3DEED93E" w14:textId="77777777" w:rsidR="00186090" w:rsidRPr="00530B28" w:rsidRDefault="00186090" w:rsidP="0018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0F10F6E5" w14:textId="31D17D49" w:rsidR="00186090" w:rsidRPr="00530B28" w:rsidRDefault="00186090" w:rsidP="0018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953B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9</w:t>
            </w:r>
            <w:r w:rsidRPr="002953B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2953B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137</w:t>
            </w:r>
          </w:p>
        </w:tc>
        <w:tc>
          <w:tcPr>
            <w:tcW w:w="145" w:type="pct"/>
          </w:tcPr>
          <w:p w14:paraId="18DC5ABA" w14:textId="77777777" w:rsidR="00186090" w:rsidRPr="00530B28" w:rsidRDefault="00186090" w:rsidP="0018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58915980" w14:textId="69EED58C" w:rsidR="00186090" w:rsidRPr="00530B28" w:rsidRDefault="00186090" w:rsidP="0018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525F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8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F525F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106</w:t>
            </w:r>
          </w:p>
        </w:tc>
      </w:tr>
      <w:tr w:rsidR="00186090" w:rsidRPr="00530B28" w14:paraId="4D495F3E" w14:textId="77777777">
        <w:trPr>
          <w:trHeight w:hRule="exact" w:val="392"/>
        </w:trPr>
        <w:tc>
          <w:tcPr>
            <w:tcW w:w="2279" w:type="pct"/>
          </w:tcPr>
          <w:p w14:paraId="78E88B72" w14:textId="77777777" w:rsidR="00186090" w:rsidRPr="00530B28" w:rsidRDefault="00186090" w:rsidP="00186090">
            <w:pPr>
              <w:tabs>
                <w:tab w:val="clear" w:pos="227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</w:tcPr>
          <w:p w14:paraId="0C3A7C31" w14:textId="77777777" w:rsidR="00186090" w:rsidRPr="00530B28" w:rsidRDefault="00186090" w:rsidP="0018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3ABB2D4E" w14:textId="77777777" w:rsidR="00186090" w:rsidRPr="00530B28" w:rsidRDefault="00186090" w:rsidP="0018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</w:tcPr>
          <w:p w14:paraId="39C5EA72" w14:textId="77777777" w:rsidR="00186090" w:rsidRPr="00530B28" w:rsidRDefault="00186090" w:rsidP="0018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78BFDA79" w14:textId="77777777" w:rsidR="00186090" w:rsidRPr="00530B28" w:rsidRDefault="00186090" w:rsidP="0018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14:paraId="732D4399" w14:textId="77777777" w:rsidR="00186090" w:rsidRPr="00530B28" w:rsidRDefault="00186090" w:rsidP="0018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2A87374D" w14:textId="77777777" w:rsidR="00186090" w:rsidRPr="00530B28" w:rsidRDefault="00186090" w:rsidP="0018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20613C0C" w14:textId="77777777" w:rsidR="00186090" w:rsidRPr="00530B28" w:rsidRDefault="00186090" w:rsidP="0018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86090" w:rsidRPr="00530B28" w14:paraId="4F086593" w14:textId="77777777">
        <w:tc>
          <w:tcPr>
            <w:tcW w:w="2279" w:type="pct"/>
          </w:tcPr>
          <w:p w14:paraId="12D7A0EC" w14:textId="35C59778" w:rsidR="00186090" w:rsidRPr="00530B28" w:rsidRDefault="00186090" w:rsidP="0018609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81" w:type="pct"/>
          </w:tcPr>
          <w:p w14:paraId="75453793" w14:textId="77777777" w:rsidR="00186090" w:rsidRPr="00530B28" w:rsidRDefault="00186090" w:rsidP="0018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7B720B4B" w14:textId="77777777" w:rsidR="00186090" w:rsidRPr="00530B28" w:rsidRDefault="00186090" w:rsidP="0018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</w:tcPr>
          <w:p w14:paraId="6128370D" w14:textId="77777777" w:rsidR="00186090" w:rsidRPr="00530B28" w:rsidRDefault="00186090" w:rsidP="0018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5ED4E2D6" w14:textId="77777777" w:rsidR="00186090" w:rsidRPr="00530B28" w:rsidRDefault="00186090" w:rsidP="0018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</w:tcPr>
          <w:p w14:paraId="280F01E9" w14:textId="77777777" w:rsidR="00186090" w:rsidRPr="00530B28" w:rsidRDefault="00186090" w:rsidP="0018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62C91D23" w14:textId="77777777" w:rsidR="00186090" w:rsidRPr="00530B28" w:rsidRDefault="00186090" w:rsidP="0018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</w:tcPr>
          <w:p w14:paraId="586FAB38" w14:textId="77777777" w:rsidR="00186090" w:rsidRPr="00530B28" w:rsidRDefault="00186090" w:rsidP="0018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186090" w:rsidRPr="00530B28" w14:paraId="35DE944A" w14:textId="77777777">
        <w:tc>
          <w:tcPr>
            <w:tcW w:w="2279" w:type="pct"/>
          </w:tcPr>
          <w:p w14:paraId="27834095" w14:textId="36EBB459" w:rsidR="00186090" w:rsidRPr="00530B28" w:rsidRDefault="00186090" w:rsidP="00186090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530B28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581" w:type="pct"/>
          </w:tcPr>
          <w:p w14:paraId="715150E5" w14:textId="493403D7" w:rsidR="00186090" w:rsidRPr="00530B28" w:rsidRDefault="00EC0A82" w:rsidP="0018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579946F1" w14:textId="77777777" w:rsidR="00186090" w:rsidRPr="00530B28" w:rsidRDefault="00186090" w:rsidP="0018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</w:tcPr>
          <w:p w14:paraId="2E437F2B" w14:textId="0B728F87" w:rsidR="00186090" w:rsidRPr="00530B28" w:rsidRDefault="00186090" w:rsidP="0018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96F43">
              <w:rPr>
                <w:rFonts w:ascii="Angsana New" w:hAnsi="Angsana New" w:cs="Angsana New"/>
                <w:sz w:val="30"/>
                <w:szCs w:val="30"/>
              </w:rPr>
              <w:t>2,228</w:t>
            </w:r>
          </w:p>
        </w:tc>
        <w:tc>
          <w:tcPr>
            <w:tcW w:w="128" w:type="pct"/>
          </w:tcPr>
          <w:p w14:paraId="6E725282" w14:textId="77777777" w:rsidR="00186090" w:rsidRPr="00530B28" w:rsidRDefault="00186090" w:rsidP="0018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</w:tcPr>
          <w:p w14:paraId="32D446C7" w14:textId="73EE9A69" w:rsidR="00186090" w:rsidRPr="00530B28" w:rsidRDefault="00EC0A82" w:rsidP="0018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4AC1C62" w14:textId="77777777" w:rsidR="00186090" w:rsidRPr="00530B28" w:rsidRDefault="00186090" w:rsidP="0018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</w:tcPr>
          <w:p w14:paraId="29C99825" w14:textId="44F8F5AD" w:rsidR="00186090" w:rsidRPr="00530B28" w:rsidRDefault="00186090" w:rsidP="0018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2,228</w:t>
            </w:r>
          </w:p>
        </w:tc>
      </w:tr>
      <w:tr w:rsidR="00186090" w:rsidRPr="00530B28" w14:paraId="4FCC2326" w14:textId="77777777">
        <w:tc>
          <w:tcPr>
            <w:tcW w:w="2279" w:type="pct"/>
          </w:tcPr>
          <w:p w14:paraId="095E896A" w14:textId="656D5A05" w:rsidR="00186090" w:rsidRPr="00530B28" w:rsidRDefault="00186090" w:rsidP="00186090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30B28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81" w:type="pct"/>
          </w:tcPr>
          <w:p w14:paraId="0ACA5033" w14:textId="6B843D8C" w:rsidR="00186090" w:rsidRPr="00530B28" w:rsidRDefault="00EC0A82" w:rsidP="0018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0E7359D8" w14:textId="77777777" w:rsidR="00186090" w:rsidRPr="00530B28" w:rsidRDefault="00186090" w:rsidP="0018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</w:tcPr>
          <w:p w14:paraId="7A4A7879" w14:textId="2F235D44" w:rsidR="00186090" w:rsidRPr="00296F43" w:rsidRDefault="00186090" w:rsidP="0018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  <w:r w:rsidRPr="00BA4EAC">
              <w:rPr>
                <w:rFonts w:ascii="Angsana New" w:hAnsi="Angsana New" w:cs="Angsana New"/>
                <w:sz w:val="30"/>
                <w:szCs w:val="30"/>
              </w:rPr>
              <w:t>4,345</w:t>
            </w:r>
          </w:p>
        </w:tc>
        <w:tc>
          <w:tcPr>
            <w:tcW w:w="128" w:type="pct"/>
          </w:tcPr>
          <w:p w14:paraId="15FCC554" w14:textId="77777777" w:rsidR="00186090" w:rsidRPr="00530B28" w:rsidRDefault="00186090" w:rsidP="0018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</w:tcPr>
          <w:p w14:paraId="1D2AD54D" w14:textId="23A69878" w:rsidR="00186090" w:rsidRPr="00530B28" w:rsidRDefault="00EC0A82" w:rsidP="0018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F459DC7" w14:textId="77777777" w:rsidR="00186090" w:rsidRPr="00530B28" w:rsidRDefault="00186090" w:rsidP="0018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</w:tcPr>
          <w:p w14:paraId="7CC2949C" w14:textId="7ABDBF4F" w:rsidR="00186090" w:rsidRDefault="00186090" w:rsidP="0018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  <w:r w:rsidRPr="00BA4EAC">
              <w:rPr>
                <w:rFonts w:ascii="Angsana New" w:hAnsi="Angsana New" w:cs="Angsana New"/>
                <w:sz w:val="30"/>
                <w:szCs w:val="30"/>
              </w:rPr>
              <w:t>4,345</w:t>
            </w:r>
          </w:p>
        </w:tc>
      </w:tr>
      <w:tr w:rsidR="00186090" w:rsidRPr="00530B28" w14:paraId="29424EE6" w14:textId="77777777">
        <w:tc>
          <w:tcPr>
            <w:tcW w:w="2279" w:type="pct"/>
          </w:tcPr>
          <w:p w14:paraId="3CBDA6C2" w14:textId="77777777" w:rsidR="00186090" w:rsidRPr="00530B28" w:rsidRDefault="00186090" w:rsidP="00186090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52B33A77" w14:textId="77777777" w:rsidR="00186090" w:rsidRPr="00530B28" w:rsidRDefault="00186090" w:rsidP="0018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40D6C6D7" w14:textId="77777777" w:rsidR="00186090" w:rsidRPr="00530B28" w:rsidRDefault="00186090" w:rsidP="0018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</w:tcPr>
          <w:p w14:paraId="0A96F742" w14:textId="77777777" w:rsidR="00186090" w:rsidRPr="00BA4EAC" w:rsidRDefault="00186090" w:rsidP="0018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10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5C984796" w14:textId="77777777" w:rsidR="00186090" w:rsidRPr="00530B28" w:rsidRDefault="00186090" w:rsidP="0018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</w:tcPr>
          <w:p w14:paraId="58FF3090" w14:textId="77777777" w:rsidR="00186090" w:rsidRPr="00530B28" w:rsidRDefault="00186090" w:rsidP="0018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50F6F3CE" w14:textId="77777777" w:rsidR="00186090" w:rsidRPr="00530B28" w:rsidRDefault="00186090" w:rsidP="0018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</w:tcPr>
          <w:p w14:paraId="2CF40A77" w14:textId="77777777" w:rsidR="00186090" w:rsidRPr="00BA4EAC" w:rsidRDefault="00186090" w:rsidP="001860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after="0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2E3F0154" w14:textId="77777777" w:rsidR="00DD6EBA" w:rsidRPr="000E7AEB" w:rsidRDefault="00DD6EBA" w:rsidP="00DD6E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4"/>
        <w:rPr>
          <w:rFonts w:asciiTheme="majorBidi" w:hAnsiTheme="majorBidi" w:cstheme="majorBidi"/>
          <w:sz w:val="30"/>
          <w:szCs w:val="30"/>
        </w:rPr>
      </w:pPr>
      <w:r w:rsidRPr="000E7AEB">
        <w:rPr>
          <w:rFonts w:asciiTheme="majorBidi" w:hAnsiTheme="majorBidi" w:cstheme="majorBidi"/>
          <w:sz w:val="30"/>
          <w:szCs w:val="30"/>
        </w:rPr>
        <w:br w:type="page"/>
      </w:r>
    </w:p>
    <w:p w14:paraId="78DA4077" w14:textId="35731911" w:rsidR="00B45520" w:rsidRPr="000E7AEB" w:rsidRDefault="00B45520" w:rsidP="004D5B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4" w:firstLine="540"/>
        <w:rPr>
          <w:rFonts w:asciiTheme="majorBidi" w:hAnsiTheme="majorBidi" w:cstheme="majorBidi"/>
          <w:sz w:val="30"/>
          <w:szCs w:val="30"/>
        </w:rPr>
      </w:pPr>
      <w:r w:rsidRPr="000E7AEB">
        <w:rPr>
          <w:rFonts w:asciiTheme="majorBidi" w:hAnsiTheme="majorBidi" w:cstheme="majorBidi"/>
          <w:sz w:val="30"/>
          <w:szCs w:val="30"/>
          <w:cs/>
        </w:rPr>
        <w:lastRenderedPageBreak/>
        <w:t>ยอดคงเหลือกับ</w:t>
      </w:r>
      <w:r w:rsidR="00FA4ED3" w:rsidRPr="000E7AEB">
        <w:rPr>
          <w:rFonts w:asciiTheme="majorBidi" w:hAnsiTheme="majorBidi" w:cstheme="majorBidi" w:hint="cs"/>
          <w:sz w:val="30"/>
          <w:szCs w:val="30"/>
          <w:cs/>
        </w:rPr>
        <w:t>บุคคลหรือ</w:t>
      </w:r>
      <w:r w:rsidRPr="000E7AEB">
        <w:rPr>
          <w:rFonts w:asciiTheme="majorBidi" w:hAnsiTheme="majorBidi" w:cstheme="majorBidi"/>
          <w:sz w:val="30"/>
          <w:szCs w:val="30"/>
          <w:cs/>
        </w:rPr>
        <w:t>กิจการที่เกี่ยวข้องกัน</w:t>
      </w:r>
      <w:r w:rsidRPr="000E7AEB">
        <w:rPr>
          <w:rFonts w:asciiTheme="majorBidi" w:hAnsiTheme="majorBidi" w:cstheme="majorBidi"/>
          <w:sz w:val="30"/>
          <w:szCs w:val="30"/>
        </w:rPr>
        <w:t xml:space="preserve"> </w:t>
      </w:r>
      <w:r w:rsidRPr="000E7AEB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9C1AF1">
        <w:rPr>
          <w:rFonts w:asciiTheme="majorBidi" w:hAnsiTheme="majorBidi" w:cstheme="majorBidi"/>
          <w:sz w:val="30"/>
          <w:szCs w:val="30"/>
        </w:rPr>
        <w:t xml:space="preserve">30 </w:t>
      </w:r>
      <w:r w:rsidR="00082A6A"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="009C1AF1">
        <w:rPr>
          <w:rFonts w:asciiTheme="majorBidi" w:hAnsiTheme="majorBidi" w:cstheme="majorBidi" w:hint="cs"/>
          <w:sz w:val="30"/>
          <w:szCs w:val="30"/>
          <w:cs/>
        </w:rPr>
        <w:t>ยน</w:t>
      </w:r>
      <w:r w:rsidR="00786A9F" w:rsidRPr="000E7AE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36A46" w:rsidRPr="000E7AEB">
        <w:rPr>
          <w:rFonts w:asciiTheme="majorBidi" w:hAnsiTheme="majorBidi" w:cstheme="majorBidi"/>
          <w:sz w:val="30"/>
          <w:szCs w:val="30"/>
        </w:rPr>
        <w:t>256</w:t>
      </w:r>
      <w:r w:rsidR="00786A9F" w:rsidRPr="000E7AEB">
        <w:rPr>
          <w:rFonts w:asciiTheme="majorBidi" w:hAnsiTheme="majorBidi" w:cstheme="majorBidi"/>
          <w:sz w:val="30"/>
          <w:szCs w:val="30"/>
        </w:rPr>
        <w:t>8</w:t>
      </w:r>
      <w:r w:rsidRPr="000E7AEB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944612" w:rsidRPr="000E7AEB">
        <w:rPr>
          <w:rFonts w:asciiTheme="majorBidi" w:hAnsiTheme="majorBidi" w:cstheme="majorBidi"/>
          <w:sz w:val="30"/>
          <w:szCs w:val="30"/>
        </w:rPr>
        <w:t xml:space="preserve">31 </w:t>
      </w:r>
      <w:r w:rsidR="00944612" w:rsidRPr="000E7AEB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A03FBE" w:rsidRPr="000E7AEB">
        <w:rPr>
          <w:rFonts w:asciiTheme="majorBidi" w:hAnsiTheme="majorBidi" w:cstheme="majorBidi"/>
          <w:sz w:val="30"/>
          <w:szCs w:val="30"/>
        </w:rPr>
        <w:t>256</w:t>
      </w:r>
      <w:r w:rsidR="00786A9F" w:rsidRPr="000E7AEB">
        <w:rPr>
          <w:rFonts w:asciiTheme="majorBidi" w:hAnsiTheme="majorBidi" w:cstheme="majorBidi"/>
          <w:sz w:val="30"/>
          <w:szCs w:val="30"/>
        </w:rPr>
        <w:t>7</w:t>
      </w:r>
      <w:r w:rsidRPr="000E7AEB">
        <w:rPr>
          <w:rFonts w:asciiTheme="majorBidi" w:hAnsiTheme="majorBidi" w:cstheme="majorBidi"/>
          <w:sz w:val="30"/>
          <w:szCs w:val="30"/>
        </w:rPr>
        <w:t xml:space="preserve"> </w:t>
      </w:r>
      <w:r w:rsidRPr="000E7AEB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30F2A46A" w14:textId="77777777" w:rsidR="00C23546" w:rsidRPr="000E7AEB" w:rsidRDefault="00C23546" w:rsidP="004D5B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4" w:firstLine="540"/>
        <w:rPr>
          <w:rFonts w:asciiTheme="majorBidi" w:hAnsiTheme="majorBidi" w:cstheme="majorBidi"/>
          <w:sz w:val="30"/>
          <w:szCs w:val="30"/>
        </w:rPr>
      </w:pPr>
    </w:p>
    <w:tbl>
      <w:tblPr>
        <w:tblW w:w="93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53"/>
        <w:gridCol w:w="1083"/>
        <w:gridCol w:w="249"/>
        <w:gridCol w:w="21"/>
        <w:gridCol w:w="1082"/>
        <w:gridCol w:w="270"/>
        <w:gridCol w:w="1080"/>
        <w:gridCol w:w="274"/>
        <w:gridCol w:w="1067"/>
      </w:tblGrid>
      <w:tr w:rsidR="00530B28" w:rsidRPr="000E7AEB" w14:paraId="113A576B" w14:textId="77777777" w:rsidTr="00C97E48">
        <w:trPr>
          <w:tblHeader/>
        </w:trPr>
        <w:tc>
          <w:tcPr>
            <w:tcW w:w="2267" w:type="pct"/>
          </w:tcPr>
          <w:p w14:paraId="4A4C5A85" w14:textId="77777777" w:rsidR="00B45520" w:rsidRPr="000E7AEB" w:rsidRDefault="00B45520" w:rsidP="00DB356A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98" w:type="pct"/>
            <w:gridSpan w:val="4"/>
          </w:tcPr>
          <w:p w14:paraId="6E39895D" w14:textId="77777777" w:rsidR="00B45520" w:rsidRPr="000E7AEB" w:rsidRDefault="00B45520" w:rsidP="00DB3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" w:type="pct"/>
          </w:tcPr>
          <w:p w14:paraId="3057A7F4" w14:textId="77777777" w:rsidR="00B45520" w:rsidRPr="000E7AEB" w:rsidRDefault="00B45520" w:rsidP="00DB3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pct"/>
            <w:gridSpan w:val="3"/>
          </w:tcPr>
          <w:p w14:paraId="2DD2F629" w14:textId="77777777" w:rsidR="00B45520" w:rsidRPr="000E7AEB" w:rsidRDefault="00B45520" w:rsidP="00DB3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082A6A" w:rsidRPr="000E7AEB" w14:paraId="3517D6FF" w14:textId="77777777" w:rsidTr="00C97E48">
        <w:trPr>
          <w:tblHeader/>
        </w:trPr>
        <w:tc>
          <w:tcPr>
            <w:tcW w:w="2267" w:type="pct"/>
          </w:tcPr>
          <w:p w14:paraId="06385328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</w:tcPr>
          <w:p w14:paraId="39DACA3F" w14:textId="01635C00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3" w:type="pct"/>
          </w:tcPr>
          <w:p w14:paraId="198DACE1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</w:tcPr>
          <w:p w14:paraId="6B2DECFB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" w:type="pct"/>
          </w:tcPr>
          <w:p w14:paraId="5BE950B1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20C98BB7" w14:textId="086DCCC0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6" w:type="pct"/>
          </w:tcPr>
          <w:p w14:paraId="6F01B728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2FDC64E8" w14:textId="3B70A4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082A6A" w:rsidRPr="000E7AEB" w14:paraId="0EFA90D0" w14:textId="77777777" w:rsidTr="00C97E48">
        <w:trPr>
          <w:tblHeader/>
        </w:trPr>
        <w:tc>
          <w:tcPr>
            <w:tcW w:w="2267" w:type="pct"/>
          </w:tcPr>
          <w:p w14:paraId="6E9FCFBF" w14:textId="3A857C0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</w:tcPr>
          <w:p w14:paraId="03F1CDCC" w14:textId="18B9B0E4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3" w:type="pct"/>
          </w:tcPr>
          <w:p w14:paraId="6E70C4E0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</w:tcPr>
          <w:p w14:paraId="773DC74C" w14:textId="3FFF6152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4" w:type="pct"/>
          </w:tcPr>
          <w:p w14:paraId="1813AD9E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45F83561" w14:textId="786F43C8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6" w:type="pct"/>
          </w:tcPr>
          <w:p w14:paraId="5E249FCE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3E138C4F" w14:textId="08B20A69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082A6A" w:rsidRPr="000E7AEB" w14:paraId="6899A5DA" w14:textId="77777777" w:rsidTr="00C97E48">
        <w:trPr>
          <w:tblHeader/>
        </w:trPr>
        <w:tc>
          <w:tcPr>
            <w:tcW w:w="2267" w:type="pct"/>
          </w:tcPr>
          <w:p w14:paraId="3D92346F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3" w:type="pct"/>
            <w:gridSpan w:val="8"/>
          </w:tcPr>
          <w:p w14:paraId="2CF25AFF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82A6A" w:rsidRPr="000E7AEB" w14:paraId="04BA5EFD" w14:textId="77777777" w:rsidTr="00DB356A">
        <w:tc>
          <w:tcPr>
            <w:tcW w:w="2267" w:type="pct"/>
          </w:tcPr>
          <w:p w14:paraId="3EA7B52F" w14:textId="2DF3F84E" w:rsidR="00082A6A" w:rsidRPr="000E7AEB" w:rsidRDefault="00082A6A" w:rsidP="00082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77" w:type="pct"/>
          </w:tcPr>
          <w:p w14:paraId="42DE9DBF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715681C6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1EBD7D85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6852311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1C9F3585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22D4E9D6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5D1B8B43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82A6A" w:rsidRPr="000E7AEB" w14:paraId="6B6D9CA3" w14:textId="77777777" w:rsidTr="00DB356A">
        <w:tc>
          <w:tcPr>
            <w:tcW w:w="2267" w:type="pct"/>
          </w:tcPr>
          <w:p w14:paraId="697C8564" w14:textId="43F11511" w:rsidR="00082A6A" w:rsidRPr="000E7AEB" w:rsidRDefault="00082A6A" w:rsidP="00082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0E7AEB">
              <w:rPr>
                <w:rFonts w:asciiTheme="majorBidi" w:hAnsiTheme="majorBidi" w:cstheme="majorBidi" w:hint="cs"/>
                <w:sz w:val="30"/>
                <w:szCs w:val="30"/>
                <w:cs/>
              </w:rPr>
              <w:t>ย่อย</w:t>
            </w:r>
          </w:p>
        </w:tc>
        <w:tc>
          <w:tcPr>
            <w:tcW w:w="577" w:type="pct"/>
          </w:tcPr>
          <w:p w14:paraId="69164E6D" w14:textId="390F2A02" w:rsidR="00082A6A" w:rsidRPr="000E7AEB" w:rsidRDefault="00014BA8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17CBAA87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B59CB57" w14:textId="3CCBDB9A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EDAC1B1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69456B28" w14:textId="5F03B03D" w:rsidR="00082A6A" w:rsidRPr="000E7AEB" w:rsidRDefault="00C106AF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</w:t>
            </w:r>
            <w:r w:rsidR="003B2B1A">
              <w:rPr>
                <w:rFonts w:asciiTheme="majorBidi" w:hAnsiTheme="majorBidi" w:cstheme="majorBidi"/>
                <w:sz w:val="30"/>
                <w:szCs w:val="30"/>
              </w:rPr>
              <w:t>,570</w:t>
            </w:r>
          </w:p>
        </w:tc>
        <w:tc>
          <w:tcPr>
            <w:tcW w:w="146" w:type="pct"/>
          </w:tcPr>
          <w:p w14:paraId="272CBECA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7AA01C61" w14:textId="5309D76E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="Angsana New" w:hAnsi="Angsana New" w:cs="Angsana New"/>
                <w:sz w:val="30"/>
                <w:szCs w:val="30"/>
                <w:cs/>
              </w:rPr>
              <w:t>49</w:t>
            </w:r>
            <w:r w:rsidRPr="000E7AEB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E7AEB">
              <w:rPr>
                <w:rFonts w:ascii="Angsana New" w:hAnsi="Angsana New" w:cs="Angsana New"/>
                <w:sz w:val="30"/>
                <w:szCs w:val="30"/>
                <w:cs/>
              </w:rPr>
              <w:t>11</w:t>
            </w:r>
            <w:r w:rsidRPr="000E7AEB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6534EA" w:rsidRPr="000E7AEB" w14:paraId="3DEA1028" w14:textId="77777777" w:rsidTr="00DB356A">
        <w:trPr>
          <w:trHeight w:hRule="exact" w:val="371"/>
        </w:trPr>
        <w:tc>
          <w:tcPr>
            <w:tcW w:w="2267" w:type="pct"/>
          </w:tcPr>
          <w:p w14:paraId="671F0C87" w14:textId="77777777" w:rsidR="006534EA" w:rsidRPr="000E7AEB" w:rsidRDefault="006534EA" w:rsidP="00653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7" w:type="pct"/>
          </w:tcPr>
          <w:p w14:paraId="2D3085DD" w14:textId="3E402677" w:rsidR="006534EA" w:rsidRPr="000E7AEB" w:rsidRDefault="006534EA" w:rsidP="00653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1,116,236</w:t>
            </w:r>
          </w:p>
        </w:tc>
        <w:tc>
          <w:tcPr>
            <w:tcW w:w="144" w:type="pct"/>
            <w:gridSpan w:val="2"/>
          </w:tcPr>
          <w:p w14:paraId="398C3B90" w14:textId="77777777" w:rsidR="006534EA" w:rsidRPr="000E7AEB" w:rsidRDefault="006534EA" w:rsidP="00653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3D5D9B4" w14:textId="6FD0496B" w:rsidR="006534EA" w:rsidRPr="000E7AEB" w:rsidRDefault="006534EA" w:rsidP="00653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563,610</w:t>
            </w:r>
          </w:p>
        </w:tc>
        <w:tc>
          <w:tcPr>
            <w:tcW w:w="144" w:type="pct"/>
          </w:tcPr>
          <w:p w14:paraId="4E0DB8CA" w14:textId="77777777" w:rsidR="006534EA" w:rsidRPr="000E7AEB" w:rsidRDefault="006534EA" w:rsidP="00653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7F76F485" w14:textId="36C9544D" w:rsidR="006534EA" w:rsidRPr="000E7AEB" w:rsidRDefault="006534EA" w:rsidP="00653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1,116,236</w:t>
            </w:r>
          </w:p>
        </w:tc>
        <w:tc>
          <w:tcPr>
            <w:tcW w:w="146" w:type="pct"/>
          </w:tcPr>
          <w:p w14:paraId="118F9C0A" w14:textId="77777777" w:rsidR="006534EA" w:rsidRPr="000E7AEB" w:rsidRDefault="006534EA" w:rsidP="00653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4D61D9B7" w14:textId="2E8FFE07" w:rsidR="006534EA" w:rsidRPr="000E7AEB" w:rsidRDefault="006534EA" w:rsidP="00653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="Angsana New"/>
                <w:sz w:val="30"/>
                <w:szCs w:val="30"/>
                <w:cs/>
              </w:rPr>
              <w:t>563</w:t>
            </w:r>
            <w:r w:rsidRPr="000E7AE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E7AEB">
              <w:rPr>
                <w:rFonts w:asciiTheme="majorBidi" w:hAnsiTheme="majorBidi" w:cs="Angsana New"/>
                <w:sz w:val="30"/>
                <w:szCs w:val="30"/>
                <w:cs/>
              </w:rPr>
              <w:t>610</w:t>
            </w:r>
          </w:p>
        </w:tc>
      </w:tr>
      <w:tr w:rsidR="006534EA" w:rsidRPr="000E7AEB" w14:paraId="5DE3A619" w14:textId="77777777" w:rsidTr="009537D5">
        <w:tc>
          <w:tcPr>
            <w:tcW w:w="2267" w:type="pct"/>
          </w:tcPr>
          <w:p w14:paraId="348EB945" w14:textId="47BD33C2" w:rsidR="006534EA" w:rsidRPr="000E7AEB" w:rsidRDefault="006534EA" w:rsidP="00653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AE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6266611C" w14:textId="59B9D1B7" w:rsidR="006534EA" w:rsidRPr="000E7AEB" w:rsidRDefault="006534EA" w:rsidP="00653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1,116,236</w:t>
            </w:r>
          </w:p>
        </w:tc>
        <w:tc>
          <w:tcPr>
            <w:tcW w:w="144" w:type="pct"/>
            <w:gridSpan w:val="2"/>
          </w:tcPr>
          <w:p w14:paraId="0CA84F3C" w14:textId="77777777" w:rsidR="006534EA" w:rsidRPr="000E7AEB" w:rsidRDefault="006534EA" w:rsidP="00653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2FF45F07" w14:textId="75CCC23D" w:rsidR="006534EA" w:rsidRPr="000E7AEB" w:rsidRDefault="006534EA" w:rsidP="00653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563,610</w:t>
            </w:r>
          </w:p>
        </w:tc>
        <w:tc>
          <w:tcPr>
            <w:tcW w:w="144" w:type="pct"/>
          </w:tcPr>
          <w:p w14:paraId="4CEE6C27" w14:textId="77777777" w:rsidR="006534EA" w:rsidRPr="000E7AEB" w:rsidRDefault="006534EA" w:rsidP="00653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71B8017C" w14:textId="59FF8D0E" w:rsidR="006534EA" w:rsidRPr="000E7AEB" w:rsidRDefault="006534EA" w:rsidP="00653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1,168,806</w:t>
            </w:r>
          </w:p>
        </w:tc>
        <w:tc>
          <w:tcPr>
            <w:tcW w:w="146" w:type="pct"/>
          </w:tcPr>
          <w:p w14:paraId="3B1DF2C6" w14:textId="77777777" w:rsidR="006534EA" w:rsidRPr="000E7AEB" w:rsidRDefault="006534EA" w:rsidP="00653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06F7722C" w14:textId="32871799" w:rsidR="006534EA" w:rsidRPr="000E7AEB" w:rsidRDefault="006534EA" w:rsidP="00653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612,721</w:t>
            </w:r>
          </w:p>
        </w:tc>
      </w:tr>
      <w:tr w:rsidR="006534EA" w:rsidRPr="000E7AEB" w14:paraId="128DD321" w14:textId="77777777" w:rsidTr="00103A75">
        <w:trPr>
          <w:trHeight w:val="332"/>
        </w:trPr>
        <w:tc>
          <w:tcPr>
            <w:tcW w:w="2267" w:type="pct"/>
          </w:tcPr>
          <w:p w14:paraId="6C24FF0B" w14:textId="77777777" w:rsidR="006534EA" w:rsidRPr="000E7AEB" w:rsidRDefault="006534EA" w:rsidP="00653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62594201" w14:textId="77777777" w:rsidR="006534EA" w:rsidRPr="000E7AEB" w:rsidRDefault="006534EA" w:rsidP="00653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154607B1" w14:textId="77777777" w:rsidR="006534EA" w:rsidRPr="000E7AEB" w:rsidRDefault="006534EA" w:rsidP="00653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3AA1D749" w14:textId="77777777" w:rsidR="006534EA" w:rsidRPr="000E7AEB" w:rsidRDefault="006534EA" w:rsidP="00653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14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DCCD805" w14:textId="77777777" w:rsidR="006534EA" w:rsidRPr="000E7AEB" w:rsidRDefault="006534EA" w:rsidP="00653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14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6688231D" w14:textId="77777777" w:rsidR="006534EA" w:rsidRPr="000E7AEB" w:rsidRDefault="006534EA" w:rsidP="00653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0FB7ED93" w14:textId="77777777" w:rsidR="006534EA" w:rsidRPr="000E7AEB" w:rsidRDefault="006534EA" w:rsidP="00653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1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1E21D24F" w14:textId="77777777" w:rsidR="006534EA" w:rsidRPr="000E7AEB" w:rsidRDefault="006534EA" w:rsidP="00653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14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534EA" w:rsidRPr="000E7AEB" w14:paraId="6D03D4E0" w14:textId="77777777" w:rsidTr="001F2730">
        <w:tc>
          <w:tcPr>
            <w:tcW w:w="2267" w:type="pct"/>
          </w:tcPr>
          <w:p w14:paraId="599326F2" w14:textId="64D72FC0" w:rsidR="006534EA" w:rsidRPr="000E7AEB" w:rsidRDefault="006534EA" w:rsidP="00653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0E7AE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577" w:type="pct"/>
          </w:tcPr>
          <w:p w14:paraId="7D49F830" w14:textId="77777777" w:rsidR="006534EA" w:rsidRPr="000E7AEB" w:rsidRDefault="006534EA" w:rsidP="00653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19C34752" w14:textId="77777777" w:rsidR="006534EA" w:rsidRPr="000E7AEB" w:rsidRDefault="006534EA" w:rsidP="00653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393CE42" w14:textId="77777777" w:rsidR="006534EA" w:rsidRPr="000E7AEB" w:rsidRDefault="006534EA" w:rsidP="00653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85CA008" w14:textId="77777777" w:rsidR="006534EA" w:rsidRPr="000E7AEB" w:rsidRDefault="006534EA" w:rsidP="00653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647415AA" w14:textId="77777777" w:rsidR="006534EA" w:rsidRPr="000E7AEB" w:rsidRDefault="006534EA" w:rsidP="00653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547014E4" w14:textId="77777777" w:rsidR="006534EA" w:rsidRPr="000E7AEB" w:rsidRDefault="006534EA" w:rsidP="00653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6ADE4B83" w14:textId="77777777" w:rsidR="006534EA" w:rsidRPr="000E7AEB" w:rsidRDefault="006534EA" w:rsidP="00653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534EA" w:rsidRPr="000E7AEB" w14:paraId="18B98C79" w14:textId="77777777" w:rsidTr="001F2730">
        <w:tc>
          <w:tcPr>
            <w:tcW w:w="2267" w:type="pct"/>
          </w:tcPr>
          <w:p w14:paraId="1B6AF0BA" w14:textId="620E0B99" w:rsidR="006534EA" w:rsidRPr="000E7AEB" w:rsidRDefault="006534EA" w:rsidP="00653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7" w:type="pct"/>
          </w:tcPr>
          <w:p w14:paraId="70A1C5E4" w14:textId="73573A64" w:rsidR="006534EA" w:rsidRPr="000E7AEB" w:rsidRDefault="006534EA" w:rsidP="00653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0931B01F" w14:textId="77777777" w:rsidR="006534EA" w:rsidRPr="000E7AEB" w:rsidRDefault="006534EA" w:rsidP="00653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23E4524" w14:textId="45520C92" w:rsidR="006534EA" w:rsidRPr="000E7AEB" w:rsidRDefault="006534EA" w:rsidP="00653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110,000</w:t>
            </w:r>
          </w:p>
        </w:tc>
        <w:tc>
          <w:tcPr>
            <w:tcW w:w="144" w:type="pct"/>
          </w:tcPr>
          <w:p w14:paraId="39EF528A" w14:textId="77777777" w:rsidR="006534EA" w:rsidRPr="000E7AEB" w:rsidRDefault="006534EA" w:rsidP="00653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2D3E5785" w14:textId="3BD346FA" w:rsidR="006534EA" w:rsidRPr="000E7AEB" w:rsidRDefault="006534EA" w:rsidP="00653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BB0458F" w14:textId="77777777" w:rsidR="006534EA" w:rsidRPr="000E7AEB" w:rsidRDefault="006534EA" w:rsidP="00653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44695A49" w14:textId="288BC53A" w:rsidR="006534EA" w:rsidRPr="000E7AEB" w:rsidRDefault="006534EA" w:rsidP="00653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110,000</w:t>
            </w:r>
          </w:p>
        </w:tc>
      </w:tr>
      <w:tr w:rsidR="006534EA" w:rsidRPr="000E7AEB" w14:paraId="375CDFEB" w14:textId="77777777" w:rsidTr="001F2730">
        <w:tc>
          <w:tcPr>
            <w:tcW w:w="2267" w:type="pct"/>
          </w:tcPr>
          <w:p w14:paraId="3C288FA3" w14:textId="3D990240" w:rsidR="006534EA" w:rsidRPr="000E7AEB" w:rsidRDefault="006534EA" w:rsidP="00653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77" w:type="pct"/>
          </w:tcPr>
          <w:p w14:paraId="7B1B2EE3" w14:textId="746804A3" w:rsidR="006534EA" w:rsidRPr="000E7AEB" w:rsidRDefault="006534EA" w:rsidP="00653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5CE2B007" w14:textId="77777777" w:rsidR="006534EA" w:rsidRPr="000E7AEB" w:rsidRDefault="006534EA" w:rsidP="00653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F87D63B" w14:textId="5CC1B7F2" w:rsidR="006534EA" w:rsidRPr="000E7AEB" w:rsidRDefault="006534EA" w:rsidP="00653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44" w:type="pct"/>
          </w:tcPr>
          <w:p w14:paraId="19327F89" w14:textId="77777777" w:rsidR="006534EA" w:rsidRPr="000E7AEB" w:rsidRDefault="006534EA" w:rsidP="00653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4153660A" w14:textId="3356A615" w:rsidR="006534EA" w:rsidRPr="000E7AEB" w:rsidRDefault="006534EA" w:rsidP="00653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77E5B1C" w14:textId="77777777" w:rsidR="006534EA" w:rsidRPr="000E7AEB" w:rsidRDefault="006534EA" w:rsidP="00653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057A13F9" w14:textId="693F9DA8" w:rsidR="006534EA" w:rsidRPr="000E7AEB" w:rsidRDefault="006534EA" w:rsidP="00653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</w:tr>
      <w:tr w:rsidR="006534EA" w:rsidRPr="000E7AEB" w14:paraId="7625491C" w14:textId="77777777">
        <w:tc>
          <w:tcPr>
            <w:tcW w:w="2267" w:type="pct"/>
          </w:tcPr>
          <w:p w14:paraId="1699D485" w14:textId="073D07F2" w:rsidR="006534EA" w:rsidRPr="000E7AEB" w:rsidRDefault="006534EA" w:rsidP="00653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267AB5C1" w14:textId="7292586D" w:rsidR="006534EA" w:rsidRPr="000E7AEB" w:rsidRDefault="006534EA" w:rsidP="00653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4C9B72DF" w14:textId="77777777" w:rsidR="006534EA" w:rsidRPr="000E7AEB" w:rsidRDefault="006534EA" w:rsidP="00653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0292B2FA" w14:textId="783497C6" w:rsidR="006534EA" w:rsidRPr="000E7AEB" w:rsidRDefault="006534EA" w:rsidP="00653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110,010</w:t>
            </w:r>
          </w:p>
        </w:tc>
        <w:tc>
          <w:tcPr>
            <w:tcW w:w="144" w:type="pct"/>
          </w:tcPr>
          <w:p w14:paraId="50E8CBC1" w14:textId="77777777" w:rsidR="006534EA" w:rsidRPr="000E7AEB" w:rsidRDefault="006534EA" w:rsidP="00653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0DDD8808" w14:textId="1E2E557D" w:rsidR="006534EA" w:rsidRPr="000E7AEB" w:rsidRDefault="006534EA" w:rsidP="00653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6B84804" w14:textId="77777777" w:rsidR="006534EA" w:rsidRPr="000E7AEB" w:rsidRDefault="006534EA" w:rsidP="00653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66AF8244" w14:textId="37B6808F" w:rsidR="006534EA" w:rsidRPr="000E7AEB" w:rsidRDefault="006534EA" w:rsidP="00653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110,010</w:t>
            </w:r>
          </w:p>
        </w:tc>
      </w:tr>
      <w:tr w:rsidR="006534EA" w:rsidRPr="000E7AEB" w14:paraId="60EBFAEB" w14:textId="77777777">
        <w:tc>
          <w:tcPr>
            <w:tcW w:w="2267" w:type="pct"/>
          </w:tcPr>
          <w:p w14:paraId="311D7406" w14:textId="255C58C3" w:rsidR="006534EA" w:rsidRPr="000E7AEB" w:rsidRDefault="006534EA" w:rsidP="006534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51F8C945" w14:textId="62C5FB64" w:rsidR="006534EA" w:rsidRPr="000E7AEB" w:rsidRDefault="006534EA" w:rsidP="00653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504E33A8" w14:textId="77777777" w:rsidR="006534EA" w:rsidRPr="000E7AEB" w:rsidRDefault="006534EA" w:rsidP="00653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7" w:type="pct"/>
          </w:tcPr>
          <w:p w14:paraId="63209AD5" w14:textId="604A2143" w:rsidR="006534EA" w:rsidRPr="000E7AEB" w:rsidRDefault="006534EA" w:rsidP="00653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74E0BF4F" w14:textId="77777777" w:rsidR="006534EA" w:rsidRPr="000E7AEB" w:rsidRDefault="006534EA" w:rsidP="00653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</w:tcPr>
          <w:p w14:paraId="6D18230C" w14:textId="16EB03CC" w:rsidR="006534EA" w:rsidRPr="000E7AEB" w:rsidRDefault="006534EA" w:rsidP="00653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52056C2F" w14:textId="77777777" w:rsidR="006534EA" w:rsidRPr="000E7AEB" w:rsidRDefault="006534EA" w:rsidP="00653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9" w:type="pct"/>
          </w:tcPr>
          <w:p w14:paraId="35142569" w14:textId="50FD77A2" w:rsidR="006534EA" w:rsidRPr="000E7AEB" w:rsidRDefault="006534EA" w:rsidP="00653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  <w:cs/>
              </w:rPr>
            </w:pPr>
          </w:p>
        </w:tc>
      </w:tr>
    </w:tbl>
    <w:tbl>
      <w:tblPr>
        <w:tblStyle w:val="TableGrid"/>
        <w:tblW w:w="936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2"/>
        <w:gridCol w:w="978"/>
        <w:gridCol w:w="234"/>
        <w:gridCol w:w="1017"/>
        <w:gridCol w:w="236"/>
        <w:gridCol w:w="1012"/>
        <w:gridCol w:w="235"/>
        <w:gridCol w:w="923"/>
        <w:gridCol w:w="235"/>
        <w:gridCol w:w="1028"/>
        <w:gridCol w:w="270"/>
        <w:gridCol w:w="1080"/>
      </w:tblGrid>
      <w:tr w:rsidR="00530B28" w:rsidRPr="000E7AEB" w14:paraId="5D211586" w14:textId="77777777" w:rsidTr="00785104">
        <w:trPr>
          <w:tblHeader/>
        </w:trPr>
        <w:tc>
          <w:tcPr>
            <w:tcW w:w="2112" w:type="dxa"/>
            <w:vAlign w:val="bottom"/>
          </w:tcPr>
          <w:p w14:paraId="04CE6E2A" w14:textId="77777777" w:rsidR="004E7381" w:rsidRPr="000E7AEB" w:rsidRDefault="004E7381" w:rsidP="00377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29" w:type="dxa"/>
            <w:gridSpan w:val="3"/>
            <w:vAlign w:val="bottom"/>
          </w:tcPr>
          <w:p w14:paraId="7E64FB79" w14:textId="77777777" w:rsidR="004E7381" w:rsidRPr="000E7AEB" w:rsidRDefault="004E7381" w:rsidP="00377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03105655" w14:textId="77777777" w:rsidR="004E7381" w:rsidRPr="000E7AEB" w:rsidRDefault="004E7381" w:rsidP="00377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83" w:type="dxa"/>
            <w:gridSpan w:val="7"/>
            <w:vAlign w:val="bottom"/>
          </w:tcPr>
          <w:p w14:paraId="24CCBAA5" w14:textId="77777777" w:rsidR="004E7381" w:rsidRPr="000E7AEB" w:rsidRDefault="004E7381" w:rsidP="00377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12A86" w:rsidRPr="000E7AEB" w14:paraId="321B503F" w14:textId="77777777" w:rsidTr="00785104">
        <w:trPr>
          <w:tblHeader/>
        </w:trPr>
        <w:tc>
          <w:tcPr>
            <w:tcW w:w="2112" w:type="dxa"/>
            <w:vAlign w:val="bottom"/>
          </w:tcPr>
          <w:p w14:paraId="59438E65" w14:textId="77777777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cs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978" w:type="dxa"/>
            <w:vAlign w:val="bottom"/>
          </w:tcPr>
          <w:p w14:paraId="0FBA94EE" w14:textId="77777777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03F038F2" w14:textId="77777777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4" w:type="dxa"/>
            <w:vAlign w:val="bottom"/>
          </w:tcPr>
          <w:p w14:paraId="31C53E28" w14:textId="77777777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26CBC454" w14:textId="77777777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1B5938A" w14:textId="26D16105" w:rsidR="00C12A86" w:rsidRPr="000E7AEB" w:rsidRDefault="009C1AF1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30 </w:t>
            </w:r>
            <w:r w:rsidR="00082A6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ยน</w:t>
            </w:r>
          </w:p>
        </w:tc>
        <w:tc>
          <w:tcPr>
            <w:tcW w:w="236" w:type="dxa"/>
            <w:vAlign w:val="bottom"/>
          </w:tcPr>
          <w:p w14:paraId="1DE9D9FF" w14:textId="77777777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  <w:vAlign w:val="bottom"/>
          </w:tcPr>
          <w:p w14:paraId="2F5CBC57" w14:textId="77777777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13B231FF" w14:textId="77777777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5" w:type="dxa"/>
            <w:vAlign w:val="bottom"/>
          </w:tcPr>
          <w:p w14:paraId="3634B5B1" w14:textId="77777777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3" w:type="dxa"/>
            <w:vAlign w:val="bottom"/>
          </w:tcPr>
          <w:p w14:paraId="1F2B07AB" w14:textId="77777777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5" w:type="dxa"/>
            <w:vAlign w:val="bottom"/>
          </w:tcPr>
          <w:p w14:paraId="50D1DFB8" w14:textId="77777777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  <w:vAlign w:val="bottom"/>
          </w:tcPr>
          <w:p w14:paraId="1E808351" w14:textId="77777777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433A7C5D" w14:textId="77777777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780A8AE" w14:textId="77777777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67473724" w14:textId="5AA98EA7" w:rsidR="00C12A86" w:rsidRPr="000E7AEB" w:rsidRDefault="009C1AF1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082A6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ยน</w:t>
            </w:r>
          </w:p>
        </w:tc>
      </w:tr>
      <w:tr w:rsidR="00C12A86" w:rsidRPr="000E7AEB" w14:paraId="4940395B" w14:textId="77777777" w:rsidTr="00785104">
        <w:trPr>
          <w:tblHeader/>
        </w:trPr>
        <w:tc>
          <w:tcPr>
            <w:tcW w:w="2112" w:type="dxa"/>
            <w:vAlign w:val="bottom"/>
          </w:tcPr>
          <w:p w14:paraId="5CE25781" w14:textId="55412E92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E7AEB">
              <w:rPr>
                <w:rFonts w:cs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เงินให้กู้ยืม</w:t>
            </w:r>
            <w:r w:rsidRPr="000E7AEB">
              <w:rPr>
                <w:rFonts w:cs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ระยะสั้น</w:t>
            </w:r>
          </w:p>
        </w:tc>
        <w:tc>
          <w:tcPr>
            <w:tcW w:w="978" w:type="dxa"/>
          </w:tcPr>
          <w:p w14:paraId="7243C8CD" w14:textId="439D97CD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D55C1" w:rsidRPr="000E7AE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4" w:type="dxa"/>
          </w:tcPr>
          <w:p w14:paraId="2D7B519E" w14:textId="77777777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</w:tcPr>
          <w:p w14:paraId="6EF6D8A9" w14:textId="06C74AA8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D55C1" w:rsidRPr="000E7AE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  <w:vAlign w:val="bottom"/>
          </w:tcPr>
          <w:p w14:paraId="0EE2C96D" w14:textId="77777777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  <w:vAlign w:val="bottom"/>
          </w:tcPr>
          <w:p w14:paraId="2D562228" w14:textId="4132476A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D55C1" w:rsidRPr="000E7AE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5" w:type="dxa"/>
            <w:vAlign w:val="bottom"/>
          </w:tcPr>
          <w:p w14:paraId="5C691DEA" w14:textId="77777777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3" w:type="dxa"/>
            <w:vAlign w:val="bottom"/>
          </w:tcPr>
          <w:p w14:paraId="47AD7B7D" w14:textId="77777777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14:paraId="65675050" w14:textId="77777777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  <w:vAlign w:val="bottom"/>
          </w:tcPr>
          <w:p w14:paraId="4780E81A" w14:textId="77777777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3754FB85" w14:textId="77777777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242017F" w14:textId="02BE5755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D55C1" w:rsidRPr="000E7AEB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C12A86" w:rsidRPr="000E7AEB" w14:paraId="3D6E94E9" w14:textId="77777777" w:rsidTr="00785104">
        <w:trPr>
          <w:tblHeader/>
        </w:trPr>
        <w:tc>
          <w:tcPr>
            <w:tcW w:w="2112" w:type="dxa"/>
            <w:vAlign w:val="bottom"/>
          </w:tcPr>
          <w:p w14:paraId="7069DBBF" w14:textId="77777777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29" w:type="dxa"/>
            <w:gridSpan w:val="3"/>
            <w:vAlign w:val="bottom"/>
          </w:tcPr>
          <w:p w14:paraId="5374B8DC" w14:textId="519F1FC9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E7AE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ร้อยละต่อปี</w:t>
            </w:r>
            <w:r w:rsidRPr="000E7AE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3FE4A078" w14:textId="77777777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83" w:type="dxa"/>
            <w:gridSpan w:val="7"/>
            <w:vAlign w:val="bottom"/>
          </w:tcPr>
          <w:p w14:paraId="690344AD" w14:textId="29B204AD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="Angsana New"/>
                <w:i/>
                <w:iCs/>
                <w:sz w:val="30"/>
                <w:szCs w:val="30"/>
              </w:rPr>
            </w:pPr>
            <w:r w:rsidRPr="000E7AEB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12A86" w:rsidRPr="000E7AEB" w14:paraId="01B232AA" w14:textId="77777777" w:rsidTr="00785104">
        <w:trPr>
          <w:tblHeader/>
        </w:trPr>
        <w:tc>
          <w:tcPr>
            <w:tcW w:w="2112" w:type="dxa"/>
            <w:vAlign w:val="bottom"/>
          </w:tcPr>
          <w:p w14:paraId="3FE53831" w14:textId="69FED4DE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cs="Angsana New"/>
                <w:i/>
                <w:iCs/>
                <w:sz w:val="30"/>
                <w:szCs w:val="30"/>
                <w:cs/>
                <w:lang w:eastAsia="ja-JP"/>
              </w:rPr>
            </w:pPr>
            <w:bookmarkStart w:id="0" w:name="_Hlk71229821"/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78" w:type="dxa"/>
            <w:vAlign w:val="bottom"/>
          </w:tcPr>
          <w:p w14:paraId="57A98B5D" w14:textId="1DC96B9F" w:rsidR="00C12A86" w:rsidRPr="000E7AEB" w:rsidRDefault="004D560E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4" w:type="dxa"/>
            <w:vAlign w:val="bottom"/>
          </w:tcPr>
          <w:p w14:paraId="1E544747" w14:textId="77777777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223F3620" w14:textId="1D590512" w:rsidR="00C12A86" w:rsidRPr="000E7AEB" w:rsidRDefault="00310345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E0C4077" w14:textId="77777777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  <w:vAlign w:val="bottom"/>
          </w:tcPr>
          <w:p w14:paraId="67120313" w14:textId="51E12E92" w:rsidR="00C12A86" w:rsidRPr="000E7AEB" w:rsidRDefault="004D560E" w:rsidP="00057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2,01</w:t>
            </w:r>
            <w:r w:rsidR="00422C2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5" w:type="dxa"/>
            <w:vAlign w:val="bottom"/>
          </w:tcPr>
          <w:p w14:paraId="390CD4D5" w14:textId="77777777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3" w:type="dxa"/>
            <w:vAlign w:val="bottom"/>
          </w:tcPr>
          <w:p w14:paraId="3C4DBC8E" w14:textId="25B7E324" w:rsidR="00C12A86" w:rsidRPr="000E7AEB" w:rsidRDefault="00310345" w:rsidP="00057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10345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235" w:type="dxa"/>
            <w:vAlign w:val="bottom"/>
          </w:tcPr>
          <w:p w14:paraId="0D4770E0" w14:textId="77777777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  <w:vAlign w:val="bottom"/>
          </w:tcPr>
          <w:p w14:paraId="08C1FA53" w14:textId="7D57F94B" w:rsidR="00C12A86" w:rsidRPr="000E7AEB" w:rsidRDefault="00310345" w:rsidP="00B5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0345">
              <w:rPr>
                <w:rFonts w:asciiTheme="majorBidi" w:hAnsiTheme="majorBidi" w:cstheme="majorBidi"/>
                <w:sz w:val="30"/>
                <w:szCs w:val="30"/>
              </w:rPr>
              <w:t>(132)</w:t>
            </w:r>
          </w:p>
        </w:tc>
        <w:tc>
          <w:tcPr>
            <w:tcW w:w="270" w:type="dxa"/>
            <w:vAlign w:val="bottom"/>
          </w:tcPr>
          <w:p w14:paraId="14ACF76E" w14:textId="77777777" w:rsidR="00C12A86" w:rsidRPr="000E7AEB" w:rsidRDefault="00C12A86" w:rsidP="00C12A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A9CF00E" w14:textId="4F48224F" w:rsidR="00C12A86" w:rsidRPr="000E7AEB" w:rsidRDefault="00310345" w:rsidP="00340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310345">
              <w:rPr>
                <w:rFonts w:asciiTheme="majorBidi" w:hAnsiTheme="majorBidi" w:cstheme="majorBidi"/>
                <w:sz w:val="30"/>
                <w:szCs w:val="30"/>
              </w:rPr>
              <w:t>1,939</w:t>
            </w:r>
          </w:p>
        </w:tc>
      </w:tr>
      <w:bookmarkEnd w:id="0"/>
    </w:tbl>
    <w:p w14:paraId="0B856BFF" w14:textId="77777777" w:rsidR="004E7381" w:rsidRPr="000E7AEB" w:rsidRDefault="004E7381" w:rsidP="00B455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36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12"/>
        <w:gridCol w:w="978"/>
        <w:gridCol w:w="236"/>
        <w:gridCol w:w="1015"/>
        <w:gridCol w:w="236"/>
        <w:gridCol w:w="1012"/>
        <w:gridCol w:w="235"/>
        <w:gridCol w:w="920"/>
        <w:gridCol w:w="238"/>
        <w:gridCol w:w="1028"/>
        <w:gridCol w:w="270"/>
        <w:gridCol w:w="1080"/>
      </w:tblGrid>
      <w:tr w:rsidR="00530B28" w:rsidRPr="000E7AEB" w14:paraId="3F2FC45B" w14:textId="77777777" w:rsidTr="00785104">
        <w:trPr>
          <w:tblHeader/>
        </w:trPr>
        <w:tc>
          <w:tcPr>
            <w:tcW w:w="2112" w:type="dxa"/>
            <w:vAlign w:val="bottom"/>
          </w:tcPr>
          <w:p w14:paraId="75DB5204" w14:textId="77777777" w:rsidR="00CA55A0" w:rsidRPr="000E7AEB" w:rsidRDefault="00CA55A0" w:rsidP="0039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29" w:type="dxa"/>
            <w:gridSpan w:val="3"/>
            <w:vAlign w:val="bottom"/>
          </w:tcPr>
          <w:p w14:paraId="79E65EC8" w14:textId="77777777" w:rsidR="00CA55A0" w:rsidRPr="000E7AEB" w:rsidRDefault="00CA55A0" w:rsidP="0039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15CF1E43" w14:textId="77777777" w:rsidR="00CA55A0" w:rsidRPr="000E7AEB" w:rsidRDefault="00CA55A0" w:rsidP="00393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83" w:type="dxa"/>
            <w:gridSpan w:val="7"/>
            <w:vAlign w:val="bottom"/>
          </w:tcPr>
          <w:p w14:paraId="45C8B0B4" w14:textId="57AAF7D6" w:rsidR="00CA55A0" w:rsidRPr="000E7AEB" w:rsidRDefault="00CA55A0" w:rsidP="00340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98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0E7AE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D55C1" w:rsidRPr="000E7AEB" w14:paraId="29B8FF96" w14:textId="77777777" w:rsidTr="00785104">
        <w:trPr>
          <w:tblHeader/>
        </w:trPr>
        <w:tc>
          <w:tcPr>
            <w:tcW w:w="2112" w:type="dxa"/>
            <w:vAlign w:val="bottom"/>
          </w:tcPr>
          <w:p w14:paraId="268C9E2B" w14:textId="77777777" w:rsidR="005D55C1" w:rsidRPr="000E7AEB" w:rsidRDefault="005D55C1" w:rsidP="005D5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cs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978" w:type="dxa"/>
            <w:vAlign w:val="bottom"/>
          </w:tcPr>
          <w:p w14:paraId="7D112A39" w14:textId="77777777" w:rsidR="005D55C1" w:rsidRPr="000E7AEB" w:rsidRDefault="005D55C1" w:rsidP="005D5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41BBD6CB" w14:textId="168DDAA0" w:rsidR="005D55C1" w:rsidRPr="000E7AEB" w:rsidRDefault="005D55C1" w:rsidP="005D5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14:paraId="5E2C0D79" w14:textId="77777777" w:rsidR="005D55C1" w:rsidRPr="000E7AEB" w:rsidRDefault="005D55C1" w:rsidP="005D5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14:paraId="7EA4E68B" w14:textId="77777777" w:rsidR="005D55C1" w:rsidRPr="000E7AEB" w:rsidRDefault="005D55C1" w:rsidP="005D5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C41B537" w14:textId="63E1CE38" w:rsidR="005D55C1" w:rsidRPr="000E7AEB" w:rsidRDefault="009C1AF1" w:rsidP="005D5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082A6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ยน</w:t>
            </w:r>
          </w:p>
        </w:tc>
        <w:tc>
          <w:tcPr>
            <w:tcW w:w="236" w:type="dxa"/>
            <w:vAlign w:val="bottom"/>
          </w:tcPr>
          <w:p w14:paraId="3FD1D84C" w14:textId="77777777" w:rsidR="005D55C1" w:rsidRPr="000E7AEB" w:rsidRDefault="005D55C1" w:rsidP="005D5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  <w:vAlign w:val="bottom"/>
          </w:tcPr>
          <w:p w14:paraId="562F56CA" w14:textId="77777777" w:rsidR="005D55C1" w:rsidRPr="000E7AEB" w:rsidRDefault="005D55C1" w:rsidP="005D5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396BEE86" w14:textId="712166E3" w:rsidR="005D55C1" w:rsidRPr="000E7AEB" w:rsidRDefault="005D55C1" w:rsidP="005D5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5" w:type="dxa"/>
            <w:vAlign w:val="bottom"/>
          </w:tcPr>
          <w:p w14:paraId="7CAA566E" w14:textId="77777777" w:rsidR="005D55C1" w:rsidRPr="000E7AEB" w:rsidRDefault="005D55C1" w:rsidP="005D5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0" w:type="dxa"/>
            <w:vAlign w:val="bottom"/>
          </w:tcPr>
          <w:p w14:paraId="2DC2AC4E" w14:textId="77777777" w:rsidR="005D55C1" w:rsidRPr="000E7AEB" w:rsidRDefault="005D55C1" w:rsidP="005D5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dxa"/>
            <w:vAlign w:val="bottom"/>
          </w:tcPr>
          <w:p w14:paraId="2058E702" w14:textId="77777777" w:rsidR="005D55C1" w:rsidRPr="000E7AEB" w:rsidRDefault="005D55C1" w:rsidP="005D5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  <w:vAlign w:val="bottom"/>
          </w:tcPr>
          <w:p w14:paraId="0DA2F3D3" w14:textId="77777777" w:rsidR="005D55C1" w:rsidRPr="000E7AEB" w:rsidRDefault="005D55C1" w:rsidP="005D5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3F708CB1" w14:textId="77777777" w:rsidR="005D55C1" w:rsidRPr="000E7AEB" w:rsidRDefault="005D55C1" w:rsidP="005D5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B37C3B1" w14:textId="77777777" w:rsidR="005D55C1" w:rsidRPr="000E7AEB" w:rsidRDefault="005D55C1" w:rsidP="005D5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14:paraId="29407AF0" w14:textId="54C8D657" w:rsidR="005D55C1" w:rsidRPr="000E7AEB" w:rsidRDefault="009C1AF1" w:rsidP="005D5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082A6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ยน</w:t>
            </w:r>
          </w:p>
        </w:tc>
      </w:tr>
      <w:tr w:rsidR="005D55C1" w:rsidRPr="000E7AEB" w14:paraId="7AE0AD5E" w14:textId="77777777" w:rsidTr="00785104">
        <w:trPr>
          <w:tblHeader/>
        </w:trPr>
        <w:tc>
          <w:tcPr>
            <w:tcW w:w="2112" w:type="dxa"/>
            <w:vAlign w:val="bottom"/>
          </w:tcPr>
          <w:p w14:paraId="3931F263" w14:textId="77777777" w:rsidR="005D55C1" w:rsidRPr="000E7AEB" w:rsidRDefault="005D55C1" w:rsidP="005D5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E7AEB">
              <w:rPr>
                <w:rFonts w:cs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เงินให้กู้ยืม</w:t>
            </w:r>
            <w:r w:rsidRPr="000E7AEB">
              <w:rPr>
                <w:rFonts w:cs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ระยะสั้น</w:t>
            </w:r>
          </w:p>
        </w:tc>
        <w:tc>
          <w:tcPr>
            <w:tcW w:w="978" w:type="dxa"/>
          </w:tcPr>
          <w:p w14:paraId="4C2C9216" w14:textId="1EDA2734" w:rsidR="005D55C1" w:rsidRPr="000E7AEB" w:rsidRDefault="005D55C1" w:rsidP="005D5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64ED32D4" w14:textId="77777777" w:rsidR="005D55C1" w:rsidRPr="000E7AEB" w:rsidRDefault="005D55C1" w:rsidP="005D5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</w:tcPr>
          <w:p w14:paraId="7AC3CAE0" w14:textId="5CF850F5" w:rsidR="005D55C1" w:rsidRPr="000E7AEB" w:rsidRDefault="005D55C1" w:rsidP="005D5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  <w:vAlign w:val="bottom"/>
          </w:tcPr>
          <w:p w14:paraId="444AE7BD" w14:textId="77777777" w:rsidR="005D55C1" w:rsidRPr="000E7AEB" w:rsidRDefault="005D55C1" w:rsidP="005D5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  <w:vAlign w:val="bottom"/>
          </w:tcPr>
          <w:p w14:paraId="08A91AF3" w14:textId="06DC2F9A" w:rsidR="005D55C1" w:rsidRPr="000E7AEB" w:rsidRDefault="005D55C1" w:rsidP="005D5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5" w:type="dxa"/>
            <w:vAlign w:val="bottom"/>
          </w:tcPr>
          <w:p w14:paraId="5A7B9539" w14:textId="77777777" w:rsidR="005D55C1" w:rsidRPr="000E7AEB" w:rsidRDefault="005D55C1" w:rsidP="005D5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0" w:type="dxa"/>
            <w:vAlign w:val="bottom"/>
          </w:tcPr>
          <w:p w14:paraId="52188758" w14:textId="77777777" w:rsidR="005D55C1" w:rsidRPr="000E7AEB" w:rsidRDefault="005D55C1" w:rsidP="005D5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8" w:type="dxa"/>
            <w:vAlign w:val="bottom"/>
          </w:tcPr>
          <w:p w14:paraId="120D1A6E" w14:textId="77777777" w:rsidR="005D55C1" w:rsidRPr="000E7AEB" w:rsidRDefault="005D55C1" w:rsidP="005D5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  <w:vAlign w:val="bottom"/>
          </w:tcPr>
          <w:p w14:paraId="1BBBB12D" w14:textId="77777777" w:rsidR="005D55C1" w:rsidRPr="000E7AEB" w:rsidRDefault="005D55C1" w:rsidP="005D5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0A88BC34" w14:textId="77777777" w:rsidR="005D55C1" w:rsidRPr="000E7AEB" w:rsidRDefault="005D55C1" w:rsidP="005D5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AA8DADA" w14:textId="61264361" w:rsidR="005D55C1" w:rsidRPr="000E7AEB" w:rsidRDefault="005D55C1" w:rsidP="005D55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530B28" w:rsidRPr="000E7AEB" w14:paraId="094E4C75" w14:textId="77777777" w:rsidTr="00785104">
        <w:trPr>
          <w:tblHeader/>
        </w:trPr>
        <w:tc>
          <w:tcPr>
            <w:tcW w:w="2112" w:type="dxa"/>
            <w:vAlign w:val="bottom"/>
          </w:tcPr>
          <w:p w14:paraId="7BE869C2" w14:textId="77777777" w:rsidR="00A4422F" w:rsidRPr="000E7AEB" w:rsidRDefault="00A4422F" w:rsidP="00A44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29" w:type="dxa"/>
            <w:gridSpan w:val="3"/>
            <w:vAlign w:val="bottom"/>
          </w:tcPr>
          <w:p w14:paraId="1237F132" w14:textId="6E80B2A9" w:rsidR="00A4422F" w:rsidRPr="000E7AEB" w:rsidRDefault="00A4422F" w:rsidP="00A44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E7AE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ร้อยละต่อปี</w:t>
            </w:r>
            <w:r w:rsidRPr="000E7AE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072CC96F" w14:textId="77777777" w:rsidR="00A4422F" w:rsidRPr="000E7AEB" w:rsidRDefault="00A4422F" w:rsidP="00A44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83" w:type="dxa"/>
            <w:gridSpan w:val="7"/>
            <w:vAlign w:val="bottom"/>
          </w:tcPr>
          <w:p w14:paraId="0E41B1CA" w14:textId="4A779182" w:rsidR="00A4422F" w:rsidRPr="000E7AEB" w:rsidRDefault="00A4422F" w:rsidP="00A44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E7AE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D560E" w:rsidRPr="000E7AEB" w14:paraId="300CF432" w14:textId="77777777" w:rsidTr="00785104">
        <w:trPr>
          <w:tblHeader/>
        </w:trPr>
        <w:tc>
          <w:tcPr>
            <w:tcW w:w="2112" w:type="dxa"/>
            <w:vAlign w:val="bottom"/>
          </w:tcPr>
          <w:p w14:paraId="1867D6A1" w14:textId="77777777" w:rsidR="004D560E" w:rsidRPr="000E7AEB" w:rsidRDefault="004D560E" w:rsidP="004D5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cs="Angsana New"/>
                <w:i/>
                <w:iCs/>
                <w:sz w:val="30"/>
                <w:szCs w:val="30"/>
                <w:cs/>
                <w:lang w:eastAsia="ja-JP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78" w:type="dxa"/>
            <w:vAlign w:val="bottom"/>
          </w:tcPr>
          <w:p w14:paraId="62A18C1E" w14:textId="1D6E3341" w:rsidR="004D560E" w:rsidRPr="000E7AEB" w:rsidRDefault="004D560E" w:rsidP="004D5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A894C7D" w14:textId="77777777" w:rsidR="004D560E" w:rsidRPr="000E7AEB" w:rsidRDefault="004D560E" w:rsidP="004D5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5" w:type="dxa"/>
            <w:vAlign w:val="bottom"/>
          </w:tcPr>
          <w:p w14:paraId="30483F56" w14:textId="7B244B3E" w:rsidR="004D560E" w:rsidRPr="000E7AEB" w:rsidRDefault="00310345" w:rsidP="004D5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EB29D9B" w14:textId="77777777" w:rsidR="004D560E" w:rsidRPr="000E7AEB" w:rsidRDefault="004D560E" w:rsidP="004D5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2" w:type="dxa"/>
            <w:vAlign w:val="bottom"/>
          </w:tcPr>
          <w:p w14:paraId="05553B93" w14:textId="0CB142E0" w:rsidR="004D560E" w:rsidRPr="000E7AEB" w:rsidRDefault="004D560E" w:rsidP="00057C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67" w:right="-86" w:hanging="196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1,845</w:t>
            </w:r>
          </w:p>
        </w:tc>
        <w:tc>
          <w:tcPr>
            <w:tcW w:w="235" w:type="dxa"/>
            <w:vAlign w:val="bottom"/>
          </w:tcPr>
          <w:p w14:paraId="31DB17F9" w14:textId="77777777" w:rsidR="004D560E" w:rsidRPr="000E7AEB" w:rsidRDefault="004D560E" w:rsidP="004D5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0" w:type="dxa"/>
            <w:vAlign w:val="bottom"/>
          </w:tcPr>
          <w:p w14:paraId="3D336D52" w14:textId="47B56099" w:rsidR="004D560E" w:rsidRPr="000E7AEB" w:rsidRDefault="00310345" w:rsidP="004D5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0345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238" w:type="dxa"/>
            <w:vAlign w:val="bottom"/>
          </w:tcPr>
          <w:p w14:paraId="78F5AFAA" w14:textId="77777777" w:rsidR="004D560E" w:rsidRPr="000E7AEB" w:rsidRDefault="004D560E" w:rsidP="004D5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8" w:type="dxa"/>
            <w:vAlign w:val="bottom"/>
          </w:tcPr>
          <w:p w14:paraId="0460F48A" w14:textId="2B712189" w:rsidR="004D560E" w:rsidRPr="000E7AEB" w:rsidRDefault="00310345" w:rsidP="00B5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0345">
              <w:rPr>
                <w:rFonts w:asciiTheme="majorBidi" w:hAnsiTheme="majorBidi" w:cstheme="majorBidi"/>
                <w:sz w:val="30"/>
                <w:szCs w:val="30"/>
              </w:rPr>
              <w:t>(40)</w:t>
            </w:r>
          </w:p>
        </w:tc>
        <w:tc>
          <w:tcPr>
            <w:tcW w:w="270" w:type="dxa"/>
            <w:vAlign w:val="bottom"/>
          </w:tcPr>
          <w:p w14:paraId="1691F547" w14:textId="77777777" w:rsidR="004D560E" w:rsidRPr="000E7AEB" w:rsidRDefault="004D560E" w:rsidP="004D56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87B5F89" w14:textId="4CC214B2" w:rsidR="004D560E" w:rsidRPr="000E7AEB" w:rsidRDefault="00310345" w:rsidP="003406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10345">
              <w:rPr>
                <w:rFonts w:asciiTheme="majorBidi" w:hAnsiTheme="majorBidi" w:cstheme="majorBidi"/>
                <w:sz w:val="30"/>
                <w:szCs w:val="30"/>
              </w:rPr>
              <w:t>1,859</w:t>
            </w:r>
          </w:p>
        </w:tc>
      </w:tr>
    </w:tbl>
    <w:tbl>
      <w:tblPr>
        <w:tblW w:w="93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53"/>
        <w:gridCol w:w="1083"/>
        <w:gridCol w:w="249"/>
        <w:gridCol w:w="21"/>
        <w:gridCol w:w="1082"/>
        <w:gridCol w:w="270"/>
        <w:gridCol w:w="1080"/>
        <w:gridCol w:w="274"/>
        <w:gridCol w:w="1067"/>
      </w:tblGrid>
      <w:tr w:rsidR="00530B28" w:rsidRPr="000E7AEB" w14:paraId="28A567C9" w14:textId="77777777" w:rsidTr="000830CE">
        <w:trPr>
          <w:tblHeader/>
        </w:trPr>
        <w:tc>
          <w:tcPr>
            <w:tcW w:w="2267" w:type="pct"/>
          </w:tcPr>
          <w:p w14:paraId="4F61CCDF" w14:textId="071F1062" w:rsidR="00920082" w:rsidRPr="000E7AEB" w:rsidRDefault="008D0EDF" w:rsidP="00393C0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1298" w:type="pct"/>
            <w:gridSpan w:val="4"/>
          </w:tcPr>
          <w:p w14:paraId="75FD69B0" w14:textId="77777777" w:rsidR="00920082" w:rsidRPr="000E7AEB" w:rsidRDefault="00920082" w:rsidP="00393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" w:type="pct"/>
          </w:tcPr>
          <w:p w14:paraId="15CC8D9C" w14:textId="77777777" w:rsidR="00920082" w:rsidRPr="000E7AEB" w:rsidRDefault="00920082" w:rsidP="00393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pct"/>
            <w:gridSpan w:val="3"/>
          </w:tcPr>
          <w:p w14:paraId="63615922" w14:textId="77777777" w:rsidR="00920082" w:rsidRPr="000E7AEB" w:rsidRDefault="00920082" w:rsidP="00393C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082A6A" w:rsidRPr="000E7AEB" w14:paraId="746EA267" w14:textId="77777777" w:rsidTr="000830CE">
        <w:trPr>
          <w:tblHeader/>
        </w:trPr>
        <w:tc>
          <w:tcPr>
            <w:tcW w:w="2267" w:type="pct"/>
          </w:tcPr>
          <w:p w14:paraId="6C8B5C37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</w:tcPr>
          <w:p w14:paraId="395D8DC9" w14:textId="4B3DA561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33" w:type="pct"/>
          </w:tcPr>
          <w:p w14:paraId="55152FC2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</w:tcPr>
          <w:p w14:paraId="28D61A37" w14:textId="35714FF2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" w:type="pct"/>
          </w:tcPr>
          <w:p w14:paraId="38B889AC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1A864F39" w14:textId="6DF2C771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46" w:type="pct"/>
          </w:tcPr>
          <w:p w14:paraId="2D99F8FA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06F15C4D" w14:textId="25C8E0E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082A6A" w:rsidRPr="000E7AEB" w14:paraId="0B4504E2" w14:textId="77777777" w:rsidTr="000830CE">
        <w:trPr>
          <w:tblHeader/>
        </w:trPr>
        <w:tc>
          <w:tcPr>
            <w:tcW w:w="2267" w:type="pct"/>
          </w:tcPr>
          <w:p w14:paraId="53593E9B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</w:tcPr>
          <w:p w14:paraId="21C39D72" w14:textId="1ADA7570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3" w:type="pct"/>
          </w:tcPr>
          <w:p w14:paraId="687BEFC9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</w:tcPr>
          <w:p w14:paraId="75AAD5E5" w14:textId="7F2ED962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4" w:type="pct"/>
          </w:tcPr>
          <w:p w14:paraId="35DCB744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6F6F75F4" w14:textId="66B6613D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6" w:type="pct"/>
          </w:tcPr>
          <w:p w14:paraId="220D1212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6A7AFCE6" w14:textId="60145A98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082A6A" w:rsidRPr="000E7AEB" w14:paraId="5BD4916E" w14:textId="77777777" w:rsidTr="000830CE">
        <w:trPr>
          <w:tblHeader/>
        </w:trPr>
        <w:tc>
          <w:tcPr>
            <w:tcW w:w="2267" w:type="pct"/>
          </w:tcPr>
          <w:p w14:paraId="71D91935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3" w:type="pct"/>
            <w:gridSpan w:val="8"/>
          </w:tcPr>
          <w:p w14:paraId="30A8EE8E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82A6A" w:rsidRPr="000E7AEB" w14:paraId="70125724" w14:textId="77777777" w:rsidTr="00393C06">
        <w:tc>
          <w:tcPr>
            <w:tcW w:w="2267" w:type="pct"/>
          </w:tcPr>
          <w:p w14:paraId="7425D4D6" w14:textId="053090E7" w:rsidR="00082A6A" w:rsidRPr="000E7AEB" w:rsidRDefault="00082A6A" w:rsidP="00082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A217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577" w:type="pct"/>
          </w:tcPr>
          <w:p w14:paraId="6A62FE91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72CCDF02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389443DE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2AFC641B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2F992C16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223D1E63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1DC38001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82A6A" w:rsidRPr="000E7AEB" w14:paraId="28F04F60" w14:textId="77777777" w:rsidTr="00393C06">
        <w:tc>
          <w:tcPr>
            <w:tcW w:w="2267" w:type="pct"/>
          </w:tcPr>
          <w:p w14:paraId="56C1F0DA" w14:textId="1FBE4ADD" w:rsidR="00082A6A" w:rsidRPr="000E7AEB" w:rsidRDefault="00082A6A" w:rsidP="00082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7" w:type="pct"/>
          </w:tcPr>
          <w:p w14:paraId="6941ADFD" w14:textId="72D38E83" w:rsidR="00082A6A" w:rsidRPr="000E7AEB" w:rsidRDefault="00014BA8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17BCB81A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3DEF7438" w14:textId="0A71E0CC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64A59B8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0D60A55D" w14:textId="374EFB93" w:rsidR="00082A6A" w:rsidRPr="000E7AEB" w:rsidRDefault="00910AE7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4,423</w:t>
            </w:r>
          </w:p>
        </w:tc>
        <w:tc>
          <w:tcPr>
            <w:tcW w:w="146" w:type="pct"/>
          </w:tcPr>
          <w:p w14:paraId="4FB49921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5E63779B" w14:textId="511B1135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6,518</w:t>
            </w:r>
          </w:p>
        </w:tc>
      </w:tr>
      <w:tr w:rsidR="00082A6A" w:rsidRPr="000E7AEB" w14:paraId="54173932" w14:textId="77777777" w:rsidTr="00393C06">
        <w:tc>
          <w:tcPr>
            <w:tcW w:w="2267" w:type="pct"/>
          </w:tcPr>
          <w:p w14:paraId="46F90CC6" w14:textId="77777777" w:rsidR="00082A6A" w:rsidRPr="000E7AEB" w:rsidRDefault="00082A6A" w:rsidP="00082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5B6BCF8F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520693AA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15BBE1E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17996B2E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73B174DC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79DD221E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3372BF07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82A6A" w:rsidRPr="000E7AEB" w14:paraId="2BB4F026" w14:textId="77777777" w:rsidTr="00393C06">
        <w:tc>
          <w:tcPr>
            <w:tcW w:w="2267" w:type="pct"/>
          </w:tcPr>
          <w:p w14:paraId="53029E96" w14:textId="767B9547" w:rsidR="00082A6A" w:rsidRPr="000E7AEB" w:rsidRDefault="00082A6A" w:rsidP="00082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77" w:type="pct"/>
          </w:tcPr>
          <w:p w14:paraId="268AB995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32FE61D8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3FC77B4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789253B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13663768" w14:textId="33D2E424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536844A1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621DC900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82A6A" w:rsidRPr="000E7AEB" w14:paraId="18612BD2" w14:textId="77777777" w:rsidTr="00393C06">
        <w:tc>
          <w:tcPr>
            <w:tcW w:w="2267" w:type="pct"/>
          </w:tcPr>
          <w:p w14:paraId="5BBB1158" w14:textId="09ACBD04" w:rsidR="00082A6A" w:rsidRPr="000E7AEB" w:rsidRDefault="00082A6A" w:rsidP="00082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7" w:type="pct"/>
          </w:tcPr>
          <w:p w14:paraId="329533BD" w14:textId="20E7AC8E" w:rsidR="00082A6A" w:rsidRPr="000E7AEB" w:rsidRDefault="00014BA8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20EE9A2D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C9D72E1" w14:textId="4C3B5928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F4D2D54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0ED0D8A5" w14:textId="55F6E82F" w:rsidR="00082A6A" w:rsidRPr="000E7AEB" w:rsidRDefault="00D0091D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0091D">
              <w:rPr>
                <w:rFonts w:asciiTheme="majorBidi" w:hAnsiTheme="majorBidi" w:cs="Angsana New"/>
                <w:sz w:val="30"/>
                <w:szCs w:val="30"/>
                <w:cs/>
              </w:rPr>
              <w:t>598</w:t>
            </w:r>
          </w:p>
        </w:tc>
        <w:tc>
          <w:tcPr>
            <w:tcW w:w="146" w:type="pct"/>
          </w:tcPr>
          <w:p w14:paraId="7D13DF58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7E6C3604" w14:textId="63BDDDA9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841</w:t>
            </w:r>
          </w:p>
        </w:tc>
      </w:tr>
      <w:tr w:rsidR="00082A6A" w:rsidRPr="000E7AEB" w14:paraId="1550E50A" w14:textId="77777777" w:rsidTr="00393C06">
        <w:tc>
          <w:tcPr>
            <w:tcW w:w="2267" w:type="pct"/>
          </w:tcPr>
          <w:p w14:paraId="3FCB716C" w14:textId="6BBA9090" w:rsidR="00082A6A" w:rsidRPr="000E7AEB" w:rsidRDefault="00082A6A" w:rsidP="00082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7" w:type="pct"/>
          </w:tcPr>
          <w:p w14:paraId="7ACB0570" w14:textId="4ECF6B40" w:rsidR="00082A6A" w:rsidRPr="000E7AEB" w:rsidRDefault="00D0091D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0091D">
              <w:rPr>
                <w:rFonts w:asciiTheme="majorBidi" w:hAnsiTheme="majorBidi" w:cs="Angsana New"/>
                <w:sz w:val="30"/>
                <w:szCs w:val="30"/>
                <w:cs/>
              </w:rPr>
              <w:t>107</w:t>
            </w:r>
            <w:r w:rsidRPr="00D0091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0091D">
              <w:rPr>
                <w:rFonts w:asciiTheme="majorBidi" w:hAnsiTheme="majorBidi" w:cs="Angsana New"/>
                <w:sz w:val="30"/>
                <w:szCs w:val="30"/>
                <w:cs/>
              </w:rPr>
              <w:t>374</w:t>
            </w:r>
          </w:p>
        </w:tc>
        <w:tc>
          <w:tcPr>
            <w:tcW w:w="144" w:type="pct"/>
            <w:gridSpan w:val="2"/>
          </w:tcPr>
          <w:p w14:paraId="599C8549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4B21510" w14:textId="4D5A5DD1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191,607</w:t>
            </w:r>
          </w:p>
        </w:tc>
        <w:tc>
          <w:tcPr>
            <w:tcW w:w="144" w:type="pct"/>
          </w:tcPr>
          <w:p w14:paraId="1EDEF4F6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6A68354A" w14:textId="2DBBA557" w:rsidR="00082A6A" w:rsidRPr="000E7AEB" w:rsidRDefault="00D0091D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0091D">
              <w:rPr>
                <w:rFonts w:asciiTheme="majorBidi" w:hAnsiTheme="majorBidi" w:cs="Angsana New"/>
                <w:sz w:val="30"/>
                <w:szCs w:val="30"/>
                <w:cs/>
              </w:rPr>
              <w:t>107</w:t>
            </w:r>
            <w:r w:rsidRPr="00D0091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0091D">
              <w:rPr>
                <w:rFonts w:asciiTheme="majorBidi" w:hAnsiTheme="majorBidi" w:cs="Angsana New"/>
                <w:sz w:val="30"/>
                <w:szCs w:val="30"/>
                <w:cs/>
              </w:rPr>
              <w:t>374</w:t>
            </w:r>
          </w:p>
        </w:tc>
        <w:tc>
          <w:tcPr>
            <w:tcW w:w="146" w:type="pct"/>
          </w:tcPr>
          <w:p w14:paraId="3AD1535E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0B77FDD1" w14:textId="04A0CDA9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191,607</w:t>
            </w:r>
          </w:p>
        </w:tc>
      </w:tr>
      <w:tr w:rsidR="00082A6A" w:rsidRPr="000E7AEB" w14:paraId="7A58893A" w14:textId="77777777">
        <w:tc>
          <w:tcPr>
            <w:tcW w:w="2267" w:type="pct"/>
          </w:tcPr>
          <w:p w14:paraId="17F5374D" w14:textId="7BE97853" w:rsidR="00082A6A" w:rsidRPr="000E7AEB" w:rsidRDefault="00082A6A" w:rsidP="00082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35573467" w14:textId="34FDA820" w:rsidR="00082A6A" w:rsidRPr="000E7AEB" w:rsidRDefault="00D0091D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0091D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107</w:t>
            </w:r>
            <w:r w:rsidRPr="00D009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0091D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374</w:t>
            </w:r>
          </w:p>
        </w:tc>
        <w:tc>
          <w:tcPr>
            <w:tcW w:w="144" w:type="pct"/>
            <w:gridSpan w:val="2"/>
          </w:tcPr>
          <w:p w14:paraId="6D822C6E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35EF7012" w14:textId="5D79FD53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191,607</w:t>
            </w:r>
          </w:p>
        </w:tc>
        <w:tc>
          <w:tcPr>
            <w:tcW w:w="144" w:type="pct"/>
          </w:tcPr>
          <w:p w14:paraId="3DAB42F9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6E351B87" w14:textId="6E7F72A6" w:rsidR="00082A6A" w:rsidRPr="000E7AEB" w:rsidRDefault="00D0091D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0091D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107</w:t>
            </w:r>
            <w:r w:rsidRPr="00D009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0091D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972</w:t>
            </w:r>
          </w:p>
        </w:tc>
        <w:tc>
          <w:tcPr>
            <w:tcW w:w="146" w:type="pct"/>
          </w:tcPr>
          <w:p w14:paraId="066DF86B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43DFC36A" w14:textId="6812C589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192,448</w:t>
            </w:r>
          </w:p>
        </w:tc>
      </w:tr>
      <w:tr w:rsidR="00082A6A" w:rsidRPr="000E7AEB" w14:paraId="5C9637B0" w14:textId="77777777">
        <w:tc>
          <w:tcPr>
            <w:tcW w:w="2267" w:type="pct"/>
          </w:tcPr>
          <w:p w14:paraId="0D94F7E1" w14:textId="1BA52726" w:rsidR="00082A6A" w:rsidRPr="000E7AEB" w:rsidRDefault="00082A6A" w:rsidP="00082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26F62B50" w14:textId="29DBA25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4CE854DC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</w:tcPr>
          <w:p w14:paraId="080C49A0" w14:textId="69EFACA9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5A714076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</w:tcPr>
          <w:p w14:paraId="45C2D7B1" w14:textId="2ABFAD0E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5ED97F8F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</w:tcPr>
          <w:p w14:paraId="58FF7E1E" w14:textId="165ECDE0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82A6A" w:rsidRPr="000E7AEB" w14:paraId="7E4A886E" w14:textId="77777777" w:rsidTr="00393C06">
        <w:tc>
          <w:tcPr>
            <w:tcW w:w="2267" w:type="pct"/>
          </w:tcPr>
          <w:p w14:paraId="5FF6EDF5" w14:textId="4E0CD168" w:rsidR="00082A6A" w:rsidRPr="000E7AEB" w:rsidRDefault="00082A6A" w:rsidP="00082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577" w:type="pct"/>
          </w:tcPr>
          <w:p w14:paraId="1F13B05D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5161A9E3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2ABF5BF5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0A378E77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10611126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76DB8ED5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60036BC7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82A6A" w:rsidRPr="000E7AEB" w14:paraId="4AFC9464" w14:textId="77777777" w:rsidTr="00393C06">
        <w:tc>
          <w:tcPr>
            <w:tcW w:w="2267" w:type="pct"/>
          </w:tcPr>
          <w:p w14:paraId="169DE04C" w14:textId="5B6F8480" w:rsidR="00082A6A" w:rsidRPr="000E7AEB" w:rsidRDefault="00082A6A" w:rsidP="00082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7" w:type="pct"/>
          </w:tcPr>
          <w:p w14:paraId="41B29222" w14:textId="2D6BF01F" w:rsidR="00082A6A" w:rsidRPr="000E7AEB" w:rsidRDefault="00014BA8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7A9D09F9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5949DAC" w14:textId="6F7501A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171D860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6786D5AE" w14:textId="5266102B" w:rsidR="00082A6A" w:rsidRPr="000E7AEB" w:rsidRDefault="00CF7C3D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146" w:type="pct"/>
          </w:tcPr>
          <w:p w14:paraId="3AC06940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02928B74" w14:textId="78F78F68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</w:tr>
      <w:tr w:rsidR="00082A6A" w:rsidRPr="000E7AEB" w14:paraId="7DAF1818" w14:textId="77777777" w:rsidTr="00393C06">
        <w:tc>
          <w:tcPr>
            <w:tcW w:w="2267" w:type="pct"/>
          </w:tcPr>
          <w:p w14:paraId="128890E3" w14:textId="2E879678" w:rsidR="00082A6A" w:rsidRPr="000E7AEB" w:rsidRDefault="00082A6A" w:rsidP="00082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77" w:type="pct"/>
          </w:tcPr>
          <w:p w14:paraId="1C2B070B" w14:textId="42B9C9A8" w:rsidR="00082A6A" w:rsidRPr="000E7AEB" w:rsidRDefault="00CA73F7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CA73F7">
              <w:rPr>
                <w:rFonts w:asciiTheme="majorBidi" w:hAnsiTheme="majorBidi" w:cs="Angsana New"/>
                <w:sz w:val="30"/>
                <w:szCs w:val="30"/>
                <w:cs/>
              </w:rPr>
              <w:t>8</w:t>
            </w:r>
          </w:p>
        </w:tc>
        <w:tc>
          <w:tcPr>
            <w:tcW w:w="144" w:type="pct"/>
            <w:gridSpan w:val="2"/>
          </w:tcPr>
          <w:p w14:paraId="39B9FBC6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2EFCBF69" w14:textId="3FB11CDE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  <w:tc>
          <w:tcPr>
            <w:tcW w:w="144" w:type="pct"/>
          </w:tcPr>
          <w:p w14:paraId="3147E8E0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2EBDA906" w14:textId="55E0177F" w:rsidR="00082A6A" w:rsidRPr="000E7AEB" w:rsidRDefault="00CA73F7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9765E">
              <w:rPr>
                <w:rFonts w:asciiTheme="majorBidi" w:hAnsiTheme="majorBidi" w:cs="Angsana New"/>
                <w:color w:val="000000" w:themeColor="text1"/>
                <w:sz w:val="30"/>
                <w:szCs w:val="30"/>
                <w:cs/>
              </w:rPr>
              <w:t>8</w:t>
            </w:r>
          </w:p>
        </w:tc>
        <w:tc>
          <w:tcPr>
            <w:tcW w:w="146" w:type="pct"/>
          </w:tcPr>
          <w:p w14:paraId="3D0A283E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49B69CED" w14:textId="240F2D00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</w:tr>
      <w:tr w:rsidR="00082A6A" w:rsidRPr="000E7AEB" w14:paraId="72E41365" w14:textId="77777777">
        <w:tc>
          <w:tcPr>
            <w:tcW w:w="2267" w:type="pct"/>
          </w:tcPr>
          <w:p w14:paraId="4E7476A3" w14:textId="55789AE2" w:rsidR="00082A6A" w:rsidRPr="000E7AEB" w:rsidRDefault="00082A6A" w:rsidP="00082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64F81B76" w14:textId="759E1DA9" w:rsidR="00082A6A" w:rsidRPr="000E7AEB" w:rsidRDefault="00CA73F7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4" w:type="pct"/>
            <w:gridSpan w:val="2"/>
          </w:tcPr>
          <w:p w14:paraId="1D426C50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184208DD" w14:textId="78DC086D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</w:t>
            </w:r>
          </w:p>
        </w:tc>
        <w:tc>
          <w:tcPr>
            <w:tcW w:w="144" w:type="pct"/>
          </w:tcPr>
          <w:p w14:paraId="385ACAEC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0E2781E6" w14:textId="52673565" w:rsidR="00082A6A" w:rsidRPr="000E7AEB" w:rsidRDefault="00C528EE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146" w:type="pct"/>
          </w:tcPr>
          <w:p w14:paraId="1CAF16F2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040FF2D9" w14:textId="6C17ABF5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</w:t>
            </w:r>
          </w:p>
        </w:tc>
      </w:tr>
      <w:tr w:rsidR="00082A6A" w:rsidRPr="000E7AEB" w14:paraId="75295546" w14:textId="77777777">
        <w:tc>
          <w:tcPr>
            <w:tcW w:w="2267" w:type="pct"/>
          </w:tcPr>
          <w:p w14:paraId="523DF24E" w14:textId="2624F324" w:rsidR="00082A6A" w:rsidRPr="000E7AEB" w:rsidRDefault="00082A6A" w:rsidP="00082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2D858E54" w14:textId="72906745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" w:type="pct"/>
            <w:gridSpan w:val="2"/>
          </w:tcPr>
          <w:p w14:paraId="77B1E6E2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</w:tcPr>
          <w:p w14:paraId="7EF3590B" w14:textId="28D6AEF0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58ABFF65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</w:tcPr>
          <w:p w14:paraId="59719E08" w14:textId="4F02042E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76C878A9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</w:tcPr>
          <w:p w14:paraId="03C9F0D9" w14:textId="1B672E22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082A6A" w:rsidRPr="000E7AEB" w14:paraId="03AD21CD" w14:textId="77777777" w:rsidTr="00C07C7D">
        <w:tc>
          <w:tcPr>
            <w:tcW w:w="2267" w:type="pct"/>
          </w:tcPr>
          <w:p w14:paraId="6A33DA42" w14:textId="60618486" w:rsidR="00082A6A" w:rsidRPr="000E7AEB" w:rsidRDefault="00082A6A" w:rsidP="00082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77" w:type="pct"/>
          </w:tcPr>
          <w:p w14:paraId="62491880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293DD060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36FBF9A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311650C9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402600B1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0CF55FB2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3C64D787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82A6A" w:rsidRPr="000E7AEB" w14:paraId="770BEE77" w14:textId="77777777" w:rsidTr="00C07C7D">
        <w:tc>
          <w:tcPr>
            <w:tcW w:w="2267" w:type="pct"/>
          </w:tcPr>
          <w:p w14:paraId="1FAED724" w14:textId="024FE465" w:rsidR="00082A6A" w:rsidRPr="000E7AEB" w:rsidRDefault="00082A6A" w:rsidP="00082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7" w:type="pct"/>
          </w:tcPr>
          <w:p w14:paraId="11804EAE" w14:textId="65CE10EB" w:rsidR="00082A6A" w:rsidRPr="000E7AEB" w:rsidRDefault="00014BA8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02573172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61099C9" w14:textId="1E5AF060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5E896C7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66ED2A34" w14:textId="31320E68" w:rsidR="00082A6A" w:rsidRPr="000E7AEB" w:rsidRDefault="00CC4F65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13102">
              <w:rPr>
                <w:rFonts w:asciiTheme="majorBidi" w:hAnsiTheme="majorBidi" w:cstheme="majorBidi"/>
                <w:sz w:val="30"/>
                <w:szCs w:val="30"/>
              </w:rPr>
              <w:t>4,819</w:t>
            </w:r>
          </w:p>
        </w:tc>
        <w:tc>
          <w:tcPr>
            <w:tcW w:w="146" w:type="pct"/>
          </w:tcPr>
          <w:p w14:paraId="33790BE5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45CA2576" w14:textId="4A957BD4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6,868</w:t>
            </w:r>
          </w:p>
        </w:tc>
      </w:tr>
    </w:tbl>
    <w:p w14:paraId="4250DB84" w14:textId="77777777" w:rsidR="0048310C" w:rsidRDefault="0048310C" w:rsidP="00D44C5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14"/>
        <w:rPr>
          <w:rFonts w:asciiTheme="majorBidi" w:hAnsiTheme="majorBidi" w:cstheme="majorBidi"/>
          <w:i/>
          <w:iCs/>
          <w:spacing w:val="-6"/>
          <w:sz w:val="30"/>
          <w:szCs w:val="30"/>
        </w:rPr>
      </w:pPr>
    </w:p>
    <w:p w14:paraId="7CC6D00A" w14:textId="720CC2DE" w:rsidR="00BA5614" w:rsidRPr="00B620EB" w:rsidRDefault="00B620EB" w:rsidP="00D44C5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right="14"/>
        <w:rPr>
          <w:rFonts w:asciiTheme="majorBidi" w:hAnsiTheme="majorBidi" w:cstheme="majorBidi"/>
          <w:i/>
          <w:iCs/>
          <w:spacing w:val="-6"/>
          <w:sz w:val="30"/>
          <w:szCs w:val="30"/>
        </w:rPr>
      </w:pPr>
      <w:r>
        <w:rPr>
          <w:rFonts w:asciiTheme="majorBidi" w:hAnsiTheme="majorBidi" w:cstheme="majorBidi"/>
          <w:i/>
          <w:iCs/>
          <w:spacing w:val="-6"/>
          <w:sz w:val="30"/>
          <w:szCs w:val="30"/>
        </w:rPr>
        <w:tab/>
      </w:r>
      <w:r w:rsidR="00BA5614" w:rsidRPr="00B620EB">
        <w:rPr>
          <w:rFonts w:asciiTheme="majorBidi" w:hAnsiTheme="majorBidi" w:cstheme="majorBidi" w:hint="cs"/>
          <w:i/>
          <w:iCs/>
          <w:spacing w:val="-6"/>
          <w:sz w:val="30"/>
          <w:szCs w:val="30"/>
          <w:cs/>
        </w:rPr>
        <w:t>ภาระค้ำประกันวงเงินสินเชื่อของบริษัทร่วม</w:t>
      </w:r>
    </w:p>
    <w:p w14:paraId="62CA060D" w14:textId="77777777" w:rsidR="00CC3976" w:rsidRPr="000E7AEB" w:rsidRDefault="00CC3976" w:rsidP="00DB589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4"/>
        <w:jc w:val="thaiDistribute"/>
        <w:rPr>
          <w:rFonts w:asciiTheme="majorBidi" w:hAnsiTheme="majorBidi" w:cstheme="majorBidi"/>
          <w:sz w:val="24"/>
          <w:szCs w:val="24"/>
        </w:rPr>
      </w:pPr>
    </w:p>
    <w:p w14:paraId="5952E939" w14:textId="6DD908D3" w:rsidR="00DD57FA" w:rsidRDefault="00BA5614" w:rsidP="006076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05"/>
        <w:jc w:val="thaiDistribute"/>
        <w:rPr>
          <w:rFonts w:asciiTheme="majorBidi" w:hAnsiTheme="majorBidi" w:cstheme="majorBidi"/>
          <w:sz w:val="30"/>
          <w:szCs w:val="30"/>
        </w:rPr>
      </w:pPr>
      <w:r w:rsidRPr="000E7AEB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0E7AE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304D4" w:rsidRPr="000E7AEB">
        <w:rPr>
          <w:rFonts w:asciiTheme="majorBidi" w:hAnsiTheme="majorBidi" w:cstheme="majorBidi" w:hint="cs"/>
          <w:sz w:val="30"/>
          <w:szCs w:val="30"/>
          <w:cs/>
        </w:rPr>
        <w:t>วันที่</w:t>
      </w:r>
      <w:r w:rsidR="00C304D4" w:rsidRPr="000E7AE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C1AF1">
        <w:rPr>
          <w:rFonts w:asciiTheme="majorBidi" w:hAnsiTheme="majorBidi" w:cstheme="majorBidi"/>
          <w:spacing w:val="-6"/>
          <w:sz w:val="30"/>
          <w:szCs w:val="30"/>
        </w:rPr>
        <w:t xml:space="preserve">30 </w:t>
      </w:r>
      <w:r w:rsidR="00082A6A">
        <w:rPr>
          <w:rFonts w:asciiTheme="majorBidi" w:hAnsiTheme="majorBidi" w:cstheme="majorBidi" w:hint="cs"/>
          <w:spacing w:val="-6"/>
          <w:sz w:val="30"/>
          <w:szCs w:val="30"/>
          <w:cs/>
        </w:rPr>
        <w:t>กันยา</w:t>
      </w:r>
      <w:r w:rsidR="009C1AF1">
        <w:rPr>
          <w:rFonts w:asciiTheme="majorBidi" w:hAnsiTheme="majorBidi" w:cstheme="majorBidi" w:hint="cs"/>
          <w:spacing w:val="-6"/>
          <w:sz w:val="30"/>
          <w:szCs w:val="30"/>
          <w:cs/>
        </w:rPr>
        <w:t>ยน</w:t>
      </w:r>
      <w:r w:rsidR="000239C4" w:rsidRPr="000E7AEB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C304D4" w:rsidRPr="000E7AEB">
        <w:rPr>
          <w:rFonts w:asciiTheme="majorBidi" w:hAnsiTheme="majorBidi" w:cstheme="majorBidi"/>
          <w:sz w:val="30"/>
          <w:szCs w:val="30"/>
        </w:rPr>
        <w:t>256</w:t>
      </w:r>
      <w:r w:rsidR="002E7685" w:rsidRPr="000E7AEB">
        <w:rPr>
          <w:rFonts w:asciiTheme="majorBidi" w:hAnsiTheme="majorBidi" w:cstheme="majorBidi"/>
          <w:sz w:val="30"/>
          <w:szCs w:val="30"/>
        </w:rPr>
        <w:t>8</w:t>
      </w:r>
      <w:r w:rsidR="00C304D4" w:rsidRPr="000E7AE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E7AEB">
        <w:rPr>
          <w:rFonts w:asciiTheme="majorBidi" w:hAnsiTheme="majorBidi" w:cstheme="majorBidi" w:hint="cs"/>
          <w:sz w:val="30"/>
          <w:szCs w:val="30"/>
          <w:cs/>
        </w:rPr>
        <w:t>บริษัทมีภาระค้ำประกันวงเงินสินเชื่อของบริษัทร่วมที่ได้รับจากสถาบันการเงินในประเทศแห่งหนึ่งเป็นจำนวนเงิน</w:t>
      </w:r>
      <w:r w:rsidR="00517B3A" w:rsidRPr="000E7AEB">
        <w:rPr>
          <w:rFonts w:asciiTheme="majorBidi" w:hAnsiTheme="majorBidi" w:cstheme="majorBidi"/>
          <w:sz w:val="30"/>
          <w:szCs w:val="30"/>
        </w:rPr>
        <w:t xml:space="preserve"> </w:t>
      </w:r>
      <w:r w:rsidR="008E3B0E">
        <w:rPr>
          <w:rFonts w:asciiTheme="majorBidi" w:hAnsiTheme="majorBidi" w:cstheme="majorBidi"/>
          <w:sz w:val="30"/>
          <w:szCs w:val="30"/>
        </w:rPr>
        <w:t>368.0</w:t>
      </w:r>
      <w:r w:rsidR="008F2216" w:rsidRPr="000E7AEB">
        <w:rPr>
          <w:rFonts w:asciiTheme="majorBidi" w:hAnsiTheme="majorBidi" w:cstheme="majorBidi"/>
          <w:sz w:val="30"/>
          <w:szCs w:val="30"/>
        </w:rPr>
        <w:t xml:space="preserve"> </w:t>
      </w:r>
      <w:r w:rsidRPr="000E7AEB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0E7AE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E7AEB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D44C53" w:rsidRPr="000E7AEB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="00D44C53" w:rsidRPr="000E7AEB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="00D44C53" w:rsidRPr="000E7AEB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2E7685" w:rsidRPr="000E7AEB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0E7AEB">
        <w:rPr>
          <w:rFonts w:asciiTheme="majorBidi" w:hAnsiTheme="majorBidi" w:cstheme="majorBidi"/>
          <w:i/>
          <w:iCs/>
          <w:sz w:val="30"/>
          <w:szCs w:val="30"/>
          <w:cs/>
        </w:rPr>
        <w:t>:</w:t>
      </w:r>
      <w:bookmarkStart w:id="1" w:name="_Hlk141191631"/>
      <w:r w:rsidR="004701C9" w:rsidRPr="000E7AEB">
        <w:rPr>
          <w:rFonts w:asciiTheme="majorBidi" w:hAnsiTheme="majorBidi" w:cstheme="majorBidi"/>
          <w:i/>
          <w:iCs/>
          <w:sz w:val="30"/>
          <w:szCs w:val="30"/>
        </w:rPr>
        <w:t xml:space="preserve"> 368.0</w:t>
      </w:r>
      <w:r w:rsidRPr="000E7AEB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bookmarkEnd w:id="1"/>
      <w:r w:rsidRPr="000E7AEB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Pr="000E7AEB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  <w:r w:rsidRPr="000E7AE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D57FA" w:rsidRPr="000E7AEB">
        <w:rPr>
          <w:rFonts w:asciiTheme="majorBidi" w:hAnsiTheme="majorBidi" w:cstheme="majorBidi" w:hint="cs"/>
          <w:sz w:val="30"/>
          <w:szCs w:val="30"/>
          <w:cs/>
        </w:rPr>
        <w:t>ผู้บริหารเชื่อว่าจะไม่เกิดผลเสียหายที่มีสาระสำคัญต่อบริษัทสำหรับการค้ำประกันดังกล่าว</w:t>
      </w:r>
    </w:p>
    <w:p w14:paraId="05145EFA" w14:textId="77777777" w:rsidR="00EC0A2C" w:rsidRDefault="00EC0A2C" w:rsidP="006076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05"/>
        <w:jc w:val="thaiDistribute"/>
        <w:rPr>
          <w:rFonts w:asciiTheme="majorBidi" w:hAnsiTheme="majorBidi" w:cstheme="majorBidi"/>
          <w:sz w:val="30"/>
          <w:szCs w:val="30"/>
        </w:rPr>
      </w:pPr>
    </w:p>
    <w:p w14:paraId="1619AEFC" w14:textId="77777777" w:rsidR="00EC0A2C" w:rsidRDefault="00EC0A2C" w:rsidP="006076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05"/>
        <w:jc w:val="thaiDistribute"/>
        <w:rPr>
          <w:rFonts w:asciiTheme="majorBidi" w:hAnsiTheme="majorBidi" w:cstheme="majorBidi"/>
          <w:sz w:val="30"/>
          <w:szCs w:val="30"/>
        </w:rPr>
      </w:pPr>
    </w:p>
    <w:p w14:paraId="1BF18DC0" w14:textId="77777777" w:rsidR="00EC0A2C" w:rsidRDefault="00EC0A2C" w:rsidP="006076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05"/>
        <w:jc w:val="thaiDistribute"/>
        <w:rPr>
          <w:rFonts w:asciiTheme="majorBidi" w:hAnsiTheme="majorBidi" w:cstheme="majorBidi"/>
          <w:sz w:val="30"/>
          <w:szCs w:val="30"/>
        </w:rPr>
      </w:pPr>
    </w:p>
    <w:p w14:paraId="1C3E9154" w14:textId="77777777" w:rsidR="00EC0A2C" w:rsidRDefault="00EC0A2C" w:rsidP="006076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05"/>
        <w:jc w:val="thaiDistribute"/>
        <w:rPr>
          <w:rFonts w:asciiTheme="majorBidi" w:hAnsiTheme="majorBidi" w:cstheme="majorBidi"/>
          <w:sz w:val="30"/>
          <w:szCs w:val="30"/>
        </w:rPr>
      </w:pPr>
    </w:p>
    <w:p w14:paraId="42A171B8" w14:textId="77777777" w:rsidR="00EC0A2C" w:rsidRDefault="00EC0A2C" w:rsidP="006076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05"/>
        <w:jc w:val="thaiDistribute"/>
        <w:rPr>
          <w:rFonts w:asciiTheme="majorBidi" w:hAnsiTheme="majorBidi" w:cstheme="majorBidi"/>
          <w:sz w:val="30"/>
          <w:szCs w:val="30"/>
        </w:rPr>
      </w:pPr>
    </w:p>
    <w:p w14:paraId="4A09F4DD" w14:textId="77777777" w:rsidR="00EC0A2C" w:rsidRPr="000E7AEB" w:rsidRDefault="00EC0A2C" w:rsidP="006076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205"/>
        <w:jc w:val="thaiDistribute"/>
        <w:rPr>
          <w:rFonts w:asciiTheme="majorBidi" w:hAnsiTheme="majorBidi" w:cstheme="majorBidi"/>
          <w:sz w:val="30"/>
          <w:szCs w:val="30"/>
        </w:rPr>
      </w:pPr>
    </w:p>
    <w:p w14:paraId="04397295" w14:textId="77777777" w:rsidR="006B59E7" w:rsidRPr="000E7AEB" w:rsidRDefault="006B59E7" w:rsidP="00713F0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14"/>
        <w:jc w:val="thaiDistribute"/>
        <w:rPr>
          <w:rFonts w:asciiTheme="majorBidi" w:hAnsiTheme="majorBidi" w:cstheme="majorBidi"/>
          <w:spacing w:val="-6"/>
          <w:sz w:val="24"/>
          <w:szCs w:val="24"/>
          <w:cs/>
        </w:rPr>
      </w:pPr>
    </w:p>
    <w:p w14:paraId="07A58B35" w14:textId="35122DD7" w:rsidR="00070A79" w:rsidRPr="00070A79" w:rsidRDefault="00E90867" w:rsidP="00070A79">
      <w:pPr>
        <w:pStyle w:val="BodyText2"/>
        <w:numPr>
          <w:ilvl w:val="0"/>
          <w:numId w:val="5"/>
        </w:numPr>
        <w:tabs>
          <w:tab w:val="left" w:pos="540"/>
        </w:tabs>
        <w:ind w:right="20" w:hanging="727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0E7AEB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ลูกหนี้การค้า</w:t>
      </w:r>
      <w:r w:rsidR="00B60EB5" w:rsidRPr="000E7AEB">
        <w:rPr>
          <w:rFonts w:asciiTheme="majorBidi" w:hAnsiTheme="majorBidi" w:cstheme="majorBidi" w:hint="cs"/>
          <w:b/>
          <w:bCs/>
          <w:sz w:val="30"/>
          <w:szCs w:val="30"/>
          <w:cs/>
        </w:rPr>
        <w:t>และลูกหนี้อื่น</w:t>
      </w:r>
    </w:p>
    <w:p w14:paraId="2D4DD530" w14:textId="77777777" w:rsidR="00F16902" w:rsidRPr="000E7AEB" w:rsidRDefault="00F16902" w:rsidP="00070A79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3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54"/>
        <w:gridCol w:w="1086"/>
        <w:gridCol w:w="248"/>
        <w:gridCol w:w="23"/>
        <w:gridCol w:w="1084"/>
        <w:gridCol w:w="270"/>
        <w:gridCol w:w="1080"/>
        <w:gridCol w:w="274"/>
        <w:gridCol w:w="1060"/>
      </w:tblGrid>
      <w:tr w:rsidR="00530B28" w:rsidRPr="000E7AEB" w14:paraId="7760DB62" w14:textId="77777777" w:rsidTr="00811CFB">
        <w:trPr>
          <w:tblHeader/>
        </w:trPr>
        <w:tc>
          <w:tcPr>
            <w:tcW w:w="2268" w:type="pct"/>
          </w:tcPr>
          <w:p w14:paraId="1538723C" w14:textId="77777777" w:rsidR="00B45520" w:rsidRPr="000E7AEB" w:rsidRDefault="00B45520" w:rsidP="00DB356A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01" w:type="pct"/>
            <w:gridSpan w:val="4"/>
          </w:tcPr>
          <w:p w14:paraId="31832B29" w14:textId="77777777" w:rsidR="00B45520" w:rsidRPr="000E7AEB" w:rsidRDefault="00B45520" w:rsidP="00DB3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" w:type="pct"/>
          </w:tcPr>
          <w:p w14:paraId="101B99B1" w14:textId="77777777" w:rsidR="00B45520" w:rsidRPr="000E7AEB" w:rsidRDefault="00B45520" w:rsidP="00DB3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7" w:type="pct"/>
            <w:gridSpan w:val="3"/>
          </w:tcPr>
          <w:p w14:paraId="0DE3CDF5" w14:textId="77777777" w:rsidR="00B45520" w:rsidRPr="000E7AEB" w:rsidRDefault="00B45520" w:rsidP="00DB35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082A6A" w:rsidRPr="000E7AEB" w14:paraId="3A6C863D" w14:textId="77777777" w:rsidTr="00811CFB">
        <w:trPr>
          <w:tblHeader/>
        </w:trPr>
        <w:tc>
          <w:tcPr>
            <w:tcW w:w="2268" w:type="pct"/>
          </w:tcPr>
          <w:p w14:paraId="59CD4552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</w:tcPr>
          <w:p w14:paraId="32E94B68" w14:textId="30382C14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32" w:type="pct"/>
          </w:tcPr>
          <w:p w14:paraId="3AFEAED8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gridSpan w:val="2"/>
          </w:tcPr>
          <w:p w14:paraId="57867B0B" w14:textId="132208B2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" w:type="pct"/>
          </w:tcPr>
          <w:p w14:paraId="5D2B4862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6084CD50" w14:textId="415291F9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146" w:type="pct"/>
          </w:tcPr>
          <w:p w14:paraId="61C55D9D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</w:tcPr>
          <w:p w14:paraId="6BA52AEC" w14:textId="1D0CB26F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082A6A" w:rsidRPr="000E7AEB" w14:paraId="6F5B24D8" w14:textId="77777777" w:rsidTr="00811CFB">
        <w:trPr>
          <w:tblHeader/>
        </w:trPr>
        <w:tc>
          <w:tcPr>
            <w:tcW w:w="2268" w:type="pct"/>
          </w:tcPr>
          <w:p w14:paraId="70669837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</w:tcPr>
          <w:p w14:paraId="2AEA6FD1" w14:textId="18BD86F2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2" w:type="pct"/>
          </w:tcPr>
          <w:p w14:paraId="7ED065E3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gridSpan w:val="2"/>
          </w:tcPr>
          <w:p w14:paraId="1BE1A1D0" w14:textId="5FF36E09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4" w:type="pct"/>
          </w:tcPr>
          <w:p w14:paraId="3A097537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17E291DB" w14:textId="12D3046F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6" w:type="pct"/>
          </w:tcPr>
          <w:p w14:paraId="6A022DFC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</w:tcPr>
          <w:p w14:paraId="70AB1BEC" w14:textId="2DF18884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082A6A" w:rsidRPr="000E7AEB" w14:paraId="11F81027" w14:textId="77777777" w:rsidTr="00811CFB">
        <w:trPr>
          <w:tblHeader/>
        </w:trPr>
        <w:tc>
          <w:tcPr>
            <w:tcW w:w="2268" w:type="pct"/>
          </w:tcPr>
          <w:p w14:paraId="16A152E8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2" w:type="pct"/>
            <w:gridSpan w:val="8"/>
          </w:tcPr>
          <w:p w14:paraId="45F63911" w14:textId="3EF42ADC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82A6A" w:rsidRPr="000E7AEB" w14:paraId="4C2CE252" w14:textId="77777777" w:rsidTr="00811CFB">
        <w:tc>
          <w:tcPr>
            <w:tcW w:w="2847" w:type="pct"/>
            <w:gridSpan w:val="2"/>
          </w:tcPr>
          <w:p w14:paraId="780F8199" w14:textId="1129F35F" w:rsidR="00082A6A" w:rsidRPr="000E7AEB" w:rsidRDefault="00082A6A" w:rsidP="00082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ลูกหนี้การค้า </w:t>
            </w: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- </w:t>
            </w:r>
            <w:r w:rsidRPr="000E7AE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  <w:r w:rsidRPr="000E7AE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0E7AE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E7AE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หมายเหตุข้อ </w:t>
            </w:r>
            <w:r w:rsidRPr="000E7AE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  <w:r w:rsidRPr="000E7AE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44" w:type="pct"/>
            <w:gridSpan w:val="2"/>
          </w:tcPr>
          <w:p w14:paraId="05EBC911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418D35AB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6150A634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6E0504DC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5198624F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</w:tcPr>
          <w:p w14:paraId="5E004A3D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82A6A" w:rsidRPr="000E7AEB" w14:paraId="44FB14B2" w14:textId="77777777" w:rsidTr="00811CFB">
        <w:tc>
          <w:tcPr>
            <w:tcW w:w="2268" w:type="pct"/>
          </w:tcPr>
          <w:p w14:paraId="74906CE0" w14:textId="4933707E" w:rsidR="00082A6A" w:rsidRPr="000E7AEB" w:rsidRDefault="00082A6A" w:rsidP="00082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008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579" w:type="pct"/>
          </w:tcPr>
          <w:p w14:paraId="63ADBCDE" w14:textId="6EF70B9C" w:rsidR="00082A6A" w:rsidRPr="000E7AEB" w:rsidRDefault="00BC5447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C5447">
              <w:rPr>
                <w:rFonts w:asciiTheme="majorBidi" w:hAnsiTheme="majorBidi" w:cs="Angsana New"/>
                <w:sz w:val="30"/>
                <w:szCs w:val="30"/>
                <w:cs/>
              </w:rPr>
              <w:t>842</w:t>
            </w:r>
            <w:r w:rsidRPr="00BC54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C5447">
              <w:rPr>
                <w:rFonts w:asciiTheme="majorBidi" w:hAnsiTheme="majorBidi" w:cs="Angsana New"/>
                <w:sz w:val="30"/>
                <w:szCs w:val="30"/>
                <w:cs/>
              </w:rPr>
              <w:t>212</w:t>
            </w:r>
          </w:p>
        </w:tc>
        <w:tc>
          <w:tcPr>
            <w:tcW w:w="144" w:type="pct"/>
            <w:gridSpan w:val="2"/>
          </w:tcPr>
          <w:p w14:paraId="1B337548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2026FC76" w14:textId="7C6967BD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562,287</w:t>
            </w:r>
          </w:p>
        </w:tc>
        <w:tc>
          <w:tcPr>
            <w:tcW w:w="144" w:type="pct"/>
          </w:tcPr>
          <w:p w14:paraId="12B00247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0554153E" w14:textId="639ED4ED" w:rsidR="00082A6A" w:rsidRPr="000E7AEB" w:rsidRDefault="00093E95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right="-7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93E95">
              <w:rPr>
                <w:rFonts w:asciiTheme="majorBidi" w:hAnsiTheme="majorBidi" w:cstheme="majorBidi"/>
                <w:sz w:val="30"/>
                <w:szCs w:val="30"/>
              </w:rPr>
              <w:t>893,133</w:t>
            </w:r>
          </w:p>
        </w:tc>
        <w:tc>
          <w:tcPr>
            <w:tcW w:w="146" w:type="pct"/>
          </w:tcPr>
          <w:p w14:paraId="05BFAEE3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</w:tcPr>
          <w:p w14:paraId="25A4F942" w14:textId="37B62D39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610,847</w:t>
            </w:r>
          </w:p>
        </w:tc>
      </w:tr>
      <w:tr w:rsidR="00082A6A" w:rsidRPr="000E7AEB" w14:paraId="1428E4C9" w14:textId="77777777" w:rsidTr="00811CFB">
        <w:tc>
          <w:tcPr>
            <w:tcW w:w="2268" w:type="pct"/>
          </w:tcPr>
          <w:p w14:paraId="6F55C196" w14:textId="77777777" w:rsidR="00082A6A" w:rsidRPr="000E7AEB" w:rsidRDefault="00082A6A" w:rsidP="00082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579" w:type="pct"/>
          </w:tcPr>
          <w:p w14:paraId="47F077ED" w14:textId="4045F7B3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6F35903E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78" w:type="pct"/>
          </w:tcPr>
          <w:p w14:paraId="74EB8FDC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144" w:type="pct"/>
          </w:tcPr>
          <w:p w14:paraId="0BFAD626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76" w:type="pct"/>
          </w:tcPr>
          <w:p w14:paraId="30F62096" w14:textId="6872F03A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6D4CD77B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</w:tcPr>
          <w:p w14:paraId="37F38458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82A6A" w:rsidRPr="000E7AEB" w14:paraId="3849076E" w14:textId="77777777" w:rsidTr="00811CFB">
        <w:tc>
          <w:tcPr>
            <w:tcW w:w="2268" w:type="pct"/>
          </w:tcPr>
          <w:p w14:paraId="7FDDAB10" w14:textId="240AA5CA" w:rsidR="00082A6A" w:rsidRPr="000E7AEB" w:rsidRDefault="00082A6A" w:rsidP="00082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</w:t>
            </w:r>
            <w:r w:rsidRPr="000E7AEB">
              <w:rPr>
                <w:rFonts w:asciiTheme="majorBidi" w:hAnsiTheme="majorBidi" w:cs="Angsana New"/>
                <w:sz w:val="30"/>
                <w:szCs w:val="30"/>
              </w:rPr>
              <w:t>1</w:t>
            </w:r>
            <w:r w:rsidRPr="000E7AE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- </w:t>
            </w:r>
            <w:r w:rsidRPr="000E7AEB">
              <w:rPr>
                <w:rFonts w:asciiTheme="majorBidi" w:hAnsiTheme="majorBidi" w:cs="Angsana New"/>
                <w:sz w:val="30"/>
                <w:szCs w:val="30"/>
              </w:rPr>
              <w:t>30</w:t>
            </w:r>
            <w:r w:rsidRPr="000E7AE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E7AEB">
              <w:rPr>
                <w:rFonts w:asciiTheme="majorBidi" w:hAnsiTheme="majorBidi" w:cs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579" w:type="pct"/>
          </w:tcPr>
          <w:p w14:paraId="75F87FEB" w14:textId="6645E58C" w:rsidR="00082A6A" w:rsidRPr="000E7AEB" w:rsidRDefault="00BC5447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C5447">
              <w:rPr>
                <w:rFonts w:asciiTheme="majorBidi" w:hAnsiTheme="majorBidi" w:cs="Angsana New"/>
                <w:sz w:val="30"/>
                <w:szCs w:val="30"/>
                <w:cs/>
              </w:rPr>
              <w:t>98</w:t>
            </w:r>
          </w:p>
        </w:tc>
        <w:tc>
          <w:tcPr>
            <w:tcW w:w="144" w:type="pct"/>
            <w:gridSpan w:val="2"/>
          </w:tcPr>
          <w:p w14:paraId="595044FE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78" w:type="pct"/>
          </w:tcPr>
          <w:p w14:paraId="7773B064" w14:textId="74FE4F75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C42F0A7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76" w:type="pct"/>
          </w:tcPr>
          <w:p w14:paraId="1F17081E" w14:textId="0183D955" w:rsidR="00082A6A" w:rsidRPr="000E7AEB" w:rsidRDefault="00093E95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93E95">
              <w:rPr>
                <w:rFonts w:asciiTheme="majorBidi" w:hAnsiTheme="majorBidi" w:cstheme="majorBidi"/>
                <w:sz w:val="30"/>
                <w:szCs w:val="30"/>
              </w:rPr>
              <w:t>63</w:t>
            </w:r>
            <w:r w:rsidR="00880B2F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6" w:type="pct"/>
          </w:tcPr>
          <w:p w14:paraId="519F2B62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</w:tcPr>
          <w:p w14:paraId="62502930" w14:textId="6D63882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551</w:t>
            </w:r>
          </w:p>
        </w:tc>
      </w:tr>
      <w:tr w:rsidR="00082A6A" w:rsidRPr="000E7AEB" w14:paraId="0C0CD999" w14:textId="77777777" w:rsidTr="00811CFB">
        <w:tc>
          <w:tcPr>
            <w:tcW w:w="2268" w:type="pct"/>
          </w:tcPr>
          <w:p w14:paraId="7A021CD5" w14:textId="264055BC" w:rsidR="00082A6A" w:rsidRPr="000E7AEB" w:rsidRDefault="00082A6A" w:rsidP="00082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="Angsana New"/>
                <w:sz w:val="30"/>
                <w:szCs w:val="30"/>
              </w:rPr>
              <w:t xml:space="preserve">   31 - 60 </w:t>
            </w:r>
            <w:r w:rsidRPr="000E7AEB">
              <w:rPr>
                <w:rFonts w:asciiTheme="majorBidi" w:hAnsiTheme="majorBidi" w:cs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579" w:type="pct"/>
          </w:tcPr>
          <w:p w14:paraId="3E190779" w14:textId="10926746" w:rsidR="00082A6A" w:rsidRPr="000E7AEB" w:rsidRDefault="00BC5447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C5447">
              <w:rPr>
                <w:rFonts w:asciiTheme="majorBidi" w:hAnsiTheme="majorBidi" w:cs="Angsana New"/>
                <w:sz w:val="30"/>
                <w:szCs w:val="30"/>
                <w:cs/>
              </w:rPr>
              <w:t>273</w:t>
            </w:r>
            <w:r w:rsidRPr="00BC544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C5447">
              <w:rPr>
                <w:rFonts w:asciiTheme="majorBidi" w:hAnsiTheme="majorBidi" w:cs="Angsana New"/>
                <w:sz w:val="30"/>
                <w:szCs w:val="30"/>
                <w:cs/>
              </w:rPr>
              <w:t>926</w:t>
            </w:r>
          </w:p>
        </w:tc>
        <w:tc>
          <w:tcPr>
            <w:tcW w:w="144" w:type="pct"/>
            <w:gridSpan w:val="2"/>
          </w:tcPr>
          <w:p w14:paraId="61407C9B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78" w:type="pct"/>
          </w:tcPr>
          <w:p w14:paraId="01F92360" w14:textId="0BB611C3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DCEBDEA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76" w:type="pct"/>
          </w:tcPr>
          <w:p w14:paraId="0F58A204" w14:textId="43842321" w:rsidR="00082A6A" w:rsidRPr="000E7AEB" w:rsidRDefault="00093E95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93E95">
              <w:rPr>
                <w:rFonts w:asciiTheme="majorBidi" w:hAnsiTheme="majorBidi" w:cstheme="majorBidi"/>
                <w:sz w:val="30"/>
                <w:szCs w:val="30"/>
              </w:rPr>
              <w:t>274,478</w:t>
            </w:r>
          </w:p>
        </w:tc>
        <w:tc>
          <w:tcPr>
            <w:tcW w:w="146" w:type="pct"/>
          </w:tcPr>
          <w:p w14:paraId="564C1C10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</w:tcPr>
          <w:p w14:paraId="40DD7CE3" w14:textId="1072323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82A6A" w:rsidRPr="000E7AEB" w14:paraId="39103832" w14:textId="77777777" w:rsidTr="00811CFB">
        <w:tc>
          <w:tcPr>
            <w:tcW w:w="2268" w:type="pct"/>
          </w:tcPr>
          <w:p w14:paraId="3D34CF19" w14:textId="1BC91135" w:rsidR="00082A6A" w:rsidRPr="000E7AEB" w:rsidRDefault="00082A6A" w:rsidP="00082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="Angsana New"/>
                <w:sz w:val="30"/>
                <w:szCs w:val="30"/>
              </w:rPr>
              <w:t xml:space="preserve">   61</w:t>
            </w:r>
            <w:r w:rsidRPr="000E7AE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- </w:t>
            </w:r>
            <w:r w:rsidRPr="000E7AEB">
              <w:rPr>
                <w:rFonts w:asciiTheme="majorBidi" w:hAnsiTheme="majorBidi" w:cs="Angsana New"/>
                <w:sz w:val="30"/>
                <w:szCs w:val="30"/>
              </w:rPr>
              <w:t>90</w:t>
            </w:r>
            <w:r w:rsidRPr="000E7AE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E7AEB">
              <w:rPr>
                <w:rFonts w:asciiTheme="majorBidi" w:hAnsiTheme="majorBidi" w:cs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579" w:type="pct"/>
          </w:tcPr>
          <w:p w14:paraId="2DF9BC56" w14:textId="61BD2D5C" w:rsidR="00082A6A" w:rsidRPr="000E7AEB" w:rsidRDefault="00BC5447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60BB094E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78" w:type="pct"/>
          </w:tcPr>
          <w:p w14:paraId="0260DBEB" w14:textId="7D6BEF23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8E16D08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76" w:type="pct"/>
          </w:tcPr>
          <w:p w14:paraId="5B20C19F" w14:textId="2008AE6F" w:rsidR="00082A6A" w:rsidRPr="000E7AEB" w:rsidRDefault="00093E95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93E95">
              <w:rPr>
                <w:rFonts w:asciiTheme="majorBidi" w:hAnsiTheme="majorBidi" w:cstheme="majorBidi"/>
                <w:sz w:val="30"/>
                <w:szCs w:val="30"/>
              </w:rPr>
              <w:t>563</w:t>
            </w:r>
          </w:p>
        </w:tc>
        <w:tc>
          <w:tcPr>
            <w:tcW w:w="146" w:type="pct"/>
          </w:tcPr>
          <w:p w14:paraId="12B0C8F5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</w:tcPr>
          <w:p w14:paraId="231A0A77" w14:textId="144406FB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82A6A" w:rsidRPr="000E7AEB" w14:paraId="3BDCB0D9" w14:textId="77777777" w:rsidTr="00811CFB">
        <w:tc>
          <w:tcPr>
            <w:tcW w:w="2268" w:type="pct"/>
          </w:tcPr>
          <w:p w14:paraId="057AD989" w14:textId="101AF8FE" w:rsidR="00082A6A" w:rsidRPr="000E7AEB" w:rsidRDefault="00082A6A" w:rsidP="00082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</w:t>
            </w:r>
            <w:r w:rsidRPr="000E7AEB">
              <w:rPr>
                <w:rFonts w:asciiTheme="majorBidi" w:hAnsiTheme="majorBidi" w:cs="Angsana New" w:hint="cs"/>
                <w:sz w:val="30"/>
                <w:szCs w:val="30"/>
                <w:cs/>
              </w:rPr>
              <w:t>มากกว่า</w:t>
            </w:r>
            <w:r w:rsidRPr="000E7AE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E7AEB">
              <w:rPr>
                <w:rFonts w:asciiTheme="majorBidi" w:hAnsiTheme="majorBidi" w:cs="Angsana New"/>
                <w:sz w:val="30"/>
                <w:szCs w:val="30"/>
              </w:rPr>
              <w:t>90</w:t>
            </w:r>
            <w:r w:rsidRPr="000E7AE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E7AEB">
              <w:rPr>
                <w:rFonts w:asciiTheme="majorBidi" w:hAnsiTheme="majorBidi" w:cs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579" w:type="pct"/>
          </w:tcPr>
          <w:p w14:paraId="54F7FF29" w14:textId="31821A02" w:rsidR="00082A6A" w:rsidRPr="000E7AEB" w:rsidRDefault="00BC5447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4904B00B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53E28244" w14:textId="213BCA6D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1,323</w:t>
            </w:r>
          </w:p>
        </w:tc>
        <w:tc>
          <w:tcPr>
            <w:tcW w:w="144" w:type="pct"/>
          </w:tcPr>
          <w:p w14:paraId="33AC569A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75831AFF" w14:textId="4578A576" w:rsidR="00082A6A" w:rsidRPr="000E7AEB" w:rsidRDefault="00093E95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1AFACA9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0B7FAB56" w14:textId="11128056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1,323</w:t>
            </w:r>
          </w:p>
        </w:tc>
      </w:tr>
      <w:tr w:rsidR="00082A6A" w:rsidRPr="000E7AEB" w14:paraId="2BDE0A72" w14:textId="77777777" w:rsidTr="00811CFB">
        <w:tc>
          <w:tcPr>
            <w:tcW w:w="2268" w:type="pct"/>
          </w:tcPr>
          <w:p w14:paraId="6CA42B79" w14:textId="77777777" w:rsidR="00082A6A" w:rsidRPr="000E7AEB" w:rsidRDefault="00082A6A" w:rsidP="00082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</w:tcPr>
          <w:p w14:paraId="7124BDC9" w14:textId="24A7DCA4" w:rsidR="00082A6A" w:rsidRPr="000E7AEB" w:rsidRDefault="00BC5447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C5447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1</w:t>
            </w:r>
            <w:r w:rsidRPr="00BC54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C5447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116</w:t>
            </w:r>
            <w:r w:rsidRPr="00BC544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C5447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236</w:t>
            </w:r>
          </w:p>
        </w:tc>
        <w:tc>
          <w:tcPr>
            <w:tcW w:w="144" w:type="pct"/>
            <w:gridSpan w:val="2"/>
          </w:tcPr>
          <w:p w14:paraId="2991B98A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</w:tcPr>
          <w:p w14:paraId="56879DCD" w14:textId="3955836C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563,610</w:t>
            </w:r>
          </w:p>
        </w:tc>
        <w:tc>
          <w:tcPr>
            <w:tcW w:w="144" w:type="pct"/>
          </w:tcPr>
          <w:p w14:paraId="2BBDA3EE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</w:tcPr>
          <w:p w14:paraId="2546AEDD" w14:textId="26961E0C" w:rsidR="00082A6A" w:rsidRPr="000E7AEB" w:rsidRDefault="00093E95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3E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1,168,80</w:t>
            </w:r>
            <w:r w:rsidR="00880B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6" w:type="pct"/>
          </w:tcPr>
          <w:p w14:paraId="23AF201D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single" w:sz="4" w:space="0" w:color="auto"/>
            </w:tcBorders>
          </w:tcPr>
          <w:p w14:paraId="106FCB7C" w14:textId="5028BDBB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612,721</w:t>
            </w:r>
          </w:p>
        </w:tc>
      </w:tr>
      <w:tr w:rsidR="00082A6A" w:rsidRPr="000E7AEB" w14:paraId="1297E261" w14:textId="77777777" w:rsidTr="00811CFB">
        <w:tc>
          <w:tcPr>
            <w:tcW w:w="2268" w:type="pct"/>
          </w:tcPr>
          <w:p w14:paraId="3FC8A265" w14:textId="77777777" w:rsidR="00082A6A" w:rsidRPr="000E7AEB" w:rsidRDefault="00082A6A" w:rsidP="00082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</w:tcPr>
          <w:p w14:paraId="0F0ACF57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7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2CC0FD7F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14:paraId="02C9B028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0E7798CB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1D2D684F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720770E5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</w:tcPr>
          <w:p w14:paraId="2282E4FF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82A6A" w:rsidRPr="000E7AEB" w14:paraId="160AEA7F" w14:textId="77777777" w:rsidTr="00811CFB">
        <w:tc>
          <w:tcPr>
            <w:tcW w:w="2268" w:type="pct"/>
          </w:tcPr>
          <w:p w14:paraId="027A8E08" w14:textId="6A1BFF4F" w:rsidR="00082A6A" w:rsidRPr="000E7AEB" w:rsidRDefault="00082A6A" w:rsidP="00082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ลูกหนี้การค้า </w:t>
            </w: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- </w:t>
            </w:r>
            <w:r w:rsidRPr="000E7AE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579" w:type="pct"/>
          </w:tcPr>
          <w:p w14:paraId="32A78560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5FB47DC1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8" w:type="pct"/>
          </w:tcPr>
          <w:p w14:paraId="2A4949B4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44" w:type="pct"/>
          </w:tcPr>
          <w:p w14:paraId="589D4A24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</w:tcPr>
          <w:p w14:paraId="2532396C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46" w:type="pct"/>
          </w:tcPr>
          <w:p w14:paraId="12D19EC2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5" w:type="pct"/>
          </w:tcPr>
          <w:p w14:paraId="0EC426A3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</w:tr>
      <w:tr w:rsidR="00082A6A" w:rsidRPr="000E7AEB" w14:paraId="6E974A24" w14:textId="77777777" w:rsidTr="00811CFB">
        <w:tc>
          <w:tcPr>
            <w:tcW w:w="2268" w:type="pct"/>
          </w:tcPr>
          <w:p w14:paraId="69166580" w14:textId="4E5D82D9" w:rsidR="00082A6A" w:rsidRPr="000E7AEB" w:rsidRDefault="00082A6A" w:rsidP="00082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579" w:type="pct"/>
          </w:tcPr>
          <w:p w14:paraId="1B40DC09" w14:textId="4E852095" w:rsidR="00082A6A" w:rsidRPr="000E7AEB" w:rsidRDefault="005E6680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E6680">
              <w:rPr>
                <w:rFonts w:ascii="Angsana New" w:hAnsi="Angsana New" w:cs="Angsana New"/>
                <w:sz w:val="30"/>
                <w:szCs w:val="30"/>
              </w:rPr>
              <w:t>201,10</w:t>
            </w:r>
            <w:r w:rsidR="00C0100F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4" w:type="pct"/>
            <w:gridSpan w:val="2"/>
          </w:tcPr>
          <w:p w14:paraId="2245F467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8" w:type="pct"/>
          </w:tcPr>
          <w:p w14:paraId="70BDD08F" w14:textId="20266303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160,099</w:t>
            </w:r>
          </w:p>
        </w:tc>
        <w:tc>
          <w:tcPr>
            <w:tcW w:w="144" w:type="pct"/>
          </w:tcPr>
          <w:p w14:paraId="3CF6E02E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</w:tcPr>
          <w:p w14:paraId="660323A5" w14:textId="62CB319F" w:rsidR="00082A6A" w:rsidRPr="000E7AEB" w:rsidRDefault="00093E95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93E95">
              <w:rPr>
                <w:rFonts w:asciiTheme="majorBidi" w:hAnsiTheme="majorBidi" w:cstheme="majorBidi"/>
                <w:sz w:val="30"/>
                <w:szCs w:val="30"/>
              </w:rPr>
              <w:t>176,15</w:t>
            </w:r>
            <w:r w:rsidR="00FC4C2A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6" w:type="pct"/>
          </w:tcPr>
          <w:p w14:paraId="217B501A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565" w:type="pct"/>
          </w:tcPr>
          <w:p w14:paraId="12BCC326" w14:textId="28BC164E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138,256</w:t>
            </w:r>
          </w:p>
        </w:tc>
      </w:tr>
      <w:tr w:rsidR="00082A6A" w:rsidRPr="000E7AEB" w14:paraId="2CB7E215" w14:textId="77777777" w:rsidTr="00811CFB">
        <w:tc>
          <w:tcPr>
            <w:tcW w:w="2268" w:type="pct"/>
          </w:tcPr>
          <w:p w14:paraId="435C84C8" w14:textId="123C47FA" w:rsidR="00082A6A" w:rsidRPr="000E7AEB" w:rsidRDefault="00082A6A" w:rsidP="00082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579" w:type="pct"/>
          </w:tcPr>
          <w:p w14:paraId="4F5EB350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7F11E8EA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8" w:type="pct"/>
          </w:tcPr>
          <w:p w14:paraId="6D214594" w14:textId="26658B4F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44" w:type="pct"/>
          </w:tcPr>
          <w:p w14:paraId="30772040" w14:textId="48D825CD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</w:tcPr>
          <w:p w14:paraId="651CF6DD" w14:textId="55E5A330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23375E4B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5" w:type="pct"/>
          </w:tcPr>
          <w:p w14:paraId="1E292D34" w14:textId="2C35A8AD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</w:tr>
      <w:tr w:rsidR="00082A6A" w:rsidRPr="000E7AEB" w14:paraId="481AFD21" w14:textId="77777777" w:rsidTr="00811CFB">
        <w:tc>
          <w:tcPr>
            <w:tcW w:w="2268" w:type="pct"/>
          </w:tcPr>
          <w:p w14:paraId="46B093FC" w14:textId="2DA1FAEB" w:rsidR="00082A6A" w:rsidRPr="000E7AEB" w:rsidRDefault="00082A6A" w:rsidP="00082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</w:t>
            </w:r>
            <w:r w:rsidRPr="000E7AEB">
              <w:rPr>
                <w:rFonts w:asciiTheme="majorBidi" w:hAnsiTheme="majorBidi" w:cs="Angsana New"/>
                <w:sz w:val="30"/>
                <w:szCs w:val="30"/>
              </w:rPr>
              <w:t>1</w:t>
            </w:r>
            <w:r w:rsidRPr="000E7AE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- </w:t>
            </w:r>
            <w:r w:rsidRPr="000E7AEB">
              <w:rPr>
                <w:rFonts w:asciiTheme="majorBidi" w:hAnsiTheme="majorBidi" w:cs="Angsana New"/>
                <w:sz w:val="30"/>
                <w:szCs w:val="30"/>
              </w:rPr>
              <w:t>30</w:t>
            </w:r>
            <w:r w:rsidRPr="000E7AE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E7AEB">
              <w:rPr>
                <w:rFonts w:asciiTheme="majorBidi" w:hAnsiTheme="majorBidi" w:cs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579" w:type="pct"/>
          </w:tcPr>
          <w:p w14:paraId="7F29FF23" w14:textId="3D6DA8A8" w:rsidR="00082A6A" w:rsidRPr="000E7AEB" w:rsidRDefault="005E6680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E6680">
              <w:rPr>
                <w:rFonts w:ascii="Angsana New" w:hAnsi="Angsana New" w:cs="Angsana New"/>
                <w:sz w:val="30"/>
                <w:szCs w:val="30"/>
              </w:rPr>
              <w:t>27,058</w:t>
            </w:r>
          </w:p>
        </w:tc>
        <w:tc>
          <w:tcPr>
            <w:tcW w:w="144" w:type="pct"/>
            <w:gridSpan w:val="2"/>
          </w:tcPr>
          <w:p w14:paraId="092DE4B1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8" w:type="pct"/>
          </w:tcPr>
          <w:p w14:paraId="40AB2142" w14:textId="56F89C21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25,082</w:t>
            </w:r>
          </w:p>
        </w:tc>
        <w:tc>
          <w:tcPr>
            <w:tcW w:w="144" w:type="pct"/>
          </w:tcPr>
          <w:p w14:paraId="0027BB58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</w:tcPr>
          <w:p w14:paraId="0F4AD4B2" w14:textId="6DF2275B" w:rsidR="00082A6A" w:rsidRPr="000E7AEB" w:rsidRDefault="00093E95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93E95">
              <w:rPr>
                <w:rFonts w:asciiTheme="majorBidi" w:hAnsiTheme="majorBidi" w:cstheme="majorBidi"/>
                <w:sz w:val="30"/>
                <w:szCs w:val="30"/>
              </w:rPr>
              <w:t>20,235</w:t>
            </w:r>
          </w:p>
        </w:tc>
        <w:tc>
          <w:tcPr>
            <w:tcW w:w="146" w:type="pct"/>
          </w:tcPr>
          <w:p w14:paraId="44CE6D35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5" w:type="pct"/>
          </w:tcPr>
          <w:p w14:paraId="3E406978" w14:textId="53EFF6DF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18,563</w:t>
            </w:r>
          </w:p>
        </w:tc>
      </w:tr>
      <w:tr w:rsidR="00082A6A" w:rsidRPr="000E7AEB" w14:paraId="4A8B9786" w14:textId="77777777" w:rsidTr="00811CFB">
        <w:tc>
          <w:tcPr>
            <w:tcW w:w="2268" w:type="pct"/>
          </w:tcPr>
          <w:p w14:paraId="30646BBE" w14:textId="480D767F" w:rsidR="00082A6A" w:rsidRPr="000E7AEB" w:rsidRDefault="00082A6A" w:rsidP="00082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</w:t>
            </w:r>
            <w:r w:rsidRPr="000E7AEB">
              <w:rPr>
                <w:rFonts w:asciiTheme="majorBidi" w:hAnsiTheme="majorBidi" w:cs="Angsana New"/>
                <w:sz w:val="30"/>
                <w:szCs w:val="30"/>
              </w:rPr>
              <w:t>31</w:t>
            </w:r>
            <w:r w:rsidRPr="000E7AE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- </w:t>
            </w:r>
            <w:r w:rsidRPr="000E7AEB">
              <w:rPr>
                <w:rFonts w:asciiTheme="majorBidi" w:hAnsiTheme="majorBidi" w:cs="Angsana New"/>
                <w:sz w:val="30"/>
                <w:szCs w:val="30"/>
              </w:rPr>
              <w:t>60</w:t>
            </w:r>
            <w:r w:rsidRPr="000E7AE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E7AEB">
              <w:rPr>
                <w:rFonts w:asciiTheme="majorBidi" w:hAnsiTheme="majorBidi" w:cs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579" w:type="pct"/>
          </w:tcPr>
          <w:p w14:paraId="17861697" w14:textId="665803CF" w:rsidR="00082A6A" w:rsidRPr="000E7AEB" w:rsidRDefault="005E6680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E6680">
              <w:rPr>
                <w:rFonts w:ascii="Angsana New" w:hAnsi="Angsana New" w:cs="Angsana New"/>
                <w:sz w:val="30"/>
                <w:szCs w:val="30"/>
              </w:rPr>
              <w:t>4,093</w:t>
            </w:r>
          </w:p>
        </w:tc>
        <w:tc>
          <w:tcPr>
            <w:tcW w:w="144" w:type="pct"/>
            <w:gridSpan w:val="2"/>
          </w:tcPr>
          <w:p w14:paraId="0E1D6C09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8" w:type="pct"/>
          </w:tcPr>
          <w:p w14:paraId="19C64C32" w14:textId="4D630ED8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3,173</w:t>
            </w:r>
          </w:p>
        </w:tc>
        <w:tc>
          <w:tcPr>
            <w:tcW w:w="144" w:type="pct"/>
          </w:tcPr>
          <w:p w14:paraId="6765D31C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</w:tcPr>
          <w:p w14:paraId="4860B4CF" w14:textId="7E19A4D0" w:rsidR="00082A6A" w:rsidRPr="000E7AEB" w:rsidRDefault="00093E95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93E95">
              <w:rPr>
                <w:rFonts w:asciiTheme="majorBidi" w:hAnsiTheme="majorBidi" w:cstheme="majorBidi"/>
                <w:sz w:val="30"/>
                <w:szCs w:val="30"/>
              </w:rPr>
              <w:t>1,309</w:t>
            </w:r>
          </w:p>
        </w:tc>
        <w:tc>
          <w:tcPr>
            <w:tcW w:w="146" w:type="pct"/>
          </w:tcPr>
          <w:p w14:paraId="410548A8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5" w:type="pct"/>
          </w:tcPr>
          <w:p w14:paraId="02C13E9C" w14:textId="7439C9EF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82A6A" w:rsidRPr="000E7AEB" w14:paraId="4D057A2C" w14:textId="77777777" w:rsidTr="00811CFB">
        <w:tc>
          <w:tcPr>
            <w:tcW w:w="2268" w:type="pct"/>
          </w:tcPr>
          <w:p w14:paraId="7BF6BF7D" w14:textId="5C807BA6" w:rsidR="00082A6A" w:rsidRPr="000E7AEB" w:rsidRDefault="00082A6A" w:rsidP="00082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</w:t>
            </w:r>
            <w:r w:rsidRPr="000E7AEB">
              <w:rPr>
                <w:rFonts w:asciiTheme="majorBidi" w:hAnsiTheme="majorBidi" w:cs="Angsana New"/>
                <w:sz w:val="30"/>
                <w:szCs w:val="30"/>
              </w:rPr>
              <w:t>61</w:t>
            </w:r>
            <w:r w:rsidRPr="000E7AE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- </w:t>
            </w:r>
            <w:r w:rsidRPr="000E7AEB">
              <w:rPr>
                <w:rFonts w:asciiTheme="majorBidi" w:hAnsiTheme="majorBidi" w:cs="Angsana New"/>
                <w:sz w:val="30"/>
                <w:szCs w:val="30"/>
              </w:rPr>
              <w:t>90</w:t>
            </w:r>
            <w:r w:rsidRPr="000E7AE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E7AEB">
              <w:rPr>
                <w:rFonts w:asciiTheme="majorBidi" w:hAnsiTheme="majorBidi" w:cs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579" w:type="pct"/>
          </w:tcPr>
          <w:p w14:paraId="441D262F" w14:textId="3ADD52C1" w:rsidR="00082A6A" w:rsidRPr="000E7AEB" w:rsidRDefault="005E6680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E6680">
              <w:rPr>
                <w:rFonts w:ascii="Angsana New" w:hAnsi="Angsana New" w:cs="Angsana New"/>
                <w:sz w:val="30"/>
                <w:szCs w:val="30"/>
              </w:rPr>
              <w:t>51</w:t>
            </w:r>
          </w:p>
        </w:tc>
        <w:tc>
          <w:tcPr>
            <w:tcW w:w="144" w:type="pct"/>
            <w:gridSpan w:val="2"/>
          </w:tcPr>
          <w:p w14:paraId="2D4EA008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8" w:type="pct"/>
          </w:tcPr>
          <w:p w14:paraId="3C5E2D45" w14:textId="04CA1735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3FB8C28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</w:tcPr>
          <w:p w14:paraId="643C9712" w14:textId="3592205F" w:rsidR="00082A6A" w:rsidRPr="000E7AEB" w:rsidRDefault="00093E95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93E95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146" w:type="pct"/>
          </w:tcPr>
          <w:p w14:paraId="037C84C1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5" w:type="pct"/>
          </w:tcPr>
          <w:p w14:paraId="5AFD9337" w14:textId="183E0E36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82A6A" w:rsidRPr="000E7AEB" w14:paraId="1C14B8FF" w14:textId="77777777" w:rsidTr="00811CFB">
        <w:tc>
          <w:tcPr>
            <w:tcW w:w="2268" w:type="pct"/>
          </w:tcPr>
          <w:p w14:paraId="71776CBB" w14:textId="3B5BC517" w:rsidR="00082A6A" w:rsidRPr="000E7AEB" w:rsidRDefault="00082A6A" w:rsidP="00082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  </w:t>
            </w:r>
            <w:r w:rsidRPr="000E7AEB">
              <w:rPr>
                <w:rFonts w:asciiTheme="majorBidi" w:hAnsiTheme="majorBidi" w:cs="Angsana New" w:hint="cs"/>
                <w:sz w:val="30"/>
                <w:szCs w:val="30"/>
                <w:cs/>
              </w:rPr>
              <w:t>มากกว่า</w:t>
            </w:r>
            <w:r w:rsidRPr="000E7AE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E7AEB">
              <w:rPr>
                <w:rFonts w:asciiTheme="majorBidi" w:hAnsiTheme="majorBidi" w:cs="Angsana New"/>
                <w:sz w:val="30"/>
                <w:szCs w:val="30"/>
              </w:rPr>
              <w:t>90</w:t>
            </w:r>
            <w:r w:rsidRPr="000E7AE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E7AEB">
              <w:rPr>
                <w:rFonts w:asciiTheme="majorBidi" w:hAnsiTheme="majorBidi" w:cs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0D933D6B" w14:textId="18098AB0" w:rsidR="00082A6A" w:rsidRPr="000E7AEB" w:rsidRDefault="005E6680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E6680">
              <w:rPr>
                <w:rFonts w:ascii="Angsana New" w:hAnsi="Angsana New" w:cs="Angsana New"/>
                <w:sz w:val="30"/>
                <w:szCs w:val="30"/>
              </w:rPr>
              <w:t>3,619</w:t>
            </w:r>
          </w:p>
        </w:tc>
        <w:tc>
          <w:tcPr>
            <w:tcW w:w="144" w:type="pct"/>
            <w:gridSpan w:val="2"/>
          </w:tcPr>
          <w:p w14:paraId="64A7F288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1A10423F" w14:textId="1E7413F5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3,777</w:t>
            </w:r>
          </w:p>
        </w:tc>
        <w:tc>
          <w:tcPr>
            <w:tcW w:w="144" w:type="pct"/>
          </w:tcPr>
          <w:p w14:paraId="7CCA2182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71746206" w14:textId="34D310F6" w:rsidR="00082A6A" w:rsidRPr="000E7AEB" w:rsidRDefault="00093E95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93E95">
              <w:rPr>
                <w:rFonts w:asciiTheme="majorBidi" w:hAnsiTheme="majorBidi" w:cstheme="majorBidi"/>
                <w:sz w:val="30"/>
                <w:szCs w:val="30"/>
              </w:rPr>
              <w:t>1,655</w:t>
            </w:r>
          </w:p>
        </w:tc>
        <w:tc>
          <w:tcPr>
            <w:tcW w:w="146" w:type="pct"/>
          </w:tcPr>
          <w:p w14:paraId="18E16C4E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1B04A403" w14:textId="56755D5C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1,656</w:t>
            </w:r>
          </w:p>
        </w:tc>
      </w:tr>
      <w:tr w:rsidR="00082A6A" w:rsidRPr="000E7AEB" w14:paraId="3E7D3A07" w14:textId="77777777" w:rsidTr="00811CFB">
        <w:tc>
          <w:tcPr>
            <w:tcW w:w="2268" w:type="pct"/>
          </w:tcPr>
          <w:p w14:paraId="53B21B1E" w14:textId="5A2DA14C" w:rsidR="00082A6A" w:rsidRPr="000E7AEB" w:rsidRDefault="00082A6A" w:rsidP="00082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9" w:type="pct"/>
            <w:tcBorders>
              <w:top w:val="single" w:sz="4" w:space="0" w:color="auto"/>
            </w:tcBorders>
          </w:tcPr>
          <w:p w14:paraId="72C71EBE" w14:textId="01401894" w:rsidR="00082A6A" w:rsidRPr="000E7AEB" w:rsidRDefault="005E6680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E668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235,92</w:t>
            </w:r>
            <w:r w:rsidR="00C010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4" w:type="pct"/>
            <w:gridSpan w:val="2"/>
          </w:tcPr>
          <w:p w14:paraId="5BF35EDA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14:paraId="228AA68A" w14:textId="1A37EA83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192,131</w:t>
            </w:r>
          </w:p>
        </w:tc>
        <w:tc>
          <w:tcPr>
            <w:tcW w:w="144" w:type="pct"/>
          </w:tcPr>
          <w:p w14:paraId="3C23D1B4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4530AA80" w14:textId="3E9657CD" w:rsidR="00082A6A" w:rsidRPr="000E7AEB" w:rsidRDefault="00093E95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3E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199,40</w:t>
            </w:r>
            <w:r w:rsidR="00FC4C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6" w:type="pct"/>
          </w:tcPr>
          <w:p w14:paraId="7709CE9B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</w:tcPr>
          <w:p w14:paraId="4E4815E8" w14:textId="533532F8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158,475</w:t>
            </w:r>
          </w:p>
        </w:tc>
      </w:tr>
      <w:tr w:rsidR="00082A6A" w:rsidRPr="000E7AEB" w14:paraId="693B49B1" w14:textId="77777777" w:rsidTr="00811CFB">
        <w:tc>
          <w:tcPr>
            <w:tcW w:w="2268" w:type="pct"/>
          </w:tcPr>
          <w:p w14:paraId="67709CE6" w14:textId="7992532B" w:rsidR="00082A6A" w:rsidRPr="000E7AEB" w:rsidRDefault="00082A6A" w:rsidP="00082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0E7AE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E7AEB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66400A0E" w14:textId="56BA4DA6" w:rsidR="00082A6A" w:rsidRPr="000E7AEB" w:rsidRDefault="005E6680" w:rsidP="009F67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E6680">
              <w:rPr>
                <w:rFonts w:ascii="Angsana New" w:hAnsi="Angsana New" w:cs="Angsana New"/>
                <w:sz w:val="30"/>
                <w:szCs w:val="30"/>
              </w:rPr>
              <w:t>(3,77</w:t>
            </w:r>
            <w:r w:rsidR="00C0100F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5E6680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4" w:type="pct"/>
            <w:gridSpan w:val="2"/>
          </w:tcPr>
          <w:p w14:paraId="41CEA782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2FFCF9B3" w14:textId="39ACCF77" w:rsidR="00082A6A" w:rsidRPr="000E7AEB" w:rsidRDefault="00082A6A" w:rsidP="009F67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(3,719)</w:t>
            </w:r>
          </w:p>
        </w:tc>
        <w:tc>
          <w:tcPr>
            <w:tcW w:w="144" w:type="pct"/>
          </w:tcPr>
          <w:p w14:paraId="170408D8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10D3FE85" w14:textId="333E5CB4" w:rsidR="00082A6A" w:rsidRPr="000E7AEB" w:rsidRDefault="00093E95" w:rsidP="00093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93E95">
              <w:rPr>
                <w:rFonts w:asciiTheme="majorBidi" w:hAnsiTheme="majorBidi" w:cstheme="majorBidi"/>
                <w:sz w:val="30"/>
                <w:szCs w:val="30"/>
              </w:rPr>
              <w:t>(1,676)</w:t>
            </w:r>
          </w:p>
        </w:tc>
        <w:tc>
          <w:tcPr>
            <w:tcW w:w="146" w:type="pct"/>
          </w:tcPr>
          <w:p w14:paraId="2FD7E2B3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0820B137" w14:textId="5056C8B0" w:rsidR="00082A6A" w:rsidRPr="000E7AEB" w:rsidRDefault="00082A6A" w:rsidP="00093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-93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(1,671)</w:t>
            </w:r>
          </w:p>
        </w:tc>
      </w:tr>
      <w:tr w:rsidR="00082A6A" w:rsidRPr="000E7AEB" w14:paraId="4E43763B" w14:textId="77777777" w:rsidTr="00C353CC">
        <w:tc>
          <w:tcPr>
            <w:tcW w:w="2268" w:type="pct"/>
          </w:tcPr>
          <w:p w14:paraId="0197327D" w14:textId="683AD3A4" w:rsidR="00082A6A" w:rsidRPr="000E7AEB" w:rsidRDefault="00082A6A" w:rsidP="00082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</w:tcPr>
          <w:p w14:paraId="207891B2" w14:textId="2DF65858" w:rsidR="00082A6A" w:rsidRPr="000E7AEB" w:rsidRDefault="005E6680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E6680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232,15</w:t>
            </w:r>
            <w:r w:rsidR="00EF298C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4" w:type="pct"/>
            <w:gridSpan w:val="2"/>
          </w:tcPr>
          <w:p w14:paraId="4C7A1A8D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</w:tcPr>
          <w:p w14:paraId="0359841B" w14:textId="4F7D378F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188,412</w:t>
            </w:r>
          </w:p>
        </w:tc>
        <w:tc>
          <w:tcPr>
            <w:tcW w:w="144" w:type="pct"/>
          </w:tcPr>
          <w:p w14:paraId="1C2DB8C2" w14:textId="4D8D79A1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</w:tcPr>
          <w:p w14:paraId="21159FC1" w14:textId="20B2BFF1" w:rsidR="00082A6A" w:rsidRPr="000E7AEB" w:rsidRDefault="00093E95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3E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197,72</w:t>
            </w:r>
            <w:r w:rsidR="00FC4C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6" w:type="pct"/>
          </w:tcPr>
          <w:p w14:paraId="559E6835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single" w:sz="4" w:space="0" w:color="auto"/>
            </w:tcBorders>
          </w:tcPr>
          <w:p w14:paraId="3910A2D4" w14:textId="285AE496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156,804</w:t>
            </w:r>
          </w:p>
        </w:tc>
      </w:tr>
      <w:tr w:rsidR="00082A6A" w:rsidRPr="000E7AEB" w14:paraId="3F05CCA4" w14:textId="77777777" w:rsidTr="00C353CC">
        <w:tc>
          <w:tcPr>
            <w:tcW w:w="2268" w:type="pct"/>
          </w:tcPr>
          <w:p w14:paraId="6EE41D13" w14:textId="5047840C" w:rsidR="00082A6A" w:rsidRPr="000E7AEB" w:rsidRDefault="00082A6A" w:rsidP="00082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ลูกหนี้การค้า </w:t>
            </w: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- </w:t>
            </w: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403C5165" w14:textId="6C438BEC" w:rsidR="00082A6A" w:rsidRPr="000E7AEB" w:rsidRDefault="005E6680" w:rsidP="003F7E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  <w:cs/>
              </w:rPr>
            </w:pPr>
            <w:r w:rsidRPr="005E6680">
              <w:rPr>
                <w:rFonts w:ascii="Angsana New" w:hAnsi="Angsana New" w:cs="Angsana New"/>
                <w:b/>
                <w:bCs/>
                <w:noProof/>
                <w:sz w:val="30"/>
                <w:szCs w:val="30"/>
                <w:cs/>
              </w:rPr>
              <w:t>1</w:t>
            </w:r>
            <w:r w:rsidRPr="005E6680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,</w:t>
            </w:r>
            <w:r w:rsidRPr="005E6680">
              <w:rPr>
                <w:rFonts w:ascii="Angsana New" w:hAnsi="Angsana New" w:cs="Angsana New"/>
                <w:b/>
                <w:bCs/>
                <w:noProof/>
                <w:sz w:val="30"/>
                <w:szCs w:val="30"/>
                <w:cs/>
              </w:rPr>
              <w:t>348</w:t>
            </w:r>
            <w:r w:rsidRPr="005E6680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,</w:t>
            </w:r>
            <w:r w:rsidRPr="005E6680">
              <w:rPr>
                <w:rFonts w:ascii="Angsana New" w:hAnsi="Angsana New" w:cs="Angsana New"/>
                <w:b/>
                <w:bCs/>
                <w:noProof/>
                <w:sz w:val="30"/>
                <w:szCs w:val="30"/>
                <w:cs/>
              </w:rPr>
              <w:t>39</w:t>
            </w:r>
            <w:r w:rsidR="00EF298C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3</w:t>
            </w:r>
          </w:p>
        </w:tc>
        <w:tc>
          <w:tcPr>
            <w:tcW w:w="144" w:type="pct"/>
            <w:gridSpan w:val="2"/>
          </w:tcPr>
          <w:p w14:paraId="650B7451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037A4576" w14:textId="2F228490" w:rsidR="00082A6A" w:rsidRPr="00C353CC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C353CC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752,022</w:t>
            </w:r>
          </w:p>
        </w:tc>
        <w:tc>
          <w:tcPr>
            <w:tcW w:w="144" w:type="pct"/>
          </w:tcPr>
          <w:p w14:paraId="04C760EA" w14:textId="45418590" w:rsidR="00082A6A" w:rsidRPr="00C353CC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6FDDA874" w14:textId="1FB08A2D" w:rsidR="00082A6A" w:rsidRPr="00C353CC" w:rsidRDefault="00093E95" w:rsidP="00093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  <w:cs/>
              </w:rPr>
            </w:pPr>
            <w:r w:rsidRPr="00093E95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1,366,53</w:t>
            </w:r>
            <w:r w:rsidR="00602C08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3</w:t>
            </w:r>
          </w:p>
        </w:tc>
        <w:tc>
          <w:tcPr>
            <w:tcW w:w="146" w:type="pct"/>
          </w:tcPr>
          <w:p w14:paraId="259453DE" w14:textId="77777777" w:rsidR="00082A6A" w:rsidRPr="00C353CC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14:paraId="46622A83" w14:textId="30D01723" w:rsidR="00082A6A" w:rsidRPr="00C353CC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C353CC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769,525</w:t>
            </w:r>
          </w:p>
        </w:tc>
      </w:tr>
      <w:tr w:rsidR="00832037" w:rsidRPr="000E7AEB" w14:paraId="368FFDC4" w14:textId="77777777" w:rsidTr="00832037">
        <w:tc>
          <w:tcPr>
            <w:tcW w:w="2268" w:type="pct"/>
          </w:tcPr>
          <w:p w14:paraId="58B1F641" w14:textId="77777777" w:rsidR="00832037" w:rsidRPr="000E7AEB" w:rsidRDefault="00832037" w:rsidP="00082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</w:tcPr>
          <w:p w14:paraId="3E40EEC9" w14:textId="77777777" w:rsidR="00832037" w:rsidRPr="005E6680" w:rsidRDefault="00832037" w:rsidP="003F7E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  <w:cs/>
              </w:rPr>
            </w:pPr>
          </w:p>
        </w:tc>
        <w:tc>
          <w:tcPr>
            <w:tcW w:w="144" w:type="pct"/>
            <w:gridSpan w:val="2"/>
          </w:tcPr>
          <w:p w14:paraId="5C156052" w14:textId="77777777" w:rsidR="00832037" w:rsidRPr="000E7AEB" w:rsidRDefault="00832037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14:paraId="3B1D18AF" w14:textId="77777777" w:rsidR="00832037" w:rsidRPr="00C353CC" w:rsidRDefault="00832037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44" w:type="pct"/>
          </w:tcPr>
          <w:p w14:paraId="6648C4D1" w14:textId="77777777" w:rsidR="00832037" w:rsidRPr="00C353CC" w:rsidRDefault="00832037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10B37E90" w14:textId="77777777" w:rsidR="00832037" w:rsidRPr="00093E95" w:rsidRDefault="00832037" w:rsidP="00093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46" w:type="pct"/>
          </w:tcPr>
          <w:p w14:paraId="510B1EB9" w14:textId="77777777" w:rsidR="00832037" w:rsidRPr="00C353CC" w:rsidRDefault="00832037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</w:tcPr>
          <w:p w14:paraId="32A672D4" w14:textId="77777777" w:rsidR="00832037" w:rsidRPr="00C353CC" w:rsidRDefault="00832037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</w:tr>
      <w:tr w:rsidR="00832037" w:rsidRPr="000E7AEB" w14:paraId="0F35B584" w14:textId="77777777" w:rsidTr="00832037">
        <w:tc>
          <w:tcPr>
            <w:tcW w:w="2268" w:type="pct"/>
          </w:tcPr>
          <w:p w14:paraId="52BCDFC4" w14:textId="77777777" w:rsidR="00832037" w:rsidRPr="000E7AEB" w:rsidRDefault="00832037" w:rsidP="00082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14:paraId="32E14B54" w14:textId="77777777" w:rsidR="00832037" w:rsidRPr="005E6680" w:rsidRDefault="00832037" w:rsidP="003F7E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  <w:cs/>
              </w:rPr>
            </w:pPr>
          </w:p>
        </w:tc>
        <w:tc>
          <w:tcPr>
            <w:tcW w:w="144" w:type="pct"/>
            <w:gridSpan w:val="2"/>
          </w:tcPr>
          <w:p w14:paraId="0813A94A" w14:textId="77777777" w:rsidR="00832037" w:rsidRPr="000E7AEB" w:rsidRDefault="00832037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8" w:type="pct"/>
          </w:tcPr>
          <w:p w14:paraId="75523234" w14:textId="77777777" w:rsidR="00832037" w:rsidRPr="00C353CC" w:rsidRDefault="00832037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44" w:type="pct"/>
          </w:tcPr>
          <w:p w14:paraId="6D5CE92D" w14:textId="77777777" w:rsidR="00832037" w:rsidRPr="00C353CC" w:rsidRDefault="00832037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</w:tcPr>
          <w:p w14:paraId="206A5FF5" w14:textId="77777777" w:rsidR="00832037" w:rsidRPr="00093E95" w:rsidRDefault="00832037" w:rsidP="00093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46" w:type="pct"/>
          </w:tcPr>
          <w:p w14:paraId="2BEFF02E" w14:textId="77777777" w:rsidR="00832037" w:rsidRPr="00C353CC" w:rsidRDefault="00832037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5" w:type="pct"/>
          </w:tcPr>
          <w:p w14:paraId="2EDDD4B3" w14:textId="77777777" w:rsidR="00832037" w:rsidRPr="00C353CC" w:rsidRDefault="00832037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</w:tr>
      <w:tr w:rsidR="00832037" w:rsidRPr="000E7AEB" w14:paraId="5414B096" w14:textId="77777777" w:rsidTr="00832037">
        <w:tc>
          <w:tcPr>
            <w:tcW w:w="2268" w:type="pct"/>
          </w:tcPr>
          <w:p w14:paraId="44A62217" w14:textId="77777777" w:rsidR="00832037" w:rsidRPr="000E7AEB" w:rsidRDefault="00832037" w:rsidP="00082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14:paraId="3476AA04" w14:textId="77777777" w:rsidR="00832037" w:rsidRPr="005E6680" w:rsidRDefault="00832037" w:rsidP="003F7E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  <w:cs/>
              </w:rPr>
            </w:pPr>
          </w:p>
        </w:tc>
        <w:tc>
          <w:tcPr>
            <w:tcW w:w="144" w:type="pct"/>
            <w:gridSpan w:val="2"/>
          </w:tcPr>
          <w:p w14:paraId="4765373D" w14:textId="77777777" w:rsidR="00832037" w:rsidRPr="000E7AEB" w:rsidRDefault="00832037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8" w:type="pct"/>
          </w:tcPr>
          <w:p w14:paraId="11050C8F" w14:textId="77777777" w:rsidR="00832037" w:rsidRPr="00C353CC" w:rsidRDefault="00832037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44" w:type="pct"/>
          </w:tcPr>
          <w:p w14:paraId="09BF84EC" w14:textId="77777777" w:rsidR="00832037" w:rsidRPr="00C353CC" w:rsidRDefault="00832037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</w:tcPr>
          <w:p w14:paraId="135B0357" w14:textId="77777777" w:rsidR="00832037" w:rsidRPr="00093E95" w:rsidRDefault="00832037" w:rsidP="00093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46" w:type="pct"/>
          </w:tcPr>
          <w:p w14:paraId="259BDD86" w14:textId="77777777" w:rsidR="00832037" w:rsidRPr="00C353CC" w:rsidRDefault="00832037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5" w:type="pct"/>
          </w:tcPr>
          <w:p w14:paraId="678E2B01" w14:textId="77777777" w:rsidR="00832037" w:rsidRPr="00C353CC" w:rsidRDefault="00832037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</w:tr>
      <w:tr w:rsidR="00832037" w:rsidRPr="000E7AEB" w14:paraId="377D0391" w14:textId="77777777" w:rsidTr="00832037">
        <w:tc>
          <w:tcPr>
            <w:tcW w:w="2268" w:type="pct"/>
          </w:tcPr>
          <w:p w14:paraId="27BC9797" w14:textId="77777777" w:rsidR="00832037" w:rsidRPr="000E7AEB" w:rsidRDefault="00832037" w:rsidP="00082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14:paraId="09104A62" w14:textId="77777777" w:rsidR="00832037" w:rsidRPr="005E6680" w:rsidRDefault="00832037" w:rsidP="003F7E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  <w:cs/>
              </w:rPr>
            </w:pPr>
          </w:p>
        </w:tc>
        <w:tc>
          <w:tcPr>
            <w:tcW w:w="144" w:type="pct"/>
            <w:gridSpan w:val="2"/>
          </w:tcPr>
          <w:p w14:paraId="510252DD" w14:textId="77777777" w:rsidR="00832037" w:rsidRPr="000E7AEB" w:rsidRDefault="00832037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8" w:type="pct"/>
          </w:tcPr>
          <w:p w14:paraId="6131CA24" w14:textId="77777777" w:rsidR="00832037" w:rsidRPr="00C353CC" w:rsidRDefault="00832037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44" w:type="pct"/>
          </w:tcPr>
          <w:p w14:paraId="4E24A975" w14:textId="77777777" w:rsidR="00832037" w:rsidRPr="00C353CC" w:rsidRDefault="00832037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</w:tcPr>
          <w:p w14:paraId="6F85DA4C" w14:textId="77777777" w:rsidR="00832037" w:rsidRPr="00093E95" w:rsidRDefault="00832037" w:rsidP="00093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46" w:type="pct"/>
          </w:tcPr>
          <w:p w14:paraId="7D148BEB" w14:textId="77777777" w:rsidR="00832037" w:rsidRPr="00C353CC" w:rsidRDefault="00832037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5" w:type="pct"/>
          </w:tcPr>
          <w:p w14:paraId="1848AF62" w14:textId="77777777" w:rsidR="00832037" w:rsidRPr="00C353CC" w:rsidRDefault="00832037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</w:tr>
      <w:tr w:rsidR="00832037" w:rsidRPr="000E7AEB" w14:paraId="00F210B3" w14:textId="77777777" w:rsidTr="00832037">
        <w:tc>
          <w:tcPr>
            <w:tcW w:w="2268" w:type="pct"/>
          </w:tcPr>
          <w:p w14:paraId="3D6B035E" w14:textId="77777777" w:rsidR="00832037" w:rsidRPr="000E7AEB" w:rsidRDefault="00832037" w:rsidP="00082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14:paraId="4D6CFDB2" w14:textId="77777777" w:rsidR="00832037" w:rsidRPr="005E6680" w:rsidRDefault="00832037" w:rsidP="003F7E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  <w:cs/>
              </w:rPr>
            </w:pPr>
          </w:p>
        </w:tc>
        <w:tc>
          <w:tcPr>
            <w:tcW w:w="144" w:type="pct"/>
            <w:gridSpan w:val="2"/>
          </w:tcPr>
          <w:p w14:paraId="694D799E" w14:textId="77777777" w:rsidR="00832037" w:rsidRPr="000E7AEB" w:rsidRDefault="00832037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8" w:type="pct"/>
          </w:tcPr>
          <w:p w14:paraId="5C3F8813" w14:textId="77777777" w:rsidR="00832037" w:rsidRPr="00C353CC" w:rsidRDefault="00832037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44" w:type="pct"/>
          </w:tcPr>
          <w:p w14:paraId="0C542D67" w14:textId="77777777" w:rsidR="00832037" w:rsidRPr="00C353CC" w:rsidRDefault="00832037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</w:tcPr>
          <w:p w14:paraId="145E7C7F" w14:textId="77777777" w:rsidR="00832037" w:rsidRPr="00093E95" w:rsidRDefault="00832037" w:rsidP="00093E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46" w:type="pct"/>
          </w:tcPr>
          <w:p w14:paraId="07DAD0D5" w14:textId="77777777" w:rsidR="00832037" w:rsidRPr="00C353CC" w:rsidRDefault="00832037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5" w:type="pct"/>
          </w:tcPr>
          <w:p w14:paraId="708A33CC" w14:textId="77777777" w:rsidR="00832037" w:rsidRPr="00C353CC" w:rsidRDefault="00832037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</w:tr>
      <w:tr w:rsidR="00082A6A" w:rsidRPr="000E7AEB" w14:paraId="587B8BD1" w14:textId="77777777" w:rsidTr="00832037">
        <w:tc>
          <w:tcPr>
            <w:tcW w:w="2268" w:type="pct"/>
          </w:tcPr>
          <w:p w14:paraId="7B9DF234" w14:textId="3ACE536E" w:rsidR="00082A6A" w:rsidRPr="000E7AEB" w:rsidRDefault="00082A6A" w:rsidP="00082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lastRenderedPageBreak/>
              <w:t>ลูกหนี้อื่น</w:t>
            </w:r>
          </w:p>
        </w:tc>
        <w:tc>
          <w:tcPr>
            <w:tcW w:w="579" w:type="pct"/>
          </w:tcPr>
          <w:p w14:paraId="7561B910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41058489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8" w:type="pct"/>
          </w:tcPr>
          <w:p w14:paraId="0BBA6100" w14:textId="0B3A9C64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44" w:type="pct"/>
          </w:tcPr>
          <w:p w14:paraId="0827FFB1" w14:textId="13255872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</w:tcPr>
          <w:p w14:paraId="0188CFBE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46" w:type="pct"/>
          </w:tcPr>
          <w:p w14:paraId="78966677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5" w:type="pct"/>
          </w:tcPr>
          <w:p w14:paraId="3CE5D725" w14:textId="675DCC0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</w:tr>
      <w:tr w:rsidR="00082A6A" w:rsidRPr="000E7AEB" w14:paraId="6B92D775" w14:textId="77777777" w:rsidTr="00811CFB">
        <w:tc>
          <w:tcPr>
            <w:tcW w:w="2268" w:type="pct"/>
          </w:tcPr>
          <w:p w14:paraId="2E70DF26" w14:textId="38AB2595" w:rsidR="00082A6A" w:rsidRPr="000E7AEB" w:rsidRDefault="00082A6A" w:rsidP="00082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เช็ครับลงวันที่ล่วงหน้า</w:t>
            </w:r>
          </w:p>
        </w:tc>
        <w:tc>
          <w:tcPr>
            <w:tcW w:w="579" w:type="pct"/>
          </w:tcPr>
          <w:p w14:paraId="3B2D7804" w14:textId="52861387" w:rsidR="00082A6A" w:rsidRPr="00D67E21" w:rsidRDefault="005E6680" w:rsidP="00595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noProof/>
                <w:sz w:val="30"/>
                <w:szCs w:val="30"/>
              </w:rPr>
              <w:t>115</w:t>
            </w:r>
          </w:p>
        </w:tc>
        <w:tc>
          <w:tcPr>
            <w:tcW w:w="144" w:type="pct"/>
            <w:gridSpan w:val="2"/>
          </w:tcPr>
          <w:p w14:paraId="5A6208AB" w14:textId="77777777" w:rsidR="00082A6A" w:rsidRPr="00D67E21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78" w:type="pct"/>
          </w:tcPr>
          <w:p w14:paraId="7DF37271" w14:textId="6AE2C630" w:rsidR="00082A6A" w:rsidRPr="00D67E21" w:rsidRDefault="00082A6A" w:rsidP="00595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BB6D01">
              <w:rPr>
                <w:rFonts w:ascii="Angsana New" w:hAnsi="Angsana New" w:cs="Angsana New"/>
                <w:noProof/>
                <w:sz w:val="30"/>
                <w:szCs w:val="30"/>
              </w:rPr>
              <w:t>14,728</w:t>
            </w:r>
          </w:p>
        </w:tc>
        <w:tc>
          <w:tcPr>
            <w:tcW w:w="144" w:type="pct"/>
          </w:tcPr>
          <w:p w14:paraId="7F7A4F95" w14:textId="77777777" w:rsidR="00082A6A" w:rsidRPr="00D67E21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576" w:type="pct"/>
          </w:tcPr>
          <w:p w14:paraId="124C151F" w14:textId="7EF6C44D" w:rsidR="00082A6A" w:rsidRPr="00CB70CD" w:rsidRDefault="005E6680" w:rsidP="00595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CB70CD">
              <w:rPr>
                <w:rFonts w:ascii="Angsana New" w:hAnsi="Angsana New" w:cs="Angsana New"/>
                <w:noProof/>
                <w:sz w:val="30"/>
                <w:szCs w:val="30"/>
              </w:rPr>
              <w:t>115</w:t>
            </w:r>
          </w:p>
        </w:tc>
        <w:tc>
          <w:tcPr>
            <w:tcW w:w="146" w:type="pct"/>
          </w:tcPr>
          <w:p w14:paraId="0BD301D5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noProof/>
                <w:sz w:val="30"/>
                <w:szCs w:val="30"/>
                <w:cs/>
              </w:rPr>
            </w:pPr>
          </w:p>
        </w:tc>
        <w:tc>
          <w:tcPr>
            <w:tcW w:w="565" w:type="pct"/>
          </w:tcPr>
          <w:p w14:paraId="38FA0B5E" w14:textId="0EAAF18C" w:rsidR="00082A6A" w:rsidRPr="000E7AEB" w:rsidRDefault="00082A6A" w:rsidP="00595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BB6D01">
              <w:rPr>
                <w:rFonts w:ascii="Angsana New" w:hAnsi="Angsana New" w:cs="Angsana New"/>
                <w:noProof/>
                <w:sz w:val="30"/>
                <w:szCs w:val="30"/>
              </w:rPr>
              <w:t>14,728</w:t>
            </w:r>
          </w:p>
        </w:tc>
      </w:tr>
      <w:tr w:rsidR="00082A6A" w:rsidRPr="000E7AEB" w14:paraId="0642BFB4" w14:textId="77777777" w:rsidTr="00811CFB">
        <w:tc>
          <w:tcPr>
            <w:tcW w:w="2268" w:type="pct"/>
          </w:tcPr>
          <w:p w14:paraId="78B91A97" w14:textId="19FE133C" w:rsidR="00082A6A" w:rsidRPr="000E7AEB" w:rsidRDefault="00082A6A" w:rsidP="00082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0E7AEB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0E7AEB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14:paraId="703E19B9" w14:textId="4A41B660" w:rsidR="00082A6A" w:rsidRPr="00D67E21" w:rsidRDefault="00BC5447" w:rsidP="00CA17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noProof/>
                <w:sz w:val="30"/>
                <w:szCs w:val="30"/>
              </w:rPr>
              <w:t>(115)</w:t>
            </w:r>
          </w:p>
        </w:tc>
        <w:tc>
          <w:tcPr>
            <w:tcW w:w="144" w:type="pct"/>
            <w:gridSpan w:val="2"/>
          </w:tcPr>
          <w:p w14:paraId="196DCC9D" w14:textId="77777777" w:rsidR="00082A6A" w:rsidRPr="00D67E21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244F66FF" w14:textId="7E4DFE53" w:rsidR="00082A6A" w:rsidRPr="00D67E21" w:rsidRDefault="00082A6A" w:rsidP="00595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BB6D01">
              <w:rPr>
                <w:rFonts w:ascii="Angsana New" w:hAnsi="Angsana New" w:cs="Angsana New"/>
                <w:noProof/>
                <w:sz w:val="30"/>
                <w:szCs w:val="30"/>
              </w:rPr>
              <w:t>(7)</w:t>
            </w:r>
          </w:p>
        </w:tc>
        <w:tc>
          <w:tcPr>
            <w:tcW w:w="144" w:type="pct"/>
          </w:tcPr>
          <w:p w14:paraId="152F14D0" w14:textId="77777777" w:rsidR="00082A6A" w:rsidRPr="00D67E21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4A3E30AD" w14:textId="7327E653" w:rsidR="00082A6A" w:rsidRPr="00595B00" w:rsidRDefault="00BC5447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595B00">
              <w:rPr>
                <w:rFonts w:ascii="Angsana New" w:hAnsi="Angsana New" w:cs="Angsana New"/>
                <w:noProof/>
                <w:sz w:val="30"/>
                <w:szCs w:val="30"/>
              </w:rPr>
              <w:t>(115)</w:t>
            </w:r>
          </w:p>
        </w:tc>
        <w:tc>
          <w:tcPr>
            <w:tcW w:w="146" w:type="pct"/>
          </w:tcPr>
          <w:p w14:paraId="4EDE30C4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3D01B9D4" w14:textId="7E67D73D" w:rsidR="00082A6A" w:rsidRPr="000E7AEB" w:rsidRDefault="00082A6A" w:rsidP="00595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BB6D01">
              <w:rPr>
                <w:rFonts w:ascii="Angsana New" w:hAnsi="Angsana New" w:cs="Angsana New"/>
                <w:noProof/>
                <w:sz w:val="30"/>
                <w:szCs w:val="30"/>
              </w:rPr>
              <w:t>(7)</w:t>
            </w:r>
          </w:p>
        </w:tc>
      </w:tr>
      <w:tr w:rsidR="00082A6A" w:rsidRPr="000E7AEB" w14:paraId="12AB59DC" w14:textId="77777777" w:rsidTr="00811CFB">
        <w:tc>
          <w:tcPr>
            <w:tcW w:w="2268" w:type="pct"/>
          </w:tcPr>
          <w:p w14:paraId="59F042E9" w14:textId="7BE6694A" w:rsidR="00082A6A" w:rsidRPr="000E7AEB" w:rsidRDefault="00082A6A" w:rsidP="00082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เช็ครับลงวันที่ล่วงหน้า </w:t>
            </w:r>
            <w:r w:rsidRPr="000E7AEB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0E7AEB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</w:tcPr>
          <w:p w14:paraId="7143C7C6" w14:textId="33F01F05" w:rsidR="00082A6A" w:rsidRPr="00D67E21" w:rsidRDefault="005E6680" w:rsidP="00595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noProof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5053DCAF" w14:textId="77777777" w:rsidR="00082A6A" w:rsidRPr="00D67E21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</w:tcPr>
          <w:p w14:paraId="3C45F2D3" w14:textId="7C92292D" w:rsidR="00082A6A" w:rsidRPr="00D67E21" w:rsidRDefault="00082A6A" w:rsidP="00595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D67E21">
              <w:rPr>
                <w:rFonts w:ascii="Angsana New" w:hAnsi="Angsana New" w:cs="Angsana New"/>
                <w:noProof/>
                <w:sz w:val="30"/>
                <w:szCs w:val="30"/>
              </w:rPr>
              <w:t>14,721</w:t>
            </w:r>
          </w:p>
        </w:tc>
        <w:tc>
          <w:tcPr>
            <w:tcW w:w="144" w:type="pct"/>
          </w:tcPr>
          <w:p w14:paraId="62816CE8" w14:textId="77777777" w:rsidR="00082A6A" w:rsidRPr="00D67E21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single" w:sz="4" w:space="0" w:color="auto"/>
            </w:tcBorders>
          </w:tcPr>
          <w:p w14:paraId="1A3BDB79" w14:textId="5BD5CB96" w:rsidR="00082A6A" w:rsidRPr="00D67E21" w:rsidRDefault="005E6680" w:rsidP="00595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noProof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55F669C" w14:textId="77777777" w:rsidR="00082A6A" w:rsidRPr="00A9120A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single" w:sz="4" w:space="0" w:color="auto"/>
            </w:tcBorders>
          </w:tcPr>
          <w:p w14:paraId="37F0243F" w14:textId="0AA7483B" w:rsidR="00082A6A" w:rsidRPr="000E7AEB" w:rsidRDefault="00082A6A" w:rsidP="00595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A9120A">
              <w:rPr>
                <w:rFonts w:ascii="Angsana New" w:hAnsi="Angsana New" w:cs="Angsana New"/>
                <w:noProof/>
                <w:sz w:val="30"/>
                <w:szCs w:val="30"/>
              </w:rPr>
              <w:t>14,721</w:t>
            </w:r>
          </w:p>
        </w:tc>
      </w:tr>
      <w:tr w:rsidR="00082A6A" w:rsidRPr="000E7AEB" w14:paraId="656F1F71" w14:textId="77777777" w:rsidTr="00832037">
        <w:tc>
          <w:tcPr>
            <w:tcW w:w="2268" w:type="pct"/>
          </w:tcPr>
          <w:p w14:paraId="553662FB" w14:textId="2FAB4841" w:rsidR="00082A6A" w:rsidRPr="000E7AEB" w:rsidRDefault="00082A6A" w:rsidP="00082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เงินปันผลค้างรับ</w:t>
            </w:r>
          </w:p>
        </w:tc>
        <w:tc>
          <w:tcPr>
            <w:tcW w:w="579" w:type="pct"/>
            <w:tcBorders>
              <w:top w:val="single" w:sz="4" w:space="0" w:color="auto"/>
            </w:tcBorders>
          </w:tcPr>
          <w:p w14:paraId="228027F4" w14:textId="1DE2E161" w:rsidR="00082A6A" w:rsidRPr="00D67E21" w:rsidRDefault="005E6680" w:rsidP="00595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noProof/>
                <w:sz w:val="30"/>
                <w:szCs w:val="30"/>
              </w:rPr>
              <w:t>-</w:t>
            </w:r>
          </w:p>
        </w:tc>
        <w:tc>
          <w:tcPr>
            <w:tcW w:w="144" w:type="pct"/>
            <w:gridSpan w:val="2"/>
          </w:tcPr>
          <w:p w14:paraId="29897D48" w14:textId="77777777" w:rsidR="00082A6A" w:rsidRPr="00D67E21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14:paraId="1A97EB21" w14:textId="0E42AEDE" w:rsidR="00082A6A" w:rsidRPr="00BB6D01" w:rsidRDefault="00082A6A" w:rsidP="00595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BB6D01">
              <w:rPr>
                <w:rFonts w:ascii="Angsana New" w:hAnsi="Angsana New" w:cs="Angsana New"/>
                <w:noProof/>
                <w:sz w:val="30"/>
                <w:szCs w:val="30"/>
              </w:rPr>
              <w:t>110,000</w:t>
            </w:r>
          </w:p>
        </w:tc>
        <w:tc>
          <w:tcPr>
            <w:tcW w:w="144" w:type="pct"/>
          </w:tcPr>
          <w:p w14:paraId="51241EC3" w14:textId="77777777" w:rsidR="00082A6A" w:rsidRPr="00D67E21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71BD0D82" w14:textId="23ED028F" w:rsidR="00082A6A" w:rsidRPr="00CB70CD" w:rsidRDefault="005E6680" w:rsidP="00595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CB70CD">
              <w:rPr>
                <w:rFonts w:ascii="Angsana New" w:hAnsi="Angsana New" w:cs="Angsana New"/>
                <w:noProof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CBC18ED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</w:tcPr>
          <w:p w14:paraId="57154118" w14:textId="4E8AAC04" w:rsidR="00082A6A" w:rsidRPr="00BB6D01" w:rsidRDefault="00082A6A" w:rsidP="00595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BB6D01">
              <w:rPr>
                <w:rFonts w:ascii="Angsana New" w:hAnsi="Angsana New" w:cs="Angsana New"/>
                <w:noProof/>
                <w:sz w:val="30"/>
                <w:szCs w:val="30"/>
              </w:rPr>
              <w:t>110,000</w:t>
            </w:r>
          </w:p>
        </w:tc>
      </w:tr>
      <w:tr w:rsidR="005F4586" w:rsidRPr="000E7AEB" w14:paraId="52B5F070" w14:textId="77777777" w:rsidTr="00832037">
        <w:tc>
          <w:tcPr>
            <w:tcW w:w="2268" w:type="pct"/>
          </w:tcPr>
          <w:p w14:paraId="79C10C7E" w14:textId="77305FC4" w:rsidR="005F4586" w:rsidRPr="000E7AEB" w:rsidRDefault="005F4586" w:rsidP="005F4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="Angsana New" w:hint="cs"/>
                <w:sz w:val="30"/>
                <w:szCs w:val="30"/>
                <w:cs/>
              </w:rPr>
              <w:t>ลูกหนี้กรมสรรพากร</w:t>
            </w:r>
          </w:p>
        </w:tc>
        <w:tc>
          <w:tcPr>
            <w:tcW w:w="579" w:type="pct"/>
          </w:tcPr>
          <w:p w14:paraId="7E09447E" w14:textId="15D6DDC3" w:rsidR="005F4586" w:rsidRDefault="005F4586" w:rsidP="00595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FB3E3F">
              <w:rPr>
                <w:rFonts w:ascii="Angsana New" w:hAnsi="Angsana New" w:cs="Angsana New"/>
                <w:noProof/>
                <w:sz w:val="30"/>
                <w:szCs w:val="30"/>
              </w:rPr>
              <w:t>5</w:t>
            </w:r>
            <w:r>
              <w:rPr>
                <w:rFonts w:ascii="Angsana New" w:hAnsi="Angsana New" w:cs="Angsana New"/>
                <w:noProof/>
                <w:sz w:val="30"/>
                <w:szCs w:val="30"/>
              </w:rPr>
              <w:t>7</w:t>
            </w:r>
            <w:r w:rsidRPr="00FB3E3F">
              <w:rPr>
                <w:rFonts w:ascii="Angsana New" w:hAnsi="Angsana New" w:cs="Angsana New"/>
                <w:noProof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noProof/>
                <w:sz w:val="30"/>
                <w:szCs w:val="30"/>
              </w:rPr>
              <w:t>928</w:t>
            </w:r>
          </w:p>
        </w:tc>
        <w:tc>
          <w:tcPr>
            <w:tcW w:w="144" w:type="pct"/>
            <w:gridSpan w:val="2"/>
          </w:tcPr>
          <w:p w14:paraId="44958664" w14:textId="77777777" w:rsidR="005F4586" w:rsidRPr="00D67E21" w:rsidRDefault="005F4586" w:rsidP="005F45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78" w:type="pct"/>
          </w:tcPr>
          <w:p w14:paraId="37518478" w14:textId="6F06498B" w:rsidR="005F4586" w:rsidRPr="00BB6D01" w:rsidRDefault="005F4586" w:rsidP="00595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BB6D01">
              <w:rPr>
                <w:rFonts w:ascii="Angsana New" w:hAnsi="Angsana New" w:cs="Angsana New"/>
                <w:noProof/>
                <w:sz w:val="30"/>
                <w:szCs w:val="30"/>
              </w:rPr>
              <w:t>49,233</w:t>
            </w:r>
          </w:p>
        </w:tc>
        <w:tc>
          <w:tcPr>
            <w:tcW w:w="144" w:type="pct"/>
          </w:tcPr>
          <w:p w14:paraId="4D53B6C6" w14:textId="77777777" w:rsidR="005F4586" w:rsidRPr="00D67E21" w:rsidRDefault="005F4586" w:rsidP="005F45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576" w:type="pct"/>
          </w:tcPr>
          <w:p w14:paraId="1F97B933" w14:textId="5F40532E" w:rsidR="005F4586" w:rsidRPr="00CB70CD" w:rsidRDefault="005F4586" w:rsidP="00595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CB70CD">
              <w:rPr>
                <w:rFonts w:ascii="Angsana New" w:hAnsi="Angsana New" w:cs="Angsana New"/>
                <w:noProof/>
                <w:sz w:val="30"/>
                <w:szCs w:val="30"/>
              </w:rPr>
              <w:t>56,327</w:t>
            </w:r>
          </w:p>
        </w:tc>
        <w:tc>
          <w:tcPr>
            <w:tcW w:w="146" w:type="pct"/>
          </w:tcPr>
          <w:p w14:paraId="1AA8A941" w14:textId="77777777" w:rsidR="005F4586" w:rsidRPr="000E7AEB" w:rsidRDefault="005F4586" w:rsidP="005F45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565" w:type="pct"/>
          </w:tcPr>
          <w:p w14:paraId="5371E047" w14:textId="41C3E4F3" w:rsidR="005F4586" w:rsidRPr="00BB6D01" w:rsidRDefault="005F4586" w:rsidP="00595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BB6D01">
              <w:rPr>
                <w:rFonts w:ascii="Angsana New" w:hAnsi="Angsana New" w:cs="Angsana New"/>
                <w:noProof/>
                <w:sz w:val="30"/>
                <w:szCs w:val="30"/>
              </w:rPr>
              <w:t>47,537</w:t>
            </w:r>
          </w:p>
        </w:tc>
      </w:tr>
      <w:tr w:rsidR="005F4586" w:rsidRPr="000E7AEB" w14:paraId="7408BB9E" w14:textId="77777777" w:rsidTr="00811CFB">
        <w:tc>
          <w:tcPr>
            <w:tcW w:w="2268" w:type="pct"/>
          </w:tcPr>
          <w:p w14:paraId="0FD21931" w14:textId="5B811CBE" w:rsidR="005F4586" w:rsidRPr="000E7AEB" w:rsidRDefault="005F4586" w:rsidP="005F4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 w:rsidRPr="000E7AEB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เงินมัดจำ</w:t>
            </w:r>
          </w:p>
        </w:tc>
        <w:tc>
          <w:tcPr>
            <w:tcW w:w="579" w:type="pct"/>
          </w:tcPr>
          <w:p w14:paraId="0A1D2B98" w14:textId="0CAB7961" w:rsidR="005F4586" w:rsidRPr="009412DF" w:rsidRDefault="005F4586" w:rsidP="00595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noProof/>
                <w:sz w:val="30"/>
                <w:szCs w:val="30"/>
              </w:rPr>
              <w:t>27,8</w:t>
            </w:r>
            <w:r w:rsidR="00380BDC">
              <w:rPr>
                <w:rFonts w:ascii="Angsana New" w:hAnsi="Angsana New" w:cs="Angsana New"/>
                <w:noProof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noProof/>
                <w:sz w:val="30"/>
                <w:szCs w:val="30"/>
              </w:rPr>
              <w:t>8</w:t>
            </w:r>
          </w:p>
        </w:tc>
        <w:tc>
          <w:tcPr>
            <w:tcW w:w="144" w:type="pct"/>
            <w:gridSpan w:val="2"/>
          </w:tcPr>
          <w:p w14:paraId="1C1E21F0" w14:textId="77777777" w:rsidR="005F4586" w:rsidRPr="00D67E21" w:rsidRDefault="005F4586" w:rsidP="005F45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78" w:type="pct"/>
          </w:tcPr>
          <w:p w14:paraId="4B08C51C" w14:textId="2B841DA5" w:rsidR="005F4586" w:rsidRPr="00BB6D01" w:rsidRDefault="005F4586" w:rsidP="00595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BB6D01">
              <w:rPr>
                <w:rFonts w:ascii="Angsana New" w:hAnsi="Angsana New" w:cs="Angsana New"/>
                <w:noProof/>
                <w:sz w:val="30"/>
                <w:szCs w:val="30"/>
              </w:rPr>
              <w:t>3,225</w:t>
            </w:r>
          </w:p>
        </w:tc>
        <w:tc>
          <w:tcPr>
            <w:tcW w:w="144" w:type="pct"/>
          </w:tcPr>
          <w:p w14:paraId="2A7EA39B" w14:textId="77777777" w:rsidR="005F4586" w:rsidRPr="00D67E21" w:rsidRDefault="005F4586" w:rsidP="005F45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576" w:type="pct"/>
          </w:tcPr>
          <w:p w14:paraId="57574261" w14:textId="277029C2" w:rsidR="005F4586" w:rsidRPr="00CB70CD" w:rsidRDefault="005F4586" w:rsidP="00595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CB70CD">
              <w:rPr>
                <w:rFonts w:ascii="Angsana New" w:hAnsi="Angsana New" w:cs="Angsana New"/>
                <w:noProof/>
                <w:sz w:val="30"/>
                <w:szCs w:val="30"/>
              </w:rPr>
              <w:t>27,8</w:t>
            </w:r>
            <w:r w:rsidR="00380BDC" w:rsidRPr="00CB70CD">
              <w:rPr>
                <w:rFonts w:ascii="Angsana New" w:hAnsi="Angsana New" w:cs="Angsana New"/>
                <w:noProof/>
                <w:sz w:val="30"/>
                <w:szCs w:val="30"/>
              </w:rPr>
              <w:t>3</w:t>
            </w:r>
            <w:r w:rsidRPr="00CB70CD">
              <w:rPr>
                <w:rFonts w:ascii="Angsana New" w:hAnsi="Angsana New" w:cs="Angsana New"/>
                <w:noProof/>
                <w:sz w:val="30"/>
                <w:szCs w:val="30"/>
              </w:rPr>
              <w:t>8</w:t>
            </w:r>
          </w:p>
        </w:tc>
        <w:tc>
          <w:tcPr>
            <w:tcW w:w="146" w:type="pct"/>
          </w:tcPr>
          <w:p w14:paraId="499A719B" w14:textId="77777777" w:rsidR="005F4586" w:rsidRPr="000E7AEB" w:rsidRDefault="005F4586" w:rsidP="005F45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565" w:type="pct"/>
          </w:tcPr>
          <w:p w14:paraId="45053681" w14:textId="61965B0A" w:rsidR="005F4586" w:rsidRPr="00BB6D01" w:rsidRDefault="005F4586" w:rsidP="00595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BB6D01">
              <w:rPr>
                <w:rFonts w:ascii="Angsana New" w:hAnsi="Angsana New" w:cs="Angsana New"/>
                <w:noProof/>
                <w:sz w:val="30"/>
                <w:szCs w:val="30"/>
              </w:rPr>
              <w:t>3,225</w:t>
            </w:r>
          </w:p>
        </w:tc>
      </w:tr>
      <w:tr w:rsidR="005F4586" w:rsidRPr="000E7AEB" w14:paraId="558B3C64" w14:textId="77777777" w:rsidTr="00811CFB">
        <w:tc>
          <w:tcPr>
            <w:tcW w:w="2268" w:type="pct"/>
          </w:tcPr>
          <w:p w14:paraId="66AD88F3" w14:textId="5DBB4947" w:rsidR="005F4586" w:rsidRPr="000E7AEB" w:rsidRDefault="005F4586" w:rsidP="005F4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ค่าใช้จ่ายล่วงหน้า</w:t>
            </w:r>
          </w:p>
        </w:tc>
        <w:tc>
          <w:tcPr>
            <w:tcW w:w="579" w:type="pct"/>
          </w:tcPr>
          <w:p w14:paraId="2A6BD062" w14:textId="397651DA" w:rsidR="005F4586" w:rsidRPr="00B8484A" w:rsidRDefault="005F4586" w:rsidP="00595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noProof/>
                <w:sz w:val="30"/>
                <w:szCs w:val="30"/>
              </w:rPr>
              <w:t>8,501</w:t>
            </w:r>
          </w:p>
        </w:tc>
        <w:tc>
          <w:tcPr>
            <w:tcW w:w="144" w:type="pct"/>
            <w:gridSpan w:val="2"/>
          </w:tcPr>
          <w:p w14:paraId="05260DFB" w14:textId="77777777" w:rsidR="005F4586" w:rsidRPr="00D67E21" w:rsidRDefault="005F4586" w:rsidP="005F45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78" w:type="pct"/>
          </w:tcPr>
          <w:p w14:paraId="1FF30983" w14:textId="4357F095" w:rsidR="005F4586" w:rsidRPr="00BB6D01" w:rsidRDefault="005F4586" w:rsidP="00595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BB6D01">
              <w:rPr>
                <w:rFonts w:ascii="Angsana New" w:hAnsi="Angsana New" w:cs="Angsana New"/>
                <w:noProof/>
                <w:sz w:val="30"/>
                <w:szCs w:val="30"/>
                <w:cs/>
              </w:rPr>
              <w:t>5</w:t>
            </w:r>
            <w:r w:rsidRPr="00BB6D01">
              <w:rPr>
                <w:rFonts w:ascii="Angsana New" w:hAnsi="Angsana New" w:cs="Angsana New"/>
                <w:noProof/>
                <w:sz w:val="30"/>
                <w:szCs w:val="30"/>
              </w:rPr>
              <w:t>,</w:t>
            </w:r>
            <w:r w:rsidRPr="00BB6D01">
              <w:rPr>
                <w:rFonts w:ascii="Angsana New" w:hAnsi="Angsana New" w:cs="Angsana New"/>
                <w:noProof/>
                <w:sz w:val="30"/>
                <w:szCs w:val="30"/>
                <w:cs/>
              </w:rPr>
              <w:t>25</w:t>
            </w:r>
            <w:r w:rsidRPr="00BB6D01">
              <w:rPr>
                <w:rFonts w:ascii="Angsana New" w:hAnsi="Angsana New" w:cs="Angsana New"/>
                <w:noProof/>
                <w:sz w:val="30"/>
                <w:szCs w:val="30"/>
              </w:rPr>
              <w:t>8</w:t>
            </w:r>
          </w:p>
        </w:tc>
        <w:tc>
          <w:tcPr>
            <w:tcW w:w="144" w:type="pct"/>
          </w:tcPr>
          <w:p w14:paraId="49C0AA53" w14:textId="77777777" w:rsidR="005F4586" w:rsidRPr="00D67E21" w:rsidRDefault="005F4586" w:rsidP="005F45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576" w:type="pct"/>
          </w:tcPr>
          <w:p w14:paraId="7F5313C8" w14:textId="721F8230" w:rsidR="005F4586" w:rsidRPr="00CB70CD" w:rsidRDefault="005F4586" w:rsidP="00595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CB70CD">
              <w:rPr>
                <w:rFonts w:ascii="Angsana New" w:hAnsi="Angsana New" w:cs="Angsana New"/>
                <w:noProof/>
                <w:sz w:val="30"/>
                <w:szCs w:val="30"/>
              </w:rPr>
              <w:t>8,142</w:t>
            </w:r>
          </w:p>
        </w:tc>
        <w:tc>
          <w:tcPr>
            <w:tcW w:w="146" w:type="pct"/>
          </w:tcPr>
          <w:p w14:paraId="312AD37F" w14:textId="77777777" w:rsidR="005F4586" w:rsidRPr="000E7AEB" w:rsidRDefault="005F4586" w:rsidP="005F45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565" w:type="pct"/>
          </w:tcPr>
          <w:p w14:paraId="53008215" w14:textId="0E106BAE" w:rsidR="005F4586" w:rsidRPr="00BB6D01" w:rsidRDefault="005F4586" w:rsidP="00595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BB6D01">
              <w:rPr>
                <w:rFonts w:ascii="Angsana New" w:hAnsi="Angsana New" w:cs="Angsana New"/>
                <w:noProof/>
                <w:sz w:val="30"/>
                <w:szCs w:val="30"/>
              </w:rPr>
              <w:t>4,933</w:t>
            </w:r>
          </w:p>
        </w:tc>
      </w:tr>
      <w:tr w:rsidR="005F4586" w:rsidRPr="000E7AEB" w14:paraId="24ACC902" w14:textId="77777777" w:rsidTr="00811CFB">
        <w:tc>
          <w:tcPr>
            <w:tcW w:w="2268" w:type="pct"/>
          </w:tcPr>
          <w:p w14:paraId="65247EA8" w14:textId="57FD4F8D" w:rsidR="005F4586" w:rsidRPr="000E7AEB" w:rsidRDefault="005F4586" w:rsidP="005F4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="Angsana New" w:hint="cs"/>
                <w:sz w:val="30"/>
                <w:szCs w:val="30"/>
                <w:cs/>
              </w:rPr>
              <w:t>ลูกหนี้กรมศุลกากร</w:t>
            </w:r>
          </w:p>
        </w:tc>
        <w:tc>
          <w:tcPr>
            <w:tcW w:w="579" w:type="pct"/>
          </w:tcPr>
          <w:p w14:paraId="441BF2EF" w14:textId="05D3878B" w:rsidR="005F4586" w:rsidRPr="00516BBB" w:rsidRDefault="005F4586" w:rsidP="00595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noProof/>
                <w:sz w:val="30"/>
                <w:szCs w:val="30"/>
              </w:rPr>
              <w:t>6,165</w:t>
            </w:r>
          </w:p>
        </w:tc>
        <w:tc>
          <w:tcPr>
            <w:tcW w:w="144" w:type="pct"/>
            <w:gridSpan w:val="2"/>
          </w:tcPr>
          <w:p w14:paraId="7F4396FC" w14:textId="77777777" w:rsidR="005F4586" w:rsidRPr="00D67E21" w:rsidRDefault="005F4586" w:rsidP="005F45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78" w:type="pct"/>
          </w:tcPr>
          <w:p w14:paraId="5F042B6B" w14:textId="72217078" w:rsidR="005F4586" w:rsidRPr="00BB6D01" w:rsidRDefault="005F4586" w:rsidP="00595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  <w:cs/>
              </w:rPr>
            </w:pPr>
            <w:r w:rsidRPr="00681E1F">
              <w:rPr>
                <w:rFonts w:ascii="Angsana New" w:hAnsi="Angsana New" w:cs="Angsana New"/>
                <w:noProof/>
                <w:sz w:val="30"/>
                <w:szCs w:val="30"/>
              </w:rPr>
              <w:t>6,165</w:t>
            </w:r>
          </w:p>
        </w:tc>
        <w:tc>
          <w:tcPr>
            <w:tcW w:w="144" w:type="pct"/>
          </w:tcPr>
          <w:p w14:paraId="3E029B09" w14:textId="77777777" w:rsidR="005F4586" w:rsidRPr="00D67E21" w:rsidRDefault="005F4586" w:rsidP="005F45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576" w:type="pct"/>
          </w:tcPr>
          <w:p w14:paraId="05028915" w14:textId="7641F5CB" w:rsidR="005F4586" w:rsidRPr="00CB70CD" w:rsidRDefault="005F4586" w:rsidP="00595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CB70CD">
              <w:rPr>
                <w:rFonts w:ascii="Angsana New" w:hAnsi="Angsana New" w:cs="Angsana New"/>
                <w:noProof/>
                <w:sz w:val="30"/>
                <w:szCs w:val="30"/>
              </w:rPr>
              <w:t>6,165</w:t>
            </w:r>
          </w:p>
        </w:tc>
        <w:tc>
          <w:tcPr>
            <w:tcW w:w="146" w:type="pct"/>
          </w:tcPr>
          <w:p w14:paraId="4D5191D1" w14:textId="77777777" w:rsidR="005F4586" w:rsidRPr="000E7AEB" w:rsidRDefault="005F4586" w:rsidP="005F45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565" w:type="pct"/>
          </w:tcPr>
          <w:p w14:paraId="4D53D8B0" w14:textId="5C8BEEC1" w:rsidR="005F4586" w:rsidRPr="00BB6D01" w:rsidRDefault="005F4586" w:rsidP="00595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681E1F">
              <w:rPr>
                <w:rFonts w:ascii="Angsana New" w:hAnsi="Angsana New" w:cs="Angsana New"/>
                <w:noProof/>
                <w:sz w:val="30"/>
                <w:szCs w:val="30"/>
              </w:rPr>
              <w:t>6,165</w:t>
            </w:r>
          </w:p>
        </w:tc>
      </w:tr>
      <w:tr w:rsidR="005F4586" w:rsidRPr="000E7AEB" w14:paraId="617DCF40" w14:textId="77777777" w:rsidTr="00811CFB">
        <w:tc>
          <w:tcPr>
            <w:tcW w:w="2268" w:type="pct"/>
          </w:tcPr>
          <w:p w14:paraId="289DDCBB" w14:textId="5C4B33CF" w:rsidR="005F4586" w:rsidRPr="001E6D3A" w:rsidRDefault="005F4586" w:rsidP="005F4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1E6D3A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579" w:type="pct"/>
          </w:tcPr>
          <w:p w14:paraId="4B29AB07" w14:textId="18117EFA" w:rsidR="005F4586" w:rsidRPr="00D67E21" w:rsidRDefault="005F4586" w:rsidP="00595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noProof/>
                <w:sz w:val="30"/>
                <w:szCs w:val="30"/>
              </w:rPr>
              <w:t>384</w:t>
            </w:r>
          </w:p>
        </w:tc>
        <w:tc>
          <w:tcPr>
            <w:tcW w:w="144" w:type="pct"/>
            <w:gridSpan w:val="2"/>
          </w:tcPr>
          <w:p w14:paraId="1893151F" w14:textId="77777777" w:rsidR="005F4586" w:rsidRPr="00D67E21" w:rsidRDefault="005F4586" w:rsidP="005F45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78" w:type="pct"/>
          </w:tcPr>
          <w:p w14:paraId="5D9DF71D" w14:textId="07BE88CE" w:rsidR="005F4586" w:rsidRPr="00BB6D01" w:rsidRDefault="005F4586" w:rsidP="00595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BB6D01">
              <w:rPr>
                <w:rFonts w:ascii="Angsana New" w:hAnsi="Angsana New" w:cs="Angsana New"/>
                <w:noProof/>
                <w:sz w:val="30"/>
                <w:szCs w:val="30"/>
              </w:rPr>
              <w:t>431</w:t>
            </w:r>
          </w:p>
        </w:tc>
        <w:tc>
          <w:tcPr>
            <w:tcW w:w="144" w:type="pct"/>
          </w:tcPr>
          <w:p w14:paraId="101DFDDD" w14:textId="77777777" w:rsidR="005F4586" w:rsidRPr="00D67E21" w:rsidRDefault="005F4586" w:rsidP="005F45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noProof/>
                <w:sz w:val="30"/>
                <w:szCs w:val="30"/>
              </w:rPr>
            </w:pPr>
          </w:p>
        </w:tc>
        <w:tc>
          <w:tcPr>
            <w:tcW w:w="576" w:type="pct"/>
          </w:tcPr>
          <w:p w14:paraId="69A0B118" w14:textId="60343D99" w:rsidR="005F4586" w:rsidRPr="00D67E21" w:rsidRDefault="005F4586" w:rsidP="00595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noProof/>
                <w:sz w:val="30"/>
                <w:szCs w:val="30"/>
              </w:rPr>
              <w:t>369</w:t>
            </w:r>
          </w:p>
        </w:tc>
        <w:tc>
          <w:tcPr>
            <w:tcW w:w="146" w:type="pct"/>
          </w:tcPr>
          <w:p w14:paraId="54B6CD32" w14:textId="77777777" w:rsidR="005F4586" w:rsidRPr="001E6D3A" w:rsidRDefault="005F4586" w:rsidP="005F45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565" w:type="pct"/>
          </w:tcPr>
          <w:p w14:paraId="03EACB16" w14:textId="2A4E8D14" w:rsidR="005F4586" w:rsidRPr="00BB6D01" w:rsidRDefault="005F4586" w:rsidP="00595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  <w:r w:rsidRPr="00BB6D01">
              <w:rPr>
                <w:rFonts w:ascii="Angsana New" w:hAnsi="Angsana New" w:cs="Angsana New"/>
                <w:noProof/>
                <w:sz w:val="30"/>
                <w:szCs w:val="30"/>
              </w:rPr>
              <w:t>416</w:t>
            </w:r>
          </w:p>
        </w:tc>
      </w:tr>
      <w:tr w:rsidR="005F4586" w:rsidRPr="000E7AEB" w14:paraId="2273911D" w14:textId="77777777" w:rsidTr="00811CFB">
        <w:tc>
          <w:tcPr>
            <w:tcW w:w="2268" w:type="pct"/>
          </w:tcPr>
          <w:p w14:paraId="530172C7" w14:textId="6821EB03" w:rsidR="005F4586" w:rsidRPr="000E7AEB" w:rsidRDefault="005F4586" w:rsidP="005F4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ลูกหนี้อื่น</w:t>
            </w: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0E7AE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799D1CDF" w14:textId="4A082234" w:rsidR="005F4586" w:rsidRPr="00D67E21" w:rsidRDefault="005F4586" w:rsidP="00595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100,816</w:t>
            </w:r>
          </w:p>
        </w:tc>
        <w:tc>
          <w:tcPr>
            <w:tcW w:w="144" w:type="pct"/>
            <w:gridSpan w:val="2"/>
          </w:tcPr>
          <w:p w14:paraId="1B699C63" w14:textId="77777777" w:rsidR="005F4586" w:rsidRPr="00D67E21" w:rsidRDefault="005F4586" w:rsidP="005F45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3DA141BB" w14:textId="4B9126EA" w:rsidR="005F4586" w:rsidRPr="00595B00" w:rsidRDefault="005F4586" w:rsidP="00595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595B00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189,033</w:t>
            </w:r>
          </w:p>
        </w:tc>
        <w:tc>
          <w:tcPr>
            <w:tcW w:w="144" w:type="pct"/>
          </w:tcPr>
          <w:p w14:paraId="6E636C83" w14:textId="77777777" w:rsidR="005F4586" w:rsidRPr="00595B00" w:rsidRDefault="005F4586" w:rsidP="005F45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7746C5AA" w14:textId="2F870E1B" w:rsidR="005F4586" w:rsidRPr="00595B00" w:rsidRDefault="005F4586" w:rsidP="00595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595B00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98,8</w:t>
            </w:r>
            <w:r w:rsidR="001E0D39" w:rsidRPr="00595B00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4</w:t>
            </w:r>
            <w:r w:rsidRPr="00595B00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1</w:t>
            </w:r>
          </w:p>
        </w:tc>
        <w:tc>
          <w:tcPr>
            <w:tcW w:w="146" w:type="pct"/>
          </w:tcPr>
          <w:p w14:paraId="7119F022" w14:textId="77777777" w:rsidR="005F4586" w:rsidRPr="00595B00" w:rsidRDefault="005F4586" w:rsidP="005F45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14:paraId="0B1E3F6B" w14:textId="24EA87A3" w:rsidR="005F4586" w:rsidRPr="00595B00" w:rsidRDefault="005F4586" w:rsidP="00595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595B00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186,997</w:t>
            </w:r>
          </w:p>
        </w:tc>
      </w:tr>
      <w:tr w:rsidR="005F4586" w:rsidRPr="000E7AEB" w14:paraId="49CA0102" w14:textId="77777777" w:rsidTr="00811CFB">
        <w:trPr>
          <w:trHeight w:val="20"/>
        </w:trPr>
        <w:tc>
          <w:tcPr>
            <w:tcW w:w="2268" w:type="pct"/>
          </w:tcPr>
          <w:p w14:paraId="10BE2292" w14:textId="77777777" w:rsidR="005F4586" w:rsidRPr="00811CFB" w:rsidRDefault="005F4586" w:rsidP="005F4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</w:tcPr>
          <w:p w14:paraId="6940FE53" w14:textId="77777777" w:rsidR="005F4586" w:rsidRPr="00D67E21" w:rsidRDefault="005F4586" w:rsidP="005F45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144" w:type="pct"/>
            <w:gridSpan w:val="2"/>
          </w:tcPr>
          <w:p w14:paraId="7D699455" w14:textId="77777777" w:rsidR="005F4586" w:rsidRPr="00D67E21" w:rsidRDefault="005F4586" w:rsidP="005F45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14:paraId="566C8D71" w14:textId="77777777" w:rsidR="005F4586" w:rsidRPr="00BB6D01" w:rsidRDefault="005F4586" w:rsidP="00595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144" w:type="pct"/>
          </w:tcPr>
          <w:p w14:paraId="1D7B1EF7" w14:textId="77777777" w:rsidR="005F4586" w:rsidRPr="00D67E21" w:rsidRDefault="005F4586" w:rsidP="005F45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175FA753" w14:textId="77777777" w:rsidR="005F4586" w:rsidRPr="00595B00" w:rsidRDefault="005F4586" w:rsidP="005F45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  <w:tc>
          <w:tcPr>
            <w:tcW w:w="146" w:type="pct"/>
          </w:tcPr>
          <w:p w14:paraId="4BA2DA77" w14:textId="77777777" w:rsidR="005F4586" w:rsidRPr="000E7AEB" w:rsidRDefault="005F4586" w:rsidP="005F45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</w:tcPr>
          <w:p w14:paraId="41A3F3BA" w14:textId="77777777" w:rsidR="005F4586" w:rsidRPr="00BB6D01" w:rsidRDefault="005F4586" w:rsidP="00595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noProof/>
                <w:sz w:val="30"/>
                <w:szCs w:val="30"/>
              </w:rPr>
            </w:pPr>
          </w:p>
        </w:tc>
      </w:tr>
      <w:tr w:rsidR="005F4586" w:rsidRPr="000E7AEB" w14:paraId="694A5261" w14:textId="77777777" w:rsidTr="00811CFB">
        <w:tc>
          <w:tcPr>
            <w:tcW w:w="2268" w:type="pct"/>
          </w:tcPr>
          <w:p w14:paraId="5FC12EB2" w14:textId="5B93CBBA" w:rsidR="005F4586" w:rsidRPr="000E7AEB" w:rsidRDefault="005F4586" w:rsidP="005F45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รวมลูกหนี้การค้าและลูกหนี้อื่น </w:t>
            </w: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- </w:t>
            </w:r>
            <w:r w:rsidRPr="000E7AE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9" w:type="pct"/>
            <w:tcBorders>
              <w:bottom w:val="double" w:sz="4" w:space="0" w:color="auto"/>
            </w:tcBorders>
          </w:tcPr>
          <w:p w14:paraId="11295382" w14:textId="48CAF0C0" w:rsidR="005F4586" w:rsidRPr="00D67E21" w:rsidRDefault="005F4586" w:rsidP="00595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  <w:cs/>
              </w:rPr>
            </w:pPr>
            <w:r w:rsidRPr="0046799E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1,449,209</w:t>
            </w:r>
          </w:p>
        </w:tc>
        <w:tc>
          <w:tcPr>
            <w:tcW w:w="144" w:type="pct"/>
            <w:gridSpan w:val="2"/>
          </w:tcPr>
          <w:p w14:paraId="79756AD4" w14:textId="77777777" w:rsidR="005F4586" w:rsidRPr="00D67E21" w:rsidRDefault="005F4586" w:rsidP="005F45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double" w:sz="4" w:space="0" w:color="auto"/>
            </w:tcBorders>
          </w:tcPr>
          <w:p w14:paraId="28904798" w14:textId="72D731A9" w:rsidR="005F4586" w:rsidRPr="00595B00" w:rsidRDefault="005F4586" w:rsidP="00595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595B00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941,055</w:t>
            </w:r>
          </w:p>
        </w:tc>
        <w:tc>
          <w:tcPr>
            <w:tcW w:w="144" w:type="pct"/>
          </w:tcPr>
          <w:p w14:paraId="4217605F" w14:textId="77777777" w:rsidR="005F4586" w:rsidRPr="00595B00" w:rsidRDefault="005F4586" w:rsidP="005F45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double" w:sz="4" w:space="0" w:color="auto"/>
            </w:tcBorders>
          </w:tcPr>
          <w:p w14:paraId="15D8E14C" w14:textId="31F7AF9D" w:rsidR="005F4586" w:rsidRPr="00595B00" w:rsidRDefault="005F4586" w:rsidP="00595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  <w:cs/>
              </w:rPr>
            </w:pPr>
            <w:r w:rsidRPr="00595B00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1,465,374</w:t>
            </w:r>
          </w:p>
        </w:tc>
        <w:tc>
          <w:tcPr>
            <w:tcW w:w="146" w:type="pct"/>
          </w:tcPr>
          <w:p w14:paraId="3C47F0B5" w14:textId="77777777" w:rsidR="005F4586" w:rsidRPr="00595B00" w:rsidRDefault="005F4586" w:rsidP="005F45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double" w:sz="4" w:space="0" w:color="auto"/>
            </w:tcBorders>
          </w:tcPr>
          <w:p w14:paraId="2EEA3043" w14:textId="586BF1DB" w:rsidR="005F4586" w:rsidRPr="00595B00" w:rsidRDefault="005F4586" w:rsidP="00595B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</w:pPr>
            <w:r w:rsidRPr="00595B00">
              <w:rPr>
                <w:rFonts w:ascii="Angsana New" w:hAnsi="Angsana New" w:cs="Angsana New"/>
                <w:b/>
                <w:bCs/>
                <w:noProof/>
                <w:sz w:val="30"/>
                <w:szCs w:val="30"/>
              </w:rPr>
              <w:t>956,522</w:t>
            </w:r>
          </w:p>
        </w:tc>
      </w:tr>
    </w:tbl>
    <w:p w14:paraId="63D16BB9" w14:textId="77777777" w:rsidR="002B15CB" w:rsidRDefault="002B15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3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53"/>
        <w:gridCol w:w="1083"/>
        <w:gridCol w:w="270"/>
        <w:gridCol w:w="1082"/>
        <w:gridCol w:w="270"/>
        <w:gridCol w:w="1080"/>
        <w:gridCol w:w="274"/>
        <w:gridCol w:w="1067"/>
      </w:tblGrid>
      <w:tr w:rsidR="00530B28" w:rsidRPr="000E7AEB" w14:paraId="5BA90DFE" w14:textId="77777777">
        <w:tc>
          <w:tcPr>
            <w:tcW w:w="2267" w:type="pct"/>
          </w:tcPr>
          <w:p w14:paraId="73DB4A34" w14:textId="77777777" w:rsidR="00DD0859" w:rsidRPr="000E7AEB" w:rsidRDefault="00DD0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98" w:type="pct"/>
            <w:gridSpan w:val="3"/>
          </w:tcPr>
          <w:p w14:paraId="3EBAA620" w14:textId="77777777" w:rsidR="00DD0859" w:rsidRPr="000E7AEB" w:rsidRDefault="00DD0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1983EF92" w14:textId="77777777" w:rsidR="00DD0859" w:rsidRPr="000E7AEB" w:rsidRDefault="00DD0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1" w:type="pct"/>
            <w:gridSpan w:val="3"/>
          </w:tcPr>
          <w:p w14:paraId="758A74A0" w14:textId="77777777" w:rsidR="00DD0859" w:rsidRPr="000E7AEB" w:rsidRDefault="00DD0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530B28" w:rsidRPr="000E7AEB" w14:paraId="3BD69689" w14:textId="77777777">
        <w:tc>
          <w:tcPr>
            <w:tcW w:w="2267" w:type="pct"/>
          </w:tcPr>
          <w:p w14:paraId="7F8AAA74" w14:textId="77777777" w:rsidR="00DD0859" w:rsidRPr="000E7AEB" w:rsidRDefault="00DD08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0E7AE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- ลูกหนี้การค้าและลูกหนี้อื่น</w:t>
            </w:r>
          </w:p>
        </w:tc>
        <w:tc>
          <w:tcPr>
            <w:tcW w:w="1298" w:type="pct"/>
            <w:gridSpan w:val="3"/>
          </w:tcPr>
          <w:p w14:paraId="05BA1489" w14:textId="77777777" w:rsidR="00DD0859" w:rsidRPr="000E7AEB" w:rsidRDefault="00DD0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4" w:type="pct"/>
          </w:tcPr>
          <w:p w14:paraId="4EB290EE" w14:textId="77777777" w:rsidR="00DD0859" w:rsidRPr="000E7AEB" w:rsidRDefault="00DD0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1" w:type="pct"/>
            <w:gridSpan w:val="3"/>
          </w:tcPr>
          <w:p w14:paraId="336EC70A" w14:textId="77777777" w:rsidR="00DD0859" w:rsidRPr="000E7AEB" w:rsidRDefault="00DD0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82A6A" w:rsidRPr="000E7AEB" w14:paraId="26D4EB55" w14:textId="77777777">
        <w:tc>
          <w:tcPr>
            <w:tcW w:w="2267" w:type="pct"/>
          </w:tcPr>
          <w:p w14:paraId="3259DFAF" w14:textId="50CEDF4E" w:rsidR="00082A6A" w:rsidRPr="000E7AEB" w:rsidRDefault="00082A6A" w:rsidP="00082A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65100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665100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665100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77" w:type="pct"/>
          </w:tcPr>
          <w:p w14:paraId="3CE71537" w14:textId="6703D8A6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4" w:type="pct"/>
          </w:tcPr>
          <w:p w14:paraId="0825B441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2980C9DA" w14:textId="731E98C1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4" w:type="pct"/>
          </w:tcPr>
          <w:p w14:paraId="4CCC786D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5B34CB55" w14:textId="13F7E4D5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6" w:type="pct"/>
          </w:tcPr>
          <w:p w14:paraId="13695EA3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4C605620" w14:textId="695C6FBE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082A6A" w:rsidRPr="000E7AEB" w14:paraId="536C8A37" w14:textId="77777777">
        <w:tc>
          <w:tcPr>
            <w:tcW w:w="2267" w:type="pct"/>
          </w:tcPr>
          <w:p w14:paraId="5154F053" w14:textId="77777777" w:rsidR="00082A6A" w:rsidRPr="000E7AEB" w:rsidRDefault="00082A6A" w:rsidP="00082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33" w:type="pct"/>
            <w:gridSpan w:val="7"/>
          </w:tcPr>
          <w:p w14:paraId="42946ED4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82A6A" w:rsidRPr="000E7AEB" w14:paraId="76E296F5" w14:textId="77777777">
        <w:trPr>
          <w:trHeight w:val="281"/>
        </w:trPr>
        <w:tc>
          <w:tcPr>
            <w:tcW w:w="2267" w:type="pct"/>
          </w:tcPr>
          <w:p w14:paraId="4D60D41C" w14:textId="788C3E58" w:rsidR="00082A6A" w:rsidRPr="000E7AEB" w:rsidRDefault="00082A6A" w:rsidP="00082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77" w:type="pct"/>
          </w:tcPr>
          <w:p w14:paraId="16B60BD1" w14:textId="720B695F" w:rsidR="00082A6A" w:rsidRPr="000E7AEB" w:rsidRDefault="005E6680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  <w:r w:rsidRPr="005E6680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2D12C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4" w:type="pct"/>
          </w:tcPr>
          <w:p w14:paraId="60F01C01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66F2C59" w14:textId="1E7844BD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  <w:r w:rsidRPr="00E15CE1">
              <w:rPr>
                <w:rFonts w:asciiTheme="majorBidi" w:hAnsiTheme="majorBidi" w:cstheme="majorBidi"/>
                <w:sz w:val="30"/>
                <w:szCs w:val="30"/>
              </w:rPr>
              <w:t>997</w:t>
            </w:r>
          </w:p>
        </w:tc>
        <w:tc>
          <w:tcPr>
            <w:tcW w:w="144" w:type="pct"/>
          </w:tcPr>
          <w:p w14:paraId="2205584E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4219797C" w14:textId="0C32B98B" w:rsidR="00082A6A" w:rsidRPr="000E7AEB" w:rsidRDefault="005E6680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right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6680">
              <w:rPr>
                <w:rFonts w:asciiTheme="majorBidi" w:hAnsiTheme="majorBidi" w:cstheme="majorBidi"/>
                <w:sz w:val="30"/>
                <w:szCs w:val="30"/>
              </w:rPr>
              <w:t>118</w:t>
            </w:r>
          </w:p>
        </w:tc>
        <w:tc>
          <w:tcPr>
            <w:tcW w:w="146" w:type="pct"/>
          </w:tcPr>
          <w:p w14:paraId="66565905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19A1FFE4" w14:textId="488DDC21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15CE1">
              <w:rPr>
                <w:rFonts w:asciiTheme="majorBidi" w:hAnsiTheme="majorBidi" w:cstheme="majorBidi"/>
                <w:sz w:val="30"/>
                <w:szCs w:val="30"/>
              </w:rPr>
              <w:t>416</w:t>
            </w:r>
          </w:p>
        </w:tc>
      </w:tr>
      <w:tr w:rsidR="00082A6A" w:rsidRPr="000E7AEB" w14:paraId="6AE98922" w14:textId="77777777" w:rsidTr="0059331A">
        <w:trPr>
          <w:trHeight w:val="281"/>
        </w:trPr>
        <w:tc>
          <w:tcPr>
            <w:tcW w:w="2267" w:type="pct"/>
          </w:tcPr>
          <w:p w14:paraId="03A03D74" w14:textId="3740BF03" w:rsidR="00082A6A" w:rsidRPr="000E7AEB" w:rsidRDefault="00082A6A" w:rsidP="00082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="Angsana New" w:hint="cs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577" w:type="pct"/>
          </w:tcPr>
          <w:p w14:paraId="35623CE5" w14:textId="2456BDD7" w:rsidR="00082A6A" w:rsidRPr="000E7AEB" w:rsidRDefault="005E6680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  <w:r w:rsidRPr="005E6680">
              <w:rPr>
                <w:rFonts w:asciiTheme="majorBidi" w:hAnsiTheme="majorBidi" w:cstheme="majorBidi"/>
                <w:sz w:val="30"/>
                <w:szCs w:val="30"/>
              </w:rPr>
              <w:t>(5)</w:t>
            </w:r>
          </w:p>
        </w:tc>
        <w:tc>
          <w:tcPr>
            <w:tcW w:w="144" w:type="pct"/>
          </w:tcPr>
          <w:p w14:paraId="14C6E80C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2DC0D972" w14:textId="06F1D869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5A62B005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1707A635" w14:textId="60082553" w:rsidR="00082A6A" w:rsidRPr="000E7AEB" w:rsidRDefault="005E6680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right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6680">
              <w:rPr>
                <w:rFonts w:asciiTheme="majorBidi" w:hAnsiTheme="majorBidi" w:cstheme="majorBidi"/>
                <w:sz w:val="30"/>
                <w:szCs w:val="30"/>
              </w:rPr>
              <w:t>(5)</w:t>
            </w:r>
          </w:p>
        </w:tc>
        <w:tc>
          <w:tcPr>
            <w:tcW w:w="146" w:type="pct"/>
          </w:tcPr>
          <w:p w14:paraId="1B7FF26F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16844220" w14:textId="0542AA92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E15CE1">
              <w:rPr>
                <w:rFonts w:asciiTheme="majorBidi" w:hAnsiTheme="majorBidi" w:cstheme="majorBidi"/>
                <w:sz w:val="30"/>
                <w:szCs w:val="30"/>
              </w:rPr>
              <w:t>(437)</w:t>
            </w:r>
          </w:p>
        </w:tc>
      </w:tr>
      <w:tr w:rsidR="00082A6A" w:rsidRPr="000E7AEB" w14:paraId="0685ABBE" w14:textId="77777777" w:rsidTr="0059331A">
        <w:trPr>
          <w:trHeight w:val="281"/>
        </w:trPr>
        <w:tc>
          <w:tcPr>
            <w:tcW w:w="2267" w:type="pct"/>
          </w:tcPr>
          <w:p w14:paraId="1B582D51" w14:textId="208203CF" w:rsidR="00082A6A" w:rsidRPr="000E7AEB" w:rsidRDefault="00082A6A" w:rsidP="00082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="Angsana New" w:hint="cs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577" w:type="pct"/>
          </w:tcPr>
          <w:p w14:paraId="20CF2C9B" w14:textId="1289E09D" w:rsidR="00082A6A" w:rsidRPr="000E7AEB" w:rsidRDefault="005E6680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6EF0848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B1D810E" w14:textId="0707EE25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144" w:type="pct"/>
          </w:tcPr>
          <w:p w14:paraId="15ECDA31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3A7B570D" w14:textId="4E7A927E" w:rsidR="00082A6A" w:rsidRPr="000E7AEB" w:rsidRDefault="005E6680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right="1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8C771FA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066C5F03" w14:textId="69964893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</w:tr>
    </w:tbl>
    <w:p w14:paraId="414D9F60" w14:textId="77777777" w:rsidR="0048310C" w:rsidRDefault="0048310C" w:rsidP="002B15CB">
      <w:pPr>
        <w:pStyle w:val="BodyText2"/>
        <w:ind w:left="0" w:right="20" w:firstLine="0"/>
        <w:rPr>
          <w:rFonts w:asciiTheme="majorBidi" w:hAnsiTheme="majorBidi" w:cstheme="majorBidi"/>
          <w:b/>
          <w:bCs/>
          <w:sz w:val="28"/>
          <w:szCs w:val="28"/>
        </w:rPr>
      </w:pPr>
    </w:p>
    <w:p w14:paraId="123BB3FA" w14:textId="456B2FAE" w:rsidR="00082A6A" w:rsidRDefault="00082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p w14:paraId="6C94B321" w14:textId="73930D22" w:rsidR="00DB542B" w:rsidRPr="000E7AEB" w:rsidRDefault="00BB6BC0" w:rsidP="00DB542B">
      <w:pPr>
        <w:pStyle w:val="BodyText2"/>
        <w:numPr>
          <w:ilvl w:val="0"/>
          <w:numId w:val="5"/>
        </w:numPr>
        <w:ind w:left="540" w:right="20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0E7AEB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สินค้าคงเหลือ</w:t>
      </w:r>
    </w:p>
    <w:p w14:paraId="6F5156AD" w14:textId="7E846F17" w:rsidR="00DB542B" w:rsidRPr="000E7AEB" w:rsidRDefault="00DB542B" w:rsidP="00DB542B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3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53"/>
        <w:gridCol w:w="1083"/>
        <w:gridCol w:w="249"/>
        <w:gridCol w:w="21"/>
        <w:gridCol w:w="1082"/>
        <w:gridCol w:w="270"/>
        <w:gridCol w:w="1080"/>
        <w:gridCol w:w="274"/>
        <w:gridCol w:w="1067"/>
      </w:tblGrid>
      <w:tr w:rsidR="00530B28" w:rsidRPr="000E7AEB" w14:paraId="298C5C01" w14:textId="77777777">
        <w:tc>
          <w:tcPr>
            <w:tcW w:w="2267" w:type="pct"/>
          </w:tcPr>
          <w:p w14:paraId="1E771878" w14:textId="77777777" w:rsidR="00DB542B" w:rsidRPr="000E7AEB" w:rsidRDefault="00DB542B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98" w:type="pct"/>
            <w:gridSpan w:val="4"/>
          </w:tcPr>
          <w:p w14:paraId="59F2838A" w14:textId="77777777" w:rsidR="00DB542B" w:rsidRPr="000E7AEB" w:rsidRDefault="00DB54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" w:type="pct"/>
          </w:tcPr>
          <w:p w14:paraId="47AD3E11" w14:textId="77777777" w:rsidR="00DB542B" w:rsidRPr="000E7AEB" w:rsidRDefault="00DB54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pct"/>
            <w:gridSpan w:val="3"/>
          </w:tcPr>
          <w:p w14:paraId="5C32F275" w14:textId="77777777" w:rsidR="00DB542B" w:rsidRPr="000E7AEB" w:rsidRDefault="00DB54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082A6A" w:rsidRPr="000E7AEB" w14:paraId="2D30AAE1" w14:textId="77777777">
        <w:tc>
          <w:tcPr>
            <w:tcW w:w="2267" w:type="pct"/>
          </w:tcPr>
          <w:p w14:paraId="08B2629D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</w:tcPr>
          <w:p w14:paraId="3E7DE91E" w14:textId="75D16A3A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510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66510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3" w:type="pct"/>
          </w:tcPr>
          <w:p w14:paraId="7F64F3B2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</w:tcPr>
          <w:p w14:paraId="5EE5DEA9" w14:textId="3155842C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" w:type="pct"/>
          </w:tcPr>
          <w:p w14:paraId="339BE1EC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7E36DD1E" w14:textId="6075B978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6510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66510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6" w:type="pct"/>
          </w:tcPr>
          <w:p w14:paraId="19CDC58E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0620A398" w14:textId="05D751E9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082A6A" w:rsidRPr="000E7AEB" w14:paraId="12A39783" w14:textId="77777777">
        <w:tc>
          <w:tcPr>
            <w:tcW w:w="2267" w:type="pct"/>
          </w:tcPr>
          <w:p w14:paraId="3F18371B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</w:tcPr>
          <w:p w14:paraId="1F06D795" w14:textId="5F9C0F76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3" w:type="pct"/>
          </w:tcPr>
          <w:p w14:paraId="648941A0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gridSpan w:val="2"/>
          </w:tcPr>
          <w:p w14:paraId="00A77072" w14:textId="78A80DCD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4" w:type="pct"/>
          </w:tcPr>
          <w:p w14:paraId="3291664F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0F0EB494" w14:textId="7520B6F2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6" w:type="pct"/>
          </w:tcPr>
          <w:p w14:paraId="42324282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1D2E41EB" w14:textId="30A0A74D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082A6A" w:rsidRPr="000E7AEB" w14:paraId="4AA8E537" w14:textId="77777777">
        <w:tc>
          <w:tcPr>
            <w:tcW w:w="2267" w:type="pct"/>
          </w:tcPr>
          <w:p w14:paraId="28F8267A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33" w:type="pct"/>
            <w:gridSpan w:val="8"/>
          </w:tcPr>
          <w:p w14:paraId="52E8DE67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82A6A" w:rsidRPr="000E7AEB" w14:paraId="16F35033" w14:textId="77777777">
        <w:tc>
          <w:tcPr>
            <w:tcW w:w="2267" w:type="pct"/>
          </w:tcPr>
          <w:p w14:paraId="4C6E59FA" w14:textId="77777777" w:rsidR="00082A6A" w:rsidRPr="000E7AEB" w:rsidRDefault="00082A6A" w:rsidP="00082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577" w:type="pct"/>
          </w:tcPr>
          <w:p w14:paraId="407EB458" w14:textId="6526DCEB" w:rsidR="00082A6A" w:rsidRPr="004F353B" w:rsidRDefault="001E5FAD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1E5FAD">
              <w:rPr>
                <w:rFonts w:asciiTheme="majorBidi" w:hAnsiTheme="majorBidi" w:cstheme="majorBidi"/>
                <w:sz w:val="30"/>
                <w:szCs w:val="30"/>
              </w:rPr>
              <w:t>455,923</w:t>
            </w:r>
          </w:p>
        </w:tc>
        <w:tc>
          <w:tcPr>
            <w:tcW w:w="144" w:type="pct"/>
            <w:gridSpan w:val="2"/>
          </w:tcPr>
          <w:p w14:paraId="57D97CB8" w14:textId="77777777" w:rsidR="00082A6A" w:rsidRPr="001E6D3A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D927622" w14:textId="46B8271A" w:rsidR="00082A6A" w:rsidRPr="001E6D3A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E6D3A">
              <w:rPr>
                <w:rFonts w:asciiTheme="majorBidi" w:hAnsiTheme="majorBidi" w:cstheme="majorBidi"/>
                <w:sz w:val="30"/>
                <w:szCs w:val="30"/>
              </w:rPr>
              <w:t>504,491</w:t>
            </w:r>
          </w:p>
        </w:tc>
        <w:tc>
          <w:tcPr>
            <w:tcW w:w="144" w:type="pct"/>
          </w:tcPr>
          <w:p w14:paraId="06CAE7A6" w14:textId="77777777" w:rsidR="00082A6A" w:rsidRPr="001E6D3A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312570FF" w14:textId="60085B4A" w:rsidR="00082A6A" w:rsidRPr="003C71EC" w:rsidRDefault="00DB21A8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B21A8">
              <w:rPr>
                <w:rFonts w:asciiTheme="majorBidi" w:hAnsiTheme="majorBidi" w:cstheme="majorBidi"/>
                <w:sz w:val="30"/>
                <w:szCs w:val="30"/>
              </w:rPr>
              <w:t>446,919</w:t>
            </w:r>
          </w:p>
        </w:tc>
        <w:tc>
          <w:tcPr>
            <w:tcW w:w="146" w:type="pct"/>
          </w:tcPr>
          <w:p w14:paraId="046CA821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577AA406" w14:textId="10D853CB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495,861</w:t>
            </w:r>
          </w:p>
        </w:tc>
      </w:tr>
      <w:tr w:rsidR="00082A6A" w:rsidRPr="000E7AEB" w14:paraId="784AE712" w14:textId="77777777">
        <w:tc>
          <w:tcPr>
            <w:tcW w:w="2267" w:type="pct"/>
          </w:tcPr>
          <w:p w14:paraId="0F587C16" w14:textId="77777777" w:rsidR="00082A6A" w:rsidRPr="000E7AEB" w:rsidRDefault="00082A6A" w:rsidP="00082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="Angsana New"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577" w:type="pct"/>
          </w:tcPr>
          <w:p w14:paraId="509D1D60" w14:textId="72B5FE5B" w:rsidR="00082A6A" w:rsidRPr="008C0490" w:rsidRDefault="00282B25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82B25">
              <w:rPr>
                <w:rFonts w:asciiTheme="majorBidi" w:hAnsiTheme="majorBidi" w:cstheme="majorBidi"/>
                <w:sz w:val="30"/>
                <w:szCs w:val="30"/>
              </w:rPr>
              <w:t>1,017,582</w:t>
            </w:r>
          </w:p>
        </w:tc>
        <w:tc>
          <w:tcPr>
            <w:tcW w:w="144" w:type="pct"/>
            <w:gridSpan w:val="2"/>
          </w:tcPr>
          <w:p w14:paraId="367CCD5C" w14:textId="77777777" w:rsidR="00082A6A" w:rsidRPr="001E6D3A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CDF01F5" w14:textId="3F59A946" w:rsidR="00082A6A" w:rsidRPr="001E6D3A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E6D3A">
              <w:rPr>
                <w:rFonts w:asciiTheme="majorBidi" w:hAnsiTheme="majorBidi" w:cstheme="majorBidi"/>
                <w:sz w:val="30"/>
                <w:szCs w:val="30"/>
              </w:rPr>
              <w:t>714,375</w:t>
            </w:r>
          </w:p>
        </w:tc>
        <w:tc>
          <w:tcPr>
            <w:tcW w:w="144" w:type="pct"/>
          </w:tcPr>
          <w:p w14:paraId="425B1568" w14:textId="77777777" w:rsidR="00082A6A" w:rsidRPr="001E6D3A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3B5104EF" w14:textId="28A34248" w:rsidR="00082A6A" w:rsidRPr="003C71EC" w:rsidRDefault="00422B9E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22B9E">
              <w:rPr>
                <w:rFonts w:asciiTheme="majorBidi" w:hAnsiTheme="majorBidi" w:cstheme="majorBidi"/>
                <w:sz w:val="30"/>
                <w:szCs w:val="30"/>
              </w:rPr>
              <w:t>967,944</w:t>
            </w:r>
          </w:p>
        </w:tc>
        <w:tc>
          <w:tcPr>
            <w:tcW w:w="146" w:type="pct"/>
          </w:tcPr>
          <w:p w14:paraId="2E37099C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107875C6" w14:textId="03C8F0B3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647,153</w:t>
            </w:r>
          </w:p>
        </w:tc>
      </w:tr>
      <w:tr w:rsidR="00082A6A" w:rsidRPr="000E7AEB" w14:paraId="37F22AD9" w14:textId="77777777">
        <w:tc>
          <w:tcPr>
            <w:tcW w:w="2267" w:type="pct"/>
          </w:tcPr>
          <w:p w14:paraId="6C8F9BF1" w14:textId="77777777" w:rsidR="00082A6A" w:rsidRPr="000E7AEB" w:rsidRDefault="00082A6A" w:rsidP="00082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="Angsana New" w:hint="cs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577" w:type="pct"/>
          </w:tcPr>
          <w:p w14:paraId="5C5E56DF" w14:textId="3619540F" w:rsidR="00082A6A" w:rsidRPr="008C0490" w:rsidRDefault="002C65EE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C65EE">
              <w:rPr>
                <w:rFonts w:asciiTheme="majorBidi" w:hAnsiTheme="majorBidi" w:cstheme="majorBidi"/>
                <w:sz w:val="30"/>
                <w:szCs w:val="30"/>
              </w:rPr>
              <w:t>79,</w:t>
            </w:r>
            <w:r w:rsidR="00967712" w:rsidRPr="00967712">
              <w:rPr>
                <w:rFonts w:asciiTheme="majorBidi" w:hAnsiTheme="majorBidi" w:cstheme="majorBidi"/>
                <w:sz w:val="30"/>
                <w:szCs w:val="30"/>
              </w:rPr>
              <w:t>51</w:t>
            </w:r>
            <w:r w:rsidR="00B56DC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4" w:type="pct"/>
            <w:gridSpan w:val="2"/>
          </w:tcPr>
          <w:p w14:paraId="2A379FA0" w14:textId="77777777" w:rsidR="00082A6A" w:rsidRPr="001E6D3A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32F38535" w14:textId="39233B39" w:rsidR="00082A6A" w:rsidRPr="001E6D3A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E6D3A">
              <w:rPr>
                <w:rFonts w:asciiTheme="majorBidi" w:hAnsiTheme="majorBidi" w:cstheme="majorBidi"/>
                <w:sz w:val="30"/>
                <w:szCs w:val="30"/>
              </w:rPr>
              <w:t>38,032</w:t>
            </w:r>
          </w:p>
        </w:tc>
        <w:tc>
          <w:tcPr>
            <w:tcW w:w="144" w:type="pct"/>
          </w:tcPr>
          <w:p w14:paraId="434A120D" w14:textId="77777777" w:rsidR="00082A6A" w:rsidRPr="001E6D3A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0BA367B9" w14:textId="27FBBABF" w:rsidR="00082A6A" w:rsidRPr="003C71EC" w:rsidRDefault="006310F4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310F4">
              <w:rPr>
                <w:rFonts w:asciiTheme="majorBidi" w:hAnsiTheme="majorBidi" w:cstheme="majorBidi"/>
                <w:sz w:val="30"/>
                <w:szCs w:val="30"/>
              </w:rPr>
              <w:t>77,</w:t>
            </w:r>
            <w:r w:rsidR="0052730B" w:rsidRPr="0052730B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B56DC7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146" w:type="pct"/>
          </w:tcPr>
          <w:p w14:paraId="16CEE65F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1A688CE7" w14:textId="69D9C794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36,724</w:t>
            </w:r>
          </w:p>
        </w:tc>
      </w:tr>
      <w:tr w:rsidR="00082A6A" w:rsidRPr="000E7AEB" w14:paraId="03384ED5" w14:textId="77777777">
        <w:tc>
          <w:tcPr>
            <w:tcW w:w="2267" w:type="pct"/>
          </w:tcPr>
          <w:p w14:paraId="606291C2" w14:textId="77777777" w:rsidR="00082A6A" w:rsidRPr="000E7AEB" w:rsidRDefault="00082A6A" w:rsidP="00082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="Angsana New" w:hint="cs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407EB1E4" w14:textId="404CFE04" w:rsidR="00082A6A" w:rsidRPr="008C0490" w:rsidRDefault="002C65EE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C65EE">
              <w:rPr>
                <w:rFonts w:asciiTheme="majorBidi" w:hAnsiTheme="majorBidi" w:cstheme="majorBidi"/>
                <w:sz w:val="30"/>
                <w:szCs w:val="30"/>
              </w:rPr>
              <w:t>6,868</w:t>
            </w:r>
          </w:p>
        </w:tc>
        <w:tc>
          <w:tcPr>
            <w:tcW w:w="144" w:type="pct"/>
            <w:gridSpan w:val="2"/>
          </w:tcPr>
          <w:p w14:paraId="577B5FAD" w14:textId="77777777" w:rsidR="00082A6A" w:rsidRPr="001E6D3A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3312669C" w14:textId="0C5EB5F8" w:rsidR="00082A6A" w:rsidRPr="001E6D3A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E6D3A">
              <w:rPr>
                <w:rFonts w:asciiTheme="majorBidi" w:hAnsiTheme="majorBidi" w:cstheme="majorBidi"/>
                <w:sz w:val="30"/>
                <w:szCs w:val="30"/>
              </w:rPr>
              <w:t>284,356</w:t>
            </w:r>
          </w:p>
        </w:tc>
        <w:tc>
          <w:tcPr>
            <w:tcW w:w="144" w:type="pct"/>
          </w:tcPr>
          <w:p w14:paraId="63F744B0" w14:textId="77777777" w:rsidR="00082A6A" w:rsidRPr="001E6D3A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201301DC" w14:textId="6164865D" w:rsidR="00082A6A" w:rsidRPr="003C71EC" w:rsidRDefault="00B86EF6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86EF6">
              <w:rPr>
                <w:rFonts w:asciiTheme="majorBidi" w:hAnsiTheme="majorBidi" w:cstheme="majorBidi"/>
                <w:sz w:val="30"/>
                <w:szCs w:val="30"/>
              </w:rPr>
              <w:t>6,868</w:t>
            </w:r>
          </w:p>
        </w:tc>
        <w:tc>
          <w:tcPr>
            <w:tcW w:w="146" w:type="pct"/>
          </w:tcPr>
          <w:p w14:paraId="143B1A4F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3A6D03D1" w14:textId="289E8BE5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284,357</w:t>
            </w:r>
          </w:p>
        </w:tc>
      </w:tr>
      <w:tr w:rsidR="00082A6A" w:rsidRPr="000E7AEB" w14:paraId="64C55656" w14:textId="77777777">
        <w:tc>
          <w:tcPr>
            <w:tcW w:w="2267" w:type="pct"/>
          </w:tcPr>
          <w:p w14:paraId="2234F60E" w14:textId="77777777" w:rsidR="00082A6A" w:rsidRPr="000E7AEB" w:rsidRDefault="00082A6A" w:rsidP="00082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64D04529" w14:textId="466BA616" w:rsidR="00082A6A" w:rsidRPr="004F353B" w:rsidRDefault="00967712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9677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1,559,88</w:t>
            </w:r>
            <w:r w:rsidR="00B56D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4" w:type="pct"/>
            <w:gridSpan w:val="2"/>
          </w:tcPr>
          <w:p w14:paraId="24FA3114" w14:textId="77777777" w:rsidR="00082A6A" w:rsidRPr="001E6D3A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</w:tcPr>
          <w:p w14:paraId="2D39976C" w14:textId="205995D7" w:rsidR="00082A6A" w:rsidRPr="001E6D3A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E6D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1,541,254</w:t>
            </w:r>
          </w:p>
        </w:tc>
        <w:tc>
          <w:tcPr>
            <w:tcW w:w="144" w:type="pct"/>
          </w:tcPr>
          <w:p w14:paraId="1572C4D5" w14:textId="77777777" w:rsidR="00082A6A" w:rsidRPr="001E6D3A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6EF5D480" w14:textId="1FF77114" w:rsidR="00082A6A" w:rsidRPr="003C71EC" w:rsidRDefault="0052730B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273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1,499,59</w:t>
            </w:r>
            <w:r w:rsidR="00B56D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6" w:type="pct"/>
          </w:tcPr>
          <w:p w14:paraId="67E62A62" w14:textId="48BFA84D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</w:tcPr>
          <w:p w14:paraId="03F4E36C" w14:textId="65DE11B0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1,464,095</w:t>
            </w:r>
          </w:p>
        </w:tc>
      </w:tr>
      <w:tr w:rsidR="00082A6A" w:rsidRPr="000E7AEB" w14:paraId="4CD4F113" w14:textId="77777777" w:rsidTr="00967B90">
        <w:tc>
          <w:tcPr>
            <w:tcW w:w="2267" w:type="pct"/>
          </w:tcPr>
          <w:p w14:paraId="018E129D" w14:textId="4A388E32" w:rsidR="00082A6A" w:rsidRPr="000E7AEB" w:rsidRDefault="00082A6A" w:rsidP="00082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0E7AEB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ค่าเผื่อการปรับลดมูลค่าเป็น</w:t>
            </w:r>
          </w:p>
          <w:p w14:paraId="426CBDB1" w14:textId="77777777" w:rsidR="00082A6A" w:rsidRPr="000E7AEB" w:rsidRDefault="00082A6A" w:rsidP="00082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มูลค่าสุทธิที่คาดว่าจะได้รับ</w:t>
            </w: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0C9DC450" w14:textId="77777777" w:rsidR="00082A6A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  <w:p w14:paraId="4404F625" w14:textId="2724A950" w:rsidR="00082A6A" w:rsidRPr="004F353B" w:rsidRDefault="002024C1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2024C1">
              <w:rPr>
                <w:rFonts w:asciiTheme="majorBidi" w:hAnsiTheme="majorBidi" w:cstheme="majorBidi"/>
                <w:sz w:val="30"/>
                <w:szCs w:val="30"/>
              </w:rPr>
              <w:t>(100,512)</w:t>
            </w:r>
          </w:p>
        </w:tc>
        <w:tc>
          <w:tcPr>
            <w:tcW w:w="144" w:type="pct"/>
            <w:gridSpan w:val="2"/>
          </w:tcPr>
          <w:p w14:paraId="0D63B3EC" w14:textId="77777777" w:rsidR="00082A6A" w:rsidRPr="008D5F3A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  <w:vAlign w:val="bottom"/>
          </w:tcPr>
          <w:p w14:paraId="44FA2D57" w14:textId="67E290CC" w:rsidR="00082A6A" w:rsidRPr="008D5F3A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D5F3A">
              <w:rPr>
                <w:rFonts w:asciiTheme="majorBidi" w:hAnsiTheme="majorBidi" w:cstheme="majorBidi"/>
                <w:sz w:val="30"/>
                <w:szCs w:val="30"/>
              </w:rPr>
              <w:t>(99,043)</w:t>
            </w:r>
          </w:p>
        </w:tc>
        <w:tc>
          <w:tcPr>
            <w:tcW w:w="144" w:type="pct"/>
          </w:tcPr>
          <w:p w14:paraId="4CAA3CD2" w14:textId="77777777" w:rsidR="00082A6A" w:rsidRPr="008D5F3A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vAlign w:val="bottom"/>
          </w:tcPr>
          <w:p w14:paraId="308C3DD6" w14:textId="79301384" w:rsidR="00082A6A" w:rsidRPr="004F353B" w:rsidRDefault="00282B25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282B25">
              <w:rPr>
                <w:rFonts w:asciiTheme="majorBidi" w:hAnsiTheme="majorBidi" w:cstheme="majorBidi"/>
                <w:sz w:val="30"/>
                <w:szCs w:val="30"/>
              </w:rPr>
              <w:t>(96,65</w:t>
            </w:r>
            <w:r w:rsidR="00E51CA5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282B2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14:paraId="0F2D0AD8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  <w:vAlign w:val="bottom"/>
          </w:tcPr>
          <w:p w14:paraId="4E05BA9D" w14:textId="04B2DA90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(95,189)</w:t>
            </w:r>
          </w:p>
        </w:tc>
      </w:tr>
      <w:tr w:rsidR="00082A6A" w:rsidRPr="000E7AEB" w14:paraId="3D52C0A4" w14:textId="77777777">
        <w:tc>
          <w:tcPr>
            <w:tcW w:w="2267" w:type="pct"/>
          </w:tcPr>
          <w:p w14:paraId="20315027" w14:textId="77777777" w:rsidR="00082A6A" w:rsidRPr="000E7AEB" w:rsidRDefault="00082A6A" w:rsidP="00082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1EDCB160" w14:textId="712040A1" w:rsidR="00082A6A" w:rsidRPr="004F353B" w:rsidRDefault="00967712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9677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1,459,37</w:t>
            </w:r>
            <w:r w:rsidR="00B56D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4" w:type="pct"/>
            <w:gridSpan w:val="2"/>
          </w:tcPr>
          <w:p w14:paraId="138D751D" w14:textId="77777777" w:rsidR="00082A6A" w:rsidRPr="008D5F3A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34D286B8" w14:textId="6E73ECF5" w:rsidR="00082A6A" w:rsidRPr="008D5F3A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D5F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1,442,211</w:t>
            </w:r>
          </w:p>
        </w:tc>
        <w:tc>
          <w:tcPr>
            <w:tcW w:w="144" w:type="pct"/>
          </w:tcPr>
          <w:p w14:paraId="0B8708A1" w14:textId="77777777" w:rsidR="00082A6A" w:rsidRPr="008D5F3A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5662BC6A" w14:textId="69ED9AEA" w:rsidR="00082A6A" w:rsidRPr="004F353B" w:rsidRDefault="001E5FAD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1E5F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1,402,93</w:t>
            </w:r>
            <w:r w:rsidR="00E704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6" w:type="pct"/>
          </w:tcPr>
          <w:p w14:paraId="24E303A1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340EF827" w14:textId="0FBEDED9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1,368,906</w:t>
            </w:r>
          </w:p>
        </w:tc>
      </w:tr>
    </w:tbl>
    <w:p w14:paraId="2AB53091" w14:textId="594CB93E" w:rsidR="00DB542B" w:rsidRPr="000E7AEB" w:rsidRDefault="00DB542B" w:rsidP="00DB542B">
      <w:pPr>
        <w:rPr>
          <w:rFonts w:asciiTheme="majorBidi" w:hAnsiTheme="majorBidi" w:cstheme="majorBidi"/>
          <w:b/>
          <w:sz w:val="28"/>
          <w:szCs w:val="28"/>
        </w:rPr>
      </w:pPr>
    </w:p>
    <w:tbl>
      <w:tblPr>
        <w:tblW w:w="93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53"/>
        <w:gridCol w:w="1083"/>
        <w:gridCol w:w="345"/>
        <w:gridCol w:w="1007"/>
        <w:gridCol w:w="270"/>
        <w:gridCol w:w="1080"/>
        <w:gridCol w:w="274"/>
        <w:gridCol w:w="1067"/>
      </w:tblGrid>
      <w:tr w:rsidR="00530B28" w:rsidRPr="000E7AEB" w14:paraId="69406E20" w14:textId="77777777" w:rsidTr="5D5F4BE2">
        <w:tc>
          <w:tcPr>
            <w:tcW w:w="4253" w:type="dxa"/>
          </w:tcPr>
          <w:p w14:paraId="6D9D582D" w14:textId="77777777" w:rsidR="00B652C2" w:rsidRPr="000E7AEB" w:rsidRDefault="00B652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5" w:type="dxa"/>
            <w:gridSpan w:val="3"/>
          </w:tcPr>
          <w:p w14:paraId="484C9B33" w14:textId="77777777" w:rsidR="00B652C2" w:rsidRPr="000E7AEB" w:rsidRDefault="00B65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DEAE040" w14:textId="77777777" w:rsidR="00B652C2" w:rsidRPr="000E7AEB" w:rsidRDefault="00B65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21" w:type="dxa"/>
            <w:gridSpan w:val="3"/>
          </w:tcPr>
          <w:p w14:paraId="76A9C03A" w14:textId="77777777" w:rsidR="00B652C2" w:rsidRPr="000E7AEB" w:rsidRDefault="00B652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82A6A" w:rsidRPr="000E7AEB" w14:paraId="74A68DAF" w14:textId="77777777" w:rsidTr="5D5F4BE2">
        <w:tc>
          <w:tcPr>
            <w:tcW w:w="4253" w:type="dxa"/>
          </w:tcPr>
          <w:p w14:paraId="67CDA19B" w14:textId="21B2CFB5" w:rsidR="00082A6A" w:rsidRPr="000E7AEB" w:rsidRDefault="00082A6A" w:rsidP="00082A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6510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66510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66510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3" w:type="dxa"/>
            <w:vAlign w:val="bottom"/>
          </w:tcPr>
          <w:p w14:paraId="56BDAB4C" w14:textId="42BB6396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345" w:type="dxa"/>
            <w:vAlign w:val="bottom"/>
          </w:tcPr>
          <w:p w14:paraId="45616357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  <w:vAlign w:val="bottom"/>
          </w:tcPr>
          <w:p w14:paraId="442CED8D" w14:textId="5084C334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0" w:type="dxa"/>
            <w:vAlign w:val="bottom"/>
          </w:tcPr>
          <w:p w14:paraId="0AA2181D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783B481" w14:textId="3D792C7B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4" w:type="dxa"/>
            <w:vAlign w:val="bottom"/>
          </w:tcPr>
          <w:p w14:paraId="62B07388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  <w:vAlign w:val="bottom"/>
          </w:tcPr>
          <w:p w14:paraId="264D0ADD" w14:textId="2977073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082A6A" w:rsidRPr="000E7AEB" w14:paraId="2ABB3C91" w14:textId="77777777" w:rsidTr="5D5F4BE2">
        <w:tc>
          <w:tcPr>
            <w:tcW w:w="4253" w:type="dxa"/>
          </w:tcPr>
          <w:p w14:paraId="349664C4" w14:textId="77777777" w:rsidR="00082A6A" w:rsidRPr="000E7AEB" w:rsidRDefault="00082A6A" w:rsidP="00082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26" w:type="dxa"/>
            <w:gridSpan w:val="7"/>
          </w:tcPr>
          <w:p w14:paraId="08A48627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82A6A" w:rsidRPr="000E7AEB" w14:paraId="40F01DC1" w14:textId="77777777" w:rsidTr="5D5F4BE2">
        <w:tc>
          <w:tcPr>
            <w:tcW w:w="4253" w:type="dxa"/>
          </w:tcPr>
          <w:p w14:paraId="6C0F5B91" w14:textId="77777777" w:rsidR="00082A6A" w:rsidRPr="000E7AEB" w:rsidRDefault="00082A6A" w:rsidP="00082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 w:rsidRPr="000E7AEB">
              <w:rPr>
                <w:rFonts w:asciiTheme="majorBidi" w:hAnsiTheme="majorBidi" w:cs="Angsana New" w:hint="cs"/>
                <w:sz w:val="30"/>
                <w:szCs w:val="30"/>
                <w:cs/>
              </w:rPr>
              <w:t>ต้นทุนของสินค้าคงเหลือที่บันทึกรวม</w:t>
            </w:r>
          </w:p>
          <w:p w14:paraId="2438C22A" w14:textId="7749C79C" w:rsidR="00082A6A" w:rsidRPr="000E7AEB" w:rsidRDefault="00082A6A" w:rsidP="00082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 ในบัญชีต้นทุนขายสินค้า</w:t>
            </w:r>
          </w:p>
        </w:tc>
        <w:tc>
          <w:tcPr>
            <w:tcW w:w="1083" w:type="dxa"/>
          </w:tcPr>
          <w:p w14:paraId="307D7BBB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5" w:type="dxa"/>
          </w:tcPr>
          <w:p w14:paraId="590090CB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</w:tcPr>
          <w:p w14:paraId="05BFB01D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5D3FF62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F92AF1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01F13F50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</w:tcPr>
          <w:p w14:paraId="1F1698C9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82A6A" w:rsidRPr="000E7AEB" w14:paraId="3A53B6CD" w14:textId="77777777" w:rsidTr="5D5F4BE2">
        <w:tc>
          <w:tcPr>
            <w:tcW w:w="4253" w:type="dxa"/>
          </w:tcPr>
          <w:p w14:paraId="56B25193" w14:textId="77777777" w:rsidR="00082A6A" w:rsidRPr="000E7AEB" w:rsidRDefault="00082A6A" w:rsidP="00082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5" w:right="20" w:hanging="3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  <w:r w:rsidRPr="000E7AEB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ต้นทุนขาย</w:t>
            </w:r>
          </w:p>
        </w:tc>
        <w:tc>
          <w:tcPr>
            <w:tcW w:w="1083" w:type="dxa"/>
          </w:tcPr>
          <w:p w14:paraId="11F053CA" w14:textId="414DBE50" w:rsidR="00082A6A" w:rsidRPr="007F51EB" w:rsidRDefault="002A3081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84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2A3081">
              <w:rPr>
                <w:rFonts w:asciiTheme="majorBidi" w:hAnsiTheme="majorBidi" w:cstheme="majorBidi"/>
                <w:sz w:val="30"/>
                <w:szCs w:val="30"/>
              </w:rPr>
              <w:t>4,730,</w:t>
            </w:r>
            <w:r w:rsidR="00886CEF" w:rsidRPr="00886CEF">
              <w:rPr>
                <w:rFonts w:asciiTheme="majorBidi" w:hAnsiTheme="majorBidi" w:cstheme="majorBidi"/>
                <w:sz w:val="30"/>
                <w:szCs w:val="30"/>
              </w:rPr>
              <w:t>476</w:t>
            </w:r>
          </w:p>
        </w:tc>
        <w:tc>
          <w:tcPr>
            <w:tcW w:w="345" w:type="dxa"/>
          </w:tcPr>
          <w:p w14:paraId="4BCB28A0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</w:tcPr>
          <w:p w14:paraId="4BE25D76" w14:textId="279970A3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26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723A3D">
              <w:rPr>
                <w:rFonts w:asciiTheme="majorBidi" w:hAnsiTheme="majorBidi" w:cstheme="majorBidi"/>
                <w:sz w:val="30"/>
                <w:szCs w:val="30"/>
              </w:rPr>
              <w:t>5,453,29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62861D1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3D62A0" w14:textId="78E92918" w:rsidR="00082A6A" w:rsidRPr="007F51EB" w:rsidRDefault="00F23ECF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F23ECF">
              <w:rPr>
                <w:rFonts w:asciiTheme="majorBidi" w:hAnsiTheme="majorBidi" w:cstheme="majorBidi"/>
                <w:sz w:val="30"/>
                <w:szCs w:val="30"/>
              </w:rPr>
              <w:t>4,800,</w:t>
            </w:r>
            <w:r w:rsidR="008E220F" w:rsidRPr="008E220F">
              <w:rPr>
                <w:rFonts w:asciiTheme="majorBidi" w:hAnsiTheme="majorBidi" w:cstheme="majorBidi"/>
                <w:sz w:val="30"/>
                <w:szCs w:val="30"/>
              </w:rPr>
              <w:t>254</w:t>
            </w:r>
          </w:p>
        </w:tc>
        <w:tc>
          <w:tcPr>
            <w:tcW w:w="274" w:type="dxa"/>
          </w:tcPr>
          <w:p w14:paraId="4BFD437B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</w:tcPr>
          <w:p w14:paraId="4E1297BB" w14:textId="5BE83AC1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E7584">
              <w:rPr>
                <w:rFonts w:asciiTheme="majorBidi" w:hAnsiTheme="majorBidi" w:cstheme="majorBidi"/>
                <w:sz w:val="30"/>
                <w:szCs w:val="30"/>
              </w:rPr>
              <w:t>5,408,183</w:t>
            </w:r>
          </w:p>
        </w:tc>
      </w:tr>
      <w:tr w:rsidR="00082A6A" w:rsidRPr="000E7AEB" w14:paraId="31A870E6" w14:textId="77777777" w:rsidTr="008D5F3A">
        <w:tc>
          <w:tcPr>
            <w:tcW w:w="4253" w:type="dxa"/>
          </w:tcPr>
          <w:p w14:paraId="3898B675" w14:textId="72EFD62C" w:rsidR="00082A6A" w:rsidRPr="000E7AEB" w:rsidRDefault="00082A6A" w:rsidP="00BF7C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right="20" w:hanging="156"/>
              <w:jc w:val="thaiDistribute"/>
              <w:rPr>
                <w:rFonts w:asciiTheme="majorBidi" w:hAnsiTheme="majorBidi" w:cs="Angsana New"/>
                <w:sz w:val="30"/>
                <w:szCs w:val="30"/>
              </w:rPr>
            </w:pPr>
            <w:r w:rsidRPr="000E7AEB">
              <w:rPr>
                <w:rFonts w:asciiTheme="majorBidi" w:hAnsiTheme="majorBidi" w:cs="Angsana New"/>
                <w:sz w:val="30"/>
                <w:szCs w:val="30"/>
                <w:cs/>
              </w:rPr>
              <w:t>-</w:t>
            </w:r>
            <w:r w:rsidRPr="000E7AEB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 </w:t>
            </w:r>
            <w:r w:rsidRPr="000E7AEB">
              <w:rPr>
                <w:rFonts w:asciiTheme="majorBidi" w:hAnsiTheme="majorBidi" w:cs="Angsana New"/>
                <w:sz w:val="30"/>
                <w:szCs w:val="30"/>
                <w:cs/>
              </w:rPr>
              <w:t>การปรับลดมูลค่า</w:t>
            </w:r>
            <w:r w:rsidRPr="000E7AEB">
              <w:rPr>
                <w:rFonts w:asciiTheme="majorBidi" w:hAnsiTheme="majorBidi" w:cs="Angsana New" w:hint="cs"/>
                <w:sz w:val="30"/>
                <w:szCs w:val="30"/>
                <w:cs/>
              </w:rPr>
              <w:t>เป็นมูลค่าสุทธิที่คาดว่าจะได้รั</w:t>
            </w:r>
            <w:r w:rsidR="00BF7CD4">
              <w:rPr>
                <w:rFonts w:asciiTheme="majorBidi" w:hAnsiTheme="majorBidi" w:cs="Angsana New" w:hint="cs"/>
                <w:sz w:val="30"/>
                <w:szCs w:val="30"/>
                <w:cs/>
              </w:rPr>
              <w:t>บ</w:t>
            </w:r>
          </w:p>
        </w:tc>
        <w:tc>
          <w:tcPr>
            <w:tcW w:w="1083" w:type="dxa"/>
          </w:tcPr>
          <w:p w14:paraId="559C7421" w14:textId="499622DE" w:rsidR="00082A6A" w:rsidRPr="00B27A58" w:rsidRDefault="002A3081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right="-8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A3081">
              <w:rPr>
                <w:rFonts w:asciiTheme="majorBidi" w:hAnsiTheme="majorBidi" w:cstheme="majorBidi"/>
                <w:sz w:val="30"/>
                <w:szCs w:val="30"/>
              </w:rPr>
              <w:t>1,469</w:t>
            </w:r>
          </w:p>
        </w:tc>
        <w:tc>
          <w:tcPr>
            <w:tcW w:w="345" w:type="dxa"/>
          </w:tcPr>
          <w:p w14:paraId="6E1FF6B8" w14:textId="77777777" w:rsidR="00082A6A" w:rsidRPr="00B27A58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7" w:type="dxa"/>
          </w:tcPr>
          <w:p w14:paraId="5B48DDCA" w14:textId="2DEB1C8C" w:rsidR="00082A6A" w:rsidRPr="00B27A58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26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25FAE">
              <w:rPr>
                <w:rFonts w:asciiTheme="majorBidi" w:hAnsiTheme="majorBidi" w:cstheme="majorBidi"/>
                <w:sz w:val="30"/>
                <w:szCs w:val="30"/>
              </w:rPr>
              <w:t>25,426</w:t>
            </w:r>
          </w:p>
        </w:tc>
        <w:tc>
          <w:tcPr>
            <w:tcW w:w="270" w:type="dxa"/>
          </w:tcPr>
          <w:p w14:paraId="15716C6C" w14:textId="77777777" w:rsidR="00082A6A" w:rsidRPr="00B27A58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591D23" w14:textId="5FC80854" w:rsidR="00082A6A" w:rsidRPr="00B27A58" w:rsidRDefault="00790D78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after="0" w:line="240" w:lineRule="auto"/>
              <w:ind w:right="-8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90D78">
              <w:rPr>
                <w:rFonts w:asciiTheme="majorBidi" w:hAnsiTheme="majorBidi" w:cstheme="majorBidi"/>
                <w:sz w:val="30"/>
                <w:szCs w:val="30"/>
              </w:rPr>
              <w:t>1,469</w:t>
            </w:r>
          </w:p>
        </w:tc>
        <w:tc>
          <w:tcPr>
            <w:tcW w:w="274" w:type="dxa"/>
          </w:tcPr>
          <w:p w14:paraId="64BFA081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</w:tcPr>
          <w:p w14:paraId="267D5812" w14:textId="7EE15F35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25FAE">
              <w:rPr>
                <w:rFonts w:asciiTheme="majorBidi" w:hAnsiTheme="majorBidi" w:cstheme="majorBidi"/>
                <w:sz w:val="30"/>
                <w:szCs w:val="30"/>
              </w:rPr>
              <w:t>25,426</w:t>
            </w:r>
          </w:p>
        </w:tc>
      </w:tr>
      <w:tr w:rsidR="00082A6A" w:rsidRPr="000E7AEB" w14:paraId="22AFFB70" w14:textId="77777777" w:rsidTr="008D5F3A">
        <w:tc>
          <w:tcPr>
            <w:tcW w:w="4253" w:type="dxa"/>
          </w:tcPr>
          <w:p w14:paraId="25FFF089" w14:textId="77777777" w:rsidR="00082A6A" w:rsidRPr="000E7AEB" w:rsidRDefault="00082A6A" w:rsidP="00082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66BB8E76" w14:textId="3AA4C16E" w:rsidR="00082A6A" w:rsidRPr="00B27A58" w:rsidRDefault="00886CEF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6CE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4,731,945</w:t>
            </w:r>
          </w:p>
        </w:tc>
        <w:tc>
          <w:tcPr>
            <w:tcW w:w="345" w:type="dxa"/>
          </w:tcPr>
          <w:p w14:paraId="445524C7" w14:textId="77777777" w:rsidR="00082A6A" w:rsidRPr="00B27A58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7" w:type="dxa"/>
            <w:tcBorders>
              <w:top w:val="single" w:sz="4" w:space="0" w:color="auto"/>
              <w:bottom w:val="double" w:sz="4" w:space="0" w:color="auto"/>
            </w:tcBorders>
          </w:tcPr>
          <w:p w14:paraId="1170ACF4" w14:textId="6E5B309E" w:rsidR="00082A6A" w:rsidRPr="00B27A58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after="0" w:line="240" w:lineRule="auto"/>
              <w:ind w:left="-108" w:right="-26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23A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5,478,7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2AA7CB22" w14:textId="77777777" w:rsidR="00082A6A" w:rsidRPr="00B27A58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2289D90" w14:textId="152EF4F8" w:rsidR="00082A6A" w:rsidRPr="00B27A58" w:rsidRDefault="00790D78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0D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4,801,</w:t>
            </w:r>
            <w:r w:rsidR="008E220F" w:rsidRPr="008E22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723</w:t>
            </w:r>
          </w:p>
        </w:tc>
        <w:tc>
          <w:tcPr>
            <w:tcW w:w="274" w:type="dxa"/>
          </w:tcPr>
          <w:p w14:paraId="6B31585B" w14:textId="77777777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double" w:sz="4" w:space="0" w:color="auto"/>
            </w:tcBorders>
          </w:tcPr>
          <w:p w14:paraId="5F1779FE" w14:textId="0EA6BE9C" w:rsidR="00082A6A" w:rsidRPr="000E7AEB" w:rsidRDefault="00082A6A" w:rsidP="00082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7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25FA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33,609</w:t>
            </w:r>
          </w:p>
        </w:tc>
      </w:tr>
    </w:tbl>
    <w:p w14:paraId="47EB3DB6" w14:textId="2D996A9C" w:rsidR="007F77C9" w:rsidRPr="000E7AEB" w:rsidRDefault="007F77C9" w:rsidP="002E3E6E">
      <w:pPr>
        <w:rPr>
          <w:rFonts w:asciiTheme="majorBidi" w:hAnsiTheme="majorBidi" w:cstheme="majorBidi"/>
          <w:b/>
          <w:sz w:val="30"/>
          <w:szCs w:val="30"/>
        </w:rPr>
        <w:sectPr w:rsidR="007F77C9" w:rsidRPr="000E7AEB" w:rsidSect="006B25D3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gNumType w:start="11"/>
          <w:cols w:space="720"/>
          <w:docGrid w:linePitch="245"/>
        </w:sectPr>
      </w:pPr>
    </w:p>
    <w:p w14:paraId="5F85D451" w14:textId="40B7FFFD" w:rsidR="00167A90" w:rsidRDefault="00167A90" w:rsidP="00A07A2B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 w:hanging="727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เงินลงทุนในบริษัทร่วม</w:t>
      </w:r>
    </w:p>
    <w:p w14:paraId="3D4B27ED" w14:textId="77777777" w:rsidR="00E01302" w:rsidRPr="00340456" w:rsidRDefault="00E01302" w:rsidP="00E01302">
      <w:pPr>
        <w:pStyle w:val="ListParagraph"/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 w:right="20"/>
        <w:jc w:val="thaiDistribute"/>
        <w:rPr>
          <w:rFonts w:asciiTheme="majorBidi" w:hAnsiTheme="majorBidi" w:cstheme="majorBidi"/>
          <w:b/>
          <w:bCs/>
          <w:spacing w:val="-6"/>
          <w:sz w:val="28"/>
          <w:szCs w:val="28"/>
          <w:highlight w:val="yellow"/>
        </w:rPr>
      </w:pPr>
    </w:p>
    <w:p w14:paraId="074793CE" w14:textId="4C2B33AB" w:rsidR="00E01302" w:rsidRPr="006632EA" w:rsidRDefault="00E01302" w:rsidP="00E013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right="-25"/>
        <w:rPr>
          <w:rFonts w:asciiTheme="majorBidi" w:hAnsiTheme="majorBidi" w:cs="Angsana New"/>
          <w:b/>
          <w:bCs/>
          <w:i/>
          <w:iCs/>
          <w:sz w:val="30"/>
          <w:szCs w:val="30"/>
        </w:rPr>
      </w:pPr>
      <w:r w:rsidRPr="006632EA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</w:rPr>
        <w:t>บริษัท เอเชีย โมเดิร์น คอนสตัคชั่น แอนด์ เอ็นจิเนี่ยริ่ง จำกัด</w:t>
      </w:r>
    </w:p>
    <w:p w14:paraId="774EA9B5" w14:textId="0693D0F8" w:rsidR="007A4144" w:rsidRPr="00340456" w:rsidRDefault="007A4144" w:rsidP="00E01302">
      <w:pPr>
        <w:pStyle w:val="ListParagraph"/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 w:right="20"/>
        <w:jc w:val="thaiDistribute"/>
        <w:rPr>
          <w:rFonts w:asciiTheme="majorBidi" w:hAnsiTheme="majorBidi" w:cstheme="majorBidi"/>
          <w:b/>
          <w:bCs/>
          <w:spacing w:val="-6"/>
          <w:sz w:val="28"/>
          <w:szCs w:val="28"/>
          <w:highlight w:val="yellow"/>
        </w:rPr>
      </w:pPr>
    </w:p>
    <w:p w14:paraId="467B8D2B" w14:textId="77777777" w:rsidR="006F4E5A" w:rsidRPr="009F7A1E" w:rsidRDefault="006F4E5A" w:rsidP="00FC49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right="-25"/>
        <w:jc w:val="thaiDistribute"/>
        <w:rPr>
          <w:rFonts w:asciiTheme="majorBidi" w:hAnsiTheme="majorBidi"/>
          <w:spacing w:val="6"/>
          <w:sz w:val="30"/>
          <w:szCs w:val="30"/>
        </w:rPr>
      </w:pPr>
      <w:r w:rsidRPr="009F7A1E">
        <w:rPr>
          <w:rFonts w:asciiTheme="majorBidi" w:hAnsiTheme="majorBidi" w:hint="cs"/>
          <w:spacing w:val="6"/>
          <w:sz w:val="30"/>
          <w:szCs w:val="30"/>
          <w:cs/>
        </w:rPr>
        <w:t>เมื่อวันที่</w:t>
      </w:r>
      <w:r w:rsidRPr="009F7A1E">
        <w:rPr>
          <w:rFonts w:asciiTheme="majorBidi" w:hAnsiTheme="majorBidi"/>
          <w:spacing w:val="6"/>
          <w:sz w:val="30"/>
          <w:szCs w:val="30"/>
          <w:cs/>
        </w:rPr>
        <w:t xml:space="preserve"> 21 </w:t>
      </w:r>
      <w:r w:rsidRPr="009F7A1E">
        <w:rPr>
          <w:rFonts w:asciiTheme="majorBidi" w:hAnsiTheme="majorBidi" w:hint="cs"/>
          <w:spacing w:val="6"/>
          <w:sz w:val="30"/>
          <w:szCs w:val="30"/>
          <w:cs/>
        </w:rPr>
        <w:t>กุมภาพันธ์</w:t>
      </w:r>
      <w:r w:rsidRPr="009F7A1E">
        <w:rPr>
          <w:rFonts w:asciiTheme="majorBidi" w:hAnsiTheme="majorBidi"/>
          <w:spacing w:val="6"/>
          <w:sz w:val="30"/>
          <w:szCs w:val="30"/>
          <w:cs/>
        </w:rPr>
        <w:t xml:space="preserve"> 2568 </w:t>
      </w:r>
      <w:r w:rsidRPr="009F7A1E">
        <w:rPr>
          <w:rFonts w:asciiTheme="majorBidi" w:hAnsiTheme="majorBidi" w:hint="cs"/>
          <w:spacing w:val="6"/>
          <w:sz w:val="30"/>
          <w:szCs w:val="30"/>
          <w:cs/>
        </w:rPr>
        <w:t>ที่ประชุมคณะกรรมการของบริษัทมีมติอนุมัติการลงทุนในบริษัท</w:t>
      </w:r>
      <w:r w:rsidRPr="009F7A1E">
        <w:rPr>
          <w:rFonts w:asciiTheme="majorBidi" w:hAnsiTheme="majorBidi"/>
          <w:spacing w:val="6"/>
          <w:sz w:val="30"/>
          <w:szCs w:val="30"/>
          <w:cs/>
        </w:rPr>
        <w:t xml:space="preserve"> </w:t>
      </w:r>
      <w:r w:rsidRPr="009F7A1E">
        <w:rPr>
          <w:rFonts w:asciiTheme="majorBidi" w:hAnsiTheme="majorBidi" w:hint="cs"/>
          <w:spacing w:val="6"/>
          <w:sz w:val="30"/>
          <w:szCs w:val="30"/>
          <w:cs/>
        </w:rPr>
        <w:t>เอเซีย</w:t>
      </w:r>
      <w:r w:rsidRPr="009F7A1E">
        <w:rPr>
          <w:rFonts w:asciiTheme="majorBidi" w:hAnsiTheme="majorBidi"/>
          <w:spacing w:val="6"/>
          <w:sz w:val="30"/>
          <w:szCs w:val="30"/>
          <w:cs/>
        </w:rPr>
        <w:t xml:space="preserve"> </w:t>
      </w:r>
      <w:r w:rsidRPr="009F7A1E">
        <w:rPr>
          <w:rFonts w:asciiTheme="majorBidi" w:hAnsiTheme="majorBidi" w:hint="cs"/>
          <w:spacing w:val="6"/>
          <w:sz w:val="30"/>
          <w:szCs w:val="30"/>
          <w:cs/>
        </w:rPr>
        <w:t>โมเดิร์น</w:t>
      </w:r>
      <w:r w:rsidRPr="009F7A1E">
        <w:rPr>
          <w:rFonts w:asciiTheme="majorBidi" w:hAnsiTheme="majorBidi"/>
          <w:spacing w:val="6"/>
          <w:sz w:val="30"/>
          <w:szCs w:val="30"/>
          <w:cs/>
        </w:rPr>
        <w:t xml:space="preserve"> </w:t>
      </w:r>
    </w:p>
    <w:p w14:paraId="0CE377DD" w14:textId="77777777" w:rsidR="006F4E5A" w:rsidRPr="006F4E5A" w:rsidRDefault="006F4E5A" w:rsidP="00FC49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right="-25"/>
        <w:jc w:val="thaiDistribute"/>
        <w:rPr>
          <w:rFonts w:asciiTheme="majorBidi" w:hAnsiTheme="majorBidi"/>
          <w:sz w:val="30"/>
          <w:szCs w:val="30"/>
        </w:rPr>
      </w:pPr>
      <w:r w:rsidRPr="00E30A7A">
        <w:rPr>
          <w:rFonts w:asciiTheme="majorBidi" w:hAnsiTheme="majorBidi" w:hint="cs"/>
          <w:spacing w:val="-8"/>
          <w:sz w:val="30"/>
          <w:szCs w:val="30"/>
          <w:cs/>
        </w:rPr>
        <w:t>คอนสตรัคชั่น</w:t>
      </w:r>
      <w:r w:rsidRPr="00E30A7A">
        <w:rPr>
          <w:rFonts w:asciiTheme="majorBidi" w:hAnsiTheme="majorBidi"/>
          <w:spacing w:val="-8"/>
          <w:sz w:val="30"/>
          <w:szCs w:val="30"/>
          <w:cs/>
        </w:rPr>
        <w:t xml:space="preserve"> </w:t>
      </w:r>
      <w:r w:rsidRPr="00E30A7A">
        <w:rPr>
          <w:rFonts w:asciiTheme="majorBidi" w:hAnsiTheme="majorBidi" w:hint="cs"/>
          <w:spacing w:val="-8"/>
          <w:sz w:val="30"/>
          <w:szCs w:val="30"/>
          <w:cs/>
        </w:rPr>
        <w:t>แอนด์</w:t>
      </w:r>
      <w:r w:rsidRPr="00E30A7A">
        <w:rPr>
          <w:rFonts w:asciiTheme="majorBidi" w:hAnsiTheme="majorBidi"/>
          <w:spacing w:val="-8"/>
          <w:sz w:val="30"/>
          <w:szCs w:val="30"/>
          <w:cs/>
        </w:rPr>
        <w:t xml:space="preserve"> </w:t>
      </w:r>
      <w:r w:rsidRPr="00E30A7A">
        <w:rPr>
          <w:rFonts w:asciiTheme="majorBidi" w:hAnsiTheme="majorBidi" w:hint="cs"/>
          <w:spacing w:val="-8"/>
          <w:sz w:val="30"/>
          <w:szCs w:val="30"/>
          <w:cs/>
        </w:rPr>
        <w:t>เอ็นจิเนียริ่ง</w:t>
      </w:r>
      <w:r w:rsidRPr="00E30A7A">
        <w:rPr>
          <w:rFonts w:asciiTheme="majorBidi" w:hAnsiTheme="majorBidi"/>
          <w:spacing w:val="-8"/>
          <w:sz w:val="30"/>
          <w:szCs w:val="30"/>
          <w:cs/>
        </w:rPr>
        <w:t xml:space="preserve"> </w:t>
      </w:r>
      <w:r w:rsidRPr="00E30A7A">
        <w:rPr>
          <w:rFonts w:asciiTheme="majorBidi" w:hAnsiTheme="majorBidi" w:hint="cs"/>
          <w:spacing w:val="-8"/>
          <w:sz w:val="30"/>
          <w:szCs w:val="30"/>
          <w:cs/>
        </w:rPr>
        <w:t>จำกัด</w:t>
      </w:r>
      <w:r w:rsidRPr="00E30A7A">
        <w:rPr>
          <w:rFonts w:asciiTheme="majorBidi" w:hAnsiTheme="majorBidi"/>
          <w:spacing w:val="-8"/>
          <w:sz w:val="30"/>
          <w:szCs w:val="30"/>
          <w:cs/>
        </w:rPr>
        <w:t xml:space="preserve"> (</w:t>
      </w:r>
      <w:r w:rsidRPr="00E30A7A">
        <w:rPr>
          <w:rFonts w:asciiTheme="majorBidi" w:hAnsiTheme="majorBidi"/>
          <w:spacing w:val="-8"/>
          <w:sz w:val="30"/>
          <w:szCs w:val="30"/>
        </w:rPr>
        <w:t xml:space="preserve">AMCE) </w:t>
      </w:r>
      <w:r w:rsidRPr="00E30A7A">
        <w:rPr>
          <w:rFonts w:asciiTheme="majorBidi" w:hAnsiTheme="majorBidi" w:hint="cs"/>
          <w:spacing w:val="-8"/>
          <w:sz w:val="30"/>
          <w:szCs w:val="30"/>
          <w:cs/>
        </w:rPr>
        <w:t>จำนวน</w:t>
      </w:r>
      <w:r w:rsidRPr="00E30A7A">
        <w:rPr>
          <w:rFonts w:asciiTheme="majorBidi" w:hAnsiTheme="majorBidi"/>
          <w:spacing w:val="-8"/>
          <w:sz w:val="30"/>
          <w:szCs w:val="30"/>
          <w:cs/>
        </w:rPr>
        <w:t xml:space="preserve"> 299,999 </w:t>
      </w:r>
      <w:r w:rsidRPr="00E30A7A">
        <w:rPr>
          <w:rFonts w:asciiTheme="majorBidi" w:hAnsiTheme="majorBidi" w:hint="cs"/>
          <w:spacing w:val="-8"/>
          <w:sz w:val="30"/>
          <w:szCs w:val="30"/>
          <w:cs/>
        </w:rPr>
        <w:t>หุ้น</w:t>
      </w:r>
      <w:r w:rsidRPr="00E30A7A">
        <w:rPr>
          <w:rFonts w:asciiTheme="majorBidi" w:hAnsiTheme="majorBidi"/>
          <w:spacing w:val="-8"/>
          <w:sz w:val="30"/>
          <w:szCs w:val="30"/>
          <w:cs/>
        </w:rPr>
        <w:t xml:space="preserve"> </w:t>
      </w:r>
      <w:r w:rsidRPr="00E30A7A">
        <w:rPr>
          <w:rFonts w:asciiTheme="majorBidi" w:hAnsiTheme="majorBidi" w:hint="cs"/>
          <w:spacing w:val="-8"/>
          <w:sz w:val="30"/>
          <w:szCs w:val="30"/>
          <w:cs/>
        </w:rPr>
        <w:t>มูลค่าหุ้นละ</w:t>
      </w:r>
      <w:r w:rsidRPr="00E30A7A">
        <w:rPr>
          <w:rFonts w:asciiTheme="majorBidi" w:hAnsiTheme="majorBidi"/>
          <w:spacing w:val="-8"/>
          <w:sz w:val="30"/>
          <w:szCs w:val="30"/>
          <w:cs/>
        </w:rPr>
        <w:t xml:space="preserve"> 100 </w:t>
      </w:r>
      <w:r w:rsidRPr="00E30A7A">
        <w:rPr>
          <w:rFonts w:asciiTheme="majorBidi" w:hAnsiTheme="majorBidi" w:hint="cs"/>
          <w:spacing w:val="-8"/>
          <w:sz w:val="30"/>
          <w:szCs w:val="30"/>
          <w:cs/>
        </w:rPr>
        <w:t>บาท</w:t>
      </w:r>
      <w:r w:rsidRPr="00E30A7A">
        <w:rPr>
          <w:rFonts w:asciiTheme="majorBidi" w:hAnsiTheme="majorBidi"/>
          <w:spacing w:val="-8"/>
          <w:sz w:val="30"/>
          <w:szCs w:val="30"/>
          <w:cs/>
        </w:rPr>
        <w:t xml:space="preserve"> </w:t>
      </w:r>
      <w:r w:rsidRPr="00E30A7A">
        <w:rPr>
          <w:rFonts w:asciiTheme="majorBidi" w:hAnsiTheme="majorBidi" w:hint="cs"/>
          <w:spacing w:val="-8"/>
          <w:sz w:val="30"/>
          <w:szCs w:val="30"/>
          <w:cs/>
        </w:rPr>
        <w:t>เป็นจำนวนเงิน</w:t>
      </w:r>
      <w:r w:rsidRPr="00E30A7A">
        <w:rPr>
          <w:rFonts w:asciiTheme="majorBidi" w:hAnsiTheme="majorBidi"/>
          <w:spacing w:val="-8"/>
          <w:sz w:val="30"/>
          <w:szCs w:val="30"/>
          <w:cs/>
        </w:rPr>
        <w:t xml:space="preserve"> 30 </w:t>
      </w:r>
      <w:r w:rsidRPr="00E30A7A">
        <w:rPr>
          <w:rFonts w:asciiTheme="majorBidi" w:hAnsiTheme="majorBidi" w:hint="cs"/>
          <w:spacing w:val="-8"/>
          <w:sz w:val="30"/>
          <w:szCs w:val="30"/>
          <w:cs/>
        </w:rPr>
        <w:t>ล้านบาท</w:t>
      </w:r>
      <w:r w:rsidRPr="009F7A1E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E30A7A">
        <w:rPr>
          <w:rFonts w:asciiTheme="majorBidi" w:hAnsiTheme="majorBidi" w:hint="cs"/>
          <w:spacing w:val="6"/>
          <w:sz w:val="30"/>
          <w:szCs w:val="30"/>
          <w:cs/>
        </w:rPr>
        <w:t>และในเดือนมีนาคม</w:t>
      </w:r>
      <w:r w:rsidRPr="00E30A7A">
        <w:rPr>
          <w:rFonts w:asciiTheme="majorBidi" w:hAnsiTheme="majorBidi"/>
          <w:spacing w:val="6"/>
          <w:sz w:val="30"/>
          <w:szCs w:val="30"/>
          <w:cs/>
        </w:rPr>
        <w:t xml:space="preserve"> 2568 </w:t>
      </w:r>
      <w:r w:rsidRPr="00E30A7A">
        <w:rPr>
          <w:rFonts w:asciiTheme="majorBidi" w:hAnsiTheme="majorBidi" w:hint="cs"/>
          <w:spacing w:val="6"/>
          <w:sz w:val="30"/>
          <w:szCs w:val="30"/>
          <w:cs/>
        </w:rPr>
        <w:t>บริษัทได้ชำระค่าหุ้นดังกล่าวในอัตราร้อยละ</w:t>
      </w:r>
      <w:r w:rsidRPr="00E30A7A">
        <w:rPr>
          <w:rFonts w:asciiTheme="majorBidi" w:hAnsiTheme="majorBidi"/>
          <w:spacing w:val="6"/>
          <w:sz w:val="30"/>
          <w:szCs w:val="30"/>
          <w:cs/>
        </w:rPr>
        <w:t xml:space="preserve"> 25 </w:t>
      </w:r>
      <w:r w:rsidRPr="00E30A7A">
        <w:rPr>
          <w:rFonts w:asciiTheme="majorBidi" w:hAnsiTheme="majorBidi" w:hint="cs"/>
          <w:spacing w:val="6"/>
          <w:sz w:val="30"/>
          <w:szCs w:val="30"/>
          <w:cs/>
        </w:rPr>
        <w:t>เป็นจำนวนเงิน</w:t>
      </w:r>
      <w:r w:rsidRPr="00E30A7A">
        <w:rPr>
          <w:rFonts w:asciiTheme="majorBidi" w:hAnsiTheme="majorBidi"/>
          <w:spacing w:val="6"/>
          <w:sz w:val="30"/>
          <w:szCs w:val="30"/>
          <w:cs/>
        </w:rPr>
        <w:t xml:space="preserve"> 7.5 </w:t>
      </w:r>
      <w:r w:rsidRPr="00E30A7A">
        <w:rPr>
          <w:rFonts w:asciiTheme="majorBidi" w:hAnsiTheme="majorBidi" w:hint="cs"/>
          <w:spacing w:val="6"/>
          <w:sz w:val="30"/>
          <w:szCs w:val="30"/>
          <w:cs/>
        </w:rPr>
        <w:t>ล้านบาท</w:t>
      </w:r>
      <w:r w:rsidRPr="00E30A7A">
        <w:rPr>
          <w:rFonts w:asciiTheme="majorBidi" w:hAnsiTheme="majorBidi"/>
          <w:spacing w:val="6"/>
          <w:sz w:val="30"/>
          <w:szCs w:val="30"/>
          <w:cs/>
        </w:rPr>
        <w:t xml:space="preserve"> </w:t>
      </w:r>
      <w:r w:rsidRPr="00E30A7A">
        <w:rPr>
          <w:rFonts w:asciiTheme="majorBidi" w:hAnsiTheme="majorBidi" w:hint="cs"/>
          <w:spacing w:val="6"/>
          <w:sz w:val="30"/>
          <w:szCs w:val="30"/>
          <w:cs/>
        </w:rPr>
        <w:t>ต่อมา</w:t>
      </w:r>
    </w:p>
    <w:p w14:paraId="0D7A0BCA" w14:textId="77777777" w:rsidR="006F4E5A" w:rsidRPr="00E30A7A" w:rsidRDefault="006F4E5A" w:rsidP="00FC49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right="-25"/>
        <w:jc w:val="thaiDistribute"/>
        <w:rPr>
          <w:rFonts w:asciiTheme="majorBidi" w:hAnsiTheme="majorBidi"/>
          <w:spacing w:val="6"/>
          <w:sz w:val="30"/>
          <w:szCs w:val="30"/>
        </w:rPr>
      </w:pPr>
      <w:r w:rsidRPr="00E30A7A">
        <w:rPr>
          <w:rFonts w:asciiTheme="majorBidi" w:hAnsiTheme="majorBidi" w:hint="cs"/>
          <w:spacing w:val="6"/>
          <w:sz w:val="30"/>
          <w:szCs w:val="30"/>
          <w:cs/>
        </w:rPr>
        <w:t>ในเดือนกรกฎาคม</w:t>
      </w:r>
      <w:r w:rsidRPr="00E30A7A">
        <w:rPr>
          <w:rFonts w:asciiTheme="majorBidi" w:hAnsiTheme="majorBidi"/>
          <w:spacing w:val="6"/>
          <w:sz w:val="30"/>
          <w:szCs w:val="30"/>
          <w:cs/>
        </w:rPr>
        <w:t xml:space="preserve"> 2568</w:t>
      </w:r>
      <w:r w:rsidRPr="00E30A7A">
        <w:rPr>
          <w:rFonts w:asciiTheme="majorBidi" w:hAnsiTheme="majorBidi"/>
          <w:spacing w:val="6"/>
          <w:sz w:val="30"/>
          <w:szCs w:val="30"/>
        </w:rPr>
        <w:t xml:space="preserve"> AMCE </w:t>
      </w:r>
      <w:r w:rsidRPr="00E30A7A">
        <w:rPr>
          <w:rFonts w:asciiTheme="majorBidi" w:hAnsiTheme="majorBidi" w:hint="cs"/>
          <w:spacing w:val="6"/>
          <w:sz w:val="30"/>
          <w:szCs w:val="30"/>
          <w:cs/>
        </w:rPr>
        <w:t>ได้ลดทุนจดทะเบียนจาก</w:t>
      </w:r>
      <w:r w:rsidRPr="00E30A7A">
        <w:rPr>
          <w:rFonts w:asciiTheme="majorBidi" w:hAnsiTheme="majorBidi"/>
          <w:spacing w:val="6"/>
          <w:sz w:val="30"/>
          <w:szCs w:val="30"/>
          <w:cs/>
        </w:rPr>
        <w:t xml:space="preserve"> 100 </w:t>
      </w:r>
      <w:r w:rsidRPr="00E30A7A">
        <w:rPr>
          <w:rFonts w:asciiTheme="majorBidi" w:hAnsiTheme="majorBidi" w:hint="cs"/>
          <w:spacing w:val="6"/>
          <w:sz w:val="30"/>
          <w:szCs w:val="30"/>
          <w:cs/>
        </w:rPr>
        <w:t>ล้านบาท</w:t>
      </w:r>
      <w:r w:rsidRPr="00E30A7A">
        <w:rPr>
          <w:rFonts w:asciiTheme="majorBidi" w:hAnsiTheme="majorBidi"/>
          <w:spacing w:val="6"/>
          <w:sz w:val="30"/>
          <w:szCs w:val="30"/>
          <w:cs/>
        </w:rPr>
        <w:t xml:space="preserve"> </w:t>
      </w:r>
      <w:r w:rsidRPr="00E30A7A">
        <w:rPr>
          <w:rFonts w:asciiTheme="majorBidi" w:hAnsiTheme="majorBidi" w:hint="cs"/>
          <w:spacing w:val="6"/>
          <w:sz w:val="30"/>
          <w:szCs w:val="30"/>
          <w:cs/>
        </w:rPr>
        <w:t>เป็น</w:t>
      </w:r>
      <w:r w:rsidRPr="00E30A7A">
        <w:rPr>
          <w:rFonts w:asciiTheme="majorBidi" w:hAnsiTheme="majorBidi"/>
          <w:spacing w:val="6"/>
          <w:sz w:val="30"/>
          <w:szCs w:val="30"/>
          <w:cs/>
        </w:rPr>
        <w:t xml:space="preserve"> 25 </w:t>
      </w:r>
      <w:r w:rsidRPr="00E30A7A">
        <w:rPr>
          <w:rFonts w:asciiTheme="majorBidi" w:hAnsiTheme="majorBidi" w:hint="cs"/>
          <w:spacing w:val="6"/>
          <w:sz w:val="30"/>
          <w:szCs w:val="30"/>
          <w:cs/>
        </w:rPr>
        <w:t>ล้านบาท</w:t>
      </w:r>
      <w:r w:rsidRPr="00E30A7A">
        <w:rPr>
          <w:rFonts w:asciiTheme="majorBidi" w:hAnsiTheme="majorBidi"/>
          <w:spacing w:val="6"/>
          <w:sz w:val="30"/>
          <w:szCs w:val="30"/>
          <w:cs/>
        </w:rPr>
        <w:t xml:space="preserve"> </w:t>
      </w:r>
      <w:r w:rsidRPr="00E30A7A">
        <w:rPr>
          <w:rFonts w:asciiTheme="majorBidi" w:hAnsiTheme="majorBidi" w:hint="cs"/>
          <w:spacing w:val="6"/>
          <w:sz w:val="30"/>
          <w:szCs w:val="30"/>
          <w:cs/>
        </w:rPr>
        <w:t>โดยการลดมูลค่าหุ้น</w:t>
      </w:r>
    </w:p>
    <w:p w14:paraId="1E230832" w14:textId="77777777" w:rsidR="006F4E5A" w:rsidRPr="006F4E5A" w:rsidRDefault="006F4E5A" w:rsidP="00FC49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right="-25"/>
        <w:jc w:val="thaiDistribute"/>
        <w:rPr>
          <w:rFonts w:asciiTheme="majorBidi" w:hAnsiTheme="majorBidi"/>
          <w:sz w:val="30"/>
          <w:szCs w:val="30"/>
        </w:rPr>
      </w:pPr>
      <w:r w:rsidRPr="006F4E5A">
        <w:rPr>
          <w:rFonts w:asciiTheme="majorBidi" w:hAnsiTheme="majorBidi" w:hint="cs"/>
          <w:sz w:val="30"/>
          <w:szCs w:val="30"/>
          <w:cs/>
        </w:rPr>
        <w:t>จากหุ้นละ</w:t>
      </w:r>
      <w:r w:rsidRPr="006F4E5A">
        <w:rPr>
          <w:rFonts w:asciiTheme="majorBidi" w:hAnsiTheme="majorBidi"/>
          <w:sz w:val="30"/>
          <w:szCs w:val="30"/>
          <w:cs/>
        </w:rPr>
        <w:t xml:space="preserve"> 100 </w:t>
      </w:r>
      <w:r w:rsidRPr="006F4E5A">
        <w:rPr>
          <w:rFonts w:asciiTheme="majorBidi" w:hAnsiTheme="majorBidi" w:hint="cs"/>
          <w:sz w:val="30"/>
          <w:szCs w:val="30"/>
          <w:cs/>
        </w:rPr>
        <w:t>บาท</w:t>
      </w:r>
      <w:r w:rsidRPr="006F4E5A">
        <w:rPr>
          <w:rFonts w:asciiTheme="majorBidi" w:hAnsiTheme="majorBidi"/>
          <w:sz w:val="30"/>
          <w:szCs w:val="30"/>
          <w:cs/>
        </w:rPr>
        <w:t xml:space="preserve"> </w:t>
      </w:r>
      <w:r w:rsidRPr="006F4E5A">
        <w:rPr>
          <w:rFonts w:asciiTheme="majorBidi" w:hAnsiTheme="majorBidi" w:hint="cs"/>
          <w:sz w:val="30"/>
          <w:szCs w:val="30"/>
          <w:cs/>
        </w:rPr>
        <w:t>เป็นหุ้นละ</w:t>
      </w:r>
      <w:r w:rsidRPr="006F4E5A">
        <w:rPr>
          <w:rFonts w:asciiTheme="majorBidi" w:hAnsiTheme="majorBidi"/>
          <w:sz w:val="30"/>
          <w:szCs w:val="30"/>
          <w:cs/>
        </w:rPr>
        <w:t xml:space="preserve"> 25 </w:t>
      </w:r>
      <w:r w:rsidRPr="006F4E5A">
        <w:rPr>
          <w:rFonts w:asciiTheme="majorBidi" w:hAnsiTheme="majorBidi" w:hint="cs"/>
          <w:sz w:val="30"/>
          <w:szCs w:val="30"/>
          <w:cs/>
        </w:rPr>
        <w:t>บาท</w:t>
      </w:r>
      <w:r w:rsidRPr="006F4E5A">
        <w:rPr>
          <w:rFonts w:asciiTheme="majorBidi" w:hAnsiTheme="majorBidi"/>
          <w:sz w:val="30"/>
          <w:szCs w:val="30"/>
          <w:cs/>
        </w:rPr>
        <w:t xml:space="preserve"> </w:t>
      </w:r>
      <w:r w:rsidRPr="006F4E5A">
        <w:rPr>
          <w:rFonts w:asciiTheme="majorBidi" w:hAnsiTheme="majorBidi" w:hint="cs"/>
          <w:sz w:val="30"/>
          <w:szCs w:val="30"/>
          <w:cs/>
        </w:rPr>
        <w:t>ซึ่งบริษัทถือหุ้น</w:t>
      </w:r>
      <w:r w:rsidRPr="006F4E5A">
        <w:rPr>
          <w:rFonts w:asciiTheme="majorBidi" w:hAnsiTheme="majorBidi"/>
          <w:sz w:val="30"/>
          <w:szCs w:val="30"/>
          <w:cs/>
        </w:rPr>
        <w:t xml:space="preserve"> </w:t>
      </w:r>
      <w:r w:rsidRPr="006F4E5A">
        <w:rPr>
          <w:rFonts w:asciiTheme="majorBidi" w:hAnsiTheme="majorBidi"/>
          <w:sz w:val="30"/>
          <w:szCs w:val="30"/>
        </w:rPr>
        <w:t xml:space="preserve">AMCE </w:t>
      </w:r>
      <w:r w:rsidRPr="006F4E5A">
        <w:rPr>
          <w:rFonts w:asciiTheme="majorBidi" w:hAnsiTheme="majorBidi" w:hint="cs"/>
          <w:sz w:val="30"/>
          <w:szCs w:val="30"/>
          <w:cs/>
        </w:rPr>
        <w:t>ในสัดส่วนเดิม</w:t>
      </w:r>
    </w:p>
    <w:p w14:paraId="40FE2867" w14:textId="77777777" w:rsidR="006F4E5A" w:rsidRPr="006F4E5A" w:rsidRDefault="006F4E5A" w:rsidP="006F4E5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right="-25"/>
        <w:rPr>
          <w:rFonts w:asciiTheme="majorBidi" w:hAnsiTheme="majorBidi"/>
          <w:sz w:val="30"/>
          <w:szCs w:val="30"/>
        </w:rPr>
      </w:pPr>
    </w:p>
    <w:p w14:paraId="18F0FFAA" w14:textId="7160C0C5" w:rsidR="004A24F1" w:rsidRDefault="006F4E5A" w:rsidP="00FC49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6F4E5A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6F4E5A">
        <w:rPr>
          <w:rFonts w:asciiTheme="majorBidi" w:hAnsiTheme="majorBidi"/>
          <w:sz w:val="30"/>
          <w:szCs w:val="30"/>
          <w:cs/>
        </w:rPr>
        <w:t xml:space="preserve"> 12 </w:t>
      </w:r>
      <w:r w:rsidRPr="006F4E5A">
        <w:rPr>
          <w:rFonts w:asciiTheme="majorBidi" w:hAnsiTheme="majorBidi" w:hint="cs"/>
          <w:sz w:val="30"/>
          <w:szCs w:val="30"/>
          <w:cs/>
        </w:rPr>
        <w:t>พฤศจิกายน</w:t>
      </w:r>
      <w:r w:rsidRPr="006F4E5A">
        <w:rPr>
          <w:rFonts w:asciiTheme="majorBidi" w:hAnsiTheme="majorBidi"/>
          <w:sz w:val="30"/>
          <w:szCs w:val="30"/>
          <w:cs/>
        </w:rPr>
        <w:t xml:space="preserve"> 2568 </w:t>
      </w:r>
      <w:r w:rsidRPr="006F4E5A">
        <w:rPr>
          <w:rFonts w:asciiTheme="majorBidi" w:hAnsiTheme="majorBidi" w:hint="cs"/>
          <w:sz w:val="30"/>
          <w:szCs w:val="30"/>
          <w:cs/>
        </w:rPr>
        <w:t>ที่ประชุมคณะกรรมการของบริษัทมีมติอนุมัติขายเงินลงทุนใน</w:t>
      </w:r>
      <w:r w:rsidRPr="006F4E5A">
        <w:rPr>
          <w:rFonts w:asciiTheme="majorBidi" w:hAnsiTheme="majorBidi"/>
          <w:sz w:val="30"/>
          <w:szCs w:val="30"/>
          <w:cs/>
        </w:rPr>
        <w:t xml:space="preserve"> </w:t>
      </w:r>
      <w:r w:rsidRPr="006F4E5A">
        <w:rPr>
          <w:rFonts w:asciiTheme="majorBidi" w:hAnsiTheme="majorBidi"/>
          <w:sz w:val="30"/>
          <w:szCs w:val="30"/>
        </w:rPr>
        <w:t xml:space="preserve">AMCE </w:t>
      </w:r>
      <w:r w:rsidRPr="006F4E5A">
        <w:rPr>
          <w:rFonts w:asciiTheme="majorBidi" w:hAnsiTheme="majorBidi" w:hint="cs"/>
          <w:sz w:val="30"/>
          <w:szCs w:val="30"/>
          <w:cs/>
        </w:rPr>
        <w:t>จำนวน</w:t>
      </w:r>
      <w:r w:rsidRPr="006F4E5A">
        <w:rPr>
          <w:rFonts w:asciiTheme="majorBidi" w:hAnsiTheme="majorBidi"/>
          <w:sz w:val="30"/>
          <w:szCs w:val="30"/>
          <w:cs/>
        </w:rPr>
        <w:t xml:space="preserve"> 100</w:t>
      </w:r>
      <w:r w:rsidRPr="006F4E5A">
        <w:rPr>
          <w:rFonts w:asciiTheme="majorBidi" w:hAnsiTheme="majorBidi"/>
          <w:sz w:val="30"/>
          <w:szCs w:val="30"/>
        </w:rPr>
        <w:t>,</w:t>
      </w:r>
      <w:r w:rsidRPr="006F4E5A">
        <w:rPr>
          <w:rFonts w:asciiTheme="majorBidi" w:hAnsiTheme="majorBidi"/>
          <w:sz w:val="30"/>
          <w:szCs w:val="30"/>
          <w:cs/>
        </w:rPr>
        <w:t xml:space="preserve">000 </w:t>
      </w:r>
      <w:r w:rsidRPr="006F4E5A">
        <w:rPr>
          <w:rFonts w:asciiTheme="majorBidi" w:hAnsiTheme="majorBidi" w:hint="cs"/>
          <w:sz w:val="30"/>
          <w:szCs w:val="30"/>
          <w:cs/>
        </w:rPr>
        <w:t>หุ้น</w:t>
      </w:r>
      <w:r w:rsidRPr="006F4E5A">
        <w:rPr>
          <w:rFonts w:asciiTheme="majorBidi" w:hAnsiTheme="majorBidi"/>
          <w:sz w:val="30"/>
          <w:szCs w:val="30"/>
          <w:cs/>
        </w:rPr>
        <w:t xml:space="preserve">  </w:t>
      </w:r>
      <w:r w:rsidRPr="006F4E5A">
        <w:rPr>
          <w:rFonts w:asciiTheme="majorBidi" w:hAnsiTheme="majorBidi" w:hint="cs"/>
          <w:sz w:val="30"/>
          <w:szCs w:val="30"/>
          <w:cs/>
        </w:rPr>
        <w:t>มูลค่าหุ้นละ</w:t>
      </w:r>
      <w:r w:rsidRPr="006F4E5A">
        <w:rPr>
          <w:rFonts w:asciiTheme="majorBidi" w:hAnsiTheme="majorBidi"/>
          <w:sz w:val="30"/>
          <w:szCs w:val="30"/>
          <w:cs/>
        </w:rPr>
        <w:t xml:space="preserve"> 25 </w:t>
      </w:r>
      <w:r w:rsidRPr="006F4E5A">
        <w:rPr>
          <w:rFonts w:asciiTheme="majorBidi" w:hAnsiTheme="majorBidi" w:hint="cs"/>
          <w:sz w:val="30"/>
          <w:szCs w:val="30"/>
          <w:cs/>
        </w:rPr>
        <w:t>บาท</w:t>
      </w:r>
      <w:r w:rsidRPr="006F4E5A">
        <w:rPr>
          <w:rFonts w:asciiTheme="majorBidi" w:hAnsiTheme="majorBidi"/>
          <w:sz w:val="30"/>
          <w:szCs w:val="30"/>
          <w:cs/>
        </w:rPr>
        <w:t xml:space="preserve"> </w:t>
      </w:r>
      <w:r w:rsidRPr="006F4E5A">
        <w:rPr>
          <w:rFonts w:asciiTheme="majorBidi" w:hAnsiTheme="majorBidi" w:hint="cs"/>
          <w:sz w:val="30"/>
          <w:szCs w:val="30"/>
          <w:cs/>
        </w:rPr>
        <w:t>เป็นจำนวนเงิน</w:t>
      </w:r>
      <w:r w:rsidRPr="006F4E5A">
        <w:rPr>
          <w:rFonts w:asciiTheme="majorBidi" w:hAnsiTheme="majorBidi"/>
          <w:sz w:val="30"/>
          <w:szCs w:val="30"/>
          <w:cs/>
        </w:rPr>
        <w:t xml:space="preserve"> 2.5 </w:t>
      </w:r>
      <w:r w:rsidRPr="006F4E5A">
        <w:rPr>
          <w:rFonts w:asciiTheme="majorBidi" w:hAnsiTheme="majorBidi" w:hint="cs"/>
          <w:sz w:val="30"/>
          <w:szCs w:val="30"/>
          <w:cs/>
        </w:rPr>
        <w:t>ล้านบาท</w:t>
      </w:r>
      <w:r w:rsidRPr="006F4E5A">
        <w:rPr>
          <w:rFonts w:asciiTheme="majorBidi" w:hAnsiTheme="majorBidi"/>
          <w:sz w:val="30"/>
          <w:szCs w:val="30"/>
          <w:cs/>
        </w:rPr>
        <w:t xml:space="preserve"> </w:t>
      </w:r>
      <w:r w:rsidRPr="006F4E5A">
        <w:rPr>
          <w:rFonts w:asciiTheme="majorBidi" w:hAnsiTheme="majorBidi" w:hint="cs"/>
          <w:sz w:val="30"/>
          <w:szCs w:val="30"/>
          <w:cs/>
        </w:rPr>
        <w:t>โดยภายหลังการขายเงินลงทุน</w:t>
      </w:r>
      <w:r w:rsidRPr="006F4E5A">
        <w:rPr>
          <w:rFonts w:asciiTheme="majorBidi" w:hAnsiTheme="majorBidi"/>
          <w:sz w:val="30"/>
          <w:szCs w:val="30"/>
          <w:cs/>
        </w:rPr>
        <w:t xml:space="preserve"> </w:t>
      </w:r>
      <w:r w:rsidRPr="006F4E5A">
        <w:rPr>
          <w:rFonts w:asciiTheme="majorBidi" w:hAnsiTheme="majorBidi" w:hint="cs"/>
          <w:sz w:val="30"/>
          <w:szCs w:val="30"/>
          <w:cs/>
        </w:rPr>
        <w:t>สัดส่วนการถือหุ้นของบริษัทจะคิดเป็นร้อยละ</w:t>
      </w:r>
      <w:r w:rsidRPr="006F4E5A">
        <w:rPr>
          <w:rFonts w:asciiTheme="majorBidi" w:hAnsiTheme="majorBidi"/>
          <w:sz w:val="30"/>
          <w:szCs w:val="30"/>
          <w:cs/>
        </w:rPr>
        <w:t xml:space="preserve"> 20 </w:t>
      </w:r>
      <w:r w:rsidRPr="006F4E5A">
        <w:rPr>
          <w:rFonts w:asciiTheme="majorBidi" w:hAnsiTheme="majorBidi" w:hint="cs"/>
          <w:sz w:val="30"/>
          <w:szCs w:val="30"/>
          <w:cs/>
        </w:rPr>
        <w:t>ของหุ้นที่ออกและชำระแล้วของ</w:t>
      </w:r>
      <w:r w:rsidRPr="006F4E5A">
        <w:rPr>
          <w:rFonts w:asciiTheme="majorBidi" w:hAnsiTheme="majorBidi"/>
          <w:sz w:val="30"/>
          <w:szCs w:val="30"/>
          <w:cs/>
        </w:rPr>
        <w:t xml:space="preserve"> </w:t>
      </w:r>
      <w:r w:rsidRPr="006F4E5A">
        <w:rPr>
          <w:rFonts w:asciiTheme="majorBidi" w:hAnsiTheme="majorBidi"/>
          <w:sz w:val="30"/>
          <w:szCs w:val="30"/>
        </w:rPr>
        <w:t>AMCE</w:t>
      </w:r>
      <w:r w:rsidR="004A24F1">
        <w:rPr>
          <w:rFonts w:asciiTheme="majorBidi" w:hAnsiTheme="majorBidi" w:cstheme="majorBidi"/>
          <w:sz w:val="30"/>
          <w:szCs w:val="30"/>
        </w:rPr>
        <w:tab/>
      </w:r>
    </w:p>
    <w:p w14:paraId="0D65636B" w14:textId="77777777" w:rsidR="00FC49E9" w:rsidRPr="007A08F4" w:rsidRDefault="00FC49E9" w:rsidP="006F4E5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right="-25"/>
        <w:rPr>
          <w:rFonts w:asciiTheme="majorBidi" w:hAnsiTheme="majorBidi" w:cstheme="majorBidi" w:hint="cs"/>
          <w:sz w:val="30"/>
          <w:szCs w:val="30"/>
        </w:rPr>
      </w:pPr>
    </w:p>
    <w:p w14:paraId="708CD7CC" w14:textId="4BBDF666" w:rsidR="004A24F1" w:rsidRDefault="004A24F1" w:rsidP="004A24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right="-25"/>
        <w:rPr>
          <w:rFonts w:asciiTheme="majorBidi" w:hAnsiTheme="majorBidi" w:cs="Angsana New"/>
          <w:b/>
          <w:bCs/>
          <w:i/>
          <w:iCs/>
          <w:sz w:val="30"/>
          <w:szCs w:val="30"/>
        </w:rPr>
      </w:pPr>
      <w:r w:rsidRPr="00391282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</w:rPr>
        <w:t>บริษัท</w:t>
      </w:r>
      <w:r w:rsidRPr="00391282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 xml:space="preserve"> </w:t>
      </w:r>
      <w:r w:rsidRPr="00391282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</w:rPr>
        <w:t>เอเชีย</w:t>
      </w:r>
      <w:r w:rsidRPr="00391282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 xml:space="preserve"> </w:t>
      </w:r>
      <w:r w:rsidRPr="00391282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</w:rPr>
        <w:t>โมเดิร์น</w:t>
      </w:r>
      <w:r w:rsidRPr="00391282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 xml:space="preserve"> </w:t>
      </w:r>
      <w:r w:rsidRPr="00391282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</w:rPr>
        <w:t>สตีล</w:t>
      </w:r>
      <w:r w:rsidRPr="00391282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 xml:space="preserve"> </w:t>
      </w:r>
      <w:r w:rsidRPr="00391282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</w:rPr>
        <w:t>บิลล์ดิ้ง</w:t>
      </w:r>
      <w:r w:rsidRPr="00391282">
        <w:rPr>
          <w:rFonts w:asciiTheme="majorBidi" w:hAnsiTheme="majorBidi" w:cs="Angsana New"/>
          <w:b/>
          <w:bCs/>
          <w:i/>
          <w:iCs/>
          <w:sz w:val="30"/>
          <w:szCs w:val="30"/>
          <w:cs/>
        </w:rPr>
        <w:t xml:space="preserve"> </w:t>
      </w:r>
      <w:r w:rsidRPr="00391282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</w:rPr>
        <w:t>จำกัด</w:t>
      </w:r>
    </w:p>
    <w:p w14:paraId="7E259947" w14:textId="799A6033" w:rsidR="00D546E0" w:rsidRDefault="004A24F1" w:rsidP="00D546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right="-25"/>
        <w:jc w:val="thaiDistribute"/>
        <w:rPr>
          <w:rFonts w:asciiTheme="majorBidi" w:hAnsiTheme="majorBidi" w:cs="Angsana New"/>
          <w:sz w:val="30"/>
          <w:szCs w:val="30"/>
        </w:rPr>
      </w:pPr>
      <w:r w:rsidRPr="00391282">
        <w:rPr>
          <w:rFonts w:asciiTheme="majorBidi" w:hAnsiTheme="majorBidi" w:cstheme="majorBidi"/>
          <w:sz w:val="30"/>
          <w:szCs w:val="30"/>
          <w:cs/>
        </w:rPr>
        <w:br/>
      </w:r>
      <w:r w:rsidR="004B7069" w:rsidRPr="004B7069">
        <w:rPr>
          <w:rFonts w:asciiTheme="majorBidi" w:hAnsiTheme="majorBidi" w:cs="Angsana New" w:hint="cs"/>
          <w:sz w:val="30"/>
          <w:szCs w:val="30"/>
          <w:cs/>
        </w:rPr>
        <w:t>เมื่อวันที่</w:t>
      </w:r>
      <w:r w:rsidR="004B7069" w:rsidRPr="004B7069">
        <w:rPr>
          <w:rFonts w:asciiTheme="majorBidi" w:hAnsiTheme="majorBidi" w:cs="Angsana New"/>
          <w:sz w:val="30"/>
          <w:szCs w:val="30"/>
          <w:cs/>
        </w:rPr>
        <w:t xml:space="preserve"> 24 </w:t>
      </w:r>
      <w:r w:rsidR="004B7069" w:rsidRPr="004B7069">
        <w:rPr>
          <w:rFonts w:asciiTheme="majorBidi" w:hAnsiTheme="majorBidi" w:cs="Angsana New" w:hint="cs"/>
          <w:sz w:val="30"/>
          <w:szCs w:val="30"/>
          <w:cs/>
        </w:rPr>
        <w:t>มิถุนายน</w:t>
      </w:r>
      <w:r w:rsidR="004B7069" w:rsidRPr="004B7069">
        <w:rPr>
          <w:rFonts w:asciiTheme="majorBidi" w:hAnsiTheme="majorBidi" w:cs="Angsana New"/>
          <w:sz w:val="30"/>
          <w:szCs w:val="30"/>
          <w:cs/>
        </w:rPr>
        <w:t xml:space="preserve"> 2568 </w:t>
      </w:r>
      <w:r w:rsidR="004B7069" w:rsidRPr="004B7069">
        <w:rPr>
          <w:rFonts w:asciiTheme="majorBidi" w:hAnsiTheme="majorBidi" w:cs="Angsana New" w:hint="cs"/>
          <w:sz w:val="30"/>
          <w:szCs w:val="30"/>
          <w:cs/>
        </w:rPr>
        <w:t>ที่ประชุมคณะกรรมการของบริษัทมีมติอนุมัติการลงทุนในบริษัท</w:t>
      </w:r>
      <w:r w:rsidR="004B7069" w:rsidRPr="004B706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B7069" w:rsidRPr="004B7069">
        <w:rPr>
          <w:rFonts w:asciiTheme="majorBidi" w:hAnsiTheme="majorBidi" w:cs="Angsana New" w:hint="cs"/>
          <w:sz w:val="30"/>
          <w:szCs w:val="30"/>
          <w:cs/>
        </w:rPr>
        <w:t>เอเชีย</w:t>
      </w:r>
      <w:r w:rsidR="004B7069" w:rsidRPr="004B706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B7069" w:rsidRPr="004B7069">
        <w:rPr>
          <w:rFonts w:asciiTheme="majorBidi" w:hAnsiTheme="majorBidi" w:cs="Angsana New" w:hint="cs"/>
          <w:sz w:val="30"/>
          <w:szCs w:val="30"/>
          <w:cs/>
        </w:rPr>
        <w:t>โมเดิร์น</w:t>
      </w:r>
      <w:r w:rsidR="004B7069" w:rsidRPr="004B706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B7069" w:rsidRPr="004B7069">
        <w:rPr>
          <w:rFonts w:asciiTheme="majorBidi" w:hAnsiTheme="majorBidi" w:cs="Angsana New" w:hint="cs"/>
          <w:sz w:val="30"/>
          <w:szCs w:val="30"/>
          <w:cs/>
        </w:rPr>
        <w:t>สตีล</w:t>
      </w:r>
      <w:r w:rsidR="004B7069" w:rsidRPr="004B706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B7069" w:rsidRPr="004B7069">
        <w:rPr>
          <w:rFonts w:asciiTheme="majorBidi" w:hAnsiTheme="majorBidi" w:cs="Angsana New" w:hint="cs"/>
          <w:sz w:val="30"/>
          <w:szCs w:val="30"/>
          <w:cs/>
        </w:rPr>
        <w:t>บิลล์ดิ้ง</w:t>
      </w:r>
      <w:r w:rsidR="004B7069" w:rsidRPr="004B706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B7069" w:rsidRPr="004B7069">
        <w:rPr>
          <w:rFonts w:asciiTheme="majorBidi" w:hAnsiTheme="majorBidi" w:cs="Angsana New" w:hint="cs"/>
          <w:sz w:val="30"/>
          <w:szCs w:val="30"/>
          <w:cs/>
        </w:rPr>
        <w:t>จำกัด</w:t>
      </w:r>
      <w:r w:rsidR="004B7069" w:rsidRPr="004B7069">
        <w:rPr>
          <w:rFonts w:asciiTheme="majorBidi" w:hAnsiTheme="majorBidi" w:cs="Angsana New"/>
          <w:sz w:val="30"/>
          <w:szCs w:val="30"/>
          <w:cs/>
        </w:rPr>
        <w:t xml:space="preserve"> (</w:t>
      </w:r>
      <w:r w:rsidR="004B7069" w:rsidRPr="004B7069">
        <w:rPr>
          <w:rFonts w:asciiTheme="majorBidi" w:hAnsiTheme="majorBidi" w:cs="Angsana New"/>
          <w:sz w:val="30"/>
          <w:szCs w:val="30"/>
        </w:rPr>
        <w:t xml:space="preserve">AMSB) </w:t>
      </w:r>
      <w:r w:rsidR="004B7069" w:rsidRPr="004B7069">
        <w:rPr>
          <w:rFonts w:asciiTheme="majorBidi" w:hAnsiTheme="majorBidi" w:cs="Angsana New" w:hint="cs"/>
          <w:sz w:val="30"/>
          <w:szCs w:val="30"/>
          <w:cs/>
        </w:rPr>
        <w:t>จำนวน</w:t>
      </w:r>
      <w:r w:rsidR="004B7069" w:rsidRPr="004B7069">
        <w:rPr>
          <w:rFonts w:asciiTheme="majorBidi" w:hAnsiTheme="majorBidi" w:cs="Angsana New"/>
          <w:sz w:val="30"/>
          <w:szCs w:val="30"/>
          <w:cs/>
        </w:rPr>
        <w:t xml:space="preserve"> 3</w:t>
      </w:r>
      <w:r w:rsidR="004B7069" w:rsidRPr="004B7069">
        <w:rPr>
          <w:rFonts w:asciiTheme="majorBidi" w:hAnsiTheme="majorBidi" w:cs="Angsana New"/>
          <w:sz w:val="30"/>
          <w:szCs w:val="30"/>
        </w:rPr>
        <w:t>,</w:t>
      </w:r>
      <w:r w:rsidR="004B7069" w:rsidRPr="004B7069">
        <w:rPr>
          <w:rFonts w:asciiTheme="majorBidi" w:hAnsiTheme="majorBidi" w:cs="Angsana New"/>
          <w:sz w:val="30"/>
          <w:szCs w:val="30"/>
          <w:cs/>
        </w:rPr>
        <w:t xml:space="preserve">000 </w:t>
      </w:r>
      <w:r w:rsidR="004B7069" w:rsidRPr="004B7069">
        <w:rPr>
          <w:rFonts w:asciiTheme="majorBidi" w:hAnsiTheme="majorBidi" w:cs="Angsana New" w:hint="cs"/>
          <w:sz w:val="30"/>
          <w:szCs w:val="30"/>
          <w:cs/>
        </w:rPr>
        <w:t>หุ้น</w:t>
      </w:r>
      <w:r w:rsidR="004B7069" w:rsidRPr="004B706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B7069" w:rsidRPr="004B7069">
        <w:rPr>
          <w:rFonts w:asciiTheme="majorBidi" w:hAnsiTheme="majorBidi" w:cs="Angsana New" w:hint="cs"/>
          <w:sz w:val="30"/>
          <w:szCs w:val="30"/>
          <w:cs/>
        </w:rPr>
        <w:t>มูลค่าหุ้นละ</w:t>
      </w:r>
      <w:r w:rsidR="004B7069" w:rsidRPr="004B7069">
        <w:rPr>
          <w:rFonts w:asciiTheme="majorBidi" w:hAnsiTheme="majorBidi" w:cs="Angsana New"/>
          <w:sz w:val="30"/>
          <w:szCs w:val="30"/>
          <w:cs/>
        </w:rPr>
        <w:t xml:space="preserve"> 100 </w:t>
      </w:r>
      <w:r w:rsidR="004B7069" w:rsidRPr="004B7069">
        <w:rPr>
          <w:rFonts w:asciiTheme="majorBidi" w:hAnsiTheme="majorBidi" w:cs="Angsana New" w:hint="cs"/>
          <w:sz w:val="30"/>
          <w:szCs w:val="30"/>
          <w:cs/>
        </w:rPr>
        <w:t>บาท</w:t>
      </w:r>
      <w:r w:rsidR="004B7069" w:rsidRPr="004B706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B7069" w:rsidRPr="004B7069">
        <w:rPr>
          <w:rFonts w:asciiTheme="majorBidi" w:hAnsiTheme="majorBidi" w:cs="Angsana New" w:hint="cs"/>
          <w:sz w:val="30"/>
          <w:szCs w:val="30"/>
          <w:cs/>
        </w:rPr>
        <w:t>เป็นจำนวนเงิน</w:t>
      </w:r>
      <w:r w:rsidR="004B7069" w:rsidRPr="004B7069">
        <w:rPr>
          <w:rFonts w:asciiTheme="majorBidi" w:hAnsiTheme="majorBidi" w:cs="Angsana New"/>
          <w:sz w:val="30"/>
          <w:szCs w:val="30"/>
          <w:cs/>
        </w:rPr>
        <w:t xml:space="preserve"> 0.3 </w:t>
      </w:r>
      <w:r w:rsidR="004B7069" w:rsidRPr="004B7069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="004B7069" w:rsidRPr="004B706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B7069" w:rsidRPr="004B7069">
        <w:rPr>
          <w:rFonts w:asciiTheme="majorBidi" w:hAnsiTheme="majorBidi" w:cs="Angsana New" w:hint="cs"/>
          <w:sz w:val="30"/>
          <w:szCs w:val="30"/>
          <w:cs/>
        </w:rPr>
        <w:t>ในเดือนมิถุนายน</w:t>
      </w:r>
      <w:r w:rsidR="004B7069" w:rsidRPr="004B7069">
        <w:rPr>
          <w:rFonts w:asciiTheme="majorBidi" w:hAnsiTheme="majorBidi" w:cs="Angsana New"/>
          <w:sz w:val="30"/>
          <w:szCs w:val="30"/>
          <w:cs/>
        </w:rPr>
        <w:t xml:space="preserve"> 2568 </w:t>
      </w:r>
      <w:r w:rsidR="004B7069" w:rsidRPr="004B7069">
        <w:rPr>
          <w:rFonts w:asciiTheme="majorBidi" w:hAnsiTheme="majorBidi" w:cs="Angsana New"/>
          <w:sz w:val="30"/>
          <w:szCs w:val="30"/>
        </w:rPr>
        <w:t xml:space="preserve">AMSB </w:t>
      </w:r>
      <w:r w:rsidR="004B7069" w:rsidRPr="004B7069">
        <w:rPr>
          <w:rFonts w:asciiTheme="majorBidi" w:hAnsiTheme="majorBidi" w:cs="Angsana New" w:hint="cs"/>
          <w:sz w:val="30"/>
          <w:szCs w:val="30"/>
          <w:cs/>
        </w:rPr>
        <w:t>เรียกชำระค่าหุ้นดังกล่าวเต็มมูลค่าเป็นจำนวนเงิน</w:t>
      </w:r>
      <w:r w:rsidR="004B7069" w:rsidRPr="004B7069">
        <w:rPr>
          <w:rFonts w:asciiTheme="majorBidi" w:hAnsiTheme="majorBidi" w:cs="Angsana New"/>
          <w:sz w:val="30"/>
          <w:szCs w:val="30"/>
          <w:cs/>
        </w:rPr>
        <w:t xml:space="preserve"> 0.3 </w:t>
      </w:r>
      <w:r w:rsidR="004B7069" w:rsidRPr="004B7069">
        <w:rPr>
          <w:rFonts w:asciiTheme="majorBidi" w:hAnsiTheme="majorBidi" w:cs="Angsana New" w:hint="cs"/>
          <w:sz w:val="30"/>
          <w:szCs w:val="30"/>
          <w:cs/>
        </w:rPr>
        <w:t>ล้านบาท</w:t>
      </w:r>
    </w:p>
    <w:p w14:paraId="6AA2CA00" w14:textId="77777777" w:rsidR="00D546E0" w:rsidRDefault="00D546E0" w:rsidP="00D546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right="-25"/>
        <w:jc w:val="thaiDistribute"/>
        <w:rPr>
          <w:rFonts w:asciiTheme="majorBidi" w:hAnsiTheme="majorBidi" w:cs="Angsana New"/>
          <w:spacing w:val="-2"/>
          <w:sz w:val="30"/>
          <w:szCs w:val="30"/>
        </w:rPr>
      </w:pPr>
    </w:p>
    <w:p w14:paraId="7BE0FD12" w14:textId="77777777" w:rsidR="00425927" w:rsidRPr="00425927" w:rsidRDefault="00425927" w:rsidP="004259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right="-25"/>
        <w:jc w:val="thaiDistribute"/>
        <w:rPr>
          <w:rFonts w:asciiTheme="majorBidi" w:hAnsiTheme="majorBidi"/>
          <w:spacing w:val="-2"/>
          <w:sz w:val="30"/>
          <w:szCs w:val="30"/>
        </w:rPr>
      </w:pPr>
      <w:r w:rsidRPr="00425927">
        <w:rPr>
          <w:rFonts w:asciiTheme="majorBidi" w:hAnsiTheme="majorBidi" w:cs="Angsana New" w:hint="cs"/>
          <w:spacing w:val="-2"/>
          <w:sz w:val="30"/>
          <w:szCs w:val="30"/>
          <w:cs/>
        </w:rPr>
        <w:t>เมื่อวันที่</w:t>
      </w:r>
      <w:r w:rsidRPr="00425927">
        <w:rPr>
          <w:rFonts w:asciiTheme="majorBidi" w:hAnsiTheme="majorBidi" w:cs="Angsana New"/>
          <w:spacing w:val="-2"/>
          <w:sz w:val="30"/>
          <w:szCs w:val="30"/>
          <w:cs/>
        </w:rPr>
        <w:t xml:space="preserve"> 7 </w:t>
      </w:r>
      <w:r w:rsidRPr="00425927">
        <w:rPr>
          <w:rFonts w:asciiTheme="majorBidi" w:hAnsiTheme="majorBidi" w:cs="Angsana New" w:hint="cs"/>
          <w:spacing w:val="-2"/>
          <w:sz w:val="30"/>
          <w:szCs w:val="30"/>
          <w:cs/>
        </w:rPr>
        <w:t>สิงหาคม</w:t>
      </w:r>
      <w:r w:rsidRPr="00425927">
        <w:rPr>
          <w:rFonts w:asciiTheme="majorBidi" w:hAnsiTheme="majorBidi" w:cs="Angsana New"/>
          <w:spacing w:val="-2"/>
          <w:sz w:val="30"/>
          <w:szCs w:val="30"/>
          <w:cs/>
        </w:rPr>
        <w:t xml:space="preserve"> 2568 </w:t>
      </w:r>
      <w:r w:rsidRPr="00425927">
        <w:rPr>
          <w:rFonts w:asciiTheme="majorBidi" w:hAnsiTheme="majorBidi" w:cs="Angsana New" w:hint="cs"/>
          <w:spacing w:val="-2"/>
          <w:sz w:val="30"/>
          <w:szCs w:val="30"/>
          <w:cs/>
        </w:rPr>
        <w:t>ที่ประชุมคณะกรรมการของบริษัทมีมติอนุมัติเพิ่มเงินลงทุนใน</w:t>
      </w:r>
      <w:r w:rsidRPr="00425927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425927">
        <w:rPr>
          <w:rFonts w:asciiTheme="majorBidi" w:hAnsiTheme="majorBidi"/>
          <w:spacing w:val="-2"/>
          <w:sz w:val="30"/>
          <w:szCs w:val="30"/>
        </w:rPr>
        <w:t xml:space="preserve">AMSB </w:t>
      </w:r>
      <w:r w:rsidRPr="00425927">
        <w:rPr>
          <w:rFonts w:asciiTheme="majorBidi" w:hAnsiTheme="majorBidi" w:cs="Angsana New" w:hint="cs"/>
          <w:spacing w:val="-2"/>
          <w:sz w:val="30"/>
          <w:szCs w:val="30"/>
          <w:cs/>
        </w:rPr>
        <w:t>จำนวน</w:t>
      </w:r>
      <w:r w:rsidRPr="00425927">
        <w:rPr>
          <w:rFonts w:asciiTheme="majorBidi" w:hAnsiTheme="majorBidi" w:cs="Angsana New"/>
          <w:spacing w:val="-2"/>
          <w:sz w:val="30"/>
          <w:szCs w:val="30"/>
          <w:cs/>
        </w:rPr>
        <w:t xml:space="preserve"> 397,000 </w:t>
      </w:r>
      <w:r w:rsidRPr="00425927">
        <w:rPr>
          <w:rFonts w:asciiTheme="majorBidi" w:hAnsiTheme="majorBidi" w:cs="Angsana New" w:hint="cs"/>
          <w:spacing w:val="-2"/>
          <w:sz w:val="30"/>
          <w:szCs w:val="30"/>
          <w:cs/>
        </w:rPr>
        <w:t>หุ้น</w:t>
      </w:r>
      <w:r w:rsidRPr="00425927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13017A">
        <w:rPr>
          <w:rFonts w:asciiTheme="majorBidi" w:hAnsiTheme="majorBidi" w:cs="Angsana New" w:hint="cs"/>
          <w:spacing w:val="4"/>
          <w:sz w:val="30"/>
          <w:szCs w:val="30"/>
          <w:cs/>
        </w:rPr>
        <w:t>เป็นจำนวนเงิน</w:t>
      </w:r>
      <w:r w:rsidRPr="0013017A">
        <w:rPr>
          <w:rFonts w:asciiTheme="majorBidi" w:hAnsiTheme="majorBidi" w:cs="Angsana New"/>
          <w:spacing w:val="4"/>
          <w:sz w:val="30"/>
          <w:szCs w:val="30"/>
          <w:cs/>
        </w:rPr>
        <w:t xml:space="preserve"> 39.7 </w:t>
      </w:r>
      <w:r w:rsidRPr="0013017A">
        <w:rPr>
          <w:rFonts w:asciiTheme="majorBidi" w:hAnsiTheme="majorBidi" w:cs="Angsana New" w:hint="cs"/>
          <w:spacing w:val="4"/>
          <w:sz w:val="30"/>
          <w:szCs w:val="30"/>
          <w:cs/>
        </w:rPr>
        <w:t>ล้านบาท</w:t>
      </w:r>
      <w:r w:rsidRPr="0013017A">
        <w:rPr>
          <w:rFonts w:asciiTheme="majorBidi" w:hAnsiTheme="majorBidi" w:cs="Angsana New"/>
          <w:spacing w:val="4"/>
          <w:sz w:val="30"/>
          <w:szCs w:val="30"/>
          <w:cs/>
        </w:rPr>
        <w:t xml:space="preserve"> </w:t>
      </w:r>
      <w:r w:rsidRPr="0013017A">
        <w:rPr>
          <w:rFonts w:asciiTheme="majorBidi" w:hAnsiTheme="majorBidi" w:cs="Angsana New" w:hint="cs"/>
          <w:spacing w:val="4"/>
          <w:sz w:val="30"/>
          <w:szCs w:val="30"/>
          <w:cs/>
        </w:rPr>
        <w:t>ในเดือนตุลาคม</w:t>
      </w:r>
      <w:r w:rsidRPr="0013017A">
        <w:rPr>
          <w:rFonts w:asciiTheme="majorBidi" w:hAnsiTheme="majorBidi" w:cs="Angsana New"/>
          <w:spacing w:val="4"/>
          <w:sz w:val="30"/>
          <w:szCs w:val="30"/>
          <w:cs/>
        </w:rPr>
        <w:t xml:space="preserve"> 2568</w:t>
      </w:r>
      <w:r w:rsidRPr="0013017A">
        <w:rPr>
          <w:rFonts w:asciiTheme="majorBidi" w:hAnsiTheme="majorBidi"/>
          <w:spacing w:val="4"/>
          <w:sz w:val="30"/>
          <w:szCs w:val="30"/>
        </w:rPr>
        <w:t xml:space="preserve"> AMSB </w:t>
      </w:r>
      <w:r w:rsidRPr="0013017A">
        <w:rPr>
          <w:rFonts w:asciiTheme="majorBidi" w:hAnsiTheme="majorBidi" w:cs="Angsana New" w:hint="cs"/>
          <w:spacing w:val="4"/>
          <w:sz w:val="30"/>
          <w:szCs w:val="30"/>
          <w:cs/>
        </w:rPr>
        <w:t>เรียกชำระค่าหุ้นในอัตราร้อยละ</w:t>
      </w:r>
      <w:r w:rsidRPr="0013017A">
        <w:rPr>
          <w:rFonts w:asciiTheme="majorBidi" w:hAnsiTheme="majorBidi" w:cs="Angsana New"/>
          <w:spacing w:val="4"/>
          <w:sz w:val="30"/>
          <w:szCs w:val="30"/>
          <w:cs/>
        </w:rPr>
        <w:t xml:space="preserve"> 25 </w:t>
      </w:r>
      <w:r w:rsidRPr="0013017A">
        <w:rPr>
          <w:rFonts w:asciiTheme="majorBidi" w:hAnsiTheme="majorBidi" w:cs="Angsana New" w:hint="cs"/>
          <w:spacing w:val="4"/>
          <w:sz w:val="30"/>
          <w:szCs w:val="30"/>
          <w:cs/>
        </w:rPr>
        <w:t>เป็นจำนวนเงิน</w:t>
      </w:r>
      <w:r w:rsidRPr="00425927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</w:p>
    <w:p w14:paraId="4CA4AEB7" w14:textId="01598ABD" w:rsidR="009B26AE" w:rsidRPr="009B26AE" w:rsidRDefault="00425927" w:rsidP="004259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right="-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425927">
        <w:rPr>
          <w:rFonts w:asciiTheme="majorBidi" w:hAnsiTheme="majorBidi" w:cs="Angsana New"/>
          <w:spacing w:val="-2"/>
          <w:sz w:val="30"/>
          <w:szCs w:val="30"/>
          <w:cs/>
        </w:rPr>
        <w:t xml:space="preserve">9.9 </w:t>
      </w:r>
      <w:r w:rsidRPr="00425927">
        <w:rPr>
          <w:rFonts w:asciiTheme="majorBidi" w:hAnsiTheme="majorBidi" w:cs="Angsana New" w:hint="cs"/>
          <w:spacing w:val="-2"/>
          <w:sz w:val="30"/>
          <w:szCs w:val="30"/>
          <w:cs/>
        </w:rPr>
        <w:t>ล้านบาท</w:t>
      </w:r>
      <w:r w:rsidR="009B26AE">
        <w:rPr>
          <w:rFonts w:ascii="Angsana New" w:hAnsi="Angsana New"/>
          <w:b/>
          <w:bCs/>
          <w:sz w:val="30"/>
          <w:szCs w:val="30"/>
        </w:rPr>
        <w:br w:type="page"/>
      </w:r>
    </w:p>
    <w:p w14:paraId="00FB918A" w14:textId="76DC2C29" w:rsidR="00B66D67" w:rsidRPr="000E7AEB" w:rsidRDefault="00E70433" w:rsidP="00A07A2B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 w:hanging="727"/>
        <w:jc w:val="thaiDistribute"/>
        <w:rPr>
          <w:rFonts w:ascii="Angsana New" w:hAnsi="Angsana New"/>
          <w:b/>
          <w:bCs/>
          <w:sz w:val="30"/>
          <w:szCs w:val="30"/>
        </w:rPr>
      </w:pPr>
      <w:r w:rsidRPr="000E7AEB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ที่ดิน อาคารและอุปกรณ์</w:t>
      </w:r>
      <w:r w:rsidR="00004A8B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CF7637" w:rsidRPr="000E7AEB">
        <w:rPr>
          <w:rFonts w:asciiTheme="majorBidi" w:hAnsiTheme="majorBidi" w:cstheme="majorBidi" w:hint="cs"/>
          <w:b/>
          <w:bCs/>
          <w:sz w:val="30"/>
          <w:szCs w:val="30"/>
          <w:cs/>
        </w:rPr>
        <w:t>และสินทรัพย์สิทธิการใช้</w:t>
      </w:r>
    </w:p>
    <w:p w14:paraId="11930BEB" w14:textId="77777777" w:rsidR="00DF3179" w:rsidRPr="000E7AEB" w:rsidRDefault="00B66D67" w:rsidP="00B66D67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630"/>
        </w:tabs>
        <w:jc w:val="thaiDistribute"/>
        <w:rPr>
          <w:rFonts w:ascii="Angsana New" w:hAnsi="Angsana New" w:cs="Angsana New"/>
          <w:sz w:val="30"/>
          <w:szCs w:val="30"/>
        </w:rPr>
      </w:pPr>
      <w:r w:rsidRPr="000E7AEB">
        <w:rPr>
          <w:rFonts w:ascii="Angsana New" w:hAnsi="Angsana New" w:cs="Angsana New" w:hint="cs"/>
          <w:sz w:val="30"/>
          <w:szCs w:val="30"/>
          <w:cs/>
        </w:rPr>
        <w:tab/>
      </w:r>
    </w:p>
    <w:p w14:paraId="05607A68" w14:textId="74CDADD7" w:rsidR="00B66D67" w:rsidRPr="000E7AEB" w:rsidRDefault="00B66D67" w:rsidP="00DF3179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044CAA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ที่ดิน อาคารและอุปกรณ์</w:t>
      </w:r>
    </w:p>
    <w:p w14:paraId="0A501A3D" w14:textId="77777777" w:rsidR="00DF3179" w:rsidRPr="000E7AEB" w:rsidRDefault="00DF3179" w:rsidP="00B66D67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630"/>
        </w:tabs>
        <w:jc w:val="thaiDistribute"/>
        <w:rPr>
          <w:rFonts w:ascii="Angsana New" w:hAnsi="Angsana New" w:cs="Angsana New"/>
          <w:sz w:val="30"/>
          <w:szCs w:val="30"/>
        </w:rPr>
      </w:pPr>
    </w:p>
    <w:p w14:paraId="287D8DC7" w14:textId="5DA42676" w:rsidR="0008030F" w:rsidRDefault="005D13F4" w:rsidP="0008030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630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0E7AEB">
        <w:rPr>
          <w:rFonts w:ascii="Angsana New" w:hAnsi="Angsana New"/>
          <w:b/>
          <w:sz w:val="30"/>
          <w:szCs w:val="30"/>
          <w:cs/>
        </w:rPr>
        <w:t>การซื้อ จำหน่าย และโอนที่ดิน อาคารและอุปกรณ์ระหว่าง</w:t>
      </w:r>
      <w:r w:rsidR="00067376" w:rsidRPr="000E7AEB">
        <w:rPr>
          <w:rFonts w:ascii="Angsana New" w:hAnsi="Angsana New"/>
          <w:b/>
          <w:sz w:val="30"/>
          <w:szCs w:val="30"/>
          <w:cs/>
        </w:rPr>
        <w:t>งวด</w:t>
      </w:r>
      <w:r w:rsidR="00082A6A">
        <w:rPr>
          <w:rFonts w:ascii="Angsana New" w:hAnsi="Angsana New" w:hint="cs"/>
          <w:b/>
          <w:sz w:val="30"/>
          <w:szCs w:val="30"/>
          <w:cs/>
        </w:rPr>
        <w:t>เ</w:t>
      </w:r>
      <w:r w:rsidR="00432E61">
        <w:rPr>
          <w:rFonts w:ascii="Angsana New" w:hAnsi="Angsana New" w:hint="cs"/>
          <w:b/>
          <w:sz w:val="30"/>
          <w:szCs w:val="30"/>
          <w:cs/>
        </w:rPr>
        <w:t>ก</w:t>
      </w:r>
      <w:r w:rsidR="00082A6A">
        <w:rPr>
          <w:rFonts w:ascii="Angsana New" w:hAnsi="Angsana New" w:hint="cs"/>
          <w:b/>
          <w:sz w:val="30"/>
          <w:szCs w:val="30"/>
          <w:cs/>
        </w:rPr>
        <w:t>้า</w:t>
      </w:r>
      <w:r w:rsidR="00CA5A85" w:rsidRPr="000E7AEB">
        <w:rPr>
          <w:rFonts w:ascii="Angsana New" w:hAnsi="Angsana New"/>
          <w:b/>
          <w:sz w:val="30"/>
          <w:szCs w:val="30"/>
          <w:cs/>
        </w:rPr>
        <w:t xml:space="preserve">เดือนสิ้นสุดวันที่ </w:t>
      </w:r>
      <w:r w:rsidR="00432E61">
        <w:rPr>
          <w:rFonts w:ascii="Angsana New" w:hAnsi="Angsana New"/>
          <w:bCs/>
          <w:sz w:val="30"/>
          <w:szCs w:val="30"/>
        </w:rPr>
        <w:t xml:space="preserve">30 </w:t>
      </w:r>
      <w:r w:rsidR="00082A6A">
        <w:rPr>
          <w:rFonts w:ascii="Angsana New" w:hAnsi="Angsana New" w:hint="cs"/>
          <w:b/>
          <w:sz w:val="30"/>
          <w:szCs w:val="30"/>
          <w:cs/>
        </w:rPr>
        <w:t>กันยา</w:t>
      </w:r>
      <w:r w:rsidR="00432E61" w:rsidRPr="00432E61">
        <w:rPr>
          <w:rFonts w:ascii="Angsana New" w:hAnsi="Angsana New" w:hint="cs"/>
          <w:b/>
          <w:sz w:val="30"/>
          <w:szCs w:val="30"/>
          <w:cs/>
        </w:rPr>
        <w:t>ยน</w:t>
      </w:r>
      <w:r w:rsidR="00CA5A85" w:rsidRPr="000E7AEB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7F5A8C" w:rsidRPr="000E7AEB">
        <w:rPr>
          <w:rFonts w:ascii="Angsana New" w:hAnsi="Angsana New"/>
          <w:bCs/>
          <w:sz w:val="30"/>
          <w:szCs w:val="30"/>
        </w:rPr>
        <w:t>256</w:t>
      </w:r>
      <w:r w:rsidR="00CA5A85" w:rsidRPr="000E7AEB">
        <w:rPr>
          <w:rFonts w:ascii="Angsana New" w:hAnsi="Angsana New"/>
          <w:bCs/>
          <w:sz w:val="30"/>
          <w:szCs w:val="30"/>
        </w:rPr>
        <w:t>8</w:t>
      </w:r>
      <w:r w:rsidR="0008030F" w:rsidRPr="000E7AEB">
        <w:rPr>
          <w:rFonts w:ascii="Angsana New" w:hAnsi="Angsana New" w:hint="cs"/>
          <w:b/>
          <w:sz w:val="30"/>
          <w:szCs w:val="30"/>
          <w:cs/>
        </w:rPr>
        <w:t xml:space="preserve"> มีดังนี้</w:t>
      </w:r>
    </w:p>
    <w:p w14:paraId="6A8B9D7D" w14:textId="77777777" w:rsidR="00432E61" w:rsidRPr="000E7AEB" w:rsidRDefault="00432E61" w:rsidP="0008030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630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260"/>
        <w:gridCol w:w="241"/>
        <w:gridCol w:w="1202"/>
        <w:gridCol w:w="241"/>
        <w:gridCol w:w="1198"/>
        <w:gridCol w:w="268"/>
        <w:gridCol w:w="1260"/>
      </w:tblGrid>
      <w:tr w:rsidR="00530B28" w:rsidRPr="000E7AEB" w14:paraId="28408CB9" w14:textId="77777777" w:rsidTr="00824CD1">
        <w:trPr>
          <w:trHeight w:val="335"/>
          <w:tblHeader/>
        </w:trPr>
        <w:tc>
          <w:tcPr>
            <w:tcW w:w="1971" w:type="pct"/>
            <w:vAlign w:val="bottom"/>
          </w:tcPr>
          <w:p w14:paraId="7A2F4468" w14:textId="77777777" w:rsidR="0008030F" w:rsidRPr="000E7AEB" w:rsidRDefault="0008030F" w:rsidP="00824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4" w:type="pct"/>
            <w:gridSpan w:val="3"/>
            <w:vAlign w:val="bottom"/>
          </w:tcPr>
          <w:p w14:paraId="026031B6" w14:textId="77777777" w:rsidR="0008030F" w:rsidRPr="000E7AEB" w:rsidRDefault="0008030F" w:rsidP="00824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7AE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3F5FC432" w14:textId="77777777" w:rsidR="0008030F" w:rsidRPr="000E7AEB" w:rsidRDefault="0008030F" w:rsidP="00824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6" w:type="pct"/>
            <w:gridSpan w:val="3"/>
            <w:vAlign w:val="bottom"/>
          </w:tcPr>
          <w:p w14:paraId="57F68B08" w14:textId="77777777" w:rsidR="0008030F" w:rsidRPr="000E7AEB" w:rsidRDefault="0008030F" w:rsidP="00824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7AE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0B28" w:rsidRPr="000E7AEB" w14:paraId="05CF2BF0" w14:textId="77777777" w:rsidTr="00824CD1">
        <w:trPr>
          <w:trHeight w:val="1109"/>
          <w:tblHeader/>
        </w:trPr>
        <w:tc>
          <w:tcPr>
            <w:tcW w:w="1971" w:type="pct"/>
            <w:vAlign w:val="bottom"/>
          </w:tcPr>
          <w:p w14:paraId="4F634E60" w14:textId="77777777" w:rsidR="0008030F" w:rsidRPr="000E7AEB" w:rsidRDefault="0008030F" w:rsidP="00824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  <w:vAlign w:val="bottom"/>
          </w:tcPr>
          <w:p w14:paraId="2FC2A96B" w14:textId="77777777" w:rsidR="0008030F" w:rsidRPr="000E7AEB" w:rsidRDefault="0008030F" w:rsidP="00824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="Angsana New" w:hAnsi="Angsana New" w:cs="Angsana New" w:hint="cs"/>
                <w:sz w:val="30"/>
                <w:szCs w:val="30"/>
                <w:cs/>
              </w:rPr>
              <w:t>การซื้อและ</w:t>
            </w:r>
          </w:p>
          <w:p w14:paraId="59EA40F7" w14:textId="77777777" w:rsidR="0008030F" w:rsidRPr="000E7AEB" w:rsidRDefault="0008030F" w:rsidP="00824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="Angsana New" w:hAnsi="Angsana New" w:cs="Angsana New" w:hint="cs"/>
                <w:sz w:val="30"/>
                <w:szCs w:val="30"/>
                <w:cs/>
              </w:rPr>
              <w:t>การโอนเข้า</w:t>
            </w:r>
            <w:r w:rsidRPr="000E7AEB">
              <w:rPr>
                <w:rFonts w:ascii="Angsana New" w:hAnsi="Angsana New" w:cs="Angsana New" w:hint="cs"/>
                <w:sz w:val="30"/>
                <w:szCs w:val="30"/>
              </w:rPr>
              <w:t xml:space="preserve"> -</w:t>
            </w:r>
            <w:r w:rsidRPr="000E7AEB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9" w:type="pct"/>
          </w:tcPr>
          <w:p w14:paraId="0ACB2E6F" w14:textId="77777777" w:rsidR="0008030F" w:rsidRPr="000E7AEB" w:rsidRDefault="0008030F" w:rsidP="00824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14:paraId="2FC0FE9D" w14:textId="77777777" w:rsidR="0008030F" w:rsidRPr="000E7AEB" w:rsidRDefault="0008030F" w:rsidP="00824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="Angsana New" w:hAnsi="Angsana New" w:cs="Angsana New" w:hint="cs"/>
                <w:sz w:val="30"/>
                <w:szCs w:val="30"/>
                <w:cs/>
              </w:rPr>
              <w:t>การจำหน่าย</w:t>
            </w:r>
          </w:p>
          <w:p w14:paraId="19F49FE9" w14:textId="77777777" w:rsidR="0008030F" w:rsidRPr="000E7AEB" w:rsidRDefault="0008030F" w:rsidP="00824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="Angsana New" w:hAnsi="Angsana New" w:cs="Angsana New" w:hint="cs"/>
                <w:sz w:val="30"/>
                <w:szCs w:val="30"/>
                <w:cs/>
              </w:rPr>
              <w:t>และการโอนออก</w:t>
            </w:r>
            <w:r w:rsidRPr="000E7AE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  <w:r w:rsidRPr="000E7AEB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29" w:type="pct"/>
          </w:tcPr>
          <w:p w14:paraId="58A75D13" w14:textId="77777777" w:rsidR="0008030F" w:rsidRPr="000E7AEB" w:rsidRDefault="0008030F" w:rsidP="00824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  <w:vAlign w:val="bottom"/>
          </w:tcPr>
          <w:p w14:paraId="27AA7AEB" w14:textId="77777777" w:rsidR="0008030F" w:rsidRPr="000E7AEB" w:rsidRDefault="0008030F" w:rsidP="00824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="Angsana New" w:hAnsi="Angsana New" w:cs="Angsana New" w:hint="cs"/>
                <w:sz w:val="30"/>
                <w:szCs w:val="30"/>
                <w:cs/>
              </w:rPr>
              <w:t>การซื้อและ</w:t>
            </w:r>
          </w:p>
          <w:p w14:paraId="523A5B1E" w14:textId="77777777" w:rsidR="0008030F" w:rsidRPr="000E7AEB" w:rsidRDefault="0008030F" w:rsidP="00824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="Angsana New" w:hAnsi="Angsana New" w:cs="Angsana New" w:hint="cs"/>
                <w:sz w:val="30"/>
                <w:szCs w:val="30"/>
                <w:cs/>
              </w:rPr>
              <w:t>การโอนเข้า</w:t>
            </w:r>
            <w:r w:rsidRPr="000E7AEB">
              <w:rPr>
                <w:rFonts w:ascii="Angsana New" w:hAnsi="Angsana New" w:cs="Angsana New" w:hint="cs"/>
                <w:sz w:val="30"/>
                <w:szCs w:val="30"/>
              </w:rPr>
              <w:t xml:space="preserve"> -</w:t>
            </w:r>
            <w:r w:rsidRPr="000E7AEB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3" w:type="pct"/>
          </w:tcPr>
          <w:p w14:paraId="23C66E42" w14:textId="77777777" w:rsidR="0008030F" w:rsidRPr="000E7AEB" w:rsidRDefault="0008030F" w:rsidP="00824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14:paraId="0E80A416" w14:textId="77777777" w:rsidR="0008030F" w:rsidRPr="000E7AEB" w:rsidRDefault="0008030F" w:rsidP="00824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="Angsana New" w:hAnsi="Angsana New" w:cs="Angsana New" w:hint="cs"/>
                <w:sz w:val="30"/>
                <w:szCs w:val="30"/>
                <w:cs/>
              </w:rPr>
              <w:t>การจำหน่าย</w:t>
            </w:r>
          </w:p>
          <w:p w14:paraId="782385C1" w14:textId="77777777" w:rsidR="0008030F" w:rsidRPr="000E7AEB" w:rsidRDefault="0008030F" w:rsidP="00824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="Angsana New" w:hAnsi="Angsana New" w:cs="Angsana New" w:hint="cs"/>
                <w:sz w:val="30"/>
                <w:szCs w:val="30"/>
                <w:cs/>
              </w:rPr>
              <w:t>และการโอนออก</w:t>
            </w:r>
            <w:r w:rsidRPr="000E7AEB">
              <w:rPr>
                <w:rFonts w:ascii="Angsana New" w:hAnsi="Angsana New" w:cs="Angsana New" w:hint="cs"/>
                <w:sz w:val="30"/>
                <w:szCs w:val="30"/>
              </w:rPr>
              <w:t>-</w:t>
            </w:r>
            <w:r w:rsidRPr="000E7AEB">
              <w:rPr>
                <w:rFonts w:ascii="Angsana New" w:hAnsi="Angsana New" w:cs="Angsana New" w:hint="cs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530B28" w:rsidRPr="000E7AEB" w14:paraId="2201712F" w14:textId="77777777" w:rsidTr="00824CD1">
        <w:trPr>
          <w:tblHeader/>
        </w:trPr>
        <w:tc>
          <w:tcPr>
            <w:tcW w:w="1971" w:type="pct"/>
          </w:tcPr>
          <w:p w14:paraId="77D53C2C" w14:textId="77777777" w:rsidR="0008030F" w:rsidRPr="000E7AEB" w:rsidRDefault="0008030F" w:rsidP="00824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029" w:type="pct"/>
            <w:gridSpan w:val="7"/>
          </w:tcPr>
          <w:p w14:paraId="4A7267B5" w14:textId="77777777" w:rsidR="0008030F" w:rsidRPr="000E7AEB" w:rsidRDefault="0008030F" w:rsidP="00824C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46D59" w:rsidRPr="000E7AEB" w14:paraId="21E07BF4" w14:textId="77777777" w:rsidTr="00824CD1">
        <w:trPr>
          <w:tblHeader/>
        </w:trPr>
        <w:tc>
          <w:tcPr>
            <w:tcW w:w="1971" w:type="pct"/>
          </w:tcPr>
          <w:p w14:paraId="7C0544AA" w14:textId="679042AB" w:rsidR="00546D59" w:rsidRPr="000E7AEB" w:rsidRDefault="00546D59" w:rsidP="00546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673" w:type="pct"/>
          </w:tcPr>
          <w:p w14:paraId="712827D0" w14:textId="174DE929" w:rsidR="00546D59" w:rsidRPr="00EC376F" w:rsidRDefault="00546D59" w:rsidP="00546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1,314</w:t>
            </w:r>
          </w:p>
        </w:tc>
        <w:tc>
          <w:tcPr>
            <w:tcW w:w="129" w:type="pct"/>
          </w:tcPr>
          <w:p w14:paraId="2C8C52B8" w14:textId="77777777" w:rsidR="00546D59" w:rsidRPr="00EC376F" w:rsidRDefault="00546D59" w:rsidP="00546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14:paraId="1E4E35F0" w14:textId="7A49145B" w:rsidR="00546D59" w:rsidRPr="00EC376F" w:rsidRDefault="00546D59" w:rsidP="00546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3977EA8A" w14:textId="77777777" w:rsidR="00546D59" w:rsidRPr="00EC376F" w:rsidRDefault="00546D59" w:rsidP="00546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486D8C5F" w14:textId="57C660BB" w:rsidR="00546D59" w:rsidRPr="00EC376F" w:rsidRDefault="00546D59" w:rsidP="00546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1,314</w:t>
            </w:r>
          </w:p>
        </w:tc>
        <w:tc>
          <w:tcPr>
            <w:tcW w:w="143" w:type="pct"/>
          </w:tcPr>
          <w:p w14:paraId="2DAEE2FE" w14:textId="77777777" w:rsidR="00546D59" w:rsidRPr="00EC376F" w:rsidRDefault="00546D59" w:rsidP="00546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14:paraId="2946F2E1" w14:textId="23334F7D" w:rsidR="00546D59" w:rsidRPr="00EC376F" w:rsidRDefault="00546D59" w:rsidP="00546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46D59" w:rsidRPr="000E7AEB" w14:paraId="6D7EC55E" w14:textId="77777777" w:rsidTr="00824CD1">
        <w:trPr>
          <w:tblHeader/>
        </w:trPr>
        <w:tc>
          <w:tcPr>
            <w:tcW w:w="1971" w:type="pct"/>
          </w:tcPr>
          <w:p w14:paraId="502138EA" w14:textId="02B3E27F" w:rsidR="00546D59" w:rsidRPr="000E7AEB" w:rsidRDefault="00546D59" w:rsidP="00546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7AEB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73" w:type="pct"/>
          </w:tcPr>
          <w:p w14:paraId="2591549B" w14:textId="138DA6D9" w:rsidR="00546D59" w:rsidRPr="00EC376F" w:rsidRDefault="00546D59" w:rsidP="00546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22,599</w:t>
            </w:r>
          </w:p>
        </w:tc>
        <w:tc>
          <w:tcPr>
            <w:tcW w:w="129" w:type="pct"/>
          </w:tcPr>
          <w:p w14:paraId="536791DA" w14:textId="77777777" w:rsidR="00546D59" w:rsidRPr="00EC376F" w:rsidRDefault="00546D59" w:rsidP="00546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14:paraId="47534657" w14:textId="609EEA8E" w:rsidR="00546D59" w:rsidRPr="00EC376F" w:rsidRDefault="00546D59" w:rsidP="00546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60BE51E4" w14:textId="77777777" w:rsidR="00546D59" w:rsidRPr="00EC376F" w:rsidRDefault="00546D59" w:rsidP="00546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00589350" w14:textId="5DE93D1C" w:rsidR="00546D59" w:rsidRPr="00EC376F" w:rsidRDefault="00546D59" w:rsidP="00546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22,599</w:t>
            </w:r>
          </w:p>
        </w:tc>
        <w:tc>
          <w:tcPr>
            <w:tcW w:w="143" w:type="pct"/>
          </w:tcPr>
          <w:p w14:paraId="611824B9" w14:textId="77777777" w:rsidR="00546D59" w:rsidRPr="00EC376F" w:rsidRDefault="00546D59" w:rsidP="00546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14:paraId="7645C40B" w14:textId="027D3718" w:rsidR="00546D59" w:rsidRPr="00EC376F" w:rsidRDefault="00546D59" w:rsidP="00546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46D59" w:rsidRPr="000E7AEB" w14:paraId="49874FAE" w14:textId="77777777" w:rsidTr="00B14511">
        <w:trPr>
          <w:trHeight w:val="380"/>
          <w:tblHeader/>
        </w:trPr>
        <w:tc>
          <w:tcPr>
            <w:tcW w:w="1971" w:type="pct"/>
          </w:tcPr>
          <w:p w14:paraId="45346B13" w14:textId="357427CC" w:rsidR="00546D59" w:rsidRPr="000E7AEB" w:rsidRDefault="00546D59" w:rsidP="00546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31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7AEB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673" w:type="pct"/>
          </w:tcPr>
          <w:p w14:paraId="06FC8562" w14:textId="29673024" w:rsidR="00546D59" w:rsidRPr="00B14511" w:rsidRDefault="00546D59" w:rsidP="00546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3,380</w:t>
            </w:r>
          </w:p>
        </w:tc>
        <w:tc>
          <w:tcPr>
            <w:tcW w:w="129" w:type="pct"/>
          </w:tcPr>
          <w:p w14:paraId="2095AD09" w14:textId="77777777" w:rsidR="00546D59" w:rsidRPr="00EC376F" w:rsidRDefault="00546D59" w:rsidP="00546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14:paraId="291C0119" w14:textId="4B994165" w:rsidR="00546D59" w:rsidRPr="00EC376F" w:rsidRDefault="00546D59" w:rsidP="00546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3262D2DB" w14:textId="77777777" w:rsidR="00546D59" w:rsidRPr="00EC376F" w:rsidRDefault="00546D59" w:rsidP="00546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143FECEF" w14:textId="23E87334" w:rsidR="00546D59" w:rsidRPr="00EC376F" w:rsidRDefault="00546D59" w:rsidP="00546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3,367</w:t>
            </w:r>
          </w:p>
        </w:tc>
        <w:tc>
          <w:tcPr>
            <w:tcW w:w="143" w:type="pct"/>
          </w:tcPr>
          <w:p w14:paraId="73714A56" w14:textId="77777777" w:rsidR="00546D59" w:rsidRPr="00EC376F" w:rsidRDefault="00546D59" w:rsidP="00546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14:paraId="5C3DCA50" w14:textId="18B74E8A" w:rsidR="00546D59" w:rsidRPr="00EC376F" w:rsidRDefault="00546D59" w:rsidP="00546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46D59" w:rsidRPr="000E7AEB" w14:paraId="3A23B49C" w14:textId="77777777" w:rsidTr="00824CD1">
        <w:trPr>
          <w:tblHeader/>
        </w:trPr>
        <w:tc>
          <w:tcPr>
            <w:tcW w:w="1971" w:type="pct"/>
          </w:tcPr>
          <w:p w14:paraId="587F0CE4" w14:textId="5686A3C3" w:rsidR="00546D59" w:rsidRPr="000E7AEB" w:rsidRDefault="00546D59" w:rsidP="00546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31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7AEB">
              <w:rPr>
                <w:rFonts w:ascii="Angsana New" w:hAnsi="Angsana New" w:cs="Angsana New" w:hint="cs"/>
                <w:sz w:val="30"/>
                <w:szCs w:val="30"/>
                <w:cs/>
              </w:rPr>
              <w:t>ระบบสาธารณูปโภค</w:t>
            </w:r>
            <w:r w:rsidRPr="000E7AEB">
              <w:rPr>
                <w:rFonts w:ascii="Angsana New" w:hAnsi="Angsana New" w:cs="Angsana New"/>
                <w:sz w:val="30"/>
                <w:szCs w:val="30"/>
              </w:rPr>
              <w:t xml:space="preserve">                         </w:t>
            </w:r>
          </w:p>
        </w:tc>
        <w:tc>
          <w:tcPr>
            <w:tcW w:w="673" w:type="pct"/>
          </w:tcPr>
          <w:p w14:paraId="1D1E5D73" w14:textId="58A2991E" w:rsidR="00546D59" w:rsidRPr="0094756D" w:rsidRDefault="00546D59" w:rsidP="00546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29,349</w:t>
            </w:r>
          </w:p>
        </w:tc>
        <w:tc>
          <w:tcPr>
            <w:tcW w:w="129" w:type="pct"/>
          </w:tcPr>
          <w:p w14:paraId="30F3B75B" w14:textId="77777777" w:rsidR="00546D59" w:rsidRPr="00EC376F" w:rsidRDefault="00546D59" w:rsidP="00546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14:paraId="10CDE8D7" w14:textId="516EAA8A" w:rsidR="00546D59" w:rsidRPr="00EC376F" w:rsidRDefault="00546D59" w:rsidP="00546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466A3E39" w14:textId="77777777" w:rsidR="00546D59" w:rsidRPr="00EC376F" w:rsidRDefault="00546D59" w:rsidP="00546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74E1DA6F" w14:textId="2E2E98D7" w:rsidR="00546D59" w:rsidRDefault="00546D59" w:rsidP="00546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29,349</w:t>
            </w:r>
          </w:p>
        </w:tc>
        <w:tc>
          <w:tcPr>
            <w:tcW w:w="143" w:type="pct"/>
          </w:tcPr>
          <w:p w14:paraId="1785CA57" w14:textId="77777777" w:rsidR="00546D59" w:rsidRPr="00EC376F" w:rsidRDefault="00546D59" w:rsidP="00546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14:paraId="02B02262" w14:textId="4B4CCE2A" w:rsidR="00546D59" w:rsidRDefault="00546D59" w:rsidP="00546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46D59" w:rsidRPr="000E7AEB" w14:paraId="0204F020" w14:textId="77777777" w:rsidTr="00824CD1">
        <w:trPr>
          <w:tblHeader/>
        </w:trPr>
        <w:tc>
          <w:tcPr>
            <w:tcW w:w="1971" w:type="pct"/>
          </w:tcPr>
          <w:p w14:paraId="4AE8CCD2" w14:textId="41F0B13D" w:rsidR="00546D59" w:rsidRPr="000E7AEB" w:rsidRDefault="00546D59" w:rsidP="00546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31" w:hanging="180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0E7AEB">
              <w:rPr>
                <w:rFonts w:ascii="Angsana New" w:hAnsi="Angsana New" w:cs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73" w:type="pct"/>
          </w:tcPr>
          <w:p w14:paraId="60067253" w14:textId="64382C80" w:rsidR="00546D59" w:rsidRPr="00EC376F" w:rsidRDefault="00546D59" w:rsidP="00546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5,622</w:t>
            </w:r>
          </w:p>
        </w:tc>
        <w:tc>
          <w:tcPr>
            <w:tcW w:w="129" w:type="pct"/>
          </w:tcPr>
          <w:p w14:paraId="725CB26A" w14:textId="77777777" w:rsidR="00546D59" w:rsidRPr="00EC376F" w:rsidRDefault="00546D59" w:rsidP="00546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2" w:type="pct"/>
          </w:tcPr>
          <w:p w14:paraId="69358BA9" w14:textId="6DAB7FF2" w:rsidR="00546D59" w:rsidRPr="00EC376F" w:rsidRDefault="00546D59" w:rsidP="00546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(1,202)</w:t>
            </w:r>
          </w:p>
        </w:tc>
        <w:tc>
          <w:tcPr>
            <w:tcW w:w="129" w:type="pct"/>
          </w:tcPr>
          <w:p w14:paraId="463BB5AD" w14:textId="77777777" w:rsidR="00546D59" w:rsidRPr="00EC376F" w:rsidRDefault="00546D59" w:rsidP="00546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7BB57B2C" w14:textId="6FB12AAF" w:rsidR="00546D59" w:rsidRPr="00EC376F" w:rsidRDefault="00546D59" w:rsidP="00546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5,622</w:t>
            </w:r>
          </w:p>
        </w:tc>
        <w:tc>
          <w:tcPr>
            <w:tcW w:w="143" w:type="pct"/>
          </w:tcPr>
          <w:p w14:paraId="7C433234" w14:textId="77777777" w:rsidR="00546D59" w:rsidRPr="00EC376F" w:rsidRDefault="00546D59" w:rsidP="00546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</w:tcPr>
          <w:p w14:paraId="38E9F265" w14:textId="5CA79AC5" w:rsidR="00546D59" w:rsidRPr="00EC376F" w:rsidRDefault="00546D59" w:rsidP="00546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(1,102)</w:t>
            </w:r>
          </w:p>
        </w:tc>
      </w:tr>
      <w:tr w:rsidR="00546D59" w:rsidRPr="000E7AEB" w14:paraId="53BC0CF6" w14:textId="77777777" w:rsidTr="00737537">
        <w:trPr>
          <w:tblHeader/>
        </w:trPr>
        <w:tc>
          <w:tcPr>
            <w:tcW w:w="1971" w:type="pct"/>
          </w:tcPr>
          <w:p w14:paraId="13D2370F" w14:textId="01673C39" w:rsidR="00546D59" w:rsidRPr="000E7AEB" w:rsidRDefault="00546D59" w:rsidP="00546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31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7AEB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673" w:type="pct"/>
            <w:tcBorders>
              <w:bottom w:val="single" w:sz="4" w:space="0" w:color="auto"/>
            </w:tcBorders>
          </w:tcPr>
          <w:p w14:paraId="0296FA24" w14:textId="50A222A4" w:rsidR="00546D59" w:rsidRPr="00EC376F" w:rsidRDefault="00124A8F" w:rsidP="00546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124A8F">
              <w:rPr>
                <w:rFonts w:ascii="Angsana New" w:hAnsi="Angsana New" w:cs="Angsana New"/>
                <w:sz w:val="30"/>
                <w:szCs w:val="30"/>
              </w:rPr>
              <w:t>171,157</w:t>
            </w:r>
          </w:p>
        </w:tc>
        <w:tc>
          <w:tcPr>
            <w:tcW w:w="129" w:type="pct"/>
          </w:tcPr>
          <w:p w14:paraId="7506F9B0" w14:textId="77777777" w:rsidR="00546D59" w:rsidRPr="00EC376F" w:rsidRDefault="00546D59" w:rsidP="00546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2" w:type="pct"/>
            <w:tcBorders>
              <w:bottom w:val="single" w:sz="4" w:space="0" w:color="auto"/>
            </w:tcBorders>
          </w:tcPr>
          <w:p w14:paraId="27A5C123" w14:textId="01CA0603" w:rsidR="00546D59" w:rsidRPr="00EC376F" w:rsidRDefault="00546D59" w:rsidP="00546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(34,</w:t>
            </w:r>
            <w:r w:rsidR="00C6274A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00)</w:t>
            </w:r>
          </w:p>
        </w:tc>
        <w:tc>
          <w:tcPr>
            <w:tcW w:w="129" w:type="pct"/>
          </w:tcPr>
          <w:p w14:paraId="1CEF315C" w14:textId="77777777" w:rsidR="00546D59" w:rsidRPr="00EC376F" w:rsidRDefault="00546D59" w:rsidP="00546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14:paraId="1F456181" w14:textId="403EDAF2" w:rsidR="00546D59" w:rsidRPr="00EC376F" w:rsidRDefault="00513589" w:rsidP="00546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13589">
              <w:rPr>
                <w:rFonts w:ascii="Angsana New" w:hAnsi="Angsana New" w:cs="Angsana New"/>
                <w:sz w:val="30"/>
                <w:szCs w:val="30"/>
              </w:rPr>
              <w:t>171,152</w:t>
            </w:r>
          </w:p>
        </w:tc>
        <w:tc>
          <w:tcPr>
            <w:tcW w:w="143" w:type="pct"/>
          </w:tcPr>
          <w:p w14:paraId="43BA457D" w14:textId="77777777" w:rsidR="00546D59" w:rsidRPr="00EC376F" w:rsidRDefault="00546D59" w:rsidP="00546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3" w:type="pct"/>
            <w:tcBorders>
              <w:bottom w:val="single" w:sz="4" w:space="0" w:color="auto"/>
            </w:tcBorders>
          </w:tcPr>
          <w:p w14:paraId="5C08AC04" w14:textId="6A69328C" w:rsidR="00546D59" w:rsidRPr="00EC376F" w:rsidRDefault="00546D59" w:rsidP="00546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(34,</w:t>
            </w:r>
            <w:r w:rsidR="00C6274A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00)</w:t>
            </w:r>
          </w:p>
        </w:tc>
      </w:tr>
      <w:tr w:rsidR="00546D59" w:rsidRPr="000E7AEB" w14:paraId="3107313A" w14:textId="77777777" w:rsidTr="006E190A">
        <w:trPr>
          <w:trHeight w:val="199"/>
          <w:tblHeader/>
        </w:trPr>
        <w:tc>
          <w:tcPr>
            <w:tcW w:w="1971" w:type="pct"/>
          </w:tcPr>
          <w:p w14:paraId="127CB087" w14:textId="563C4246" w:rsidR="00546D59" w:rsidRPr="000E7AEB" w:rsidRDefault="00546D59" w:rsidP="00546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AE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</w:tcPr>
          <w:p w14:paraId="548CE7A9" w14:textId="0D28417E" w:rsidR="00546D59" w:rsidRPr="00EC376F" w:rsidRDefault="00513589" w:rsidP="00546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135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233,421</w:t>
            </w:r>
          </w:p>
        </w:tc>
        <w:tc>
          <w:tcPr>
            <w:tcW w:w="129" w:type="pct"/>
          </w:tcPr>
          <w:p w14:paraId="3CA02D37" w14:textId="77777777" w:rsidR="00546D59" w:rsidRPr="00EC376F" w:rsidRDefault="00546D59" w:rsidP="00546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</w:tcPr>
          <w:p w14:paraId="67F36341" w14:textId="725787FC" w:rsidR="00546D59" w:rsidRPr="00EC376F" w:rsidRDefault="00546D59" w:rsidP="00546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(35,502)</w:t>
            </w:r>
          </w:p>
        </w:tc>
        <w:tc>
          <w:tcPr>
            <w:tcW w:w="129" w:type="pct"/>
          </w:tcPr>
          <w:p w14:paraId="7F33B15E" w14:textId="77777777" w:rsidR="00546D59" w:rsidRPr="00EC376F" w:rsidRDefault="00546D59" w:rsidP="00546D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7D284D8B" w14:textId="69507972" w:rsidR="00546D59" w:rsidRPr="00EC376F" w:rsidRDefault="00513589" w:rsidP="00546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13589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233,403</w:t>
            </w:r>
          </w:p>
        </w:tc>
        <w:tc>
          <w:tcPr>
            <w:tcW w:w="143" w:type="pct"/>
          </w:tcPr>
          <w:p w14:paraId="0E33CB01" w14:textId="77777777" w:rsidR="00546D59" w:rsidRPr="00EC376F" w:rsidRDefault="00546D59" w:rsidP="00546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</w:tcPr>
          <w:p w14:paraId="73FFA26D" w14:textId="6F7309DC" w:rsidR="00546D59" w:rsidRPr="00EC376F" w:rsidRDefault="00546D59" w:rsidP="00546D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(35,402)</w:t>
            </w:r>
          </w:p>
        </w:tc>
      </w:tr>
    </w:tbl>
    <w:p w14:paraId="202603FE" w14:textId="6D73E948" w:rsidR="00B652C2" w:rsidRPr="000E7AEB" w:rsidRDefault="00B652C2" w:rsidP="00FD75FA">
      <w:pPr>
        <w:tabs>
          <w:tab w:val="clear" w:pos="227"/>
          <w:tab w:val="clear" w:pos="454"/>
        </w:tabs>
        <w:jc w:val="thaiDistribute"/>
        <w:rPr>
          <w:rFonts w:ascii="Angsana New" w:hAnsi="Angsana New" w:cs="Angsana New"/>
          <w:i/>
          <w:iCs/>
          <w:spacing w:val="-2"/>
          <w:sz w:val="30"/>
          <w:szCs w:val="30"/>
        </w:rPr>
      </w:pPr>
    </w:p>
    <w:p w14:paraId="70C35F82" w14:textId="2D9C635C" w:rsidR="007B413C" w:rsidRPr="000E7AEB" w:rsidRDefault="007B413C" w:rsidP="007B413C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 w:cs="Angsana New"/>
          <w:i/>
          <w:iCs/>
          <w:spacing w:val="-2"/>
          <w:sz w:val="30"/>
          <w:szCs w:val="30"/>
        </w:rPr>
      </w:pPr>
      <w:r w:rsidRPr="000E7AEB">
        <w:rPr>
          <w:rFonts w:ascii="Angsana New" w:hAnsi="Angsana New" w:cs="Angsana New" w:hint="cs"/>
          <w:i/>
          <w:iCs/>
          <w:spacing w:val="-2"/>
          <w:sz w:val="30"/>
          <w:szCs w:val="30"/>
          <w:cs/>
        </w:rPr>
        <w:t>การค้ำประกัน</w:t>
      </w:r>
    </w:p>
    <w:p w14:paraId="1233F212" w14:textId="77777777" w:rsidR="007B413C" w:rsidRPr="000E7AEB" w:rsidRDefault="007B413C" w:rsidP="007B413C">
      <w:pPr>
        <w:tabs>
          <w:tab w:val="clear" w:pos="227"/>
          <w:tab w:val="clear" w:pos="454"/>
        </w:tabs>
        <w:ind w:left="540" w:right="108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6DDA491E" w14:textId="72E163DE" w:rsidR="007B413C" w:rsidRPr="000E7AEB" w:rsidRDefault="007B413C" w:rsidP="003B32D8">
      <w:pPr>
        <w:tabs>
          <w:tab w:val="clear" w:pos="227"/>
          <w:tab w:val="clear" w:pos="454"/>
          <w:tab w:val="left" w:pos="540"/>
        </w:tabs>
        <w:ind w:left="540" w:right="117"/>
        <w:jc w:val="thaiDistribute"/>
        <w:rPr>
          <w:rFonts w:ascii="Angsana New" w:hAnsi="Angsana New" w:cs="Angsana New"/>
          <w:sz w:val="30"/>
          <w:szCs w:val="30"/>
        </w:rPr>
      </w:pPr>
      <w:r w:rsidRPr="000E7AEB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432E61" w:rsidRPr="00530B28">
        <w:rPr>
          <w:rFonts w:ascii="Angsana New" w:hAnsi="Angsana New" w:cs="Angsana New"/>
          <w:sz w:val="30"/>
          <w:szCs w:val="30"/>
        </w:rPr>
        <w:t xml:space="preserve">30 </w:t>
      </w:r>
      <w:r w:rsidR="00082A6A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432E61" w:rsidRPr="00530B28">
        <w:rPr>
          <w:rFonts w:ascii="Angsana New" w:hAnsi="Angsana New" w:cs="Angsana New" w:hint="cs"/>
          <w:sz w:val="30"/>
          <w:szCs w:val="30"/>
          <w:cs/>
        </w:rPr>
        <w:t>ยน</w:t>
      </w:r>
      <w:r w:rsidR="00432E61" w:rsidRPr="00530B28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944612" w:rsidRPr="000E7AEB">
        <w:rPr>
          <w:rFonts w:ascii="Angsana New" w:hAnsi="Angsana New" w:cs="Angsana New" w:hint="cs"/>
          <w:sz w:val="30"/>
          <w:szCs w:val="30"/>
        </w:rPr>
        <w:t>256</w:t>
      </w:r>
      <w:r w:rsidR="00CA5A85" w:rsidRPr="000E7AEB">
        <w:rPr>
          <w:rFonts w:ascii="Angsana New" w:hAnsi="Angsana New" w:cs="Angsana New"/>
          <w:sz w:val="30"/>
          <w:szCs w:val="30"/>
        </w:rPr>
        <w:t>8</w:t>
      </w:r>
      <w:r w:rsidRPr="000E7AEB">
        <w:rPr>
          <w:rFonts w:ascii="Angsana New" w:hAnsi="Angsana New" w:cs="Angsana New" w:hint="cs"/>
          <w:sz w:val="30"/>
          <w:szCs w:val="30"/>
        </w:rPr>
        <w:t xml:space="preserve"> </w:t>
      </w:r>
      <w:r w:rsidRPr="000E7AEB">
        <w:rPr>
          <w:rFonts w:ascii="Angsana New" w:hAnsi="Angsana New" w:cs="Angsana New" w:hint="cs"/>
          <w:sz w:val="30"/>
          <w:szCs w:val="30"/>
          <w:cs/>
        </w:rPr>
        <w:t>ทรัพย์สินของกลุ่มบริษัท</w:t>
      </w:r>
      <w:r w:rsidR="005F1191" w:rsidRPr="000E7AEB">
        <w:rPr>
          <w:rFonts w:ascii="Angsana New" w:hAnsi="Angsana New" w:cs="Angsana New" w:hint="cs"/>
          <w:sz w:val="30"/>
          <w:szCs w:val="30"/>
          <w:cs/>
        </w:rPr>
        <w:t>และบริษัท</w:t>
      </w:r>
      <w:r w:rsidR="009014D4" w:rsidRPr="000E7AEB">
        <w:rPr>
          <w:rFonts w:ascii="Angsana New" w:hAnsi="Angsana New" w:cs="Angsana New"/>
          <w:sz w:val="30"/>
          <w:szCs w:val="30"/>
        </w:rPr>
        <w:t xml:space="preserve"> </w:t>
      </w:r>
      <w:r w:rsidRPr="000E7AEB">
        <w:rPr>
          <w:rFonts w:ascii="Angsana New" w:hAnsi="Angsana New" w:cs="Angsana New" w:hint="cs"/>
          <w:sz w:val="30"/>
          <w:szCs w:val="30"/>
          <w:cs/>
        </w:rPr>
        <w:t>มูลค่าตามบัญชีจำนวน</w:t>
      </w:r>
      <w:r w:rsidR="00BC508B" w:rsidRPr="000E7AEB">
        <w:rPr>
          <w:rFonts w:ascii="Angsana New" w:hAnsi="Angsana New" w:cs="Angsana New"/>
          <w:sz w:val="30"/>
          <w:szCs w:val="30"/>
        </w:rPr>
        <w:t xml:space="preserve"> </w:t>
      </w:r>
      <w:r w:rsidR="00D33B35">
        <w:rPr>
          <w:rFonts w:ascii="Angsana New" w:hAnsi="Angsana New" w:cs="Angsana New"/>
          <w:sz w:val="30"/>
          <w:szCs w:val="30"/>
        </w:rPr>
        <w:t xml:space="preserve">505.0 </w:t>
      </w:r>
      <w:r w:rsidRPr="000E7AEB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5F1191" w:rsidRPr="000E7AEB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5F1191" w:rsidRPr="000E7AEB">
        <w:rPr>
          <w:rFonts w:ascii="Angsana New" w:hAnsi="Angsana New" w:cs="Angsana New" w:hint="cs"/>
          <w:sz w:val="30"/>
          <w:szCs w:val="30"/>
          <w:cs/>
        </w:rPr>
        <w:t>แล</w:t>
      </w:r>
      <w:r w:rsidR="00F013B9" w:rsidRPr="000E7AEB">
        <w:rPr>
          <w:rFonts w:ascii="Angsana New" w:hAnsi="Angsana New" w:cs="Angsana New" w:hint="cs"/>
          <w:sz w:val="30"/>
          <w:szCs w:val="30"/>
          <w:cs/>
        </w:rPr>
        <w:t>ะ</w:t>
      </w:r>
      <w:r w:rsidR="00FD780B" w:rsidRPr="000E7AEB">
        <w:rPr>
          <w:rFonts w:ascii="Angsana New" w:hAnsi="Angsana New" w:cs="Angsana New"/>
          <w:sz w:val="30"/>
          <w:szCs w:val="30"/>
        </w:rPr>
        <w:t xml:space="preserve"> </w:t>
      </w:r>
      <w:r w:rsidR="006410D1">
        <w:rPr>
          <w:rFonts w:ascii="Angsana New" w:hAnsi="Angsana New" w:cs="Angsana New"/>
          <w:sz w:val="30"/>
          <w:szCs w:val="30"/>
        </w:rPr>
        <w:t>459.3</w:t>
      </w:r>
      <w:r w:rsidR="00232D08" w:rsidRPr="000E7AEB">
        <w:rPr>
          <w:rFonts w:ascii="Angsana New" w:hAnsi="Angsana New" w:cs="Angsana New"/>
          <w:sz w:val="30"/>
          <w:szCs w:val="30"/>
        </w:rPr>
        <w:t xml:space="preserve"> </w:t>
      </w:r>
      <w:r w:rsidR="00F013B9" w:rsidRPr="000E7AEB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9014D4" w:rsidRPr="000E7AEB">
        <w:rPr>
          <w:rFonts w:ascii="Angsana New" w:hAnsi="Angsana New" w:cs="Angsana New"/>
          <w:sz w:val="30"/>
          <w:szCs w:val="30"/>
        </w:rPr>
        <w:t xml:space="preserve"> </w:t>
      </w:r>
      <w:r w:rsidR="009014D4" w:rsidRPr="000E7AEB">
        <w:rPr>
          <w:rFonts w:ascii="Angsana New" w:hAnsi="Angsana New" w:cs="Angsana New" w:hint="cs"/>
          <w:sz w:val="30"/>
          <w:szCs w:val="30"/>
          <w:cs/>
        </w:rPr>
        <w:t>ตามลำดับ</w:t>
      </w:r>
      <w:r w:rsidR="005F1191" w:rsidRPr="000E7AEB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Pr="000E7AEB">
        <w:rPr>
          <w:rFonts w:ascii="Angsana New" w:hAnsi="Angsana New" w:cs="Angsana New" w:hint="cs"/>
          <w:i/>
          <w:iCs/>
          <w:sz w:val="30"/>
          <w:szCs w:val="30"/>
          <w:cs/>
        </w:rPr>
        <w:t>(</w:t>
      </w:r>
      <w:r w:rsidR="00944612" w:rsidRPr="000E7AEB">
        <w:rPr>
          <w:rFonts w:ascii="Angsana New" w:hAnsi="Angsana New" w:cs="Angsana New" w:hint="cs"/>
          <w:i/>
          <w:iCs/>
          <w:sz w:val="30"/>
          <w:szCs w:val="30"/>
        </w:rPr>
        <w:t xml:space="preserve">31 </w:t>
      </w:r>
      <w:r w:rsidR="004A3F73" w:rsidRPr="000E7AEB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ธันวาคม </w:t>
      </w:r>
      <w:r w:rsidR="004A3F73" w:rsidRPr="000E7AEB">
        <w:rPr>
          <w:rFonts w:ascii="Angsana New" w:hAnsi="Angsana New" w:cs="Angsana New"/>
          <w:i/>
          <w:iCs/>
          <w:sz w:val="30"/>
          <w:szCs w:val="30"/>
        </w:rPr>
        <w:t>256</w:t>
      </w:r>
      <w:r w:rsidR="00CA5A85" w:rsidRPr="000E7AEB">
        <w:rPr>
          <w:rFonts w:ascii="Angsana New" w:hAnsi="Angsana New" w:cs="Angsana New"/>
          <w:i/>
          <w:iCs/>
          <w:sz w:val="30"/>
          <w:szCs w:val="30"/>
        </w:rPr>
        <w:t>7</w:t>
      </w:r>
      <w:r w:rsidRPr="000E7AEB">
        <w:rPr>
          <w:rFonts w:ascii="Angsana New" w:hAnsi="Angsana New" w:cs="Angsana New" w:hint="cs"/>
          <w:i/>
          <w:iCs/>
          <w:sz w:val="30"/>
          <w:szCs w:val="30"/>
          <w:cs/>
        </w:rPr>
        <w:t>:</w:t>
      </w:r>
      <w:r w:rsidRPr="000E7AEB">
        <w:rPr>
          <w:rFonts w:ascii="Angsana New" w:hAnsi="Angsana New" w:cs="Angsana New" w:hint="cs"/>
          <w:i/>
          <w:iCs/>
          <w:sz w:val="30"/>
          <w:szCs w:val="30"/>
        </w:rPr>
        <w:t xml:space="preserve"> </w:t>
      </w:r>
      <w:r w:rsidR="004A3F73" w:rsidRPr="000E7AEB">
        <w:rPr>
          <w:rFonts w:ascii="Angsana New" w:hAnsi="Angsana New" w:cs="Angsana New"/>
          <w:i/>
          <w:iCs/>
          <w:sz w:val="30"/>
          <w:szCs w:val="30"/>
        </w:rPr>
        <w:t>5</w:t>
      </w:r>
      <w:r w:rsidR="00CA5A85" w:rsidRPr="000E7AEB">
        <w:rPr>
          <w:rFonts w:ascii="Angsana New" w:hAnsi="Angsana New" w:cs="Angsana New"/>
          <w:i/>
          <w:iCs/>
          <w:sz w:val="30"/>
          <w:szCs w:val="30"/>
        </w:rPr>
        <w:t>17</w:t>
      </w:r>
      <w:r w:rsidR="00F25A27" w:rsidRPr="000E7AEB">
        <w:rPr>
          <w:rFonts w:ascii="Angsana New" w:hAnsi="Angsana New" w:cs="Angsana New"/>
          <w:i/>
          <w:iCs/>
          <w:sz w:val="30"/>
          <w:szCs w:val="30"/>
        </w:rPr>
        <w:t>.</w:t>
      </w:r>
      <w:r w:rsidR="00CA5A85" w:rsidRPr="000E7AEB">
        <w:rPr>
          <w:rFonts w:ascii="Angsana New" w:hAnsi="Angsana New" w:cs="Angsana New"/>
          <w:i/>
          <w:iCs/>
          <w:sz w:val="30"/>
          <w:szCs w:val="30"/>
        </w:rPr>
        <w:t>1</w:t>
      </w:r>
      <w:r w:rsidR="007F5A8C" w:rsidRPr="000E7AEB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0E7AEB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</w:t>
      </w:r>
      <w:r w:rsidR="007F5A8C" w:rsidRPr="000E7AEB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7F5A8C" w:rsidRPr="000E7AEB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และ </w:t>
      </w:r>
      <w:r w:rsidR="007F5A8C" w:rsidRPr="000E7AEB">
        <w:rPr>
          <w:rFonts w:ascii="Angsana New" w:hAnsi="Angsana New" w:cs="Angsana New"/>
          <w:i/>
          <w:iCs/>
          <w:sz w:val="30"/>
          <w:szCs w:val="30"/>
        </w:rPr>
        <w:t>4</w:t>
      </w:r>
      <w:r w:rsidR="00F25A27" w:rsidRPr="000E7AEB">
        <w:rPr>
          <w:rFonts w:ascii="Angsana New" w:hAnsi="Angsana New" w:cs="Angsana New"/>
          <w:i/>
          <w:iCs/>
          <w:sz w:val="30"/>
          <w:szCs w:val="30"/>
        </w:rPr>
        <w:t>7</w:t>
      </w:r>
      <w:r w:rsidR="00CA5A85" w:rsidRPr="000E7AEB">
        <w:rPr>
          <w:rFonts w:ascii="Angsana New" w:hAnsi="Angsana New" w:cs="Angsana New"/>
          <w:i/>
          <w:iCs/>
          <w:sz w:val="30"/>
          <w:szCs w:val="30"/>
        </w:rPr>
        <w:t>1</w:t>
      </w:r>
      <w:r w:rsidR="00F25A27" w:rsidRPr="000E7AEB">
        <w:rPr>
          <w:rFonts w:ascii="Angsana New" w:hAnsi="Angsana New" w:cs="Angsana New"/>
          <w:i/>
          <w:iCs/>
          <w:sz w:val="30"/>
          <w:szCs w:val="30"/>
        </w:rPr>
        <w:t>.</w:t>
      </w:r>
      <w:r w:rsidR="00CA5A85" w:rsidRPr="000E7AEB">
        <w:rPr>
          <w:rFonts w:ascii="Angsana New" w:hAnsi="Angsana New" w:cs="Angsana New"/>
          <w:i/>
          <w:iCs/>
          <w:sz w:val="30"/>
          <w:szCs w:val="30"/>
        </w:rPr>
        <w:t>4</w:t>
      </w:r>
      <w:r w:rsidR="007F5A8C" w:rsidRPr="000E7AEB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="007F5A8C" w:rsidRPr="000E7AEB">
        <w:rPr>
          <w:rFonts w:ascii="Angsana New" w:hAnsi="Angsana New" w:cs="Angsana New" w:hint="cs"/>
          <w:i/>
          <w:iCs/>
          <w:sz w:val="30"/>
          <w:szCs w:val="30"/>
          <w:cs/>
        </w:rPr>
        <w:t>ล้านบาท ตามลำดับ</w:t>
      </w:r>
      <w:r w:rsidRPr="000E7AEB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) </w:t>
      </w:r>
      <w:r w:rsidRPr="000E7AEB">
        <w:rPr>
          <w:rFonts w:ascii="Angsana New" w:hAnsi="Angsana New" w:cs="Angsana New" w:hint="cs"/>
          <w:sz w:val="30"/>
          <w:szCs w:val="30"/>
          <w:cs/>
        </w:rPr>
        <w:t>ใช้เพื่อเป็นหลักประกันวงเงินกู้ยืมระยะสั้นจากสถาบันการเงิน</w:t>
      </w:r>
    </w:p>
    <w:p w14:paraId="486B48B0" w14:textId="0ADEBD7E" w:rsidR="00082A6A" w:rsidRDefault="00082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</w:rPr>
        <w:br w:type="page"/>
      </w:r>
    </w:p>
    <w:p w14:paraId="06EF1517" w14:textId="54E74C69" w:rsidR="007619AD" w:rsidRPr="000E7AEB" w:rsidRDefault="007619AD" w:rsidP="007619AD">
      <w:pPr>
        <w:tabs>
          <w:tab w:val="clear" w:pos="227"/>
          <w:tab w:val="clear" w:pos="454"/>
        </w:tabs>
        <w:ind w:left="540" w:right="108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86C54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lastRenderedPageBreak/>
        <w:t>สินทรัพย์สิทธิการใช้</w:t>
      </w:r>
    </w:p>
    <w:p w14:paraId="6EC4F4C9" w14:textId="77777777" w:rsidR="00037C22" w:rsidRPr="000E7AEB" w:rsidRDefault="00037C22" w:rsidP="007619AD">
      <w:pPr>
        <w:tabs>
          <w:tab w:val="clear" w:pos="227"/>
          <w:tab w:val="clear" w:pos="454"/>
        </w:tabs>
        <w:ind w:left="540" w:right="108"/>
        <w:jc w:val="thaiDistribute"/>
        <w:rPr>
          <w:rFonts w:ascii="Angsana New" w:hAnsi="Angsana New" w:cs="Angsana New"/>
          <w:sz w:val="30"/>
          <w:szCs w:val="30"/>
        </w:rPr>
      </w:pPr>
    </w:p>
    <w:p w14:paraId="09D77E9B" w14:textId="1041EE01" w:rsidR="00857517" w:rsidRPr="000E7AEB" w:rsidRDefault="00857517" w:rsidP="00F51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0E7AEB">
        <w:rPr>
          <w:rFonts w:ascii="Angsana New" w:hAnsi="Angsana New" w:cs="Angsana New" w:hint="cs"/>
          <w:spacing w:val="-2"/>
          <w:sz w:val="30"/>
          <w:szCs w:val="30"/>
          <w:cs/>
        </w:rPr>
        <w:t>รายการเคลื่อนไหวของสินทรัพย์สิทธิการใช้ระหว่าง</w:t>
      </w:r>
      <w:r w:rsidR="00067376" w:rsidRPr="000E7AEB">
        <w:rPr>
          <w:rFonts w:ascii="Angsana New" w:hAnsi="Angsana New" w:cs="Angsana New" w:hint="cs"/>
          <w:spacing w:val="-2"/>
          <w:sz w:val="30"/>
          <w:szCs w:val="30"/>
          <w:cs/>
        </w:rPr>
        <w:t>งวด</w:t>
      </w:r>
      <w:r w:rsidR="00082A6A">
        <w:rPr>
          <w:rFonts w:ascii="Angsana New" w:hAnsi="Angsana New" w:cs="Angsana New" w:hint="cs"/>
          <w:spacing w:val="-2"/>
          <w:sz w:val="30"/>
          <w:szCs w:val="30"/>
          <w:cs/>
        </w:rPr>
        <w:t>เ</w:t>
      </w:r>
      <w:r w:rsidR="005076F8" w:rsidRPr="00530B28">
        <w:rPr>
          <w:rFonts w:ascii="Angsana New" w:hAnsi="Angsana New" w:cs="Angsana New" w:hint="cs"/>
          <w:spacing w:val="-2"/>
          <w:sz w:val="30"/>
          <w:szCs w:val="30"/>
          <w:cs/>
        </w:rPr>
        <w:t>ก</w:t>
      </w:r>
      <w:r w:rsidR="00082A6A">
        <w:rPr>
          <w:rFonts w:ascii="Angsana New" w:hAnsi="Angsana New" w:cs="Angsana New" w:hint="cs"/>
          <w:spacing w:val="-2"/>
          <w:sz w:val="30"/>
          <w:szCs w:val="30"/>
          <w:cs/>
        </w:rPr>
        <w:t>้า</w:t>
      </w:r>
      <w:r w:rsidR="005076F8" w:rsidRPr="00530B28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เดือนสิ้นสุดวันที่ </w:t>
      </w:r>
      <w:r w:rsidR="005076F8" w:rsidRPr="00530B28">
        <w:rPr>
          <w:rFonts w:ascii="Angsana New" w:hAnsi="Angsana New" w:cs="Angsana New"/>
          <w:spacing w:val="-2"/>
          <w:sz w:val="30"/>
          <w:szCs w:val="30"/>
        </w:rPr>
        <w:t xml:space="preserve">30 </w:t>
      </w:r>
      <w:r w:rsidR="00082A6A">
        <w:rPr>
          <w:rFonts w:ascii="Angsana New" w:hAnsi="Angsana New" w:cs="Angsana New" w:hint="cs"/>
          <w:spacing w:val="-2"/>
          <w:sz w:val="30"/>
          <w:szCs w:val="30"/>
          <w:cs/>
        </w:rPr>
        <w:t>กันยา</w:t>
      </w:r>
      <w:r w:rsidR="005076F8" w:rsidRPr="00530B28">
        <w:rPr>
          <w:rFonts w:ascii="Angsana New" w:hAnsi="Angsana New" w:cs="Angsana New" w:hint="cs"/>
          <w:spacing w:val="-2"/>
          <w:sz w:val="30"/>
          <w:szCs w:val="30"/>
          <w:cs/>
        </w:rPr>
        <w:t>ยน</w:t>
      </w:r>
      <w:r w:rsidR="00CA5A85" w:rsidRPr="000E7AE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F5A8C" w:rsidRPr="000E7AEB">
        <w:rPr>
          <w:rFonts w:ascii="Angsana New" w:hAnsi="Angsana New" w:cs="Angsana New"/>
          <w:spacing w:val="-2"/>
          <w:sz w:val="30"/>
          <w:szCs w:val="30"/>
        </w:rPr>
        <w:t>256</w:t>
      </w:r>
      <w:r w:rsidR="00D82036" w:rsidRPr="000E7AEB">
        <w:rPr>
          <w:rFonts w:ascii="Angsana New" w:hAnsi="Angsana New" w:cs="Angsana New"/>
          <w:spacing w:val="-2"/>
          <w:sz w:val="30"/>
          <w:szCs w:val="30"/>
        </w:rPr>
        <w:t>8</w:t>
      </w:r>
      <w:r w:rsidRPr="000E7AEB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มีดังนี้</w:t>
      </w:r>
    </w:p>
    <w:p w14:paraId="2B20BC8D" w14:textId="77777777" w:rsidR="00857517" w:rsidRPr="000E7AEB" w:rsidRDefault="00857517" w:rsidP="008575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tbl>
      <w:tblPr>
        <w:tblW w:w="95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170"/>
        <w:gridCol w:w="270"/>
        <w:gridCol w:w="1170"/>
        <w:gridCol w:w="236"/>
        <w:gridCol w:w="1240"/>
        <w:gridCol w:w="242"/>
        <w:gridCol w:w="1153"/>
        <w:gridCol w:w="345"/>
        <w:gridCol w:w="1142"/>
      </w:tblGrid>
      <w:tr w:rsidR="00530B28" w:rsidRPr="000E7AEB" w14:paraId="56D16E40" w14:textId="77777777">
        <w:tc>
          <w:tcPr>
            <w:tcW w:w="2610" w:type="dxa"/>
          </w:tcPr>
          <w:p w14:paraId="21EE4890" w14:textId="77777777" w:rsidR="00857517" w:rsidRPr="000E7AEB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68" w:type="dxa"/>
            <w:gridSpan w:val="9"/>
          </w:tcPr>
          <w:p w14:paraId="4D627FE6" w14:textId="77777777" w:rsidR="00857517" w:rsidRPr="000E7AEB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30B28" w:rsidRPr="000E7AEB" w14:paraId="5BA5B2D2" w14:textId="77777777" w:rsidTr="780ECCE9">
        <w:tc>
          <w:tcPr>
            <w:tcW w:w="2610" w:type="dxa"/>
          </w:tcPr>
          <w:p w14:paraId="3B7F62F8" w14:textId="77777777" w:rsidR="00857517" w:rsidRPr="000E7AEB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049624" w14:textId="77777777" w:rsidR="00857517" w:rsidRPr="000E7AEB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00B8F2" w14:textId="77777777" w:rsidR="00857517" w:rsidRPr="000E7AEB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C3FBE5" w14:textId="77777777" w:rsidR="00857517" w:rsidRPr="000E7AEB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FA3742F" w14:textId="77777777" w:rsidR="00857517" w:rsidRPr="000E7AEB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14:paraId="5CACE971" w14:textId="77777777" w:rsidR="00857517" w:rsidRPr="000E7AEB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7AEB">
              <w:rPr>
                <w:rFonts w:ascii="Angsana New" w:hAnsi="Angsana New" w:cs="Angsana New" w:hint="cs"/>
                <w:sz w:val="30"/>
                <w:szCs w:val="30"/>
                <w:cs/>
              </w:rPr>
              <w:t>เครื่องจักรและ</w:t>
            </w:r>
          </w:p>
        </w:tc>
        <w:tc>
          <w:tcPr>
            <w:tcW w:w="242" w:type="dxa"/>
          </w:tcPr>
          <w:p w14:paraId="708480FE" w14:textId="77777777" w:rsidR="00857517" w:rsidRPr="000E7AEB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3" w:type="dxa"/>
          </w:tcPr>
          <w:p w14:paraId="26559486" w14:textId="77777777" w:rsidR="00857517" w:rsidRPr="000E7AEB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45" w:type="dxa"/>
          </w:tcPr>
          <w:p w14:paraId="3C2FA316" w14:textId="77777777" w:rsidR="00857517" w:rsidRPr="000E7AEB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2" w:type="dxa"/>
          </w:tcPr>
          <w:p w14:paraId="0A9044A2" w14:textId="77777777" w:rsidR="00857517" w:rsidRPr="000E7AEB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30B28" w:rsidRPr="000E7AEB" w14:paraId="0291393C" w14:textId="77777777" w:rsidTr="780ECCE9">
        <w:tc>
          <w:tcPr>
            <w:tcW w:w="2610" w:type="dxa"/>
          </w:tcPr>
          <w:p w14:paraId="7ECA166D" w14:textId="77777777" w:rsidR="00857517" w:rsidRPr="000E7AEB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CB4245" w14:textId="77777777" w:rsidR="00857517" w:rsidRPr="000E7AEB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7AEB"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14:paraId="75BA0F7B" w14:textId="77777777" w:rsidR="00857517" w:rsidRPr="000E7AEB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DF0C748" w14:textId="77777777" w:rsidR="00857517" w:rsidRPr="000E7AEB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7AEB"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236" w:type="dxa"/>
          </w:tcPr>
          <w:p w14:paraId="191A210D" w14:textId="77777777" w:rsidR="00857517" w:rsidRPr="000E7AEB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0" w:type="dxa"/>
          </w:tcPr>
          <w:p w14:paraId="1A72A7FF" w14:textId="77777777" w:rsidR="00857517" w:rsidRPr="000E7AEB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="Angsana New" w:hAnsi="Angsana New" w:cs="Angsana New" w:hint="cs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42" w:type="dxa"/>
          </w:tcPr>
          <w:p w14:paraId="3BA3A4EC" w14:textId="77777777" w:rsidR="00857517" w:rsidRPr="000E7AEB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3" w:type="dxa"/>
          </w:tcPr>
          <w:p w14:paraId="0FFACFEC" w14:textId="77777777" w:rsidR="00857517" w:rsidRPr="000E7AEB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7AEB">
              <w:rPr>
                <w:rFonts w:ascii="Angsana New" w:hAnsi="Angsana New" w:cs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345" w:type="dxa"/>
          </w:tcPr>
          <w:p w14:paraId="24075093" w14:textId="77777777" w:rsidR="00857517" w:rsidRPr="000E7AEB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42" w:type="dxa"/>
          </w:tcPr>
          <w:p w14:paraId="47AAE7F3" w14:textId="77777777" w:rsidR="00857517" w:rsidRPr="000E7AEB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</w:tr>
      <w:tr w:rsidR="00530B28" w:rsidRPr="000E7AEB" w14:paraId="4ACAF990" w14:textId="77777777">
        <w:tc>
          <w:tcPr>
            <w:tcW w:w="2610" w:type="dxa"/>
          </w:tcPr>
          <w:p w14:paraId="184D721D" w14:textId="77777777" w:rsidR="00857517" w:rsidRPr="000E7AEB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hanging="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968" w:type="dxa"/>
            <w:gridSpan w:val="9"/>
          </w:tcPr>
          <w:p w14:paraId="6E1F88AB" w14:textId="77777777" w:rsidR="00857517" w:rsidRPr="000E7AEB" w:rsidRDefault="00857517" w:rsidP="0085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80" w:lineRule="atLeast"/>
              <w:ind w:left="2952" w:right="-180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(</w:t>
            </w:r>
            <w:r w:rsidRPr="000E7AE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0E7AEB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35514D" w:rsidRPr="000E7AEB" w14:paraId="29AC4BF0" w14:textId="77777777" w:rsidTr="00967B90">
        <w:tc>
          <w:tcPr>
            <w:tcW w:w="2610" w:type="dxa"/>
          </w:tcPr>
          <w:p w14:paraId="67D4E373" w14:textId="05773FC4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hanging="20"/>
              <w:rPr>
                <w:rFonts w:ascii="Angsana New" w:hAnsi="Angsana New" w:cs="Angsana New"/>
                <w:sz w:val="30"/>
                <w:szCs w:val="30"/>
              </w:rPr>
            </w:pPr>
            <w:r w:rsidRPr="000E7AE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0E7AEB">
              <w:rPr>
                <w:rFonts w:ascii="Angsana New" w:hAnsi="Angsana New" w:cs="Angsana New" w:hint="cs"/>
                <w:sz w:val="30"/>
                <w:szCs w:val="30"/>
              </w:rPr>
              <w:t xml:space="preserve">1 </w:t>
            </w:r>
            <w:r w:rsidRPr="000E7AE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Pr="000E7AE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0E7AEB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170" w:type="dxa"/>
          </w:tcPr>
          <w:p w14:paraId="6D26A052" w14:textId="41DF75C0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="Angsana New" w:hAnsi="Angsana New" w:cs="Angsana New"/>
                <w:sz w:val="30"/>
                <w:szCs w:val="30"/>
              </w:rPr>
              <w:t>28,632</w:t>
            </w:r>
          </w:p>
        </w:tc>
        <w:tc>
          <w:tcPr>
            <w:tcW w:w="270" w:type="dxa"/>
          </w:tcPr>
          <w:p w14:paraId="7DE1590E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922643F" w14:textId="12D4092F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21,095</w:t>
            </w:r>
          </w:p>
        </w:tc>
        <w:tc>
          <w:tcPr>
            <w:tcW w:w="236" w:type="dxa"/>
          </w:tcPr>
          <w:p w14:paraId="476CAFF6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2FA73980" w14:textId="6EB70836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80" w:lineRule="atLeast"/>
              <w:ind w:left="-79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AEB">
              <w:rPr>
                <w:rFonts w:ascii="Angsana New" w:hAnsi="Angsana New" w:cs="Angsana New"/>
                <w:sz w:val="30"/>
                <w:szCs w:val="30"/>
              </w:rPr>
              <w:t>14,463</w:t>
            </w:r>
          </w:p>
        </w:tc>
        <w:tc>
          <w:tcPr>
            <w:tcW w:w="242" w:type="dxa"/>
          </w:tcPr>
          <w:p w14:paraId="3D55A1C4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</w:tcPr>
          <w:p w14:paraId="192BB3DF" w14:textId="1392B119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="Angsana New" w:hAnsi="Angsana New" w:cs="Angsana New"/>
                <w:sz w:val="30"/>
                <w:szCs w:val="30"/>
              </w:rPr>
              <w:t>5,990</w:t>
            </w:r>
          </w:p>
        </w:tc>
        <w:tc>
          <w:tcPr>
            <w:tcW w:w="345" w:type="dxa"/>
          </w:tcPr>
          <w:p w14:paraId="3CA0396B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2" w:type="dxa"/>
          </w:tcPr>
          <w:p w14:paraId="69C79BAE" w14:textId="532DA4DC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8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="Angsana New" w:hAnsi="Angsana New" w:cs="Angsana New"/>
                <w:sz w:val="30"/>
                <w:szCs w:val="30"/>
              </w:rPr>
              <w:t>70,180</w:t>
            </w:r>
          </w:p>
        </w:tc>
      </w:tr>
      <w:tr w:rsidR="0035514D" w:rsidRPr="000E7AEB" w14:paraId="18EDF38D" w14:textId="77777777" w:rsidTr="780ECCE9">
        <w:tc>
          <w:tcPr>
            <w:tcW w:w="2610" w:type="dxa"/>
          </w:tcPr>
          <w:p w14:paraId="3F607105" w14:textId="637176EE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hanging="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7AEB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71DCA9F3" w14:textId="76C58AF1" w:rsidR="0035514D" w:rsidRPr="000E7AEB" w:rsidRDefault="00D2608F" w:rsidP="003F1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70C703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8FA21F" w14:textId="2CAC2006" w:rsidR="0035514D" w:rsidRPr="000E7AEB" w:rsidRDefault="00D2608F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D2608F">
              <w:rPr>
                <w:rFonts w:asciiTheme="majorBidi" w:hAnsiTheme="majorBidi" w:cstheme="majorBidi"/>
                <w:sz w:val="30"/>
                <w:szCs w:val="30"/>
              </w:rPr>
              <w:t>1,691</w:t>
            </w:r>
          </w:p>
        </w:tc>
        <w:tc>
          <w:tcPr>
            <w:tcW w:w="236" w:type="dxa"/>
          </w:tcPr>
          <w:p w14:paraId="3F4B458B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45B7CDDF" w14:textId="13D1A61D" w:rsidR="0035514D" w:rsidRPr="000E7AEB" w:rsidRDefault="008E738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8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3761BED3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</w:tcPr>
          <w:p w14:paraId="3BE28430" w14:textId="0C55974A" w:rsidR="0035514D" w:rsidRPr="000E7AEB" w:rsidRDefault="008E738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E738D">
              <w:rPr>
                <w:rFonts w:asciiTheme="majorBidi" w:hAnsiTheme="majorBidi" w:cstheme="majorBidi"/>
                <w:sz w:val="30"/>
                <w:szCs w:val="30"/>
              </w:rPr>
              <w:t>4,349</w:t>
            </w:r>
          </w:p>
        </w:tc>
        <w:tc>
          <w:tcPr>
            <w:tcW w:w="345" w:type="dxa"/>
          </w:tcPr>
          <w:p w14:paraId="7BF5EF9D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2" w:type="dxa"/>
          </w:tcPr>
          <w:p w14:paraId="24F6537F" w14:textId="6E076E6B" w:rsidR="0035514D" w:rsidRPr="000E7AEB" w:rsidRDefault="0047219C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8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47219C">
              <w:rPr>
                <w:rFonts w:asciiTheme="majorBidi" w:hAnsiTheme="majorBidi" w:cstheme="majorBidi"/>
                <w:sz w:val="30"/>
                <w:szCs w:val="30"/>
              </w:rPr>
              <w:t>6,040</w:t>
            </w:r>
          </w:p>
        </w:tc>
      </w:tr>
      <w:tr w:rsidR="0035514D" w:rsidRPr="000E7AEB" w14:paraId="1568869D" w14:textId="77777777" w:rsidTr="780ECCE9">
        <w:tc>
          <w:tcPr>
            <w:tcW w:w="2610" w:type="dxa"/>
          </w:tcPr>
          <w:p w14:paraId="1CEA0EC4" w14:textId="6BE44506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hanging="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7AEB">
              <w:rPr>
                <w:rFonts w:ascii="Angsana New" w:hAnsi="Angsana New" w:cs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170" w:type="dxa"/>
          </w:tcPr>
          <w:p w14:paraId="5A4536D7" w14:textId="5F6D6DD0" w:rsidR="0035514D" w:rsidRPr="000E7AEB" w:rsidRDefault="00B629A7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C55B471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F820D3" w14:textId="41B22CFD" w:rsidR="0035514D" w:rsidRPr="000E7AEB" w:rsidRDefault="004D1EA2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D1EA2">
              <w:rPr>
                <w:rFonts w:asciiTheme="majorBidi" w:hAnsiTheme="majorBidi" w:cstheme="majorBidi"/>
                <w:sz w:val="30"/>
                <w:szCs w:val="30"/>
              </w:rPr>
              <w:t>(17,275)</w:t>
            </w:r>
          </w:p>
        </w:tc>
        <w:tc>
          <w:tcPr>
            <w:tcW w:w="236" w:type="dxa"/>
          </w:tcPr>
          <w:p w14:paraId="40102D52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47A78791" w14:textId="54A9DEB5" w:rsidR="0035514D" w:rsidRPr="000E7AEB" w:rsidRDefault="008E738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8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8E738D">
              <w:rPr>
                <w:rFonts w:asciiTheme="majorBidi" w:hAnsiTheme="majorBidi" w:cstheme="majorBidi"/>
                <w:sz w:val="30"/>
                <w:szCs w:val="30"/>
              </w:rPr>
              <w:t>(7,481)</w:t>
            </w:r>
          </w:p>
        </w:tc>
        <w:tc>
          <w:tcPr>
            <w:tcW w:w="242" w:type="dxa"/>
          </w:tcPr>
          <w:p w14:paraId="0108AB48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</w:tcPr>
          <w:p w14:paraId="449FA852" w14:textId="4A9FA1EF" w:rsidR="0035514D" w:rsidRPr="000E7AEB" w:rsidRDefault="008E738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8E738D">
              <w:rPr>
                <w:rFonts w:asciiTheme="majorBidi" w:hAnsiTheme="majorBidi" w:cstheme="majorBidi"/>
                <w:sz w:val="30"/>
                <w:szCs w:val="30"/>
              </w:rPr>
              <w:t>(403)</w:t>
            </w:r>
          </w:p>
        </w:tc>
        <w:tc>
          <w:tcPr>
            <w:tcW w:w="345" w:type="dxa"/>
          </w:tcPr>
          <w:p w14:paraId="3C09305A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2" w:type="dxa"/>
          </w:tcPr>
          <w:p w14:paraId="4790B47A" w14:textId="1A0E0481" w:rsidR="0035514D" w:rsidRPr="000E7AEB" w:rsidRDefault="0047219C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8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47219C">
              <w:rPr>
                <w:rFonts w:asciiTheme="majorBidi" w:hAnsiTheme="majorBidi" w:cstheme="majorBidi"/>
                <w:sz w:val="30"/>
                <w:szCs w:val="30"/>
              </w:rPr>
              <w:t>(25,159)</w:t>
            </w:r>
          </w:p>
        </w:tc>
      </w:tr>
      <w:tr w:rsidR="0035514D" w:rsidRPr="000E7AEB" w14:paraId="6E4C50FE" w14:textId="77777777" w:rsidTr="780ECCE9">
        <w:tc>
          <w:tcPr>
            <w:tcW w:w="2610" w:type="dxa"/>
          </w:tcPr>
          <w:p w14:paraId="085C8817" w14:textId="34861E3C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hanging="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7AE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0E7AEB">
              <w:rPr>
                <w:rFonts w:ascii="Angsana New" w:hAnsi="Angsana New" w:cs="Angsana New" w:hint="cs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0DD81EA" w14:textId="6CA0F4E6" w:rsidR="0035514D" w:rsidRPr="000E7AEB" w:rsidRDefault="00B629A7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29A7">
              <w:rPr>
                <w:rFonts w:asciiTheme="majorBidi" w:hAnsiTheme="majorBidi" w:cstheme="majorBidi"/>
                <w:sz w:val="30"/>
                <w:szCs w:val="30"/>
              </w:rPr>
              <w:t>(1,052)</w:t>
            </w:r>
          </w:p>
        </w:tc>
        <w:tc>
          <w:tcPr>
            <w:tcW w:w="270" w:type="dxa"/>
          </w:tcPr>
          <w:p w14:paraId="2CCDEA9D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2AE657E" w14:textId="55323425" w:rsidR="0035514D" w:rsidRPr="000E7AEB" w:rsidRDefault="00F452F0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F452F0">
              <w:rPr>
                <w:rFonts w:asciiTheme="majorBidi" w:hAnsiTheme="majorBidi" w:cstheme="majorBidi"/>
                <w:sz w:val="30"/>
                <w:szCs w:val="30"/>
              </w:rPr>
              <w:t>(1,681)</w:t>
            </w:r>
          </w:p>
        </w:tc>
        <w:tc>
          <w:tcPr>
            <w:tcW w:w="236" w:type="dxa"/>
          </w:tcPr>
          <w:p w14:paraId="27789886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588008FF" w14:textId="3927C7BE" w:rsidR="0035514D" w:rsidRPr="000E7AEB" w:rsidRDefault="008E738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8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8E738D">
              <w:rPr>
                <w:rFonts w:asciiTheme="majorBidi" w:hAnsiTheme="majorBidi" w:cstheme="majorBidi"/>
                <w:sz w:val="30"/>
                <w:szCs w:val="30"/>
              </w:rPr>
              <w:t>(2,514)</w:t>
            </w:r>
          </w:p>
        </w:tc>
        <w:tc>
          <w:tcPr>
            <w:tcW w:w="242" w:type="dxa"/>
          </w:tcPr>
          <w:p w14:paraId="42E600F1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  <w:tcBorders>
              <w:bottom w:val="single" w:sz="4" w:space="0" w:color="auto"/>
            </w:tcBorders>
          </w:tcPr>
          <w:p w14:paraId="0CBF0362" w14:textId="792EC436" w:rsidR="0035514D" w:rsidRPr="000E7AEB" w:rsidRDefault="0047219C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47219C">
              <w:rPr>
                <w:rFonts w:asciiTheme="majorBidi" w:hAnsiTheme="majorBidi" w:cstheme="majorBidi"/>
                <w:sz w:val="30"/>
                <w:szCs w:val="30"/>
              </w:rPr>
              <w:t>(1,874)</w:t>
            </w:r>
          </w:p>
        </w:tc>
        <w:tc>
          <w:tcPr>
            <w:tcW w:w="345" w:type="dxa"/>
          </w:tcPr>
          <w:p w14:paraId="16F17450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14:paraId="4807CCE5" w14:textId="6E132E83" w:rsidR="0035514D" w:rsidRPr="000E7AEB" w:rsidRDefault="0047219C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8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47219C">
              <w:rPr>
                <w:rFonts w:asciiTheme="majorBidi" w:hAnsiTheme="majorBidi" w:cstheme="majorBidi"/>
                <w:sz w:val="30"/>
                <w:szCs w:val="30"/>
              </w:rPr>
              <w:t>(7,121)</w:t>
            </w:r>
          </w:p>
        </w:tc>
      </w:tr>
      <w:tr w:rsidR="0035514D" w:rsidRPr="000E7AEB" w14:paraId="2E7CB61B" w14:textId="77777777" w:rsidTr="780ECCE9">
        <w:trPr>
          <w:trHeight w:val="80"/>
        </w:trPr>
        <w:tc>
          <w:tcPr>
            <w:tcW w:w="2610" w:type="dxa"/>
          </w:tcPr>
          <w:p w14:paraId="00CC1E62" w14:textId="5ED38231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342" w:hanging="35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076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082A6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</w:t>
            </w:r>
            <w:r w:rsidR="005076F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ยน</w:t>
            </w:r>
            <w:r w:rsidRPr="000E7AE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1B63DB0" w14:textId="1882E20F" w:rsidR="0035514D" w:rsidRPr="000E7AEB" w:rsidRDefault="002F10EC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F10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</w:t>
            </w:r>
            <w:r w:rsidR="00B872E0" w:rsidRPr="00B872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580</w:t>
            </w:r>
          </w:p>
        </w:tc>
        <w:tc>
          <w:tcPr>
            <w:tcW w:w="270" w:type="dxa"/>
          </w:tcPr>
          <w:p w14:paraId="37696999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204DDB2" w14:textId="2A64A6DE" w:rsidR="0035514D" w:rsidRPr="000E7AEB" w:rsidRDefault="00F22D97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22D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3,830</w:t>
            </w:r>
          </w:p>
        </w:tc>
        <w:tc>
          <w:tcPr>
            <w:tcW w:w="236" w:type="dxa"/>
          </w:tcPr>
          <w:p w14:paraId="6FB9E65B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</w:tcPr>
          <w:p w14:paraId="49C71217" w14:textId="649CB53A" w:rsidR="0035514D" w:rsidRPr="000E7AEB" w:rsidRDefault="008E738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80" w:lineRule="atLeast"/>
              <w:ind w:left="-79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73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4,468</w:t>
            </w:r>
          </w:p>
        </w:tc>
        <w:tc>
          <w:tcPr>
            <w:tcW w:w="242" w:type="dxa"/>
          </w:tcPr>
          <w:p w14:paraId="750DDEE2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double" w:sz="4" w:space="0" w:color="auto"/>
            </w:tcBorders>
          </w:tcPr>
          <w:p w14:paraId="302C7ED6" w14:textId="77C28A50" w:rsidR="0035514D" w:rsidRPr="000E7AEB" w:rsidRDefault="0047219C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721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8,062</w:t>
            </w:r>
          </w:p>
        </w:tc>
        <w:tc>
          <w:tcPr>
            <w:tcW w:w="345" w:type="dxa"/>
          </w:tcPr>
          <w:p w14:paraId="360A9F99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</w:tcPr>
          <w:p w14:paraId="509991D7" w14:textId="269BCD85" w:rsidR="0035514D" w:rsidRPr="000E7AEB" w:rsidRDefault="00EA42B4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80" w:lineRule="atLeast"/>
              <w:ind w:left="-79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42B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43,940</w:t>
            </w:r>
          </w:p>
        </w:tc>
      </w:tr>
      <w:tr w:rsidR="0035514D" w:rsidRPr="000E7AEB" w14:paraId="68130E66" w14:textId="77777777">
        <w:tc>
          <w:tcPr>
            <w:tcW w:w="2610" w:type="dxa"/>
          </w:tcPr>
          <w:p w14:paraId="0162EADA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68" w:type="dxa"/>
            <w:gridSpan w:val="9"/>
          </w:tcPr>
          <w:p w14:paraId="4AD853C8" w14:textId="3D54A980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5514D" w:rsidRPr="000E7AEB" w14:paraId="5968961A" w14:textId="77777777">
        <w:tc>
          <w:tcPr>
            <w:tcW w:w="2610" w:type="dxa"/>
          </w:tcPr>
          <w:p w14:paraId="074EA15F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68" w:type="dxa"/>
            <w:gridSpan w:val="9"/>
          </w:tcPr>
          <w:p w14:paraId="6E915B4D" w14:textId="32A88BFB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5514D" w:rsidRPr="000E7AEB" w14:paraId="7AA2B0E7" w14:textId="77777777" w:rsidTr="780ECCE9">
        <w:tc>
          <w:tcPr>
            <w:tcW w:w="2610" w:type="dxa"/>
          </w:tcPr>
          <w:p w14:paraId="3E1C5631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23684C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6504EC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7ABF5B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70BD5EE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7C1AFD6C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เครื่องจักรและ</w:t>
            </w:r>
          </w:p>
        </w:tc>
        <w:tc>
          <w:tcPr>
            <w:tcW w:w="242" w:type="dxa"/>
          </w:tcPr>
          <w:p w14:paraId="32792301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</w:tcPr>
          <w:p w14:paraId="6C40A01F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45" w:type="dxa"/>
          </w:tcPr>
          <w:p w14:paraId="064BBF66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2" w:type="dxa"/>
          </w:tcPr>
          <w:p w14:paraId="22FA6288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5514D" w:rsidRPr="000E7AEB" w14:paraId="23AF49F3" w14:textId="77777777" w:rsidTr="780ECCE9">
        <w:tc>
          <w:tcPr>
            <w:tcW w:w="2610" w:type="dxa"/>
          </w:tcPr>
          <w:p w14:paraId="4E698248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B7E171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14:paraId="69508B5B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1FF240F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236" w:type="dxa"/>
          </w:tcPr>
          <w:p w14:paraId="441732E8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4908D7DB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242" w:type="dxa"/>
          </w:tcPr>
          <w:p w14:paraId="734DC3C6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</w:tcPr>
          <w:p w14:paraId="095C6D42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345" w:type="dxa"/>
          </w:tcPr>
          <w:p w14:paraId="39D826DD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2" w:type="dxa"/>
          </w:tcPr>
          <w:p w14:paraId="3457B45E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35514D" w:rsidRPr="000E7AEB" w14:paraId="5DCC8C5F" w14:textId="77777777">
        <w:tc>
          <w:tcPr>
            <w:tcW w:w="2610" w:type="dxa"/>
          </w:tcPr>
          <w:p w14:paraId="16B4B3EA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hanging="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968" w:type="dxa"/>
            <w:gridSpan w:val="9"/>
          </w:tcPr>
          <w:p w14:paraId="2D66DA2C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80" w:lineRule="atLeast"/>
              <w:ind w:left="2952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E7AE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0E7AE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5514D" w:rsidRPr="000E7AEB" w14:paraId="59F2CDD9" w14:textId="77777777" w:rsidTr="00967B90">
        <w:tc>
          <w:tcPr>
            <w:tcW w:w="2610" w:type="dxa"/>
          </w:tcPr>
          <w:p w14:paraId="0B31EFCF" w14:textId="6FB85851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hanging="20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ณ วันที่ </w:t>
            </w:r>
            <w:r w:rsidRPr="000E7AEB">
              <w:rPr>
                <w:rFonts w:ascii="Angsana New" w:hAnsi="Angsana New" w:cs="Angsana New" w:hint="cs"/>
                <w:sz w:val="30"/>
                <w:szCs w:val="30"/>
              </w:rPr>
              <w:t xml:space="preserve">1 </w:t>
            </w:r>
            <w:r w:rsidRPr="000E7AE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มกราคม </w:t>
            </w:r>
            <w:r w:rsidRPr="000E7AEB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0E7AEB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170" w:type="dxa"/>
          </w:tcPr>
          <w:p w14:paraId="15C97CC4" w14:textId="587B2F7A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28,631</w:t>
            </w:r>
          </w:p>
        </w:tc>
        <w:tc>
          <w:tcPr>
            <w:tcW w:w="270" w:type="dxa"/>
          </w:tcPr>
          <w:p w14:paraId="6DC43741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88A077" w14:textId="3CA99E69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23,183</w:t>
            </w:r>
          </w:p>
        </w:tc>
        <w:tc>
          <w:tcPr>
            <w:tcW w:w="236" w:type="dxa"/>
          </w:tcPr>
          <w:p w14:paraId="6380C5C7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14:paraId="5E30473F" w14:textId="013F3F16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8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18,896</w:t>
            </w:r>
          </w:p>
        </w:tc>
        <w:tc>
          <w:tcPr>
            <w:tcW w:w="242" w:type="dxa"/>
          </w:tcPr>
          <w:p w14:paraId="7D2A2190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</w:tcPr>
          <w:p w14:paraId="54567DCF" w14:textId="7C5E6DFD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sz w:val="30"/>
                <w:szCs w:val="30"/>
              </w:rPr>
              <w:t>2,424</w:t>
            </w:r>
          </w:p>
        </w:tc>
        <w:tc>
          <w:tcPr>
            <w:tcW w:w="345" w:type="dxa"/>
          </w:tcPr>
          <w:p w14:paraId="152548A4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2" w:type="dxa"/>
          </w:tcPr>
          <w:p w14:paraId="52607845" w14:textId="4E484BD5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8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0E7AEB">
              <w:rPr>
                <w:rFonts w:ascii="Angsana New" w:hAnsi="Angsana New" w:cs="Angsana New"/>
                <w:sz w:val="30"/>
                <w:szCs w:val="30"/>
              </w:rPr>
              <w:t>73,134</w:t>
            </w:r>
          </w:p>
        </w:tc>
      </w:tr>
      <w:tr w:rsidR="0035514D" w:rsidRPr="000E7AEB" w14:paraId="5B37BD11" w14:textId="77777777" w:rsidTr="780ECCE9">
        <w:tc>
          <w:tcPr>
            <w:tcW w:w="2610" w:type="dxa"/>
          </w:tcPr>
          <w:p w14:paraId="316DB3E1" w14:textId="01AE3746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hanging="2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E7AEB">
              <w:rPr>
                <w:rFonts w:ascii="Angsana New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589A80AD" w14:textId="30BE120A" w:rsidR="0035514D" w:rsidRPr="000E7AEB" w:rsidRDefault="002B5481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4740B1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89A9F4" w14:textId="38197938" w:rsidR="0035514D" w:rsidRPr="000E7AEB" w:rsidRDefault="00252A73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252A73">
              <w:rPr>
                <w:rFonts w:asciiTheme="majorBidi" w:hAnsiTheme="majorBidi" w:cstheme="majorBidi"/>
                <w:sz w:val="30"/>
                <w:szCs w:val="30"/>
              </w:rPr>
              <w:t>1,691</w:t>
            </w:r>
          </w:p>
        </w:tc>
        <w:tc>
          <w:tcPr>
            <w:tcW w:w="236" w:type="dxa"/>
          </w:tcPr>
          <w:p w14:paraId="6E49E5CE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24020CD1" w14:textId="38041377" w:rsidR="0035514D" w:rsidRPr="000E7AEB" w:rsidRDefault="00A61FC3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8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2" w:type="dxa"/>
          </w:tcPr>
          <w:p w14:paraId="7DB286DD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</w:tcPr>
          <w:p w14:paraId="44ECBD6D" w14:textId="2314A965" w:rsidR="0035514D" w:rsidRPr="000E7AEB" w:rsidRDefault="00A955C9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955C9">
              <w:rPr>
                <w:rFonts w:asciiTheme="majorBidi" w:hAnsiTheme="majorBidi" w:cstheme="majorBidi"/>
                <w:sz w:val="30"/>
                <w:szCs w:val="30"/>
              </w:rPr>
              <w:t>4,349</w:t>
            </w:r>
          </w:p>
        </w:tc>
        <w:tc>
          <w:tcPr>
            <w:tcW w:w="345" w:type="dxa"/>
          </w:tcPr>
          <w:p w14:paraId="492BE33A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2" w:type="dxa"/>
          </w:tcPr>
          <w:p w14:paraId="33B8FFBD" w14:textId="2AF03064" w:rsidR="0035514D" w:rsidRPr="000E7AEB" w:rsidRDefault="000025C2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8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0025C2">
              <w:rPr>
                <w:rFonts w:asciiTheme="majorBidi" w:hAnsiTheme="majorBidi" w:cstheme="majorBidi"/>
                <w:sz w:val="30"/>
                <w:szCs w:val="30"/>
              </w:rPr>
              <w:t>6,040</w:t>
            </w:r>
          </w:p>
        </w:tc>
      </w:tr>
      <w:tr w:rsidR="0035514D" w:rsidRPr="000E7AEB" w14:paraId="3E05FC81" w14:textId="77777777" w:rsidTr="780ECCE9">
        <w:trPr>
          <w:trHeight w:val="64"/>
        </w:trPr>
        <w:tc>
          <w:tcPr>
            <w:tcW w:w="2610" w:type="dxa"/>
          </w:tcPr>
          <w:p w14:paraId="68413E1C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hanging="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170" w:type="dxa"/>
          </w:tcPr>
          <w:p w14:paraId="29F8A3EC" w14:textId="192C0E9B" w:rsidR="0035514D" w:rsidRPr="000E7AEB" w:rsidRDefault="00E661B8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2B54FDA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C54419" w14:textId="545F03DA" w:rsidR="0035514D" w:rsidRPr="000E7AEB" w:rsidRDefault="005460E5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460E5">
              <w:rPr>
                <w:rFonts w:asciiTheme="majorBidi" w:hAnsiTheme="majorBidi" w:cstheme="majorBidi"/>
                <w:sz w:val="30"/>
                <w:szCs w:val="30"/>
              </w:rPr>
              <w:t>(17,275)</w:t>
            </w:r>
          </w:p>
        </w:tc>
        <w:tc>
          <w:tcPr>
            <w:tcW w:w="236" w:type="dxa"/>
          </w:tcPr>
          <w:p w14:paraId="6AD24E1E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210BC957" w14:textId="73420504" w:rsidR="0035514D" w:rsidRPr="000E7AEB" w:rsidRDefault="00A61FC3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8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A61FC3">
              <w:rPr>
                <w:rFonts w:asciiTheme="majorBidi" w:hAnsiTheme="majorBidi" w:cstheme="majorBidi"/>
                <w:sz w:val="30"/>
                <w:szCs w:val="30"/>
              </w:rPr>
              <w:t>(7,481)</w:t>
            </w:r>
          </w:p>
        </w:tc>
        <w:tc>
          <w:tcPr>
            <w:tcW w:w="242" w:type="dxa"/>
          </w:tcPr>
          <w:p w14:paraId="5C37CC92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</w:tcPr>
          <w:p w14:paraId="63AFDF31" w14:textId="6D88A18F" w:rsidR="0035514D" w:rsidRPr="000E7AEB" w:rsidRDefault="00A955C9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A955C9">
              <w:rPr>
                <w:rFonts w:asciiTheme="majorBidi" w:hAnsiTheme="majorBidi" w:cstheme="majorBidi"/>
                <w:sz w:val="30"/>
                <w:szCs w:val="30"/>
              </w:rPr>
              <w:t>(403)</w:t>
            </w:r>
          </w:p>
        </w:tc>
        <w:tc>
          <w:tcPr>
            <w:tcW w:w="345" w:type="dxa"/>
          </w:tcPr>
          <w:p w14:paraId="6D12590D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2" w:type="dxa"/>
          </w:tcPr>
          <w:p w14:paraId="73EF4A65" w14:textId="248B7186" w:rsidR="0035514D" w:rsidRPr="000E7AEB" w:rsidRDefault="000025C2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8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0025C2">
              <w:rPr>
                <w:rFonts w:asciiTheme="majorBidi" w:hAnsiTheme="majorBidi" w:cstheme="majorBidi"/>
                <w:sz w:val="30"/>
                <w:szCs w:val="30"/>
              </w:rPr>
              <w:t>(25,159)</w:t>
            </w:r>
          </w:p>
        </w:tc>
      </w:tr>
      <w:tr w:rsidR="0035514D" w:rsidRPr="000E7AEB" w14:paraId="06883934" w14:textId="77777777" w:rsidTr="780ECCE9">
        <w:tc>
          <w:tcPr>
            <w:tcW w:w="2610" w:type="dxa"/>
          </w:tcPr>
          <w:p w14:paraId="06B4A56D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hanging="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7AE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0E7AEB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170" w:type="dxa"/>
          </w:tcPr>
          <w:p w14:paraId="5B3B01CA" w14:textId="79B1FBDA" w:rsidR="0035514D" w:rsidRPr="000E7AEB" w:rsidRDefault="00E661B8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E661B8">
              <w:rPr>
                <w:rFonts w:asciiTheme="majorBidi" w:hAnsiTheme="majorBidi" w:cstheme="majorBidi"/>
                <w:sz w:val="30"/>
                <w:szCs w:val="30"/>
              </w:rPr>
              <w:t>(1,052)</w:t>
            </w:r>
          </w:p>
        </w:tc>
        <w:tc>
          <w:tcPr>
            <w:tcW w:w="270" w:type="dxa"/>
          </w:tcPr>
          <w:p w14:paraId="01C08F42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448787" w14:textId="08E253E0" w:rsidR="0035514D" w:rsidRPr="000E7AEB" w:rsidRDefault="005460E5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5460E5">
              <w:rPr>
                <w:rFonts w:asciiTheme="majorBidi" w:hAnsiTheme="majorBidi" w:cstheme="majorBidi"/>
                <w:sz w:val="30"/>
                <w:szCs w:val="30"/>
              </w:rPr>
              <w:t>(2,351)</w:t>
            </w:r>
          </w:p>
        </w:tc>
        <w:tc>
          <w:tcPr>
            <w:tcW w:w="236" w:type="dxa"/>
          </w:tcPr>
          <w:p w14:paraId="07103ADD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14AEDB39" w14:textId="768B6CC8" w:rsidR="0035514D" w:rsidRPr="000E7AEB" w:rsidRDefault="0093480B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8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93480B">
              <w:rPr>
                <w:rFonts w:asciiTheme="majorBidi" w:hAnsiTheme="majorBidi" w:cstheme="majorBidi"/>
                <w:sz w:val="30"/>
                <w:szCs w:val="30"/>
              </w:rPr>
              <w:t>(3,939)</w:t>
            </w:r>
          </w:p>
        </w:tc>
        <w:tc>
          <w:tcPr>
            <w:tcW w:w="242" w:type="dxa"/>
          </w:tcPr>
          <w:p w14:paraId="131CD042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3" w:type="dxa"/>
          </w:tcPr>
          <w:p w14:paraId="536E3071" w14:textId="7FD83F5E" w:rsidR="0035514D" w:rsidRPr="000E7AEB" w:rsidRDefault="00B253D1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B253D1">
              <w:rPr>
                <w:rFonts w:asciiTheme="majorBidi" w:hAnsiTheme="majorBidi" w:cstheme="majorBidi"/>
                <w:sz w:val="30"/>
                <w:szCs w:val="30"/>
              </w:rPr>
              <w:t>(1,163)</w:t>
            </w:r>
          </w:p>
        </w:tc>
        <w:tc>
          <w:tcPr>
            <w:tcW w:w="345" w:type="dxa"/>
          </w:tcPr>
          <w:p w14:paraId="45454F4B" w14:textId="77777777" w:rsidR="0035514D" w:rsidRPr="000E7AEB" w:rsidRDefault="0035514D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2" w:type="dxa"/>
          </w:tcPr>
          <w:p w14:paraId="0EFFCDD6" w14:textId="4A2F0A4B" w:rsidR="0035514D" w:rsidRPr="000E7AEB" w:rsidRDefault="000025C2" w:rsidP="003551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80" w:lineRule="atLeast"/>
              <w:ind w:left="-79" w:right="-180"/>
              <w:rPr>
                <w:rFonts w:asciiTheme="majorBidi" w:hAnsiTheme="majorBidi" w:cstheme="majorBidi"/>
                <w:sz w:val="30"/>
                <w:szCs w:val="30"/>
              </w:rPr>
            </w:pPr>
            <w:r w:rsidRPr="000025C2">
              <w:rPr>
                <w:rFonts w:asciiTheme="majorBidi" w:hAnsiTheme="majorBidi" w:cstheme="majorBidi"/>
                <w:sz w:val="30"/>
                <w:szCs w:val="30"/>
              </w:rPr>
              <w:t>(8,505)</w:t>
            </w:r>
          </w:p>
        </w:tc>
      </w:tr>
      <w:tr w:rsidR="00082A6A" w:rsidRPr="000E7AEB" w14:paraId="4ED97130" w14:textId="77777777" w:rsidTr="780ECCE9">
        <w:trPr>
          <w:trHeight w:val="80"/>
        </w:trPr>
        <w:tc>
          <w:tcPr>
            <w:tcW w:w="2610" w:type="dxa"/>
          </w:tcPr>
          <w:p w14:paraId="330724AE" w14:textId="5C0998C1" w:rsidR="00082A6A" w:rsidRPr="000E7AEB" w:rsidRDefault="00082A6A" w:rsidP="00082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342" w:hanging="35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  <w:r w:rsidRPr="000E7AE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0E7A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417082B" w14:textId="5ED37F28" w:rsidR="00082A6A" w:rsidRPr="000E7AEB" w:rsidRDefault="002B5481" w:rsidP="00082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54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</w:t>
            </w:r>
            <w:r w:rsidR="00B872E0" w:rsidRPr="00B872E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579</w:t>
            </w:r>
          </w:p>
        </w:tc>
        <w:tc>
          <w:tcPr>
            <w:tcW w:w="270" w:type="dxa"/>
          </w:tcPr>
          <w:p w14:paraId="72A1351B" w14:textId="77777777" w:rsidR="00082A6A" w:rsidRPr="000E7AEB" w:rsidRDefault="00082A6A" w:rsidP="00082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D7F44B2" w14:textId="1B25F871" w:rsidR="00082A6A" w:rsidRPr="000E7AEB" w:rsidRDefault="007D682A" w:rsidP="00082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D68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5,248</w:t>
            </w:r>
          </w:p>
        </w:tc>
        <w:tc>
          <w:tcPr>
            <w:tcW w:w="236" w:type="dxa"/>
          </w:tcPr>
          <w:p w14:paraId="067B2C1F" w14:textId="77777777" w:rsidR="00082A6A" w:rsidRPr="000E7AEB" w:rsidRDefault="00082A6A" w:rsidP="00082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</w:tcPr>
          <w:p w14:paraId="3E58515E" w14:textId="130789E0" w:rsidR="00082A6A" w:rsidRPr="000E7AEB" w:rsidRDefault="0093480B" w:rsidP="00082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80" w:lineRule="atLeast"/>
              <w:ind w:left="-79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480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7,476</w:t>
            </w:r>
          </w:p>
        </w:tc>
        <w:tc>
          <w:tcPr>
            <w:tcW w:w="242" w:type="dxa"/>
          </w:tcPr>
          <w:p w14:paraId="5D364E26" w14:textId="77777777" w:rsidR="00082A6A" w:rsidRPr="000E7AEB" w:rsidRDefault="00082A6A" w:rsidP="00082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double" w:sz="4" w:space="0" w:color="auto"/>
            </w:tcBorders>
          </w:tcPr>
          <w:p w14:paraId="07610131" w14:textId="41ACB08F" w:rsidR="00082A6A" w:rsidRPr="000E7AEB" w:rsidRDefault="00B253D1" w:rsidP="00082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3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53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5,207</w:t>
            </w:r>
          </w:p>
        </w:tc>
        <w:tc>
          <w:tcPr>
            <w:tcW w:w="345" w:type="dxa"/>
          </w:tcPr>
          <w:p w14:paraId="2F77722B" w14:textId="77777777" w:rsidR="00082A6A" w:rsidRPr="000E7AEB" w:rsidRDefault="00082A6A" w:rsidP="00082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atLeast"/>
              <w:ind w:left="-79"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</w:tcPr>
          <w:p w14:paraId="1463AC66" w14:textId="4AD09D20" w:rsidR="00082A6A" w:rsidRPr="000E7AEB" w:rsidRDefault="004E04AA" w:rsidP="00082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6"/>
              </w:tabs>
              <w:spacing w:line="280" w:lineRule="atLeast"/>
              <w:ind w:left="-79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E04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45,510</w:t>
            </w:r>
          </w:p>
        </w:tc>
      </w:tr>
    </w:tbl>
    <w:p w14:paraId="5F2155FB" w14:textId="56D05B08" w:rsidR="005A6247" w:rsidRPr="000E7AEB" w:rsidRDefault="005A6247" w:rsidP="001A2A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4A0180A2" w14:textId="77777777" w:rsidR="00E015E2" w:rsidRDefault="00E015E2" w:rsidP="001A2A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318752AC" w14:textId="77777777" w:rsidR="00E015E2" w:rsidRDefault="00E015E2" w:rsidP="001A2A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2A467F5F" w14:textId="77777777" w:rsidR="00E015E2" w:rsidRDefault="00E015E2" w:rsidP="001A2A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76916C07" w14:textId="77777777" w:rsidR="00E015E2" w:rsidRDefault="00E015E2" w:rsidP="001A2A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0F098CB9" w14:textId="77777777" w:rsidR="00E015E2" w:rsidRDefault="00E015E2" w:rsidP="001A2A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46E75CB0" w14:textId="77777777" w:rsidR="00E015E2" w:rsidRDefault="00E015E2" w:rsidP="001A2A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687C6016" w14:textId="77777777" w:rsidR="00E015E2" w:rsidRDefault="00E015E2" w:rsidP="001A2A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535CFF0C" w14:textId="77777777" w:rsidR="00E015E2" w:rsidRPr="000E7AEB" w:rsidRDefault="00E015E2" w:rsidP="001A2A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4BBC0410" w14:textId="05D99EFB" w:rsidR="00452E0A" w:rsidRPr="000E7AEB" w:rsidRDefault="00452E0A" w:rsidP="00A07A2B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 w:hanging="72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0E7AEB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ส่วนงานดำเนินงานและการจำแนกรายได้</w:t>
      </w:r>
    </w:p>
    <w:p w14:paraId="24DB4B58" w14:textId="3F7AD7F8" w:rsidR="007925B0" w:rsidRPr="000E7AEB" w:rsidRDefault="007925B0" w:rsidP="00501DFC">
      <w:pPr>
        <w:tabs>
          <w:tab w:val="clear" w:pos="227"/>
          <w:tab w:val="clear" w:pos="454"/>
        </w:tabs>
        <w:ind w:left="540" w:right="108"/>
        <w:jc w:val="thaiDistribute"/>
        <w:rPr>
          <w:rFonts w:asciiTheme="majorBidi" w:hAnsiTheme="majorBidi" w:cstheme="majorBidi"/>
          <w:sz w:val="30"/>
          <w:szCs w:val="30"/>
        </w:rPr>
      </w:pPr>
    </w:p>
    <w:p w14:paraId="33129A2C" w14:textId="78BC8887" w:rsidR="005A6247" w:rsidRDefault="00D15AFB" w:rsidP="005A6247">
      <w:pPr>
        <w:pStyle w:val="ListParagraph"/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 w:right="20"/>
        <w:jc w:val="thaiDistribute"/>
        <w:rPr>
          <w:rFonts w:asciiTheme="majorBidi" w:hAnsiTheme="majorBidi"/>
          <w:spacing w:val="-6"/>
          <w:sz w:val="30"/>
          <w:szCs w:val="30"/>
        </w:rPr>
      </w:pPr>
      <w:r w:rsidRPr="000E7AEB">
        <w:rPr>
          <w:rFonts w:asciiTheme="majorBidi" w:hAnsiTheme="majorBidi" w:hint="cs"/>
          <w:spacing w:val="-6"/>
          <w:sz w:val="30"/>
          <w:szCs w:val="30"/>
          <w:cs/>
        </w:rPr>
        <w:t>การดำเนินงานหลักของกลุ่มบริษัทมาจากธุรกิจหลักประเภทผลิตและจำหน่ายเหล็กแปรรูป และบริการ</w:t>
      </w:r>
      <w:r w:rsidR="00790964" w:rsidRPr="000E7AEB">
        <w:rPr>
          <w:rFonts w:asciiTheme="majorBidi" w:hAnsiTheme="majorBidi" w:hint="cs"/>
          <w:spacing w:val="-6"/>
          <w:sz w:val="30"/>
          <w:szCs w:val="30"/>
          <w:cs/>
        </w:rPr>
        <w:t>ตั</w:t>
      </w:r>
      <w:r w:rsidRPr="000E7AEB">
        <w:rPr>
          <w:rFonts w:asciiTheme="majorBidi" w:hAnsiTheme="majorBidi" w:hint="cs"/>
          <w:spacing w:val="-6"/>
          <w:sz w:val="30"/>
          <w:szCs w:val="30"/>
          <w:cs/>
        </w:rPr>
        <w:t>ดและ</w:t>
      </w:r>
      <w:r w:rsidRPr="000E7AEB">
        <w:rPr>
          <w:rFonts w:asciiTheme="majorBidi" w:hAnsiTheme="majorBidi"/>
          <w:spacing w:val="-6"/>
          <w:sz w:val="30"/>
          <w:szCs w:val="30"/>
          <w:cs/>
        </w:rPr>
        <w:br/>
      </w:r>
      <w:r w:rsidRPr="000E7AEB">
        <w:rPr>
          <w:rFonts w:asciiTheme="majorBidi" w:hAnsiTheme="majorBidi" w:hint="cs"/>
          <w:spacing w:val="-6"/>
          <w:sz w:val="30"/>
          <w:szCs w:val="30"/>
          <w:cs/>
        </w:rPr>
        <w:t>แปลงสภาพ โดยที่กลุ่มบริษัทมีส่วนงานทางภูมิศาสตร์เพียงส่วนงานเดียวเนื่องจากกลุ่มบริษัทดำเนินธุรกิจเฉพาะในประเทศไทยเท่านั้น</w:t>
      </w:r>
    </w:p>
    <w:p w14:paraId="71C603F3" w14:textId="31B15D6E" w:rsidR="00082A6A" w:rsidRDefault="00082A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pacing w:val="-6"/>
          <w:sz w:val="30"/>
          <w:szCs w:val="30"/>
          <w:cs/>
        </w:rPr>
      </w:pPr>
    </w:p>
    <w:p w14:paraId="6559E642" w14:textId="77777777" w:rsidR="00CF45E4" w:rsidRDefault="00CF45E4" w:rsidP="000E3BD6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 w:hanging="72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เงินปันผล</w:t>
      </w:r>
    </w:p>
    <w:p w14:paraId="55DF1EF1" w14:textId="77777777" w:rsidR="00CF45E4" w:rsidRDefault="00CF45E4" w:rsidP="00BE7D83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right="20"/>
        <w:jc w:val="thaiDistribute"/>
        <w:rPr>
          <w:rFonts w:asciiTheme="majorBidi" w:hAnsiTheme="majorBidi" w:cs="Angsana New"/>
          <w:spacing w:val="-6"/>
          <w:sz w:val="30"/>
          <w:szCs w:val="30"/>
        </w:rPr>
      </w:pPr>
    </w:p>
    <w:tbl>
      <w:tblPr>
        <w:tblStyle w:val="TableGrid"/>
        <w:tblW w:w="9094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0"/>
        <w:gridCol w:w="1980"/>
        <w:gridCol w:w="1476"/>
        <w:gridCol w:w="1066"/>
        <w:gridCol w:w="1152"/>
      </w:tblGrid>
      <w:tr w:rsidR="00CF45E4" w:rsidRPr="00530B28" w14:paraId="107AF53C" w14:textId="77777777" w:rsidTr="00FC1D32">
        <w:trPr>
          <w:tblHeader/>
        </w:trPr>
        <w:tc>
          <w:tcPr>
            <w:tcW w:w="3420" w:type="dxa"/>
            <w:vAlign w:val="bottom"/>
          </w:tcPr>
          <w:p w14:paraId="6BECF0CF" w14:textId="77777777" w:rsidR="00CF45E4" w:rsidRPr="00530B28" w:rsidRDefault="00CF4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7BDF1E52" w14:textId="77777777" w:rsidR="00CF45E4" w:rsidRPr="00530B28" w:rsidRDefault="00CF4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476" w:type="dxa"/>
            <w:vAlign w:val="bottom"/>
          </w:tcPr>
          <w:p w14:paraId="399B29FF" w14:textId="77777777" w:rsidR="00CF45E4" w:rsidRPr="00530B28" w:rsidRDefault="00CF4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066" w:type="dxa"/>
            <w:vAlign w:val="bottom"/>
          </w:tcPr>
          <w:p w14:paraId="10A6FF5F" w14:textId="77777777" w:rsidR="00CF45E4" w:rsidRPr="00530B28" w:rsidRDefault="00CF4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1152" w:type="dxa"/>
            <w:vAlign w:val="bottom"/>
          </w:tcPr>
          <w:p w14:paraId="719F89EB" w14:textId="77777777" w:rsidR="00CF45E4" w:rsidRPr="00530B28" w:rsidDel="00D43E7A" w:rsidRDefault="00CF4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CF45E4" w:rsidRPr="00530B28" w14:paraId="3BE6961D" w14:textId="77777777" w:rsidTr="00FC1D32">
        <w:trPr>
          <w:tblHeader/>
        </w:trPr>
        <w:tc>
          <w:tcPr>
            <w:tcW w:w="3420" w:type="dxa"/>
          </w:tcPr>
          <w:p w14:paraId="581EB1D2" w14:textId="77777777" w:rsidR="00CF45E4" w:rsidRPr="00530B28" w:rsidRDefault="00CF4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2C98B9E1" w14:textId="77777777" w:rsidR="00CF45E4" w:rsidRPr="00530B28" w:rsidRDefault="00CF4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6" w:type="dxa"/>
          </w:tcPr>
          <w:p w14:paraId="7A1FB87D" w14:textId="77777777" w:rsidR="00CF45E4" w:rsidRPr="00530B28" w:rsidRDefault="00CF4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2DF585C1" w14:textId="77777777" w:rsidR="00CF45E4" w:rsidRPr="00530B28" w:rsidRDefault="00CF4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52" w:type="dxa"/>
          </w:tcPr>
          <w:p w14:paraId="3F18F7C8" w14:textId="77777777" w:rsidR="00CF45E4" w:rsidRPr="00530B28" w:rsidRDefault="00CF4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F45E4" w:rsidRPr="00530B28" w14:paraId="599B5B69" w14:textId="77777777" w:rsidTr="00FC1D32">
        <w:trPr>
          <w:tblHeader/>
        </w:trPr>
        <w:tc>
          <w:tcPr>
            <w:tcW w:w="3420" w:type="dxa"/>
          </w:tcPr>
          <w:p w14:paraId="1819A3F0" w14:textId="77777777" w:rsidR="00CF45E4" w:rsidRPr="009F7842" w:rsidRDefault="00CF4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980" w:type="dxa"/>
          </w:tcPr>
          <w:p w14:paraId="2AB2FA04" w14:textId="77777777" w:rsidR="00CF45E4" w:rsidRPr="00530B28" w:rsidRDefault="00CF4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6" w:type="dxa"/>
          </w:tcPr>
          <w:p w14:paraId="2F2E3E66" w14:textId="77777777" w:rsidR="00CF45E4" w:rsidRPr="00530B28" w:rsidRDefault="00CF4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1C1CABD2" w14:textId="77777777" w:rsidR="00CF45E4" w:rsidRPr="00530B28" w:rsidRDefault="00CF4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12F845D3" w14:textId="77777777" w:rsidR="00CF45E4" w:rsidRPr="00530B28" w:rsidRDefault="00CF4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CF45E4" w:rsidRPr="00530B28" w14:paraId="7356368E" w14:textId="77777777" w:rsidTr="00FC1D32">
        <w:trPr>
          <w:tblHeader/>
        </w:trPr>
        <w:tc>
          <w:tcPr>
            <w:tcW w:w="3420" w:type="dxa"/>
          </w:tcPr>
          <w:p w14:paraId="380EA7FB" w14:textId="77777777" w:rsidR="00CF45E4" w:rsidRPr="00530B28" w:rsidRDefault="00CF4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530B28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  <w:r w:rsidRPr="00530B28">
              <w:rPr>
                <w:rFonts w:asciiTheme="majorBidi" w:hAnsiTheme="majorBidi" w:cstheme="majorBidi"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980" w:type="dxa"/>
          </w:tcPr>
          <w:p w14:paraId="254F240C" w14:textId="1AB2FE47" w:rsidR="00CF45E4" w:rsidRPr="00530B28" w:rsidRDefault="00E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CF45E4" w:rsidRPr="00530B2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F45E4" w:rsidRPr="00530B2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="00CF45E4" w:rsidRPr="00530B2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F45E4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76" w:type="dxa"/>
          </w:tcPr>
          <w:p w14:paraId="6826AE5C" w14:textId="77777777" w:rsidR="00CF45E4" w:rsidRPr="00530B28" w:rsidRDefault="00CF4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พฤษภาคม</w:t>
            </w:r>
            <w:r w:rsidRPr="00530B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30B2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066" w:type="dxa"/>
          </w:tcPr>
          <w:p w14:paraId="2EFBDCA2" w14:textId="6520E024" w:rsidR="00CF45E4" w:rsidRPr="00423570" w:rsidRDefault="00E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3570">
              <w:rPr>
                <w:rFonts w:asciiTheme="majorBidi" w:hAnsiTheme="majorBidi" w:cstheme="majorBidi"/>
                <w:sz w:val="30"/>
                <w:szCs w:val="30"/>
              </w:rPr>
              <w:t>0.1</w:t>
            </w:r>
            <w:r w:rsidR="00423570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152" w:type="dxa"/>
          </w:tcPr>
          <w:p w14:paraId="0F4C0B32" w14:textId="54C389C0" w:rsidR="00CF45E4" w:rsidRPr="00423570" w:rsidRDefault="00E938EA" w:rsidP="00423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42357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2544B1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423570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2544B1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D76E01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CF45E4" w:rsidRPr="00530B28" w14:paraId="6DFF2BD4" w14:textId="77777777" w:rsidTr="00FC1D32">
        <w:trPr>
          <w:tblHeader/>
        </w:trPr>
        <w:tc>
          <w:tcPr>
            <w:tcW w:w="3420" w:type="dxa"/>
          </w:tcPr>
          <w:p w14:paraId="4D77EB08" w14:textId="77777777" w:rsidR="00CF45E4" w:rsidRPr="00530B28" w:rsidRDefault="00CF4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0C807F15" w14:textId="77777777" w:rsidR="00CF45E4" w:rsidRPr="00530B28" w:rsidRDefault="00CF4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6" w:type="dxa"/>
          </w:tcPr>
          <w:p w14:paraId="3897EEB1" w14:textId="77777777" w:rsidR="00CF45E4" w:rsidRPr="00530B28" w:rsidRDefault="00CF4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6" w:type="dxa"/>
          </w:tcPr>
          <w:p w14:paraId="37ACE0A1" w14:textId="77777777" w:rsidR="00CF45E4" w:rsidRPr="00530B28" w:rsidRDefault="00CF4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52" w:type="dxa"/>
          </w:tcPr>
          <w:p w14:paraId="7E3262A4" w14:textId="77777777" w:rsidR="00CF45E4" w:rsidRPr="00530B28" w:rsidRDefault="00CF4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CF45E4" w:rsidRPr="00530B28" w14:paraId="28575122" w14:textId="77777777" w:rsidTr="00FC1D32">
        <w:tc>
          <w:tcPr>
            <w:tcW w:w="3420" w:type="dxa"/>
          </w:tcPr>
          <w:p w14:paraId="714166C3" w14:textId="77777777" w:rsidR="00CF45E4" w:rsidRPr="00530B28" w:rsidRDefault="00CF4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980" w:type="dxa"/>
          </w:tcPr>
          <w:p w14:paraId="751045B1" w14:textId="77777777" w:rsidR="00CF45E4" w:rsidRPr="00530B28" w:rsidRDefault="00CF4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6" w:type="dxa"/>
          </w:tcPr>
          <w:p w14:paraId="0C4E8513" w14:textId="77777777" w:rsidR="00CF45E4" w:rsidRPr="00530B28" w:rsidRDefault="00CF4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</w:tcPr>
          <w:p w14:paraId="3B53E16D" w14:textId="77777777" w:rsidR="00CF45E4" w:rsidRPr="00530B28" w:rsidRDefault="00CF4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152" w:type="dxa"/>
          </w:tcPr>
          <w:p w14:paraId="1BFBDCEE" w14:textId="77777777" w:rsidR="00CF45E4" w:rsidRPr="00530B28" w:rsidRDefault="00CF4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CF45E4" w:rsidRPr="00530B28" w14:paraId="59E44F82" w14:textId="77777777" w:rsidTr="00FC1D32">
        <w:tc>
          <w:tcPr>
            <w:tcW w:w="3420" w:type="dxa"/>
          </w:tcPr>
          <w:p w14:paraId="38D04172" w14:textId="77777777" w:rsidR="00CF45E4" w:rsidRPr="00530B28" w:rsidRDefault="00CF4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530B28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  <w:r w:rsidRPr="00530B28">
              <w:rPr>
                <w:rFonts w:asciiTheme="majorBidi" w:hAnsiTheme="majorBidi" w:cstheme="majorBidi"/>
                <w:sz w:val="30"/>
                <w:szCs w:val="30"/>
              </w:rPr>
              <w:t xml:space="preserve"> 2566</w:t>
            </w:r>
          </w:p>
        </w:tc>
        <w:tc>
          <w:tcPr>
            <w:tcW w:w="1980" w:type="dxa"/>
          </w:tcPr>
          <w:p w14:paraId="286B7FD1" w14:textId="77777777" w:rsidR="00CF45E4" w:rsidRPr="00530B28" w:rsidRDefault="00CF4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 xml:space="preserve">23 </w:t>
            </w:r>
            <w:r w:rsidRPr="00530B2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530B2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76" w:type="dxa"/>
          </w:tcPr>
          <w:p w14:paraId="3F1340C1" w14:textId="77777777" w:rsidR="00CF45E4" w:rsidRPr="00530B28" w:rsidRDefault="00CF4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B28">
              <w:rPr>
                <w:rFonts w:asciiTheme="majorBidi" w:hAnsiTheme="majorBidi" w:cstheme="majorBidi" w:hint="cs"/>
                <w:sz w:val="30"/>
                <w:szCs w:val="30"/>
                <w:cs/>
              </w:rPr>
              <w:t>พฤษภาคม</w:t>
            </w:r>
            <w:r w:rsidRPr="00530B2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30B2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066" w:type="dxa"/>
          </w:tcPr>
          <w:p w14:paraId="60A7FF0F" w14:textId="77777777" w:rsidR="00CF45E4" w:rsidRPr="00530B28" w:rsidRDefault="00CF4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  <w:r w:rsidRPr="00530B28">
              <w:rPr>
                <w:rFonts w:asciiTheme="majorBidi" w:hAnsiTheme="majorBidi" w:cs="Angsana New"/>
                <w:sz w:val="30"/>
                <w:szCs w:val="30"/>
              </w:rPr>
              <w:t>0.19</w:t>
            </w:r>
          </w:p>
        </w:tc>
        <w:tc>
          <w:tcPr>
            <w:tcW w:w="1152" w:type="dxa"/>
          </w:tcPr>
          <w:p w14:paraId="27F0BF36" w14:textId="77777777" w:rsidR="00CF45E4" w:rsidRPr="00530B28" w:rsidRDefault="00CF45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530B28">
              <w:rPr>
                <w:rFonts w:asciiTheme="majorBidi" w:hAnsiTheme="majorBidi" w:cstheme="majorBidi"/>
                <w:sz w:val="30"/>
                <w:szCs w:val="30"/>
              </w:rPr>
              <w:t>91.20</w:t>
            </w:r>
          </w:p>
        </w:tc>
      </w:tr>
    </w:tbl>
    <w:p w14:paraId="768A2CD1" w14:textId="77777777" w:rsidR="00CF45E4" w:rsidRDefault="00CF45E4" w:rsidP="005800A2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right="20"/>
        <w:jc w:val="thaiDistribute"/>
        <w:rPr>
          <w:rFonts w:asciiTheme="majorBidi" w:hAnsiTheme="majorBidi" w:cs="Angsana New"/>
          <w:spacing w:val="-6"/>
          <w:sz w:val="30"/>
          <w:szCs w:val="30"/>
        </w:rPr>
      </w:pPr>
    </w:p>
    <w:p w14:paraId="555AD434" w14:textId="77777777" w:rsidR="00A918D0" w:rsidRPr="00A918D0" w:rsidRDefault="00A918D0" w:rsidP="006C5101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0" w:hanging="72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918D0">
        <w:rPr>
          <w:rFonts w:asciiTheme="majorBidi" w:hAnsiTheme="majorBidi" w:cstheme="majorBidi" w:hint="cs"/>
          <w:b/>
          <w:bCs/>
          <w:sz w:val="30"/>
          <w:szCs w:val="30"/>
          <w:cs/>
        </w:rPr>
        <w:t>เครื่องมือทางการเงิน</w:t>
      </w:r>
    </w:p>
    <w:p w14:paraId="7516F357" w14:textId="77777777" w:rsidR="00A918D0" w:rsidRPr="000E7AEB" w:rsidRDefault="00A918D0" w:rsidP="00A91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0C823B4F" w14:textId="77777777" w:rsidR="00A918D0" w:rsidRDefault="00A918D0" w:rsidP="00A918D0">
      <w:pPr>
        <w:pStyle w:val="ListParagraph"/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 w:right="20"/>
        <w:jc w:val="thaiDistribute"/>
        <w:rPr>
          <w:rFonts w:asciiTheme="majorBidi" w:hAnsiTheme="majorBidi"/>
          <w:b/>
          <w:bCs/>
          <w:i/>
          <w:iCs/>
          <w:spacing w:val="-6"/>
          <w:sz w:val="30"/>
          <w:szCs w:val="30"/>
        </w:rPr>
      </w:pPr>
      <w:r w:rsidRPr="000E7AEB">
        <w:rPr>
          <w:rFonts w:asciiTheme="majorBidi" w:hAnsiTheme="majorBidi" w:hint="cs"/>
          <w:b/>
          <w:bCs/>
          <w:i/>
          <w:iCs/>
          <w:spacing w:val="-6"/>
          <w:sz w:val="30"/>
          <w:szCs w:val="30"/>
          <w:cs/>
        </w:rPr>
        <w:t>มูลค่าตามบัญชีและมูลค่ายุติธรรม</w:t>
      </w:r>
      <w:r w:rsidRPr="000E7AEB">
        <w:rPr>
          <w:rFonts w:asciiTheme="majorBidi" w:hAnsiTheme="majorBidi"/>
          <w:b/>
          <w:bCs/>
          <w:i/>
          <w:iCs/>
          <w:spacing w:val="-6"/>
          <w:sz w:val="30"/>
          <w:szCs w:val="30"/>
          <w:cs/>
        </w:rPr>
        <w:t xml:space="preserve"> </w:t>
      </w:r>
    </w:p>
    <w:p w14:paraId="27358940" w14:textId="77777777" w:rsidR="00A918D0" w:rsidRDefault="00A918D0" w:rsidP="00A918D0">
      <w:pPr>
        <w:rPr>
          <w:rFonts w:asciiTheme="majorBidi" w:hAnsiTheme="majorBidi" w:cs="Angsana New"/>
          <w:sz w:val="30"/>
          <w:szCs w:val="30"/>
        </w:rPr>
      </w:pPr>
    </w:p>
    <w:p w14:paraId="33620958" w14:textId="409EF835" w:rsidR="000E3BD6" w:rsidRPr="00C60039" w:rsidRDefault="000E3BD6" w:rsidP="000E3BD6">
      <w:pPr>
        <w:tabs>
          <w:tab w:val="left" w:pos="90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  <w:sectPr w:rsidR="000E3BD6" w:rsidRPr="00C60039" w:rsidSect="00266622">
          <w:headerReference w:type="default" r:id="rId13"/>
          <w:footerReference w:type="default" r:id="rId14"/>
          <w:pgSz w:w="11909" w:h="16834" w:code="9"/>
          <w:pgMar w:top="691" w:right="1152" w:bottom="576" w:left="1152" w:header="720" w:footer="720" w:gutter="0"/>
          <w:cols w:space="720"/>
        </w:sectPr>
      </w:pPr>
      <w:r w:rsidRPr="00C60039">
        <w:rPr>
          <w:rFonts w:ascii="Angsana New" w:hAnsi="Angsana New" w:cs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</w:t>
      </w:r>
      <w:r w:rsidRPr="00C60039">
        <w:rPr>
          <w:rFonts w:ascii="Angsana New" w:hAnsi="Angsana New" w:cs="Angsana New"/>
          <w:spacing w:val="-8"/>
          <w:sz w:val="30"/>
          <w:szCs w:val="30"/>
          <w:cs/>
        </w:rPr>
        <w:t>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</w:t>
      </w:r>
      <w:r w:rsidRPr="00C60039">
        <w:rPr>
          <w:rFonts w:ascii="Angsana New" w:hAnsi="Angsana New" w:cs="Angsana New"/>
          <w:sz w:val="30"/>
          <w:szCs w:val="30"/>
          <w:cs/>
        </w:rPr>
        <w:t>ใกล้เคียงกับมูลค่ายุติธรรมอย่างสมเหตุสมผล</w:t>
      </w:r>
    </w:p>
    <w:tbl>
      <w:tblPr>
        <w:tblW w:w="1395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330"/>
        <w:gridCol w:w="279"/>
        <w:gridCol w:w="2013"/>
        <w:gridCol w:w="274"/>
        <w:gridCol w:w="2283"/>
        <w:gridCol w:w="274"/>
        <w:gridCol w:w="1989"/>
        <w:gridCol w:w="270"/>
        <w:gridCol w:w="1463"/>
        <w:gridCol w:w="270"/>
        <w:gridCol w:w="1505"/>
      </w:tblGrid>
      <w:tr w:rsidR="000E3BD6" w:rsidRPr="00082A6A" w14:paraId="7767D9AB" w14:textId="77777777" w:rsidTr="00297F9C">
        <w:trPr>
          <w:trHeight w:val="261"/>
        </w:trPr>
        <w:tc>
          <w:tcPr>
            <w:tcW w:w="3330" w:type="dxa"/>
            <w:vAlign w:val="bottom"/>
          </w:tcPr>
          <w:p w14:paraId="10FEB5E7" w14:textId="77777777" w:rsidR="000E3BD6" w:rsidRPr="00082A6A" w:rsidRDefault="000E3BD6" w:rsidP="00082A6A">
            <w:pPr>
              <w:spacing w:line="240" w:lineRule="auto"/>
              <w:ind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9" w:type="dxa"/>
          </w:tcPr>
          <w:p w14:paraId="16950B34" w14:textId="77777777" w:rsidR="000E3BD6" w:rsidRPr="00082A6A" w:rsidRDefault="000E3BD6" w:rsidP="00082A6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41" w:type="dxa"/>
            <w:gridSpan w:val="9"/>
            <w:tcBorders>
              <w:left w:val="nil"/>
            </w:tcBorders>
            <w:vAlign w:val="bottom"/>
          </w:tcPr>
          <w:p w14:paraId="6EDB8AC7" w14:textId="77777777" w:rsidR="000E3BD6" w:rsidRPr="00082A6A" w:rsidRDefault="000E3BD6" w:rsidP="00082A6A">
            <w:pPr>
              <w:spacing w:line="240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082A6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082A6A">
              <w:rPr>
                <w:rFonts w:ascii="Angsana New" w:hAnsi="Angsana New" w:cs="Angsana New"/>
                <w:b/>
                <w:bCs/>
                <w:sz w:val="28"/>
                <w:szCs w:val="28"/>
              </w:rPr>
              <w:t>/</w:t>
            </w:r>
            <w:r w:rsidRPr="00082A6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E3BD6" w:rsidRPr="00082A6A" w14:paraId="359E7BA1" w14:textId="77777777" w:rsidTr="00297F9C">
        <w:trPr>
          <w:trHeight w:val="344"/>
        </w:trPr>
        <w:tc>
          <w:tcPr>
            <w:tcW w:w="3330" w:type="dxa"/>
            <w:vAlign w:val="bottom"/>
          </w:tcPr>
          <w:p w14:paraId="66166C2E" w14:textId="77777777" w:rsidR="000E3BD6" w:rsidRPr="00082A6A" w:rsidRDefault="000E3BD6" w:rsidP="00082A6A">
            <w:pPr>
              <w:spacing w:line="240" w:lineRule="auto"/>
              <w:ind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9" w:type="dxa"/>
          </w:tcPr>
          <w:p w14:paraId="054112AE" w14:textId="77777777" w:rsidR="000E3BD6" w:rsidRPr="00082A6A" w:rsidRDefault="000E3BD6" w:rsidP="00082A6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833" w:type="dxa"/>
            <w:gridSpan w:val="5"/>
            <w:tcBorders>
              <w:left w:val="nil"/>
              <w:right w:val="nil"/>
            </w:tcBorders>
            <w:vAlign w:val="bottom"/>
          </w:tcPr>
          <w:p w14:paraId="2C765B41" w14:textId="77777777" w:rsidR="000E3BD6" w:rsidRPr="00082A6A" w:rsidRDefault="000E3BD6" w:rsidP="00082A6A">
            <w:pPr>
              <w:spacing w:line="240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82A6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  <w:vAlign w:val="bottom"/>
          </w:tcPr>
          <w:p w14:paraId="53978F60" w14:textId="77777777" w:rsidR="000E3BD6" w:rsidRPr="00082A6A" w:rsidRDefault="000E3BD6" w:rsidP="00082A6A">
            <w:pPr>
              <w:spacing w:line="240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3238" w:type="dxa"/>
            <w:gridSpan w:val="3"/>
            <w:vAlign w:val="bottom"/>
          </w:tcPr>
          <w:p w14:paraId="786429A4" w14:textId="77777777" w:rsidR="000E3BD6" w:rsidRPr="00082A6A" w:rsidRDefault="000E3BD6" w:rsidP="00082A6A">
            <w:pPr>
              <w:spacing w:line="240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82A6A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มูลค่ายุติธรรม</w:t>
            </w:r>
          </w:p>
        </w:tc>
      </w:tr>
      <w:tr w:rsidR="000E3BD6" w:rsidRPr="00082A6A" w14:paraId="4C4A46A2" w14:textId="77777777" w:rsidTr="00297F9C">
        <w:trPr>
          <w:trHeight w:val="261"/>
        </w:trPr>
        <w:tc>
          <w:tcPr>
            <w:tcW w:w="3330" w:type="dxa"/>
            <w:vAlign w:val="bottom"/>
          </w:tcPr>
          <w:p w14:paraId="1BF99D7E" w14:textId="77777777" w:rsidR="000E3BD6" w:rsidRPr="00082A6A" w:rsidRDefault="000E3BD6" w:rsidP="00082A6A">
            <w:pPr>
              <w:spacing w:line="240" w:lineRule="auto"/>
              <w:ind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9" w:type="dxa"/>
          </w:tcPr>
          <w:p w14:paraId="521BA19F" w14:textId="77777777" w:rsidR="000E3BD6" w:rsidRPr="00082A6A" w:rsidRDefault="000E3BD6" w:rsidP="00082A6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13" w:type="dxa"/>
            <w:tcBorders>
              <w:left w:val="nil"/>
              <w:right w:val="nil"/>
            </w:tcBorders>
            <w:vAlign w:val="bottom"/>
          </w:tcPr>
          <w:p w14:paraId="0914291B" w14:textId="77777777" w:rsidR="000E3BD6" w:rsidRPr="00082A6A" w:rsidRDefault="000E3BD6" w:rsidP="00082A6A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82A6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เครื่องมือทางการเงินที่</w:t>
            </w:r>
          </w:p>
          <w:p w14:paraId="6579AA34" w14:textId="77777777" w:rsidR="000E3BD6" w:rsidRPr="00082A6A" w:rsidRDefault="000E3BD6" w:rsidP="00082A6A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82A6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74" w:type="dxa"/>
          </w:tcPr>
          <w:p w14:paraId="07836BFA" w14:textId="77777777" w:rsidR="000E3BD6" w:rsidRPr="00082A6A" w:rsidRDefault="000E3BD6" w:rsidP="00BE7D83">
            <w:pPr>
              <w:spacing w:line="240" w:lineRule="auto"/>
              <w:ind w:left="-141" w:right="-86" w:firstLine="9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83" w:type="dxa"/>
            <w:vAlign w:val="bottom"/>
          </w:tcPr>
          <w:p w14:paraId="57D21C8D" w14:textId="77777777" w:rsidR="000E3BD6" w:rsidRPr="00082A6A" w:rsidRDefault="000E3BD6" w:rsidP="00082A6A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82A6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เครื่องมือทางการเงินที่</w:t>
            </w:r>
          </w:p>
          <w:p w14:paraId="329E390C" w14:textId="77777777" w:rsidR="000E3BD6" w:rsidRPr="00082A6A" w:rsidRDefault="000E3BD6" w:rsidP="00082A6A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82A6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4" w:type="dxa"/>
          </w:tcPr>
          <w:p w14:paraId="7AFF4371" w14:textId="77777777" w:rsidR="000E3BD6" w:rsidRPr="00082A6A" w:rsidRDefault="000E3BD6" w:rsidP="00082A6A">
            <w:pPr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9" w:type="dxa"/>
            <w:tcBorders>
              <w:left w:val="nil"/>
              <w:right w:val="nil"/>
            </w:tcBorders>
            <w:vAlign w:val="bottom"/>
          </w:tcPr>
          <w:p w14:paraId="2DCB4E32" w14:textId="77777777" w:rsidR="000E3BD6" w:rsidRPr="00082A6A" w:rsidRDefault="000E3BD6" w:rsidP="00082A6A">
            <w:pPr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82A6A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6B83AFA6" w14:textId="77777777" w:rsidR="000E3BD6" w:rsidRPr="00082A6A" w:rsidRDefault="000E3BD6" w:rsidP="00082A6A">
            <w:pPr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3" w:type="dxa"/>
            <w:vAlign w:val="bottom"/>
          </w:tcPr>
          <w:p w14:paraId="35F66B31" w14:textId="77777777" w:rsidR="000E3BD6" w:rsidRPr="00082A6A" w:rsidRDefault="000E3BD6" w:rsidP="00082A6A">
            <w:pPr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82A6A">
              <w:rPr>
                <w:rFonts w:ascii="Angsana New" w:hAnsi="Angsana New" w:cs="Angsana New"/>
                <w:sz w:val="28"/>
                <w:szCs w:val="28"/>
                <w:cs/>
              </w:rPr>
              <w:t>ระดับ</w:t>
            </w:r>
            <w:r w:rsidRPr="00082A6A">
              <w:rPr>
                <w:rFonts w:ascii="Angsana New" w:hAnsi="Angsana New" w:cs="Angsana New"/>
                <w:sz w:val="28"/>
                <w:szCs w:val="28"/>
              </w:rPr>
              <w:t xml:space="preserve"> 1</w:t>
            </w:r>
          </w:p>
        </w:tc>
        <w:tc>
          <w:tcPr>
            <w:tcW w:w="270" w:type="dxa"/>
          </w:tcPr>
          <w:p w14:paraId="497B0241" w14:textId="77777777" w:rsidR="000E3BD6" w:rsidRPr="00082A6A" w:rsidRDefault="000E3BD6" w:rsidP="00082A6A">
            <w:pPr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05" w:type="dxa"/>
            <w:vAlign w:val="bottom"/>
          </w:tcPr>
          <w:p w14:paraId="0F124E15" w14:textId="77777777" w:rsidR="000E3BD6" w:rsidRPr="00082A6A" w:rsidRDefault="000E3BD6" w:rsidP="00082A6A">
            <w:pPr>
              <w:spacing w:line="240" w:lineRule="auto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82A6A">
              <w:rPr>
                <w:rFonts w:ascii="Angsana New" w:hAnsi="Angsana New" w:cs="Angsana New"/>
                <w:sz w:val="28"/>
                <w:szCs w:val="28"/>
                <w:cs/>
              </w:rPr>
              <w:t>ระดับ</w:t>
            </w:r>
            <w:r w:rsidRPr="00082A6A">
              <w:rPr>
                <w:rFonts w:ascii="Angsana New" w:hAnsi="Angsana New" w:cs="Angsana New"/>
                <w:sz w:val="28"/>
                <w:szCs w:val="28"/>
              </w:rPr>
              <w:t xml:space="preserve"> 2</w:t>
            </w:r>
          </w:p>
        </w:tc>
      </w:tr>
      <w:tr w:rsidR="000E3BD6" w:rsidRPr="00082A6A" w14:paraId="5C00CAC1" w14:textId="77777777" w:rsidTr="00297F9C">
        <w:trPr>
          <w:trHeight w:val="261"/>
        </w:trPr>
        <w:tc>
          <w:tcPr>
            <w:tcW w:w="3330" w:type="dxa"/>
            <w:vAlign w:val="bottom"/>
          </w:tcPr>
          <w:p w14:paraId="588487DF" w14:textId="77777777" w:rsidR="000E3BD6" w:rsidRPr="00082A6A" w:rsidRDefault="000E3BD6" w:rsidP="00082A6A">
            <w:pPr>
              <w:spacing w:line="240" w:lineRule="auto"/>
              <w:ind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9" w:type="dxa"/>
          </w:tcPr>
          <w:p w14:paraId="6F5D59BD" w14:textId="77777777" w:rsidR="000E3BD6" w:rsidRPr="00082A6A" w:rsidRDefault="000E3BD6" w:rsidP="00082A6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341" w:type="dxa"/>
            <w:gridSpan w:val="9"/>
            <w:tcBorders>
              <w:left w:val="nil"/>
            </w:tcBorders>
            <w:vAlign w:val="bottom"/>
          </w:tcPr>
          <w:p w14:paraId="6B489ECB" w14:textId="77777777" w:rsidR="000E3BD6" w:rsidRPr="00082A6A" w:rsidRDefault="000E3BD6" w:rsidP="00082A6A">
            <w:pPr>
              <w:spacing w:line="240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082A6A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E3BD6" w:rsidRPr="00082A6A" w14:paraId="0175A2BB" w14:textId="77777777" w:rsidTr="00297F9C">
        <w:trPr>
          <w:trHeight w:val="261"/>
        </w:trPr>
        <w:tc>
          <w:tcPr>
            <w:tcW w:w="3330" w:type="dxa"/>
          </w:tcPr>
          <w:p w14:paraId="256F3571" w14:textId="1BBEC825" w:rsidR="000E3BD6" w:rsidRPr="00082A6A" w:rsidRDefault="000E3BD6" w:rsidP="00082A6A">
            <w:pPr>
              <w:spacing w:line="240" w:lineRule="auto"/>
              <w:ind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082A6A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082A6A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082A6A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กันยา</w:t>
            </w:r>
            <w:r w:rsidRPr="00082A6A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ยน </w:t>
            </w:r>
            <w:r w:rsidRPr="00082A6A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2568</w:t>
            </w:r>
          </w:p>
        </w:tc>
        <w:tc>
          <w:tcPr>
            <w:tcW w:w="279" w:type="dxa"/>
          </w:tcPr>
          <w:p w14:paraId="3661F609" w14:textId="77777777" w:rsidR="000E3BD6" w:rsidRPr="00082A6A" w:rsidRDefault="000E3BD6" w:rsidP="00082A6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13" w:type="dxa"/>
            <w:tcBorders>
              <w:left w:val="nil"/>
              <w:right w:val="nil"/>
            </w:tcBorders>
            <w:vAlign w:val="bottom"/>
          </w:tcPr>
          <w:p w14:paraId="672883C5" w14:textId="77777777" w:rsidR="000E3BD6" w:rsidRPr="00082A6A" w:rsidRDefault="000E3BD6" w:rsidP="00082A6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4" w:type="dxa"/>
          </w:tcPr>
          <w:p w14:paraId="185407DE" w14:textId="77777777" w:rsidR="000E3BD6" w:rsidRPr="00082A6A" w:rsidRDefault="000E3BD6" w:rsidP="00082A6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283" w:type="dxa"/>
          </w:tcPr>
          <w:p w14:paraId="6ABE8751" w14:textId="77777777" w:rsidR="000E3BD6" w:rsidRPr="00082A6A" w:rsidRDefault="000E3BD6" w:rsidP="00082A6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74" w:type="dxa"/>
          </w:tcPr>
          <w:p w14:paraId="2A5A2D0E" w14:textId="77777777" w:rsidR="000E3BD6" w:rsidRPr="00082A6A" w:rsidRDefault="000E3BD6" w:rsidP="00082A6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989" w:type="dxa"/>
            <w:tcBorders>
              <w:left w:val="nil"/>
              <w:right w:val="nil"/>
            </w:tcBorders>
            <w:vAlign w:val="bottom"/>
          </w:tcPr>
          <w:p w14:paraId="607F4AE0" w14:textId="77777777" w:rsidR="000E3BD6" w:rsidRPr="00082A6A" w:rsidRDefault="000E3BD6" w:rsidP="00082A6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E685695" w14:textId="77777777" w:rsidR="000E3BD6" w:rsidRPr="00082A6A" w:rsidRDefault="000E3BD6" w:rsidP="00082A6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63" w:type="dxa"/>
            <w:vAlign w:val="bottom"/>
          </w:tcPr>
          <w:p w14:paraId="53CE587C" w14:textId="77777777" w:rsidR="000E3BD6" w:rsidRPr="00082A6A" w:rsidRDefault="000E3BD6" w:rsidP="00082A6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E257C64" w14:textId="77777777" w:rsidR="000E3BD6" w:rsidRPr="00082A6A" w:rsidRDefault="000E3BD6" w:rsidP="00082A6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05" w:type="dxa"/>
            <w:vAlign w:val="bottom"/>
          </w:tcPr>
          <w:p w14:paraId="6F21DF05" w14:textId="77777777" w:rsidR="000E3BD6" w:rsidRPr="00082A6A" w:rsidRDefault="000E3BD6" w:rsidP="00082A6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E3BD6" w:rsidRPr="00082A6A" w14:paraId="2FE4992E" w14:textId="77777777" w:rsidTr="00297F9C">
        <w:trPr>
          <w:trHeight w:val="261"/>
        </w:trPr>
        <w:tc>
          <w:tcPr>
            <w:tcW w:w="3330" w:type="dxa"/>
          </w:tcPr>
          <w:p w14:paraId="18F0803B" w14:textId="77777777" w:rsidR="000E3BD6" w:rsidRPr="00082A6A" w:rsidRDefault="000E3BD6" w:rsidP="00082A6A">
            <w:pPr>
              <w:spacing w:line="240" w:lineRule="auto"/>
              <w:ind w:left="160" w:right="-90" w:hanging="18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  <w:r w:rsidRPr="00082A6A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9" w:type="dxa"/>
          </w:tcPr>
          <w:p w14:paraId="5D7415EC" w14:textId="77777777" w:rsidR="000E3BD6" w:rsidRPr="00082A6A" w:rsidRDefault="000E3BD6" w:rsidP="00082A6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13" w:type="dxa"/>
            <w:tcBorders>
              <w:left w:val="nil"/>
              <w:right w:val="nil"/>
            </w:tcBorders>
          </w:tcPr>
          <w:p w14:paraId="4979F6CF" w14:textId="77777777" w:rsidR="000E3BD6" w:rsidRPr="00082A6A" w:rsidRDefault="000E3BD6" w:rsidP="00082A6A">
            <w:pPr>
              <w:pStyle w:val="acctfourfigures"/>
              <w:tabs>
                <w:tab w:val="clear" w:pos="765"/>
                <w:tab w:val="decimal" w:pos="1461"/>
              </w:tabs>
              <w:spacing w:line="240" w:lineRule="auto"/>
              <w:ind w:left="-43" w:right="-1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4" w:type="dxa"/>
          </w:tcPr>
          <w:p w14:paraId="66FE2CED" w14:textId="77777777" w:rsidR="000E3BD6" w:rsidRPr="00082A6A" w:rsidRDefault="000E3BD6" w:rsidP="00082A6A">
            <w:pPr>
              <w:pStyle w:val="acctfourfigures"/>
              <w:tabs>
                <w:tab w:val="clear" w:pos="765"/>
                <w:tab w:val="decimal" w:pos="701"/>
                <w:tab w:val="decimal" w:pos="796"/>
                <w:tab w:val="decimal" w:pos="1461"/>
              </w:tabs>
              <w:spacing w:line="240" w:lineRule="auto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283" w:type="dxa"/>
          </w:tcPr>
          <w:p w14:paraId="400E761C" w14:textId="77777777" w:rsidR="000E3BD6" w:rsidRPr="00082A6A" w:rsidRDefault="000E3BD6" w:rsidP="00082A6A">
            <w:pPr>
              <w:pStyle w:val="acctfourfigures"/>
              <w:tabs>
                <w:tab w:val="clear" w:pos="765"/>
                <w:tab w:val="decimal" w:pos="1724"/>
              </w:tabs>
              <w:spacing w:line="240" w:lineRule="auto"/>
              <w:ind w:left="-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4" w:type="dxa"/>
          </w:tcPr>
          <w:p w14:paraId="05D5ED3D" w14:textId="77777777" w:rsidR="000E3BD6" w:rsidRPr="00082A6A" w:rsidRDefault="000E3BD6" w:rsidP="00082A6A">
            <w:pPr>
              <w:pStyle w:val="acctfourfigures"/>
              <w:tabs>
                <w:tab w:val="clear" w:pos="765"/>
                <w:tab w:val="decimal" w:pos="701"/>
                <w:tab w:val="decimal" w:pos="796"/>
                <w:tab w:val="decimal" w:pos="1461"/>
              </w:tabs>
              <w:spacing w:line="240" w:lineRule="auto"/>
              <w:ind w:left="-43" w:right="-20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989" w:type="dxa"/>
            <w:tcBorders>
              <w:left w:val="nil"/>
              <w:right w:val="nil"/>
            </w:tcBorders>
          </w:tcPr>
          <w:p w14:paraId="7AFAE133" w14:textId="77777777" w:rsidR="000E3BD6" w:rsidRPr="00082A6A" w:rsidRDefault="000E3BD6" w:rsidP="00082A6A">
            <w:pPr>
              <w:pStyle w:val="acctfourfigures"/>
              <w:tabs>
                <w:tab w:val="clear" w:pos="765"/>
                <w:tab w:val="decimal" w:pos="796"/>
                <w:tab w:val="decimal" w:pos="1461"/>
              </w:tabs>
              <w:spacing w:line="240" w:lineRule="auto"/>
              <w:ind w:left="-43" w:right="-1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59E4988" w14:textId="77777777" w:rsidR="000E3BD6" w:rsidRPr="00082A6A" w:rsidRDefault="000E3BD6" w:rsidP="00082A6A">
            <w:pPr>
              <w:pStyle w:val="acctfourfigures"/>
              <w:tabs>
                <w:tab w:val="clear" w:pos="765"/>
                <w:tab w:val="decimal" w:pos="701"/>
                <w:tab w:val="decimal" w:pos="1461"/>
              </w:tabs>
              <w:spacing w:line="240" w:lineRule="auto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63" w:type="dxa"/>
          </w:tcPr>
          <w:p w14:paraId="24779E61" w14:textId="77777777" w:rsidR="000E3BD6" w:rsidRPr="00082A6A" w:rsidRDefault="000E3BD6" w:rsidP="00082A6A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C03BD04" w14:textId="77777777" w:rsidR="000E3BD6" w:rsidRPr="00082A6A" w:rsidRDefault="000E3BD6" w:rsidP="00082A6A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05" w:type="dxa"/>
          </w:tcPr>
          <w:p w14:paraId="56770AC2" w14:textId="77777777" w:rsidR="000E3BD6" w:rsidRPr="00082A6A" w:rsidRDefault="000E3BD6" w:rsidP="00082A6A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E3BD6" w:rsidRPr="00082A6A" w14:paraId="163F8156" w14:textId="77777777" w:rsidTr="00297F9C">
        <w:trPr>
          <w:trHeight w:val="261"/>
        </w:trPr>
        <w:tc>
          <w:tcPr>
            <w:tcW w:w="3330" w:type="dxa"/>
          </w:tcPr>
          <w:p w14:paraId="6FD55858" w14:textId="77777777" w:rsidR="000E3BD6" w:rsidRPr="00082A6A" w:rsidRDefault="000E3BD6" w:rsidP="00082A6A">
            <w:pPr>
              <w:tabs>
                <w:tab w:val="clear" w:pos="227"/>
              </w:tabs>
              <w:spacing w:line="240" w:lineRule="auto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082A6A">
              <w:rPr>
                <w:rFonts w:ascii="Angsana New" w:hAnsi="Angsana New" w:cs="Angsana New"/>
                <w:sz w:val="28"/>
                <w:szCs w:val="28"/>
                <w:cs/>
              </w:rPr>
              <w:t>ตราสารทุนในความต้องการของตลาด</w:t>
            </w:r>
          </w:p>
        </w:tc>
        <w:tc>
          <w:tcPr>
            <w:tcW w:w="279" w:type="dxa"/>
          </w:tcPr>
          <w:p w14:paraId="66AB119E" w14:textId="77777777" w:rsidR="000E3BD6" w:rsidRPr="00082A6A" w:rsidRDefault="000E3BD6" w:rsidP="00082A6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13" w:type="dxa"/>
            <w:tcBorders>
              <w:left w:val="nil"/>
              <w:right w:val="nil"/>
            </w:tcBorders>
          </w:tcPr>
          <w:p w14:paraId="4BCFB8BC" w14:textId="1B7DC7B9" w:rsidR="000E3BD6" w:rsidRPr="00082A6A" w:rsidRDefault="006E0DE7" w:rsidP="00082A6A">
            <w:pPr>
              <w:pStyle w:val="acctfourfigures"/>
              <w:tabs>
                <w:tab w:val="clear" w:pos="765"/>
                <w:tab w:val="decimal" w:pos="1461"/>
              </w:tabs>
              <w:spacing w:line="240" w:lineRule="auto"/>
              <w:ind w:left="-43" w:right="-1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4" w:type="dxa"/>
          </w:tcPr>
          <w:p w14:paraId="7AEED212" w14:textId="77777777" w:rsidR="000E3BD6" w:rsidRPr="00082A6A" w:rsidRDefault="000E3BD6" w:rsidP="00082A6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283" w:type="dxa"/>
          </w:tcPr>
          <w:p w14:paraId="36FDEB36" w14:textId="18B47FA1" w:rsidR="000E3BD6" w:rsidRPr="00082A6A" w:rsidRDefault="00627081" w:rsidP="006E0DE7">
            <w:pPr>
              <w:pStyle w:val="acctfourfigures"/>
              <w:tabs>
                <w:tab w:val="clear" w:pos="765"/>
                <w:tab w:val="decimal" w:pos="1724"/>
              </w:tabs>
              <w:spacing w:line="240" w:lineRule="auto"/>
              <w:ind w:left="-43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62708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3</w:t>
            </w:r>
            <w:r w:rsidRPr="00627081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 w:rsidRPr="0062708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824</w:t>
            </w:r>
          </w:p>
        </w:tc>
        <w:tc>
          <w:tcPr>
            <w:tcW w:w="274" w:type="dxa"/>
          </w:tcPr>
          <w:p w14:paraId="46353508" w14:textId="77777777" w:rsidR="000E3BD6" w:rsidRPr="00082A6A" w:rsidRDefault="000E3BD6" w:rsidP="00082A6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989" w:type="dxa"/>
            <w:tcBorders>
              <w:left w:val="nil"/>
              <w:right w:val="nil"/>
            </w:tcBorders>
          </w:tcPr>
          <w:p w14:paraId="02405983" w14:textId="5D6EB549" w:rsidR="000E3BD6" w:rsidRPr="00082A6A" w:rsidRDefault="00627081" w:rsidP="006E0DE7">
            <w:pPr>
              <w:pStyle w:val="acctfourfigures"/>
              <w:tabs>
                <w:tab w:val="clear" w:pos="765"/>
                <w:tab w:val="decimal" w:pos="1370"/>
              </w:tabs>
              <w:spacing w:line="240" w:lineRule="auto"/>
              <w:ind w:left="-43" w:right="-18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627081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3</w:t>
            </w:r>
            <w:r w:rsidRPr="00627081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 w:rsidRPr="00627081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824</w:t>
            </w:r>
          </w:p>
        </w:tc>
        <w:tc>
          <w:tcPr>
            <w:tcW w:w="270" w:type="dxa"/>
          </w:tcPr>
          <w:p w14:paraId="79B6B5C0" w14:textId="77777777" w:rsidR="000E3BD6" w:rsidRPr="00082A6A" w:rsidRDefault="000E3BD6" w:rsidP="00082A6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63" w:type="dxa"/>
          </w:tcPr>
          <w:p w14:paraId="71678BAC" w14:textId="1BF829D1" w:rsidR="000E3BD6" w:rsidRPr="00082A6A" w:rsidRDefault="00627081" w:rsidP="006E0DE7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627081">
              <w:rPr>
                <w:rFonts w:ascii="Angsana New" w:hAnsi="Angsana New" w:cs="Angsana New"/>
                <w:sz w:val="28"/>
                <w:szCs w:val="28"/>
              </w:rPr>
              <w:t>3,824</w:t>
            </w:r>
          </w:p>
        </w:tc>
        <w:tc>
          <w:tcPr>
            <w:tcW w:w="270" w:type="dxa"/>
          </w:tcPr>
          <w:p w14:paraId="2C663F3F" w14:textId="77777777" w:rsidR="000E3BD6" w:rsidRPr="00082A6A" w:rsidRDefault="000E3BD6" w:rsidP="00082A6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05" w:type="dxa"/>
          </w:tcPr>
          <w:p w14:paraId="69950DCE" w14:textId="513FA15B" w:rsidR="000E3BD6" w:rsidRPr="00082A6A" w:rsidRDefault="006E0DE7" w:rsidP="00082A6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</w:tr>
      <w:tr w:rsidR="00014B1E" w:rsidRPr="00082A6A" w14:paraId="3DFA6EEE" w14:textId="77777777" w:rsidTr="00297F9C">
        <w:trPr>
          <w:trHeight w:val="261"/>
        </w:trPr>
        <w:tc>
          <w:tcPr>
            <w:tcW w:w="3330" w:type="dxa"/>
          </w:tcPr>
          <w:p w14:paraId="1D51907E" w14:textId="77777777" w:rsidR="00014B1E" w:rsidRPr="00082A6A" w:rsidRDefault="00014B1E" w:rsidP="00014B1E">
            <w:pPr>
              <w:tabs>
                <w:tab w:val="clear" w:pos="227"/>
              </w:tabs>
              <w:spacing w:line="240" w:lineRule="auto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082A6A">
              <w:rPr>
                <w:rFonts w:ascii="Angsana New" w:hAnsi="Angsana New" w:cs="Angsana New"/>
                <w:sz w:val="28"/>
                <w:szCs w:val="28"/>
                <w:cs/>
              </w:rPr>
              <w:t>กองทุนเปิดตราสารหนี้</w:t>
            </w:r>
          </w:p>
        </w:tc>
        <w:tc>
          <w:tcPr>
            <w:tcW w:w="279" w:type="dxa"/>
          </w:tcPr>
          <w:p w14:paraId="5D20F9DA" w14:textId="77777777" w:rsidR="00014B1E" w:rsidRPr="00082A6A" w:rsidRDefault="00014B1E" w:rsidP="00014B1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13" w:type="dxa"/>
            <w:vMerge w:val="restart"/>
            <w:tcBorders>
              <w:left w:val="nil"/>
              <w:right w:val="nil"/>
            </w:tcBorders>
          </w:tcPr>
          <w:p w14:paraId="7F163839" w14:textId="77777777" w:rsidR="00014B1E" w:rsidRDefault="00B769C7" w:rsidP="006E0DE7">
            <w:pPr>
              <w:pStyle w:val="acctfourfigures"/>
              <w:tabs>
                <w:tab w:val="clear" w:pos="765"/>
                <w:tab w:val="decimal" w:pos="1461"/>
              </w:tabs>
              <w:spacing w:line="240" w:lineRule="auto"/>
              <w:ind w:left="-43" w:right="-14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769C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127</w:t>
            </w:r>
          </w:p>
          <w:p w14:paraId="551E165B" w14:textId="59FAFE2C" w:rsidR="00B769C7" w:rsidRPr="00014B1E" w:rsidRDefault="00B769C7" w:rsidP="006E0DE7">
            <w:pPr>
              <w:pStyle w:val="acctfourfigures"/>
              <w:tabs>
                <w:tab w:val="clear" w:pos="765"/>
                <w:tab w:val="decimal" w:pos="1461"/>
              </w:tabs>
              <w:spacing w:line="240" w:lineRule="auto"/>
              <w:ind w:left="-43" w:right="-14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B769C7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861</w:t>
            </w:r>
          </w:p>
        </w:tc>
        <w:tc>
          <w:tcPr>
            <w:tcW w:w="274" w:type="dxa"/>
          </w:tcPr>
          <w:p w14:paraId="7E4C8C0D" w14:textId="77777777" w:rsidR="00014B1E" w:rsidRPr="00082A6A" w:rsidRDefault="00014B1E" w:rsidP="00014B1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283" w:type="dxa"/>
            <w:vMerge w:val="restart"/>
          </w:tcPr>
          <w:p w14:paraId="4CA7C826" w14:textId="4363B73C" w:rsidR="00014B1E" w:rsidRDefault="006E0DE7" w:rsidP="00014B1E">
            <w:pPr>
              <w:pStyle w:val="acctfourfigures"/>
              <w:tabs>
                <w:tab w:val="clear" w:pos="765"/>
                <w:tab w:val="decimal" w:pos="1699"/>
              </w:tabs>
              <w:spacing w:line="240" w:lineRule="auto"/>
              <w:ind w:left="-4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  <w:p w14:paraId="59A5DD9C" w14:textId="63794705" w:rsidR="00B769C7" w:rsidRPr="00082A6A" w:rsidRDefault="006E0DE7" w:rsidP="00014B1E">
            <w:pPr>
              <w:pStyle w:val="acctfourfigures"/>
              <w:tabs>
                <w:tab w:val="clear" w:pos="765"/>
                <w:tab w:val="decimal" w:pos="1699"/>
              </w:tabs>
              <w:spacing w:line="240" w:lineRule="auto"/>
              <w:ind w:left="-4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4" w:type="dxa"/>
          </w:tcPr>
          <w:p w14:paraId="4B33927F" w14:textId="77777777" w:rsidR="00014B1E" w:rsidRPr="00082A6A" w:rsidRDefault="00014B1E" w:rsidP="00014B1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989" w:type="dxa"/>
            <w:vMerge w:val="restart"/>
            <w:tcBorders>
              <w:left w:val="nil"/>
              <w:right w:val="nil"/>
            </w:tcBorders>
          </w:tcPr>
          <w:p w14:paraId="7694E1DF" w14:textId="77777777" w:rsidR="00014B1E" w:rsidRDefault="00B769C7" w:rsidP="00014B1E">
            <w:pPr>
              <w:pStyle w:val="acctfourfigures"/>
              <w:tabs>
                <w:tab w:val="clear" w:pos="765"/>
                <w:tab w:val="decimal" w:pos="1370"/>
              </w:tabs>
              <w:spacing w:line="240" w:lineRule="auto"/>
              <w:ind w:left="-43" w:right="-18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769C7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127</w:t>
            </w:r>
          </w:p>
          <w:p w14:paraId="1487F066" w14:textId="6F1FE0B0" w:rsidR="00B769C7" w:rsidRPr="00082A6A" w:rsidRDefault="00B769C7" w:rsidP="00014B1E">
            <w:pPr>
              <w:pStyle w:val="acctfourfigures"/>
              <w:tabs>
                <w:tab w:val="clear" w:pos="765"/>
                <w:tab w:val="decimal" w:pos="1370"/>
              </w:tabs>
              <w:spacing w:line="240" w:lineRule="auto"/>
              <w:ind w:left="-43" w:right="-18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769C7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861</w:t>
            </w:r>
          </w:p>
        </w:tc>
        <w:tc>
          <w:tcPr>
            <w:tcW w:w="270" w:type="dxa"/>
            <w:vAlign w:val="bottom"/>
          </w:tcPr>
          <w:p w14:paraId="3E1E3FDD" w14:textId="77777777" w:rsidR="00014B1E" w:rsidRPr="00082A6A" w:rsidRDefault="00014B1E" w:rsidP="00014B1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63" w:type="dxa"/>
            <w:vAlign w:val="bottom"/>
          </w:tcPr>
          <w:p w14:paraId="2984CDB7" w14:textId="3EA67CEF" w:rsidR="00014B1E" w:rsidRPr="00082A6A" w:rsidRDefault="006E0DE7" w:rsidP="00014B1E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6D4A372" w14:textId="77777777" w:rsidR="00014B1E" w:rsidRPr="00082A6A" w:rsidRDefault="00014B1E" w:rsidP="00014B1E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969"/>
              </w:tabs>
              <w:spacing w:line="240" w:lineRule="auto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05" w:type="dxa"/>
            <w:vAlign w:val="bottom"/>
          </w:tcPr>
          <w:p w14:paraId="068F2E93" w14:textId="3389B2A9" w:rsidR="00014B1E" w:rsidRPr="00082A6A" w:rsidRDefault="00B769C7" w:rsidP="006E0DE7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769C7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127</w:t>
            </w:r>
          </w:p>
        </w:tc>
      </w:tr>
      <w:tr w:rsidR="00014B1E" w:rsidRPr="00082A6A" w14:paraId="6C4D5AB6" w14:textId="77777777" w:rsidTr="00297F9C">
        <w:trPr>
          <w:trHeight w:val="261"/>
        </w:trPr>
        <w:tc>
          <w:tcPr>
            <w:tcW w:w="3330" w:type="dxa"/>
          </w:tcPr>
          <w:p w14:paraId="7F7249CF" w14:textId="66B5DD39" w:rsidR="00014B1E" w:rsidRPr="00082A6A" w:rsidRDefault="00014B1E" w:rsidP="00082A6A">
            <w:pPr>
              <w:tabs>
                <w:tab w:val="clear" w:pos="227"/>
              </w:tabs>
              <w:spacing w:line="240" w:lineRule="auto"/>
              <w:ind w:left="-14"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14B1E">
              <w:rPr>
                <w:rFonts w:ascii="Angsana New" w:hAnsi="Angsana New" w:cs="Angsana New" w:hint="cs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79" w:type="dxa"/>
          </w:tcPr>
          <w:p w14:paraId="5E867558" w14:textId="77777777" w:rsidR="00014B1E" w:rsidRPr="00082A6A" w:rsidRDefault="00014B1E" w:rsidP="00082A6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13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50A794" w14:textId="77777777" w:rsidR="00014B1E" w:rsidRPr="00082A6A" w:rsidRDefault="00014B1E" w:rsidP="006E0DE7">
            <w:pPr>
              <w:pStyle w:val="acctfourfigures"/>
              <w:tabs>
                <w:tab w:val="clear" w:pos="765"/>
                <w:tab w:val="decimal" w:pos="1461"/>
              </w:tabs>
              <w:spacing w:line="240" w:lineRule="auto"/>
              <w:ind w:left="-43" w:right="-1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4" w:type="dxa"/>
          </w:tcPr>
          <w:p w14:paraId="1C39C736" w14:textId="77777777" w:rsidR="00014B1E" w:rsidRPr="00082A6A" w:rsidRDefault="00014B1E" w:rsidP="00082A6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283" w:type="dxa"/>
            <w:vMerge/>
            <w:tcBorders>
              <w:bottom w:val="single" w:sz="4" w:space="0" w:color="auto"/>
            </w:tcBorders>
            <w:vAlign w:val="bottom"/>
          </w:tcPr>
          <w:p w14:paraId="6F9C326A" w14:textId="77777777" w:rsidR="00014B1E" w:rsidRPr="00082A6A" w:rsidRDefault="00014B1E" w:rsidP="00082A6A">
            <w:pPr>
              <w:pStyle w:val="acctfourfigures"/>
              <w:tabs>
                <w:tab w:val="clear" w:pos="765"/>
                <w:tab w:val="decimal" w:pos="1699"/>
              </w:tabs>
              <w:spacing w:line="240" w:lineRule="auto"/>
              <w:ind w:left="-4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4" w:type="dxa"/>
          </w:tcPr>
          <w:p w14:paraId="5646F781" w14:textId="77777777" w:rsidR="00014B1E" w:rsidRPr="00082A6A" w:rsidRDefault="00014B1E" w:rsidP="00082A6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989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B91F863" w14:textId="77777777" w:rsidR="00014B1E" w:rsidRPr="00082A6A" w:rsidRDefault="00014B1E" w:rsidP="00082A6A">
            <w:pPr>
              <w:pStyle w:val="acctfourfigures"/>
              <w:tabs>
                <w:tab w:val="clear" w:pos="765"/>
                <w:tab w:val="decimal" w:pos="1370"/>
              </w:tabs>
              <w:spacing w:line="240" w:lineRule="auto"/>
              <w:ind w:left="-43" w:right="-18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9F2D6B7" w14:textId="77777777" w:rsidR="00014B1E" w:rsidRPr="00082A6A" w:rsidRDefault="00014B1E" w:rsidP="00082A6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63" w:type="dxa"/>
            <w:vAlign w:val="bottom"/>
          </w:tcPr>
          <w:p w14:paraId="642401EB" w14:textId="1413A8CE" w:rsidR="00014B1E" w:rsidRPr="00082A6A" w:rsidRDefault="006E0DE7" w:rsidP="00082A6A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46A9399" w14:textId="77777777" w:rsidR="00014B1E" w:rsidRPr="00082A6A" w:rsidRDefault="00014B1E" w:rsidP="00082A6A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969"/>
              </w:tabs>
              <w:spacing w:line="240" w:lineRule="auto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05" w:type="dxa"/>
            <w:vAlign w:val="bottom"/>
          </w:tcPr>
          <w:p w14:paraId="17AD3EC2" w14:textId="681F75A8" w:rsidR="00014B1E" w:rsidRPr="00082A6A" w:rsidRDefault="00B769C7" w:rsidP="00082A6A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B769C7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861</w:t>
            </w:r>
          </w:p>
        </w:tc>
      </w:tr>
      <w:tr w:rsidR="000E3BD6" w:rsidRPr="00082A6A" w14:paraId="79A80E3E" w14:textId="77777777" w:rsidTr="00297F9C">
        <w:trPr>
          <w:trHeight w:val="261"/>
        </w:trPr>
        <w:tc>
          <w:tcPr>
            <w:tcW w:w="3330" w:type="dxa"/>
          </w:tcPr>
          <w:p w14:paraId="4B7E7CC6" w14:textId="77777777" w:rsidR="000E3BD6" w:rsidRPr="00082A6A" w:rsidRDefault="000E3BD6" w:rsidP="00082A6A">
            <w:pPr>
              <w:spacing w:line="240" w:lineRule="auto"/>
              <w:ind w:left="160" w:right="-90" w:hanging="18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082A6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279" w:type="dxa"/>
          </w:tcPr>
          <w:p w14:paraId="4E858960" w14:textId="77777777" w:rsidR="000E3BD6" w:rsidRPr="00082A6A" w:rsidRDefault="000E3BD6" w:rsidP="00082A6A">
            <w:pPr>
              <w:pStyle w:val="acctfourfigures"/>
              <w:tabs>
                <w:tab w:val="clear" w:pos="765"/>
                <w:tab w:val="left" w:pos="227"/>
                <w:tab w:val="decimal" w:pos="521"/>
                <w:tab w:val="decimal" w:pos="611"/>
              </w:tabs>
              <w:spacing w:line="240" w:lineRule="auto"/>
              <w:ind w:left="160" w:right="-14" w:hanging="18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F412B8" w14:textId="6D949D0B" w:rsidR="000E3BD6" w:rsidRPr="00082A6A" w:rsidRDefault="006E0DE7" w:rsidP="006E0DE7">
            <w:pPr>
              <w:pStyle w:val="acctfourfigures"/>
              <w:tabs>
                <w:tab w:val="clear" w:pos="765"/>
                <w:tab w:val="decimal" w:pos="1461"/>
              </w:tabs>
              <w:spacing w:line="240" w:lineRule="auto"/>
              <w:ind w:left="-43" w:right="-14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E0D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988</w:t>
            </w:r>
          </w:p>
        </w:tc>
        <w:tc>
          <w:tcPr>
            <w:tcW w:w="274" w:type="dxa"/>
          </w:tcPr>
          <w:p w14:paraId="757F1DCB" w14:textId="77777777" w:rsidR="000E3BD6" w:rsidRPr="00082A6A" w:rsidRDefault="000E3BD6" w:rsidP="00082A6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283" w:type="dxa"/>
            <w:tcBorders>
              <w:top w:val="single" w:sz="4" w:space="0" w:color="auto"/>
              <w:bottom w:val="double" w:sz="4" w:space="0" w:color="auto"/>
            </w:tcBorders>
          </w:tcPr>
          <w:p w14:paraId="28A6E5D1" w14:textId="4B11DD3E" w:rsidR="000E3BD6" w:rsidRPr="00082A6A" w:rsidRDefault="006E0DE7" w:rsidP="00082A6A">
            <w:pPr>
              <w:pStyle w:val="acctfourfigures"/>
              <w:tabs>
                <w:tab w:val="clear" w:pos="765"/>
                <w:tab w:val="decimal" w:pos="1699"/>
              </w:tabs>
              <w:spacing w:line="240" w:lineRule="auto"/>
              <w:ind w:left="-43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E0D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3,824</w:t>
            </w:r>
          </w:p>
        </w:tc>
        <w:tc>
          <w:tcPr>
            <w:tcW w:w="274" w:type="dxa"/>
          </w:tcPr>
          <w:p w14:paraId="25CB3A26" w14:textId="77777777" w:rsidR="000E3BD6" w:rsidRPr="00082A6A" w:rsidRDefault="000E3BD6" w:rsidP="00082A6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8298A1" w14:textId="563F8DEF" w:rsidR="000E3BD6" w:rsidRPr="00082A6A" w:rsidRDefault="006E0DE7" w:rsidP="00082A6A">
            <w:pPr>
              <w:pStyle w:val="acctfourfigures"/>
              <w:tabs>
                <w:tab w:val="clear" w:pos="765"/>
                <w:tab w:val="decimal" w:pos="1370"/>
              </w:tabs>
              <w:spacing w:line="240" w:lineRule="auto"/>
              <w:ind w:left="-43" w:right="-18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E0DE7">
              <w:rPr>
                <w:rFonts w:ascii="Angsana New" w:hAnsi="Angsana New" w:cs="Angsana New"/>
                <w:b/>
                <w:bCs/>
                <w:sz w:val="28"/>
                <w:szCs w:val="28"/>
              </w:rPr>
              <w:t>4,812</w:t>
            </w:r>
          </w:p>
        </w:tc>
        <w:tc>
          <w:tcPr>
            <w:tcW w:w="270" w:type="dxa"/>
            <w:vAlign w:val="bottom"/>
          </w:tcPr>
          <w:p w14:paraId="2D25FD48" w14:textId="77777777" w:rsidR="000E3BD6" w:rsidRPr="00082A6A" w:rsidRDefault="000E3BD6" w:rsidP="00082A6A">
            <w:pPr>
              <w:pStyle w:val="acctfourfigures"/>
              <w:tabs>
                <w:tab w:val="clear" w:pos="765"/>
                <w:tab w:val="left" w:pos="227"/>
                <w:tab w:val="decimal" w:pos="595"/>
                <w:tab w:val="decimal" w:pos="701"/>
              </w:tabs>
              <w:spacing w:line="240" w:lineRule="auto"/>
              <w:ind w:left="160" w:right="-86" w:hanging="18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63" w:type="dxa"/>
            <w:vAlign w:val="bottom"/>
          </w:tcPr>
          <w:p w14:paraId="25726DC1" w14:textId="77777777" w:rsidR="000E3BD6" w:rsidRPr="00082A6A" w:rsidRDefault="000E3BD6" w:rsidP="00082A6A">
            <w:pPr>
              <w:pStyle w:val="acctfourfigures"/>
              <w:tabs>
                <w:tab w:val="clear" w:pos="765"/>
                <w:tab w:val="left" w:pos="227"/>
                <w:tab w:val="decimal" w:pos="969"/>
              </w:tabs>
              <w:spacing w:line="240" w:lineRule="auto"/>
              <w:ind w:left="160" w:right="-86" w:hanging="180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1E945BD" w14:textId="77777777" w:rsidR="000E3BD6" w:rsidRPr="00082A6A" w:rsidRDefault="000E3BD6" w:rsidP="00082A6A">
            <w:pPr>
              <w:pStyle w:val="acctfourfigures"/>
              <w:tabs>
                <w:tab w:val="clear" w:pos="765"/>
                <w:tab w:val="left" w:pos="227"/>
                <w:tab w:val="decimal" w:pos="595"/>
                <w:tab w:val="decimal" w:pos="701"/>
                <w:tab w:val="decimal" w:pos="969"/>
              </w:tabs>
              <w:spacing w:line="240" w:lineRule="auto"/>
              <w:ind w:left="160" w:right="-86" w:hanging="180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05" w:type="dxa"/>
            <w:vAlign w:val="bottom"/>
          </w:tcPr>
          <w:p w14:paraId="5D2543D4" w14:textId="77777777" w:rsidR="000E3BD6" w:rsidRPr="00082A6A" w:rsidRDefault="000E3BD6" w:rsidP="00082A6A">
            <w:pPr>
              <w:pStyle w:val="acctfourfigures"/>
              <w:tabs>
                <w:tab w:val="clear" w:pos="765"/>
                <w:tab w:val="left" w:pos="227"/>
                <w:tab w:val="decimal" w:pos="969"/>
              </w:tabs>
              <w:spacing w:line="240" w:lineRule="auto"/>
              <w:ind w:left="160" w:right="-86" w:hanging="180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</w:tr>
      <w:tr w:rsidR="000E3BD6" w:rsidRPr="00082A6A" w14:paraId="721229D2" w14:textId="77777777" w:rsidTr="00297F9C">
        <w:trPr>
          <w:trHeight w:val="261"/>
        </w:trPr>
        <w:tc>
          <w:tcPr>
            <w:tcW w:w="3330" w:type="dxa"/>
          </w:tcPr>
          <w:p w14:paraId="3F374A2C" w14:textId="77777777" w:rsidR="000E3BD6" w:rsidRPr="00082A6A" w:rsidRDefault="000E3BD6" w:rsidP="00082A6A">
            <w:pPr>
              <w:tabs>
                <w:tab w:val="clear" w:pos="227"/>
              </w:tabs>
              <w:spacing w:line="240" w:lineRule="auto"/>
              <w:ind w:left="-14"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9" w:type="dxa"/>
          </w:tcPr>
          <w:p w14:paraId="47255852" w14:textId="77777777" w:rsidR="000E3BD6" w:rsidRPr="00082A6A" w:rsidRDefault="000E3BD6" w:rsidP="00082A6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1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EBA0F90" w14:textId="77777777" w:rsidR="000E3BD6" w:rsidRPr="00082A6A" w:rsidRDefault="000E3BD6" w:rsidP="00082A6A">
            <w:pPr>
              <w:pStyle w:val="acctfourfigures"/>
              <w:tabs>
                <w:tab w:val="clear" w:pos="765"/>
                <w:tab w:val="decimal" w:pos="1461"/>
              </w:tabs>
              <w:spacing w:line="240" w:lineRule="auto"/>
              <w:ind w:left="-43" w:right="-1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4" w:type="dxa"/>
          </w:tcPr>
          <w:p w14:paraId="42F3F5FB" w14:textId="77777777" w:rsidR="000E3BD6" w:rsidRPr="00082A6A" w:rsidRDefault="000E3BD6" w:rsidP="00082A6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283" w:type="dxa"/>
            <w:tcBorders>
              <w:top w:val="double" w:sz="4" w:space="0" w:color="auto"/>
            </w:tcBorders>
            <w:vAlign w:val="bottom"/>
          </w:tcPr>
          <w:p w14:paraId="243082F7" w14:textId="77777777" w:rsidR="000E3BD6" w:rsidRPr="00082A6A" w:rsidRDefault="000E3BD6" w:rsidP="00082A6A">
            <w:pPr>
              <w:pStyle w:val="acctfourfigures"/>
              <w:tabs>
                <w:tab w:val="clear" w:pos="765"/>
                <w:tab w:val="decimal" w:pos="1699"/>
              </w:tabs>
              <w:spacing w:line="240" w:lineRule="auto"/>
              <w:ind w:left="-4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4" w:type="dxa"/>
          </w:tcPr>
          <w:p w14:paraId="741CFCF8" w14:textId="77777777" w:rsidR="000E3BD6" w:rsidRPr="00082A6A" w:rsidRDefault="000E3BD6" w:rsidP="00082A6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98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7219BA0" w14:textId="77777777" w:rsidR="000E3BD6" w:rsidRPr="00082A6A" w:rsidRDefault="000E3BD6" w:rsidP="00082A6A">
            <w:pPr>
              <w:pStyle w:val="acctfourfigures"/>
              <w:tabs>
                <w:tab w:val="clear" w:pos="765"/>
                <w:tab w:val="decimal" w:pos="1370"/>
              </w:tabs>
              <w:spacing w:line="240" w:lineRule="auto"/>
              <w:ind w:left="-43" w:right="-18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F5C0165" w14:textId="77777777" w:rsidR="000E3BD6" w:rsidRPr="00082A6A" w:rsidRDefault="000E3BD6" w:rsidP="00082A6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63" w:type="dxa"/>
            <w:vAlign w:val="bottom"/>
          </w:tcPr>
          <w:p w14:paraId="07AE6958" w14:textId="77777777" w:rsidR="000E3BD6" w:rsidRPr="00082A6A" w:rsidRDefault="000E3BD6" w:rsidP="00082A6A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90C0CF1" w14:textId="77777777" w:rsidR="000E3BD6" w:rsidRPr="00082A6A" w:rsidRDefault="000E3BD6" w:rsidP="00082A6A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969"/>
              </w:tabs>
              <w:spacing w:line="240" w:lineRule="auto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05" w:type="dxa"/>
            <w:vAlign w:val="bottom"/>
          </w:tcPr>
          <w:p w14:paraId="6E594753" w14:textId="77777777" w:rsidR="000E3BD6" w:rsidRPr="00082A6A" w:rsidRDefault="000E3BD6" w:rsidP="00082A6A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0E3BD6" w:rsidRPr="00082A6A" w14:paraId="1A516773" w14:textId="77777777" w:rsidTr="00297F9C">
        <w:trPr>
          <w:trHeight w:val="261"/>
        </w:trPr>
        <w:tc>
          <w:tcPr>
            <w:tcW w:w="3330" w:type="dxa"/>
          </w:tcPr>
          <w:p w14:paraId="3DDB4211" w14:textId="09473E41" w:rsidR="000E3BD6" w:rsidRPr="00082A6A" w:rsidRDefault="00297F9C" w:rsidP="00082A6A">
            <w:pPr>
              <w:tabs>
                <w:tab w:val="clear" w:pos="227"/>
              </w:tabs>
              <w:spacing w:line="240" w:lineRule="auto"/>
              <w:ind w:left="-14"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82A6A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082A6A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082A6A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082A6A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279" w:type="dxa"/>
          </w:tcPr>
          <w:p w14:paraId="1F826BDB" w14:textId="77777777" w:rsidR="000E3BD6" w:rsidRPr="00082A6A" w:rsidRDefault="000E3BD6" w:rsidP="00082A6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13" w:type="dxa"/>
            <w:tcBorders>
              <w:left w:val="nil"/>
              <w:right w:val="nil"/>
            </w:tcBorders>
            <w:vAlign w:val="bottom"/>
          </w:tcPr>
          <w:p w14:paraId="697076B0" w14:textId="77777777" w:rsidR="000E3BD6" w:rsidRPr="00082A6A" w:rsidRDefault="000E3BD6" w:rsidP="00082A6A">
            <w:pPr>
              <w:pStyle w:val="acctfourfigures"/>
              <w:tabs>
                <w:tab w:val="clear" w:pos="765"/>
                <w:tab w:val="decimal" w:pos="1461"/>
              </w:tabs>
              <w:spacing w:line="240" w:lineRule="auto"/>
              <w:ind w:left="-43" w:right="-1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4" w:type="dxa"/>
          </w:tcPr>
          <w:p w14:paraId="1A863EBE" w14:textId="77777777" w:rsidR="000E3BD6" w:rsidRPr="00082A6A" w:rsidRDefault="000E3BD6" w:rsidP="00082A6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283" w:type="dxa"/>
          </w:tcPr>
          <w:p w14:paraId="2B21BBB8" w14:textId="77777777" w:rsidR="000E3BD6" w:rsidRPr="00082A6A" w:rsidRDefault="000E3BD6" w:rsidP="00082A6A">
            <w:pPr>
              <w:pStyle w:val="acctfourfigures"/>
              <w:tabs>
                <w:tab w:val="clear" w:pos="765"/>
                <w:tab w:val="decimal" w:pos="1699"/>
              </w:tabs>
              <w:spacing w:line="240" w:lineRule="auto"/>
              <w:ind w:left="-4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4" w:type="dxa"/>
          </w:tcPr>
          <w:p w14:paraId="482B3A44" w14:textId="77777777" w:rsidR="000E3BD6" w:rsidRPr="00082A6A" w:rsidRDefault="000E3BD6" w:rsidP="00082A6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989" w:type="dxa"/>
            <w:tcBorders>
              <w:left w:val="nil"/>
              <w:right w:val="nil"/>
            </w:tcBorders>
            <w:vAlign w:val="bottom"/>
          </w:tcPr>
          <w:p w14:paraId="3D6713ED" w14:textId="77777777" w:rsidR="000E3BD6" w:rsidRPr="00082A6A" w:rsidRDefault="000E3BD6" w:rsidP="00082A6A">
            <w:pPr>
              <w:pStyle w:val="acctfourfigures"/>
              <w:tabs>
                <w:tab w:val="clear" w:pos="765"/>
                <w:tab w:val="decimal" w:pos="1370"/>
              </w:tabs>
              <w:spacing w:line="240" w:lineRule="auto"/>
              <w:ind w:left="-43" w:right="-18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674410B" w14:textId="77777777" w:rsidR="000E3BD6" w:rsidRPr="00082A6A" w:rsidRDefault="000E3BD6" w:rsidP="00082A6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63" w:type="dxa"/>
            <w:vAlign w:val="bottom"/>
          </w:tcPr>
          <w:p w14:paraId="24F00396" w14:textId="77777777" w:rsidR="000E3BD6" w:rsidRPr="00082A6A" w:rsidRDefault="000E3BD6" w:rsidP="00082A6A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6C65B00" w14:textId="77777777" w:rsidR="000E3BD6" w:rsidRPr="00082A6A" w:rsidRDefault="000E3BD6" w:rsidP="00082A6A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969"/>
              </w:tabs>
              <w:spacing w:line="240" w:lineRule="auto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05" w:type="dxa"/>
            <w:vAlign w:val="bottom"/>
          </w:tcPr>
          <w:p w14:paraId="229DC9BF" w14:textId="77777777" w:rsidR="000E3BD6" w:rsidRPr="00082A6A" w:rsidRDefault="000E3BD6" w:rsidP="00082A6A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9D26DB" w:rsidRPr="00082A6A" w14:paraId="3009AC13" w14:textId="77777777" w:rsidTr="00297F9C">
        <w:trPr>
          <w:trHeight w:val="261"/>
        </w:trPr>
        <w:tc>
          <w:tcPr>
            <w:tcW w:w="3330" w:type="dxa"/>
          </w:tcPr>
          <w:p w14:paraId="2A208E4C" w14:textId="0D2BF0E0" w:rsidR="009D26DB" w:rsidRPr="00082A6A" w:rsidRDefault="00297F9C" w:rsidP="00082A6A">
            <w:pPr>
              <w:tabs>
                <w:tab w:val="clear" w:pos="227"/>
              </w:tabs>
              <w:spacing w:line="240" w:lineRule="auto"/>
              <w:ind w:left="-14"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82A6A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9" w:type="dxa"/>
          </w:tcPr>
          <w:p w14:paraId="3DFFD0E7" w14:textId="77777777" w:rsidR="009D26DB" w:rsidRPr="00082A6A" w:rsidRDefault="009D26DB" w:rsidP="00082A6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13" w:type="dxa"/>
            <w:tcBorders>
              <w:left w:val="nil"/>
              <w:right w:val="nil"/>
            </w:tcBorders>
          </w:tcPr>
          <w:p w14:paraId="19FDF8D9" w14:textId="77777777" w:rsidR="009D26DB" w:rsidRPr="00082A6A" w:rsidRDefault="009D26DB" w:rsidP="00082A6A">
            <w:pPr>
              <w:pStyle w:val="acctfourfigures"/>
              <w:tabs>
                <w:tab w:val="clear" w:pos="765"/>
                <w:tab w:val="decimal" w:pos="1461"/>
              </w:tabs>
              <w:spacing w:line="240" w:lineRule="auto"/>
              <w:ind w:left="-43" w:right="-1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4" w:type="dxa"/>
          </w:tcPr>
          <w:p w14:paraId="3F4068E2" w14:textId="77777777" w:rsidR="009D26DB" w:rsidRPr="00082A6A" w:rsidRDefault="009D26DB" w:rsidP="00082A6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283" w:type="dxa"/>
          </w:tcPr>
          <w:p w14:paraId="25048DF4" w14:textId="77777777" w:rsidR="009D26DB" w:rsidRPr="00082A6A" w:rsidRDefault="009D26DB" w:rsidP="00082A6A">
            <w:pPr>
              <w:pStyle w:val="acctfourfigures"/>
              <w:tabs>
                <w:tab w:val="clear" w:pos="765"/>
                <w:tab w:val="decimal" w:pos="1699"/>
              </w:tabs>
              <w:spacing w:line="240" w:lineRule="auto"/>
              <w:ind w:left="-4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4" w:type="dxa"/>
          </w:tcPr>
          <w:p w14:paraId="3AC69A0A" w14:textId="77777777" w:rsidR="009D26DB" w:rsidRPr="00082A6A" w:rsidRDefault="009D26DB" w:rsidP="00082A6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989" w:type="dxa"/>
            <w:tcBorders>
              <w:left w:val="nil"/>
              <w:right w:val="nil"/>
            </w:tcBorders>
          </w:tcPr>
          <w:p w14:paraId="701047A6" w14:textId="77777777" w:rsidR="009D26DB" w:rsidRPr="00082A6A" w:rsidRDefault="009D26DB" w:rsidP="00082A6A">
            <w:pPr>
              <w:pStyle w:val="acctfourfigures"/>
              <w:tabs>
                <w:tab w:val="clear" w:pos="765"/>
                <w:tab w:val="decimal" w:pos="1370"/>
              </w:tabs>
              <w:spacing w:line="240" w:lineRule="auto"/>
              <w:ind w:left="-43" w:right="-18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B99993A" w14:textId="77777777" w:rsidR="009D26DB" w:rsidRPr="00082A6A" w:rsidRDefault="009D26DB" w:rsidP="00082A6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63" w:type="dxa"/>
          </w:tcPr>
          <w:p w14:paraId="0E980B88" w14:textId="77777777" w:rsidR="009D26DB" w:rsidRPr="00082A6A" w:rsidRDefault="009D26DB" w:rsidP="00082A6A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9FF227D" w14:textId="77777777" w:rsidR="009D26DB" w:rsidRPr="00082A6A" w:rsidRDefault="009D26DB" w:rsidP="00082A6A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969"/>
              </w:tabs>
              <w:spacing w:line="240" w:lineRule="auto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05" w:type="dxa"/>
          </w:tcPr>
          <w:p w14:paraId="4BDB1D8E" w14:textId="77777777" w:rsidR="009D26DB" w:rsidRPr="00082A6A" w:rsidRDefault="009D26DB" w:rsidP="00082A6A">
            <w:pPr>
              <w:pStyle w:val="acctfourfigures"/>
              <w:tabs>
                <w:tab w:val="clear" w:pos="765"/>
                <w:tab w:val="decimal" w:pos="969"/>
              </w:tabs>
              <w:spacing w:line="240" w:lineRule="auto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297F9C" w:rsidRPr="00082A6A" w14:paraId="49B68872" w14:textId="77777777" w:rsidTr="00297F9C">
        <w:trPr>
          <w:trHeight w:val="261"/>
        </w:trPr>
        <w:tc>
          <w:tcPr>
            <w:tcW w:w="3330" w:type="dxa"/>
          </w:tcPr>
          <w:p w14:paraId="6ED3C240" w14:textId="69C469C2" w:rsidR="00297F9C" w:rsidRPr="00082A6A" w:rsidRDefault="00297F9C" w:rsidP="00297F9C">
            <w:pPr>
              <w:tabs>
                <w:tab w:val="clear" w:pos="227"/>
              </w:tabs>
              <w:spacing w:line="240" w:lineRule="auto"/>
              <w:ind w:left="-14"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82A6A">
              <w:rPr>
                <w:rFonts w:ascii="Angsana New" w:hAnsi="Angsana New" w:cs="Angsana New"/>
                <w:sz w:val="28"/>
                <w:szCs w:val="28"/>
                <w:cs/>
              </w:rPr>
              <w:t>ตราสารทุนในความต้องการของตลาด</w:t>
            </w:r>
          </w:p>
        </w:tc>
        <w:tc>
          <w:tcPr>
            <w:tcW w:w="279" w:type="dxa"/>
          </w:tcPr>
          <w:p w14:paraId="4CD01187" w14:textId="77777777" w:rsidR="00297F9C" w:rsidRPr="00082A6A" w:rsidRDefault="00297F9C" w:rsidP="00297F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13" w:type="dxa"/>
            <w:tcBorders>
              <w:left w:val="nil"/>
              <w:right w:val="nil"/>
            </w:tcBorders>
            <w:vAlign w:val="bottom"/>
          </w:tcPr>
          <w:p w14:paraId="653D40AE" w14:textId="2F1A3402" w:rsidR="00297F9C" w:rsidRPr="00082A6A" w:rsidRDefault="00297F9C" w:rsidP="00297F9C">
            <w:pPr>
              <w:pStyle w:val="acctfourfigures"/>
              <w:tabs>
                <w:tab w:val="clear" w:pos="765"/>
                <w:tab w:val="decimal" w:pos="1461"/>
              </w:tabs>
              <w:spacing w:line="240" w:lineRule="auto"/>
              <w:ind w:left="-43" w:right="-1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82A6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4" w:type="dxa"/>
          </w:tcPr>
          <w:p w14:paraId="79E74ED7" w14:textId="77777777" w:rsidR="00297F9C" w:rsidRPr="00082A6A" w:rsidRDefault="00297F9C" w:rsidP="00297F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283" w:type="dxa"/>
          </w:tcPr>
          <w:p w14:paraId="39C88312" w14:textId="1B4A0639" w:rsidR="00297F9C" w:rsidRPr="00082A6A" w:rsidRDefault="00297F9C" w:rsidP="00297F9C">
            <w:pPr>
              <w:pStyle w:val="acctfourfigures"/>
              <w:tabs>
                <w:tab w:val="clear" w:pos="765"/>
                <w:tab w:val="decimal" w:pos="1699"/>
              </w:tabs>
              <w:spacing w:line="240" w:lineRule="auto"/>
              <w:ind w:left="-4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82A6A">
              <w:rPr>
                <w:rFonts w:ascii="Angsana New" w:hAnsi="Angsana New" w:cs="Angsana New"/>
                <w:sz w:val="28"/>
                <w:szCs w:val="28"/>
              </w:rPr>
              <w:t>3,824</w:t>
            </w:r>
          </w:p>
        </w:tc>
        <w:tc>
          <w:tcPr>
            <w:tcW w:w="274" w:type="dxa"/>
          </w:tcPr>
          <w:p w14:paraId="5C5911D8" w14:textId="77777777" w:rsidR="00297F9C" w:rsidRPr="00082A6A" w:rsidRDefault="00297F9C" w:rsidP="00297F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989" w:type="dxa"/>
            <w:tcBorders>
              <w:left w:val="nil"/>
              <w:right w:val="nil"/>
            </w:tcBorders>
            <w:vAlign w:val="bottom"/>
          </w:tcPr>
          <w:p w14:paraId="600E702C" w14:textId="01DD75DA" w:rsidR="00297F9C" w:rsidRPr="00082A6A" w:rsidRDefault="00297F9C" w:rsidP="00297F9C">
            <w:pPr>
              <w:pStyle w:val="acctfourfigures"/>
              <w:tabs>
                <w:tab w:val="clear" w:pos="765"/>
                <w:tab w:val="decimal" w:pos="1370"/>
              </w:tabs>
              <w:spacing w:line="240" w:lineRule="auto"/>
              <w:ind w:left="-43" w:right="-18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82A6A">
              <w:rPr>
                <w:rFonts w:ascii="Angsana New" w:hAnsi="Angsana New" w:cs="Angsana New"/>
                <w:sz w:val="28"/>
                <w:szCs w:val="28"/>
              </w:rPr>
              <w:t>3,824</w:t>
            </w:r>
          </w:p>
        </w:tc>
        <w:tc>
          <w:tcPr>
            <w:tcW w:w="270" w:type="dxa"/>
            <w:vAlign w:val="bottom"/>
          </w:tcPr>
          <w:p w14:paraId="24F2269F" w14:textId="77777777" w:rsidR="00297F9C" w:rsidRPr="00082A6A" w:rsidRDefault="00297F9C" w:rsidP="00297F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63" w:type="dxa"/>
            <w:vAlign w:val="bottom"/>
          </w:tcPr>
          <w:p w14:paraId="78C0650B" w14:textId="27FEE811" w:rsidR="00297F9C" w:rsidRPr="00082A6A" w:rsidRDefault="00297F9C" w:rsidP="00297F9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43" w:right="27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82A6A">
              <w:rPr>
                <w:rFonts w:ascii="Angsana New" w:hAnsi="Angsana New" w:cs="Angsana New"/>
                <w:sz w:val="28"/>
                <w:szCs w:val="28"/>
              </w:rPr>
              <w:t>3,824</w:t>
            </w:r>
          </w:p>
        </w:tc>
        <w:tc>
          <w:tcPr>
            <w:tcW w:w="270" w:type="dxa"/>
            <w:vAlign w:val="bottom"/>
          </w:tcPr>
          <w:p w14:paraId="07F15B8C" w14:textId="77777777" w:rsidR="00297F9C" w:rsidRPr="00082A6A" w:rsidRDefault="00297F9C" w:rsidP="00297F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05" w:type="dxa"/>
            <w:vAlign w:val="bottom"/>
          </w:tcPr>
          <w:p w14:paraId="5151C9C6" w14:textId="79198CAC" w:rsidR="00297F9C" w:rsidRPr="00082A6A" w:rsidRDefault="00297F9C" w:rsidP="00297F9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43" w:right="-1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82A6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297F9C" w:rsidRPr="00082A6A" w14:paraId="3DAAEBA0" w14:textId="77777777" w:rsidTr="00F66102">
        <w:trPr>
          <w:trHeight w:val="261"/>
        </w:trPr>
        <w:tc>
          <w:tcPr>
            <w:tcW w:w="3330" w:type="dxa"/>
          </w:tcPr>
          <w:p w14:paraId="0E192FAD" w14:textId="643691AD" w:rsidR="00297F9C" w:rsidRPr="00082A6A" w:rsidRDefault="00297F9C" w:rsidP="00297F9C">
            <w:pPr>
              <w:tabs>
                <w:tab w:val="clear" w:pos="227"/>
              </w:tabs>
              <w:spacing w:line="240" w:lineRule="auto"/>
              <w:ind w:left="-14"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82A6A">
              <w:rPr>
                <w:rFonts w:ascii="Angsana New" w:hAnsi="Angsana New" w:cs="Angsana New"/>
                <w:sz w:val="28"/>
                <w:szCs w:val="28"/>
                <w:cs/>
              </w:rPr>
              <w:t>กองทุนเปิดตราสารหนี้</w:t>
            </w:r>
          </w:p>
        </w:tc>
        <w:tc>
          <w:tcPr>
            <w:tcW w:w="279" w:type="dxa"/>
          </w:tcPr>
          <w:p w14:paraId="7746A768" w14:textId="77777777" w:rsidR="00297F9C" w:rsidRPr="00082A6A" w:rsidRDefault="00297F9C" w:rsidP="00297F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1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C913D62" w14:textId="1C7F88F8" w:rsidR="00297F9C" w:rsidRPr="00082A6A" w:rsidRDefault="00297F9C" w:rsidP="00297F9C">
            <w:pPr>
              <w:pStyle w:val="acctfourfigures"/>
              <w:tabs>
                <w:tab w:val="clear" w:pos="765"/>
                <w:tab w:val="decimal" w:pos="1461"/>
              </w:tabs>
              <w:spacing w:line="240" w:lineRule="auto"/>
              <w:ind w:left="-43" w:right="-1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82A6A">
              <w:rPr>
                <w:rFonts w:ascii="Angsana New" w:hAnsi="Angsana New" w:cs="Angsana New"/>
                <w:sz w:val="28"/>
                <w:szCs w:val="28"/>
              </w:rPr>
              <w:t>126</w:t>
            </w:r>
          </w:p>
        </w:tc>
        <w:tc>
          <w:tcPr>
            <w:tcW w:w="274" w:type="dxa"/>
          </w:tcPr>
          <w:p w14:paraId="1AECDB81" w14:textId="77777777" w:rsidR="00297F9C" w:rsidRPr="00082A6A" w:rsidRDefault="00297F9C" w:rsidP="00297F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283" w:type="dxa"/>
            <w:tcBorders>
              <w:bottom w:val="single" w:sz="4" w:space="0" w:color="auto"/>
            </w:tcBorders>
            <w:vAlign w:val="bottom"/>
          </w:tcPr>
          <w:p w14:paraId="0BADA3EE" w14:textId="63B653E1" w:rsidR="00297F9C" w:rsidRPr="00082A6A" w:rsidRDefault="00297F9C" w:rsidP="00297F9C">
            <w:pPr>
              <w:pStyle w:val="acctfourfigures"/>
              <w:tabs>
                <w:tab w:val="clear" w:pos="765"/>
                <w:tab w:val="decimal" w:pos="1699"/>
              </w:tabs>
              <w:spacing w:line="240" w:lineRule="auto"/>
              <w:ind w:left="-4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82A6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4" w:type="dxa"/>
          </w:tcPr>
          <w:p w14:paraId="1F76A08E" w14:textId="77777777" w:rsidR="00297F9C" w:rsidRPr="00082A6A" w:rsidRDefault="00297F9C" w:rsidP="00297F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98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4FA18D1" w14:textId="64BCCB02" w:rsidR="00297F9C" w:rsidRPr="00082A6A" w:rsidRDefault="00297F9C" w:rsidP="00297F9C">
            <w:pPr>
              <w:pStyle w:val="acctfourfigures"/>
              <w:tabs>
                <w:tab w:val="clear" w:pos="765"/>
                <w:tab w:val="decimal" w:pos="1370"/>
              </w:tabs>
              <w:spacing w:line="240" w:lineRule="auto"/>
              <w:ind w:left="-43" w:right="-18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82A6A">
              <w:rPr>
                <w:rFonts w:ascii="Angsana New" w:hAnsi="Angsana New" w:cs="Angsana New"/>
                <w:sz w:val="28"/>
                <w:szCs w:val="28"/>
              </w:rPr>
              <w:t>126</w:t>
            </w:r>
          </w:p>
        </w:tc>
        <w:tc>
          <w:tcPr>
            <w:tcW w:w="270" w:type="dxa"/>
            <w:vAlign w:val="bottom"/>
          </w:tcPr>
          <w:p w14:paraId="2996CA5E" w14:textId="77777777" w:rsidR="00297F9C" w:rsidRPr="00082A6A" w:rsidRDefault="00297F9C" w:rsidP="00297F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63" w:type="dxa"/>
            <w:vAlign w:val="bottom"/>
          </w:tcPr>
          <w:p w14:paraId="18DE33B8" w14:textId="39C4F7A0" w:rsidR="00297F9C" w:rsidRPr="00082A6A" w:rsidRDefault="00297F9C" w:rsidP="00297F9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43" w:right="27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82A6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F72DCD5" w14:textId="77777777" w:rsidR="00297F9C" w:rsidRPr="00082A6A" w:rsidRDefault="00297F9C" w:rsidP="00297F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05" w:type="dxa"/>
            <w:vAlign w:val="bottom"/>
          </w:tcPr>
          <w:p w14:paraId="148E99B2" w14:textId="545C7E2E" w:rsidR="00297F9C" w:rsidRPr="00082A6A" w:rsidRDefault="00297F9C" w:rsidP="00297F9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43" w:right="-1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82A6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126</w:t>
            </w:r>
          </w:p>
        </w:tc>
      </w:tr>
      <w:tr w:rsidR="00297F9C" w:rsidRPr="00082A6A" w14:paraId="39CF5D24" w14:textId="77777777" w:rsidTr="00F66102">
        <w:trPr>
          <w:trHeight w:val="261"/>
        </w:trPr>
        <w:tc>
          <w:tcPr>
            <w:tcW w:w="3330" w:type="dxa"/>
          </w:tcPr>
          <w:p w14:paraId="45F433D7" w14:textId="7B61885E" w:rsidR="00297F9C" w:rsidRPr="00082A6A" w:rsidRDefault="00297F9C" w:rsidP="00297F9C">
            <w:pPr>
              <w:tabs>
                <w:tab w:val="clear" w:pos="227"/>
              </w:tabs>
              <w:spacing w:line="240" w:lineRule="auto"/>
              <w:ind w:left="-14"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82A6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279" w:type="dxa"/>
          </w:tcPr>
          <w:p w14:paraId="44759A71" w14:textId="77777777" w:rsidR="00297F9C" w:rsidRPr="00082A6A" w:rsidRDefault="00297F9C" w:rsidP="00297F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B2CAFF" w14:textId="67B9804C" w:rsidR="00297F9C" w:rsidRPr="00082A6A" w:rsidRDefault="00297F9C" w:rsidP="00297F9C">
            <w:pPr>
              <w:pStyle w:val="acctfourfigures"/>
              <w:tabs>
                <w:tab w:val="clear" w:pos="765"/>
                <w:tab w:val="decimal" w:pos="1461"/>
              </w:tabs>
              <w:spacing w:line="240" w:lineRule="auto"/>
              <w:ind w:left="-43" w:right="-1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82A6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126</w:t>
            </w:r>
          </w:p>
        </w:tc>
        <w:tc>
          <w:tcPr>
            <w:tcW w:w="274" w:type="dxa"/>
          </w:tcPr>
          <w:p w14:paraId="5C2292B2" w14:textId="77777777" w:rsidR="00297F9C" w:rsidRPr="00082A6A" w:rsidRDefault="00297F9C" w:rsidP="00297F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283" w:type="dxa"/>
            <w:tcBorders>
              <w:top w:val="single" w:sz="4" w:space="0" w:color="auto"/>
              <w:bottom w:val="double" w:sz="4" w:space="0" w:color="auto"/>
            </w:tcBorders>
          </w:tcPr>
          <w:p w14:paraId="35628C75" w14:textId="527BD114" w:rsidR="00297F9C" w:rsidRPr="00082A6A" w:rsidRDefault="00297F9C" w:rsidP="00297F9C">
            <w:pPr>
              <w:pStyle w:val="acctfourfigures"/>
              <w:tabs>
                <w:tab w:val="clear" w:pos="765"/>
                <w:tab w:val="decimal" w:pos="1699"/>
              </w:tabs>
              <w:spacing w:line="240" w:lineRule="auto"/>
              <w:ind w:left="-4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82A6A">
              <w:rPr>
                <w:rFonts w:ascii="Angsana New" w:hAnsi="Angsana New" w:cs="Angsana New"/>
                <w:b/>
                <w:bCs/>
                <w:sz w:val="28"/>
                <w:szCs w:val="28"/>
              </w:rPr>
              <w:t>3,824</w:t>
            </w:r>
          </w:p>
        </w:tc>
        <w:tc>
          <w:tcPr>
            <w:tcW w:w="274" w:type="dxa"/>
          </w:tcPr>
          <w:p w14:paraId="20B33D85" w14:textId="77777777" w:rsidR="00297F9C" w:rsidRPr="00082A6A" w:rsidRDefault="00297F9C" w:rsidP="00297F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4BE911" w14:textId="7310D490" w:rsidR="00297F9C" w:rsidRPr="00082A6A" w:rsidRDefault="00297F9C" w:rsidP="00297F9C">
            <w:pPr>
              <w:pStyle w:val="acctfourfigures"/>
              <w:tabs>
                <w:tab w:val="clear" w:pos="765"/>
                <w:tab w:val="decimal" w:pos="1370"/>
              </w:tabs>
              <w:spacing w:line="240" w:lineRule="auto"/>
              <w:ind w:left="-43" w:right="-18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82A6A">
              <w:rPr>
                <w:rFonts w:ascii="Angsana New" w:hAnsi="Angsana New" w:cs="Angsana New"/>
                <w:b/>
                <w:bCs/>
                <w:sz w:val="28"/>
                <w:szCs w:val="28"/>
              </w:rPr>
              <w:t>3,950</w:t>
            </w:r>
          </w:p>
        </w:tc>
        <w:tc>
          <w:tcPr>
            <w:tcW w:w="270" w:type="dxa"/>
            <w:vAlign w:val="bottom"/>
          </w:tcPr>
          <w:p w14:paraId="5638EB2B" w14:textId="77777777" w:rsidR="00297F9C" w:rsidRPr="00082A6A" w:rsidRDefault="00297F9C" w:rsidP="00297F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63" w:type="dxa"/>
            <w:vAlign w:val="bottom"/>
          </w:tcPr>
          <w:p w14:paraId="60A2C116" w14:textId="77777777" w:rsidR="00297F9C" w:rsidRPr="00082A6A" w:rsidRDefault="00297F9C" w:rsidP="00297F9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43" w:right="27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ED65B7B" w14:textId="77777777" w:rsidR="00297F9C" w:rsidRPr="00082A6A" w:rsidRDefault="00297F9C" w:rsidP="00297F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05" w:type="dxa"/>
            <w:vAlign w:val="bottom"/>
          </w:tcPr>
          <w:p w14:paraId="60806C80" w14:textId="77777777" w:rsidR="00297F9C" w:rsidRPr="00082A6A" w:rsidRDefault="00297F9C" w:rsidP="00297F9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43" w:right="-1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297F9C" w:rsidRPr="00082A6A" w14:paraId="421CCBB9" w14:textId="77777777" w:rsidTr="00F66102">
        <w:trPr>
          <w:trHeight w:val="261"/>
        </w:trPr>
        <w:tc>
          <w:tcPr>
            <w:tcW w:w="3330" w:type="dxa"/>
          </w:tcPr>
          <w:p w14:paraId="1B3F4A31" w14:textId="77777777" w:rsidR="00297F9C" w:rsidRPr="00082A6A" w:rsidRDefault="00297F9C" w:rsidP="00297F9C">
            <w:pPr>
              <w:tabs>
                <w:tab w:val="clear" w:pos="227"/>
              </w:tabs>
              <w:spacing w:line="240" w:lineRule="auto"/>
              <w:ind w:left="-14"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9" w:type="dxa"/>
          </w:tcPr>
          <w:p w14:paraId="660DEA6D" w14:textId="77777777" w:rsidR="00297F9C" w:rsidRPr="00082A6A" w:rsidRDefault="00297F9C" w:rsidP="00297F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13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EE75361" w14:textId="77777777" w:rsidR="00297F9C" w:rsidRPr="00082A6A" w:rsidRDefault="00297F9C" w:rsidP="00297F9C">
            <w:pPr>
              <w:pStyle w:val="acctfourfigures"/>
              <w:tabs>
                <w:tab w:val="clear" w:pos="765"/>
                <w:tab w:val="decimal" w:pos="1461"/>
              </w:tabs>
              <w:spacing w:line="240" w:lineRule="auto"/>
              <w:ind w:left="-43" w:right="-1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4" w:type="dxa"/>
          </w:tcPr>
          <w:p w14:paraId="4B768CC6" w14:textId="77777777" w:rsidR="00297F9C" w:rsidRPr="00082A6A" w:rsidRDefault="00297F9C" w:rsidP="00297F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283" w:type="dxa"/>
            <w:tcBorders>
              <w:top w:val="double" w:sz="4" w:space="0" w:color="auto"/>
            </w:tcBorders>
          </w:tcPr>
          <w:p w14:paraId="1E036E49" w14:textId="77777777" w:rsidR="00297F9C" w:rsidRPr="00082A6A" w:rsidRDefault="00297F9C" w:rsidP="00297F9C">
            <w:pPr>
              <w:pStyle w:val="acctfourfigures"/>
              <w:tabs>
                <w:tab w:val="clear" w:pos="765"/>
                <w:tab w:val="decimal" w:pos="1699"/>
              </w:tabs>
              <w:spacing w:line="240" w:lineRule="auto"/>
              <w:ind w:left="-4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4" w:type="dxa"/>
          </w:tcPr>
          <w:p w14:paraId="04AA9EA5" w14:textId="77777777" w:rsidR="00297F9C" w:rsidRPr="00082A6A" w:rsidRDefault="00297F9C" w:rsidP="00297F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98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094D54B" w14:textId="77777777" w:rsidR="00297F9C" w:rsidRPr="00082A6A" w:rsidRDefault="00297F9C" w:rsidP="00297F9C">
            <w:pPr>
              <w:pStyle w:val="acctfourfigures"/>
              <w:tabs>
                <w:tab w:val="clear" w:pos="765"/>
                <w:tab w:val="decimal" w:pos="1370"/>
              </w:tabs>
              <w:spacing w:line="240" w:lineRule="auto"/>
              <w:ind w:left="-43" w:right="-18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8C75E50" w14:textId="77777777" w:rsidR="00297F9C" w:rsidRPr="00082A6A" w:rsidRDefault="00297F9C" w:rsidP="00297F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63" w:type="dxa"/>
            <w:vAlign w:val="bottom"/>
          </w:tcPr>
          <w:p w14:paraId="6379E226" w14:textId="77777777" w:rsidR="00297F9C" w:rsidRPr="00082A6A" w:rsidRDefault="00297F9C" w:rsidP="00297F9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43" w:right="27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5E5C9C2" w14:textId="77777777" w:rsidR="00297F9C" w:rsidRPr="00082A6A" w:rsidRDefault="00297F9C" w:rsidP="00297F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05" w:type="dxa"/>
            <w:vAlign w:val="bottom"/>
          </w:tcPr>
          <w:p w14:paraId="6B79FE47" w14:textId="77777777" w:rsidR="00297F9C" w:rsidRPr="00082A6A" w:rsidRDefault="00297F9C" w:rsidP="00297F9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43" w:right="-1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0E3BD6" w:rsidRPr="00082A6A" w14:paraId="68132145" w14:textId="77777777" w:rsidTr="00297F9C">
        <w:trPr>
          <w:trHeight w:val="261"/>
        </w:trPr>
        <w:tc>
          <w:tcPr>
            <w:tcW w:w="3330" w:type="dxa"/>
          </w:tcPr>
          <w:p w14:paraId="3FFA700F" w14:textId="67B79285" w:rsidR="000E3BD6" w:rsidRPr="00082A6A" w:rsidRDefault="00297F9C" w:rsidP="00082A6A">
            <w:pPr>
              <w:tabs>
                <w:tab w:val="clear" w:pos="227"/>
              </w:tabs>
              <w:spacing w:line="240" w:lineRule="auto"/>
              <w:ind w:left="-14"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82A6A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9" w:type="dxa"/>
          </w:tcPr>
          <w:p w14:paraId="05A9BBA8" w14:textId="77777777" w:rsidR="000E3BD6" w:rsidRPr="00082A6A" w:rsidRDefault="000E3BD6" w:rsidP="00082A6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13" w:type="dxa"/>
            <w:tcBorders>
              <w:left w:val="nil"/>
              <w:right w:val="nil"/>
            </w:tcBorders>
            <w:vAlign w:val="bottom"/>
          </w:tcPr>
          <w:p w14:paraId="5B90C517" w14:textId="77777777" w:rsidR="000E3BD6" w:rsidRPr="00082A6A" w:rsidRDefault="000E3BD6" w:rsidP="00082A6A">
            <w:pPr>
              <w:pStyle w:val="acctfourfigures"/>
              <w:tabs>
                <w:tab w:val="clear" w:pos="765"/>
                <w:tab w:val="decimal" w:pos="1461"/>
              </w:tabs>
              <w:spacing w:line="240" w:lineRule="auto"/>
              <w:ind w:left="-43" w:right="-1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4" w:type="dxa"/>
          </w:tcPr>
          <w:p w14:paraId="5BE5F1E0" w14:textId="77777777" w:rsidR="000E3BD6" w:rsidRPr="00082A6A" w:rsidRDefault="000E3BD6" w:rsidP="00082A6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283" w:type="dxa"/>
          </w:tcPr>
          <w:p w14:paraId="1F7CF525" w14:textId="77777777" w:rsidR="000E3BD6" w:rsidRPr="00082A6A" w:rsidRDefault="000E3BD6" w:rsidP="00082A6A">
            <w:pPr>
              <w:pStyle w:val="acctfourfigures"/>
              <w:tabs>
                <w:tab w:val="clear" w:pos="765"/>
                <w:tab w:val="decimal" w:pos="1699"/>
              </w:tabs>
              <w:spacing w:line="240" w:lineRule="auto"/>
              <w:ind w:left="-4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4" w:type="dxa"/>
          </w:tcPr>
          <w:p w14:paraId="17D54CF5" w14:textId="77777777" w:rsidR="000E3BD6" w:rsidRPr="00082A6A" w:rsidRDefault="000E3BD6" w:rsidP="00082A6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989" w:type="dxa"/>
            <w:tcBorders>
              <w:left w:val="nil"/>
              <w:right w:val="nil"/>
            </w:tcBorders>
            <w:vAlign w:val="bottom"/>
          </w:tcPr>
          <w:p w14:paraId="6CF6158A" w14:textId="77777777" w:rsidR="000E3BD6" w:rsidRPr="00082A6A" w:rsidRDefault="000E3BD6" w:rsidP="00082A6A">
            <w:pPr>
              <w:pStyle w:val="acctfourfigures"/>
              <w:tabs>
                <w:tab w:val="clear" w:pos="765"/>
                <w:tab w:val="decimal" w:pos="1370"/>
              </w:tabs>
              <w:spacing w:line="240" w:lineRule="auto"/>
              <w:ind w:left="-43" w:right="-18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7A5345D" w14:textId="77777777" w:rsidR="000E3BD6" w:rsidRPr="00082A6A" w:rsidRDefault="000E3BD6" w:rsidP="00082A6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63" w:type="dxa"/>
            <w:vAlign w:val="bottom"/>
          </w:tcPr>
          <w:p w14:paraId="57D6968C" w14:textId="77777777" w:rsidR="000E3BD6" w:rsidRPr="00082A6A" w:rsidRDefault="000E3BD6" w:rsidP="00082A6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43" w:right="27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E5A4CA1" w14:textId="77777777" w:rsidR="000E3BD6" w:rsidRPr="00082A6A" w:rsidRDefault="000E3BD6" w:rsidP="00082A6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05" w:type="dxa"/>
            <w:vAlign w:val="bottom"/>
          </w:tcPr>
          <w:p w14:paraId="493A992D" w14:textId="77777777" w:rsidR="000E3BD6" w:rsidRPr="00082A6A" w:rsidRDefault="000E3BD6" w:rsidP="00082A6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43" w:right="-1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</w:tr>
      <w:tr w:rsidR="00297F9C" w:rsidRPr="00082A6A" w14:paraId="54FDC07A" w14:textId="77777777" w:rsidTr="00F66102">
        <w:trPr>
          <w:trHeight w:val="261"/>
        </w:trPr>
        <w:tc>
          <w:tcPr>
            <w:tcW w:w="3330" w:type="dxa"/>
          </w:tcPr>
          <w:p w14:paraId="220A9917" w14:textId="25CDDE6A" w:rsidR="00297F9C" w:rsidRPr="00082A6A" w:rsidRDefault="00297F9C" w:rsidP="00297F9C">
            <w:pPr>
              <w:tabs>
                <w:tab w:val="clear" w:pos="227"/>
              </w:tabs>
              <w:spacing w:line="240" w:lineRule="auto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082A6A">
              <w:rPr>
                <w:rFonts w:ascii="Angsana New" w:hAnsi="Angsana New" w:cs="Angsana New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79" w:type="dxa"/>
          </w:tcPr>
          <w:p w14:paraId="0B9FBE35" w14:textId="77777777" w:rsidR="00297F9C" w:rsidRPr="00082A6A" w:rsidRDefault="00297F9C" w:rsidP="00297F9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1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A50A93C" w14:textId="65DA5708" w:rsidR="00297F9C" w:rsidRPr="00082A6A" w:rsidRDefault="00297F9C" w:rsidP="00297F9C">
            <w:pPr>
              <w:pStyle w:val="acctfourfigures"/>
              <w:tabs>
                <w:tab w:val="clear" w:pos="765"/>
                <w:tab w:val="decimal" w:pos="1461"/>
              </w:tabs>
              <w:spacing w:line="240" w:lineRule="auto"/>
              <w:ind w:left="-43" w:right="-14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82A6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(3,715)</w:t>
            </w:r>
          </w:p>
        </w:tc>
        <w:tc>
          <w:tcPr>
            <w:tcW w:w="274" w:type="dxa"/>
          </w:tcPr>
          <w:p w14:paraId="53791C31" w14:textId="77777777" w:rsidR="00297F9C" w:rsidRPr="00082A6A" w:rsidRDefault="00297F9C" w:rsidP="00297F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283" w:type="dxa"/>
            <w:tcBorders>
              <w:bottom w:val="double" w:sz="4" w:space="0" w:color="auto"/>
            </w:tcBorders>
          </w:tcPr>
          <w:p w14:paraId="683B62E2" w14:textId="0449B589" w:rsidR="00297F9C" w:rsidRPr="00082A6A" w:rsidRDefault="00297F9C" w:rsidP="00297F9C">
            <w:pPr>
              <w:pStyle w:val="acctfourfigures"/>
              <w:tabs>
                <w:tab w:val="clear" w:pos="765"/>
                <w:tab w:val="decimal" w:pos="1699"/>
              </w:tabs>
              <w:spacing w:line="240" w:lineRule="auto"/>
              <w:ind w:left="-4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82A6A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4" w:type="dxa"/>
          </w:tcPr>
          <w:p w14:paraId="494D6532" w14:textId="77777777" w:rsidR="00297F9C" w:rsidRPr="00082A6A" w:rsidRDefault="00297F9C" w:rsidP="00297F9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2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98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9301AFD" w14:textId="1AC60444" w:rsidR="00297F9C" w:rsidRPr="00082A6A" w:rsidRDefault="00297F9C" w:rsidP="00297F9C">
            <w:pPr>
              <w:pStyle w:val="acctfourfigures"/>
              <w:tabs>
                <w:tab w:val="clear" w:pos="765"/>
                <w:tab w:val="decimal" w:pos="1370"/>
              </w:tabs>
              <w:spacing w:line="240" w:lineRule="auto"/>
              <w:ind w:left="-43" w:right="-185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82A6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(3,715)</w:t>
            </w:r>
          </w:p>
        </w:tc>
        <w:tc>
          <w:tcPr>
            <w:tcW w:w="270" w:type="dxa"/>
            <w:vAlign w:val="bottom"/>
          </w:tcPr>
          <w:p w14:paraId="05881E00" w14:textId="77777777" w:rsidR="00297F9C" w:rsidRPr="00082A6A" w:rsidRDefault="00297F9C" w:rsidP="00297F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463" w:type="dxa"/>
            <w:vAlign w:val="bottom"/>
          </w:tcPr>
          <w:p w14:paraId="51F3A16B" w14:textId="399E60B9" w:rsidR="00297F9C" w:rsidRPr="00082A6A" w:rsidRDefault="00297F9C" w:rsidP="00297F9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43" w:right="271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82A6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A84614A" w14:textId="77777777" w:rsidR="00297F9C" w:rsidRPr="00082A6A" w:rsidRDefault="00297F9C" w:rsidP="00297F9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05" w:type="dxa"/>
            <w:vAlign w:val="bottom"/>
          </w:tcPr>
          <w:p w14:paraId="1394F814" w14:textId="0BF15FA5" w:rsidR="00297F9C" w:rsidRPr="00082A6A" w:rsidRDefault="00297F9C" w:rsidP="00297F9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43" w:right="-13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82A6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(3,715)</w:t>
            </w:r>
          </w:p>
        </w:tc>
      </w:tr>
    </w:tbl>
    <w:p w14:paraId="52838175" w14:textId="1BD38FB9" w:rsidR="00082A6A" w:rsidRPr="00082A6A" w:rsidRDefault="00082A6A" w:rsidP="005800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cs="Angsana New"/>
          <w:cs/>
        </w:rPr>
        <w:sectPr w:rsidR="00082A6A" w:rsidRPr="00082A6A" w:rsidSect="00082A6A">
          <w:headerReference w:type="default" r:id="rId15"/>
          <w:footerReference w:type="default" r:id="rId16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5C9BAE40" w14:textId="76B14695" w:rsidR="00372499" w:rsidRPr="000E7AEB" w:rsidRDefault="00372499" w:rsidP="00372499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E7AE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เครื่องมือทางการเงินที่วัดมูลค่าด้วยมูลค่ายุติธรรม</w:t>
      </w:r>
    </w:p>
    <w:p w14:paraId="09EDCC73" w14:textId="77777777" w:rsidR="00372499" w:rsidRPr="000E7AEB" w:rsidRDefault="00372499" w:rsidP="00372499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tbl>
      <w:tblPr>
        <w:tblStyle w:val="TableGrid"/>
        <w:tblW w:w="927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80"/>
        <w:gridCol w:w="236"/>
        <w:gridCol w:w="5254"/>
      </w:tblGrid>
      <w:tr w:rsidR="00530B28" w:rsidRPr="000E7AEB" w14:paraId="2E2AF782" w14:textId="77777777" w:rsidTr="001743D6">
        <w:trPr>
          <w:tblHeader/>
        </w:trPr>
        <w:tc>
          <w:tcPr>
            <w:tcW w:w="3780" w:type="dxa"/>
          </w:tcPr>
          <w:p w14:paraId="698D489B" w14:textId="77777777" w:rsidR="00372499" w:rsidRPr="00C422A8" w:rsidRDefault="00372499" w:rsidP="009D664F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C422A8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6C275DDD" w14:textId="77777777" w:rsidR="00372499" w:rsidRPr="00C422A8" w:rsidRDefault="00372499" w:rsidP="001F7D1F">
            <w:pPr>
              <w:pStyle w:val="block"/>
              <w:spacing w:after="0" w:line="240" w:lineRule="auto"/>
              <w:ind w:left="0" w:right="-7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5254" w:type="dxa"/>
          </w:tcPr>
          <w:p w14:paraId="3D48D548" w14:textId="77777777" w:rsidR="00372499" w:rsidRPr="00C422A8" w:rsidRDefault="00372499" w:rsidP="009D664F">
            <w:pPr>
              <w:pStyle w:val="block"/>
              <w:spacing w:after="0" w:line="240" w:lineRule="auto"/>
              <w:ind w:left="0" w:right="-20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C422A8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530B28" w:rsidRPr="000E7AEB" w14:paraId="1C3530D7" w14:textId="77777777" w:rsidTr="001743D6">
        <w:tc>
          <w:tcPr>
            <w:tcW w:w="3780" w:type="dxa"/>
          </w:tcPr>
          <w:p w14:paraId="6F45CDEB" w14:textId="77777777" w:rsidR="00372499" w:rsidRPr="00C422A8" w:rsidRDefault="00372499" w:rsidP="001F7D1F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C422A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กองทุนเปิดตราสารหนี้</w:t>
            </w:r>
          </w:p>
        </w:tc>
        <w:tc>
          <w:tcPr>
            <w:tcW w:w="236" w:type="dxa"/>
          </w:tcPr>
          <w:p w14:paraId="63F9997E" w14:textId="77777777" w:rsidR="00372499" w:rsidRPr="00C422A8" w:rsidRDefault="00372499" w:rsidP="001F7D1F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5254" w:type="dxa"/>
          </w:tcPr>
          <w:p w14:paraId="798270FA" w14:textId="25FA2A34" w:rsidR="00372499" w:rsidRPr="00C422A8" w:rsidRDefault="00372499" w:rsidP="001F7D1F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C422A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มูลค่าสินทรัพย์สุทธิ</w:t>
            </w:r>
            <w:r w:rsidRPr="00C422A8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 xml:space="preserve"> </w:t>
            </w:r>
            <w:r w:rsidR="009D664F" w:rsidRPr="00C422A8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ณ วันที่รายงาน</w:t>
            </w:r>
          </w:p>
        </w:tc>
      </w:tr>
      <w:tr w:rsidR="00530B28" w:rsidRPr="000E7AEB" w14:paraId="69136A57" w14:textId="77777777" w:rsidTr="001743D6">
        <w:tc>
          <w:tcPr>
            <w:tcW w:w="3780" w:type="dxa"/>
          </w:tcPr>
          <w:p w14:paraId="3F9F720F" w14:textId="50C661B6" w:rsidR="00372499" w:rsidRPr="00C422A8" w:rsidRDefault="009D664F" w:rsidP="00A307B9">
            <w:pPr>
              <w:tabs>
                <w:tab w:val="clear" w:pos="227"/>
              </w:tabs>
              <w:ind w:left="-14" w:right="-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422A8">
              <w:rPr>
                <w:rFonts w:ascii="Angsana New" w:hAnsi="Angsana New" w:cs="Angsana New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62E78E00" w14:textId="77777777" w:rsidR="00372499" w:rsidRPr="00C422A8" w:rsidRDefault="00372499" w:rsidP="001F7D1F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5254" w:type="dxa"/>
          </w:tcPr>
          <w:p w14:paraId="4700EE0B" w14:textId="77777777" w:rsidR="00D76E9C" w:rsidRPr="00C422A8" w:rsidRDefault="00D76E9C" w:rsidP="00D76E9C">
            <w:pPr>
              <w:pStyle w:val="block"/>
              <w:spacing w:after="0" w:line="240" w:lineRule="auto"/>
              <w:ind w:left="0" w:right="-20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C422A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มูลค่ายุติธรรมอ้างอิงราคาซื้อขายสัญญาซื้อขาย</w:t>
            </w:r>
          </w:p>
          <w:p w14:paraId="683F8D0F" w14:textId="7E550F8F" w:rsidR="00372499" w:rsidRPr="00C422A8" w:rsidRDefault="00D76E9C" w:rsidP="00D76E9C">
            <w:pPr>
              <w:pStyle w:val="block"/>
              <w:spacing w:after="0" w:line="240" w:lineRule="auto"/>
              <w:ind w:left="0" w:right="-20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  <w:r w:rsidRPr="00C422A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  เงินตราต่างประเทศล่วงหน้า ณ วันที่รายงาน</w:t>
            </w:r>
            <w:r w:rsidR="00372499" w:rsidRPr="00C422A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</w:t>
            </w:r>
          </w:p>
        </w:tc>
      </w:tr>
    </w:tbl>
    <w:p w14:paraId="73102833" w14:textId="77777777" w:rsidR="007F77C9" w:rsidRPr="000E7AEB" w:rsidRDefault="007F77C9" w:rsidP="007F77C9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38F7E29C" w14:textId="4EE53C09" w:rsidR="00267C4F" w:rsidRPr="000E7AEB" w:rsidRDefault="00267C4F" w:rsidP="00082A6A">
      <w:pPr>
        <w:pStyle w:val="ListParagraph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right="-2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0E7AEB">
        <w:rPr>
          <w:rFonts w:asciiTheme="majorBidi" w:hAnsiTheme="majorBidi" w:cstheme="majorBidi" w:hint="cs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18BD496D" w14:textId="77777777" w:rsidR="00267C4F" w:rsidRPr="000E7AEB" w:rsidRDefault="00267C4F" w:rsidP="00267C4F">
      <w:pPr>
        <w:pStyle w:val="ListParagraph"/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-90" w:right="20"/>
        <w:jc w:val="thaiDistribute"/>
        <w:rPr>
          <w:rFonts w:asciiTheme="majorBidi" w:hAnsiTheme="majorBidi"/>
          <w:spacing w:val="-6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66"/>
        <w:gridCol w:w="1531"/>
        <w:gridCol w:w="244"/>
        <w:gridCol w:w="244"/>
        <w:gridCol w:w="1405"/>
      </w:tblGrid>
      <w:tr w:rsidR="00082A6A" w:rsidRPr="00B06EC6" w14:paraId="0F0AA22F" w14:textId="77777777" w:rsidTr="00B128E9">
        <w:trPr>
          <w:trHeight w:val="659"/>
          <w:tblHeader/>
        </w:trPr>
        <w:tc>
          <w:tcPr>
            <w:tcW w:w="3117" w:type="pct"/>
            <w:vAlign w:val="bottom"/>
          </w:tcPr>
          <w:p w14:paraId="30B68A67" w14:textId="34259F5F" w:rsidR="00082A6A" w:rsidRPr="00082A6A" w:rsidRDefault="00082A6A" w:rsidP="007A2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82A6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82A6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082A6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</w:t>
            </w:r>
            <w:r w:rsidRPr="00082A6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ยน </w:t>
            </w:r>
            <w:r w:rsidRPr="00082A6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842" w:type="pct"/>
            <w:vAlign w:val="bottom"/>
          </w:tcPr>
          <w:p w14:paraId="65E866E9" w14:textId="2531B137" w:rsidR="00082A6A" w:rsidRPr="00082A6A" w:rsidRDefault="00082A6A" w:rsidP="007A2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82A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4" w:type="pct"/>
          </w:tcPr>
          <w:p w14:paraId="4BB6BF26" w14:textId="77777777" w:rsidR="00082A6A" w:rsidRPr="00082A6A" w:rsidRDefault="00082A6A" w:rsidP="007A2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" w:type="pct"/>
            <w:vAlign w:val="bottom"/>
          </w:tcPr>
          <w:p w14:paraId="1FC0DC27" w14:textId="0389776A" w:rsidR="00082A6A" w:rsidRPr="00082A6A" w:rsidRDefault="00082A6A" w:rsidP="007A2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73" w:type="pct"/>
            <w:vAlign w:val="bottom"/>
          </w:tcPr>
          <w:p w14:paraId="44CA8009" w14:textId="77777777" w:rsidR="00082A6A" w:rsidRPr="00082A6A" w:rsidRDefault="00082A6A" w:rsidP="007A2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82A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279EB821" w14:textId="4DD40230" w:rsidR="00082A6A" w:rsidRPr="00082A6A" w:rsidRDefault="00082A6A" w:rsidP="007A2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82A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เฉพาะกิจการ </w:t>
            </w:r>
          </w:p>
        </w:tc>
      </w:tr>
      <w:tr w:rsidR="00483D84" w:rsidRPr="00B06EC6" w14:paraId="208D2A48" w14:textId="77777777" w:rsidTr="00483D84">
        <w:trPr>
          <w:tblHeader/>
        </w:trPr>
        <w:tc>
          <w:tcPr>
            <w:tcW w:w="3117" w:type="pct"/>
          </w:tcPr>
          <w:p w14:paraId="25FC9089" w14:textId="77777777" w:rsidR="00483D84" w:rsidRPr="00082A6A" w:rsidRDefault="00483D84" w:rsidP="007A2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883" w:type="pct"/>
            <w:gridSpan w:val="4"/>
          </w:tcPr>
          <w:p w14:paraId="654198BB" w14:textId="3CD00400" w:rsidR="00483D84" w:rsidRPr="00082A6A" w:rsidRDefault="00483D84" w:rsidP="007A277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082A6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82A6A" w:rsidRPr="00B06EC6" w14:paraId="66AEED33" w14:textId="77777777" w:rsidTr="00B128E9">
        <w:tc>
          <w:tcPr>
            <w:tcW w:w="3117" w:type="pct"/>
          </w:tcPr>
          <w:p w14:paraId="629BD8A8" w14:textId="1F6224BE" w:rsidR="00082A6A" w:rsidRPr="00082A6A" w:rsidRDefault="00082A6A" w:rsidP="007A27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82A6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  <w:r w:rsidRPr="00082A6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842" w:type="pct"/>
          </w:tcPr>
          <w:p w14:paraId="0FD39055" w14:textId="77777777" w:rsidR="00082A6A" w:rsidRPr="00082A6A" w:rsidRDefault="00082A6A" w:rsidP="007A277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12A2169D" w14:textId="77777777" w:rsidR="00082A6A" w:rsidRPr="00082A6A" w:rsidRDefault="00082A6A" w:rsidP="007A2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4" w:type="pct"/>
          </w:tcPr>
          <w:p w14:paraId="4254C48D" w14:textId="22C5A044" w:rsidR="00082A6A" w:rsidRPr="00082A6A" w:rsidRDefault="00082A6A" w:rsidP="007A27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73" w:type="pct"/>
          </w:tcPr>
          <w:p w14:paraId="49052D7D" w14:textId="77777777" w:rsidR="00082A6A" w:rsidRPr="00082A6A" w:rsidRDefault="00082A6A" w:rsidP="007A2772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82A6A" w:rsidRPr="00B06EC6" w14:paraId="47AAE59A" w14:textId="77777777" w:rsidTr="00B128E9">
        <w:tc>
          <w:tcPr>
            <w:tcW w:w="3117" w:type="pct"/>
          </w:tcPr>
          <w:p w14:paraId="5D6C44EE" w14:textId="31EDC078" w:rsidR="00082A6A" w:rsidRPr="00082A6A" w:rsidRDefault="00082A6A" w:rsidP="009E15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82A6A">
              <w:rPr>
                <w:rFonts w:ascii="Angsana New" w:hAnsi="Angsana New" w:cs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842" w:type="pct"/>
          </w:tcPr>
          <w:p w14:paraId="1D9D3588" w14:textId="046B701E" w:rsidR="00082A6A" w:rsidRPr="00082A6A" w:rsidRDefault="00B128E9" w:rsidP="00435706">
            <w:pPr>
              <w:pStyle w:val="acctfourfigures"/>
              <w:tabs>
                <w:tab w:val="clear" w:pos="765"/>
                <w:tab w:val="center" w:pos="657"/>
                <w:tab w:val="right" w:pos="131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128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556</w:t>
            </w:r>
          </w:p>
        </w:tc>
        <w:tc>
          <w:tcPr>
            <w:tcW w:w="134" w:type="pct"/>
          </w:tcPr>
          <w:p w14:paraId="101B8C19" w14:textId="77777777" w:rsidR="00082A6A" w:rsidRPr="00082A6A" w:rsidRDefault="00082A6A" w:rsidP="009E1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4" w:type="pct"/>
          </w:tcPr>
          <w:p w14:paraId="331B586E" w14:textId="6F4A4A91" w:rsidR="00082A6A" w:rsidRPr="00082A6A" w:rsidRDefault="00082A6A" w:rsidP="009E1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73" w:type="pct"/>
          </w:tcPr>
          <w:p w14:paraId="3B1C4C60" w14:textId="193CB145" w:rsidR="00082A6A" w:rsidRPr="00082A6A" w:rsidRDefault="00B128E9" w:rsidP="009E15D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128E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556</w:t>
            </w:r>
          </w:p>
        </w:tc>
      </w:tr>
      <w:tr w:rsidR="00082A6A" w:rsidRPr="00B06EC6" w14:paraId="4F8A412F" w14:textId="77777777" w:rsidTr="00B128E9">
        <w:tc>
          <w:tcPr>
            <w:tcW w:w="3117" w:type="pct"/>
          </w:tcPr>
          <w:p w14:paraId="74A8C17D" w14:textId="471C8500" w:rsidR="00082A6A" w:rsidRPr="00082A6A" w:rsidRDefault="00082A6A" w:rsidP="009E15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82A6A">
              <w:rPr>
                <w:rFonts w:ascii="Angsana New" w:hAnsi="Angsana New" w:cs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842" w:type="pct"/>
          </w:tcPr>
          <w:p w14:paraId="0913BE3E" w14:textId="28B8F1BC" w:rsidR="00082A6A" w:rsidRPr="00082A6A" w:rsidRDefault="00B128E9" w:rsidP="009E15D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128E9">
              <w:rPr>
                <w:rFonts w:ascii="Angsana New" w:hAnsi="Angsana New" w:cs="Angsana New"/>
                <w:sz w:val="30"/>
                <w:szCs w:val="30"/>
              </w:rPr>
              <w:t>79,157</w:t>
            </w:r>
          </w:p>
        </w:tc>
        <w:tc>
          <w:tcPr>
            <w:tcW w:w="134" w:type="pct"/>
          </w:tcPr>
          <w:p w14:paraId="519A0EE5" w14:textId="77777777" w:rsidR="00082A6A" w:rsidRPr="00082A6A" w:rsidRDefault="00082A6A" w:rsidP="009E1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4" w:type="pct"/>
          </w:tcPr>
          <w:p w14:paraId="5575FE4E" w14:textId="0BDA5275" w:rsidR="00082A6A" w:rsidRPr="00082A6A" w:rsidRDefault="00082A6A" w:rsidP="009E1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73" w:type="pct"/>
          </w:tcPr>
          <w:p w14:paraId="2AA9CF81" w14:textId="71CE1AE2" w:rsidR="00082A6A" w:rsidRPr="00082A6A" w:rsidRDefault="00B128E9" w:rsidP="009E15D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128E9">
              <w:rPr>
                <w:rFonts w:ascii="Angsana New" w:hAnsi="Angsana New" w:cs="Angsana New"/>
                <w:sz w:val="30"/>
                <w:szCs w:val="30"/>
              </w:rPr>
              <w:t>79,157</w:t>
            </w:r>
          </w:p>
        </w:tc>
      </w:tr>
      <w:tr w:rsidR="00082A6A" w:rsidRPr="00B06EC6" w14:paraId="52EBCE50" w14:textId="77777777" w:rsidTr="00B128E9">
        <w:tc>
          <w:tcPr>
            <w:tcW w:w="3117" w:type="pct"/>
          </w:tcPr>
          <w:p w14:paraId="77F01028" w14:textId="77777777" w:rsidR="00082A6A" w:rsidRPr="00082A6A" w:rsidRDefault="00082A6A" w:rsidP="009E15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82A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42" w:type="pct"/>
            <w:tcBorders>
              <w:top w:val="single" w:sz="4" w:space="0" w:color="auto"/>
              <w:bottom w:val="double" w:sz="4" w:space="0" w:color="auto"/>
            </w:tcBorders>
          </w:tcPr>
          <w:p w14:paraId="4FA8C298" w14:textId="5A1E9409" w:rsidR="00082A6A" w:rsidRPr="00082A6A" w:rsidRDefault="00B128E9" w:rsidP="009E15D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128E9">
              <w:rPr>
                <w:rFonts w:ascii="Angsana New" w:hAnsi="Angsana New" w:cs="Angsana New"/>
                <w:b/>
                <w:bCs/>
                <w:sz w:val="30"/>
                <w:szCs w:val="30"/>
              </w:rPr>
              <w:t>79,713</w:t>
            </w:r>
          </w:p>
        </w:tc>
        <w:tc>
          <w:tcPr>
            <w:tcW w:w="134" w:type="pct"/>
          </w:tcPr>
          <w:p w14:paraId="3E2DC6F0" w14:textId="77777777" w:rsidR="00082A6A" w:rsidRPr="00082A6A" w:rsidRDefault="00082A6A" w:rsidP="009E1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" w:type="pct"/>
          </w:tcPr>
          <w:p w14:paraId="183E28FF" w14:textId="1E3A5078" w:rsidR="00082A6A" w:rsidRPr="00082A6A" w:rsidRDefault="00082A6A" w:rsidP="009E1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73" w:type="pct"/>
            <w:tcBorders>
              <w:top w:val="single" w:sz="4" w:space="0" w:color="auto"/>
              <w:bottom w:val="double" w:sz="4" w:space="0" w:color="auto"/>
            </w:tcBorders>
          </w:tcPr>
          <w:p w14:paraId="23B78812" w14:textId="3FFCD505" w:rsidR="00082A6A" w:rsidRPr="00082A6A" w:rsidRDefault="00B128E9" w:rsidP="009E15D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128E9">
              <w:rPr>
                <w:rFonts w:ascii="Angsana New" w:hAnsi="Angsana New" w:cs="Angsana New"/>
                <w:b/>
                <w:bCs/>
                <w:sz w:val="30"/>
                <w:szCs w:val="30"/>
              </w:rPr>
              <w:t>79,713</w:t>
            </w:r>
          </w:p>
        </w:tc>
      </w:tr>
      <w:tr w:rsidR="00082A6A" w:rsidRPr="00B06EC6" w14:paraId="7945AA55" w14:textId="77777777" w:rsidTr="00B128E9">
        <w:tc>
          <w:tcPr>
            <w:tcW w:w="3117" w:type="pct"/>
          </w:tcPr>
          <w:p w14:paraId="3B56C09C" w14:textId="77777777" w:rsidR="00082A6A" w:rsidRPr="00082A6A" w:rsidRDefault="00082A6A" w:rsidP="009E15D8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2" w:type="pct"/>
            <w:tcBorders>
              <w:top w:val="double" w:sz="4" w:space="0" w:color="auto"/>
            </w:tcBorders>
          </w:tcPr>
          <w:p w14:paraId="0A27E995" w14:textId="77777777" w:rsidR="00082A6A" w:rsidRPr="00082A6A" w:rsidRDefault="00082A6A" w:rsidP="009E15D8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111F4A88" w14:textId="77777777" w:rsidR="00082A6A" w:rsidRPr="00082A6A" w:rsidRDefault="00082A6A" w:rsidP="009E15D8">
            <w:pPr>
              <w:pStyle w:val="NoSpacing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4" w:type="pct"/>
          </w:tcPr>
          <w:p w14:paraId="3838A27D" w14:textId="7D35B9A1" w:rsidR="00082A6A" w:rsidRPr="00082A6A" w:rsidRDefault="00082A6A" w:rsidP="009E15D8">
            <w:pPr>
              <w:pStyle w:val="NoSpacing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73" w:type="pct"/>
            <w:tcBorders>
              <w:top w:val="double" w:sz="4" w:space="0" w:color="auto"/>
            </w:tcBorders>
          </w:tcPr>
          <w:p w14:paraId="6FBE7970" w14:textId="77777777" w:rsidR="00082A6A" w:rsidRPr="00082A6A" w:rsidRDefault="00082A6A" w:rsidP="009E15D8">
            <w:pPr>
              <w:pStyle w:val="NoSpacing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2A6A" w:rsidRPr="00B06EC6" w14:paraId="115BC5A9" w14:textId="77777777" w:rsidTr="00B128E9">
        <w:tc>
          <w:tcPr>
            <w:tcW w:w="3117" w:type="pct"/>
          </w:tcPr>
          <w:p w14:paraId="00A46768" w14:textId="77777777" w:rsidR="00082A6A" w:rsidRPr="00082A6A" w:rsidRDefault="00082A6A" w:rsidP="009E15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082A6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842" w:type="pct"/>
          </w:tcPr>
          <w:p w14:paraId="3E1FC33E" w14:textId="77777777" w:rsidR="00082A6A" w:rsidRPr="00082A6A" w:rsidRDefault="00082A6A" w:rsidP="009E15D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1ECB9FE2" w14:textId="77777777" w:rsidR="00082A6A" w:rsidRPr="00082A6A" w:rsidRDefault="00082A6A" w:rsidP="009E1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4" w:type="pct"/>
          </w:tcPr>
          <w:p w14:paraId="6391FFC8" w14:textId="787AEC64" w:rsidR="00082A6A" w:rsidRPr="00082A6A" w:rsidRDefault="00082A6A" w:rsidP="009E1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73" w:type="pct"/>
          </w:tcPr>
          <w:p w14:paraId="730E944A" w14:textId="77777777" w:rsidR="00082A6A" w:rsidRPr="00082A6A" w:rsidRDefault="00082A6A" w:rsidP="009E15D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82A6A" w:rsidRPr="00B06EC6" w14:paraId="4EE925BC" w14:textId="77777777" w:rsidTr="00B128E9">
        <w:tc>
          <w:tcPr>
            <w:tcW w:w="3117" w:type="pct"/>
          </w:tcPr>
          <w:p w14:paraId="0FB94E05" w14:textId="4A6A283C" w:rsidR="00082A6A" w:rsidRPr="00082A6A" w:rsidRDefault="00082A6A" w:rsidP="009E15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  <w:r w:rsidRPr="00082A6A">
              <w:rPr>
                <w:rFonts w:ascii="Angsana New" w:hAnsi="Angsana New" w:cs="Angsana New"/>
                <w:sz w:val="30"/>
                <w:szCs w:val="30"/>
                <w:cs/>
              </w:rPr>
              <w:t>เลตเตอร์ออฟเครดิตสำหรับซื้อสินค้าที่ยังไม่ได้ใช้</w:t>
            </w:r>
          </w:p>
        </w:tc>
        <w:tc>
          <w:tcPr>
            <w:tcW w:w="842" w:type="pct"/>
            <w:vAlign w:val="bottom"/>
          </w:tcPr>
          <w:p w14:paraId="52F2D08F" w14:textId="4C6547DD" w:rsidR="00082A6A" w:rsidRPr="00082A6A" w:rsidRDefault="00A53E31" w:rsidP="009E15D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53E31">
              <w:rPr>
                <w:rFonts w:ascii="Angsana New" w:hAnsi="Angsana New" w:cs="Angsana New"/>
                <w:sz w:val="30"/>
                <w:szCs w:val="30"/>
              </w:rPr>
              <w:t>14,933</w:t>
            </w:r>
          </w:p>
        </w:tc>
        <w:tc>
          <w:tcPr>
            <w:tcW w:w="134" w:type="pct"/>
          </w:tcPr>
          <w:p w14:paraId="0804815F" w14:textId="77777777" w:rsidR="00082A6A" w:rsidRPr="00082A6A" w:rsidRDefault="00082A6A" w:rsidP="009E1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4" w:type="pct"/>
            <w:vAlign w:val="bottom"/>
          </w:tcPr>
          <w:p w14:paraId="4837E760" w14:textId="04C155C8" w:rsidR="00082A6A" w:rsidRPr="00082A6A" w:rsidRDefault="00082A6A" w:rsidP="009E1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73" w:type="pct"/>
            <w:vAlign w:val="bottom"/>
          </w:tcPr>
          <w:p w14:paraId="23B41728" w14:textId="3E5B8F45" w:rsidR="00082A6A" w:rsidRPr="00082A6A" w:rsidRDefault="00A53E31" w:rsidP="009E15D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53E3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14,933</w:t>
            </w:r>
          </w:p>
        </w:tc>
      </w:tr>
      <w:tr w:rsidR="00082A6A" w:rsidRPr="00B06EC6" w14:paraId="3DD8B6FB" w14:textId="77777777" w:rsidTr="00B128E9">
        <w:tc>
          <w:tcPr>
            <w:tcW w:w="3117" w:type="pct"/>
          </w:tcPr>
          <w:p w14:paraId="61596CB8" w14:textId="77777777" w:rsidR="00082A6A" w:rsidRPr="00082A6A" w:rsidRDefault="00082A6A" w:rsidP="009E15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082A6A">
              <w:rPr>
                <w:rFonts w:ascii="Angsana New" w:hAnsi="Angsana New" w:cs="Angsana New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842" w:type="pct"/>
          </w:tcPr>
          <w:p w14:paraId="3EACBD5D" w14:textId="2052B11C" w:rsidR="00082A6A" w:rsidRPr="00082A6A" w:rsidRDefault="00797708" w:rsidP="009E15D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97708">
              <w:rPr>
                <w:rFonts w:ascii="Angsana New" w:hAnsi="Angsana New" w:cs="Angsana New"/>
                <w:sz w:val="30"/>
                <w:szCs w:val="30"/>
              </w:rPr>
              <w:t>10,877</w:t>
            </w:r>
          </w:p>
        </w:tc>
        <w:tc>
          <w:tcPr>
            <w:tcW w:w="134" w:type="pct"/>
          </w:tcPr>
          <w:p w14:paraId="52C885BC" w14:textId="77777777" w:rsidR="00082A6A" w:rsidRPr="00082A6A" w:rsidRDefault="00082A6A" w:rsidP="009E1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4" w:type="pct"/>
          </w:tcPr>
          <w:p w14:paraId="03E96F8E" w14:textId="2FE3D754" w:rsidR="00082A6A" w:rsidRPr="00082A6A" w:rsidRDefault="00082A6A" w:rsidP="009E1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73" w:type="pct"/>
          </w:tcPr>
          <w:p w14:paraId="2D695B1A" w14:textId="1F6D2880" w:rsidR="00082A6A" w:rsidRPr="00082A6A" w:rsidRDefault="00797708" w:rsidP="009E15D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9770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10,287</w:t>
            </w:r>
          </w:p>
        </w:tc>
      </w:tr>
      <w:tr w:rsidR="00082A6A" w:rsidRPr="00B06EC6" w14:paraId="115610DF" w14:textId="77777777" w:rsidTr="00B128E9">
        <w:tc>
          <w:tcPr>
            <w:tcW w:w="3117" w:type="pct"/>
          </w:tcPr>
          <w:p w14:paraId="2F520D57" w14:textId="797DEAE9" w:rsidR="00082A6A" w:rsidRPr="00082A6A" w:rsidRDefault="00082A6A" w:rsidP="009E15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82A6A">
              <w:rPr>
                <w:rFonts w:ascii="Angsana New" w:hAnsi="Angsana New" w:cs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842" w:type="pct"/>
          </w:tcPr>
          <w:p w14:paraId="79D68D4E" w14:textId="624B9879" w:rsidR="00082A6A" w:rsidRPr="00082A6A" w:rsidRDefault="00A53E31" w:rsidP="009E15D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A53E31">
              <w:rPr>
                <w:rFonts w:ascii="Angsana New" w:hAnsi="Angsana New" w:cs="Angsana New"/>
                <w:sz w:val="30"/>
                <w:szCs w:val="30"/>
              </w:rPr>
              <w:t>21,343</w:t>
            </w:r>
          </w:p>
        </w:tc>
        <w:tc>
          <w:tcPr>
            <w:tcW w:w="134" w:type="pct"/>
          </w:tcPr>
          <w:p w14:paraId="55702086" w14:textId="77777777" w:rsidR="00082A6A" w:rsidRPr="00082A6A" w:rsidRDefault="00082A6A" w:rsidP="009E1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36F7ED36" w14:textId="71BF5D6D" w:rsidR="00082A6A" w:rsidRPr="00082A6A" w:rsidRDefault="00082A6A" w:rsidP="009E1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73" w:type="pct"/>
          </w:tcPr>
          <w:p w14:paraId="6053FE77" w14:textId="22B47A00" w:rsidR="00082A6A" w:rsidRPr="00082A6A" w:rsidRDefault="00A53E31" w:rsidP="009E15D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53E3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20,319</w:t>
            </w:r>
          </w:p>
        </w:tc>
      </w:tr>
      <w:tr w:rsidR="00082A6A" w:rsidRPr="00B06EC6" w14:paraId="516B684F" w14:textId="77777777" w:rsidTr="00B128E9">
        <w:tc>
          <w:tcPr>
            <w:tcW w:w="3117" w:type="pct"/>
          </w:tcPr>
          <w:p w14:paraId="3DC8D00C" w14:textId="77777777" w:rsidR="00082A6A" w:rsidRPr="00082A6A" w:rsidRDefault="00082A6A" w:rsidP="009E15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82A6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4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E24422" w14:textId="07BFF734" w:rsidR="00082A6A" w:rsidRPr="00082A6A" w:rsidRDefault="00797708" w:rsidP="009E15D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79770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47,153</w:t>
            </w:r>
          </w:p>
        </w:tc>
        <w:tc>
          <w:tcPr>
            <w:tcW w:w="134" w:type="pct"/>
          </w:tcPr>
          <w:p w14:paraId="15E6580F" w14:textId="77777777" w:rsidR="00082A6A" w:rsidRPr="00082A6A" w:rsidRDefault="00082A6A" w:rsidP="009E1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4" w:type="pct"/>
            <w:vAlign w:val="bottom"/>
          </w:tcPr>
          <w:p w14:paraId="125CBC26" w14:textId="499C8D52" w:rsidR="00082A6A" w:rsidRPr="00082A6A" w:rsidRDefault="00082A6A" w:rsidP="009E15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7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AAB195" w14:textId="6DA2120E" w:rsidR="00082A6A" w:rsidRPr="00082A6A" w:rsidRDefault="00797708" w:rsidP="009E15D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977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45,539</w:t>
            </w:r>
          </w:p>
        </w:tc>
      </w:tr>
    </w:tbl>
    <w:p w14:paraId="208D8DF8" w14:textId="138E306C" w:rsidR="00267C4F" w:rsidRPr="00B06EC6" w:rsidRDefault="00267C4F" w:rsidP="00267C4F">
      <w:pPr>
        <w:pStyle w:val="ListParagraph"/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-90" w:right="20"/>
        <w:jc w:val="thaiDistribute"/>
        <w:rPr>
          <w:rFonts w:ascii="Angsana New" w:hAnsi="Angsana New"/>
          <w:b/>
          <w:bCs/>
          <w:spacing w:val="-6"/>
          <w:sz w:val="28"/>
          <w:szCs w:val="28"/>
        </w:rPr>
      </w:pPr>
    </w:p>
    <w:p w14:paraId="22D544EE" w14:textId="77777777" w:rsidR="006632EA" w:rsidRDefault="006632EA" w:rsidP="00267C4F">
      <w:pPr>
        <w:pStyle w:val="ListParagraph"/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-90" w:right="20"/>
        <w:jc w:val="thaiDistribute"/>
        <w:rPr>
          <w:rFonts w:ascii="Angsana New" w:hAnsi="Angsana New"/>
          <w:b/>
          <w:bCs/>
          <w:spacing w:val="-6"/>
          <w:sz w:val="28"/>
          <w:szCs w:val="28"/>
        </w:rPr>
      </w:pPr>
    </w:p>
    <w:p w14:paraId="3474550F" w14:textId="77777777" w:rsidR="006632EA" w:rsidRDefault="006632EA" w:rsidP="00267C4F">
      <w:pPr>
        <w:pStyle w:val="ListParagraph"/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-90" w:right="20"/>
        <w:jc w:val="thaiDistribute"/>
        <w:rPr>
          <w:rFonts w:ascii="Angsana New" w:hAnsi="Angsana New"/>
          <w:b/>
          <w:bCs/>
          <w:spacing w:val="-6"/>
          <w:sz w:val="28"/>
          <w:szCs w:val="28"/>
        </w:rPr>
      </w:pPr>
    </w:p>
    <w:p w14:paraId="2654093E" w14:textId="77777777" w:rsidR="006632EA" w:rsidRDefault="006632EA" w:rsidP="00267C4F">
      <w:pPr>
        <w:pStyle w:val="ListParagraph"/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-90" w:right="20"/>
        <w:jc w:val="thaiDistribute"/>
        <w:rPr>
          <w:rFonts w:ascii="Angsana New" w:hAnsi="Angsana New"/>
          <w:b/>
          <w:bCs/>
          <w:spacing w:val="-6"/>
          <w:sz w:val="28"/>
          <w:szCs w:val="28"/>
        </w:rPr>
      </w:pPr>
    </w:p>
    <w:p w14:paraId="13CAB5B8" w14:textId="77777777" w:rsidR="006632EA" w:rsidRDefault="006632EA" w:rsidP="00267C4F">
      <w:pPr>
        <w:pStyle w:val="ListParagraph"/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-90" w:right="20"/>
        <w:jc w:val="thaiDistribute"/>
        <w:rPr>
          <w:rFonts w:ascii="Angsana New" w:hAnsi="Angsana New"/>
          <w:b/>
          <w:bCs/>
          <w:spacing w:val="-6"/>
          <w:sz w:val="28"/>
          <w:szCs w:val="28"/>
        </w:rPr>
      </w:pPr>
    </w:p>
    <w:p w14:paraId="33B905FE" w14:textId="77777777" w:rsidR="006632EA" w:rsidRDefault="006632EA" w:rsidP="00267C4F">
      <w:pPr>
        <w:pStyle w:val="ListParagraph"/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-90" w:right="20"/>
        <w:jc w:val="thaiDistribute"/>
        <w:rPr>
          <w:rFonts w:ascii="Angsana New" w:hAnsi="Angsana New"/>
          <w:b/>
          <w:bCs/>
          <w:spacing w:val="-6"/>
          <w:sz w:val="28"/>
          <w:szCs w:val="28"/>
        </w:rPr>
      </w:pPr>
    </w:p>
    <w:p w14:paraId="7A5F036C" w14:textId="77777777" w:rsidR="006632EA" w:rsidRDefault="006632EA" w:rsidP="00267C4F">
      <w:pPr>
        <w:pStyle w:val="ListParagraph"/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-90" w:right="20"/>
        <w:jc w:val="thaiDistribute"/>
        <w:rPr>
          <w:rFonts w:ascii="Angsana New" w:hAnsi="Angsana New"/>
          <w:b/>
          <w:bCs/>
          <w:spacing w:val="-6"/>
          <w:sz w:val="28"/>
          <w:szCs w:val="28"/>
        </w:rPr>
      </w:pPr>
    </w:p>
    <w:p w14:paraId="3D7CCB4C" w14:textId="77777777" w:rsidR="006632EA" w:rsidRDefault="006632EA" w:rsidP="00267C4F">
      <w:pPr>
        <w:pStyle w:val="ListParagraph"/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-90" w:right="20"/>
        <w:jc w:val="thaiDistribute"/>
        <w:rPr>
          <w:rFonts w:ascii="Angsana New" w:hAnsi="Angsana New"/>
          <w:b/>
          <w:bCs/>
          <w:spacing w:val="-6"/>
          <w:sz w:val="28"/>
          <w:szCs w:val="28"/>
        </w:rPr>
      </w:pPr>
    </w:p>
    <w:p w14:paraId="6B41A906" w14:textId="77777777" w:rsidR="006632EA" w:rsidRDefault="006632EA" w:rsidP="00267C4F">
      <w:pPr>
        <w:pStyle w:val="ListParagraph"/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-90" w:right="20"/>
        <w:jc w:val="thaiDistribute"/>
        <w:rPr>
          <w:rFonts w:ascii="Angsana New" w:hAnsi="Angsana New"/>
          <w:b/>
          <w:bCs/>
          <w:spacing w:val="-6"/>
          <w:sz w:val="28"/>
          <w:szCs w:val="28"/>
        </w:rPr>
      </w:pPr>
    </w:p>
    <w:p w14:paraId="6CCE0863" w14:textId="77777777" w:rsidR="00D9731B" w:rsidRPr="00530B28" w:rsidRDefault="00D9731B" w:rsidP="00CA1D49">
      <w:pPr>
        <w:pStyle w:val="ListParagraph"/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 w:right="20"/>
        <w:jc w:val="thaiDistribute"/>
        <w:rPr>
          <w:rFonts w:asciiTheme="majorBidi" w:hAnsiTheme="majorBidi" w:cstheme="majorBidi"/>
          <w:b/>
          <w:bCs/>
          <w:spacing w:val="-6"/>
          <w:sz w:val="28"/>
          <w:szCs w:val="28"/>
          <w:cs/>
        </w:rPr>
      </w:pPr>
    </w:p>
    <w:sectPr w:rsidR="00D9731B" w:rsidRPr="00530B28" w:rsidSect="00082A6A">
      <w:headerReference w:type="default" r:id="rId17"/>
      <w:footerReference w:type="default" r:id="rId18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7CA64B" w14:textId="77777777" w:rsidR="005F253C" w:rsidRDefault="005F253C">
      <w:r>
        <w:separator/>
      </w:r>
    </w:p>
  </w:endnote>
  <w:endnote w:type="continuationSeparator" w:id="0">
    <w:p w14:paraId="3EF9A862" w14:textId="77777777" w:rsidR="005F253C" w:rsidRDefault="005F253C">
      <w:r>
        <w:continuationSeparator/>
      </w:r>
    </w:p>
  </w:endnote>
  <w:endnote w:type="continuationNotice" w:id="1">
    <w:p w14:paraId="269B210D" w14:textId="77777777" w:rsidR="005F253C" w:rsidRDefault="005F253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4731816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006FBB6" w14:textId="477B59F7" w:rsidR="00D663F1" w:rsidRPr="00921970" w:rsidRDefault="008A445D" w:rsidP="00921970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921970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21970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921970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921970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921970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451569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EAB2A1E" w14:textId="77777777" w:rsidR="00596092" w:rsidRPr="00921970" w:rsidRDefault="00596092" w:rsidP="00921970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921970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921970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921970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921970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921970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hAnsiTheme="majorBidi" w:cstheme="majorBidi"/>
        <w:sz w:val="30"/>
        <w:szCs w:val="30"/>
      </w:rPr>
      <w:id w:val="84790374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DE5803F" w14:textId="72878D99" w:rsidR="00C0670D" w:rsidRPr="00082A6A" w:rsidRDefault="001F65E9" w:rsidP="00082A6A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FC3BA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C3BA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C3BA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FC3BA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FC3BA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4754484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F157085" w14:textId="538CC825" w:rsidR="00D663F1" w:rsidRPr="00B54955" w:rsidRDefault="00B54955" w:rsidP="00B54955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B5495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B5495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B5495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B5495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B5495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BE9D94" w14:textId="77777777" w:rsidR="005F253C" w:rsidRDefault="005F253C">
      <w:r>
        <w:separator/>
      </w:r>
    </w:p>
  </w:footnote>
  <w:footnote w:type="continuationSeparator" w:id="0">
    <w:p w14:paraId="23AB67D3" w14:textId="77777777" w:rsidR="005F253C" w:rsidRDefault="005F253C">
      <w:r>
        <w:continuationSeparator/>
      </w:r>
    </w:p>
  </w:footnote>
  <w:footnote w:type="continuationNotice" w:id="1">
    <w:p w14:paraId="764971E3" w14:textId="77777777" w:rsidR="005F253C" w:rsidRDefault="005F253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1D7DFE" w14:textId="77777777" w:rsidR="0016701E" w:rsidRPr="00814A54" w:rsidRDefault="0016701E" w:rsidP="00C579B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814A54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814A54">
      <w:rPr>
        <w:rFonts w:ascii="Angsana New" w:hAnsi="Angsana New" w:cs="Angsana New" w:hint="cs"/>
        <w:b/>
        <w:bCs/>
        <w:sz w:val="32"/>
        <w:szCs w:val="32"/>
        <w:cs/>
      </w:rPr>
      <w:t>เอเซีย เมทัล</w:t>
    </w:r>
    <w:r w:rsidRPr="00814A54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727756B5" w14:textId="77777777" w:rsidR="0016701E" w:rsidRPr="00814A54" w:rsidRDefault="0016701E" w:rsidP="00814A5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814A54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 w:rsidRPr="00814A54">
      <w:rPr>
        <w:rFonts w:ascii="Angsana New" w:hAnsi="Angsana New" w:cs="Angsana New" w:hint="cs"/>
        <w:b/>
        <w:bCs/>
        <w:sz w:val="32"/>
        <w:szCs w:val="32"/>
        <w:cs/>
      </w:rPr>
      <w:t>ระหว่างกาลแบบย่อ</w:t>
    </w:r>
  </w:p>
  <w:p w14:paraId="67464AFF" w14:textId="77777777" w:rsidR="0016701E" w:rsidRPr="00814A54" w:rsidRDefault="0016701E" w:rsidP="00814A54">
    <w:pPr>
      <w:pStyle w:val="acctmainheading"/>
      <w:spacing w:after="0" w:line="240" w:lineRule="atLeast"/>
      <w:rPr>
        <w:rFonts w:ascii="Angsana New" w:hAnsi="Angsana New" w:cs="Angsana New"/>
        <w:bCs/>
        <w:sz w:val="32"/>
        <w:szCs w:val="32"/>
        <w:lang w:val="en-US" w:bidi="th-TH"/>
      </w:rPr>
    </w:pPr>
    <w:r w:rsidRPr="00814A54">
      <w:rPr>
        <w:rFonts w:ascii="Angsana New" w:hAnsi="Angsana New" w:cs="Angsana New" w:hint="cs"/>
        <w:bCs/>
        <w:sz w:val="32"/>
        <w:szCs w:val="32"/>
        <w:cs/>
        <w:lang w:val="en-US" w:bidi="th-TH"/>
      </w:rPr>
      <w:t>สำหรับงวดสามเดือนและเก้าเดือนสิ้นสุดวันที่</w:t>
    </w:r>
    <w:r w:rsidRPr="00814A54"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 </w:t>
    </w:r>
    <w:r w:rsidRPr="00814A54">
      <w:rPr>
        <w:rFonts w:ascii="Angsana New" w:hAnsi="Angsana New" w:cs="Angsana New"/>
        <w:bCs/>
        <w:sz w:val="32"/>
        <w:szCs w:val="32"/>
        <w:lang w:val="en-US" w:bidi="th-TH"/>
      </w:rPr>
      <w:t xml:space="preserve">30 </w:t>
    </w:r>
    <w:r w:rsidRPr="00814A54">
      <w:rPr>
        <w:rFonts w:ascii="Angsana New" w:hAnsi="Angsana New" w:cs="Angsana New" w:hint="cs"/>
        <w:bCs/>
        <w:sz w:val="32"/>
        <w:szCs w:val="32"/>
        <w:cs/>
        <w:lang w:val="en-US" w:bidi="th-TH"/>
      </w:rPr>
      <w:t>กันยายน</w:t>
    </w:r>
    <w:r w:rsidRPr="00814A54">
      <w:rPr>
        <w:rFonts w:ascii="Angsana New" w:hAnsi="Angsana New" w:cs="Angsana New"/>
        <w:bCs/>
        <w:sz w:val="32"/>
        <w:szCs w:val="32"/>
        <w:lang w:val="en-US" w:bidi="th-TH"/>
      </w:rPr>
      <w:t xml:space="preserve"> 2568</w:t>
    </w:r>
    <w:r w:rsidRPr="00814A54"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 (</w:t>
    </w:r>
    <w:r w:rsidRPr="00814A54">
      <w:rPr>
        <w:rFonts w:ascii="Angsana New" w:hAnsi="Angsana New" w:cs="Angsana New" w:hint="cs"/>
        <w:bCs/>
        <w:sz w:val="32"/>
        <w:szCs w:val="32"/>
        <w:cs/>
        <w:lang w:val="en-US" w:bidi="th-TH"/>
      </w:rPr>
      <w:t>ไม่ได้ตรวจสอบ</w:t>
    </w:r>
    <w:r w:rsidRPr="00814A54">
      <w:rPr>
        <w:rFonts w:ascii="Angsana New" w:hAnsi="Angsana New" w:cs="Angsana New"/>
        <w:bCs/>
        <w:sz w:val="32"/>
        <w:szCs w:val="32"/>
        <w:cs/>
        <w:lang w:val="en-US" w:bidi="th-TH"/>
      </w:rPr>
      <w:t>)</w:t>
    </w:r>
  </w:p>
  <w:p w14:paraId="0EB8128C" w14:textId="77777777" w:rsidR="0016701E" w:rsidRPr="001329D0" w:rsidRDefault="0016701E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DFB836" w14:textId="77777777" w:rsidR="00596092" w:rsidRPr="00814A54" w:rsidRDefault="00596092" w:rsidP="00C579B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814A54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814A54">
      <w:rPr>
        <w:rFonts w:ascii="Angsana New" w:hAnsi="Angsana New" w:cs="Angsana New" w:hint="cs"/>
        <w:b/>
        <w:bCs/>
        <w:sz w:val="32"/>
        <w:szCs w:val="32"/>
        <w:cs/>
      </w:rPr>
      <w:t>เอเซีย เมทัล</w:t>
    </w:r>
    <w:r w:rsidRPr="00814A54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47AAC868" w14:textId="77777777" w:rsidR="00596092" w:rsidRPr="00814A54" w:rsidRDefault="00596092" w:rsidP="00814A5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814A54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 w:rsidRPr="00814A54">
      <w:rPr>
        <w:rFonts w:ascii="Angsana New" w:hAnsi="Angsana New" w:cs="Angsana New" w:hint="cs"/>
        <w:b/>
        <w:bCs/>
        <w:sz w:val="32"/>
        <w:szCs w:val="32"/>
        <w:cs/>
      </w:rPr>
      <w:t>ระหว่างกาลแบบย่อ</w:t>
    </w:r>
  </w:p>
  <w:p w14:paraId="7DD720FC" w14:textId="77777777" w:rsidR="00596092" w:rsidRPr="00814A54" w:rsidRDefault="00596092" w:rsidP="00814A54">
    <w:pPr>
      <w:pStyle w:val="acctmainheading"/>
      <w:spacing w:after="0" w:line="240" w:lineRule="atLeast"/>
      <w:rPr>
        <w:rFonts w:ascii="Angsana New" w:hAnsi="Angsana New" w:cs="Angsana New"/>
        <w:bCs/>
        <w:sz w:val="32"/>
        <w:szCs w:val="32"/>
        <w:lang w:val="en-US" w:bidi="th-TH"/>
      </w:rPr>
    </w:pPr>
    <w:r w:rsidRPr="00814A54">
      <w:rPr>
        <w:rFonts w:ascii="Angsana New" w:hAnsi="Angsana New" w:cs="Angsana New" w:hint="cs"/>
        <w:bCs/>
        <w:sz w:val="32"/>
        <w:szCs w:val="32"/>
        <w:cs/>
        <w:lang w:val="en-US" w:bidi="th-TH"/>
      </w:rPr>
      <w:t>สำหรับงวดสามเดือนและเก้าเดือนสิ้นสุดวันที่</w:t>
    </w:r>
    <w:r w:rsidRPr="00814A54"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 </w:t>
    </w:r>
    <w:r w:rsidRPr="00814A54">
      <w:rPr>
        <w:rFonts w:ascii="Angsana New" w:hAnsi="Angsana New" w:cs="Angsana New"/>
        <w:bCs/>
        <w:sz w:val="32"/>
        <w:szCs w:val="32"/>
        <w:lang w:val="en-US" w:bidi="th-TH"/>
      </w:rPr>
      <w:t xml:space="preserve">30 </w:t>
    </w:r>
    <w:r w:rsidRPr="00814A54">
      <w:rPr>
        <w:rFonts w:ascii="Angsana New" w:hAnsi="Angsana New" w:cs="Angsana New" w:hint="cs"/>
        <w:bCs/>
        <w:sz w:val="32"/>
        <w:szCs w:val="32"/>
        <w:cs/>
        <w:lang w:val="en-US" w:bidi="th-TH"/>
      </w:rPr>
      <w:t>กันยายน</w:t>
    </w:r>
    <w:r w:rsidRPr="00814A54">
      <w:rPr>
        <w:rFonts w:ascii="Angsana New" w:hAnsi="Angsana New" w:cs="Angsana New"/>
        <w:bCs/>
        <w:sz w:val="32"/>
        <w:szCs w:val="32"/>
        <w:lang w:val="en-US" w:bidi="th-TH"/>
      </w:rPr>
      <w:t xml:space="preserve"> 2568</w:t>
    </w:r>
    <w:r w:rsidRPr="00814A54"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 (</w:t>
    </w:r>
    <w:r w:rsidRPr="00814A54">
      <w:rPr>
        <w:rFonts w:ascii="Angsana New" w:hAnsi="Angsana New" w:cs="Angsana New" w:hint="cs"/>
        <w:bCs/>
        <w:sz w:val="32"/>
        <w:szCs w:val="32"/>
        <w:cs/>
        <w:lang w:val="en-US" w:bidi="th-TH"/>
      </w:rPr>
      <w:t>ไม่ได้ตรวจสอบ</w:t>
    </w:r>
    <w:r w:rsidRPr="00814A54">
      <w:rPr>
        <w:rFonts w:ascii="Angsana New" w:hAnsi="Angsana New" w:cs="Angsana New"/>
        <w:bCs/>
        <w:sz w:val="32"/>
        <w:szCs w:val="32"/>
        <w:cs/>
        <w:lang w:val="en-US" w:bidi="th-TH"/>
      </w:rPr>
      <w:t>)</w:t>
    </w:r>
  </w:p>
  <w:p w14:paraId="41195045" w14:textId="77777777" w:rsidR="00596092" w:rsidRPr="001329D0" w:rsidRDefault="00596092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06F0B" w14:textId="77777777" w:rsidR="00814A54" w:rsidRPr="00814A54" w:rsidRDefault="00814A54" w:rsidP="00814A5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814A54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814A54">
      <w:rPr>
        <w:rFonts w:ascii="Angsana New" w:hAnsi="Angsana New" w:cs="Angsana New" w:hint="cs"/>
        <w:b/>
        <w:bCs/>
        <w:sz w:val="32"/>
        <w:szCs w:val="32"/>
        <w:cs/>
      </w:rPr>
      <w:t>เอเซีย เมทัล</w:t>
    </w:r>
    <w:r w:rsidRPr="00814A54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6A70E33E" w14:textId="77777777" w:rsidR="00814A54" w:rsidRPr="00814A54" w:rsidRDefault="00814A54" w:rsidP="00814A5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814A54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 w:rsidRPr="00814A54">
      <w:rPr>
        <w:rFonts w:ascii="Angsana New" w:hAnsi="Angsana New" w:cs="Angsana New" w:hint="cs"/>
        <w:b/>
        <w:bCs/>
        <w:sz w:val="32"/>
        <w:szCs w:val="32"/>
        <w:cs/>
      </w:rPr>
      <w:t>ระหว่างกาลแบบย่อ</w:t>
    </w:r>
  </w:p>
  <w:p w14:paraId="07CAB118" w14:textId="77777777" w:rsidR="00814A54" w:rsidRPr="00814A54" w:rsidRDefault="00814A54" w:rsidP="00814A54">
    <w:pPr>
      <w:pStyle w:val="acctmainheading"/>
      <w:spacing w:after="0" w:line="240" w:lineRule="atLeast"/>
      <w:rPr>
        <w:rFonts w:ascii="Angsana New" w:hAnsi="Angsana New" w:cs="Angsana New"/>
        <w:bCs/>
        <w:sz w:val="32"/>
        <w:szCs w:val="32"/>
        <w:lang w:val="en-US" w:bidi="th-TH"/>
      </w:rPr>
    </w:pPr>
    <w:r w:rsidRPr="00814A54">
      <w:rPr>
        <w:rFonts w:ascii="Angsana New" w:hAnsi="Angsana New" w:cs="Angsana New" w:hint="cs"/>
        <w:bCs/>
        <w:sz w:val="32"/>
        <w:szCs w:val="32"/>
        <w:cs/>
        <w:lang w:val="en-US" w:bidi="th-TH"/>
      </w:rPr>
      <w:t>สำหรับงวดสามเดือนและเก้าเดือนสิ้นสุดวันที่</w:t>
    </w:r>
    <w:r w:rsidRPr="00814A54"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 </w:t>
    </w:r>
    <w:r w:rsidRPr="00814A54">
      <w:rPr>
        <w:rFonts w:ascii="Angsana New" w:hAnsi="Angsana New" w:cs="Angsana New"/>
        <w:bCs/>
        <w:sz w:val="32"/>
        <w:szCs w:val="32"/>
        <w:lang w:val="en-US" w:bidi="th-TH"/>
      </w:rPr>
      <w:t xml:space="preserve">30 </w:t>
    </w:r>
    <w:r w:rsidRPr="00814A54">
      <w:rPr>
        <w:rFonts w:ascii="Angsana New" w:hAnsi="Angsana New" w:cs="Angsana New" w:hint="cs"/>
        <w:bCs/>
        <w:sz w:val="32"/>
        <w:szCs w:val="32"/>
        <w:cs/>
        <w:lang w:val="en-US" w:bidi="th-TH"/>
      </w:rPr>
      <w:t>กันยายน</w:t>
    </w:r>
    <w:r w:rsidRPr="00814A54">
      <w:rPr>
        <w:rFonts w:ascii="Angsana New" w:hAnsi="Angsana New" w:cs="Angsana New"/>
        <w:bCs/>
        <w:sz w:val="32"/>
        <w:szCs w:val="32"/>
        <w:lang w:val="en-US" w:bidi="th-TH"/>
      </w:rPr>
      <w:t xml:space="preserve"> 2568</w:t>
    </w:r>
    <w:r w:rsidRPr="00814A54"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 (</w:t>
    </w:r>
    <w:r w:rsidRPr="00814A54">
      <w:rPr>
        <w:rFonts w:ascii="Angsana New" w:hAnsi="Angsana New" w:cs="Angsana New" w:hint="cs"/>
        <w:bCs/>
        <w:sz w:val="32"/>
        <w:szCs w:val="32"/>
        <w:cs/>
        <w:lang w:val="en-US" w:bidi="th-TH"/>
      </w:rPr>
      <w:t>ไม่ได้ตรวจสอบ</w:t>
    </w:r>
    <w:r w:rsidRPr="00814A54">
      <w:rPr>
        <w:rFonts w:ascii="Angsana New" w:hAnsi="Angsana New" w:cs="Angsana New"/>
        <w:bCs/>
        <w:sz w:val="32"/>
        <w:szCs w:val="32"/>
        <w:cs/>
        <w:lang w:val="en-US" w:bidi="th-TH"/>
      </w:rPr>
      <w:t>)</w:t>
    </w:r>
  </w:p>
  <w:p w14:paraId="6F173AEE" w14:textId="77777777" w:rsidR="00045B47" w:rsidRPr="001329D0" w:rsidRDefault="00045B47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6286C0" w14:textId="77777777" w:rsidR="00596092" w:rsidRPr="00814A54" w:rsidRDefault="00596092" w:rsidP="00814A5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814A54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814A54">
      <w:rPr>
        <w:rFonts w:ascii="Angsana New" w:hAnsi="Angsana New" w:cs="Angsana New" w:hint="cs"/>
        <w:b/>
        <w:bCs/>
        <w:sz w:val="32"/>
        <w:szCs w:val="32"/>
        <w:cs/>
      </w:rPr>
      <w:t>เอเซีย เมทัล</w:t>
    </w:r>
    <w:r w:rsidRPr="00814A54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62D85741" w14:textId="77777777" w:rsidR="00596092" w:rsidRPr="00814A54" w:rsidRDefault="00596092" w:rsidP="00814A5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814A54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 w:rsidRPr="00814A54">
      <w:rPr>
        <w:rFonts w:ascii="Angsana New" w:hAnsi="Angsana New" w:cs="Angsana New" w:hint="cs"/>
        <w:b/>
        <w:bCs/>
        <w:sz w:val="32"/>
        <w:szCs w:val="32"/>
        <w:cs/>
      </w:rPr>
      <w:t>ระหว่างกาลแบบย่อ</w:t>
    </w:r>
  </w:p>
  <w:p w14:paraId="20983AD9" w14:textId="77777777" w:rsidR="00596092" w:rsidRPr="00814A54" w:rsidRDefault="00596092" w:rsidP="00814A54">
    <w:pPr>
      <w:pStyle w:val="acctmainheading"/>
      <w:spacing w:after="0" w:line="240" w:lineRule="atLeast"/>
      <w:rPr>
        <w:rFonts w:ascii="Angsana New" w:hAnsi="Angsana New" w:cs="Angsana New"/>
        <w:bCs/>
        <w:sz w:val="32"/>
        <w:szCs w:val="32"/>
        <w:lang w:val="en-US" w:bidi="th-TH"/>
      </w:rPr>
    </w:pPr>
    <w:r w:rsidRPr="00814A54">
      <w:rPr>
        <w:rFonts w:ascii="Angsana New" w:hAnsi="Angsana New" w:cs="Angsana New" w:hint="cs"/>
        <w:bCs/>
        <w:sz w:val="32"/>
        <w:szCs w:val="32"/>
        <w:cs/>
        <w:lang w:val="en-US" w:bidi="th-TH"/>
      </w:rPr>
      <w:t>สำหรับงวดสามเดือนและเก้าเดือนสิ้นสุดวันที่</w:t>
    </w:r>
    <w:r w:rsidRPr="00814A54"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 </w:t>
    </w:r>
    <w:r w:rsidRPr="00814A54">
      <w:rPr>
        <w:rFonts w:ascii="Angsana New" w:hAnsi="Angsana New" w:cs="Angsana New"/>
        <w:bCs/>
        <w:sz w:val="32"/>
        <w:szCs w:val="32"/>
        <w:lang w:val="en-US" w:bidi="th-TH"/>
      </w:rPr>
      <w:t xml:space="preserve">30 </w:t>
    </w:r>
    <w:r w:rsidRPr="00814A54">
      <w:rPr>
        <w:rFonts w:ascii="Angsana New" w:hAnsi="Angsana New" w:cs="Angsana New" w:hint="cs"/>
        <w:bCs/>
        <w:sz w:val="32"/>
        <w:szCs w:val="32"/>
        <w:cs/>
        <w:lang w:val="en-US" w:bidi="th-TH"/>
      </w:rPr>
      <w:t>กันยายน</w:t>
    </w:r>
    <w:r w:rsidRPr="00814A54">
      <w:rPr>
        <w:rFonts w:ascii="Angsana New" w:hAnsi="Angsana New" w:cs="Angsana New"/>
        <w:bCs/>
        <w:sz w:val="32"/>
        <w:szCs w:val="32"/>
        <w:lang w:val="en-US" w:bidi="th-TH"/>
      </w:rPr>
      <w:t xml:space="preserve"> 2568</w:t>
    </w:r>
    <w:r w:rsidRPr="00814A54">
      <w:rPr>
        <w:rFonts w:ascii="Angsana New" w:hAnsi="Angsana New" w:cs="Angsana New"/>
        <w:bCs/>
        <w:sz w:val="32"/>
        <w:szCs w:val="32"/>
        <w:cs/>
        <w:lang w:val="en-US" w:bidi="th-TH"/>
      </w:rPr>
      <w:t xml:space="preserve"> (</w:t>
    </w:r>
    <w:r w:rsidRPr="00814A54">
      <w:rPr>
        <w:rFonts w:ascii="Angsana New" w:hAnsi="Angsana New" w:cs="Angsana New" w:hint="cs"/>
        <w:bCs/>
        <w:sz w:val="32"/>
        <w:szCs w:val="32"/>
        <w:cs/>
        <w:lang w:val="en-US" w:bidi="th-TH"/>
      </w:rPr>
      <w:t>ไม่ได้ตรวจสอบ</w:t>
    </w:r>
    <w:r w:rsidRPr="00814A54">
      <w:rPr>
        <w:rFonts w:ascii="Angsana New" w:hAnsi="Angsana New" w:cs="Angsana New"/>
        <w:bCs/>
        <w:sz w:val="32"/>
        <w:szCs w:val="32"/>
        <w:cs/>
        <w:lang w:val="en-US" w:bidi="th-TH"/>
      </w:rPr>
      <w:t>)</w:t>
    </w:r>
  </w:p>
  <w:p w14:paraId="0B164F55" w14:textId="77777777" w:rsidR="00596092" w:rsidRPr="001329D0" w:rsidRDefault="00596092" w:rsidP="001B6118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E27FE"/>
    <w:multiLevelType w:val="hybridMultilevel"/>
    <w:tmpl w:val="CB3E999E"/>
    <w:lvl w:ilvl="0" w:tplc="F0581CA2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2B7876"/>
    <w:multiLevelType w:val="hybridMultilevel"/>
    <w:tmpl w:val="1738286C"/>
    <w:lvl w:ilvl="0" w:tplc="97201286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AF5267"/>
    <w:multiLevelType w:val="hybridMultilevel"/>
    <w:tmpl w:val="8870CE32"/>
    <w:lvl w:ilvl="0" w:tplc="7A8A84FE">
      <w:start w:val="1"/>
      <w:numFmt w:val="decimal"/>
      <w:lvlText w:val="%1)"/>
      <w:lvlJc w:val="left"/>
      <w:pPr>
        <w:ind w:left="108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DDA28BE"/>
    <w:multiLevelType w:val="hybridMultilevel"/>
    <w:tmpl w:val="879877BC"/>
    <w:lvl w:ilvl="0" w:tplc="54C6A92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B32BDE"/>
    <w:multiLevelType w:val="hybridMultilevel"/>
    <w:tmpl w:val="77264A9E"/>
    <w:lvl w:ilvl="0" w:tplc="FFFFFFFF">
      <w:start w:val="1"/>
      <w:numFmt w:val="decimal"/>
      <w:lvlText w:val="%1"/>
      <w:lvlJc w:val="left"/>
      <w:pPr>
        <w:ind w:left="727" w:hanging="360"/>
      </w:pPr>
      <w:rPr>
        <w:rFonts w:hint="default"/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6" w15:restartNumberingAfterBreak="0">
    <w:nsid w:val="142E4B0A"/>
    <w:multiLevelType w:val="multilevel"/>
    <w:tmpl w:val="B7E69BE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7" w15:restartNumberingAfterBreak="0">
    <w:nsid w:val="19C2599D"/>
    <w:multiLevelType w:val="multilevel"/>
    <w:tmpl w:val="5A4C7BC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8" w15:restartNumberingAfterBreak="0">
    <w:nsid w:val="1B6C3DD6"/>
    <w:multiLevelType w:val="hybridMultilevel"/>
    <w:tmpl w:val="1242E0AE"/>
    <w:lvl w:ilvl="0" w:tplc="4D44AFD0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7C133F"/>
    <w:multiLevelType w:val="hybridMultilevel"/>
    <w:tmpl w:val="85EC1D48"/>
    <w:lvl w:ilvl="0" w:tplc="F16C7C42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F850BA"/>
    <w:multiLevelType w:val="hybridMultilevel"/>
    <w:tmpl w:val="476A3EFA"/>
    <w:lvl w:ilvl="0" w:tplc="54C6A92E">
      <w:start w:val="1"/>
      <w:numFmt w:val="decimal"/>
      <w:lvlText w:val="%1"/>
      <w:lvlJc w:val="left"/>
      <w:pPr>
        <w:tabs>
          <w:tab w:val="num" w:pos="2880"/>
        </w:tabs>
        <w:ind w:left="2880" w:hanging="2340"/>
      </w:pPr>
      <w:rPr>
        <w:rFonts w:hint="default"/>
      </w:rPr>
    </w:lvl>
    <w:lvl w:ilvl="1" w:tplc="D07CB0F0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64A8F88C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D2F81D3A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A552D962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29420D8A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CB78775C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75746A3E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4E082284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 w15:restartNumberingAfterBreak="0">
    <w:nsid w:val="20465BE0"/>
    <w:multiLevelType w:val="hybridMultilevel"/>
    <w:tmpl w:val="D97AABDE"/>
    <w:lvl w:ilvl="0" w:tplc="B2BA1CA2">
      <w:start w:val="1"/>
      <w:numFmt w:val="bullet"/>
      <w:lvlText w:val="-"/>
      <w:lvlJc w:val="left"/>
      <w:pPr>
        <w:ind w:left="50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12" w15:restartNumberingAfterBreak="0">
    <w:nsid w:val="2A165382"/>
    <w:multiLevelType w:val="multilevel"/>
    <w:tmpl w:val="6922A7E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36141D4"/>
    <w:multiLevelType w:val="hybridMultilevel"/>
    <w:tmpl w:val="BDB8C066"/>
    <w:lvl w:ilvl="0" w:tplc="67BC2A86">
      <w:numFmt w:val="bullet"/>
      <w:lvlText w:val="-"/>
      <w:lvlJc w:val="left"/>
      <w:pPr>
        <w:ind w:left="11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15" w15:restartNumberingAfterBreak="0">
    <w:nsid w:val="34015374"/>
    <w:multiLevelType w:val="hybridMultilevel"/>
    <w:tmpl w:val="F7F86D6A"/>
    <w:lvl w:ilvl="0" w:tplc="D6309F0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5C43E3"/>
    <w:multiLevelType w:val="hybridMultilevel"/>
    <w:tmpl w:val="BB5671AC"/>
    <w:lvl w:ilvl="0" w:tplc="ECAAE76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2351AD"/>
    <w:multiLevelType w:val="hybridMultilevel"/>
    <w:tmpl w:val="2EDAD212"/>
    <w:lvl w:ilvl="0" w:tplc="26365472">
      <w:start w:val="1"/>
      <w:numFmt w:val="bullet"/>
      <w:lvlText w:val="-"/>
      <w:lvlJc w:val="left"/>
      <w:pPr>
        <w:ind w:left="50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19" w15:restartNumberingAfterBreak="0">
    <w:nsid w:val="45A209A2"/>
    <w:multiLevelType w:val="hybridMultilevel"/>
    <w:tmpl w:val="226C0E76"/>
    <w:lvl w:ilvl="0" w:tplc="25C4451E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A55C90"/>
    <w:multiLevelType w:val="hybridMultilevel"/>
    <w:tmpl w:val="77264A9E"/>
    <w:lvl w:ilvl="0" w:tplc="FFFFFFFF">
      <w:start w:val="1"/>
      <w:numFmt w:val="decimal"/>
      <w:lvlText w:val="%1"/>
      <w:lvlJc w:val="left"/>
      <w:pPr>
        <w:ind w:left="727" w:hanging="360"/>
      </w:pPr>
      <w:rPr>
        <w:rFonts w:hint="default"/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9C4FFF"/>
    <w:multiLevelType w:val="hybridMultilevel"/>
    <w:tmpl w:val="8016650A"/>
    <w:lvl w:ilvl="0" w:tplc="4D44AFD0">
      <w:start w:val="1"/>
      <w:numFmt w:val="decimal"/>
      <w:lvlText w:val="%1"/>
      <w:lvlJc w:val="left"/>
      <w:pPr>
        <w:ind w:left="727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68365D"/>
    <w:multiLevelType w:val="hybridMultilevel"/>
    <w:tmpl w:val="9EE8BD8A"/>
    <w:lvl w:ilvl="0" w:tplc="9670AF9A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CD2D6C"/>
    <w:multiLevelType w:val="hybridMultilevel"/>
    <w:tmpl w:val="69AAF90C"/>
    <w:lvl w:ilvl="0" w:tplc="0409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24" w15:restartNumberingAfterBreak="0">
    <w:nsid w:val="626460CA"/>
    <w:multiLevelType w:val="hybridMultilevel"/>
    <w:tmpl w:val="2BEC83BC"/>
    <w:lvl w:ilvl="0" w:tplc="2E08468E">
      <w:start w:val="1"/>
      <w:numFmt w:val="bullet"/>
      <w:lvlText w:val="﷐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181A36"/>
    <w:multiLevelType w:val="hybridMultilevel"/>
    <w:tmpl w:val="77C89BCE"/>
    <w:lvl w:ilvl="0" w:tplc="8CD096B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260C04"/>
    <w:multiLevelType w:val="multilevel"/>
    <w:tmpl w:val="CAF8227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7" w15:restartNumberingAfterBreak="0">
    <w:nsid w:val="732A7285"/>
    <w:multiLevelType w:val="hybridMultilevel"/>
    <w:tmpl w:val="85E4EFA0"/>
    <w:lvl w:ilvl="0" w:tplc="1BDC1232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4303F1"/>
    <w:multiLevelType w:val="hybridMultilevel"/>
    <w:tmpl w:val="F6D0552E"/>
    <w:lvl w:ilvl="0" w:tplc="79EE0284">
      <w:start w:val="1"/>
      <w:numFmt w:val="decimal"/>
      <w:lvlText w:val="%1"/>
      <w:lvlJc w:val="left"/>
      <w:pPr>
        <w:ind w:left="1710" w:hanging="135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F221D8"/>
    <w:multiLevelType w:val="hybridMultilevel"/>
    <w:tmpl w:val="12B64444"/>
    <w:lvl w:ilvl="0" w:tplc="517A13F0">
      <w:start w:val="5"/>
      <w:numFmt w:val="decimal"/>
      <w:lvlText w:val="%1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1" w15:restartNumberingAfterBreak="0">
    <w:nsid w:val="77D33159"/>
    <w:multiLevelType w:val="hybridMultilevel"/>
    <w:tmpl w:val="AA087268"/>
    <w:lvl w:ilvl="0" w:tplc="240EB9E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783B44E4"/>
    <w:multiLevelType w:val="hybridMultilevel"/>
    <w:tmpl w:val="3910AD2A"/>
    <w:lvl w:ilvl="0" w:tplc="3F40EBE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7C0A5792"/>
    <w:multiLevelType w:val="hybridMultilevel"/>
    <w:tmpl w:val="4A3A279C"/>
    <w:lvl w:ilvl="0" w:tplc="1EA4E7E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491064662">
    <w:abstractNumId w:val="13"/>
  </w:num>
  <w:num w:numId="2" w16cid:durableId="687605371">
    <w:abstractNumId w:val="30"/>
  </w:num>
  <w:num w:numId="3" w16cid:durableId="104472513">
    <w:abstractNumId w:val="23"/>
  </w:num>
  <w:num w:numId="4" w16cid:durableId="1187712035">
    <w:abstractNumId w:val="16"/>
  </w:num>
  <w:num w:numId="5" w16cid:durableId="1933278340">
    <w:abstractNumId w:val="21"/>
  </w:num>
  <w:num w:numId="6" w16cid:durableId="1021470231">
    <w:abstractNumId w:val="17"/>
  </w:num>
  <w:num w:numId="7" w16cid:durableId="414743987">
    <w:abstractNumId w:val="3"/>
  </w:num>
  <w:num w:numId="8" w16cid:durableId="1426999370">
    <w:abstractNumId w:val="28"/>
  </w:num>
  <w:num w:numId="9" w16cid:durableId="1849639455">
    <w:abstractNumId w:val="10"/>
  </w:num>
  <w:num w:numId="10" w16cid:durableId="847990175">
    <w:abstractNumId w:val="5"/>
  </w:num>
  <w:num w:numId="11" w16cid:durableId="1502505028">
    <w:abstractNumId w:val="24"/>
  </w:num>
  <w:num w:numId="12" w16cid:durableId="757676651">
    <w:abstractNumId w:val="18"/>
  </w:num>
  <w:num w:numId="13" w16cid:durableId="2087417103">
    <w:abstractNumId w:val="27"/>
  </w:num>
  <w:num w:numId="14" w16cid:durableId="1985768029">
    <w:abstractNumId w:val="1"/>
  </w:num>
  <w:num w:numId="15" w16cid:durableId="1301038397">
    <w:abstractNumId w:val="19"/>
  </w:num>
  <w:num w:numId="16" w16cid:durableId="1118529279">
    <w:abstractNumId w:val="15"/>
  </w:num>
  <w:num w:numId="17" w16cid:durableId="245698112">
    <w:abstractNumId w:val="11"/>
  </w:num>
  <w:num w:numId="18" w16cid:durableId="1750807290">
    <w:abstractNumId w:val="0"/>
  </w:num>
  <w:num w:numId="19" w16cid:durableId="1581327804">
    <w:abstractNumId w:val="31"/>
  </w:num>
  <w:num w:numId="20" w16cid:durableId="287930287">
    <w:abstractNumId w:val="33"/>
  </w:num>
  <w:num w:numId="21" w16cid:durableId="780147758">
    <w:abstractNumId w:val="9"/>
  </w:num>
  <w:num w:numId="22" w16cid:durableId="947468887">
    <w:abstractNumId w:val="2"/>
  </w:num>
  <w:num w:numId="23" w16cid:durableId="2082482144">
    <w:abstractNumId w:val="25"/>
  </w:num>
  <w:num w:numId="24" w16cid:durableId="2082172448">
    <w:abstractNumId w:val="6"/>
  </w:num>
  <w:num w:numId="25" w16cid:durableId="1819180686">
    <w:abstractNumId w:val="7"/>
  </w:num>
  <w:num w:numId="26" w16cid:durableId="670331879">
    <w:abstractNumId w:val="12"/>
  </w:num>
  <w:num w:numId="27" w16cid:durableId="2128575318">
    <w:abstractNumId w:val="26"/>
  </w:num>
  <w:num w:numId="28" w16cid:durableId="1713964438">
    <w:abstractNumId w:val="29"/>
  </w:num>
  <w:num w:numId="29" w16cid:durableId="662974845">
    <w:abstractNumId w:val="22"/>
  </w:num>
  <w:num w:numId="30" w16cid:durableId="2038237217">
    <w:abstractNumId w:val="8"/>
  </w:num>
  <w:num w:numId="31" w16cid:durableId="1140340183">
    <w:abstractNumId w:val="14"/>
  </w:num>
  <w:num w:numId="32" w16cid:durableId="818229775">
    <w:abstractNumId w:val="4"/>
  </w:num>
  <w:num w:numId="33" w16cid:durableId="1520123172">
    <w:abstractNumId w:val="20"/>
  </w:num>
  <w:num w:numId="34" w16cid:durableId="1424840109">
    <w:abstractNumId w:val="3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385CFC"/>
    <w:rsid w:val="0000048F"/>
    <w:rsid w:val="000004D1"/>
    <w:rsid w:val="00000602"/>
    <w:rsid w:val="00000789"/>
    <w:rsid w:val="00000905"/>
    <w:rsid w:val="00000B80"/>
    <w:rsid w:val="00000BA8"/>
    <w:rsid w:val="00000F14"/>
    <w:rsid w:val="00001087"/>
    <w:rsid w:val="00002441"/>
    <w:rsid w:val="00002468"/>
    <w:rsid w:val="00002573"/>
    <w:rsid w:val="000025C2"/>
    <w:rsid w:val="0000294F"/>
    <w:rsid w:val="00002B68"/>
    <w:rsid w:val="00002C37"/>
    <w:rsid w:val="00002E91"/>
    <w:rsid w:val="000036BD"/>
    <w:rsid w:val="000039A4"/>
    <w:rsid w:val="00003BE1"/>
    <w:rsid w:val="000043CE"/>
    <w:rsid w:val="0000466D"/>
    <w:rsid w:val="00004A8B"/>
    <w:rsid w:val="000051BA"/>
    <w:rsid w:val="00005846"/>
    <w:rsid w:val="00005BAB"/>
    <w:rsid w:val="00005D89"/>
    <w:rsid w:val="0000686D"/>
    <w:rsid w:val="00007166"/>
    <w:rsid w:val="00007435"/>
    <w:rsid w:val="0000768B"/>
    <w:rsid w:val="00007B57"/>
    <w:rsid w:val="00007D21"/>
    <w:rsid w:val="00010047"/>
    <w:rsid w:val="00010A8C"/>
    <w:rsid w:val="00010AA7"/>
    <w:rsid w:val="00010BB0"/>
    <w:rsid w:val="00010F8C"/>
    <w:rsid w:val="0001102F"/>
    <w:rsid w:val="000117DE"/>
    <w:rsid w:val="0001192B"/>
    <w:rsid w:val="00011EAE"/>
    <w:rsid w:val="00012650"/>
    <w:rsid w:val="00012937"/>
    <w:rsid w:val="00012A82"/>
    <w:rsid w:val="00012B5D"/>
    <w:rsid w:val="00012C18"/>
    <w:rsid w:val="00012C30"/>
    <w:rsid w:val="00012C59"/>
    <w:rsid w:val="00012ECB"/>
    <w:rsid w:val="00012F5F"/>
    <w:rsid w:val="000132DF"/>
    <w:rsid w:val="000135CB"/>
    <w:rsid w:val="00013AE9"/>
    <w:rsid w:val="00013B43"/>
    <w:rsid w:val="00014B1E"/>
    <w:rsid w:val="00014BA8"/>
    <w:rsid w:val="00015508"/>
    <w:rsid w:val="00015C0C"/>
    <w:rsid w:val="00015C52"/>
    <w:rsid w:val="00015CFE"/>
    <w:rsid w:val="00015FE4"/>
    <w:rsid w:val="0001635A"/>
    <w:rsid w:val="00016540"/>
    <w:rsid w:val="00016898"/>
    <w:rsid w:val="00017923"/>
    <w:rsid w:val="000202DC"/>
    <w:rsid w:val="0002055E"/>
    <w:rsid w:val="00020B60"/>
    <w:rsid w:val="00020D94"/>
    <w:rsid w:val="00020FF4"/>
    <w:rsid w:val="000215A2"/>
    <w:rsid w:val="000217B9"/>
    <w:rsid w:val="000219C0"/>
    <w:rsid w:val="00021C32"/>
    <w:rsid w:val="000224D3"/>
    <w:rsid w:val="00022DC5"/>
    <w:rsid w:val="00023046"/>
    <w:rsid w:val="00023213"/>
    <w:rsid w:val="00023605"/>
    <w:rsid w:val="00023617"/>
    <w:rsid w:val="00023831"/>
    <w:rsid w:val="000239C4"/>
    <w:rsid w:val="00023AC2"/>
    <w:rsid w:val="00023BEB"/>
    <w:rsid w:val="00023CE6"/>
    <w:rsid w:val="00024D7C"/>
    <w:rsid w:val="00024DE7"/>
    <w:rsid w:val="00024EFC"/>
    <w:rsid w:val="00025843"/>
    <w:rsid w:val="00025C27"/>
    <w:rsid w:val="00026088"/>
    <w:rsid w:val="00026596"/>
    <w:rsid w:val="00026598"/>
    <w:rsid w:val="0002659A"/>
    <w:rsid w:val="0002666D"/>
    <w:rsid w:val="00026AB8"/>
    <w:rsid w:val="00027430"/>
    <w:rsid w:val="00027515"/>
    <w:rsid w:val="00027A2F"/>
    <w:rsid w:val="00027DF3"/>
    <w:rsid w:val="000300CD"/>
    <w:rsid w:val="000301B2"/>
    <w:rsid w:val="00030ACB"/>
    <w:rsid w:val="00030C0D"/>
    <w:rsid w:val="00030C78"/>
    <w:rsid w:val="00030E69"/>
    <w:rsid w:val="00031241"/>
    <w:rsid w:val="000314F0"/>
    <w:rsid w:val="00031815"/>
    <w:rsid w:val="00031E92"/>
    <w:rsid w:val="00031F54"/>
    <w:rsid w:val="0003233F"/>
    <w:rsid w:val="00032A02"/>
    <w:rsid w:val="00032C5E"/>
    <w:rsid w:val="00032F78"/>
    <w:rsid w:val="00033141"/>
    <w:rsid w:val="00033257"/>
    <w:rsid w:val="0003375D"/>
    <w:rsid w:val="0003377F"/>
    <w:rsid w:val="000338AF"/>
    <w:rsid w:val="00033A17"/>
    <w:rsid w:val="00033C52"/>
    <w:rsid w:val="00033CBA"/>
    <w:rsid w:val="00033D0B"/>
    <w:rsid w:val="00033EFB"/>
    <w:rsid w:val="00033F2A"/>
    <w:rsid w:val="000346AA"/>
    <w:rsid w:val="0003494A"/>
    <w:rsid w:val="00034A56"/>
    <w:rsid w:val="0003505B"/>
    <w:rsid w:val="000351AC"/>
    <w:rsid w:val="0003534E"/>
    <w:rsid w:val="00035917"/>
    <w:rsid w:val="000359AD"/>
    <w:rsid w:val="00035A15"/>
    <w:rsid w:val="00035B91"/>
    <w:rsid w:val="00035CBC"/>
    <w:rsid w:val="00035D27"/>
    <w:rsid w:val="000361E5"/>
    <w:rsid w:val="000363AB"/>
    <w:rsid w:val="00036675"/>
    <w:rsid w:val="00036C6A"/>
    <w:rsid w:val="0003741C"/>
    <w:rsid w:val="000376BA"/>
    <w:rsid w:val="000378C6"/>
    <w:rsid w:val="00037C22"/>
    <w:rsid w:val="0004051A"/>
    <w:rsid w:val="000405D3"/>
    <w:rsid w:val="00040B63"/>
    <w:rsid w:val="0004120C"/>
    <w:rsid w:val="000414C9"/>
    <w:rsid w:val="0004176A"/>
    <w:rsid w:val="00041F55"/>
    <w:rsid w:val="00042371"/>
    <w:rsid w:val="000423BD"/>
    <w:rsid w:val="000427CC"/>
    <w:rsid w:val="00042F74"/>
    <w:rsid w:val="0004314C"/>
    <w:rsid w:val="000434F1"/>
    <w:rsid w:val="0004404F"/>
    <w:rsid w:val="00044057"/>
    <w:rsid w:val="00044CAA"/>
    <w:rsid w:val="00044FC3"/>
    <w:rsid w:val="00044FDB"/>
    <w:rsid w:val="0004509B"/>
    <w:rsid w:val="0004557F"/>
    <w:rsid w:val="000459EF"/>
    <w:rsid w:val="00045B47"/>
    <w:rsid w:val="00045C50"/>
    <w:rsid w:val="00045ECF"/>
    <w:rsid w:val="00045F5C"/>
    <w:rsid w:val="000460CE"/>
    <w:rsid w:val="00046426"/>
    <w:rsid w:val="00046640"/>
    <w:rsid w:val="000467E6"/>
    <w:rsid w:val="00046B70"/>
    <w:rsid w:val="00046C04"/>
    <w:rsid w:val="00046E92"/>
    <w:rsid w:val="00047840"/>
    <w:rsid w:val="00047EA3"/>
    <w:rsid w:val="00050012"/>
    <w:rsid w:val="00050333"/>
    <w:rsid w:val="000503AC"/>
    <w:rsid w:val="00050922"/>
    <w:rsid w:val="0005095E"/>
    <w:rsid w:val="00050DDE"/>
    <w:rsid w:val="000510FB"/>
    <w:rsid w:val="00051879"/>
    <w:rsid w:val="00051D0E"/>
    <w:rsid w:val="00051FD0"/>
    <w:rsid w:val="000521B3"/>
    <w:rsid w:val="000522AB"/>
    <w:rsid w:val="00052359"/>
    <w:rsid w:val="0005336A"/>
    <w:rsid w:val="000535C9"/>
    <w:rsid w:val="000538BB"/>
    <w:rsid w:val="00053EA3"/>
    <w:rsid w:val="00054018"/>
    <w:rsid w:val="00054218"/>
    <w:rsid w:val="000543CB"/>
    <w:rsid w:val="00054433"/>
    <w:rsid w:val="00054C27"/>
    <w:rsid w:val="00054F23"/>
    <w:rsid w:val="0005500A"/>
    <w:rsid w:val="0005542F"/>
    <w:rsid w:val="00055441"/>
    <w:rsid w:val="00055743"/>
    <w:rsid w:val="000558C4"/>
    <w:rsid w:val="00055986"/>
    <w:rsid w:val="00055AF0"/>
    <w:rsid w:val="00056274"/>
    <w:rsid w:val="0005632A"/>
    <w:rsid w:val="000568FA"/>
    <w:rsid w:val="00056A14"/>
    <w:rsid w:val="000570AA"/>
    <w:rsid w:val="000570C0"/>
    <w:rsid w:val="0005787A"/>
    <w:rsid w:val="00057C4F"/>
    <w:rsid w:val="00057C50"/>
    <w:rsid w:val="000605A6"/>
    <w:rsid w:val="0006085E"/>
    <w:rsid w:val="00060B9E"/>
    <w:rsid w:val="00060E2A"/>
    <w:rsid w:val="00060F77"/>
    <w:rsid w:val="00061250"/>
    <w:rsid w:val="000612C5"/>
    <w:rsid w:val="00061A80"/>
    <w:rsid w:val="000624A5"/>
    <w:rsid w:val="000626F8"/>
    <w:rsid w:val="0006276B"/>
    <w:rsid w:val="00062868"/>
    <w:rsid w:val="00062C4B"/>
    <w:rsid w:val="00062CD5"/>
    <w:rsid w:val="00063281"/>
    <w:rsid w:val="00063530"/>
    <w:rsid w:val="00063B6B"/>
    <w:rsid w:val="00063C95"/>
    <w:rsid w:val="00064867"/>
    <w:rsid w:val="00065287"/>
    <w:rsid w:val="000652EC"/>
    <w:rsid w:val="00065591"/>
    <w:rsid w:val="000656AE"/>
    <w:rsid w:val="00066174"/>
    <w:rsid w:val="000663D3"/>
    <w:rsid w:val="00066524"/>
    <w:rsid w:val="00067376"/>
    <w:rsid w:val="000675C1"/>
    <w:rsid w:val="0006771F"/>
    <w:rsid w:val="0006775C"/>
    <w:rsid w:val="00067A00"/>
    <w:rsid w:val="000701EB"/>
    <w:rsid w:val="00070456"/>
    <w:rsid w:val="000706A9"/>
    <w:rsid w:val="0007078C"/>
    <w:rsid w:val="000708DC"/>
    <w:rsid w:val="00070A79"/>
    <w:rsid w:val="00070D48"/>
    <w:rsid w:val="000711F9"/>
    <w:rsid w:val="00071802"/>
    <w:rsid w:val="00071BA8"/>
    <w:rsid w:val="00071E82"/>
    <w:rsid w:val="00071FC1"/>
    <w:rsid w:val="0007352D"/>
    <w:rsid w:val="00073622"/>
    <w:rsid w:val="00073C33"/>
    <w:rsid w:val="00073E81"/>
    <w:rsid w:val="000742DC"/>
    <w:rsid w:val="00074350"/>
    <w:rsid w:val="00074FF9"/>
    <w:rsid w:val="0007511F"/>
    <w:rsid w:val="00075166"/>
    <w:rsid w:val="0007529E"/>
    <w:rsid w:val="00075CB0"/>
    <w:rsid w:val="00075E4B"/>
    <w:rsid w:val="0007638B"/>
    <w:rsid w:val="00076F03"/>
    <w:rsid w:val="00076F2A"/>
    <w:rsid w:val="00076F30"/>
    <w:rsid w:val="00076F7C"/>
    <w:rsid w:val="000771FE"/>
    <w:rsid w:val="000773F2"/>
    <w:rsid w:val="0008030F"/>
    <w:rsid w:val="00080B79"/>
    <w:rsid w:val="00080CDF"/>
    <w:rsid w:val="00080DC1"/>
    <w:rsid w:val="00080FE5"/>
    <w:rsid w:val="0008142F"/>
    <w:rsid w:val="00081555"/>
    <w:rsid w:val="00081591"/>
    <w:rsid w:val="000816EC"/>
    <w:rsid w:val="0008199C"/>
    <w:rsid w:val="00081A72"/>
    <w:rsid w:val="00081DBB"/>
    <w:rsid w:val="000822B7"/>
    <w:rsid w:val="000822FF"/>
    <w:rsid w:val="00082611"/>
    <w:rsid w:val="00082A6A"/>
    <w:rsid w:val="00082D48"/>
    <w:rsid w:val="00082F2B"/>
    <w:rsid w:val="00083017"/>
    <w:rsid w:val="000830CE"/>
    <w:rsid w:val="00083687"/>
    <w:rsid w:val="00083A6A"/>
    <w:rsid w:val="0008506A"/>
    <w:rsid w:val="00085076"/>
    <w:rsid w:val="000850EF"/>
    <w:rsid w:val="00085292"/>
    <w:rsid w:val="000852B8"/>
    <w:rsid w:val="00085305"/>
    <w:rsid w:val="00085E4E"/>
    <w:rsid w:val="00085EAB"/>
    <w:rsid w:val="00085EDA"/>
    <w:rsid w:val="00086443"/>
    <w:rsid w:val="000868D6"/>
    <w:rsid w:val="00086C7E"/>
    <w:rsid w:val="00086E06"/>
    <w:rsid w:val="000873A0"/>
    <w:rsid w:val="000877D4"/>
    <w:rsid w:val="00087868"/>
    <w:rsid w:val="00087870"/>
    <w:rsid w:val="000901E2"/>
    <w:rsid w:val="00090E3F"/>
    <w:rsid w:val="00090F87"/>
    <w:rsid w:val="0009177C"/>
    <w:rsid w:val="00091929"/>
    <w:rsid w:val="000920AD"/>
    <w:rsid w:val="00092224"/>
    <w:rsid w:val="00092970"/>
    <w:rsid w:val="00093052"/>
    <w:rsid w:val="000937D7"/>
    <w:rsid w:val="00093C9D"/>
    <w:rsid w:val="00093D47"/>
    <w:rsid w:val="00093E95"/>
    <w:rsid w:val="0009552F"/>
    <w:rsid w:val="000959C3"/>
    <w:rsid w:val="00095D8A"/>
    <w:rsid w:val="00095FBA"/>
    <w:rsid w:val="0009619D"/>
    <w:rsid w:val="0009624C"/>
    <w:rsid w:val="00096AC7"/>
    <w:rsid w:val="00097002"/>
    <w:rsid w:val="0009721D"/>
    <w:rsid w:val="00097394"/>
    <w:rsid w:val="000977BD"/>
    <w:rsid w:val="0009787E"/>
    <w:rsid w:val="000978EF"/>
    <w:rsid w:val="00097CD1"/>
    <w:rsid w:val="00097CE6"/>
    <w:rsid w:val="000A0687"/>
    <w:rsid w:val="000A078A"/>
    <w:rsid w:val="000A093F"/>
    <w:rsid w:val="000A09AD"/>
    <w:rsid w:val="000A0B46"/>
    <w:rsid w:val="000A0D59"/>
    <w:rsid w:val="000A0F55"/>
    <w:rsid w:val="000A0FBB"/>
    <w:rsid w:val="000A12A1"/>
    <w:rsid w:val="000A1578"/>
    <w:rsid w:val="000A1619"/>
    <w:rsid w:val="000A171A"/>
    <w:rsid w:val="000A1EE2"/>
    <w:rsid w:val="000A228A"/>
    <w:rsid w:val="000A2467"/>
    <w:rsid w:val="000A2471"/>
    <w:rsid w:val="000A2FC1"/>
    <w:rsid w:val="000A3248"/>
    <w:rsid w:val="000A37E0"/>
    <w:rsid w:val="000A3A33"/>
    <w:rsid w:val="000A3BA3"/>
    <w:rsid w:val="000A427C"/>
    <w:rsid w:val="000A42C6"/>
    <w:rsid w:val="000A43CC"/>
    <w:rsid w:val="000A458E"/>
    <w:rsid w:val="000A4C41"/>
    <w:rsid w:val="000A4FB1"/>
    <w:rsid w:val="000A5073"/>
    <w:rsid w:val="000A551F"/>
    <w:rsid w:val="000A651B"/>
    <w:rsid w:val="000A66B9"/>
    <w:rsid w:val="000A6923"/>
    <w:rsid w:val="000A6B3C"/>
    <w:rsid w:val="000A6B76"/>
    <w:rsid w:val="000A7117"/>
    <w:rsid w:val="000A78E1"/>
    <w:rsid w:val="000A7C14"/>
    <w:rsid w:val="000B0B2E"/>
    <w:rsid w:val="000B0D32"/>
    <w:rsid w:val="000B142E"/>
    <w:rsid w:val="000B16E6"/>
    <w:rsid w:val="000B1A9F"/>
    <w:rsid w:val="000B1E8F"/>
    <w:rsid w:val="000B2026"/>
    <w:rsid w:val="000B206F"/>
    <w:rsid w:val="000B2240"/>
    <w:rsid w:val="000B29B4"/>
    <w:rsid w:val="000B2FC5"/>
    <w:rsid w:val="000B3077"/>
    <w:rsid w:val="000B3383"/>
    <w:rsid w:val="000B33FE"/>
    <w:rsid w:val="000B37BB"/>
    <w:rsid w:val="000B39BC"/>
    <w:rsid w:val="000B4486"/>
    <w:rsid w:val="000B4D08"/>
    <w:rsid w:val="000B50BA"/>
    <w:rsid w:val="000B5133"/>
    <w:rsid w:val="000B549E"/>
    <w:rsid w:val="000B58B9"/>
    <w:rsid w:val="000B5BFD"/>
    <w:rsid w:val="000B5D78"/>
    <w:rsid w:val="000B5E6A"/>
    <w:rsid w:val="000B5F29"/>
    <w:rsid w:val="000B5F60"/>
    <w:rsid w:val="000B61C0"/>
    <w:rsid w:val="000B65F2"/>
    <w:rsid w:val="000B6C82"/>
    <w:rsid w:val="000B6E9D"/>
    <w:rsid w:val="000B6EB0"/>
    <w:rsid w:val="000B77AA"/>
    <w:rsid w:val="000C00BB"/>
    <w:rsid w:val="000C05C6"/>
    <w:rsid w:val="000C12C2"/>
    <w:rsid w:val="000C173F"/>
    <w:rsid w:val="000C1F3C"/>
    <w:rsid w:val="000C2256"/>
    <w:rsid w:val="000C2C72"/>
    <w:rsid w:val="000C3401"/>
    <w:rsid w:val="000C35AC"/>
    <w:rsid w:val="000C3FE3"/>
    <w:rsid w:val="000C43C0"/>
    <w:rsid w:val="000C44F2"/>
    <w:rsid w:val="000C4565"/>
    <w:rsid w:val="000C464C"/>
    <w:rsid w:val="000C4837"/>
    <w:rsid w:val="000C4DC3"/>
    <w:rsid w:val="000C4DF0"/>
    <w:rsid w:val="000C5A4F"/>
    <w:rsid w:val="000C5A95"/>
    <w:rsid w:val="000C5B61"/>
    <w:rsid w:val="000C5E48"/>
    <w:rsid w:val="000C5FD9"/>
    <w:rsid w:val="000C6AAA"/>
    <w:rsid w:val="000C6B3B"/>
    <w:rsid w:val="000C6DF3"/>
    <w:rsid w:val="000C74BA"/>
    <w:rsid w:val="000C77E0"/>
    <w:rsid w:val="000C7F31"/>
    <w:rsid w:val="000D0049"/>
    <w:rsid w:val="000D00FF"/>
    <w:rsid w:val="000D03F9"/>
    <w:rsid w:val="000D0852"/>
    <w:rsid w:val="000D22E0"/>
    <w:rsid w:val="000D2476"/>
    <w:rsid w:val="000D28EA"/>
    <w:rsid w:val="000D2AD0"/>
    <w:rsid w:val="000D2E2D"/>
    <w:rsid w:val="000D2E49"/>
    <w:rsid w:val="000D2F04"/>
    <w:rsid w:val="000D392B"/>
    <w:rsid w:val="000D3B78"/>
    <w:rsid w:val="000D3D86"/>
    <w:rsid w:val="000D3F3E"/>
    <w:rsid w:val="000D4239"/>
    <w:rsid w:val="000D45FA"/>
    <w:rsid w:val="000D4AED"/>
    <w:rsid w:val="000D4B18"/>
    <w:rsid w:val="000D50FD"/>
    <w:rsid w:val="000D54D4"/>
    <w:rsid w:val="000D5840"/>
    <w:rsid w:val="000D64D7"/>
    <w:rsid w:val="000D6696"/>
    <w:rsid w:val="000D67F3"/>
    <w:rsid w:val="000D6971"/>
    <w:rsid w:val="000D6F11"/>
    <w:rsid w:val="000D79A7"/>
    <w:rsid w:val="000D79F6"/>
    <w:rsid w:val="000E078D"/>
    <w:rsid w:val="000E0D2F"/>
    <w:rsid w:val="000E16FC"/>
    <w:rsid w:val="000E23DC"/>
    <w:rsid w:val="000E276F"/>
    <w:rsid w:val="000E28AB"/>
    <w:rsid w:val="000E314F"/>
    <w:rsid w:val="000E31BB"/>
    <w:rsid w:val="000E32D5"/>
    <w:rsid w:val="000E331F"/>
    <w:rsid w:val="000E3A83"/>
    <w:rsid w:val="000E3BD6"/>
    <w:rsid w:val="000E4043"/>
    <w:rsid w:val="000E40CA"/>
    <w:rsid w:val="000E42B9"/>
    <w:rsid w:val="000E48AD"/>
    <w:rsid w:val="000E48F0"/>
    <w:rsid w:val="000E50AE"/>
    <w:rsid w:val="000E535B"/>
    <w:rsid w:val="000E56A3"/>
    <w:rsid w:val="000E56C6"/>
    <w:rsid w:val="000E5748"/>
    <w:rsid w:val="000E5A65"/>
    <w:rsid w:val="000E5E91"/>
    <w:rsid w:val="000E611E"/>
    <w:rsid w:val="000E6788"/>
    <w:rsid w:val="000E69E5"/>
    <w:rsid w:val="000E778C"/>
    <w:rsid w:val="000E7AEB"/>
    <w:rsid w:val="000E7B65"/>
    <w:rsid w:val="000E7D1B"/>
    <w:rsid w:val="000E7DC5"/>
    <w:rsid w:val="000F0134"/>
    <w:rsid w:val="000F0202"/>
    <w:rsid w:val="000F0251"/>
    <w:rsid w:val="000F0307"/>
    <w:rsid w:val="000F0B42"/>
    <w:rsid w:val="000F0E53"/>
    <w:rsid w:val="000F2500"/>
    <w:rsid w:val="000F28FE"/>
    <w:rsid w:val="000F2A44"/>
    <w:rsid w:val="000F30BE"/>
    <w:rsid w:val="000F3282"/>
    <w:rsid w:val="000F370F"/>
    <w:rsid w:val="000F3ADC"/>
    <w:rsid w:val="000F3B20"/>
    <w:rsid w:val="000F3E2C"/>
    <w:rsid w:val="000F440F"/>
    <w:rsid w:val="000F44E4"/>
    <w:rsid w:val="000F4572"/>
    <w:rsid w:val="000F4AD1"/>
    <w:rsid w:val="000F4B93"/>
    <w:rsid w:val="000F5233"/>
    <w:rsid w:val="000F5B03"/>
    <w:rsid w:val="000F5B95"/>
    <w:rsid w:val="000F5C3B"/>
    <w:rsid w:val="000F5F01"/>
    <w:rsid w:val="000F60C0"/>
    <w:rsid w:val="000F6C1E"/>
    <w:rsid w:val="000F6ED9"/>
    <w:rsid w:val="000F704C"/>
    <w:rsid w:val="000F707C"/>
    <w:rsid w:val="000F72D9"/>
    <w:rsid w:val="000F7DB6"/>
    <w:rsid w:val="001000FB"/>
    <w:rsid w:val="00100105"/>
    <w:rsid w:val="00100142"/>
    <w:rsid w:val="001001B9"/>
    <w:rsid w:val="00100315"/>
    <w:rsid w:val="001004E8"/>
    <w:rsid w:val="001005EE"/>
    <w:rsid w:val="00100C2A"/>
    <w:rsid w:val="00100E84"/>
    <w:rsid w:val="00101086"/>
    <w:rsid w:val="00101582"/>
    <w:rsid w:val="0010180B"/>
    <w:rsid w:val="00101A74"/>
    <w:rsid w:val="00101E1D"/>
    <w:rsid w:val="0010200D"/>
    <w:rsid w:val="00102275"/>
    <w:rsid w:val="00102948"/>
    <w:rsid w:val="00102962"/>
    <w:rsid w:val="00102C92"/>
    <w:rsid w:val="00102D26"/>
    <w:rsid w:val="00102ECA"/>
    <w:rsid w:val="00102F55"/>
    <w:rsid w:val="00102F68"/>
    <w:rsid w:val="001032C9"/>
    <w:rsid w:val="00103854"/>
    <w:rsid w:val="00103A36"/>
    <w:rsid w:val="00103A52"/>
    <w:rsid w:val="00103A75"/>
    <w:rsid w:val="00103E02"/>
    <w:rsid w:val="00104663"/>
    <w:rsid w:val="00104729"/>
    <w:rsid w:val="00104791"/>
    <w:rsid w:val="00104A79"/>
    <w:rsid w:val="00104AE3"/>
    <w:rsid w:val="0010665B"/>
    <w:rsid w:val="00106B2D"/>
    <w:rsid w:val="00106BFB"/>
    <w:rsid w:val="001071F8"/>
    <w:rsid w:val="0010771F"/>
    <w:rsid w:val="001077C8"/>
    <w:rsid w:val="00107E13"/>
    <w:rsid w:val="001101AC"/>
    <w:rsid w:val="0011034B"/>
    <w:rsid w:val="00110378"/>
    <w:rsid w:val="00110A28"/>
    <w:rsid w:val="00110AC6"/>
    <w:rsid w:val="00110E82"/>
    <w:rsid w:val="00111750"/>
    <w:rsid w:val="00112282"/>
    <w:rsid w:val="0011238A"/>
    <w:rsid w:val="0011240E"/>
    <w:rsid w:val="00112626"/>
    <w:rsid w:val="00112A77"/>
    <w:rsid w:val="00112B71"/>
    <w:rsid w:val="00112CE9"/>
    <w:rsid w:val="00113047"/>
    <w:rsid w:val="00113E2D"/>
    <w:rsid w:val="00113FF0"/>
    <w:rsid w:val="0011461A"/>
    <w:rsid w:val="00114D15"/>
    <w:rsid w:val="00114F77"/>
    <w:rsid w:val="001153D7"/>
    <w:rsid w:val="00115869"/>
    <w:rsid w:val="0011605B"/>
    <w:rsid w:val="001162CF"/>
    <w:rsid w:val="001162D5"/>
    <w:rsid w:val="00116967"/>
    <w:rsid w:val="001169FE"/>
    <w:rsid w:val="00116C37"/>
    <w:rsid w:val="00116EC2"/>
    <w:rsid w:val="00116FD4"/>
    <w:rsid w:val="00117024"/>
    <w:rsid w:val="00117B7C"/>
    <w:rsid w:val="00117BF0"/>
    <w:rsid w:val="001203E0"/>
    <w:rsid w:val="00120624"/>
    <w:rsid w:val="0012094F"/>
    <w:rsid w:val="00120998"/>
    <w:rsid w:val="00120C4E"/>
    <w:rsid w:val="001215C2"/>
    <w:rsid w:val="00121944"/>
    <w:rsid w:val="0012277D"/>
    <w:rsid w:val="00122D49"/>
    <w:rsid w:val="00122F28"/>
    <w:rsid w:val="00122FC5"/>
    <w:rsid w:val="0012316A"/>
    <w:rsid w:val="001237A0"/>
    <w:rsid w:val="00123B26"/>
    <w:rsid w:val="00123E80"/>
    <w:rsid w:val="00124000"/>
    <w:rsid w:val="0012416E"/>
    <w:rsid w:val="001242CE"/>
    <w:rsid w:val="001245C4"/>
    <w:rsid w:val="00124763"/>
    <w:rsid w:val="00124A8F"/>
    <w:rsid w:val="00124AD0"/>
    <w:rsid w:val="00124B9C"/>
    <w:rsid w:val="00124BEE"/>
    <w:rsid w:val="00124BF6"/>
    <w:rsid w:val="001250B3"/>
    <w:rsid w:val="001252BF"/>
    <w:rsid w:val="00125DD8"/>
    <w:rsid w:val="001263B4"/>
    <w:rsid w:val="00126563"/>
    <w:rsid w:val="001265FF"/>
    <w:rsid w:val="0012677B"/>
    <w:rsid w:val="00127469"/>
    <w:rsid w:val="00127715"/>
    <w:rsid w:val="00127798"/>
    <w:rsid w:val="00127931"/>
    <w:rsid w:val="0013017A"/>
    <w:rsid w:val="00130947"/>
    <w:rsid w:val="00130E7D"/>
    <w:rsid w:val="00130F17"/>
    <w:rsid w:val="001311D3"/>
    <w:rsid w:val="001316FA"/>
    <w:rsid w:val="00131892"/>
    <w:rsid w:val="00131992"/>
    <w:rsid w:val="00131C3C"/>
    <w:rsid w:val="00131CE5"/>
    <w:rsid w:val="0013210B"/>
    <w:rsid w:val="001329D0"/>
    <w:rsid w:val="00132CDC"/>
    <w:rsid w:val="00132DF8"/>
    <w:rsid w:val="00132F57"/>
    <w:rsid w:val="001330AC"/>
    <w:rsid w:val="001337E5"/>
    <w:rsid w:val="00133A5D"/>
    <w:rsid w:val="00133A7E"/>
    <w:rsid w:val="00133B30"/>
    <w:rsid w:val="00133C4B"/>
    <w:rsid w:val="00133D78"/>
    <w:rsid w:val="0013445A"/>
    <w:rsid w:val="001346D4"/>
    <w:rsid w:val="00134BDD"/>
    <w:rsid w:val="00135402"/>
    <w:rsid w:val="00135634"/>
    <w:rsid w:val="00135919"/>
    <w:rsid w:val="00135AA3"/>
    <w:rsid w:val="00135C95"/>
    <w:rsid w:val="00136422"/>
    <w:rsid w:val="0013657B"/>
    <w:rsid w:val="00136658"/>
    <w:rsid w:val="001367DE"/>
    <w:rsid w:val="00136F11"/>
    <w:rsid w:val="0013717D"/>
    <w:rsid w:val="001378A2"/>
    <w:rsid w:val="00137B72"/>
    <w:rsid w:val="00137F71"/>
    <w:rsid w:val="00137FB1"/>
    <w:rsid w:val="001403AB"/>
    <w:rsid w:val="00140B55"/>
    <w:rsid w:val="00140DAF"/>
    <w:rsid w:val="00140E87"/>
    <w:rsid w:val="00141151"/>
    <w:rsid w:val="001414F5"/>
    <w:rsid w:val="00141722"/>
    <w:rsid w:val="00141738"/>
    <w:rsid w:val="00141FB4"/>
    <w:rsid w:val="001421FD"/>
    <w:rsid w:val="001422FE"/>
    <w:rsid w:val="00142CB5"/>
    <w:rsid w:val="00142E27"/>
    <w:rsid w:val="00142F12"/>
    <w:rsid w:val="00143742"/>
    <w:rsid w:val="0014390D"/>
    <w:rsid w:val="00143955"/>
    <w:rsid w:val="00143A4F"/>
    <w:rsid w:val="00143F57"/>
    <w:rsid w:val="001443F1"/>
    <w:rsid w:val="001446CE"/>
    <w:rsid w:val="00144CAE"/>
    <w:rsid w:val="0014500A"/>
    <w:rsid w:val="001450E6"/>
    <w:rsid w:val="00145251"/>
    <w:rsid w:val="00145462"/>
    <w:rsid w:val="00145551"/>
    <w:rsid w:val="00146071"/>
    <w:rsid w:val="00146747"/>
    <w:rsid w:val="00146CD3"/>
    <w:rsid w:val="0014704C"/>
    <w:rsid w:val="0014710C"/>
    <w:rsid w:val="00147216"/>
    <w:rsid w:val="00147369"/>
    <w:rsid w:val="00147620"/>
    <w:rsid w:val="001504CB"/>
    <w:rsid w:val="00150FDF"/>
    <w:rsid w:val="001515F1"/>
    <w:rsid w:val="00151879"/>
    <w:rsid w:val="00151925"/>
    <w:rsid w:val="00151AEC"/>
    <w:rsid w:val="00151CFC"/>
    <w:rsid w:val="00151E33"/>
    <w:rsid w:val="00152530"/>
    <w:rsid w:val="00152B33"/>
    <w:rsid w:val="00153159"/>
    <w:rsid w:val="0015350D"/>
    <w:rsid w:val="0015385C"/>
    <w:rsid w:val="00153920"/>
    <w:rsid w:val="0015395E"/>
    <w:rsid w:val="00153F25"/>
    <w:rsid w:val="00154129"/>
    <w:rsid w:val="00154186"/>
    <w:rsid w:val="001543ED"/>
    <w:rsid w:val="0015451C"/>
    <w:rsid w:val="00154B13"/>
    <w:rsid w:val="00154C4B"/>
    <w:rsid w:val="00154E2A"/>
    <w:rsid w:val="00154F16"/>
    <w:rsid w:val="00154FA7"/>
    <w:rsid w:val="0015506B"/>
    <w:rsid w:val="00155730"/>
    <w:rsid w:val="00156051"/>
    <w:rsid w:val="00156418"/>
    <w:rsid w:val="001564AF"/>
    <w:rsid w:val="00156B5E"/>
    <w:rsid w:val="0015762E"/>
    <w:rsid w:val="00157682"/>
    <w:rsid w:val="001576B2"/>
    <w:rsid w:val="00157D6E"/>
    <w:rsid w:val="00157E35"/>
    <w:rsid w:val="00157F75"/>
    <w:rsid w:val="001600C5"/>
    <w:rsid w:val="0016051A"/>
    <w:rsid w:val="001606ED"/>
    <w:rsid w:val="00160A0F"/>
    <w:rsid w:val="00160A5F"/>
    <w:rsid w:val="00161127"/>
    <w:rsid w:val="001612CE"/>
    <w:rsid w:val="00161AC9"/>
    <w:rsid w:val="001620D1"/>
    <w:rsid w:val="001625C8"/>
    <w:rsid w:val="00162D56"/>
    <w:rsid w:val="00162E95"/>
    <w:rsid w:val="00163DBF"/>
    <w:rsid w:val="001640C3"/>
    <w:rsid w:val="00164287"/>
    <w:rsid w:val="0016454E"/>
    <w:rsid w:val="00164C90"/>
    <w:rsid w:val="00164D10"/>
    <w:rsid w:val="00165590"/>
    <w:rsid w:val="00165734"/>
    <w:rsid w:val="00165B67"/>
    <w:rsid w:val="00165F91"/>
    <w:rsid w:val="001665F7"/>
    <w:rsid w:val="0016701E"/>
    <w:rsid w:val="001672BF"/>
    <w:rsid w:val="00167561"/>
    <w:rsid w:val="00167A90"/>
    <w:rsid w:val="00167BDA"/>
    <w:rsid w:val="00167D57"/>
    <w:rsid w:val="001702B4"/>
    <w:rsid w:val="00170385"/>
    <w:rsid w:val="00170479"/>
    <w:rsid w:val="00170AC6"/>
    <w:rsid w:val="00170CB3"/>
    <w:rsid w:val="00170EB5"/>
    <w:rsid w:val="00170EDD"/>
    <w:rsid w:val="00170EE6"/>
    <w:rsid w:val="00170FEF"/>
    <w:rsid w:val="00171787"/>
    <w:rsid w:val="00172081"/>
    <w:rsid w:val="001722BD"/>
    <w:rsid w:val="001722E3"/>
    <w:rsid w:val="00173742"/>
    <w:rsid w:val="001737E9"/>
    <w:rsid w:val="001737FC"/>
    <w:rsid w:val="0017389D"/>
    <w:rsid w:val="00173B48"/>
    <w:rsid w:val="0017439E"/>
    <w:rsid w:val="001743D6"/>
    <w:rsid w:val="0017487A"/>
    <w:rsid w:val="001751A8"/>
    <w:rsid w:val="00175725"/>
    <w:rsid w:val="00175A4E"/>
    <w:rsid w:val="00175B84"/>
    <w:rsid w:val="00175D57"/>
    <w:rsid w:val="00175D96"/>
    <w:rsid w:val="00175DF6"/>
    <w:rsid w:val="00176028"/>
    <w:rsid w:val="001760B5"/>
    <w:rsid w:val="001764AF"/>
    <w:rsid w:val="00176661"/>
    <w:rsid w:val="00176CC9"/>
    <w:rsid w:val="001777B0"/>
    <w:rsid w:val="00177D38"/>
    <w:rsid w:val="00177E6F"/>
    <w:rsid w:val="001806EF"/>
    <w:rsid w:val="0018088A"/>
    <w:rsid w:val="00180C2E"/>
    <w:rsid w:val="00180CF1"/>
    <w:rsid w:val="00180D04"/>
    <w:rsid w:val="0018118A"/>
    <w:rsid w:val="0018125F"/>
    <w:rsid w:val="001812F5"/>
    <w:rsid w:val="0018196A"/>
    <w:rsid w:val="00181B82"/>
    <w:rsid w:val="00181CD5"/>
    <w:rsid w:val="00181FFC"/>
    <w:rsid w:val="001826A8"/>
    <w:rsid w:val="001826D9"/>
    <w:rsid w:val="00182C4F"/>
    <w:rsid w:val="00183075"/>
    <w:rsid w:val="00183638"/>
    <w:rsid w:val="0018372E"/>
    <w:rsid w:val="00183B93"/>
    <w:rsid w:val="00183EE9"/>
    <w:rsid w:val="00183F00"/>
    <w:rsid w:val="001842EF"/>
    <w:rsid w:val="00184C8F"/>
    <w:rsid w:val="00184D2A"/>
    <w:rsid w:val="001850D6"/>
    <w:rsid w:val="00185152"/>
    <w:rsid w:val="00185175"/>
    <w:rsid w:val="00185487"/>
    <w:rsid w:val="00185946"/>
    <w:rsid w:val="00185A95"/>
    <w:rsid w:val="00185AFD"/>
    <w:rsid w:val="00185B1A"/>
    <w:rsid w:val="00185F9D"/>
    <w:rsid w:val="00186020"/>
    <w:rsid w:val="00186090"/>
    <w:rsid w:val="001862DE"/>
    <w:rsid w:val="00186390"/>
    <w:rsid w:val="00186A96"/>
    <w:rsid w:val="00186BB6"/>
    <w:rsid w:val="00186E89"/>
    <w:rsid w:val="0018700C"/>
    <w:rsid w:val="0018700E"/>
    <w:rsid w:val="0018736E"/>
    <w:rsid w:val="00190107"/>
    <w:rsid w:val="0019029C"/>
    <w:rsid w:val="00190393"/>
    <w:rsid w:val="0019058B"/>
    <w:rsid w:val="001905D1"/>
    <w:rsid w:val="00190B6F"/>
    <w:rsid w:val="00190D53"/>
    <w:rsid w:val="00191050"/>
    <w:rsid w:val="00191132"/>
    <w:rsid w:val="00191A8E"/>
    <w:rsid w:val="00191B7A"/>
    <w:rsid w:val="001924E5"/>
    <w:rsid w:val="0019386D"/>
    <w:rsid w:val="00193BFA"/>
    <w:rsid w:val="00193C0D"/>
    <w:rsid w:val="00194187"/>
    <w:rsid w:val="0019422C"/>
    <w:rsid w:val="0019425D"/>
    <w:rsid w:val="00194349"/>
    <w:rsid w:val="0019455B"/>
    <w:rsid w:val="0019513A"/>
    <w:rsid w:val="001951B6"/>
    <w:rsid w:val="00195304"/>
    <w:rsid w:val="00195543"/>
    <w:rsid w:val="0019574F"/>
    <w:rsid w:val="001958A6"/>
    <w:rsid w:val="00195A03"/>
    <w:rsid w:val="00196D6C"/>
    <w:rsid w:val="001970E8"/>
    <w:rsid w:val="00197583"/>
    <w:rsid w:val="00197786"/>
    <w:rsid w:val="00197917"/>
    <w:rsid w:val="00197E2B"/>
    <w:rsid w:val="001A07B7"/>
    <w:rsid w:val="001A0ED0"/>
    <w:rsid w:val="001A0FAD"/>
    <w:rsid w:val="001A1727"/>
    <w:rsid w:val="001A18E8"/>
    <w:rsid w:val="001A190C"/>
    <w:rsid w:val="001A1987"/>
    <w:rsid w:val="001A19D0"/>
    <w:rsid w:val="001A1E50"/>
    <w:rsid w:val="001A2406"/>
    <w:rsid w:val="001A2590"/>
    <w:rsid w:val="001A26CD"/>
    <w:rsid w:val="001A278B"/>
    <w:rsid w:val="001A2A86"/>
    <w:rsid w:val="001A2ABA"/>
    <w:rsid w:val="001A2BC0"/>
    <w:rsid w:val="001A3015"/>
    <w:rsid w:val="001A303B"/>
    <w:rsid w:val="001A365B"/>
    <w:rsid w:val="001A3718"/>
    <w:rsid w:val="001A3ADC"/>
    <w:rsid w:val="001A3B24"/>
    <w:rsid w:val="001A3B54"/>
    <w:rsid w:val="001A3CD8"/>
    <w:rsid w:val="001A410F"/>
    <w:rsid w:val="001A467E"/>
    <w:rsid w:val="001A46A9"/>
    <w:rsid w:val="001A4A8F"/>
    <w:rsid w:val="001A4BDB"/>
    <w:rsid w:val="001A4BF1"/>
    <w:rsid w:val="001A521E"/>
    <w:rsid w:val="001A5572"/>
    <w:rsid w:val="001A56FA"/>
    <w:rsid w:val="001A5806"/>
    <w:rsid w:val="001A5847"/>
    <w:rsid w:val="001A5873"/>
    <w:rsid w:val="001A5B6C"/>
    <w:rsid w:val="001A5D27"/>
    <w:rsid w:val="001A607E"/>
    <w:rsid w:val="001A611A"/>
    <w:rsid w:val="001A6292"/>
    <w:rsid w:val="001A63E4"/>
    <w:rsid w:val="001A65F1"/>
    <w:rsid w:val="001A6797"/>
    <w:rsid w:val="001A6C56"/>
    <w:rsid w:val="001A6CB1"/>
    <w:rsid w:val="001A72F1"/>
    <w:rsid w:val="001A7602"/>
    <w:rsid w:val="001A76B5"/>
    <w:rsid w:val="001A7CE0"/>
    <w:rsid w:val="001A7F00"/>
    <w:rsid w:val="001B0027"/>
    <w:rsid w:val="001B02A7"/>
    <w:rsid w:val="001B02FB"/>
    <w:rsid w:val="001B03FA"/>
    <w:rsid w:val="001B059B"/>
    <w:rsid w:val="001B0FEC"/>
    <w:rsid w:val="001B130D"/>
    <w:rsid w:val="001B1A94"/>
    <w:rsid w:val="001B1C96"/>
    <w:rsid w:val="001B1E8F"/>
    <w:rsid w:val="001B24AE"/>
    <w:rsid w:val="001B280E"/>
    <w:rsid w:val="001B2937"/>
    <w:rsid w:val="001B2BDC"/>
    <w:rsid w:val="001B2D47"/>
    <w:rsid w:val="001B32C9"/>
    <w:rsid w:val="001B369B"/>
    <w:rsid w:val="001B3EC0"/>
    <w:rsid w:val="001B4273"/>
    <w:rsid w:val="001B4A0D"/>
    <w:rsid w:val="001B51E7"/>
    <w:rsid w:val="001B5374"/>
    <w:rsid w:val="001B592E"/>
    <w:rsid w:val="001B596D"/>
    <w:rsid w:val="001B5A26"/>
    <w:rsid w:val="001B5A9B"/>
    <w:rsid w:val="001B5B10"/>
    <w:rsid w:val="001B5CD9"/>
    <w:rsid w:val="001B6118"/>
    <w:rsid w:val="001B623A"/>
    <w:rsid w:val="001B6508"/>
    <w:rsid w:val="001B662B"/>
    <w:rsid w:val="001B6A05"/>
    <w:rsid w:val="001B708A"/>
    <w:rsid w:val="001B7500"/>
    <w:rsid w:val="001B7511"/>
    <w:rsid w:val="001B75F8"/>
    <w:rsid w:val="001B79EB"/>
    <w:rsid w:val="001C0076"/>
    <w:rsid w:val="001C02CD"/>
    <w:rsid w:val="001C040F"/>
    <w:rsid w:val="001C0491"/>
    <w:rsid w:val="001C069E"/>
    <w:rsid w:val="001C09FB"/>
    <w:rsid w:val="001C0A57"/>
    <w:rsid w:val="001C0B32"/>
    <w:rsid w:val="001C0F74"/>
    <w:rsid w:val="001C0F7D"/>
    <w:rsid w:val="001C16C3"/>
    <w:rsid w:val="001C2269"/>
    <w:rsid w:val="001C2A2F"/>
    <w:rsid w:val="001C2C84"/>
    <w:rsid w:val="001C37AE"/>
    <w:rsid w:val="001C4174"/>
    <w:rsid w:val="001C44E4"/>
    <w:rsid w:val="001C4516"/>
    <w:rsid w:val="001C458B"/>
    <w:rsid w:val="001C4C92"/>
    <w:rsid w:val="001C51C7"/>
    <w:rsid w:val="001C51EB"/>
    <w:rsid w:val="001C60FC"/>
    <w:rsid w:val="001C6251"/>
    <w:rsid w:val="001C63FA"/>
    <w:rsid w:val="001C67D4"/>
    <w:rsid w:val="001C69F3"/>
    <w:rsid w:val="001C6B2D"/>
    <w:rsid w:val="001C71B0"/>
    <w:rsid w:val="001C7420"/>
    <w:rsid w:val="001D059E"/>
    <w:rsid w:val="001D07BE"/>
    <w:rsid w:val="001D0C42"/>
    <w:rsid w:val="001D0CA6"/>
    <w:rsid w:val="001D0F2C"/>
    <w:rsid w:val="001D1837"/>
    <w:rsid w:val="001D1889"/>
    <w:rsid w:val="001D2235"/>
    <w:rsid w:val="001D2528"/>
    <w:rsid w:val="001D2FCE"/>
    <w:rsid w:val="001D381A"/>
    <w:rsid w:val="001D4D18"/>
    <w:rsid w:val="001D58FE"/>
    <w:rsid w:val="001D5A4F"/>
    <w:rsid w:val="001D5D99"/>
    <w:rsid w:val="001D6577"/>
    <w:rsid w:val="001D69AA"/>
    <w:rsid w:val="001D6D3F"/>
    <w:rsid w:val="001D6DD4"/>
    <w:rsid w:val="001D70CF"/>
    <w:rsid w:val="001D7133"/>
    <w:rsid w:val="001D7169"/>
    <w:rsid w:val="001D72B1"/>
    <w:rsid w:val="001D73C1"/>
    <w:rsid w:val="001D74D3"/>
    <w:rsid w:val="001D76EB"/>
    <w:rsid w:val="001E081C"/>
    <w:rsid w:val="001E08FE"/>
    <w:rsid w:val="001E0911"/>
    <w:rsid w:val="001E09D0"/>
    <w:rsid w:val="001E0A75"/>
    <w:rsid w:val="001E0CE4"/>
    <w:rsid w:val="001E0D39"/>
    <w:rsid w:val="001E0D77"/>
    <w:rsid w:val="001E10E4"/>
    <w:rsid w:val="001E152F"/>
    <w:rsid w:val="001E153D"/>
    <w:rsid w:val="001E1A63"/>
    <w:rsid w:val="001E1B26"/>
    <w:rsid w:val="001E1D49"/>
    <w:rsid w:val="001E22F3"/>
    <w:rsid w:val="001E233C"/>
    <w:rsid w:val="001E24B5"/>
    <w:rsid w:val="001E2BAB"/>
    <w:rsid w:val="001E305D"/>
    <w:rsid w:val="001E3134"/>
    <w:rsid w:val="001E3763"/>
    <w:rsid w:val="001E37C9"/>
    <w:rsid w:val="001E3A68"/>
    <w:rsid w:val="001E4E7A"/>
    <w:rsid w:val="001E51A7"/>
    <w:rsid w:val="001E56AE"/>
    <w:rsid w:val="001E56C6"/>
    <w:rsid w:val="001E56D4"/>
    <w:rsid w:val="001E56F2"/>
    <w:rsid w:val="001E57CC"/>
    <w:rsid w:val="001E5A75"/>
    <w:rsid w:val="001E5C82"/>
    <w:rsid w:val="001E5CF6"/>
    <w:rsid w:val="001E5D33"/>
    <w:rsid w:val="001E5FAD"/>
    <w:rsid w:val="001E6145"/>
    <w:rsid w:val="001E6721"/>
    <w:rsid w:val="001E67B9"/>
    <w:rsid w:val="001E680F"/>
    <w:rsid w:val="001E6863"/>
    <w:rsid w:val="001E6B22"/>
    <w:rsid w:val="001E6C3A"/>
    <w:rsid w:val="001E6D3A"/>
    <w:rsid w:val="001E6D58"/>
    <w:rsid w:val="001E70E3"/>
    <w:rsid w:val="001E7515"/>
    <w:rsid w:val="001E7675"/>
    <w:rsid w:val="001E7B5E"/>
    <w:rsid w:val="001E7C77"/>
    <w:rsid w:val="001E7DFF"/>
    <w:rsid w:val="001E7EF8"/>
    <w:rsid w:val="001E7F3A"/>
    <w:rsid w:val="001F07FD"/>
    <w:rsid w:val="001F08C2"/>
    <w:rsid w:val="001F0C47"/>
    <w:rsid w:val="001F134A"/>
    <w:rsid w:val="001F1777"/>
    <w:rsid w:val="001F1C27"/>
    <w:rsid w:val="001F1C70"/>
    <w:rsid w:val="001F2289"/>
    <w:rsid w:val="001F248C"/>
    <w:rsid w:val="001F2730"/>
    <w:rsid w:val="001F29E5"/>
    <w:rsid w:val="001F2A65"/>
    <w:rsid w:val="001F2B3A"/>
    <w:rsid w:val="001F3359"/>
    <w:rsid w:val="001F36FE"/>
    <w:rsid w:val="001F3CE6"/>
    <w:rsid w:val="001F3CF7"/>
    <w:rsid w:val="001F4754"/>
    <w:rsid w:val="001F4810"/>
    <w:rsid w:val="001F49DB"/>
    <w:rsid w:val="001F4E03"/>
    <w:rsid w:val="001F4E17"/>
    <w:rsid w:val="001F51C1"/>
    <w:rsid w:val="001F568E"/>
    <w:rsid w:val="001F577B"/>
    <w:rsid w:val="001F59A0"/>
    <w:rsid w:val="001F5C3D"/>
    <w:rsid w:val="001F65D9"/>
    <w:rsid w:val="001F65E9"/>
    <w:rsid w:val="001F6AB1"/>
    <w:rsid w:val="001F6DAD"/>
    <w:rsid w:val="001F70CB"/>
    <w:rsid w:val="001F731D"/>
    <w:rsid w:val="001F7B90"/>
    <w:rsid w:val="001F7B9F"/>
    <w:rsid w:val="001F7C11"/>
    <w:rsid w:val="001F7CB5"/>
    <w:rsid w:val="001F7D1F"/>
    <w:rsid w:val="00200711"/>
    <w:rsid w:val="00200767"/>
    <w:rsid w:val="00200E87"/>
    <w:rsid w:val="002013A5"/>
    <w:rsid w:val="002019C3"/>
    <w:rsid w:val="0020210F"/>
    <w:rsid w:val="002023A0"/>
    <w:rsid w:val="002023AE"/>
    <w:rsid w:val="002024C1"/>
    <w:rsid w:val="00202832"/>
    <w:rsid w:val="00202B06"/>
    <w:rsid w:val="00202EBA"/>
    <w:rsid w:val="00203480"/>
    <w:rsid w:val="0020348E"/>
    <w:rsid w:val="002035C4"/>
    <w:rsid w:val="00203B9F"/>
    <w:rsid w:val="00204078"/>
    <w:rsid w:val="002044C5"/>
    <w:rsid w:val="0020489A"/>
    <w:rsid w:val="0020499B"/>
    <w:rsid w:val="002049CE"/>
    <w:rsid w:val="00204CE4"/>
    <w:rsid w:val="0020515A"/>
    <w:rsid w:val="0020558F"/>
    <w:rsid w:val="00205799"/>
    <w:rsid w:val="00205CD1"/>
    <w:rsid w:val="00205D8F"/>
    <w:rsid w:val="00205EBC"/>
    <w:rsid w:val="002064BA"/>
    <w:rsid w:val="0020690E"/>
    <w:rsid w:val="00206D26"/>
    <w:rsid w:val="00207414"/>
    <w:rsid w:val="00207573"/>
    <w:rsid w:val="0020758F"/>
    <w:rsid w:val="00207A5F"/>
    <w:rsid w:val="00207C1B"/>
    <w:rsid w:val="00207C74"/>
    <w:rsid w:val="00207F8E"/>
    <w:rsid w:val="002101E7"/>
    <w:rsid w:val="0021031E"/>
    <w:rsid w:val="002107B4"/>
    <w:rsid w:val="00210C33"/>
    <w:rsid w:val="0021124F"/>
    <w:rsid w:val="002114B8"/>
    <w:rsid w:val="00211511"/>
    <w:rsid w:val="002115BD"/>
    <w:rsid w:val="00211AD8"/>
    <w:rsid w:val="00211BCC"/>
    <w:rsid w:val="00211C80"/>
    <w:rsid w:val="002122D5"/>
    <w:rsid w:val="00212654"/>
    <w:rsid w:val="0021287D"/>
    <w:rsid w:val="002129AA"/>
    <w:rsid w:val="00212A16"/>
    <w:rsid w:val="0021327E"/>
    <w:rsid w:val="002134EA"/>
    <w:rsid w:val="002135E6"/>
    <w:rsid w:val="00213918"/>
    <w:rsid w:val="00213A55"/>
    <w:rsid w:val="00213B00"/>
    <w:rsid w:val="00213B63"/>
    <w:rsid w:val="0021444F"/>
    <w:rsid w:val="00214C3B"/>
    <w:rsid w:val="00215113"/>
    <w:rsid w:val="002159D9"/>
    <w:rsid w:val="00215B15"/>
    <w:rsid w:val="00215D68"/>
    <w:rsid w:val="002167D0"/>
    <w:rsid w:val="002175A4"/>
    <w:rsid w:val="00217D48"/>
    <w:rsid w:val="002201D6"/>
    <w:rsid w:val="00220455"/>
    <w:rsid w:val="00220490"/>
    <w:rsid w:val="0022052C"/>
    <w:rsid w:val="002206C3"/>
    <w:rsid w:val="00220EAE"/>
    <w:rsid w:val="002212CB"/>
    <w:rsid w:val="002217EA"/>
    <w:rsid w:val="0022182C"/>
    <w:rsid w:val="00221896"/>
    <w:rsid w:val="0022190E"/>
    <w:rsid w:val="00221BAA"/>
    <w:rsid w:val="00221E05"/>
    <w:rsid w:val="00221EB8"/>
    <w:rsid w:val="00222309"/>
    <w:rsid w:val="00222489"/>
    <w:rsid w:val="002228B3"/>
    <w:rsid w:val="00222A56"/>
    <w:rsid w:val="00222B01"/>
    <w:rsid w:val="00222F3D"/>
    <w:rsid w:val="0022346C"/>
    <w:rsid w:val="0022357C"/>
    <w:rsid w:val="002236D9"/>
    <w:rsid w:val="002239C6"/>
    <w:rsid w:val="00223AEC"/>
    <w:rsid w:val="00223D47"/>
    <w:rsid w:val="00223E67"/>
    <w:rsid w:val="00224078"/>
    <w:rsid w:val="00224435"/>
    <w:rsid w:val="00224488"/>
    <w:rsid w:val="00224AF2"/>
    <w:rsid w:val="00224BAF"/>
    <w:rsid w:val="00224BB2"/>
    <w:rsid w:val="00224C82"/>
    <w:rsid w:val="00224E78"/>
    <w:rsid w:val="002253C4"/>
    <w:rsid w:val="002254B0"/>
    <w:rsid w:val="00225D0D"/>
    <w:rsid w:val="00226049"/>
    <w:rsid w:val="002260EF"/>
    <w:rsid w:val="00226161"/>
    <w:rsid w:val="0022641C"/>
    <w:rsid w:val="00226626"/>
    <w:rsid w:val="002269FF"/>
    <w:rsid w:val="00226B23"/>
    <w:rsid w:val="00226CD3"/>
    <w:rsid w:val="002270AF"/>
    <w:rsid w:val="0022736F"/>
    <w:rsid w:val="002273EE"/>
    <w:rsid w:val="0022749D"/>
    <w:rsid w:val="002278C5"/>
    <w:rsid w:val="00227CD8"/>
    <w:rsid w:val="00230BCE"/>
    <w:rsid w:val="00231198"/>
    <w:rsid w:val="0023144F"/>
    <w:rsid w:val="00231635"/>
    <w:rsid w:val="002318E9"/>
    <w:rsid w:val="00232D08"/>
    <w:rsid w:val="00232E5D"/>
    <w:rsid w:val="00233214"/>
    <w:rsid w:val="002334AF"/>
    <w:rsid w:val="0023377F"/>
    <w:rsid w:val="002338AE"/>
    <w:rsid w:val="00233949"/>
    <w:rsid w:val="00233A9D"/>
    <w:rsid w:val="00234038"/>
    <w:rsid w:val="002341D1"/>
    <w:rsid w:val="002342A2"/>
    <w:rsid w:val="00234326"/>
    <w:rsid w:val="002349CB"/>
    <w:rsid w:val="0023507C"/>
    <w:rsid w:val="002354A8"/>
    <w:rsid w:val="00236069"/>
    <w:rsid w:val="00236180"/>
    <w:rsid w:val="00236583"/>
    <w:rsid w:val="002367A3"/>
    <w:rsid w:val="00236AFF"/>
    <w:rsid w:val="0023725C"/>
    <w:rsid w:val="002372CE"/>
    <w:rsid w:val="0023796B"/>
    <w:rsid w:val="00237A16"/>
    <w:rsid w:val="00237D75"/>
    <w:rsid w:val="002400B6"/>
    <w:rsid w:val="002401B2"/>
    <w:rsid w:val="002405FC"/>
    <w:rsid w:val="00240703"/>
    <w:rsid w:val="00240712"/>
    <w:rsid w:val="00240A43"/>
    <w:rsid w:val="00240A5C"/>
    <w:rsid w:val="00240AB7"/>
    <w:rsid w:val="00240BD8"/>
    <w:rsid w:val="002419A8"/>
    <w:rsid w:val="00241B26"/>
    <w:rsid w:val="00241EC1"/>
    <w:rsid w:val="002420D4"/>
    <w:rsid w:val="00242563"/>
    <w:rsid w:val="002425B2"/>
    <w:rsid w:val="0024282D"/>
    <w:rsid w:val="00242FF4"/>
    <w:rsid w:val="0024325B"/>
    <w:rsid w:val="00243648"/>
    <w:rsid w:val="00243718"/>
    <w:rsid w:val="00243796"/>
    <w:rsid w:val="002438AF"/>
    <w:rsid w:val="002438B6"/>
    <w:rsid w:val="00243921"/>
    <w:rsid w:val="002439D1"/>
    <w:rsid w:val="00244218"/>
    <w:rsid w:val="00244784"/>
    <w:rsid w:val="0024500A"/>
    <w:rsid w:val="002451F8"/>
    <w:rsid w:val="00245AE0"/>
    <w:rsid w:val="00245C2F"/>
    <w:rsid w:val="00245F6D"/>
    <w:rsid w:val="00246AA5"/>
    <w:rsid w:val="00247473"/>
    <w:rsid w:val="0024775B"/>
    <w:rsid w:val="002479AA"/>
    <w:rsid w:val="00247E96"/>
    <w:rsid w:val="00250423"/>
    <w:rsid w:val="00250550"/>
    <w:rsid w:val="002506A1"/>
    <w:rsid w:val="0025075F"/>
    <w:rsid w:val="00250971"/>
    <w:rsid w:val="00250FC7"/>
    <w:rsid w:val="0025105F"/>
    <w:rsid w:val="002510CF"/>
    <w:rsid w:val="002513B3"/>
    <w:rsid w:val="0025164D"/>
    <w:rsid w:val="00251EDF"/>
    <w:rsid w:val="00252647"/>
    <w:rsid w:val="002526C0"/>
    <w:rsid w:val="00252A73"/>
    <w:rsid w:val="00252E63"/>
    <w:rsid w:val="002532AF"/>
    <w:rsid w:val="002532FD"/>
    <w:rsid w:val="00253541"/>
    <w:rsid w:val="00253889"/>
    <w:rsid w:val="002539C6"/>
    <w:rsid w:val="00253C24"/>
    <w:rsid w:val="00253DD4"/>
    <w:rsid w:val="0025427E"/>
    <w:rsid w:val="002544B1"/>
    <w:rsid w:val="0025486A"/>
    <w:rsid w:val="00254B15"/>
    <w:rsid w:val="00255213"/>
    <w:rsid w:val="0025598A"/>
    <w:rsid w:val="00255C1A"/>
    <w:rsid w:val="0025705F"/>
    <w:rsid w:val="00257111"/>
    <w:rsid w:val="00257363"/>
    <w:rsid w:val="00257539"/>
    <w:rsid w:val="002601F2"/>
    <w:rsid w:val="0026022A"/>
    <w:rsid w:val="00260310"/>
    <w:rsid w:val="00260F18"/>
    <w:rsid w:val="00260FC9"/>
    <w:rsid w:val="0026106C"/>
    <w:rsid w:val="002610A1"/>
    <w:rsid w:val="002611DD"/>
    <w:rsid w:val="00261902"/>
    <w:rsid w:val="0026235F"/>
    <w:rsid w:val="002626D8"/>
    <w:rsid w:val="00262756"/>
    <w:rsid w:val="0026275B"/>
    <w:rsid w:val="00262E60"/>
    <w:rsid w:val="00262F64"/>
    <w:rsid w:val="00262FBF"/>
    <w:rsid w:val="00263417"/>
    <w:rsid w:val="0026349E"/>
    <w:rsid w:val="0026424F"/>
    <w:rsid w:val="00264406"/>
    <w:rsid w:val="00264901"/>
    <w:rsid w:val="00264A08"/>
    <w:rsid w:val="00265816"/>
    <w:rsid w:val="00265D19"/>
    <w:rsid w:val="00265DDE"/>
    <w:rsid w:val="0026616D"/>
    <w:rsid w:val="002662D6"/>
    <w:rsid w:val="0026642F"/>
    <w:rsid w:val="00266498"/>
    <w:rsid w:val="00266622"/>
    <w:rsid w:val="0026662E"/>
    <w:rsid w:val="00266C43"/>
    <w:rsid w:val="00266E38"/>
    <w:rsid w:val="00267267"/>
    <w:rsid w:val="00267B5E"/>
    <w:rsid w:val="00267C4F"/>
    <w:rsid w:val="00267C7E"/>
    <w:rsid w:val="002700E0"/>
    <w:rsid w:val="002706F1"/>
    <w:rsid w:val="00270940"/>
    <w:rsid w:val="00270BB0"/>
    <w:rsid w:val="00270BBF"/>
    <w:rsid w:val="00270EA0"/>
    <w:rsid w:val="00270EA6"/>
    <w:rsid w:val="00270EE0"/>
    <w:rsid w:val="00270F83"/>
    <w:rsid w:val="00270FAA"/>
    <w:rsid w:val="0027124C"/>
    <w:rsid w:val="002718A3"/>
    <w:rsid w:val="00271E34"/>
    <w:rsid w:val="00271F9C"/>
    <w:rsid w:val="00272015"/>
    <w:rsid w:val="00272608"/>
    <w:rsid w:val="00272D1B"/>
    <w:rsid w:val="00272D23"/>
    <w:rsid w:val="00272FB1"/>
    <w:rsid w:val="00273214"/>
    <w:rsid w:val="00273435"/>
    <w:rsid w:val="0027358C"/>
    <w:rsid w:val="00273CA6"/>
    <w:rsid w:val="00273E73"/>
    <w:rsid w:val="0027405C"/>
    <w:rsid w:val="002743AD"/>
    <w:rsid w:val="002743E9"/>
    <w:rsid w:val="0027449B"/>
    <w:rsid w:val="00274673"/>
    <w:rsid w:val="00274EDA"/>
    <w:rsid w:val="00274F7D"/>
    <w:rsid w:val="002759E0"/>
    <w:rsid w:val="00275AA6"/>
    <w:rsid w:val="00275F32"/>
    <w:rsid w:val="00276171"/>
    <w:rsid w:val="0027665D"/>
    <w:rsid w:val="00276809"/>
    <w:rsid w:val="0027704F"/>
    <w:rsid w:val="00277095"/>
    <w:rsid w:val="0027709A"/>
    <w:rsid w:val="0027718B"/>
    <w:rsid w:val="00277286"/>
    <w:rsid w:val="0027761F"/>
    <w:rsid w:val="0027765C"/>
    <w:rsid w:val="002776D0"/>
    <w:rsid w:val="00277A96"/>
    <w:rsid w:val="0028013D"/>
    <w:rsid w:val="0028037C"/>
    <w:rsid w:val="00280471"/>
    <w:rsid w:val="00280550"/>
    <w:rsid w:val="0028057B"/>
    <w:rsid w:val="002805FC"/>
    <w:rsid w:val="002807B3"/>
    <w:rsid w:val="002809BB"/>
    <w:rsid w:val="00280FC6"/>
    <w:rsid w:val="002814A6"/>
    <w:rsid w:val="002816E5"/>
    <w:rsid w:val="00281913"/>
    <w:rsid w:val="0028195C"/>
    <w:rsid w:val="0028202C"/>
    <w:rsid w:val="0028271C"/>
    <w:rsid w:val="00282B22"/>
    <w:rsid w:val="00282B25"/>
    <w:rsid w:val="00282EC7"/>
    <w:rsid w:val="002832EB"/>
    <w:rsid w:val="0028348F"/>
    <w:rsid w:val="0028406E"/>
    <w:rsid w:val="0028424C"/>
    <w:rsid w:val="0028434B"/>
    <w:rsid w:val="002848EC"/>
    <w:rsid w:val="00284DAB"/>
    <w:rsid w:val="00284FE0"/>
    <w:rsid w:val="00285231"/>
    <w:rsid w:val="00285DF2"/>
    <w:rsid w:val="00286617"/>
    <w:rsid w:val="00286671"/>
    <w:rsid w:val="00286C12"/>
    <w:rsid w:val="00286C54"/>
    <w:rsid w:val="00286EB0"/>
    <w:rsid w:val="00287186"/>
    <w:rsid w:val="002871E2"/>
    <w:rsid w:val="002876AB"/>
    <w:rsid w:val="00287773"/>
    <w:rsid w:val="00287819"/>
    <w:rsid w:val="00287B6B"/>
    <w:rsid w:val="00287D18"/>
    <w:rsid w:val="0029013B"/>
    <w:rsid w:val="002902D3"/>
    <w:rsid w:val="00290B77"/>
    <w:rsid w:val="00290EA5"/>
    <w:rsid w:val="0029102F"/>
    <w:rsid w:val="0029108E"/>
    <w:rsid w:val="002912F3"/>
    <w:rsid w:val="002917DD"/>
    <w:rsid w:val="00291851"/>
    <w:rsid w:val="00291E35"/>
    <w:rsid w:val="00291E98"/>
    <w:rsid w:val="00292435"/>
    <w:rsid w:val="002929B7"/>
    <w:rsid w:val="00292A15"/>
    <w:rsid w:val="00292CE5"/>
    <w:rsid w:val="00293041"/>
    <w:rsid w:val="0029318F"/>
    <w:rsid w:val="00293341"/>
    <w:rsid w:val="002936FF"/>
    <w:rsid w:val="0029375E"/>
    <w:rsid w:val="00293976"/>
    <w:rsid w:val="00293D63"/>
    <w:rsid w:val="002944AE"/>
    <w:rsid w:val="00294549"/>
    <w:rsid w:val="00294959"/>
    <w:rsid w:val="00294C8E"/>
    <w:rsid w:val="00294F57"/>
    <w:rsid w:val="002953B9"/>
    <w:rsid w:val="00295FCD"/>
    <w:rsid w:val="002965EB"/>
    <w:rsid w:val="00296A50"/>
    <w:rsid w:val="00296EA9"/>
    <w:rsid w:val="00296F43"/>
    <w:rsid w:val="002975B1"/>
    <w:rsid w:val="00297BB1"/>
    <w:rsid w:val="00297BD7"/>
    <w:rsid w:val="00297C91"/>
    <w:rsid w:val="00297D70"/>
    <w:rsid w:val="00297E21"/>
    <w:rsid w:val="00297ED1"/>
    <w:rsid w:val="00297F58"/>
    <w:rsid w:val="00297F9C"/>
    <w:rsid w:val="002A0069"/>
    <w:rsid w:val="002A05F5"/>
    <w:rsid w:val="002A0BA3"/>
    <w:rsid w:val="002A0BB7"/>
    <w:rsid w:val="002A13F8"/>
    <w:rsid w:val="002A1533"/>
    <w:rsid w:val="002A1618"/>
    <w:rsid w:val="002A1662"/>
    <w:rsid w:val="002A18B1"/>
    <w:rsid w:val="002A1B97"/>
    <w:rsid w:val="002A1D98"/>
    <w:rsid w:val="002A2685"/>
    <w:rsid w:val="002A27C5"/>
    <w:rsid w:val="002A2B4D"/>
    <w:rsid w:val="002A2D02"/>
    <w:rsid w:val="002A3081"/>
    <w:rsid w:val="002A32B5"/>
    <w:rsid w:val="002A3B1F"/>
    <w:rsid w:val="002A447F"/>
    <w:rsid w:val="002A44A7"/>
    <w:rsid w:val="002A4A02"/>
    <w:rsid w:val="002A4B36"/>
    <w:rsid w:val="002A4C66"/>
    <w:rsid w:val="002A501B"/>
    <w:rsid w:val="002A5114"/>
    <w:rsid w:val="002A56AF"/>
    <w:rsid w:val="002A5898"/>
    <w:rsid w:val="002A5975"/>
    <w:rsid w:val="002A5B7F"/>
    <w:rsid w:val="002A5E86"/>
    <w:rsid w:val="002A63C6"/>
    <w:rsid w:val="002A6930"/>
    <w:rsid w:val="002A6A02"/>
    <w:rsid w:val="002A6B0B"/>
    <w:rsid w:val="002A6CA9"/>
    <w:rsid w:val="002A76F7"/>
    <w:rsid w:val="002A7A18"/>
    <w:rsid w:val="002A7BA5"/>
    <w:rsid w:val="002B0160"/>
    <w:rsid w:val="002B037C"/>
    <w:rsid w:val="002B05B6"/>
    <w:rsid w:val="002B064E"/>
    <w:rsid w:val="002B0856"/>
    <w:rsid w:val="002B0B04"/>
    <w:rsid w:val="002B0BDF"/>
    <w:rsid w:val="002B0F61"/>
    <w:rsid w:val="002B1567"/>
    <w:rsid w:val="002B15CB"/>
    <w:rsid w:val="002B2458"/>
    <w:rsid w:val="002B25C9"/>
    <w:rsid w:val="002B27A7"/>
    <w:rsid w:val="002B2AE8"/>
    <w:rsid w:val="002B2F7C"/>
    <w:rsid w:val="002B3308"/>
    <w:rsid w:val="002B35E0"/>
    <w:rsid w:val="002B37B3"/>
    <w:rsid w:val="002B3908"/>
    <w:rsid w:val="002B3BFE"/>
    <w:rsid w:val="002B40E5"/>
    <w:rsid w:val="002B455C"/>
    <w:rsid w:val="002B4D9F"/>
    <w:rsid w:val="002B4F7C"/>
    <w:rsid w:val="002B5474"/>
    <w:rsid w:val="002B5481"/>
    <w:rsid w:val="002B5E7C"/>
    <w:rsid w:val="002B627C"/>
    <w:rsid w:val="002B66F8"/>
    <w:rsid w:val="002B70E1"/>
    <w:rsid w:val="002B71C9"/>
    <w:rsid w:val="002B757E"/>
    <w:rsid w:val="002C00A3"/>
    <w:rsid w:val="002C03EB"/>
    <w:rsid w:val="002C059F"/>
    <w:rsid w:val="002C08C8"/>
    <w:rsid w:val="002C131B"/>
    <w:rsid w:val="002C165F"/>
    <w:rsid w:val="002C16FC"/>
    <w:rsid w:val="002C1D33"/>
    <w:rsid w:val="002C2141"/>
    <w:rsid w:val="002C28E0"/>
    <w:rsid w:val="002C2E11"/>
    <w:rsid w:val="002C2ED9"/>
    <w:rsid w:val="002C3049"/>
    <w:rsid w:val="002C327A"/>
    <w:rsid w:val="002C35D9"/>
    <w:rsid w:val="002C3756"/>
    <w:rsid w:val="002C40BD"/>
    <w:rsid w:val="002C4296"/>
    <w:rsid w:val="002C4603"/>
    <w:rsid w:val="002C4898"/>
    <w:rsid w:val="002C4C18"/>
    <w:rsid w:val="002C5014"/>
    <w:rsid w:val="002C5027"/>
    <w:rsid w:val="002C53BF"/>
    <w:rsid w:val="002C5455"/>
    <w:rsid w:val="002C554F"/>
    <w:rsid w:val="002C56BB"/>
    <w:rsid w:val="002C589E"/>
    <w:rsid w:val="002C5E2F"/>
    <w:rsid w:val="002C5F09"/>
    <w:rsid w:val="002C6038"/>
    <w:rsid w:val="002C65EE"/>
    <w:rsid w:val="002C6B32"/>
    <w:rsid w:val="002C6DC1"/>
    <w:rsid w:val="002C7960"/>
    <w:rsid w:val="002C7DF7"/>
    <w:rsid w:val="002D0594"/>
    <w:rsid w:val="002D06C9"/>
    <w:rsid w:val="002D07E9"/>
    <w:rsid w:val="002D0949"/>
    <w:rsid w:val="002D12CF"/>
    <w:rsid w:val="002D15E3"/>
    <w:rsid w:val="002D1677"/>
    <w:rsid w:val="002D16CB"/>
    <w:rsid w:val="002D1886"/>
    <w:rsid w:val="002D1B63"/>
    <w:rsid w:val="002D1D62"/>
    <w:rsid w:val="002D1D76"/>
    <w:rsid w:val="002D1E91"/>
    <w:rsid w:val="002D270E"/>
    <w:rsid w:val="002D2B6C"/>
    <w:rsid w:val="002D2FC4"/>
    <w:rsid w:val="002D3300"/>
    <w:rsid w:val="002D3889"/>
    <w:rsid w:val="002D3FD6"/>
    <w:rsid w:val="002D4228"/>
    <w:rsid w:val="002D495C"/>
    <w:rsid w:val="002D4C04"/>
    <w:rsid w:val="002D4D99"/>
    <w:rsid w:val="002D4DEA"/>
    <w:rsid w:val="002D4ED7"/>
    <w:rsid w:val="002D55F4"/>
    <w:rsid w:val="002D56EC"/>
    <w:rsid w:val="002D620C"/>
    <w:rsid w:val="002D69BB"/>
    <w:rsid w:val="002D6BBF"/>
    <w:rsid w:val="002D6F4F"/>
    <w:rsid w:val="002D7384"/>
    <w:rsid w:val="002D73C1"/>
    <w:rsid w:val="002D7A75"/>
    <w:rsid w:val="002D7A9D"/>
    <w:rsid w:val="002D7D14"/>
    <w:rsid w:val="002D7D7C"/>
    <w:rsid w:val="002D7EF8"/>
    <w:rsid w:val="002D7FA1"/>
    <w:rsid w:val="002E0459"/>
    <w:rsid w:val="002E0583"/>
    <w:rsid w:val="002E0F0D"/>
    <w:rsid w:val="002E1EA7"/>
    <w:rsid w:val="002E1FB2"/>
    <w:rsid w:val="002E23FB"/>
    <w:rsid w:val="002E249E"/>
    <w:rsid w:val="002E2CE6"/>
    <w:rsid w:val="002E2CF1"/>
    <w:rsid w:val="002E3296"/>
    <w:rsid w:val="002E3315"/>
    <w:rsid w:val="002E3E6E"/>
    <w:rsid w:val="002E409F"/>
    <w:rsid w:val="002E43BE"/>
    <w:rsid w:val="002E46DA"/>
    <w:rsid w:val="002E5015"/>
    <w:rsid w:val="002E5DB5"/>
    <w:rsid w:val="002E5FA9"/>
    <w:rsid w:val="002E60CD"/>
    <w:rsid w:val="002E6263"/>
    <w:rsid w:val="002E654A"/>
    <w:rsid w:val="002E660B"/>
    <w:rsid w:val="002E68D9"/>
    <w:rsid w:val="002E6E25"/>
    <w:rsid w:val="002E7231"/>
    <w:rsid w:val="002E7598"/>
    <w:rsid w:val="002E7685"/>
    <w:rsid w:val="002E7688"/>
    <w:rsid w:val="002E7785"/>
    <w:rsid w:val="002E7962"/>
    <w:rsid w:val="002E7F14"/>
    <w:rsid w:val="002E7F9B"/>
    <w:rsid w:val="002F00E8"/>
    <w:rsid w:val="002F04C6"/>
    <w:rsid w:val="002F056C"/>
    <w:rsid w:val="002F08C6"/>
    <w:rsid w:val="002F092D"/>
    <w:rsid w:val="002F0CAB"/>
    <w:rsid w:val="002F10EC"/>
    <w:rsid w:val="002F182A"/>
    <w:rsid w:val="002F1CCE"/>
    <w:rsid w:val="002F1E7D"/>
    <w:rsid w:val="002F2186"/>
    <w:rsid w:val="002F2370"/>
    <w:rsid w:val="002F2437"/>
    <w:rsid w:val="002F25DE"/>
    <w:rsid w:val="002F2AF3"/>
    <w:rsid w:val="002F3146"/>
    <w:rsid w:val="002F33D8"/>
    <w:rsid w:val="002F3573"/>
    <w:rsid w:val="002F3A02"/>
    <w:rsid w:val="002F40B1"/>
    <w:rsid w:val="002F40B8"/>
    <w:rsid w:val="002F43EA"/>
    <w:rsid w:val="002F5730"/>
    <w:rsid w:val="002F5C81"/>
    <w:rsid w:val="002F5FDD"/>
    <w:rsid w:val="002F6148"/>
    <w:rsid w:val="002F67B5"/>
    <w:rsid w:val="002F6E7B"/>
    <w:rsid w:val="002F6F36"/>
    <w:rsid w:val="002F6F79"/>
    <w:rsid w:val="002F70A4"/>
    <w:rsid w:val="002F7166"/>
    <w:rsid w:val="002F7969"/>
    <w:rsid w:val="002F7A2A"/>
    <w:rsid w:val="00300457"/>
    <w:rsid w:val="003008A2"/>
    <w:rsid w:val="003010D9"/>
    <w:rsid w:val="00301742"/>
    <w:rsid w:val="00301746"/>
    <w:rsid w:val="00301876"/>
    <w:rsid w:val="0030190F"/>
    <w:rsid w:val="00301BDD"/>
    <w:rsid w:val="00301C87"/>
    <w:rsid w:val="003021AC"/>
    <w:rsid w:val="00302836"/>
    <w:rsid w:val="00302B30"/>
    <w:rsid w:val="00302D9A"/>
    <w:rsid w:val="00303250"/>
    <w:rsid w:val="0030358D"/>
    <w:rsid w:val="003038F6"/>
    <w:rsid w:val="00303B6F"/>
    <w:rsid w:val="00303D8D"/>
    <w:rsid w:val="003040A8"/>
    <w:rsid w:val="0030436A"/>
    <w:rsid w:val="003045EB"/>
    <w:rsid w:val="0030490B"/>
    <w:rsid w:val="00304A0E"/>
    <w:rsid w:val="00304A85"/>
    <w:rsid w:val="00304BC6"/>
    <w:rsid w:val="00304D2A"/>
    <w:rsid w:val="00304FBA"/>
    <w:rsid w:val="003054F4"/>
    <w:rsid w:val="00305B63"/>
    <w:rsid w:val="00305CE2"/>
    <w:rsid w:val="00305DC9"/>
    <w:rsid w:val="00306216"/>
    <w:rsid w:val="0030640F"/>
    <w:rsid w:val="00306502"/>
    <w:rsid w:val="00306687"/>
    <w:rsid w:val="003066DB"/>
    <w:rsid w:val="00306928"/>
    <w:rsid w:val="00306EFD"/>
    <w:rsid w:val="00307055"/>
    <w:rsid w:val="00307073"/>
    <w:rsid w:val="00307213"/>
    <w:rsid w:val="00307769"/>
    <w:rsid w:val="00310345"/>
    <w:rsid w:val="0031041C"/>
    <w:rsid w:val="003104DC"/>
    <w:rsid w:val="0031056F"/>
    <w:rsid w:val="003106AF"/>
    <w:rsid w:val="003107BD"/>
    <w:rsid w:val="003108D2"/>
    <w:rsid w:val="00310AFB"/>
    <w:rsid w:val="00310E12"/>
    <w:rsid w:val="00310E51"/>
    <w:rsid w:val="0031110E"/>
    <w:rsid w:val="00311822"/>
    <w:rsid w:val="0031189A"/>
    <w:rsid w:val="00311A1B"/>
    <w:rsid w:val="00311CF7"/>
    <w:rsid w:val="00311EC6"/>
    <w:rsid w:val="00311F55"/>
    <w:rsid w:val="00312081"/>
    <w:rsid w:val="003121B1"/>
    <w:rsid w:val="003129E8"/>
    <w:rsid w:val="00312D54"/>
    <w:rsid w:val="00312E24"/>
    <w:rsid w:val="00312E37"/>
    <w:rsid w:val="00312FFF"/>
    <w:rsid w:val="00313103"/>
    <w:rsid w:val="00313335"/>
    <w:rsid w:val="00313761"/>
    <w:rsid w:val="00313A39"/>
    <w:rsid w:val="00313ACC"/>
    <w:rsid w:val="00313F26"/>
    <w:rsid w:val="00314925"/>
    <w:rsid w:val="0031492A"/>
    <w:rsid w:val="00314CB2"/>
    <w:rsid w:val="003153D1"/>
    <w:rsid w:val="003156C6"/>
    <w:rsid w:val="00315ACA"/>
    <w:rsid w:val="00315CC8"/>
    <w:rsid w:val="00315D67"/>
    <w:rsid w:val="00315ECD"/>
    <w:rsid w:val="003162A1"/>
    <w:rsid w:val="00316FA3"/>
    <w:rsid w:val="00317513"/>
    <w:rsid w:val="003177CF"/>
    <w:rsid w:val="00320000"/>
    <w:rsid w:val="003200EC"/>
    <w:rsid w:val="003200ED"/>
    <w:rsid w:val="00320A2A"/>
    <w:rsid w:val="00320D1C"/>
    <w:rsid w:val="00320F09"/>
    <w:rsid w:val="00320F7E"/>
    <w:rsid w:val="0032176E"/>
    <w:rsid w:val="0032233D"/>
    <w:rsid w:val="00322661"/>
    <w:rsid w:val="00322B6A"/>
    <w:rsid w:val="00322E28"/>
    <w:rsid w:val="00322F23"/>
    <w:rsid w:val="0032311E"/>
    <w:rsid w:val="0032354E"/>
    <w:rsid w:val="003235EE"/>
    <w:rsid w:val="003239B3"/>
    <w:rsid w:val="00323B73"/>
    <w:rsid w:val="00323BAB"/>
    <w:rsid w:val="00324055"/>
    <w:rsid w:val="00324568"/>
    <w:rsid w:val="00324ADF"/>
    <w:rsid w:val="00324C04"/>
    <w:rsid w:val="00324CCB"/>
    <w:rsid w:val="00325202"/>
    <w:rsid w:val="00325463"/>
    <w:rsid w:val="00325486"/>
    <w:rsid w:val="003254DA"/>
    <w:rsid w:val="00325B75"/>
    <w:rsid w:val="00325C89"/>
    <w:rsid w:val="003260AD"/>
    <w:rsid w:val="00326306"/>
    <w:rsid w:val="00326351"/>
    <w:rsid w:val="003263D7"/>
    <w:rsid w:val="0032658F"/>
    <w:rsid w:val="0032682A"/>
    <w:rsid w:val="003268A8"/>
    <w:rsid w:val="00326FFA"/>
    <w:rsid w:val="00327035"/>
    <w:rsid w:val="00327510"/>
    <w:rsid w:val="0032776B"/>
    <w:rsid w:val="0032791F"/>
    <w:rsid w:val="00327C2B"/>
    <w:rsid w:val="00327E5B"/>
    <w:rsid w:val="00327F76"/>
    <w:rsid w:val="0033017D"/>
    <w:rsid w:val="00330389"/>
    <w:rsid w:val="00330C86"/>
    <w:rsid w:val="00330D56"/>
    <w:rsid w:val="00330EA8"/>
    <w:rsid w:val="00331012"/>
    <w:rsid w:val="0033122B"/>
    <w:rsid w:val="00331639"/>
    <w:rsid w:val="0033195A"/>
    <w:rsid w:val="00331F89"/>
    <w:rsid w:val="00332460"/>
    <w:rsid w:val="00332B52"/>
    <w:rsid w:val="00333162"/>
    <w:rsid w:val="00333484"/>
    <w:rsid w:val="00333744"/>
    <w:rsid w:val="0033394D"/>
    <w:rsid w:val="00333B4C"/>
    <w:rsid w:val="00334050"/>
    <w:rsid w:val="00334396"/>
    <w:rsid w:val="00334621"/>
    <w:rsid w:val="00334D0A"/>
    <w:rsid w:val="00336370"/>
    <w:rsid w:val="003367EB"/>
    <w:rsid w:val="0033691E"/>
    <w:rsid w:val="003369FB"/>
    <w:rsid w:val="00336DB3"/>
    <w:rsid w:val="0033781D"/>
    <w:rsid w:val="0033791A"/>
    <w:rsid w:val="00337C59"/>
    <w:rsid w:val="00337C70"/>
    <w:rsid w:val="00337CB0"/>
    <w:rsid w:val="00340199"/>
    <w:rsid w:val="0034023C"/>
    <w:rsid w:val="00340456"/>
    <w:rsid w:val="00340488"/>
    <w:rsid w:val="00340668"/>
    <w:rsid w:val="00340FFD"/>
    <w:rsid w:val="00341092"/>
    <w:rsid w:val="00341454"/>
    <w:rsid w:val="003417A7"/>
    <w:rsid w:val="0034190E"/>
    <w:rsid w:val="00341A45"/>
    <w:rsid w:val="0034249E"/>
    <w:rsid w:val="00342981"/>
    <w:rsid w:val="00343126"/>
    <w:rsid w:val="00343744"/>
    <w:rsid w:val="00343B61"/>
    <w:rsid w:val="00344088"/>
    <w:rsid w:val="003440F4"/>
    <w:rsid w:val="00344155"/>
    <w:rsid w:val="00344165"/>
    <w:rsid w:val="003441F8"/>
    <w:rsid w:val="0034436B"/>
    <w:rsid w:val="0034495A"/>
    <w:rsid w:val="00344B53"/>
    <w:rsid w:val="00344C39"/>
    <w:rsid w:val="00344F95"/>
    <w:rsid w:val="0034515C"/>
    <w:rsid w:val="00345268"/>
    <w:rsid w:val="00345849"/>
    <w:rsid w:val="00345B79"/>
    <w:rsid w:val="003463C0"/>
    <w:rsid w:val="00346D7B"/>
    <w:rsid w:val="00346DCB"/>
    <w:rsid w:val="00346E3D"/>
    <w:rsid w:val="003471A3"/>
    <w:rsid w:val="003472FA"/>
    <w:rsid w:val="003473B2"/>
    <w:rsid w:val="0034757D"/>
    <w:rsid w:val="003478DB"/>
    <w:rsid w:val="00350046"/>
    <w:rsid w:val="003501A3"/>
    <w:rsid w:val="00350205"/>
    <w:rsid w:val="003506A8"/>
    <w:rsid w:val="00350862"/>
    <w:rsid w:val="003508ED"/>
    <w:rsid w:val="00350981"/>
    <w:rsid w:val="00350E84"/>
    <w:rsid w:val="0035122F"/>
    <w:rsid w:val="003516A1"/>
    <w:rsid w:val="00351862"/>
    <w:rsid w:val="0035186F"/>
    <w:rsid w:val="00351F9B"/>
    <w:rsid w:val="0035208E"/>
    <w:rsid w:val="00352D38"/>
    <w:rsid w:val="00352E32"/>
    <w:rsid w:val="00352F78"/>
    <w:rsid w:val="00353950"/>
    <w:rsid w:val="00353A92"/>
    <w:rsid w:val="00353DF8"/>
    <w:rsid w:val="00353E2E"/>
    <w:rsid w:val="003540E5"/>
    <w:rsid w:val="0035458A"/>
    <w:rsid w:val="00354849"/>
    <w:rsid w:val="003549E4"/>
    <w:rsid w:val="00354F7C"/>
    <w:rsid w:val="0035512A"/>
    <w:rsid w:val="00355148"/>
    <w:rsid w:val="0035514D"/>
    <w:rsid w:val="0035523F"/>
    <w:rsid w:val="00355973"/>
    <w:rsid w:val="00355C0B"/>
    <w:rsid w:val="003561FA"/>
    <w:rsid w:val="00356251"/>
    <w:rsid w:val="0035661D"/>
    <w:rsid w:val="00356C56"/>
    <w:rsid w:val="003579EF"/>
    <w:rsid w:val="00360335"/>
    <w:rsid w:val="00360F7C"/>
    <w:rsid w:val="003612B0"/>
    <w:rsid w:val="003613F3"/>
    <w:rsid w:val="003615FF"/>
    <w:rsid w:val="003617C7"/>
    <w:rsid w:val="00361DC8"/>
    <w:rsid w:val="0036207C"/>
    <w:rsid w:val="003627AA"/>
    <w:rsid w:val="003628B3"/>
    <w:rsid w:val="00362EE0"/>
    <w:rsid w:val="00362F12"/>
    <w:rsid w:val="00363756"/>
    <w:rsid w:val="00363809"/>
    <w:rsid w:val="00363956"/>
    <w:rsid w:val="003642E0"/>
    <w:rsid w:val="003644C5"/>
    <w:rsid w:val="00364729"/>
    <w:rsid w:val="00364CFC"/>
    <w:rsid w:val="00365035"/>
    <w:rsid w:val="0036526C"/>
    <w:rsid w:val="00365373"/>
    <w:rsid w:val="003653A8"/>
    <w:rsid w:val="00365E52"/>
    <w:rsid w:val="00365F54"/>
    <w:rsid w:val="00366306"/>
    <w:rsid w:val="00366C29"/>
    <w:rsid w:val="003670CF"/>
    <w:rsid w:val="00367333"/>
    <w:rsid w:val="003679C8"/>
    <w:rsid w:val="00367B29"/>
    <w:rsid w:val="0037011A"/>
    <w:rsid w:val="0037012A"/>
    <w:rsid w:val="003701C1"/>
    <w:rsid w:val="003706A7"/>
    <w:rsid w:val="0037148C"/>
    <w:rsid w:val="00371E0E"/>
    <w:rsid w:val="0037248A"/>
    <w:rsid w:val="00372499"/>
    <w:rsid w:val="0037340C"/>
    <w:rsid w:val="0037352F"/>
    <w:rsid w:val="00373761"/>
    <w:rsid w:val="00373870"/>
    <w:rsid w:val="00374233"/>
    <w:rsid w:val="00374533"/>
    <w:rsid w:val="00374DA6"/>
    <w:rsid w:val="00375060"/>
    <w:rsid w:val="0037509B"/>
    <w:rsid w:val="0037524B"/>
    <w:rsid w:val="00375266"/>
    <w:rsid w:val="0037528A"/>
    <w:rsid w:val="0037559B"/>
    <w:rsid w:val="00375CB4"/>
    <w:rsid w:val="00375E40"/>
    <w:rsid w:val="00375E6F"/>
    <w:rsid w:val="00375F46"/>
    <w:rsid w:val="00376606"/>
    <w:rsid w:val="0037663A"/>
    <w:rsid w:val="00376D75"/>
    <w:rsid w:val="00376EC8"/>
    <w:rsid w:val="00376FEC"/>
    <w:rsid w:val="00377214"/>
    <w:rsid w:val="00377CE9"/>
    <w:rsid w:val="00377D8B"/>
    <w:rsid w:val="003801BA"/>
    <w:rsid w:val="0038053C"/>
    <w:rsid w:val="00380BDC"/>
    <w:rsid w:val="00380D84"/>
    <w:rsid w:val="0038166F"/>
    <w:rsid w:val="00381D29"/>
    <w:rsid w:val="00381DD0"/>
    <w:rsid w:val="00381FC1"/>
    <w:rsid w:val="00382566"/>
    <w:rsid w:val="0038259E"/>
    <w:rsid w:val="00382808"/>
    <w:rsid w:val="00382A84"/>
    <w:rsid w:val="00382DCD"/>
    <w:rsid w:val="00382FD0"/>
    <w:rsid w:val="0038355B"/>
    <w:rsid w:val="00383574"/>
    <w:rsid w:val="00383708"/>
    <w:rsid w:val="00383B64"/>
    <w:rsid w:val="00384249"/>
    <w:rsid w:val="003844D0"/>
    <w:rsid w:val="00384815"/>
    <w:rsid w:val="00384902"/>
    <w:rsid w:val="00384C67"/>
    <w:rsid w:val="00384EA5"/>
    <w:rsid w:val="003852BC"/>
    <w:rsid w:val="0038536B"/>
    <w:rsid w:val="003853A1"/>
    <w:rsid w:val="003855DD"/>
    <w:rsid w:val="00385B62"/>
    <w:rsid w:val="00385BDD"/>
    <w:rsid w:val="00385CFC"/>
    <w:rsid w:val="003860DD"/>
    <w:rsid w:val="003862A3"/>
    <w:rsid w:val="0038649B"/>
    <w:rsid w:val="0038682B"/>
    <w:rsid w:val="00387012"/>
    <w:rsid w:val="003871C9"/>
    <w:rsid w:val="00390062"/>
    <w:rsid w:val="003905DA"/>
    <w:rsid w:val="003905F4"/>
    <w:rsid w:val="003907EE"/>
    <w:rsid w:val="00390AB9"/>
    <w:rsid w:val="00391282"/>
    <w:rsid w:val="00391755"/>
    <w:rsid w:val="00392978"/>
    <w:rsid w:val="00392A51"/>
    <w:rsid w:val="00392B23"/>
    <w:rsid w:val="00392BD9"/>
    <w:rsid w:val="00392D0D"/>
    <w:rsid w:val="00393070"/>
    <w:rsid w:val="00393343"/>
    <w:rsid w:val="00393A18"/>
    <w:rsid w:val="00393C06"/>
    <w:rsid w:val="00393DEA"/>
    <w:rsid w:val="003940F0"/>
    <w:rsid w:val="00394E0A"/>
    <w:rsid w:val="00394F23"/>
    <w:rsid w:val="003954E9"/>
    <w:rsid w:val="00395553"/>
    <w:rsid w:val="003958C0"/>
    <w:rsid w:val="00396510"/>
    <w:rsid w:val="00396DDB"/>
    <w:rsid w:val="00396E2D"/>
    <w:rsid w:val="00396E5D"/>
    <w:rsid w:val="00397528"/>
    <w:rsid w:val="003A01E7"/>
    <w:rsid w:val="003A0ABA"/>
    <w:rsid w:val="003A0EF4"/>
    <w:rsid w:val="003A10FB"/>
    <w:rsid w:val="003A1392"/>
    <w:rsid w:val="003A1435"/>
    <w:rsid w:val="003A190F"/>
    <w:rsid w:val="003A20B0"/>
    <w:rsid w:val="003A2465"/>
    <w:rsid w:val="003A2571"/>
    <w:rsid w:val="003A2785"/>
    <w:rsid w:val="003A2A7A"/>
    <w:rsid w:val="003A2C76"/>
    <w:rsid w:val="003A2FD0"/>
    <w:rsid w:val="003A3AB8"/>
    <w:rsid w:val="003A3BB6"/>
    <w:rsid w:val="003A42F8"/>
    <w:rsid w:val="003A4509"/>
    <w:rsid w:val="003A4876"/>
    <w:rsid w:val="003A5369"/>
    <w:rsid w:val="003A5AB3"/>
    <w:rsid w:val="003A5B7E"/>
    <w:rsid w:val="003A5D8A"/>
    <w:rsid w:val="003A6334"/>
    <w:rsid w:val="003A642E"/>
    <w:rsid w:val="003A6766"/>
    <w:rsid w:val="003A6826"/>
    <w:rsid w:val="003A682D"/>
    <w:rsid w:val="003A699A"/>
    <w:rsid w:val="003A6CC3"/>
    <w:rsid w:val="003A6E22"/>
    <w:rsid w:val="003A72F8"/>
    <w:rsid w:val="003A76F5"/>
    <w:rsid w:val="003B03A3"/>
    <w:rsid w:val="003B0BE2"/>
    <w:rsid w:val="003B0CA7"/>
    <w:rsid w:val="003B12CD"/>
    <w:rsid w:val="003B188C"/>
    <w:rsid w:val="003B1961"/>
    <w:rsid w:val="003B1C57"/>
    <w:rsid w:val="003B1F1B"/>
    <w:rsid w:val="003B229E"/>
    <w:rsid w:val="003B299F"/>
    <w:rsid w:val="003B2B1A"/>
    <w:rsid w:val="003B32D8"/>
    <w:rsid w:val="003B37C3"/>
    <w:rsid w:val="003B37E6"/>
    <w:rsid w:val="003B3852"/>
    <w:rsid w:val="003B392C"/>
    <w:rsid w:val="003B3BAB"/>
    <w:rsid w:val="003B4182"/>
    <w:rsid w:val="003B4913"/>
    <w:rsid w:val="003B506D"/>
    <w:rsid w:val="003B50D2"/>
    <w:rsid w:val="003B5446"/>
    <w:rsid w:val="003B56A5"/>
    <w:rsid w:val="003B5767"/>
    <w:rsid w:val="003B5DC7"/>
    <w:rsid w:val="003B66BE"/>
    <w:rsid w:val="003B6736"/>
    <w:rsid w:val="003B6A15"/>
    <w:rsid w:val="003B73CD"/>
    <w:rsid w:val="003B78FE"/>
    <w:rsid w:val="003B7C9E"/>
    <w:rsid w:val="003B7E78"/>
    <w:rsid w:val="003C13BF"/>
    <w:rsid w:val="003C143B"/>
    <w:rsid w:val="003C1827"/>
    <w:rsid w:val="003C1863"/>
    <w:rsid w:val="003C18DE"/>
    <w:rsid w:val="003C1915"/>
    <w:rsid w:val="003C1AD4"/>
    <w:rsid w:val="003C1B11"/>
    <w:rsid w:val="003C1FD4"/>
    <w:rsid w:val="003C20C3"/>
    <w:rsid w:val="003C25C5"/>
    <w:rsid w:val="003C273F"/>
    <w:rsid w:val="003C2B49"/>
    <w:rsid w:val="003C30A8"/>
    <w:rsid w:val="003C30FC"/>
    <w:rsid w:val="003C3236"/>
    <w:rsid w:val="003C3E97"/>
    <w:rsid w:val="003C3EC1"/>
    <w:rsid w:val="003C3F56"/>
    <w:rsid w:val="003C463C"/>
    <w:rsid w:val="003C4ABE"/>
    <w:rsid w:val="003C4C4B"/>
    <w:rsid w:val="003C5C28"/>
    <w:rsid w:val="003C5D1C"/>
    <w:rsid w:val="003C6298"/>
    <w:rsid w:val="003C6B1B"/>
    <w:rsid w:val="003C6B49"/>
    <w:rsid w:val="003C6E55"/>
    <w:rsid w:val="003C6E8F"/>
    <w:rsid w:val="003C6F92"/>
    <w:rsid w:val="003C714E"/>
    <w:rsid w:val="003C7196"/>
    <w:rsid w:val="003C71EC"/>
    <w:rsid w:val="003C7677"/>
    <w:rsid w:val="003C7694"/>
    <w:rsid w:val="003C7863"/>
    <w:rsid w:val="003C794A"/>
    <w:rsid w:val="003C79DB"/>
    <w:rsid w:val="003C79E4"/>
    <w:rsid w:val="003C7DFE"/>
    <w:rsid w:val="003D044D"/>
    <w:rsid w:val="003D049E"/>
    <w:rsid w:val="003D08E1"/>
    <w:rsid w:val="003D093E"/>
    <w:rsid w:val="003D0BF8"/>
    <w:rsid w:val="003D12BA"/>
    <w:rsid w:val="003D151B"/>
    <w:rsid w:val="003D17B3"/>
    <w:rsid w:val="003D18B7"/>
    <w:rsid w:val="003D206D"/>
    <w:rsid w:val="003D20EF"/>
    <w:rsid w:val="003D271B"/>
    <w:rsid w:val="003D2A07"/>
    <w:rsid w:val="003D2AAC"/>
    <w:rsid w:val="003D2BED"/>
    <w:rsid w:val="003D3A30"/>
    <w:rsid w:val="003D3B51"/>
    <w:rsid w:val="003D4290"/>
    <w:rsid w:val="003D5A43"/>
    <w:rsid w:val="003D5AA0"/>
    <w:rsid w:val="003D615C"/>
    <w:rsid w:val="003D64AC"/>
    <w:rsid w:val="003D68CC"/>
    <w:rsid w:val="003D6A41"/>
    <w:rsid w:val="003D6B63"/>
    <w:rsid w:val="003D6BA4"/>
    <w:rsid w:val="003D6C86"/>
    <w:rsid w:val="003D75E5"/>
    <w:rsid w:val="003D75FA"/>
    <w:rsid w:val="003D7BC7"/>
    <w:rsid w:val="003D7D3B"/>
    <w:rsid w:val="003E01C5"/>
    <w:rsid w:val="003E0470"/>
    <w:rsid w:val="003E0CC4"/>
    <w:rsid w:val="003E0D6C"/>
    <w:rsid w:val="003E110B"/>
    <w:rsid w:val="003E2152"/>
    <w:rsid w:val="003E21ED"/>
    <w:rsid w:val="003E24D3"/>
    <w:rsid w:val="003E2512"/>
    <w:rsid w:val="003E2663"/>
    <w:rsid w:val="003E2C40"/>
    <w:rsid w:val="003E2CD0"/>
    <w:rsid w:val="003E3132"/>
    <w:rsid w:val="003E33FF"/>
    <w:rsid w:val="003E38C8"/>
    <w:rsid w:val="003E3A7F"/>
    <w:rsid w:val="003E3B61"/>
    <w:rsid w:val="003E3C72"/>
    <w:rsid w:val="003E3C90"/>
    <w:rsid w:val="003E3D85"/>
    <w:rsid w:val="003E3F0E"/>
    <w:rsid w:val="003E4159"/>
    <w:rsid w:val="003E424C"/>
    <w:rsid w:val="003E42EC"/>
    <w:rsid w:val="003E442E"/>
    <w:rsid w:val="003E445B"/>
    <w:rsid w:val="003E4FBC"/>
    <w:rsid w:val="003E57DC"/>
    <w:rsid w:val="003E5C43"/>
    <w:rsid w:val="003E602B"/>
    <w:rsid w:val="003E6042"/>
    <w:rsid w:val="003E66D3"/>
    <w:rsid w:val="003E6AB9"/>
    <w:rsid w:val="003E6E86"/>
    <w:rsid w:val="003E6F42"/>
    <w:rsid w:val="003E7438"/>
    <w:rsid w:val="003E754E"/>
    <w:rsid w:val="003E7AD7"/>
    <w:rsid w:val="003E7D9D"/>
    <w:rsid w:val="003E7DF6"/>
    <w:rsid w:val="003E7F56"/>
    <w:rsid w:val="003F06E0"/>
    <w:rsid w:val="003F071E"/>
    <w:rsid w:val="003F115B"/>
    <w:rsid w:val="003F1402"/>
    <w:rsid w:val="003F147A"/>
    <w:rsid w:val="003F14B0"/>
    <w:rsid w:val="003F15FE"/>
    <w:rsid w:val="003F1C64"/>
    <w:rsid w:val="003F2D7B"/>
    <w:rsid w:val="003F2DC4"/>
    <w:rsid w:val="003F3671"/>
    <w:rsid w:val="003F39CB"/>
    <w:rsid w:val="003F41B9"/>
    <w:rsid w:val="003F42AF"/>
    <w:rsid w:val="003F441E"/>
    <w:rsid w:val="003F507A"/>
    <w:rsid w:val="003F50DA"/>
    <w:rsid w:val="003F5130"/>
    <w:rsid w:val="003F559F"/>
    <w:rsid w:val="003F57F6"/>
    <w:rsid w:val="003F5964"/>
    <w:rsid w:val="003F5A88"/>
    <w:rsid w:val="003F5ABA"/>
    <w:rsid w:val="003F5B4C"/>
    <w:rsid w:val="003F61D6"/>
    <w:rsid w:val="003F7105"/>
    <w:rsid w:val="003F72D3"/>
    <w:rsid w:val="003F757B"/>
    <w:rsid w:val="003F7601"/>
    <w:rsid w:val="003F7693"/>
    <w:rsid w:val="003F791B"/>
    <w:rsid w:val="003F7BDA"/>
    <w:rsid w:val="003F7E52"/>
    <w:rsid w:val="003F7E6F"/>
    <w:rsid w:val="00400396"/>
    <w:rsid w:val="00400516"/>
    <w:rsid w:val="004014AF"/>
    <w:rsid w:val="00402202"/>
    <w:rsid w:val="0040297E"/>
    <w:rsid w:val="00402DB9"/>
    <w:rsid w:val="004030ED"/>
    <w:rsid w:val="00403B3C"/>
    <w:rsid w:val="00403CA6"/>
    <w:rsid w:val="00404626"/>
    <w:rsid w:val="00405780"/>
    <w:rsid w:val="004058CE"/>
    <w:rsid w:val="004058DD"/>
    <w:rsid w:val="004059BD"/>
    <w:rsid w:val="0040609C"/>
    <w:rsid w:val="004062CF"/>
    <w:rsid w:val="004068B7"/>
    <w:rsid w:val="00406F04"/>
    <w:rsid w:val="00407164"/>
    <w:rsid w:val="004073E1"/>
    <w:rsid w:val="0040792D"/>
    <w:rsid w:val="00407F4B"/>
    <w:rsid w:val="00410BC6"/>
    <w:rsid w:val="00410DBF"/>
    <w:rsid w:val="00410E14"/>
    <w:rsid w:val="00410F93"/>
    <w:rsid w:val="00411AAB"/>
    <w:rsid w:val="00411AF3"/>
    <w:rsid w:val="00411D89"/>
    <w:rsid w:val="00412269"/>
    <w:rsid w:val="004128E1"/>
    <w:rsid w:val="00412DF3"/>
    <w:rsid w:val="004130F4"/>
    <w:rsid w:val="0041312B"/>
    <w:rsid w:val="00413721"/>
    <w:rsid w:val="0041394C"/>
    <w:rsid w:val="00413A57"/>
    <w:rsid w:val="00413B26"/>
    <w:rsid w:val="00413E0A"/>
    <w:rsid w:val="004140E1"/>
    <w:rsid w:val="00414125"/>
    <w:rsid w:val="00414843"/>
    <w:rsid w:val="00414CAB"/>
    <w:rsid w:val="0041541C"/>
    <w:rsid w:val="00415424"/>
    <w:rsid w:val="004154A7"/>
    <w:rsid w:val="00415601"/>
    <w:rsid w:val="004159BF"/>
    <w:rsid w:val="00415BA7"/>
    <w:rsid w:val="00415DAF"/>
    <w:rsid w:val="0041718F"/>
    <w:rsid w:val="004173B9"/>
    <w:rsid w:val="004175BA"/>
    <w:rsid w:val="00417617"/>
    <w:rsid w:val="00417994"/>
    <w:rsid w:val="00417BA9"/>
    <w:rsid w:val="00417C45"/>
    <w:rsid w:val="004201EC"/>
    <w:rsid w:val="00420200"/>
    <w:rsid w:val="00420282"/>
    <w:rsid w:val="00420312"/>
    <w:rsid w:val="00420991"/>
    <w:rsid w:val="00420EA6"/>
    <w:rsid w:val="004210F2"/>
    <w:rsid w:val="00421322"/>
    <w:rsid w:val="004216B1"/>
    <w:rsid w:val="0042215B"/>
    <w:rsid w:val="0042238B"/>
    <w:rsid w:val="004224D8"/>
    <w:rsid w:val="00422B9E"/>
    <w:rsid w:val="00422C29"/>
    <w:rsid w:val="00423218"/>
    <w:rsid w:val="004234A2"/>
    <w:rsid w:val="00423570"/>
    <w:rsid w:val="00423833"/>
    <w:rsid w:val="00423866"/>
    <w:rsid w:val="004238B1"/>
    <w:rsid w:val="00423C7F"/>
    <w:rsid w:val="00423E37"/>
    <w:rsid w:val="00423E38"/>
    <w:rsid w:val="00424288"/>
    <w:rsid w:val="0042429B"/>
    <w:rsid w:val="004245CD"/>
    <w:rsid w:val="0042464E"/>
    <w:rsid w:val="00424C1B"/>
    <w:rsid w:val="00424EDA"/>
    <w:rsid w:val="0042551E"/>
    <w:rsid w:val="0042563D"/>
    <w:rsid w:val="00425927"/>
    <w:rsid w:val="00425B38"/>
    <w:rsid w:val="0042618B"/>
    <w:rsid w:val="00426449"/>
    <w:rsid w:val="00426482"/>
    <w:rsid w:val="0042656D"/>
    <w:rsid w:val="0042659B"/>
    <w:rsid w:val="00426A0D"/>
    <w:rsid w:val="00426A37"/>
    <w:rsid w:val="004272D6"/>
    <w:rsid w:val="004273C9"/>
    <w:rsid w:val="004277B2"/>
    <w:rsid w:val="00427954"/>
    <w:rsid w:val="00430AFF"/>
    <w:rsid w:val="00430F34"/>
    <w:rsid w:val="00430FC1"/>
    <w:rsid w:val="004310DB"/>
    <w:rsid w:val="00431237"/>
    <w:rsid w:val="00431FAE"/>
    <w:rsid w:val="00432B27"/>
    <w:rsid w:val="00432BE6"/>
    <w:rsid w:val="00432E61"/>
    <w:rsid w:val="004330B4"/>
    <w:rsid w:val="004335BC"/>
    <w:rsid w:val="004336D0"/>
    <w:rsid w:val="00433B5E"/>
    <w:rsid w:val="00433DD5"/>
    <w:rsid w:val="0043418F"/>
    <w:rsid w:val="00434351"/>
    <w:rsid w:val="004348FB"/>
    <w:rsid w:val="00434D05"/>
    <w:rsid w:val="00434E89"/>
    <w:rsid w:val="00434FF5"/>
    <w:rsid w:val="00435706"/>
    <w:rsid w:val="00435B87"/>
    <w:rsid w:val="0043636D"/>
    <w:rsid w:val="004367B8"/>
    <w:rsid w:val="0043690F"/>
    <w:rsid w:val="00437199"/>
    <w:rsid w:val="0043728C"/>
    <w:rsid w:val="0043740F"/>
    <w:rsid w:val="004374B9"/>
    <w:rsid w:val="00437695"/>
    <w:rsid w:val="00437702"/>
    <w:rsid w:val="00437770"/>
    <w:rsid w:val="004379D9"/>
    <w:rsid w:val="00437C2E"/>
    <w:rsid w:val="00437E67"/>
    <w:rsid w:val="00440075"/>
    <w:rsid w:val="0044009B"/>
    <w:rsid w:val="004400F6"/>
    <w:rsid w:val="00440222"/>
    <w:rsid w:val="004413F7"/>
    <w:rsid w:val="004415C9"/>
    <w:rsid w:val="004415DE"/>
    <w:rsid w:val="00441612"/>
    <w:rsid w:val="00441A85"/>
    <w:rsid w:val="00441C01"/>
    <w:rsid w:val="00441E8F"/>
    <w:rsid w:val="0044208D"/>
    <w:rsid w:val="00442B74"/>
    <w:rsid w:val="00442DE9"/>
    <w:rsid w:val="00444287"/>
    <w:rsid w:val="004443D0"/>
    <w:rsid w:val="00444500"/>
    <w:rsid w:val="00444772"/>
    <w:rsid w:val="00444B69"/>
    <w:rsid w:val="00444DA1"/>
    <w:rsid w:val="00445577"/>
    <w:rsid w:val="00445EC6"/>
    <w:rsid w:val="00445F24"/>
    <w:rsid w:val="00446842"/>
    <w:rsid w:val="00447196"/>
    <w:rsid w:val="004472DA"/>
    <w:rsid w:val="0044735F"/>
    <w:rsid w:val="0044743C"/>
    <w:rsid w:val="00447AA1"/>
    <w:rsid w:val="00447CC9"/>
    <w:rsid w:val="00447CDB"/>
    <w:rsid w:val="00447DB3"/>
    <w:rsid w:val="004502E7"/>
    <w:rsid w:val="00451479"/>
    <w:rsid w:val="004516B5"/>
    <w:rsid w:val="00451D6D"/>
    <w:rsid w:val="0045207F"/>
    <w:rsid w:val="0045210B"/>
    <w:rsid w:val="0045251B"/>
    <w:rsid w:val="0045251F"/>
    <w:rsid w:val="00452935"/>
    <w:rsid w:val="00452A90"/>
    <w:rsid w:val="00452E0A"/>
    <w:rsid w:val="00452EB2"/>
    <w:rsid w:val="00453E35"/>
    <w:rsid w:val="0045412F"/>
    <w:rsid w:val="0045422E"/>
    <w:rsid w:val="00454538"/>
    <w:rsid w:val="004547B4"/>
    <w:rsid w:val="0045491C"/>
    <w:rsid w:val="00454AF0"/>
    <w:rsid w:val="00454D15"/>
    <w:rsid w:val="004550BD"/>
    <w:rsid w:val="004553A2"/>
    <w:rsid w:val="004553BD"/>
    <w:rsid w:val="00455ECF"/>
    <w:rsid w:val="00455FE3"/>
    <w:rsid w:val="004563CC"/>
    <w:rsid w:val="0045657D"/>
    <w:rsid w:val="00456FC9"/>
    <w:rsid w:val="004576C0"/>
    <w:rsid w:val="004576D4"/>
    <w:rsid w:val="00457A3E"/>
    <w:rsid w:val="00457C6B"/>
    <w:rsid w:val="0046011C"/>
    <w:rsid w:val="00460565"/>
    <w:rsid w:val="00460D65"/>
    <w:rsid w:val="00461032"/>
    <w:rsid w:val="00461367"/>
    <w:rsid w:val="004617EC"/>
    <w:rsid w:val="004618EC"/>
    <w:rsid w:val="00461968"/>
    <w:rsid w:val="00461CC5"/>
    <w:rsid w:val="00461FF3"/>
    <w:rsid w:val="00462046"/>
    <w:rsid w:val="0046235A"/>
    <w:rsid w:val="004623AD"/>
    <w:rsid w:val="004624F8"/>
    <w:rsid w:val="00462977"/>
    <w:rsid w:val="00463088"/>
    <w:rsid w:val="00463626"/>
    <w:rsid w:val="00463931"/>
    <w:rsid w:val="00463A44"/>
    <w:rsid w:val="00464252"/>
    <w:rsid w:val="00464392"/>
    <w:rsid w:val="004646B1"/>
    <w:rsid w:val="00464A97"/>
    <w:rsid w:val="00464B67"/>
    <w:rsid w:val="00464C67"/>
    <w:rsid w:val="004655B7"/>
    <w:rsid w:val="0046560A"/>
    <w:rsid w:val="004658A6"/>
    <w:rsid w:val="00465D66"/>
    <w:rsid w:val="0046611B"/>
    <w:rsid w:val="0046693E"/>
    <w:rsid w:val="00466C67"/>
    <w:rsid w:val="00466DEC"/>
    <w:rsid w:val="00466F88"/>
    <w:rsid w:val="0046708F"/>
    <w:rsid w:val="004670D4"/>
    <w:rsid w:val="00467172"/>
    <w:rsid w:val="004671B5"/>
    <w:rsid w:val="00467524"/>
    <w:rsid w:val="00467550"/>
    <w:rsid w:val="00467604"/>
    <w:rsid w:val="0046770A"/>
    <w:rsid w:val="00467956"/>
    <w:rsid w:val="0046799E"/>
    <w:rsid w:val="00467D5D"/>
    <w:rsid w:val="004701C9"/>
    <w:rsid w:val="00470398"/>
    <w:rsid w:val="00470444"/>
    <w:rsid w:val="00470942"/>
    <w:rsid w:val="00470AC8"/>
    <w:rsid w:val="00470B9C"/>
    <w:rsid w:val="00470C22"/>
    <w:rsid w:val="00470E45"/>
    <w:rsid w:val="00471406"/>
    <w:rsid w:val="00471A09"/>
    <w:rsid w:val="00471C60"/>
    <w:rsid w:val="00471DC9"/>
    <w:rsid w:val="00471E55"/>
    <w:rsid w:val="0047219C"/>
    <w:rsid w:val="00472531"/>
    <w:rsid w:val="00472BB2"/>
    <w:rsid w:val="004730B5"/>
    <w:rsid w:val="004730CC"/>
    <w:rsid w:val="0047323C"/>
    <w:rsid w:val="004735BC"/>
    <w:rsid w:val="004735D2"/>
    <w:rsid w:val="0047370C"/>
    <w:rsid w:val="00473BB1"/>
    <w:rsid w:val="00473C2C"/>
    <w:rsid w:val="00473CBE"/>
    <w:rsid w:val="00473D2D"/>
    <w:rsid w:val="00473FEB"/>
    <w:rsid w:val="004743A2"/>
    <w:rsid w:val="004744AB"/>
    <w:rsid w:val="004745E7"/>
    <w:rsid w:val="0047466D"/>
    <w:rsid w:val="00474843"/>
    <w:rsid w:val="00475108"/>
    <w:rsid w:val="004755F2"/>
    <w:rsid w:val="0047586F"/>
    <w:rsid w:val="00475F32"/>
    <w:rsid w:val="00476701"/>
    <w:rsid w:val="00476857"/>
    <w:rsid w:val="004768F6"/>
    <w:rsid w:val="00476A32"/>
    <w:rsid w:val="00476B28"/>
    <w:rsid w:val="00476F9B"/>
    <w:rsid w:val="004774F7"/>
    <w:rsid w:val="00477A94"/>
    <w:rsid w:val="00477B22"/>
    <w:rsid w:val="00477BE8"/>
    <w:rsid w:val="00477F8B"/>
    <w:rsid w:val="00477FD1"/>
    <w:rsid w:val="00480081"/>
    <w:rsid w:val="004802BB"/>
    <w:rsid w:val="004825C1"/>
    <w:rsid w:val="00482817"/>
    <w:rsid w:val="00482DAC"/>
    <w:rsid w:val="0048310C"/>
    <w:rsid w:val="004833F6"/>
    <w:rsid w:val="00483457"/>
    <w:rsid w:val="004834E5"/>
    <w:rsid w:val="00483D84"/>
    <w:rsid w:val="00483E57"/>
    <w:rsid w:val="0048402F"/>
    <w:rsid w:val="0048443E"/>
    <w:rsid w:val="00484872"/>
    <w:rsid w:val="00484FFC"/>
    <w:rsid w:val="004851EF"/>
    <w:rsid w:val="00485392"/>
    <w:rsid w:val="004853A0"/>
    <w:rsid w:val="00485542"/>
    <w:rsid w:val="00485811"/>
    <w:rsid w:val="00485922"/>
    <w:rsid w:val="00485AA2"/>
    <w:rsid w:val="00485B15"/>
    <w:rsid w:val="0048604F"/>
    <w:rsid w:val="00486159"/>
    <w:rsid w:val="004865E5"/>
    <w:rsid w:val="0048693B"/>
    <w:rsid w:val="00487095"/>
    <w:rsid w:val="00487255"/>
    <w:rsid w:val="0048748E"/>
    <w:rsid w:val="00487946"/>
    <w:rsid w:val="00487B72"/>
    <w:rsid w:val="00490336"/>
    <w:rsid w:val="00490A82"/>
    <w:rsid w:val="004910D2"/>
    <w:rsid w:val="00491171"/>
    <w:rsid w:val="004918AC"/>
    <w:rsid w:val="00491A70"/>
    <w:rsid w:val="00491CAE"/>
    <w:rsid w:val="00491E5A"/>
    <w:rsid w:val="0049280E"/>
    <w:rsid w:val="00492AE8"/>
    <w:rsid w:val="00492EA7"/>
    <w:rsid w:val="00493216"/>
    <w:rsid w:val="00493BE2"/>
    <w:rsid w:val="00493FF3"/>
    <w:rsid w:val="00494E3D"/>
    <w:rsid w:val="00494F85"/>
    <w:rsid w:val="004953A8"/>
    <w:rsid w:val="00495AC1"/>
    <w:rsid w:val="00496023"/>
    <w:rsid w:val="004960BE"/>
    <w:rsid w:val="00496258"/>
    <w:rsid w:val="00496351"/>
    <w:rsid w:val="00496639"/>
    <w:rsid w:val="00496730"/>
    <w:rsid w:val="00496E88"/>
    <w:rsid w:val="0049703E"/>
    <w:rsid w:val="004971C6"/>
    <w:rsid w:val="004973AE"/>
    <w:rsid w:val="00497A23"/>
    <w:rsid w:val="004A0064"/>
    <w:rsid w:val="004A03B5"/>
    <w:rsid w:val="004A0AC0"/>
    <w:rsid w:val="004A0FA8"/>
    <w:rsid w:val="004A1248"/>
    <w:rsid w:val="004A1896"/>
    <w:rsid w:val="004A195A"/>
    <w:rsid w:val="004A19F1"/>
    <w:rsid w:val="004A1C7D"/>
    <w:rsid w:val="004A1F45"/>
    <w:rsid w:val="004A2172"/>
    <w:rsid w:val="004A24F1"/>
    <w:rsid w:val="004A2683"/>
    <w:rsid w:val="004A26C1"/>
    <w:rsid w:val="004A2CEB"/>
    <w:rsid w:val="004A3D01"/>
    <w:rsid w:val="004A3F73"/>
    <w:rsid w:val="004A4505"/>
    <w:rsid w:val="004A452F"/>
    <w:rsid w:val="004A4B96"/>
    <w:rsid w:val="004A4BE4"/>
    <w:rsid w:val="004A4FA6"/>
    <w:rsid w:val="004A5676"/>
    <w:rsid w:val="004A581B"/>
    <w:rsid w:val="004A5864"/>
    <w:rsid w:val="004A58B4"/>
    <w:rsid w:val="004A5C46"/>
    <w:rsid w:val="004A5FAB"/>
    <w:rsid w:val="004A651F"/>
    <w:rsid w:val="004A667E"/>
    <w:rsid w:val="004A6877"/>
    <w:rsid w:val="004A69A9"/>
    <w:rsid w:val="004A779B"/>
    <w:rsid w:val="004A79A3"/>
    <w:rsid w:val="004A79E4"/>
    <w:rsid w:val="004A7A83"/>
    <w:rsid w:val="004A7B84"/>
    <w:rsid w:val="004A7EDB"/>
    <w:rsid w:val="004B00BD"/>
    <w:rsid w:val="004B0434"/>
    <w:rsid w:val="004B04B7"/>
    <w:rsid w:val="004B0594"/>
    <w:rsid w:val="004B07EA"/>
    <w:rsid w:val="004B0940"/>
    <w:rsid w:val="004B09A0"/>
    <w:rsid w:val="004B12A1"/>
    <w:rsid w:val="004B14B0"/>
    <w:rsid w:val="004B1736"/>
    <w:rsid w:val="004B1E07"/>
    <w:rsid w:val="004B1F0A"/>
    <w:rsid w:val="004B20D7"/>
    <w:rsid w:val="004B250D"/>
    <w:rsid w:val="004B2E97"/>
    <w:rsid w:val="004B3383"/>
    <w:rsid w:val="004B3E88"/>
    <w:rsid w:val="004B4175"/>
    <w:rsid w:val="004B4A6B"/>
    <w:rsid w:val="004B4C22"/>
    <w:rsid w:val="004B5037"/>
    <w:rsid w:val="004B52B7"/>
    <w:rsid w:val="004B5601"/>
    <w:rsid w:val="004B589F"/>
    <w:rsid w:val="004B5B8D"/>
    <w:rsid w:val="004B66E2"/>
    <w:rsid w:val="004B6ADD"/>
    <w:rsid w:val="004B6B85"/>
    <w:rsid w:val="004B6BB8"/>
    <w:rsid w:val="004B6DD6"/>
    <w:rsid w:val="004B7026"/>
    <w:rsid w:val="004B7069"/>
    <w:rsid w:val="004B7239"/>
    <w:rsid w:val="004B7390"/>
    <w:rsid w:val="004B797A"/>
    <w:rsid w:val="004C1B75"/>
    <w:rsid w:val="004C1F38"/>
    <w:rsid w:val="004C1F7F"/>
    <w:rsid w:val="004C264D"/>
    <w:rsid w:val="004C2C0D"/>
    <w:rsid w:val="004C30BE"/>
    <w:rsid w:val="004C3229"/>
    <w:rsid w:val="004C331E"/>
    <w:rsid w:val="004C3E60"/>
    <w:rsid w:val="004C3F86"/>
    <w:rsid w:val="004C4226"/>
    <w:rsid w:val="004C4228"/>
    <w:rsid w:val="004C423A"/>
    <w:rsid w:val="004C426F"/>
    <w:rsid w:val="004C4329"/>
    <w:rsid w:val="004C4B41"/>
    <w:rsid w:val="004C4C98"/>
    <w:rsid w:val="004C4EE5"/>
    <w:rsid w:val="004C5026"/>
    <w:rsid w:val="004C50F1"/>
    <w:rsid w:val="004C52C7"/>
    <w:rsid w:val="004C5DA6"/>
    <w:rsid w:val="004C5FE5"/>
    <w:rsid w:val="004C60C8"/>
    <w:rsid w:val="004C6213"/>
    <w:rsid w:val="004C6A2F"/>
    <w:rsid w:val="004C6C06"/>
    <w:rsid w:val="004C6EC5"/>
    <w:rsid w:val="004C7334"/>
    <w:rsid w:val="004C7697"/>
    <w:rsid w:val="004C7D19"/>
    <w:rsid w:val="004D001E"/>
    <w:rsid w:val="004D01C2"/>
    <w:rsid w:val="004D02A4"/>
    <w:rsid w:val="004D0708"/>
    <w:rsid w:val="004D076F"/>
    <w:rsid w:val="004D0DEC"/>
    <w:rsid w:val="004D111D"/>
    <w:rsid w:val="004D12C8"/>
    <w:rsid w:val="004D15B4"/>
    <w:rsid w:val="004D1B22"/>
    <w:rsid w:val="004D1EA2"/>
    <w:rsid w:val="004D2101"/>
    <w:rsid w:val="004D23DD"/>
    <w:rsid w:val="004D29F8"/>
    <w:rsid w:val="004D2A09"/>
    <w:rsid w:val="004D2A74"/>
    <w:rsid w:val="004D2A99"/>
    <w:rsid w:val="004D2AD3"/>
    <w:rsid w:val="004D4288"/>
    <w:rsid w:val="004D43FC"/>
    <w:rsid w:val="004D4851"/>
    <w:rsid w:val="004D4B63"/>
    <w:rsid w:val="004D4DCA"/>
    <w:rsid w:val="004D534F"/>
    <w:rsid w:val="004D551F"/>
    <w:rsid w:val="004D558A"/>
    <w:rsid w:val="004D560E"/>
    <w:rsid w:val="004D57FC"/>
    <w:rsid w:val="004D58A1"/>
    <w:rsid w:val="004D5B29"/>
    <w:rsid w:val="004D638F"/>
    <w:rsid w:val="004D640D"/>
    <w:rsid w:val="004D6A72"/>
    <w:rsid w:val="004D6C80"/>
    <w:rsid w:val="004D7110"/>
    <w:rsid w:val="004D755D"/>
    <w:rsid w:val="004D7C07"/>
    <w:rsid w:val="004D7C4B"/>
    <w:rsid w:val="004D7FB5"/>
    <w:rsid w:val="004E04AA"/>
    <w:rsid w:val="004E0650"/>
    <w:rsid w:val="004E0A12"/>
    <w:rsid w:val="004E0F34"/>
    <w:rsid w:val="004E13D1"/>
    <w:rsid w:val="004E1444"/>
    <w:rsid w:val="004E17FB"/>
    <w:rsid w:val="004E19A5"/>
    <w:rsid w:val="004E1D18"/>
    <w:rsid w:val="004E2797"/>
    <w:rsid w:val="004E3226"/>
    <w:rsid w:val="004E33F6"/>
    <w:rsid w:val="004E356F"/>
    <w:rsid w:val="004E3821"/>
    <w:rsid w:val="004E38D0"/>
    <w:rsid w:val="004E390B"/>
    <w:rsid w:val="004E41FC"/>
    <w:rsid w:val="004E4CC0"/>
    <w:rsid w:val="004E4F9B"/>
    <w:rsid w:val="004E53BB"/>
    <w:rsid w:val="004E5E98"/>
    <w:rsid w:val="004E6949"/>
    <w:rsid w:val="004E6966"/>
    <w:rsid w:val="004E70DA"/>
    <w:rsid w:val="004E7381"/>
    <w:rsid w:val="004E7C71"/>
    <w:rsid w:val="004E7F17"/>
    <w:rsid w:val="004F03C3"/>
    <w:rsid w:val="004F109F"/>
    <w:rsid w:val="004F1210"/>
    <w:rsid w:val="004F2521"/>
    <w:rsid w:val="004F25DE"/>
    <w:rsid w:val="004F26CB"/>
    <w:rsid w:val="004F2C01"/>
    <w:rsid w:val="004F329B"/>
    <w:rsid w:val="004F353B"/>
    <w:rsid w:val="004F3823"/>
    <w:rsid w:val="004F4023"/>
    <w:rsid w:val="004F4810"/>
    <w:rsid w:val="004F4CC3"/>
    <w:rsid w:val="004F4D0A"/>
    <w:rsid w:val="004F4E7F"/>
    <w:rsid w:val="004F4FB9"/>
    <w:rsid w:val="004F5639"/>
    <w:rsid w:val="004F5689"/>
    <w:rsid w:val="004F5758"/>
    <w:rsid w:val="004F5814"/>
    <w:rsid w:val="004F5C3B"/>
    <w:rsid w:val="004F5CBC"/>
    <w:rsid w:val="004F5EEF"/>
    <w:rsid w:val="004F5FCE"/>
    <w:rsid w:val="004F61D6"/>
    <w:rsid w:val="004F6B74"/>
    <w:rsid w:val="004F7CBD"/>
    <w:rsid w:val="004F7D30"/>
    <w:rsid w:val="005002A2"/>
    <w:rsid w:val="00500371"/>
    <w:rsid w:val="00500945"/>
    <w:rsid w:val="00500B8D"/>
    <w:rsid w:val="00500CE2"/>
    <w:rsid w:val="005011A2"/>
    <w:rsid w:val="005011CA"/>
    <w:rsid w:val="0050158F"/>
    <w:rsid w:val="00501940"/>
    <w:rsid w:val="0050199D"/>
    <w:rsid w:val="00501DFC"/>
    <w:rsid w:val="00502824"/>
    <w:rsid w:val="00502CAE"/>
    <w:rsid w:val="00502D4E"/>
    <w:rsid w:val="00502E70"/>
    <w:rsid w:val="00502E85"/>
    <w:rsid w:val="00503073"/>
    <w:rsid w:val="00503349"/>
    <w:rsid w:val="005039E8"/>
    <w:rsid w:val="00503AEA"/>
    <w:rsid w:val="00503F1D"/>
    <w:rsid w:val="00504192"/>
    <w:rsid w:val="0050434A"/>
    <w:rsid w:val="00504453"/>
    <w:rsid w:val="00504A80"/>
    <w:rsid w:val="00505089"/>
    <w:rsid w:val="00505259"/>
    <w:rsid w:val="005058BA"/>
    <w:rsid w:val="00505972"/>
    <w:rsid w:val="00505BE6"/>
    <w:rsid w:val="00505F1C"/>
    <w:rsid w:val="00505FE7"/>
    <w:rsid w:val="00506094"/>
    <w:rsid w:val="00506531"/>
    <w:rsid w:val="00506954"/>
    <w:rsid w:val="00506E04"/>
    <w:rsid w:val="00506EDC"/>
    <w:rsid w:val="00506F2D"/>
    <w:rsid w:val="00506F59"/>
    <w:rsid w:val="00506F6D"/>
    <w:rsid w:val="00506F8E"/>
    <w:rsid w:val="005076F8"/>
    <w:rsid w:val="005077FD"/>
    <w:rsid w:val="005078EA"/>
    <w:rsid w:val="00507952"/>
    <w:rsid w:val="00510326"/>
    <w:rsid w:val="00510CB4"/>
    <w:rsid w:val="00510F6F"/>
    <w:rsid w:val="005114A4"/>
    <w:rsid w:val="00511741"/>
    <w:rsid w:val="00511830"/>
    <w:rsid w:val="005119E8"/>
    <w:rsid w:val="00511D23"/>
    <w:rsid w:val="00512318"/>
    <w:rsid w:val="005125E2"/>
    <w:rsid w:val="005126B4"/>
    <w:rsid w:val="005127B9"/>
    <w:rsid w:val="00512DF3"/>
    <w:rsid w:val="00513385"/>
    <w:rsid w:val="00513589"/>
    <w:rsid w:val="005139F5"/>
    <w:rsid w:val="005142A2"/>
    <w:rsid w:val="005143F8"/>
    <w:rsid w:val="005146C0"/>
    <w:rsid w:val="0051539B"/>
    <w:rsid w:val="00515CD2"/>
    <w:rsid w:val="005162DC"/>
    <w:rsid w:val="00516390"/>
    <w:rsid w:val="005167DC"/>
    <w:rsid w:val="005168B0"/>
    <w:rsid w:val="00516984"/>
    <w:rsid w:val="00516A8B"/>
    <w:rsid w:val="00516BBB"/>
    <w:rsid w:val="00517525"/>
    <w:rsid w:val="00517626"/>
    <w:rsid w:val="00517B3A"/>
    <w:rsid w:val="00517DB0"/>
    <w:rsid w:val="0052004E"/>
    <w:rsid w:val="005200AE"/>
    <w:rsid w:val="005207C3"/>
    <w:rsid w:val="00520B5E"/>
    <w:rsid w:val="00520C47"/>
    <w:rsid w:val="00520CE4"/>
    <w:rsid w:val="00520CEC"/>
    <w:rsid w:val="005210C0"/>
    <w:rsid w:val="0052121C"/>
    <w:rsid w:val="00521303"/>
    <w:rsid w:val="0052141E"/>
    <w:rsid w:val="00521702"/>
    <w:rsid w:val="00521933"/>
    <w:rsid w:val="0052198C"/>
    <w:rsid w:val="00521ADD"/>
    <w:rsid w:val="00521E77"/>
    <w:rsid w:val="00521FAF"/>
    <w:rsid w:val="0052221F"/>
    <w:rsid w:val="0052230B"/>
    <w:rsid w:val="005224F8"/>
    <w:rsid w:val="005226D0"/>
    <w:rsid w:val="0052352F"/>
    <w:rsid w:val="0052386C"/>
    <w:rsid w:val="00523911"/>
    <w:rsid w:val="005239BF"/>
    <w:rsid w:val="00523E77"/>
    <w:rsid w:val="0052440F"/>
    <w:rsid w:val="00524909"/>
    <w:rsid w:val="00524D73"/>
    <w:rsid w:val="00525070"/>
    <w:rsid w:val="005250DF"/>
    <w:rsid w:val="0052557E"/>
    <w:rsid w:val="0052577A"/>
    <w:rsid w:val="00525B4A"/>
    <w:rsid w:val="00526209"/>
    <w:rsid w:val="005264A6"/>
    <w:rsid w:val="0052650E"/>
    <w:rsid w:val="0052651D"/>
    <w:rsid w:val="0052660D"/>
    <w:rsid w:val="00526835"/>
    <w:rsid w:val="0052709D"/>
    <w:rsid w:val="00527204"/>
    <w:rsid w:val="0052730B"/>
    <w:rsid w:val="0052757A"/>
    <w:rsid w:val="00527996"/>
    <w:rsid w:val="00527A73"/>
    <w:rsid w:val="00527E23"/>
    <w:rsid w:val="005308A5"/>
    <w:rsid w:val="00530A2C"/>
    <w:rsid w:val="00530B28"/>
    <w:rsid w:val="00531AA2"/>
    <w:rsid w:val="00532170"/>
    <w:rsid w:val="0053269C"/>
    <w:rsid w:val="00532922"/>
    <w:rsid w:val="0053293A"/>
    <w:rsid w:val="005331C2"/>
    <w:rsid w:val="00533404"/>
    <w:rsid w:val="00533D9A"/>
    <w:rsid w:val="0053411F"/>
    <w:rsid w:val="005341F9"/>
    <w:rsid w:val="00534512"/>
    <w:rsid w:val="00534CE2"/>
    <w:rsid w:val="00534D88"/>
    <w:rsid w:val="0053510D"/>
    <w:rsid w:val="00535512"/>
    <w:rsid w:val="005356FA"/>
    <w:rsid w:val="00535CDD"/>
    <w:rsid w:val="00535F5D"/>
    <w:rsid w:val="005363DB"/>
    <w:rsid w:val="005363F3"/>
    <w:rsid w:val="00536636"/>
    <w:rsid w:val="005367A5"/>
    <w:rsid w:val="00536FF2"/>
    <w:rsid w:val="005371AF"/>
    <w:rsid w:val="005372AD"/>
    <w:rsid w:val="005374AD"/>
    <w:rsid w:val="0053764C"/>
    <w:rsid w:val="00537C5D"/>
    <w:rsid w:val="00537C8F"/>
    <w:rsid w:val="0054003E"/>
    <w:rsid w:val="00540152"/>
    <w:rsid w:val="00540231"/>
    <w:rsid w:val="005402B1"/>
    <w:rsid w:val="0054080D"/>
    <w:rsid w:val="00540AF3"/>
    <w:rsid w:val="0054113C"/>
    <w:rsid w:val="005411B1"/>
    <w:rsid w:val="00541B1E"/>
    <w:rsid w:val="0054209B"/>
    <w:rsid w:val="0054236B"/>
    <w:rsid w:val="0054237E"/>
    <w:rsid w:val="0054259E"/>
    <w:rsid w:val="00542A53"/>
    <w:rsid w:val="00542C50"/>
    <w:rsid w:val="005434C7"/>
    <w:rsid w:val="00543ACD"/>
    <w:rsid w:val="00543B34"/>
    <w:rsid w:val="00543B88"/>
    <w:rsid w:val="00544087"/>
    <w:rsid w:val="00544D02"/>
    <w:rsid w:val="005451F5"/>
    <w:rsid w:val="005456DD"/>
    <w:rsid w:val="005457A7"/>
    <w:rsid w:val="005460E5"/>
    <w:rsid w:val="005463FE"/>
    <w:rsid w:val="00546A5A"/>
    <w:rsid w:val="00546B8F"/>
    <w:rsid w:val="00546D59"/>
    <w:rsid w:val="00546D5D"/>
    <w:rsid w:val="005475E4"/>
    <w:rsid w:val="005478A4"/>
    <w:rsid w:val="0055007D"/>
    <w:rsid w:val="0055014A"/>
    <w:rsid w:val="0055035F"/>
    <w:rsid w:val="005504EB"/>
    <w:rsid w:val="00550C1F"/>
    <w:rsid w:val="00551311"/>
    <w:rsid w:val="00551437"/>
    <w:rsid w:val="0055154B"/>
    <w:rsid w:val="00551685"/>
    <w:rsid w:val="0055187C"/>
    <w:rsid w:val="00551AA5"/>
    <w:rsid w:val="00551B91"/>
    <w:rsid w:val="00551E97"/>
    <w:rsid w:val="0055220E"/>
    <w:rsid w:val="005522D7"/>
    <w:rsid w:val="005522F1"/>
    <w:rsid w:val="0055230E"/>
    <w:rsid w:val="005527DC"/>
    <w:rsid w:val="005528DF"/>
    <w:rsid w:val="00552AB1"/>
    <w:rsid w:val="00552C6E"/>
    <w:rsid w:val="00553123"/>
    <w:rsid w:val="005532B2"/>
    <w:rsid w:val="005535B1"/>
    <w:rsid w:val="00553851"/>
    <w:rsid w:val="00553AE9"/>
    <w:rsid w:val="00553BF8"/>
    <w:rsid w:val="005545E2"/>
    <w:rsid w:val="005561E8"/>
    <w:rsid w:val="00557071"/>
    <w:rsid w:val="005571A6"/>
    <w:rsid w:val="0055728E"/>
    <w:rsid w:val="00557493"/>
    <w:rsid w:val="005578E5"/>
    <w:rsid w:val="0056012D"/>
    <w:rsid w:val="00560506"/>
    <w:rsid w:val="00560748"/>
    <w:rsid w:val="005609CD"/>
    <w:rsid w:val="00560EC5"/>
    <w:rsid w:val="005614D0"/>
    <w:rsid w:val="00562193"/>
    <w:rsid w:val="00562729"/>
    <w:rsid w:val="00562754"/>
    <w:rsid w:val="00562BD7"/>
    <w:rsid w:val="00562BFC"/>
    <w:rsid w:val="00563074"/>
    <w:rsid w:val="005635F0"/>
    <w:rsid w:val="00563D38"/>
    <w:rsid w:val="0056408D"/>
    <w:rsid w:val="00564254"/>
    <w:rsid w:val="00564911"/>
    <w:rsid w:val="005649D5"/>
    <w:rsid w:val="00565006"/>
    <w:rsid w:val="0056515E"/>
    <w:rsid w:val="00565676"/>
    <w:rsid w:val="00565978"/>
    <w:rsid w:val="00565B93"/>
    <w:rsid w:val="00565F56"/>
    <w:rsid w:val="005665C0"/>
    <w:rsid w:val="00566619"/>
    <w:rsid w:val="00566B1A"/>
    <w:rsid w:val="00567511"/>
    <w:rsid w:val="0056767A"/>
    <w:rsid w:val="00567BAC"/>
    <w:rsid w:val="00567C4F"/>
    <w:rsid w:val="00567D59"/>
    <w:rsid w:val="00567FA8"/>
    <w:rsid w:val="0057057B"/>
    <w:rsid w:val="005705F4"/>
    <w:rsid w:val="005707C5"/>
    <w:rsid w:val="00570FD2"/>
    <w:rsid w:val="005713C7"/>
    <w:rsid w:val="005718ED"/>
    <w:rsid w:val="0057213F"/>
    <w:rsid w:val="00572945"/>
    <w:rsid w:val="005729A1"/>
    <w:rsid w:val="00572D4A"/>
    <w:rsid w:val="00572E31"/>
    <w:rsid w:val="0057326C"/>
    <w:rsid w:val="0057331A"/>
    <w:rsid w:val="005739DA"/>
    <w:rsid w:val="00573E28"/>
    <w:rsid w:val="00574611"/>
    <w:rsid w:val="0057498D"/>
    <w:rsid w:val="00574B50"/>
    <w:rsid w:val="00574DD6"/>
    <w:rsid w:val="00575241"/>
    <w:rsid w:val="0057526B"/>
    <w:rsid w:val="005754FE"/>
    <w:rsid w:val="00575A27"/>
    <w:rsid w:val="00576672"/>
    <w:rsid w:val="005767A5"/>
    <w:rsid w:val="00576B63"/>
    <w:rsid w:val="00576C27"/>
    <w:rsid w:val="00577196"/>
    <w:rsid w:val="005778FF"/>
    <w:rsid w:val="00577B93"/>
    <w:rsid w:val="00577DD1"/>
    <w:rsid w:val="005800A2"/>
    <w:rsid w:val="00580A42"/>
    <w:rsid w:val="00580C62"/>
    <w:rsid w:val="00580FAB"/>
    <w:rsid w:val="00581050"/>
    <w:rsid w:val="0058156E"/>
    <w:rsid w:val="00581668"/>
    <w:rsid w:val="005819A1"/>
    <w:rsid w:val="00581D10"/>
    <w:rsid w:val="00581E77"/>
    <w:rsid w:val="00581EA8"/>
    <w:rsid w:val="005820D2"/>
    <w:rsid w:val="005827F0"/>
    <w:rsid w:val="005831E0"/>
    <w:rsid w:val="005832DF"/>
    <w:rsid w:val="00583305"/>
    <w:rsid w:val="0058379A"/>
    <w:rsid w:val="00583B2B"/>
    <w:rsid w:val="00583B9A"/>
    <w:rsid w:val="00583CF9"/>
    <w:rsid w:val="005840D4"/>
    <w:rsid w:val="005840D9"/>
    <w:rsid w:val="0058470D"/>
    <w:rsid w:val="00584953"/>
    <w:rsid w:val="00584C9B"/>
    <w:rsid w:val="00584FD1"/>
    <w:rsid w:val="00585762"/>
    <w:rsid w:val="00585B8E"/>
    <w:rsid w:val="00586117"/>
    <w:rsid w:val="0058615D"/>
    <w:rsid w:val="00590207"/>
    <w:rsid w:val="005905FC"/>
    <w:rsid w:val="005906FC"/>
    <w:rsid w:val="00590C58"/>
    <w:rsid w:val="00590C6C"/>
    <w:rsid w:val="005911DF"/>
    <w:rsid w:val="005911EE"/>
    <w:rsid w:val="0059139F"/>
    <w:rsid w:val="00591656"/>
    <w:rsid w:val="00591847"/>
    <w:rsid w:val="00591FB6"/>
    <w:rsid w:val="0059269C"/>
    <w:rsid w:val="00592FED"/>
    <w:rsid w:val="005931FC"/>
    <w:rsid w:val="0059331A"/>
    <w:rsid w:val="0059334C"/>
    <w:rsid w:val="005939D8"/>
    <w:rsid w:val="0059461B"/>
    <w:rsid w:val="00594A3F"/>
    <w:rsid w:val="00594B71"/>
    <w:rsid w:val="00594C70"/>
    <w:rsid w:val="00594C9D"/>
    <w:rsid w:val="00594F42"/>
    <w:rsid w:val="005953B0"/>
    <w:rsid w:val="00595753"/>
    <w:rsid w:val="005957CC"/>
    <w:rsid w:val="00595B00"/>
    <w:rsid w:val="00595E12"/>
    <w:rsid w:val="0059606F"/>
    <w:rsid w:val="00596092"/>
    <w:rsid w:val="0059640C"/>
    <w:rsid w:val="0059648F"/>
    <w:rsid w:val="00596934"/>
    <w:rsid w:val="00596964"/>
    <w:rsid w:val="00596D5A"/>
    <w:rsid w:val="00596F94"/>
    <w:rsid w:val="005974A5"/>
    <w:rsid w:val="00597B7E"/>
    <w:rsid w:val="00597C36"/>
    <w:rsid w:val="00597DC7"/>
    <w:rsid w:val="00597F53"/>
    <w:rsid w:val="00597FBF"/>
    <w:rsid w:val="005A04C3"/>
    <w:rsid w:val="005A0602"/>
    <w:rsid w:val="005A06ED"/>
    <w:rsid w:val="005A08C5"/>
    <w:rsid w:val="005A0F6D"/>
    <w:rsid w:val="005A1437"/>
    <w:rsid w:val="005A14E8"/>
    <w:rsid w:val="005A1628"/>
    <w:rsid w:val="005A1703"/>
    <w:rsid w:val="005A1E40"/>
    <w:rsid w:val="005A1FE8"/>
    <w:rsid w:val="005A20FC"/>
    <w:rsid w:val="005A217F"/>
    <w:rsid w:val="005A224A"/>
    <w:rsid w:val="005A2393"/>
    <w:rsid w:val="005A25B4"/>
    <w:rsid w:val="005A273B"/>
    <w:rsid w:val="005A3477"/>
    <w:rsid w:val="005A3495"/>
    <w:rsid w:val="005A34F0"/>
    <w:rsid w:val="005A354F"/>
    <w:rsid w:val="005A356F"/>
    <w:rsid w:val="005A39EE"/>
    <w:rsid w:val="005A3B08"/>
    <w:rsid w:val="005A3F43"/>
    <w:rsid w:val="005A4088"/>
    <w:rsid w:val="005A411C"/>
    <w:rsid w:val="005A4424"/>
    <w:rsid w:val="005A4499"/>
    <w:rsid w:val="005A44A3"/>
    <w:rsid w:val="005A4769"/>
    <w:rsid w:val="005A4B77"/>
    <w:rsid w:val="005A4E09"/>
    <w:rsid w:val="005A4E0B"/>
    <w:rsid w:val="005A50EA"/>
    <w:rsid w:val="005A592D"/>
    <w:rsid w:val="005A5DBC"/>
    <w:rsid w:val="005A5EAF"/>
    <w:rsid w:val="005A6247"/>
    <w:rsid w:val="005A632F"/>
    <w:rsid w:val="005A685C"/>
    <w:rsid w:val="005A71AE"/>
    <w:rsid w:val="005A7D9F"/>
    <w:rsid w:val="005B055A"/>
    <w:rsid w:val="005B0DDE"/>
    <w:rsid w:val="005B13C3"/>
    <w:rsid w:val="005B1444"/>
    <w:rsid w:val="005B17A9"/>
    <w:rsid w:val="005B1EEA"/>
    <w:rsid w:val="005B20D2"/>
    <w:rsid w:val="005B2120"/>
    <w:rsid w:val="005B2C2C"/>
    <w:rsid w:val="005B2D1C"/>
    <w:rsid w:val="005B2D41"/>
    <w:rsid w:val="005B2E02"/>
    <w:rsid w:val="005B30AE"/>
    <w:rsid w:val="005B34F5"/>
    <w:rsid w:val="005B35B2"/>
    <w:rsid w:val="005B368F"/>
    <w:rsid w:val="005B3E04"/>
    <w:rsid w:val="005B4286"/>
    <w:rsid w:val="005B44A6"/>
    <w:rsid w:val="005B44E4"/>
    <w:rsid w:val="005B45C5"/>
    <w:rsid w:val="005B462B"/>
    <w:rsid w:val="005B4740"/>
    <w:rsid w:val="005B4813"/>
    <w:rsid w:val="005B4C3F"/>
    <w:rsid w:val="005B4DA6"/>
    <w:rsid w:val="005B4F92"/>
    <w:rsid w:val="005B5054"/>
    <w:rsid w:val="005B53B3"/>
    <w:rsid w:val="005B62EE"/>
    <w:rsid w:val="005B62FE"/>
    <w:rsid w:val="005B646A"/>
    <w:rsid w:val="005B6CA4"/>
    <w:rsid w:val="005B6F5D"/>
    <w:rsid w:val="005B73F0"/>
    <w:rsid w:val="005B7AE2"/>
    <w:rsid w:val="005B7BD0"/>
    <w:rsid w:val="005C0619"/>
    <w:rsid w:val="005C09E3"/>
    <w:rsid w:val="005C0FCF"/>
    <w:rsid w:val="005C1346"/>
    <w:rsid w:val="005C1601"/>
    <w:rsid w:val="005C1618"/>
    <w:rsid w:val="005C1CDD"/>
    <w:rsid w:val="005C1F9F"/>
    <w:rsid w:val="005C24BF"/>
    <w:rsid w:val="005C2604"/>
    <w:rsid w:val="005C36FE"/>
    <w:rsid w:val="005C3839"/>
    <w:rsid w:val="005C3F33"/>
    <w:rsid w:val="005C4199"/>
    <w:rsid w:val="005C4256"/>
    <w:rsid w:val="005C4527"/>
    <w:rsid w:val="005C46B9"/>
    <w:rsid w:val="005C53B8"/>
    <w:rsid w:val="005C5931"/>
    <w:rsid w:val="005C5CE1"/>
    <w:rsid w:val="005C600F"/>
    <w:rsid w:val="005C6558"/>
    <w:rsid w:val="005C6714"/>
    <w:rsid w:val="005C67B3"/>
    <w:rsid w:val="005C6F72"/>
    <w:rsid w:val="005C7203"/>
    <w:rsid w:val="005C7312"/>
    <w:rsid w:val="005C7345"/>
    <w:rsid w:val="005C773D"/>
    <w:rsid w:val="005C7BBE"/>
    <w:rsid w:val="005C7DEE"/>
    <w:rsid w:val="005C7F8F"/>
    <w:rsid w:val="005D030B"/>
    <w:rsid w:val="005D0360"/>
    <w:rsid w:val="005D0D89"/>
    <w:rsid w:val="005D12A7"/>
    <w:rsid w:val="005D13F4"/>
    <w:rsid w:val="005D1409"/>
    <w:rsid w:val="005D22DA"/>
    <w:rsid w:val="005D233C"/>
    <w:rsid w:val="005D284B"/>
    <w:rsid w:val="005D2931"/>
    <w:rsid w:val="005D2DE6"/>
    <w:rsid w:val="005D3859"/>
    <w:rsid w:val="005D3A12"/>
    <w:rsid w:val="005D3AC4"/>
    <w:rsid w:val="005D3D39"/>
    <w:rsid w:val="005D3E60"/>
    <w:rsid w:val="005D3F82"/>
    <w:rsid w:val="005D405C"/>
    <w:rsid w:val="005D45BF"/>
    <w:rsid w:val="005D5287"/>
    <w:rsid w:val="005D530A"/>
    <w:rsid w:val="005D539D"/>
    <w:rsid w:val="005D554B"/>
    <w:rsid w:val="005D55C1"/>
    <w:rsid w:val="005D598C"/>
    <w:rsid w:val="005D5FD6"/>
    <w:rsid w:val="005D633C"/>
    <w:rsid w:val="005D66FC"/>
    <w:rsid w:val="005D6721"/>
    <w:rsid w:val="005D67C4"/>
    <w:rsid w:val="005D7416"/>
    <w:rsid w:val="005D7488"/>
    <w:rsid w:val="005E011C"/>
    <w:rsid w:val="005E052C"/>
    <w:rsid w:val="005E0A12"/>
    <w:rsid w:val="005E0A79"/>
    <w:rsid w:val="005E1052"/>
    <w:rsid w:val="005E1706"/>
    <w:rsid w:val="005E1EB4"/>
    <w:rsid w:val="005E1F4B"/>
    <w:rsid w:val="005E2479"/>
    <w:rsid w:val="005E3254"/>
    <w:rsid w:val="005E3C43"/>
    <w:rsid w:val="005E3D84"/>
    <w:rsid w:val="005E4FDF"/>
    <w:rsid w:val="005E51B1"/>
    <w:rsid w:val="005E548A"/>
    <w:rsid w:val="005E58C3"/>
    <w:rsid w:val="005E58E0"/>
    <w:rsid w:val="005E5B12"/>
    <w:rsid w:val="005E5F9E"/>
    <w:rsid w:val="005E6331"/>
    <w:rsid w:val="005E63E4"/>
    <w:rsid w:val="005E64EF"/>
    <w:rsid w:val="005E656A"/>
    <w:rsid w:val="005E6608"/>
    <w:rsid w:val="005E6680"/>
    <w:rsid w:val="005E6BBC"/>
    <w:rsid w:val="005E6C0C"/>
    <w:rsid w:val="005E7266"/>
    <w:rsid w:val="005E7382"/>
    <w:rsid w:val="005E7DBF"/>
    <w:rsid w:val="005F0217"/>
    <w:rsid w:val="005F03EB"/>
    <w:rsid w:val="005F075C"/>
    <w:rsid w:val="005F0778"/>
    <w:rsid w:val="005F08BB"/>
    <w:rsid w:val="005F0C7C"/>
    <w:rsid w:val="005F0E22"/>
    <w:rsid w:val="005F1191"/>
    <w:rsid w:val="005F140F"/>
    <w:rsid w:val="005F179C"/>
    <w:rsid w:val="005F17FF"/>
    <w:rsid w:val="005F212E"/>
    <w:rsid w:val="005F253C"/>
    <w:rsid w:val="005F2545"/>
    <w:rsid w:val="005F2D54"/>
    <w:rsid w:val="005F312A"/>
    <w:rsid w:val="005F34C2"/>
    <w:rsid w:val="005F3654"/>
    <w:rsid w:val="005F3886"/>
    <w:rsid w:val="005F38D6"/>
    <w:rsid w:val="005F3E86"/>
    <w:rsid w:val="005F3FBE"/>
    <w:rsid w:val="005F440A"/>
    <w:rsid w:val="005F4586"/>
    <w:rsid w:val="005F46F9"/>
    <w:rsid w:val="005F470B"/>
    <w:rsid w:val="005F50F1"/>
    <w:rsid w:val="005F54B9"/>
    <w:rsid w:val="005F5654"/>
    <w:rsid w:val="005F574C"/>
    <w:rsid w:val="005F58B3"/>
    <w:rsid w:val="005F58BA"/>
    <w:rsid w:val="005F5946"/>
    <w:rsid w:val="005F618B"/>
    <w:rsid w:val="005F6C9F"/>
    <w:rsid w:val="005F6F7B"/>
    <w:rsid w:val="005F72F2"/>
    <w:rsid w:val="005F78D7"/>
    <w:rsid w:val="005F7CD9"/>
    <w:rsid w:val="006006B1"/>
    <w:rsid w:val="00600773"/>
    <w:rsid w:val="00600CD2"/>
    <w:rsid w:val="00600E68"/>
    <w:rsid w:val="00601080"/>
    <w:rsid w:val="006016AB"/>
    <w:rsid w:val="00601C06"/>
    <w:rsid w:val="00602340"/>
    <w:rsid w:val="00602732"/>
    <w:rsid w:val="00602C08"/>
    <w:rsid w:val="00603100"/>
    <w:rsid w:val="006038A3"/>
    <w:rsid w:val="006040AC"/>
    <w:rsid w:val="006043C6"/>
    <w:rsid w:val="006044BF"/>
    <w:rsid w:val="00604AC8"/>
    <w:rsid w:val="00604FB6"/>
    <w:rsid w:val="00605329"/>
    <w:rsid w:val="00605433"/>
    <w:rsid w:val="006056D3"/>
    <w:rsid w:val="006060C5"/>
    <w:rsid w:val="0060646B"/>
    <w:rsid w:val="00606638"/>
    <w:rsid w:val="006071C4"/>
    <w:rsid w:val="006073CC"/>
    <w:rsid w:val="0060762A"/>
    <w:rsid w:val="00607CFE"/>
    <w:rsid w:val="00607E9D"/>
    <w:rsid w:val="00610B1F"/>
    <w:rsid w:val="00610CD9"/>
    <w:rsid w:val="00610F71"/>
    <w:rsid w:val="006117EE"/>
    <w:rsid w:val="00611C65"/>
    <w:rsid w:val="00611DC6"/>
    <w:rsid w:val="00611F43"/>
    <w:rsid w:val="00612788"/>
    <w:rsid w:val="00612F17"/>
    <w:rsid w:val="00612FB6"/>
    <w:rsid w:val="006130C6"/>
    <w:rsid w:val="00613102"/>
    <w:rsid w:val="006135E8"/>
    <w:rsid w:val="006136B0"/>
    <w:rsid w:val="00613E86"/>
    <w:rsid w:val="006141B5"/>
    <w:rsid w:val="006145BC"/>
    <w:rsid w:val="00614C8A"/>
    <w:rsid w:val="00614F90"/>
    <w:rsid w:val="006151EA"/>
    <w:rsid w:val="0061566E"/>
    <w:rsid w:val="00615962"/>
    <w:rsid w:val="00616D1D"/>
    <w:rsid w:val="00616DF6"/>
    <w:rsid w:val="00616E4A"/>
    <w:rsid w:val="00616E88"/>
    <w:rsid w:val="00616F8D"/>
    <w:rsid w:val="00617938"/>
    <w:rsid w:val="00617D52"/>
    <w:rsid w:val="0062003E"/>
    <w:rsid w:val="0062019C"/>
    <w:rsid w:val="00620955"/>
    <w:rsid w:val="00620F0B"/>
    <w:rsid w:val="00620FA5"/>
    <w:rsid w:val="0062176F"/>
    <w:rsid w:val="00621847"/>
    <w:rsid w:val="00621BDF"/>
    <w:rsid w:val="006222C9"/>
    <w:rsid w:val="0062297A"/>
    <w:rsid w:val="00622C43"/>
    <w:rsid w:val="00623AAD"/>
    <w:rsid w:val="00623ACA"/>
    <w:rsid w:val="006241C1"/>
    <w:rsid w:val="0062422E"/>
    <w:rsid w:val="006244BB"/>
    <w:rsid w:val="00624DD5"/>
    <w:rsid w:val="006254B6"/>
    <w:rsid w:val="00625557"/>
    <w:rsid w:val="00625569"/>
    <w:rsid w:val="00625731"/>
    <w:rsid w:val="00625BF0"/>
    <w:rsid w:val="00625D63"/>
    <w:rsid w:val="00625FAE"/>
    <w:rsid w:val="00626B1C"/>
    <w:rsid w:val="00626B5F"/>
    <w:rsid w:val="00626C90"/>
    <w:rsid w:val="00627081"/>
    <w:rsid w:val="00627168"/>
    <w:rsid w:val="006273EC"/>
    <w:rsid w:val="006279C1"/>
    <w:rsid w:val="00627B11"/>
    <w:rsid w:val="00627B1D"/>
    <w:rsid w:val="00627E26"/>
    <w:rsid w:val="006300AE"/>
    <w:rsid w:val="00630102"/>
    <w:rsid w:val="006304B9"/>
    <w:rsid w:val="006308BE"/>
    <w:rsid w:val="00630B8D"/>
    <w:rsid w:val="00630DE5"/>
    <w:rsid w:val="006310D1"/>
    <w:rsid w:val="006310F4"/>
    <w:rsid w:val="00631107"/>
    <w:rsid w:val="006312DB"/>
    <w:rsid w:val="00631535"/>
    <w:rsid w:val="00631A90"/>
    <w:rsid w:val="00631D3C"/>
    <w:rsid w:val="006321E5"/>
    <w:rsid w:val="0063223B"/>
    <w:rsid w:val="006328AF"/>
    <w:rsid w:val="00632FD3"/>
    <w:rsid w:val="00633302"/>
    <w:rsid w:val="0063332A"/>
    <w:rsid w:val="0063411A"/>
    <w:rsid w:val="0063411E"/>
    <w:rsid w:val="00634128"/>
    <w:rsid w:val="00634246"/>
    <w:rsid w:val="00634708"/>
    <w:rsid w:val="0063492E"/>
    <w:rsid w:val="00634A18"/>
    <w:rsid w:val="00634EC9"/>
    <w:rsid w:val="00634F15"/>
    <w:rsid w:val="0063537C"/>
    <w:rsid w:val="00635FD8"/>
    <w:rsid w:val="006360EB"/>
    <w:rsid w:val="0063673E"/>
    <w:rsid w:val="00636BFD"/>
    <w:rsid w:val="00636DD8"/>
    <w:rsid w:val="00636EDC"/>
    <w:rsid w:val="00637090"/>
    <w:rsid w:val="00637449"/>
    <w:rsid w:val="006378D3"/>
    <w:rsid w:val="006378D9"/>
    <w:rsid w:val="00637B93"/>
    <w:rsid w:val="00637D7D"/>
    <w:rsid w:val="00640294"/>
    <w:rsid w:val="00641055"/>
    <w:rsid w:val="006410C3"/>
    <w:rsid w:val="006410D1"/>
    <w:rsid w:val="00641305"/>
    <w:rsid w:val="00641355"/>
    <w:rsid w:val="006413D1"/>
    <w:rsid w:val="006416CC"/>
    <w:rsid w:val="006416F6"/>
    <w:rsid w:val="0064186E"/>
    <w:rsid w:val="00641ADC"/>
    <w:rsid w:val="00641DC2"/>
    <w:rsid w:val="006420E4"/>
    <w:rsid w:val="00642164"/>
    <w:rsid w:val="00642819"/>
    <w:rsid w:val="00643447"/>
    <w:rsid w:val="0064372D"/>
    <w:rsid w:val="00643C96"/>
    <w:rsid w:val="00644165"/>
    <w:rsid w:val="00644AE2"/>
    <w:rsid w:val="00644E92"/>
    <w:rsid w:val="006450DA"/>
    <w:rsid w:val="0064511D"/>
    <w:rsid w:val="006451DB"/>
    <w:rsid w:val="00645A95"/>
    <w:rsid w:val="00645C26"/>
    <w:rsid w:val="00646493"/>
    <w:rsid w:val="006464AA"/>
    <w:rsid w:val="00646F00"/>
    <w:rsid w:val="00647294"/>
    <w:rsid w:val="0064786A"/>
    <w:rsid w:val="00647895"/>
    <w:rsid w:val="00650452"/>
    <w:rsid w:val="0065046F"/>
    <w:rsid w:val="00650596"/>
    <w:rsid w:val="0065094C"/>
    <w:rsid w:val="00650977"/>
    <w:rsid w:val="00650A1D"/>
    <w:rsid w:val="006516E4"/>
    <w:rsid w:val="006517AE"/>
    <w:rsid w:val="006518ED"/>
    <w:rsid w:val="00651A76"/>
    <w:rsid w:val="00651CD3"/>
    <w:rsid w:val="00651E4F"/>
    <w:rsid w:val="00652646"/>
    <w:rsid w:val="006527CE"/>
    <w:rsid w:val="00652918"/>
    <w:rsid w:val="00652ABE"/>
    <w:rsid w:val="00652AFB"/>
    <w:rsid w:val="006531DE"/>
    <w:rsid w:val="0065336F"/>
    <w:rsid w:val="006534EA"/>
    <w:rsid w:val="0065370D"/>
    <w:rsid w:val="00654119"/>
    <w:rsid w:val="006541B9"/>
    <w:rsid w:val="006542F1"/>
    <w:rsid w:val="00654455"/>
    <w:rsid w:val="0065477E"/>
    <w:rsid w:val="00654930"/>
    <w:rsid w:val="00654A8B"/>
    <w:rsid w:val="00655175"/>
    <w:rsid w:val="006551BB"/>
    <w:rsid w:val="0065563C"/>
    <w:rsid w:val="0065579A"/>
    <w:rsid w:val="00655B1B"/>
    <w:rsid w:val="00655EF9"/>
    <w:rsid w:val="0065614E"/>
    <w:rsid w:val="00656424"/>
    <w:rsid w:val="00656467"/>
    <w:rsid w:val="006569DE"/>
    <w:rsid w:val="00656B00"/>
    <w:rsid w:val="00656B7C"/>
    <w:rsid w:val="00657963"/>
    <w:rsid w:val="00657F55"/>
    <w:rsid w:val="00660042"/>
    <w:rsid w:val="00660257"/>
    <w:rsid w:val="006603E7"/>
    <w:rsid w:val="00660E3B"/>
    <w:rsid w:val="006613FD"/>
    <w:rsid w:val="00661B17"/>
    <w:rsid w:val="00662BB5"/>
    <w:rsid w:val="00662DA2"/>
    <w:rsid w:val="00662DB6"/>
    <w:rsid w:val="006632EA"/>
    <w:rsid w:val="006635AE"/>
    <w:rsid w:val="00663E5B"/>
    <w:rsid w:val="00663F9A"/>
    <w:rsid w:val="00664190"/>
    <w:rsid w:val="00664481"/>
    <w:rsid w:val="006646EB"/>
    <w:rsid w:val="00664805"/>
    <w:rsid w:val="00665100"/>
    <w:rsid w:val="0066538F"/>
    <w:rsid w:val="00665DB0"/>
    <w:rsid w:val="00666632"/>
    <w:rsid w:val="00666F00"/>
    <w:rsid w:val="006673D1"/>
    <w:rsid w:val="0066743F"/>
    <w:rsid w:val="0066747C"/>
    <w:rsid w:val="006674EC"/>
    <w:rsid w:val="00667ACA"/>
    <w:rsid w:val="00667C27"/>
    <w:rsid w:val="00667D55"/>
    <w:rsid w:val="00667F30"/>
    <w:rsid w:val="006700F1"/>
    <w:rsid w:val="00670386"/>
    <w:rsid w:val="006707C7"/>
    <w:rsid w:val="00670FAB"/>
    <w:rsid w:val="006711E4"/>
    <w:rsid w:val="006712B2"/>
    <w:rsid w:val="00671891"/>
    <w:rsid w:val="00671A8F"/>
    <w:rsid w:val="0067202F"/>
    <w:rsid w:val="0067268C"/>
    <w:rsid w:val="006728EE"/>
    <w:rsid w:val="006729EB"/>
    <w:rsid w:val="00672AC1"/>
    <w:rsid w:val="00672C08"/>
    <w:rsid w:val="00672CE7"/>
    <w:rsid w:val="00672E89"/>
    <w:rsid w:val="00672F9A"/>
    <w:rsid w:val="00673581"/>
    <w:rsid w:val="0067362E"/>
    <w:rsid w:val="006737C8"/>
    <w:rsid w:val="00673B99"/>
    <w:rsid w:val="006741EB"/>
    <w:rsid w:val="006748D9"/>
    <w:rsid w:val="00675809"/>
    <w:rsid w:val="00675A3B"/>
    <w:rsid w:val="00675CEC"/>
    <w:rsid w:val="0067609C"/>
    <w:rsid w:val="006761C1"/>
    <w:rsid w:val="0067661C"/>
    <w:rsid w:val="006766CC"/>
    <w:rsid w:val="006772A6"/>
    <w:rsid w:val="00677559"/>
    <w:rsid w:val="00677695"/>
    <w:rsid w:val="006777B7"/>
    <w:rsid w:val="006778F4"/>
    <w:rsid w:val="00677C9B"/>
    <w:rsid w:val="00677E00"/>
    <w:rsid w:val="00677FAE"/>
    <w:rsid w:val="00680075"/>
    <w:rsid w:val="00680264"/>
    <w:rsid w:val="006802CA"/>
    <w:rsid w:val="00680397"/>
    <w:rsid w:val="006804EF"/>
    <w:rsid w:val="006805C7"/>
    <w:rsid w:val="006807FA"/>
    <w:rsid w:val="00681213"/>
    <w:rsid w:val="00681223"/>
    <w:rsid w:val="00681231"/>
    <w:rsid w:val="006814E3"/>
    <w:rsid w:val="00681CF6"/>
    <w:rsid w:val="00681E1F"/>
    <w:rsid w:val="00681E31"/>
    <w:rsid w:val="00681E88"/>
    <w:rsid w:val="0068263A"/>
    <w:rsid w:val="00682E4B"/>
    <w:rsid w:val="00682EB6"/>
    <w:rsid w:val="00683280"/>
    <w:rsid w:val="006832D6"/>
    <w:rsid w:val="00683400"/>
    <w:rsid w:val="0068374D"/>
    <w:rsid w:val="00683903"/>
    <w:rsid w:val="0068390B"/>
    <w:rsid w:val="00683E4F"/>
    <w:rsid w:val="00684745"/>
    <w:rsid w:val="00684AB0"/>
    <w:rsid w:val="00684D5F"/>
    <w:rsid w:val="00684E9C"/>
    <w:rsid w:val="006854BC"/>
    <w:rsid w:val="006856BD"/>
    <w:rsid w:val="0068658E"/>
    <w:rsid w:val="006866C7"/>
    <w:rsid w:val="006869A3"/>
    <w:rsid w:val="00686ABF"/>
    <w:rsid w:val="00686C54"/>
    <w:rsid w:val="00686CD7"/>
    <w:rsid w:val="006871F3"/>
    <w:rsid w:val="0068725D"/>
    <w:rsid w:val="0068772D"/>
    <w:rsid w:val="00687A6F"/>
    <w:rsid w:val="00687C2E"/>
    <w:rsid w:val="00687C63"/>
    <w:rsid w:val="0069008E"/>
    <w:rsid w:val="00690476"/>
    <w:rsid w:val="006905A4"/>
    <w:rsid w:val="00690A19"/>
    <w:rsid w:val="00690BC6"/>
    <w:rsid w:val="0069109A"/>
    <w:rsid w:val="0069159C"/>
    <w:rsid w:val="00691A30"/>
    <w:rsid w:val="00691D49"/>
    <w:rsid w:val="00692183"/>
    <w:rsid w:val="006922A3"/>
    <w:rsid w:val="006922CB"/>
    <w:rsid w:val="006922F8"/>
    <w:rsid w:val="0069247B"/>
    <w:rsid w:val="006926BB"/>
    <w:rsid w:val="00692EA7"/>
    <w:rsid w:val="006933AA"/>
    <w:rsid w:val="0069342F"/>
    <w:rsid w:val="0069350E"/>
    <w:rsid w:val="006938FD"/>
    <w:rsid w:val="00693F79"/>
    <w:rsid w:val="006942DB"/>
    <w:rsid w:val="00694603"/>
    <w:rsid w:val="00694C9C"/>
    <w:rsid w:val="0069573D"/>
    <w:rsid w:val="006958F0"/>
    <w:rsid w:val="00695B31"/>
    <w:rsid w:val="00695EA4"/>
    <w:rsid w:val="00695F2E"/>
    <w:rsid w:val="00696B26"/>
    <w:rsid w:val="00696E55"/>
    <w:rsid w:val="0069758E"/>
    <w:rsid w:val="0069784B"/>
    <w:rsid w:val="006A0094"/>
    <w:rsid w:val="006A0414"/>
    <w:rsid w:val="006A0424"/>
    <w:rsid w:val="006A0A36"/>
    <w:rsid w:val="006A0B46"/>
    <w:rsid w:val="006A0CA1"/>
    <w:rsid w:val="006A161C"/>
    <w:rsid w:val="006A1B37"/>
    <w:rsid w:val="006A2674"/>
    <w:rsid w:val="006A2695"/>
    <w:rsid w:val="006A2BCB"/>
    <w:rsid w:val="006A2CF0"/>
    <w:rsid w:val="006A3147"/>
    <w:rsid w:val="006A333B"/>
    <w:rsid w:val="006A349B"/>
    <w:rsid w:val="006A34F6"/>
    <w:rsid w:val="006A3775"/>
    <w:rsid w:val="006A3816"/>
    <w:rsid w:val="006A3DD9"/>
    <w:rsid w:val="006A4566"/>
    <w:rsid w:val="006A45B9"/>
    <w:rsid w:val="006A45F8"/>
    <w:rsid w:val="006A4C56"/>
    <w:rsid w:val="006A4EDD"/>
    <w:rsid w:val="006A5222"/>
    <w:rsid w:val="006A56FC"/>
    <w:rsid w:val="006A5906"/>
    <w:rsid w:val="006A5B0F"/>
    <w:rsid w:val="006A5B98"/>
    <w:rsid w:val="006A5CB6"/>
    <w:rsid w:val="006A5CB9"/>
    <w:rsid w:val="006A5E70"/>
    <w:rsid w:val="006A65C6"/>
    <w:rsid w:val="006A6774"/>
    <w:rsid w:val="006A6A73"/>
    <w:rsid w:val="006A6AA3"/>
    <w:rsid w:val="006A6ACF"/>
    <w:rsid w:val="006A6CA7"/>
    <w:rsid w:val="006A708F"/>
    <w:rsid w:val="006A70BF"/>
    <w:rsid w:val="006A75E8"/>
    <w:rsid w:val="006A7C85"/>
    <w:rsid w:val="006A7D84"/>
    <w:rsid w:val="006A7FFD"/>
    <w:rsid w:val="006B0025"/>
    <w:rsid w:val="006B028F"/>
    <w:rsid w:val="006B0349"/>
    <w:rsid w:val="006B0D30"/>
    <w:rsid w:val="006B13B7"/>
    <w:rsid w:val="006B1743"/>
    <w:rsid w:val="006B17EB"/>
    <w:rsid w:val="006B1D03"/>
    <w:rsid w:val="006B1F40"/>
    <w:rsid w:val="006B2118"/>
    <w:rsid w:val="006B2166"/>
    <w:rsid w:val="006B2478"/>
    <w:rsid w:val="006B25D3"/>
    <w:rsid w:val="006B2B7B"/>
    <w:rsid w:val="006B2C80"/>
    <w:rsid w:val="006B3496"/>
    <w:rsid w:val="006B3609"/>
    <w:rsid w:val="006B37B1"/>
    <w:rsid w:val="006B39E6"/>
    <w:rsid w:val="006B3B4D"/>
    <w:rsid w:val="006B3D21"/>
    <w:rsid w:val="006B420C"/>
    <w:rsid w:val="006B4995"/>
    <w:rsid w:val="006B49F7"/>
    <w:rsid w:val="006B4B05"/>
    <w:rsid w:val="006B50FC"/>
    <w:rsid w:val="006B530E"/>
    <w:rsid w:val="006B5927"/>
    <w:rsid w:val="006B59E7"/>
    <w:rsid w:val="006B5BF9"/>
    <w:rsid w:val="006B5FB6"/>
    <w:rsid w:val="006B63BD"/>
    <w:rsid w:val="006B6B1E"/>
    <w:rsid w:val="006B6F24"/>
    <w:rsid w:val="006B725B"/>
    <w:rsid w:val="006B7275"/>
    <w:rsid w:val="006B756D"/>
    <w:rsid w:val="006B795F"/>
    <w:rsid w:val="006B7A10"/>
    <w:rsid w:val="006B7A4C"/>
    <w:rsid w:val="006C01F9"/>
    <w:rsid w:val="006C0363"/>
    <w:rsid w:val="006C0EDD"/>
    <w:rsid w:val="006C1531"/>
    <w:rsid w:val="006C18FD"/>
    <w:rsid w:val="006C19BE"/>
    <w:rsid w:val="006C1C84"/>
    <w:rsid w:val="006C1D3E"/>
    <w:rsid w:val="006C210F"/>
    <w:rsid w:val="006C2376"/>
    <w:rsid w:val="006C2465"/>
    <w:rsid w:val="006C2476"/>
    <w:rsid w:val="006C26E8"/>
    <w:rsid w:val="006C2882"/>
    <w:rsid w:val="006C2A15"/>
    <w:rsid w:val="006C2B06"/>
    <w:rsid w:val="006C2B27"/>
    <w:rsid w:val="006C2D9C"/>
    <w:rsid w:val="006C2E9A"/>
    <w:rsid w:val="006C3131"/>
    <w:rsid w:val="006C3157"/>
    <w:rsid w:val="006C3CFA"/>
    <w:rsid w:val="006C4309"/>
    <w:rsid w:val="006C430C"/>
    <w:rsid w:val="006C4745"/>
    <w:rsid w:val="006C480C"/>
    <w:rsid w:val="006C496A"/>
    <w:rsid w:val="006C4AFD"/>
    <w:rsid w:val="006C4D63"/>
    <w:rsid w:val="006C4DE5"/>
    <w:rsid w:val="006C4F56"/>
    <w:rsid w:val="006C5080"/>
    <w:rsid w:val="006C5101"/>
    <w:rsid w:val="006C5311"/>
    <w:rsid w:val="006C67A1"/>
    <w:rsid w:val="006C714E"/>
    <w:rsid w:val="006D07C7"/>
    <w:rsid w:val="006D0C4B"/>
    <w:rsid w:val="006D0D98"/>
    <w:rsid w:val="006D130C"/>
    <w:rsid w:val="006D1625"/>
    <w:rsid w:val="006D1A5F"/>
    <w:rsid w:val="006D1A9A"/>
    <w:rsid w:val="006D1C8F"/>
    <w:rsid w:val="006D1EE3"/>
    <w:rsid w:val="006D1FC6"/>
    <w:rsid w:val="006D2221"/>
    <w:rsid w:val="006D230F"/>
    <w:rsid w:val="006D2482"/>
    <w:rsid w:val="006D25AA"/>
    <w:rsid w:val="006D28B3"/>
    <w:rsid w:val="006D2B3D"/>
    <w:rsid w:val="006D2CAB"/>
    <w:rsid w:val="006D302C"/>
    <w:rsid w:val="006D36A1"/>
    <w:rsid w:val="006D384A"/>
    <w:rsid w:val="006D3A88"/>
    <w:rsid w:val="006D49B8"/>
    <w:rsid w:val="006D4E36"/>
    <w:rsid w:val="006D506E"/>
    <w:rsid w:val="006D524D"/>
    <w:rsid w:val="006D53C5"/>
    <w:rsid w:val="006D5466"/>
    <w:rsid w:val="006D59B1"/>
    <w:rsid w:val="006D5C2F"/>
    <w:rsid w:val="006D5FC5"/>
    <w:rsid w:val="006D6583"/>
    <w:rsid w:val="006D67AC"/>
    <w:rsid w:val="006D6A0A"/>
    <w:rsid w:val="006D6B8D"/>
    <w:rsid w:val="006D6C33"/>
    <w:rsid w:val="006D7553"/>
    <w:rsid w:val="006D7563"/>
    <w:rsid w:val="006D79E2"/>
    <w:rsid w:val="006D7B12"/>
    <w:rsid w:val="006E00E8"/>
    <w:rsid w:val="006E02D4"/>
    <w:rsid w:val="006E02EB"/>
    <w:rsid w:val="006E0308"/>
    <w:rsid w:val="006E031A"/>
    <w:rsid w:val="006E0758"/>
    <w:rsid w:val="006E07CA"/>
    <w:rsid w:val="006E0840"/>
    <w:rsid w:val="006E0DE7"/>
    <w:rsid w:val="006E15AE"/>
    <w:rsid w:val="006E190A"/>
    <w:rsid w:val="006E1BFD"/>
    <w:rsid w:val="006E2434"/>
    <w:rsid w:val="006E2854"/>
    <w:rsid w:val="006E2BB6"/>
    <w:rsid w:val="006E30F3"/>
    <w:rsid w:val="006E3896"/>
    <w:rsid w:val="006E3994"/>
    <w:rsid w:val="006E41BD"/>
    <w:rsid w:val="006E42F1"/>
    <w:rsid w:val="006E4537"/>
    <w:rsid w:val="006E4DAA"/>
    <w:rsid w:val="006E5000"/>
    <w:rsid w:val="006E5867"/>
    <w:rsid w:val="006E5AD8"/>
    <w:rsid w:val="006E5C1C"/>
    <w:rsid w:val="006E5E24"/>
    <w:rsid w:val="006E5EA1"/>
    <w:rsid w:val="006E65F6"/>
    <w:rsid w:val="006E6BE4"/>
    <w:rsid w:val="006E6C20"/>
    <w:rsid w:val="006E7350"/>
    <w:rsid w:val="006E742C"/>
    <w:rsid w:val="006E754C"/>
    <w:rsid w:val="006E75E4"/>
    <w:rsid w:val="006E794E"/>
    <w:rsid w:val="006E7C4A"/>
    <w:rsid w:val="006F0053"/>
    <w:rsid w:val="006F0247"/>
    <w:rsid w:val="006F0372"/>
    <w:rsid w:val="006F098D"/>
    <w:rsid w:val="006F0EEF"/>
    <w:rsid w:val="006F27DE"/>
    <w:rsid w:val="006F2CBB"/>
    <w:rsid w:val="006F30BF"/>
    <w:rsid w:val="006F357D"/>
    <w:rsid w:val="006F387C"/>
    <w:rsid w:val="006F3909"/>
    <w:rsid w:val="006F3AE0"/>
    <w:rsid w:val="006F3C55"/>
    <w:rsid w:val="006F3E67"/>
    <w:rsid w:val="006F41C6"/>
    <w:rsid w:val="006F4E5A"/>
    <w:rsid w:val="006F4F47"/>
    <w:rsid w:val="006F5506"/>
    <w:rsid w:val="006F580E"/>
    <w:rsid w:val="006F5B58"/>
    <w:rsid w:val="006F5B71"/>
    <w:rsid w:val="006F66B2"/>
    <w:rsid w:val="006F6EE1"/>
    <w:rsid w:val="006F6F6F"/>
    <w:rsid w:val="006F7097"/>
    <w:rsid w:val="006F713E"/>
    <w:rsid w:val="006F7572"/>
    <w:rsid w:val="006F7B9D"/>
    <w:rsid w:val="007001E2"/>
    <w:rsid w:val="0070032F"/>
    <w:rsid w:val="007009B5"/>
    <w:rsid w:val="00700BAA"/>
    <w:rsid w:val="00700C96"/>
    <w:rsid w:val="007012BF"/>
    <w:rsid w:val="0070130C"/>
    <w:rsid w:val="007017FE"/>
    <w:rsid w:val="0070185F"/>
    <w:rsid w:val="00701B3B"/>
    <w:rsid w:val="00702287"/>
    <w:rsid w:val="00702691"/>
    <w:rsid w:val="00702A9F"/>
    <w:rsid w:val="00703515"/>
    <w:rsid w:val="0070380A"/>
    <w:rsid w:val="00704627"/>
    <w:rsid w:val="00704D91"/>
    <w:rsid w:val="00704F70"/>
    <w:rsid w:val="0070506F"/>
    <w:rsid w:val="0070527A"/>
    <w:rsid w:val="00705B7B"/>
    <w:rsid w:val="00705F89"/>
    <w:rsid w:val="00706218"/>
    <w:rsid w:val="0070646E"/>
    <w:rsid w:val="00706495"/>
    <w:rsid w:val="00706C64"/>
    <w:rsid w:val="00706E61"/>
    <w:rsid w:val="0070704D"/>
    <w:rsid w:val="007072E2"/>
    <w:rsid w:val="007077B5"/>
    <w:rsid w:val="00710211"/>
    <w:rsid w:val="00710463"/>
    <w:rsid w:val="0071046A"/>
    <w:rsid w:val="00710506"/>
    <w:rsid w:val="0071051B"/>
    <w:rsid w:val="00710617"/>
    <w:rsid w:val="0071071D"/>
    <w:rsid w:val="00710AA6"/>
    <w:rsid w:val="00710F9F"/>
    <w:rsid w:val="0071119A"/>
    <w:rsid w:val="00711215"/>
    <w:rsid w:val="007117B2"/>
    <w:rsid w:val="0071243F"/>
    <w:rsid w:val="00712716"/>
    <w:rsid w:val="00712A0C"/>
    <w:rsid w:val="00712A84"/>
    <w:rsid w:val="00712E40"/>
    <w:rsid w:val="00712F69"/>
    <w:rsid w:val="00713000"/>
    <w:rsid w:val="00713142"/>
    <w:rsid w:val="007134BF"/>
    <w:rsid w:val="00713625"/>
    <w:rsid w:val="007137B6"/>
    <w:rsid w:val="0071381D"/>
    <w:rsid w:val="007139BC"/>
    <w:rsid w:val="00713D63"/>
    <w:rsid w:val="00713F01"/>
    <w:rsid w:val="00713FF1"/>
    <w:rsid w:val="00714759"/>
    <w:rsid w:val="007147D7"/>
    <w:rsid w:val="00714CDC"/>
    <w:rsid w:val="0071515E"/>
    <w:rsid w:val="00715172"/>
    <w:rsid w:val="00715276"/>
    <w:rsid w:val="00715473"/>
    <w:rsid w:val="00715475"/>
    <w:rsid w:val="00715477"/>
    <w:rsid w:val="0071588A"/>
    <w:rsid w:val="007158AB"/>
    <w:rsid w:val="0071598F"/>
    <w:rsid w:val="00715B7F"/>
    <w:rsid w:val="00715D75"/>
    <w:rsid w:val="00715E1F"/>
    <w:rsid w:val="00716588"/>
    <w:rsid w:val="007169D4"/>
    <w:rsid w:val="00716D88"/>
    <w:rsid w:val="00716DBD"/>
    <w:rsid w:val="0071744E"/>
    <w:rsid w:val="00717E4A"/>
    <w:rsid w:val="00717EC1"/>
    <w:rsid w:val="00717FCA"/>
    <w:rsid w:val="00720406"/>
    <w:rsid w:val="00720458"/>
    <w:rsid w:val="007205E4"/>
    <w:rsid w:val="007207A1"/>
    <w:rsid w:val="00721002"/>
    <w:rsid w:val="00721961"/>
    <w:rsid w:val="00721B0F"/>
    <w:rsid w:val="00721E75"/>
    <w:rsid w:val="0072252D"/>
    <w:rsid w:val="0072260F"/>
    <w:rsid w:val="00722735"/>
    <w:rsid w:val="007228CB"/>
    <w:rsid w:val="00723321"/>
    <w:rsid w:val="00723635"/>
    <w:rsid w:val="007238A1"/>
    <w:rsid w:val="00723A3D"/>
    <w:rsid w:val="00723ADA"/>
    <w:rsid w:val="00724085"/>
    <w:rsid w:val="00724772"/>
    <w:rsid w:val="00724DED"/>
    <w:rsid w:val="007250BB"/>
    <w:rsid w:val="0072563D"/>
    <w:rsid w:val="00725720"/>
    <w:rsid w:val="00725B0F"/>
    <w:rsid w:val="00726492"/>
    <w:rsid w:val="00726636"/>
    <w:rsid w:val="007268CA"/>
    <w:rsid w:val="00727061"/>
    <w:rsid w:val="007275F3"/>
    <w:rsid w:val="00727702"/>
    <w:rsid w:val="00727909"/>
    <w:rsid w:val="00730A7C"/>
    <w:rsid w:val="00730B4D"/>
    <w:rsid w:val="00730E29"/>
    <w:rsid w:val="007310CE"/>
    <w:rsid w:val="0073158E"/>
    <w:rsid w:val="007319B8"/>
    <w:rsid w:val="00732268"/>
    <w:rsid w:val="007322A3"/>
    <w:rsid w:val="00732493"/>
    <w:rsid w:val="00733489"/>
    <w:rsid w:val="00733641"/>
    <w:rsid w:val="00733C2E"/>
    <w:rsid w:val="0073453F"/>
    <w:rsid w:val="007346A4"/>
    <w:rsid w:val="007352C0"/>
    <w:rsid w:val="00735370"/>
    <w:rsid w:val="007353D3"/>
    <w:rsid w:val="0073548F"/>
    <w:rsid w:val="007354EF"/>
    <w:rsid w:val="007355BB"/>
    <w:rsid w:val="00735A15"/>
    <w:rsid w:val="00735A59"/>
    <w:rsid w:val="00735C4D"/>
    <w:rsid w:val="00735EA5"/>
    <w:rsid w:val="0073600B"/>
    <w:rsid w:val="00736F65"/>
    <w:rsid w:val="007372E9"/>
    <w:rsid w:val="00737537"/>
    <w:rsid w:val="007375BB"/>
    <w:rsid w:val="0073772D"/>
    <w:rsid w:val="00737D08"/>
    <w:rsid w:val="00737D8A"/>
    <w:rsid w:val="007403C2"/>
    <w:rsid w:val="007403CA"/>
    <w:rsid w:val="007406B9"/>
    <w:rsid w:val="007406E0"/>
    <w:rsid w:val="00741486"/>
    <w:rsid w:val="00741945"/>
    <w:rsid w:val="00741C0B"/>
    <w:rsid w:val="00741C5B"/>
    <w:rsid w:val="00741F92"/>
    <w:rsid w:val="0074210A"/>
    <w:rsid w:val="0074218C"/>
    <w:rsid w:val="00742345"/>
    <w:rsid w:val="0074250D"/>
    <w:rsid w:val="0074274D"/>
    <w:rsid w:val="00742831"/>
    <w:rsid w:val="007428C6"/>
    <w:rsid w:val="00742FEF"/>
    <w:rsid w:val="00743102"/>
    <w:rsid w:val="0074310F"/>
    <w:rsid w:val="007438AA"/>
    <w:rsid w:val="00743D9E"/>
    <w:rsid w:val="00743EAD"/>
    <w:rsid w:val="0074419F"/>
    <w:rsid w:val="007443FE"/>
    <w:rsid w:val="00744712"/>
    <w:rsid w:val="00744F2E"/>
    <w:rsid w:val="00744FEF"/>
    <w:rsid w:val="007451BF"/>
    <w:rsid w:val="007455A0"/>
    <w:rsid w:val="007457DE"/>
    <w:rsid w:val="0074583A"/>
    <w:rsid w:val="00745851"/>
    <w:rsid w:val="00745C4F"/>
    <w:rsid w:val="007461F1"/>
    <w:rsid w:val="00746904"/>
    <w:rsid w:val="00746C5D"/>
    <w:rsid w:val="00746D0B"/>
    <w:rsid w:val="00747321"/>
    <w:rsid w:val="00747354"/>
    <w:rsid w:val="0074736C"/>
    <w:rsid w:val="00747413"/>
    <w:rsid w:val="007478E5"/>
    <w:rsid w:val="007501BE"/>
    <w:rsid w:val="00750321"/>
    <w:rsid w:val="007504F4"/>
    <w:rsid w:val="007508BE"/>
    <w:rsid w:val="007509EA"/>
    <w:rsid w:val="00750C5D"/>
    <w:rsid w:val="00750CDE"/>
    <w:rsid w:val="00750EC8"/>
    <w:rsid w:val="00750FF1"/>
    <w:rsid w:val="00751049"/>
    <w:rsid w:val="00751998"/>
    <w:rsid w:val="007519F7"/>
    <w:rsid w:val="00751A9D"/>
    <w:rsid w:val="00751BF4"/>
    <w:rsid w:val="007525B5"/>
    <w:rsid w:val="00752892"/>
    <w:rsid w:val="00752B26"/>
    <w:rsid w:val="00752B8F"/>
    <w:rsid w:val="00752D57"/>
    <w:rsid w:val="00752E03"/>
    <w:rsid w:val="00752FB7"/>
    <w:rsid w:val="007535B3"/>
    <w:rsid w:val="00753845"/>
    <w:rsid w:val="00753CDB"/>
    <w:rsid w:val="007541E0"/>
    <w:rsid w:val="00754254"/>
    <w:rsid w:val="00754559"/>
    <w:rsid w:val="007546E6"/>
    <w:rsid w:val="007548B7"/>
    <w:rsid w:val="00754944"/>
    <w:rsid w:val="00755309"/>
    <w:rsid w:val="007554DB"/>
    <w:rsid w:val="007558B8"/>
    <w:rsid w:val="00755992"/>
    <w:rsid w:val="00755A3D"/>
    <w:rsid w:val="00755A49"/>
    <w:rsid w:val="00756268"/>
    <w:rsid w:val="007563A9"/>
    <w:rsid w:val="0075671B"/>
    <w:rsid w:val="007567FD"/>
    <w:rsid w:val="00756FA5"/>
    <w:rsid w:val="00757032"/>
    <w:rsid w:val="007601A2"/>
    <w:rsid w:val="00760770"/>
    <w:rsid w:val="00761565"/>
    <w:rsid w:val="007615FE"/>
    <w:rsid w:val="00761629"/>
    <w:rsid w:val="0076197D"/>
    <w:rsid w:val="007619AD"/>
    <w:rsid w:val="00761C1D"/>
    <w:rsid w:val="00761F72"/>
    <w:rsid w:val="0076272C"/>
    <w:rsid w:val="00762772"/>
    <w:rsid w:val="00762E69"/>
    <w:rsid w:val="007631E1"/>
    <w:rsid w:val="0076347B"/>
    <w:rsid w:val="00763627"/>
    <w:rsid w:val="00763BE1"/>
    <w:rsid w:val="00763E81"/>
    <w:rsid w:val="00764067"/>
    <w:rsid w:val="00764137"/>
    <w:rsid w:val="00764E45"/>
    <w:rsid w:val="00764EC1"/>
    <w:rsid w:val="00765027"/>
    <w:rsid w:val="007657F1"/>
    <w:rsid w:val="00765A55"/>
    <w:rsid w:val="00765AC2"/>
    <w:rsid w:val="00765C1A"/>
    <w:rsid w:val="007660A0"/>
    <w:rsid w:val="00766A26"/>
    <w:rsid w:val="00766BA5"/>
    <w:rsid w:val="00767422"/>
    <w:rsid w:val="00767450"/>
    <w:rsid w:val="00767AED"/>
    <w:rsid w:val="00767CA2"/>
    <w:rsid w:val="007700CF"/>
    <w:rsid w:val="00770106"/>
    <w:rsid w:val="00770293"/>
    <w:rsid w:val="007705A6"/>
    <w:rsid w:val="00770666"/>
    <w:rsid w:val="007708DC"/>
    <w:rsid w:val="00770C67"/>
    <w:rsid w:val="00770C8D"/>
    <w:rsid w:val="00771381"/>
    <w:rsid w:val="00771B9B"/>
    <w:rsid w:val="0077221C"/>
    <w:rsid w:val="007723B4"/>
    <w:rsid w:val="0077289F"/>
    <w:rsid w:val="00772F04"/>
    <w:rsid w:val="00772FCD"/>
    <w:rsid w:val="007739E6"/>
    <w:rsid w:val="00773B1F"/>
    <w:rsid w:val="00773B2A"/>
    <w:rsid w:val="00774464"/>
    <w:rsid w:val="007744ED"/>
    <w:rsid w:val="00774EB6"/>
    <w:rsid w:val="007750C9"/>
    <w:rsid w:val="0077573B"/>
    <w:rsid w:val="007758A6"/>
    <w:rsid w:val="00775A74"/>
    <w:rsid w:val="00775BE4"/>
    <w:rsid w:val="0077623C"/>
    <w:rsid w:val="0077623E"/>
    <w:rsid w:val="00776464"/>
    <w:rsid w:val="0077647D"/>
    <w:rsid w:val="0077665F"/>
    <w:rsid w:val="00776DC3"/>
    <w:rsid w:val="007771AC"/>
    <w:rsid w:val="0077747A"/>
    <w:rsid w:val="007774B4"/>
    <w:rsid w:val="00777E03"/>
    <w:rsid w:val="007800C6"/>
    <w:rsid w:val="00780551"/>
    <w:rsid w:val="00780C2B"/>
    <w:rsid w:val="00780DBC"/>
    <w:rsid w:val="00780E2C"/>
    <w:rsid w:val="00781074"/>
    <w:rsid w:val="0078160B"/>
    <w:rsid w:val="00781C7B"/>
    <w:rsid w:val="00781D76"/>
    <w:rsid w:val="00782109"/>
    <w:rsid w:val="00782266"/>
    <w:rsid w:val="00782475"/>
    <w:rsid w:val="007824AC"/>
    <w:rsid w:val="0078258A"/>
    <w:rsid w:val="007827ED"/>
    <w:rsid w:val="00782813"/>
    <w:rsid w:val="007828C3"/>
    <w:rsid w:val="007832F3"/>
    <w:rsid w:val="007835B9"/>
    <w:rsid w:val="007836F7"/>
    <w:rsid w:val="00783946"/>
    <w:rsid w:val="00783A01"/>
    <w:rsid w:val="00783DD9"/>
    <w:rsid w:val="00785045"/>
    <w:rsid w:val="00785104"/>
    <w:rsid w:val="00785171"/>
    <w:rsid w:val="00785254"/>
    <w:rsid w:val="0078565B"/>
    <w:rsid w:val="0078596F"/>
    <w:rsid w:val="0078614E"/>
    <w:rsid w:val="007866AD"/>
    <w:rsid w:val="007868ED"/>
    <w:rsid w:val="00786A69"/>
    <w:rsid w:val="00786A9F"/>
    <w:rsid w:val="00786BA0"/>
    <w:rsid w:val="00786C38"/>
    <w:rsid w:val="00786E7F"/>
    <w:rsid w:val="00787073"/>
    <w:rsid w:val="007877B7"/>
    <w:rsid w:val="00787819"/>
    <w:rsid w:val="00787A18"/>
    <w:rsid w:val="00787C6A"/>
    <w:rsid w:val="00787D1F"/>
    <w:rsid w:val="00787E62"/>
    <w:rsid w:val="00787EB2"/>
    <w:rsid w:val="007900B9"/>
    <w:rsid w:val="0079017F"/>
    <w:rsid w:val="00790279"/>
    <w:rsid w:val="007905F8"/>
    <w:rsid w:val="00790964"/>
    <w:rsid w:val="00790D78"/>
    <w:rsid w:val="007912DD"/>
    <w:rsid w:val="007916FE"/>
    <w:rsid w:val="00791A66"/>
    <w:rsid w:val="00791DEE"/>
    <w:rsid w:val="00791F08"/>
    <w:rsid w:val="00792412"/>
    <w:rsid w:val="007925B0"/>
    <w:rsid w:val="00792C4C"/>
    <w:rsid w:val="00792E81"/>
    <w:rsid w:val="00792EB9"/>
    <w:rsid w:val="00793D98"/>
    <w:rsid w:val="0079404F"/>
    <w:rsid w:val="007949CB"/>
    <w:rsid w:val="00794CAF"/>
    <w:rsid w:val="00794F6F"/>
    <w:rsid w:val="007953F7"/>
    <w:rsid w:val="0079544C"/>
    <w:rsid w:val="00795A2B"/>
    <w:rsid w:val="00795C97"/>
    <w:rsid w:val="00795D27"/>
    <w:rsid w:val="00796046"/>
    <w:rsid w:val="0079610B"/>
    <w:rsid w:val="0079612F"/>
    <w:rsid w:val="00796459"/>
    <w:rsid w:val="007964C8"/>
    <w:rsid w:val="007968F7"/>
    <w:rsid w:val="00796C88"/>
    <w:rsid w:val="007976B4"/>
    <w:rsid w:val="00797708"/>
    <w:rsid w:val="00797819"/>
    <w:rsid w:val="00797A45"/>
    <w:rsid w:val="00797B38"/>
    <w:rsid w:val="00797E01"/>
    <w:rsid w:val="007A0186"/>
    <w:rsid w:val="007A03BA"/>
    <w:rsid w:val="007A04E5"/>
    <w:rsid w:val="007A0542"/>
    <w:rsid w:val="007A0711"/>
    <w:rsid w:val="007A0765"/>
    <w:rsid w:val="007A076D"/>
    <w:rsid w:val="007A0848"/>
    <w:rsid w:val="007A08F4"/>
    <w:rsid w:val="007A0A7A"/>
    <w:rsid w:val="007A0B96"/>
    <w:rsid w:val="007A12F2"/>
    <w:rsid w:val="007A1AA5"/>
    <w:rsid w:val="007A1C7E"/>
    <w:rsid w:val="007A1DA0"/>
    <w:rsid w:val="007A1DA3"/>
    <w:rsid w:val="007A23E8"/>
    <w:rsid w:val="007A25F2"/>
    <w:rsid w:val="007A26E0"/>
    <w:rsid w:val="007A2772"/>
    <w:rsid w:val="007A29ED"/>
    <w:rsid w:val="007A2A4C"/>
    <w:rsid w:val="007A3612"/>
    <w:rsid w:val="007A3737"/>
    <w:rsid w:val="007A3917"/>
    <w:rsid w:val="007A3BA2"/>
    <w:rsid w:val="007A3BA3"/>
    <w:rsid w:val="007A3E87"/>
    <w:rsid w:val="007A3E96"/>
    <w:rsid w:val="007A4042"/>
    <w:rsid w:val="007A4144"/>
    <w:rsid w:val="007A41E2"/>
    <w:rsid w:val="007A45CD"/>
    <w:rsid w:val="007A4763"/>
    <w:rsid w:val="007A4BFA"/>
    <w:rsid w:val="007A4F2D"/>
    <w:rsid w:val="007A54DC"/>
    <w:rsid w:val="007A5F88"/>
    <w:rsid w:val="007A609A"/>
    <w:rsid w:val="007A67DB"/>
    <w:rsid w:val="007A6C69"/>
    <w:rsid w:val="007A736C"/>
    <w:rsid w:val="007A7BDA"/>
    <w:rsid w:val="007A7D2C"/>
    <w:rsid w:val="007A7E5C"/>
    <w:rsid w:val="007B0E22"/>
    <w:rsid w:val="007B0EA8"/>
    <w:rsid w:val="007B0EAA"/>
    <w:rsid w:val="007B0EC0"/>
    <w:rsid w:val="007B151B"/>
    <w:rsid w:val="007B24D5"/>
    <w:rsid w:val="007B260B"/>
    <w:rsid w:val="007B2ABD"/>
    <w:rsid w:val="007B2BF0"/>
    <w:rsid w:val="007B3555"/>
    <w:rsid w:val="007B385C"/>
    <w:rsid w:val="007B3957"/>
    <w:rsid w:val="007B3CF7"/>
    <w:rsid w:val="007B413C"/>
    <w:rsid w:val="007B4264"/>
    <w:rsid w:val="007B442B"/>
    <w:rsid w:val="007B4590"/>
    <w:rsid w:val="007B4B9B"/>
    <w:rsid w:val="007B5828"/>
    <w:rsid w:val="007B58AE"/>
    <w:rsid w:val="007B5C05"/>
    <w:rsid w:val="007B6BCB"/>
    <w:rsid w:val="007B6BED"/>
    <w:rsid w:val="007B726E"/>
    <w:rsid w:val="007B7274"/>
    <w:rsid w:val="007B7B6F"/>
    <w:rsid w:val="007C031C"/>
    <w:rsid w:val="007C03CB"/>
    <w:rsid w:val="007C0F61"/>
    <w:rsid w:val="007C10BD"/>
    <w:rsid w:val="007C129C"/>
    <w:rsid w:val="007C16B9"/>
    <w:rsid w:val="007C18AC"/>
    <w:rsid w:val="007C245F"/>
    <w:rsid w:val="007C2817"/>
    <w:rsid w:val="007C281B"/>
    <w:rsid w:val="007C2CAD"/>
    <w:rsid w:val="007C2E86"/>
    <w:rsid w:val="007C2F50"/>
    <w:rsid w:val="007C3827"/>
    <w:rsid w:val="007C3B42"/>
    <w:rsid w:val="007C3CD5"/>
    <w:rsid w:val="007C41CA"/>
    <w:rsid w:val="007C45A7"/>
    <w:rsid w:val="007C49D0"/>
    <w:rsid w:val="007C4B56"/>
    <w:rsid w:val="007C5205"/>
    <w:rsid w:val="007C5239"/>
    <w:rsid w:val="007C542B"/>
    <w:rsid w:val="007C57DE"/>
    <w:rsid w:val="007C5945"/>
    <w:rsid w:val="007C5CD3"/>
    <w:rsid w:val="007C605E"/>
    <w:rsid w:val="007C6064"/>
    <w:rsid w:val="007C6402"/>
    <w:rsid w:val="007C6909"/>
    <w:rsid w:val="007C76AF"/>
    <w:rsid w:val="007C77B1"/>
    <w:rsid w:val="007C7A16"/>
    <w:rsid w:val="007C7F7B"/>
    <w:rsid w:val="007D0147"/>
    <w:rsid w:val="007D0750"/>
    <w:rsid w:val="007D07F0"/>
    <w:rsid w:val="007D0969"/>
    <w:rsid w:val="007D0A81"/>
    <w:rsid w:val="007D0C57"/>
    <w:rsid w:val="007D0CA3"/>
    <w:rsid w:val="007D18AB"/>
    <w:rsid w:val="007D18C4"/>
    <w:rsid w:val="007D19A1"/>
    <w:rsid w:val="007D1B22"/>
    <w:rsid w:val="007D22C1"/>
    <w:rsid w:val="007D22D9"/>
    <w:rsid w:val="007D28B2"/>
    <w:rsid w:val="007D29D7"/>
    <w:rsid w:val="007D3814"/>
    <w:rsid w:val="007D38BF"/>
    <w:rsid w:val="007D3C2B"/>
    <w:rsid w:val="007D3E09"/>
    <w:rsid w:val="007D40B6"/>
    <w:rsid w:val="007D4155"/>
    <w:rsid w:val="007D4ED5"/>
    <w:rsid w:val="007D54DE"/>
    <w:rsid w:val="007D57B3"/>
    <w:rsid w:val="007D5D26"/>
    <w:rsid w:val="007D6124"/>
    <w:rsid w:val="007D631B"/>
    <w:rsid w:val="007D682A"/>
    <w:rsid w:val="007D6878"/>
    <w:rsid w:val="007D68A6"/>
    <w:rsid w:val="007D6D8A"/>
    <w:rsid w:val="007D7227"/>
    <w:rsid w:val="007D726A"/>
    <w:rsid w:val="007D7EE0"/>
    <w:rsid w:val="007E0031"/>
    <w:rsid w:val="007E054A"/>
    <w:rsid w:val="007E0636"/>
    <w:rsid w:val="007E0935"/>
    <w:rsid w:val="007E0B09"/>
    <w:rsid w:val="007E0EB2"/>
    <w:rsid w:val="007E141C"/>
    <w:rsid w:val="007E142E"/>
    <w:rsid w:val="007E1898"/>
    <w:rsid w:val="007E1AE3"/>
    <w:rsid w:val="007E1CAF"/>
    <w:rsid w:val="007E1E71"/>
    <w:rsid w:val="007E1F90"/>
    <w:rsid w:val="007E1FE4"/>
    <w:rsid w:val="007E2124"/>
    <w:rsid w:val="007E22B6"/>
    <w:rsid w:val="007E2B15"/>
    <w:rsid w:val="007E2BB4"/>
    <w:rsid w:val="007E3125"/>
    <w:rsid w:val="007E361B"/>
    <w:rsid w:val="007E3621"/>
    <w:rsid w:val="007E38AF"/>
    <w:rsid w:val="007E3BE0"/>
    <w:rsid w:val="007E3D77"/>
    <w:rsid w:val="007E4187"/>
    <w:rsid w:val="007E41CC"/>
    <w:rsid w:val="007E4408"/>
    <w:rsid w:val="007E503A"/>
    <w:rsid w:val="007E5296"/>
    <w:rsid w:val="007E5C29"/>
    <w:rsid w:val="007E5CE0"/>
    <w:rsid w:val="007E5D55"/>
    <w:rsid w:val="007E604F"/>
    <w:rsid w:val="007E63AD"/>
    <w:rsid w:val="007E669C"/>
    <w:rsid w:val="007E6F26"/>
    <w:rsid w:val="007E70AC"/>
    <w:rsid w:val="007E71BA"/>
    <w:rsid w:val="007E74B9"/>
    <w:rsid w:val="007E7559"/>
    <w:rsid w:val="007F0872"/>
    <w:rsid w:val="007F0CD4"/>
    <w:rsid w:val="007F10F8"/>
    <w:rsid w:val="007F1697"/>
    <w:rsid w:val="007F17B3"/>
    <w:rsid w:val="007F185E"/>
    <w:rsid w:val="007F18E9"/>
    <w:rsid w:val="007F1C30"/>
    <w:rsid w:val="007F1EEB"/>
    <w:rsid w:val="007F284A"/>
    <w:rsid w:val="007F2A88"/>
    <w:rsid w:val="007F2B71"/>
    <w:rsid w:val="007F2E6D"/>
    <w:rsid w:val="007F3022"/>
    <w:rsid w:val="007F32ED"/>
    <w:rsid w:val="007F3E97"/>
    <w:rsid w:val="007F4294"/>
    <w:rsid w:val="007F42A9"/>
    <w:rsid w:val="007F4937"/>
    <w:rsid w:val="007F4A3C"/>
    <w:rsid w:val="007F4E47"/>
    <w:rsid w:val="007F51EB"/>
    <w:rsid w:val="007F5A8C"/>
    <w:rsid w:val="007F7118"/>
    <w:rsid w:val="007F7126"/>
    <w:rsid w:val="007F77C9"/>
    <w:rsid w:val="007F7BA5"/>
    <w:rsid w:val="007F7E57"/>
    <w:rsid w:val="007F7FDC"/>
    <w:rsid w:val="0080010E"/>
    <w:rsid w:val="00800114"/>
    <w:rsid w:val="0080042B"/>
    <w:rsid w:val="0080071D"/>
    <w:rsid w:val="00800836"/>
    <w:rsid w:val="00800C44"/>
    <w:rsid w:val="00800DBC"/>
    <w:rsid w:val="00800E43"/>
    <w:rsid w:val="0080112F"/>
    <w:rsid w:val="008012A3"/>
    <w:rsid w:val="00801574"/>
    <w:rsid w:val="00801E25"/>
    <w:rsid w:val="00801F07"/>
    <w:rsid w:val="008021BA"/>
    <w:rsid w:val="0080231E"/>
    <w:rsid w:val="008028FB"/>
    <w:rsid w:val="00802903"/>
    <w:rsid w:val="0080329F"/>
    <w:rsid w:val="00803896"/>
    <w:rsid w:val="00803A47"/>
    <w:rsid w:val="00803CDC"/>
    <w:rsid w:val="00803D04"/>
    <w:rsid w:val="008042AF"/>
    <w:rsid w:val="008045A7"/>
    <w:rsid w:val="00804802"/>
    <w:rsid w:val="008049E6"/>
    <w:rsid w:val="00804E6F"/>
    <w:rsid w:val="00804F1E"/>
    <w:rsid w:val="008053E9"/>
    <w:rsid w:val="00805AD5"/>
    <w:rsid w:val="00805AF5"/>
    <w:rsid w:val="00805CEA"/>
    <w:rsid w:val="00805E16"/>
    <w:rsid w:val="00805F4C"/>
    <w:rsid w:val="008065B2"/>
    <w:rsid w:val="00806F98"/>
    <w:rsid w:val="00807051"/>
    <w:rsid w:val="0080709D"/>
    <w:rsid w:val="00807216"/>
    <w:rsid w:val="008076C6"/>
    <w:rsid w:val="00807944"/>
    <w:rsid w:val="00807A61"/>
    <w:rsid w:val="00807B54"/>
    <w:rsid w:val="00807B5A"/>
    <w:rsid w:val="00807C2C"/>
    <w:rsid w:val="008108A3"/>
    <w:rsid w:val="008109F7"/>
    <w:rsid w:val="00810A7F"/>
    <w:rsid w:val="00810EE8"/>
    <w:rsid w:val="00811102"/>
    <w:rsid w:val="008115E4"/>
    <w:rsid w:val="00811CFB"/>
    <w:rsid w:val="008121BA"/>
    <w:rsid w:val="00812343"/>
    <w:rsid w:val="00812989"/>
    <w:rsid w:val="00812B7B"/>
    <w:rsid w:val="00812FD4"/>
    <w:rsid w:val="0081331F"/>
    <w:rsid w:val="0081356A"/>
    <w:rsid w:val="0081380E"/>
    <w:rsid w:val="00813E66"/>
    <w:rsid w:val="008145B1"/>
    <w:rsid w:val="00814A54"/>
    <w:rsid w:val="00814A98"/>
    <w:rsid w:val="00814B2F"/>
    <w:rsid w:val="00814EA0"/>
    <w:rsid w:val="00815005"/>
    <w:rsid w:val="008153AB"/>
    <w:rsid w:val="008153E7"/>
    <w:rsid w:val="00815BE1"/>
    <w:rsid w:val="00816403"/>
    <w:rsid w:val="008164C7"/>
    <w:rsid w:val="008164CF"/>
    <w:rsid w:val="00816692"/>
    <w:rsid w:val="00816981"/>
    <w:rsid w:val="00816B67"/>
    <w:rsid w:val="00816C74"/>
    <w:rsid w:val="00816C9B"/>
    <w:rsid w:val="00816DE3"/>
    <w:rsid w:val="00816F5F"/>
    <w:rsid w:val="008173D6"/>
    <w:rsid w:val="00817568"/>
    <w:rsid w:val="008179CD"/>
    <w:rsid w:val="00817E0F"/>
    <w:rsid w:val="00820315"/>
    <w:rsid w:val="00820553"/>
    <w:rsid w:val="0082073F"/>
    <w:rsid w:val="00820DF2"/>
    <w:rsid w:val="00821262"/>
    <w:rsid w:val="0082143C"/>
    <w:rsid w:val="00821D95"/>
    <w:rsid w:val="008225DB"/>
    <w:rsid w:val="008227FA"/>
    <w:rsid w:val="008228A3"/>
    <w:rsid w:val="008228AD"/>
    <w:rsid w:val="0082294A"/>
    <w:rsid w:val="008230E1"/>
    <w:rsid w:val="00823917"/>
    <w:rsid w:val="00823CD7"/>
    <w:rsid w:val="00823F71"/>
    <w:rsid w:val="00824391"/>
    <w:rsid w:val="00824995"/>
    <w:rsid w:val="008249A9"/>
    <w:rsid w:val="00824CD1"/>
    <w:rsid w:val="00824F5D"/>
    <w:rsid w:val="008253D8"/>
    <w:rsid w:val="00825427"/>
    <w:rsid w:val="00825D32"/>
    <w:rsid w:val="008261E4"/>
    <w:rsid w:val="008262A4"/>
    <w:rsid w:val="008263F9"/>
    <w:rsid w:val="008264DD"/>
    <w:rsid w:val="0082678B"/>
    <w:rsid w:val="008269D8"/>
    <w:rsid w:val="00826C32"/>
    <w:rsid w:val="00826F36"/>
    <w:rsid w:val="0082707C"/>
    <w:rsid w:val="00827904"/>
    <w:rsid w:val="00827BCF"/>
    <w:rsid w:val="00830275"/>
    <w:rsid w:val="00830322"/>
    <w:rsid w:val="00830399"/>
    <w:rsid w:val="008303EE"/>
    <w:rsid w:val="008304BF"/>
    <w:rsid w:val="008305A8"/>
    <w:rsid w:val="00830C7F"/>
    <w:rsid w:val="00831992"/>
    <w:rsid w:val="00831B39"/>
    <w:rsid w:val="00831EE5"/>
    <w:rsid w:val="00832037"/>
    <w:rsid w:val="0083226D"/>
    <w:rsid w:val="00832357"/>
    <w:rsid w:val="00832414"/>
    <w:rsid w:val="00832658"/>
    <w:rsid w:val="00832875"/>
    <w:rsid w:val="00832889"/>
    <w:rsid w:val="0083289A"/>
    <w:rsid w:val="00832C4E"/>
    <w:rsid w:val="00832C93"/>
    <w:rsid w:val="00833229"/>
    <w:rsid w:val="00833C6D"/>
    <w:rsid w:val="00833DEB"/>
    <w:rsid w:val="008346A4"/>
    <w:rsid w:val="00834AD3"/>
    <w:rsid w:val="00834CF8"/>
    <w:rsid w:val="00834FB4"/>
    <w:rsid w:val="008352ED"/>
    <w:rsid w:val="0083561A"/>
    <w:rsid w:val="00835976"/>
    <w:rsid w:val="00835C33"/>
    <w:rsid w:val="00835E39"/>
    <w:rsid w:val="00835EA2"/>
    <w:rsid w:val="008362DE"/>
    <w:rsid w:val="00837005"/>
    <w:rsid w:val="008370BB"/>
    <w:rsid w:val="0083763A"/>
    <w:rsid w:val="00837A7C"/>
    <w:rsid w:val="00837B14"/>
    <w:rsid w:val="00837D7E"/>
    <w:rsid w:val="00840132"/>
    <w:rsid w:val="00840732"/>
    <w:rsid w:val="00840D9D"/>
    <w:rsid w:val="0084112B"/>
    <w:rsid w:val="0084153D"/>
    <w:rsid w:val="008417AC"/>
    <w:rsid w:val="00841C13"/>
    <w:rsid w:val="00841C52"/>
    <w:rsid w:val="00841E0F"/>
    <w:rsid w:val="008428F8"/>
    <w:rsid w:val="00842BED"/>
    <w:rsid w:val="00842CD0"/>
    <w:rsid w:val="00843974"/>
    <w:rsid w:val="008441FE"/>
    <w:rsid w:val="00844334"/>
    <w:rsid w:val="008448DB"/>
    <w:rsid w:val="0084498B"/>
    <w:rsid w:val="00844A4C"/>
    <w:rsid w:val="00844B99"/>
    <w:rsid w:val="00844E05"/>
    <w:rsid w:val="00844F89"/>
    <w:rsid w:val="00844FF3"/>
    <w:rsid w:val="0084559F"/>
    <w:rsid w:val="008455A7"/>
    <w:rsid w:val="00845645"/>
    <w:rsid w:val="0084565F"/>
    <w:rsid w:val="00845973"/>
    <w:rsid w:val="00845A37"/>
    <w:rsid w:val="00845B17"/>
    <w:rsid w:val="00845B5E"/>
    <w:rsid w:val="00846506"/>
    <w:rsid w:val="00846ABD"/>
    <w:rsid w:val="008470AB"/>
    <w:rsid w:val="00847836"/>
    <w:rsid w:val="008478B6"/>
    <w:rsid w:val="00847C11"/>
    <w:rsid w:val="00850204"/>
    <w:rsid w:val="0085045B"/>
    <w:rsid w:val="008506BF"/>
    <w:rsid w:val="008506FA"/>
    <w:rsid w:val="0085092F"/>
    <w:rsid w:val="00850B0E"/>
    <w:rsid w:val="00850D3B"/>
    <w:rsid w:val="00851156"/>
    <w:rsid w:val="008513FB"/>
    <w:rsid w:val="0085140E"/>
    <w:rsid w:val="008519A4"/>
    <w:rsid w:val="00852025"/>
    <w:rsid w:val="008522E2"/>
    <w:rsid w:val="00852465"/>
    <w:rsid w:val="00852E7E"/>
    <w:rsid w:val="008531FE"/>
    <w:rsid w:val="00853356"/>
    <w:rsid w:val="00853550"/>
    <w:rsid w:val="00853D68"/>
    <w:rsid w:val="00853EB8"/>
    <w:rsid w:val="00854048"/>
    <w:rsid w:val="008542B8"/>
    <w:rsid w:val="0085434B"/>
    <w:rsid w:val="008547C2"/>
    <w:rsid w:val="00854894"/>
    <w:rsid w:val="00854DAB"/>
    <w:rsid w:val="00854F7B"/>
    <w:rsid w:val="008551FF"/>
    <w:rsid w:val="0085546C"/>
    <w:rsid w:val="008555BB"/>
    <w:rsid w:val="0085587C"/>
    <w:rsid w:val="00855FD3"/>
    <w:rsid w:val="0085601F"/>
    <w:rsid w:val="0085643B"/>
    <w:rsid w:val="0085663D"/>
    <w:rsid w:val="00856A80"/>
    <w:rsid w:val="00857517"/>
    <w:rsid w:val="00857899"/>
    <w:rsid w:val="0085794F"/>
    <w:rsid w:val="00857B14"/>
    <w:rsid w:val="00857F42"/>
    <w:rsid w:val="00860246"/>
    <w:rsid w:val="00860336"/>
    <w:rsid w:val="008603C6"/>
    <w:rsid w:val="0086050C"/>
    <w:rsid w:val="00860542"/>
    <w:rsid w:val="008607D7"/>
    <w:rsid w:val="0086115A"/>
    <w:rsid w:val="0086142A"/>
    <w:rsid w:val="00861856"/>
    <w:rsid w:val="00861961"/>
    <w:rsid w:val="00861DB4"/>
    <w:rsid w:val="00861FBF"/>
    <w:rsid w:val="008620A9"/>
    <w:rsid w:val="0086213F"/>
    <w:rsid w:val="00862164"/>
    <w:rsid w:val="008621B0"/>
    <w:rsid w:val="00862638"/>
    <w:rsid w:val="008628C0"/>
    <w:rsid w:val="00862A5F"/>
    <w:rsid w:val="00862A8A"/>
    <w:rsid w:val="008637B1"/>
    <w:rsid w:val="00863949"/>
    <w:rsid w:val="00863D8B"/>
    <w:rsid w:val="008644D2"/>
    <w:rsid w:val="00864712"/>
    <w:rsid w:val="00865036"/>
    <w:rsid w:val="00865182"/>
    <w:rsid w:val="008653A7"/>
    <w:rsid w:val="00865651"/>
    <w:rsid w:val="00865656"/>
    <w:rsid w:val="0086586B"/>
    <w:rsid w:val="008659BC"/>
    <w:rsid w:val="00865EBC"/>
    <w:rsid w:val="00866369"/>
    <w:rsid w:val="00866CFD"/>
    <w:rsid w:val="00867378"/>
    <w:rsid w:val="0086748A"/>
    <w:rsid w:val="008675A9"/>
    <w:rsid w:val="008675BD"/>
    <w:rsid w:val="00867963"/>
    <w:rsid w:val="00867D90"/>
    <w:rsid w:val="008704F1"/>
    <w:rsid w:val="00870BF9"/>
    <w:rsid w:val="008713F4"/>
    <w:rsid w:val="008719F2"/>
    <w:rsid w:val="00871C8F"/>
    <w:rsid w:val="00871D1D"/>
    <w:rsid w:val="00871F3B"/>
    <w:rsid w:val="00872363"/>
    <w:rsid w:val="0087288B"/>
    <w:rsid w:val="008728F5"/>
    <w:rsid w:val="00872B71"/>
    <w:rsid w:val="00872EC5"/>
    <w:rsid w:val="008735CB"/>
    <w:rsid w:val="00873714"/>
    <w:rsid w:val="00873BD2"/>
    <w:rsid w:val="0087402B"/>
    <w:rsid w:val="00874A5F"/>
    <w:rsid w:val="00874CB4"/>
    <w:rsid w:val="008758DA"/>
    <w:rsid w:val="00875BFC"/>
    <w:rsid w:val="00875C95"/>
    <w:rsid w:val="0087614E"/>
    <w:rsid w:val="00876E98"/>
    <w:rsid w:val="00877703"/>
    <w:rsid w:val="00877A26"/>
    <w:rsid w:val="00877B3E"/>
    <w:rsid w:val="00880432"/>
    <w:rsid w:val="008807A8"/>
    <w:rsid w:val="00880B2F"/>
    <w:rsid w:val="00880F04"/>
    <w:rsid w:val="00880F60"/>
    <w:rsid w:val="00880FAF"/>
    <w:rsid w:val="008815BE"/>
    <w:rsid w:val="00881954"/>
    <w:rsid w:val="008822F9"/>
    <w:rsid w:val="00882459"/>
    <w:rsid w:val="00882F57"/>
    <w:rsid w:val="00883192"/>
    <w:rsid w:val="008831F5"/>
    <w:rsid w:val="008832E2"/>
    <w:rsid w:val="00883387"/>
    <w:rsid w:val="008837FC"/>
    <w:rsid w:val="00884818"/>
    <w:rsid w:val="0088488C"/>
    <w:rsid w:val="00884A04"/>
    <w:rsid w:val="00884BC6"/>
    <w:rsid w:val="00884BFE"/>
    <w:rsid w:val="00885A0C"/>
    <w:rsid w:val="00885C1B"/>
    <w:rsid w:val="00885F2D"/>
    <w:rsid w:val="008861C2"/>
    <w:rsid w:val="008863FD"/>
    <w:rsid w:val="00886563"/>
    <w:rsid w:val="00886959"/>
    <w:rsid w:val="00886B75"/>
    <w:rsid w:val="00886CEF"/>
    <w:rsid w:val="00886DB3"/>
    <w:rsid w:val="00887002"/>
    <w:rsid w:val="0088756D"/>
    <w:rsid w:val="0088772E"/>
    <w:rsid w:val="00887801"/>
    <w:rsid w:val="00887988"/>
    <w:rsid w:val="00890002"/>
    <w:rsid w:val="00890091"/>
    <w:rsid w:val="008902C8"/>
    <w:rsid w:val="00890A0C"/>
    <w:rsid w:val="00890B83"/>
    <w:rsid w:val="00890F70"/>
    <w:rsid w:val="00891F20"/>
    <w:rsid w:val="00892532"/>
    <w:rsid w:val="00892741"/>
    <w:rsid w:val="00892CFE"/>
    <w:rsid w:val="008930F4"/>
    <w:rsid w:val="0089326D"/>
    <w:rsid w:val="008937B3"/>
    <w:rsid w:val="00893E86"/>
    <w:rsid w:val="00894433"/>
    <w:rsid w:val="008944AF"/>
    <w:rsid w:val="008944BC"/>
    <w:rsid w:val="008949C7"/>
    <w:rsid w:val="00894F55"/>
    <w:rsid w:val="00895082"/>
    <w:rsid w:val="0089553C"/>
    <w:rsid w:val="008956D3"/>
    <w:rsid w:val="00895713"/>
    <w:rsid w:val="00895B9C"/>
    <w:rsid w:val="00895C8E"/>
    <w:rsid w:val="00896465"/>
    <w:rsid w:val="008968CC"/>
    <w:rsid w:val="00896BDA"/>
    <w:rsid w:val="00896BFE"/>
    <w:rsid w:val="00896C99"/>
    <w:rsid w:val="008972C9"/>
    <w:rsid w:val="0089765E"/>
    <w:rsid w:val="00897795"/>
    <w:rsid w:val="008A032A"/>
    <w:rsid w:val="008A0A0A"/>
    <w:rsid w:val="008A1033"/>
    <w:rsid w:val="008A12C0"/>
    <w:rsid w:val="008A1636"/>
    <w:rsid w:val="008A19B6"/>
    <w:rsid w:val="008A1EAA"/>
    <w:rsid w:val="008A1F78"/>
    <w:rsid w:val="008A2285"/>
    <w:rsid w:val="008A25D4"/>
    <w:rsid w:val="008A2780"/>
    <w:rsid w:val="008A293A"/>
    <w:rsid w:val="008A2BC7"/>
    <w:rsid w:val="008A2D49"/>
    <w:rsid w:val="008A3397"/>
    <w:rsid w:val="008A37EB"/>
    <w:rsid w:val="008A3F84"/>
    <w:rsid w:val="008A3FEF"/>
    <w:rsid w:val="008A40A1"/>
    <w:rsid w:val="008A445D"/>
    <w:rsid w:val="008A4C75"/>
    <w:rsid w:val="008A5186"/>
    <w:rsid w:val="008A51DB"/>
    <w:rsid w:val="008A5291"/>
    <w:rsid w:val="008A534B"/>
    <w:rsid w:val="008A5757"/>
    <w:rsid w:val="008A5B6B"/>
    <w:rsid w:val="008A5BEB"/>
    <w:rsid w:val="008A643F"/>
    <w:rsid w:val="008A65E3"/>
    <w:rsid w:val="008A6C1F"/>
    <w:rsid w:val="008A6C50"/>
    <w:rsid w:val="008A71F4"/>
    <w:rsid w:val="008A7221"/>
    <w:rsid w:val="008A7938"/>
    <w:rsid w:val="008A7A19"/>
    <w:rsid w:val="008A7C4B"/>
    <w:rsid w:val="008A7D7A"/>
    <w:rsid w:val="008B03EC"/>
    <w:rsid w:val="008B04B3"/>
    <w:rsid w:val="008B095F"/>
    <w:rsid w:val="008B0A57"/>
    <w:rsid w:val="008B0EE2"/>
    <w:rsid w:val="008B10F1"/>
    <w:rsid w:val="008B1301"/>
    <w:rsid w:val="008B1618"/>
    <w:rsid w:val="008B18ED"/>
    <w:rsid w:val="008B1DC2"/>
    <w:rsid w:val="008B2106"/>
    <w:rsid w:val="008B2194"/>
    <w:rsid w:val="008B24BC"/>
    <w:rsid w:val="008B24DC"/>
    <w:rsid w:val="008B25AC"/>
    <w:rsid w:val="008B2753"/>
    <w:rsid w:val="008B287D"/>
    <w:rsid w:val="008B3867"/>
    <w:rsid w:val="008B3A33"/>
    <w:rsid w:val="008B3A63"/>
    <w:rsid w:val="008B3AF1"/>
    <w:rsid w:val="008B4519"/>
    <w:rsid w:val="008B48B4"/>
    <w:rsid w:val="008B4A66"/>
    <w:rsid w:val="008B5163"/>
    <w:rsid w:val="008B5651"/>
    <w:rsid w:val="008B58C5"/>
    <w:rsid w:val="008B59A9"/>
    <w:rsid w:val="008B5F75"/>
    <w:rsid w:val="008B6616"/>
    <w:rsid w:val="008B6B58"/>
    <w:rsid w:val="008B6CB5"/>
    <w:rsid w:val="008B6E28"/>
    <w:rsid w:val="008B7538"/>
    <w:rsid w:val="008B7C99"/>
    <w:rsid w:val="008C01C7"/>
    <w:rsid w:val="008C0490"/>
    <w:rsid w:val="008C049B"/>
    <w:rsid w:val="008C0C55"/>
    <w:rsid w:val="008C1163"/>
    <w:rsid w:val="008C15C9"/>
    <w:rsid w:val="008C1973"/>
    <w:rsid w:val="008C2370"/>
    <w:rsid w:val="008C245C"/>
    <w:rsid w:val="008C2C1D"/>
    <w:rsid w:val="008C2ED8"/>
    <w:rsid w:val="008C3220"/>
    <w:rsid w:val="008C3898"/>
    <w:rsid w:val="008C3A35"/>
    <w:rsid w:val="008C3A9F"/>
    <w:rsid w:val="008C3C0D"/>
    <w:rsid w:val="008C3C99"/>
    <w:rsid w:val="008C4724"/>
    <w:rsid w:val="008C4840"/>
    <w:rsid w:val="008C4B7A"/>
    <w:rsid w:val="008C4BEF"/>
    <w:rsid w:val="008C51FF"/>
    <w:rsid w:val="008C5201"/>
    <w:rsid w:val="008C5216"/>
    <w:rsid w:val="008C5ACA"/>
    <w:rsid w:val="008C61D3"/>
    <w:rsid w:val="008C65CF"/>
    <w:rsid w:val="008C65DA"/>
    <w:rsid w:val="008C6D2D"/>
    <w:rsid w:val="008C706F"/>
    <w:rsid w:val="008C72A8"/>
    <w:rsid w:val="008C7563"/>
    <w:rsid w:val="008C76B7"/>
    <w:rsid w:val="008C7729"/>
    <w:rsid w:val="008C7E45"/>
    <w:rsid w:val="008C7F47"/>
    <w:rsid w:val="008D00A3"/>
    <w:rsid w:val="008D022F"/>
    <w:rsid w:val="008D06FF"/>
    <w:rsid w:val="008D07F9"/>
    <w:rsid w:val="008D0EDF"/>
    <w:rsid w:val="008D0FC0"/>
    <w:rsid w:val="008D10DE"/>
    <w:rsid w:val="008D14CF"/>
    <w:rsid w:val="008D18C0"/>
    <w:rsid w:val="008D1A17"/>
    <w:rsid w:val="008D1B60"/>
    <w:rsid w:val="008D1B97"/>
    <w:rsid w:val="008D23AB"/>
    <w:rsid w:val="008D299C"/>
    <w:rsid w:val="008D29EE"/>
    <w:rsid w:val="008D2A04"/>
    <w:rsid w:val="008D338D"/>
    <w:rsid w:val="008D369E"/>
    <w:rsid w:val="008D3BC0"/>
    <w:rsid w:val="008D4281"/>
    <w:rsid w:val="008D46CC"/>
    <w:rsid w:val="008D4BF2"/>
    <w:rsid w:val="008D4DC8"/>
    <w:rsid w:val="008D5146"/>
    <w:rsid w:val="008D5342"/>
    <w:rsid w:val="008D53E9"/>
    <w:rsid w:val="008D54B6"/>
    <w:rsid w:val="008D5952"/>
    <w:rsid w:val="008D5D6D"/>
    <w:rsid w:val="008D5E5F"/>
    <w:rsid w:val="008D5F3A"/>
    <w:rsid w:val="008D66B4"/>
    <w:rsid w:val="008D6CD0"/>
    <w:rsid w:val="008D7750"/>
    <w:rsid w:val="008D79F4"/>
    <w:rsid w:val="008D7A65"/>
    <w:rsid w:val="008D7C97"/>
    <w:rsid w:val="008E120F"/>
    <w:rsid w:val="008E143E"/>
    <w:rsid w:val="008E17D7"/>
    <w:rsid w:val="008E1A4C"/>
    <w:rsid w:val="008E1CB6"/>
    <w:rsid w:val="008E1E16"/>
    <w:rsid w:val="008E1E2D"/>
    <w:rsid w:val="008E1EFE"/>
    <w:rsid w:val="008E2044"/>
    <w:rsid w:val="008E220F"/>
    <w:rsid w:val="008E242E"/>
    <w:rsid w:val="008E266C"/>
    <w:rsid w:val="008E269B"/>
    <w:rsid w:val="008E27E1"/>
    <w:rsid w:val="008E283A"/>
    <w:rsid w:val="008E3917"/>
    <w:rsid w:val="008E3975"/>
    <w:rsid w:val="008E3999"/>
    <w:rsid w:val="008E3B0E"/>
    <w:rsid w:val="008E3C1A"/>
    <w:rsid w:val="008E3F51"/>
    <w:rsid w:val="008E4041"/>
    <w:rsid w:val="008E43F9"/>
    <w:rsid w:val="008E44B9"/>
    <w:rsid w:val="008E44BE"/>
    <w:rsid w:val="008E4BC3"/>
    <w:rsid w:val="008E4CF6"/>
    <w:rsid w:val="008E5805"/>
    <w:rsid w:val="008E584C"/>
    <w:rsid w:val="008E58CD"/>
    <w:rsid w:val="008E5A61"/>
    <w:rsid w:val="008E60FF"/>
    <w:rsid w:val="008E668C"/>
    <w:rsid w:val="008E6911"/>
    <w:rsid w:val="008E69B4"/>
    <w:rsid w:val="008E6DC4"/>
    <w:rsid w:val="008E6DFA"/>
    <w:rsid w:val="008E6E0F"/>
    <w:rsid w:val="008E6FEB"/>
    <w:rsid w:val="008E7025"/>
    <w:rsid w:val="008E716F"/>
    <w:rsid w:val="008E7286"/>
    <w:rsid w:val="008E738D"/>
    <w:rsid w:val="008E7925"/>
    <w:rsid w:val="008E7CEB"/>
    <w:rsid w:val="008E7D94"/>
    <w:rsid w:val="008E7EEB"/>
    <w:rsid w:val="008E7F80"/>
    <w:rsid w:val="008F037B"/>
    <w:rsid w:val="008F0AF8"/>
    <w:rsid w:val="008F0B59"/>
    <w:rsid w:val="008F0CE6"/>
    <w:rsid w:val="008F0ED8"/>
    <w:rsid w:val="008F113E"/>
    <w:rsid w:val="008F1354"/>
    <w:rsid w:val="008F13EC"/>
    <w:rsid w:val="008F1A4C"/>
    <w:rsid w:val="008F1B02"/>
    <w:rsid w:val="008F21EA"/>
    <w:rsid w:val="008F2216"/>
    <w:rsid w:val="008F2251"/>
    <w:rsid w:val="008F297E"/>
    <w:rsid w:val="008F2DEB"/>
    <w:rsid w:val="008F306C"/>
    <w:rsid w:val="008F3271"/>
    <w:rsid w:val="008F38E1"/>
    <w:rsid w:val="008F3F48"/>
    <w:rsid w:val="008F47D6"/>
    <w:rsid w:val="008F56E7"/>
    <w:rsid w:val="008F5754"/>
    <w:rsid w:val="008F591D"/>
    <w:rsid w:val="008F5998"/>
    <w:rsid w:val="008F656C"/>
    <w:rsid w:val="008F65E6"/>
    <w:rsid w:val="008F68E6"/>
    <w:rsid w:val="008F72FB"/>
    <w:rsid w:val="008F739D"/>
    <w:rsid w:val="008F742E"/>
    <w:rsid w:val="008F7A05"/>
    <w:rsid w:val="008F7B8A"/>
    <w:rsid w:val="008F7CEC"/>
    <w:rsid w:val="008F7D67"/>
    <w:rsid w:val="008F7F5F"/>
    <w:rsid w:val="009000E1"/>
    <w:rsid w:val="0090035B"/>
    <w:rsid w:val="00900518"/>
    <w:rsid w:val="009009EF"/>
    <w:rsid w:val="00900EA3"/>
    <w:rsid w:val="00901134"/>
    <w:rsid w:val="009014D4"/>
    <w:rsid w:val="00901A6E"/>
    <w:rsid w:val="00901B14"/>
    <w:rsid w:val="00901D0F"/>
    <w:rsid w:val="009020C3"/>
    <w:rsid w:val="00902274"/>
    <w:rsid w:val="00902505"/>
    <w:rsid w:val="009025FD"/>
    <w:rsid w:val="00902992"/>
    <w:rsid w:val="00903001"/>
    <w:rsid w:val="009032BF"/>
    <w:rsid w:val="009035DC"/>
    <w:rsid w:val="00903662"/>
    <w:rsid w:val="0090371C"/>
    <w:rsid w:val="009038A6"/>
    <w:rsid w:val="00903B7D"/>
    <w:rsid w:val="009044EF"/>
    <w:rsid w:val="009053AD"/>
    <w:rsid w:val="009054B0"/>
    <w:rsid w:val="009056B0"/>
    <w:rsid w:val="00905832"/>
    <w:rsid w:val="00907044"/>
    <w:rsid w:val="009070AB"/>
    <w:rsid w:val="009073DE"/>
    <w:rsid w:val="0090774B"/>
    <w:rsid w:val="009079E5"/>
    <w:rsid w:val="00907CB1"/>
    <w:rsid w:val="00907E21"/>
    <w:rsid w:val="00907EC8"/>
    <w:rsid w:val="00907F6F"/>
    <w:rsid w:val="00910716"/>
    <w:rsid w:val="00910AE7"/>
    <w:rsid w:val="00910D0D"/>
    <w:rsid w:val="009110F5"/>
    <w:rsid w:val="00911283"/>
    <w:rsid w:val="00911699"/>
    <w:rsid w:val="00911ADF"/>
    <w:rsid w:val="00911B2B"/>
    <w:rsid w:val="00911DB1"/>
    <w:rsid w:val="00911EC7"/>
    <w:rsid w:val="00911EC9"/>
    <w:rsid w:val="00912600"/>
    <w:rsid w:val="00912DAB"/>
    <w:rsid w:val="00912DE7"/>
    <w:rsid w:val="0091307C"/>
    <w:rsid w:val="009135FA"/>
    <w:rsid w:val="009138D2"/>
    <w:rsid w:val="00913987"/>
    <w:rsid w:val="00913EB6"/>
    <w:rsid w:val="009142A7"/>
    <w:rsid w:val="00914EF9"/>
    <w:rsid w:val="009152AE"/>
    <w:rsid w:val="00915626"/>
    <w:rsid w:val="009159DD"/>
    <w:rsid w:val="00915C35"/>
    <w:rsid w:val="009165E1"/>
    <w:rsid w:val="0091673F"/>
    <w:rsid w:val="00916847"/>
    <w:rsid w:val="00916B48"/>
    <w:rsid w:val="00916B64"/>
    <w:rsid w:val="009170AA"/>
    <w:rsid w:val="009173D7"/>
    <w:rsid w:val="009177A8"/>
    <w:rsid w:val="00917866"/>
    <w:rsid w:val="00917DBE"/>
    <w:rsid w:val="00920081"/>
    <w:rsid w:val="00920082"/>
    <w:rsid w:val="00920243"/>
    <w:rsid w:val="00920A87"/>
    <w:rsid w:val="00921699"/>
    <w:rsid w:val="00921970"/>
    <w:rsid w:val="00921FE3"/>
    <w:rsid w:val="009222DC"/>
    <w:rsid w:val="00922B85"/>
    <w:rsid w:val="009235A1"/>
    <w:rsid w:val="00923680"/>
    <w:rsid w:val="0092395A"/>
    <w:rsid w:val="009239FA"/>
    <w:rsid w:val="00923A07"/>
    <w:rsid w:val="0092427B"/>
    <w:rsid w:val="00924365"/>
    <w:rsid w:val="009247B2"/>
    <w:rsid w:val="009249D7"/>
    <w:rsid w:val="00924B59"/>
    <w:rsid w:val="00924F8D"/>
    <w:rsid w:val="00925211"/>
    <w:rsid w:val="009256B4"/>
    <w:rsid w:val="00925AFE"/>
    <w:rsid w:val="009262AD"/>
    <w:rsid w:val="0092632F"/>
    <w:rsid w:val="00926647"/>
    <w:rsid w:val="00926EA6"/>
    <w:rsid w:val="0092741C"/>
    <w:rsid w:val="009274C1"/>
    <w:rsid w:val="00927E9E"/>
    <w:rsid w:val="00930544"/>
    <w:rsid w:val="00930B83"/>
    <w:rsid w:val="0093105B"/>
    <w:rsid w:val="00931561"/>
    <w:rsid w:val="009316FD"/>
    <w:rsid w:val="00931801"/>
    <w:rsid w:val="00931D46"/>
    <w:rsid w:val="00932091"/>
    <w:rsid w:val="00932436"/>
    <w:rsid w:val="0093273D"/>
    <w:rsid w:val="009328EC"/>
    <w:rsid w:val="00932BA0"/>
    <w:rsid w:val="00932F15"/>
    <w:rsid w:val="00933345"/>
    <w:rsid w:val="009334D7"/>
    <w:rsid w:val="00933533"/>
    <w:rsid w:val="0093378F"/>
    <w:rsid w:val="00933845"/>
    <w:rsid w:val="009339DF"/>
    <w:rsid w:val="00933D95"/>
    <w:rsid w:val="00933E7C"/>
    <w:rsid w:val="0093431B"/>
    <w:rsid w:val="00934454"/>
    <w:rsid w:val="00934608"/>
    <w:rsid w:val="00934756"/>
    <w:rsid w:val="0093480B"/>
    <w:rsid w:val="00935849"/>
    <w:rsid w:val="009358AC"/>
    <w:rsid w:val="00935A77"/>
    <w:rsid w:val="00935BE6"/>
    <w:rsid w:val="00935D1B"/>
    <w:rsid w:val="00935F8F"/>
    <w:rsid w:val="00936025"/>
    <w:rsid w:val="00936540"/>
    <w:rsid w:val="0093668C"/>
    <w:rsid w:val="0093675D"/>
    <w:rsid w:val="00936B1B"/>
    <w:rsid w:val="00937313"/>
    <w:rsid w:val="0093746A"/>
    <w:rsid w:val="00937670"/>
    <w:rsid w:val="00937CB7"/>
    <w:rsid w:val="00937DBF"/>
    <w:rsid w:val="00937F80"/>
    <w:rsid w:val="0094063A"/>
    <w:rsid w:val="00940676"/>
    <w:rsid w:val="00940A3A"/>
    <w:rsid w:val="00940CF6"/>
    <w:rsid w:val="00940F41"/>
    <w:rsid w:val="0094114A"/>
    <w:rsid w:val="0094118F"/>
    <w:rsid w:val="009412DF"/>
    <w:rsid w:val="00941908"/>
    <w:rsid w:val="0094242C"/>
    <w:rsid w:val="00942ACE"/>
    <w:rsid w:val="00943422"/>
    <w:rsid w:val="009438B5"/>
    <w:rsid w:val="009439E9"/>
    <w:rsid w:val="00944005"/>
    <w:rsid w:val="00944477"/>
    <w:rsid w:val="009444BA"/>
    <w:rsid w:val="00944612"/>
    <w:rsid w:val="00944A8D"/>
    <w:rsid w:val="00944A9F"/>
    <w:rsid w:val="00944B69"/>
    <w:rsid w:val="00944E1C"/>
    <w:rsid w:val="0094551D"/>
    <w:rsid w:val="00945724"/>
    <w:rsid w:val="00945836"/>
    <w:rsid w:val="00945A9E"/>
    <w:rsid w:val="00946570"/>
    <w:rsid w:val="009465C8"/>
    <w:rsid w:val="00946614"/>
    <w:rsid w:val="009469A2"/>
    <w:rsid w:val="00946A49"/>
    <w:rsid w:val="00946EFB"/>
    <w:rsid w:val="0094716B"/>
    <w:rsid w:val="0094756D"/>
    <w:rsid w:val="009479CA"/>
    <w:rsid w:val="00947E76"/>
    <w:rsid w:val="00947F12"/>
    <w:rsid w:val="00950473"/>
    <w:rsid w:val="00950A4C"/>
    <w:rsid w:val="00950E15"/>
    <w:rsid w:val="00951236"/>
    <w:rsid w:val="00951495"/>
    <w:rsid w:val="009516AD"/>
    <w:rsid w:val="009518C2"/>
    <w:rsid w:val="00951ABA"/>
    <w:rsid w:val="00951B44"/>
    <w:rsid w:val="00951F90"/>
    <w:rsid w:val="009525E7"/>
    <w:rsid w:val="00952664"/>
    <w:rsid w:val="00953117"/>
    <w:rsid w:val="009537D5"/>
    <w:rsid w:val="009538EB"/>
    <w:rsid w:val="0095411B"/>
    <w:rsid w:val="009543D2"/>
    <w:rsid w:val="00954B19"/>
    <w:rsid w:val="00954EF7"/>
    <w:rsid w:val="00954F58"/>
    <w:rsid w:val="0095532E"/>
    <w:rsid w:val="009553B2"/>
    <w:rsid w:val="009553BC"/>
    <w:rsid w:val="00955D04"/>
    <w:rsid w:val="00955DDC"/>
    <w:rsid w:val="00956661"/>
    <w:rsid w:val="00956C26"/>
    <w:rsid w:val="00956FB1"/>
    <w:rsid w:val="009576B4"/>
    <w:rsid w:val="00957902"/>
    <w:rsid w:val="00957A40"/>
    <w:rsid w:val="00957BD5"/>
    <w:rsid w:val="00957D0A"/>
    <w:rsid w:val="00957D78"/>
    <w:rsid w:val="00957EE4"/>
    <w:rsid w:val="00960C1B"/>
    <w:rsid w:val="00960C46"/>
    <w:rsid w:val="00960F8C"/>
    <w:rsid w:val="00961710"/>
    <w:rsid w:val="00961DF1"/>
    <w:rsid w:val="00962208"/>
    <w:rsid w:val="00962DE5"/>
    <w:rsid w:val="00963B8A"/>
    <w:rsid w:val="00963E8E"/>
    <w:rsid w:val="0096429D"/>
    <w:rsid w:val="00964390"/>
    <w:rsid w:val="00964499"/>
    <w:rsid w:val="00964881"/>
    <w:rsid w:val="00964AB7"/>
    <w:rsid w:val="00964F78"/>
    <w:rsid w:val="0096514D"/>
    <w:rsid w:val="0096521E"/>
    <w:rsid w:val="00965397"/>
    <w:rsid w:val="00965B88"/>
    <w:rsid w:val="009666DB"/>
    <w:rsid w:val="00966A63"/>
    <w:rsid w:val="00966D38"/>
    <w:rsid w:val="00967476"/>
    <w:rsid w:val="00967712"/>
    <w:rsid w:val="00967B90"/>
    <w:rsid w:val="00967BA0"/>
    <w:rsid w:val="00967D8D"/>
    <w:rsid w:val="0097029F"/>
    <w:rsid w:val="009702DC"/>
    <w:rsid w:val="009705FE"/>
    <w:rsid w:val="00970845"/>
    <w:rsid w:val="009708B4"/>
    <w:rsid w:val="009709EC"/>
    <w:rsid w:val="00970A26"/>
    <w:rsid w:val="00970B04"/>
    <w:rsid w:val="00970B6C"/>
    <w:rsid w:val="00970D06"/>
    <w:rsid w:val="00970D94"/>
    <w:rsid w:val="009710C3"/>
    <w:rsid w:val="00971152"/>
    <w:rsid w:val="00971372"/>
    <w:rsid w:val="0097163B"/>
    <w:rsid w:val="00971C2B"/>
    <w:rsid w:val="00971DB0"/>
    <w:rsid w:val="009724EB"/>
    <w:rsid w:val="009729B8"/>
    <w:rsid w:val="00973651"/>
    <w:rsid w:val="00973A9E"/>
    <w:rsid w:val="00973FC5"/>
    <w:rsid w:val="00973FD9"/>
    <w:rsid w:val="009741F4"/>
    <w:rsid w:val="009743F5"/>
    <w:rsid w:val="00974640"/>
    <w:rsid w:val="00975653"/>
    <w:rsid w:val="00975966"/>
    <w:rsid w:val="00975ACA"/>
    <w:rsid w:val="00976DAC"/>
    <w:rsid w:val="00976EA8"/>
    <w:rsid w:val="0097711B"/>
    <w:rsid w:val="009771CA"/>
    <w:rsid w:val="0097756A"/>
    <w:rsid w:val="009776E7"/>
    <w:rsid w:val="00977EDC"/>
    <w:rsid w:val="00980143"/>
    <w:rsid w:val="00980289"/>
    <w:rsid w:val="00981528"/>
    <w:rsid w:val="00981977"/>
    <w:rsid w:val="00981B9E"/>
    <w:rsid w:val="00981DA2"/>
    <w:rsid w:val="00981E7E"/>
    <w:rsid w:val="00982385"/>
    <w:rsid w:val="00982875"/>
    <w:rsid w:val="00982935"/>
    <w:rsid w:val="00982A92"/>
    <w:rsid w:val="009840A4"/>
    <w:rsid w:val="00984241"/>
    <w:rsid w:val="009847D0"/>
    <w:rsid w:val="00984BAB"/>
    <w:rsid w:val="00984C12"/>
    <w:rsid w:val="00984CB0"/>
    <w:rsid w:val="0098595E"/>
    <w:rsid w:val="00985E4F"/>
    <w:rsid w:val="00986037"/>
    <w:rsid w:val="00986902"/>
    <w:rsid w:val="009869D7"/>
    <w:rsid w:val="00986DED"/>
    <w:rsid w:val="0098730F"/>
    <w:rsid w:val="009877A3"/>
    <w:rsid w:val="00987B4D"/>
    <w:rsid w:val="00987F3B"/>
    <w:rsid w:val="00990706"/>
    <w:rsid w:val="00990840"/>
    <w:rsid w:val="00991B0E"/>
    <w:rsid w:val="00991B29"/>
    <w:rsid w:val="00991B5D"/>
    <w:rsid w:val="00991E7B"/>
    <w:rsid w:val="0099200F"/>
    <w:rsid w:val="00992298"/>
    <w:rsid w:val="009923A4"/>
    <w:rsid w:val="009926F3"/>
    <w:rsid w:val="00992D61"/>
    <w:rsid w:val="00992FB0"/>
    <w:rsid w:val="00993420"/>
    <w:rsid w:val="00993800"/>
    <w:rsid w:val="00993B52"/>
    <w:rsid w:val="00994037"/>
    <w:rsid w:val="0099419D"/>
    <w:rsid w:val="009941E5"/>
    <w:rsid w:val="0099438D"/>
    <w:rsid w:val="0099466B"/>
    <w:rsid w:val="00994840"/>
    <w:rsid w:val="00994CB0"/>
    <w:rsid w:val="00994E37"/>
    <w:rsid w:val="00994E64"/>
    <w:rsid w:val="00994ECF"/>
    <w:rsid w:val="00994F0E"/>
    <w:rsid w:val="0099513A"/>
    <w:rsid w:val="0099521A"/>
    <w:rsid w:val="00995231"/>
    <w:rsid w:val="009956A8"/>
    <w:rsid w:val="00995A05"/>
    <w:rsid w:val="00995A80"/>
    <w:rsid w:val="00995BE7"/>
    <w:rsid w:val="00995CA4"/>
    <w:rsid w:val="009964A6"/>
    <w:rsid w:val="009966EF"/>
    <w:rsid w:val="009967DC"/>
    <w:rsid w:val="00996DF3"/>
    <w:rsid w:val="00997DF5"/>
    <w:rsid w:val="009A019D"/>
    <w:rsid w:val="009A0D4D"/>
    <w:rsid w:val="009A0E1E"/>
    <w:rsid w:val="009A1015"/>
    <w:rsid w:val="009A10A3"/>
    <w:rsid w:val="009A1595"/>
    <w:rsid w:val="009A1897"/>
    <w:rsid w:val="009A1BA8"/>
    <w:rsid w:val="009A1CBA"/>
    <w:rsid w:val="009A267F"/>
    <w:rsid w:val="009A28A0"/>
    <w:rsid w:val="009A2A67"/>
    <w:rsid w:val="009A2F85"/>
    <w:rsid w:val="009A318A"/>
    <w:rsid w:val="009A323D"/>
    <w:rsid w:val="009A32F1"/>
    <w:rsid w:val="009A34CA"/>
    <w:rsid w:val="009A39A4"/>
    <w:rsid w:val="009A3B7C"/>
    <w:rsid w:val="009A3B8B"/>
    <w:rsid w:val="009A44F6"/>
    <w:rsid w:val="009A4627"/>
    <w:rsid w:val="009A4989"/>
    <w:rsid w:val="009A4A79"/>
    <w:rsid w:val="009A5338"/>
    <w:rsid w:val="009A5C93"/>
    <w:rsid w:val="009A5EBA"/>
    <w:rsid w:val="009A6189"/>
    <w:rsid w:val="009A7123"/>
    <w:rsid w:val="009A77B7"/>
    <w:rsid w:val="009A7C7A"/>
    <w:rsid w:val="009A7EF8"/>
    <w:rsid w:val="009B0049"/>
    <w:rsid w:val="009B00CC"/>
    <w:rsid w:val="009B0351"/>
    <w:rsid w:val="009B0608"/>
    <w:rsid w:val="009B0E83"/>
    <w:rsid w:val="009B1059"/>
    <w:rsid w:val="009B13AA"/>
    <w:rsid w:val="009B14DA"/>
    <w:rsid w:val="009B1780"/>
    <w:rsid w:val="009B1878"/>
    <w:rsid w:val="009B18A1"/>
    <w:rsid w:val="009B196F"/>
    <w:rsid w:val="009B19A3"/>
    <w:rsid w:val="009B1E50"/>
    <w:rsid w:val="009B1EF1"/>
    <w:rsid w:val="009B1FCD"/>
    <w:rsid w:val="009B1FCF"/>
    <w:rsid w:val="009B2003"/>
    <w:rsid w:val="009B20F8"/>
    <w:rsid w:val="009B26AE"/>
    <w:rsid w:val="009B2862"/>
    <w:rsid w:val="009B2C1E"/>
    <w:rsid w:val="009B311F"/>
    <w:rsid w:val="009B3345"/>
    <w:rsid w:val="009B3457"/>
    <w:rsid w:val="009B4212"/>
    <w:rsid w:val="009B4313"/>
    <w:rsid w:val="009B4808"/>
    <w:rsid w:val="009B48C4"/>
    <w:rsid w:val="009B4B8B"/>
    <w:rsid w:val="009B50AA"/>
    <w:rsid w:val="009B563F"/>
    <w:rsid w:val="009B5A50"/>
    <w:rsid w:val="009B5A95"/>
    <w:rsid w:val="009B5B9B"/>
    <w:rsid w:val="009B63C8"/>
    <w:rsid w:val="009B6ABD"/>
    <w:rsid w:val="009B6E62"/>
    <w:rsid w:val="009B6EC2"/>
    <w:rsid w:val="009B6F11"/>
    <w:rsid w:val="009B7161"/>
    <w:rsid w:val="009B7DB4"/>
    <w:rsid w:val="009B7DDA"/>
    <w:rsid w:val="009C0057"/>
    <w:rsid w:val="009C00B5"/>
    <w:rsid w:val="009C07A9"/>
    <w:rsid w:val="009C094D"/>
    <w:rsid w:val="009C0C22"/>
    <w:rsid w:val="009C0C59"/>
    <w:rsid w:val="009C1688"/>
    <w:rsid w:val="009C1A33"/>
    <w:rsid w:val="009C1AF1"/>
    <w:rsid w:val="009C1B68"/>
    <w:rsid w:val="009C1C22"/>
    <w:rsid w:val="009C2183"/>
    <w:rsid w:val="009C2343"/>
    <w:rsid w:val="009C250C"/>
    <w:rsid w:val="009C2C09"/>
    <w:rsid w:val="009C2E06"/>
    <w:rsid w:val="009C3277"/>
    <w:rsid w:val="009C356A"/>
    <w:rsid w:val="009C3859"/>
    <w:rsid w:val="009C3B4C"/>
    <w:rsid w:val="009C4070"/>
    <w:rsid w:val="009C4269"/>
    <w:rsid w:val="009C476B"/>
    <w:rsid w:val="009C4C4A"/>
    <w:rsid w:val="009C5132"/>
    <w:rsid w:val="009C5835"/>
    <w:rsid w:val="009C58D3"/>
    <w:rsid w:val="009C590D"/>
    <w:rsid w:val="009C5AEA"/>
    <w:rsid w:val="009C5B4C"/>
    <w:rsid w:val="009C5E4C"/>
    <w:rsid w:val="009C69A8"/>
    <w:rsid w:val="009C6C23"/>
    <w:rsid w:val="009C7481"/>
    <w:rsid w:val="009C7D5F"/>
    <w:rsid w:val="009C7E59"/>
    <w:rsid w:val="009C7F24"/>
    <w:rsid w:val="009C7F81"/>
    <w:rsid w:val="009D06C2"/>
    <w:rsid w:val="009D07F9"/>
    <w:rsid w:val="009D0C20"/>
    <w:rsid w:val="009D16A3"/>
    <w:rsid w:val="009D19F6"/>
    <w:rsid w:val="009D1D30"/>
    <w:rsid w:val="009D1EB4"/>
    <w:rsid w:val="009D2252"/>
    <w:rsid w:val="009D2335"/>
    <w:rsid w:val="009D26CA"/>
    <w:rsid w:val="009D26DB"/>
    <w:rsid w:val="009D27E8"/>
    <w:rsid w:val="009D29DA"/>
    <w:rsid w:val="009D2D14"/>
    <w:rsid w:val="009D31CF"/>
    <w:rsid w:val="009D391A"/>
    <w:rsid w:val="009D3B30"/>
    <w:rsid w:val="009D3E12"/>
    <w:rsid w:val="009D4D28"/>
    <w:rsid w:val="009D4E91"/>
    <w:rsid w:val="009D4F51"/>
    <w:rsid w:val="009D53FF"/>
    <w:rsid w:val="009D56A2"/>
    <w:rsid w:val="009D60E5"/>
    <w:rsid w:val="009D664F"/>
    <w:rsid w:val="009D667E"/>
    <w:rsid w:val="009D66E6"/>
    <w:rsid w:val="009D67E8"/>
    <w:rsid w:val="009D6AC5"/>
    <w:rsid w:val="009D6DC3"/>
    <w:rsid w:val="009D6FEC"/>
    <w:rsid w:val="009D6FFD"/>
    <w:rsid w:val="009D72D0"/>
    <w:rsid w:val="009E0490"/>
    <w:rsid w:val="009E0591"/>
    <w:rsid w:val="009E065B"/>
    <w:rsid w:val="009E0CA7"/>
    <w:rsid w:val="009E0D32"/>
    <w:rsid w:val="009E0EF1"/>
    <w:rsid w:val="009E128C"/>
    <w:rsid w:val="009E15D8"/>
    <w:rsid w:val="009E16D8"/>
    <w:rsid w:val="009E19FB"/>
    <w:rsid w:val="009E1A4C"/>
    <w:rsid w:val="009E1A6B"/>
    <w:rsid w:val="009E2277"/>
    <w:rsid w:val="009E2643"/>
    <w:rsid w:val="009E29DA"/>
    <w:rsid w:val="009E2CC1"/>
    <w:rsid w:val="009E3190"/>
    <w:rsid w:val="009E355C"/>
    <w:rsid w:val="009E38B3"/>
    <w:rsid w:val="009E396E"/>
    <w:rsid w:val="009E4018"/>
    <w:rsid w:val="009E413C"/>
    <w:rsid w:val="009E477A"/>
    <w:rsid w:val="009E4A4E"/>
    <w:rsid w:val="009E4CCF"/>
    <w:rsid w:val="009E4DD6"/>
    <w:rsid w:val="009E533E"/>
    <w:rsid w:val="009E548A"/>
    <w:rsid w:val="009E54FD"/>
    <w:rsid w:val="009E656F"/>
    <w:rsid w:val="009E6BAE"/>
    <w:rsid w:val="009E745B"/>
    <w:rsid w:val="009E794E"/>
    <w:rsid w:val="009E7E8A"/>
    <w:rsid w:val="009F0519"/>
    <w:rsid w:val="009F062C"/>
    <w:rsid w:val="009F0A3D"/>
    <w:rsid w:val="009F1365"/>
    <w:rsid w:val="009F14FB"/>
    <w:rsid w:val="009F1971"/>
    <w:rsid w:val="009F1BD5"/>
    <w:rsid w:val="009F1ECF"/>
    <w:rsid w:val="009F243A"/>
    <w:rsid w:val="009F2914"/>
    <w:rsid w:val="009F3356"/>
    <w:rsid w:val="009F36E0"/>
    <w:rsid w:val="009F3D2B"/>
    <w:rsid w:val="009F3D98"/>
    <w:rsid w:val="009F4105"/>
    <w:rsid w:val="009F4AD3"/>
    <w:rsid w:val="009F4BBE"/>
    <w:rsid w:val="009F4F4B"/>
    <w:rsid w:val="009F4F52"/>
    <w:rsid w:val="009F5438"/>
    <w:rsid w:val="009F58CB"/>
    <w:rsid w:val="009F59D4"/>
    <w:rsid w:val="009F5B2C"/>
    <w:rsid w:val="009F64A8"/>
    <w:rsid w:val="009F6710"/>
    <w:rsid w:val="009F6763"/>
    <w:rsid w:val="009F678C"/>
    <w:rsid w:val="009F6A3D"/>
    <w:rsid w:val="009F6DBA"/>
    <w:rsid w:val="009F6EAB"/>
    <w:rsid w:val="009F7448"/>
    <w:rsid w:val="009F74C4"/>
    <w:rsid w:val="009F7509"/>
    <w:rsid w:val="009F75BF"/>
    <w:rsid w:val="009F7842"/>
    <w:rsid w:val="009F7885"/>
    <w:rsid w:val="009F7A1E"/>
    <w:rsid w:val="009F7D13"/>
    <w:rsid w:val="00A008C3"/>
    <w:rsid w:val="00A009E2"/>
    <w:rsid w:val="00A01096"/>
    <w:rsid w:val="00A01408"/>
    <w:rsid w:val="00A01646"/>
    <w:rsid w:val="00A01D0E"/>
    <w:rsid w:val="00A01F38"/>
    <w:rsid w:val="00A01F4F"/>
    <w:rsid w:val="00A024E0"/>
    <w:rsid w:val="00A02645"/>
    <w:rsid w:val="00A028DF"/>
    <w:rsid w:val="00A02B30"/>
    <w:rsid w:val="00A02FAF"/>
    <w:rsid w:val="00A03017"/>
    <w:rsid w:val="00A03574"/>
    <w:rsid w:val="00A03681"/>
    <w:rsid w:val="00A03A3D"/>
    <w:rsid w:val="00A03DF7"/>
    <w:rsid w:val="00A03FBE"/>
    <w:rsid w:val="00A041C4"/>
    <w:rsid w:val="00A051AC"/>
    <w:rsid w:val="00A059B7"/>
    <w:rsid w:val="00A05BCF"/>
    <w:rsid w:val="00A0668A"/>
    <w:rsid w:val="00A06BE3"/>
    <w:rsid w:val="00A07603"/>
    <w:rsid w:val="00A07A2B"/>
    <w:rsid w:val="00A07D3D"/>
    <w:rsid w:val="00A10123"/>
    <w:rsid w:val="00A1029B"/>
    <w:rsid w:val="00A10348"/>
    <w:rsid w:val="00A11005"/>
    <w:rsid w:val="00A1100B"/>
    <w:rsid w:val="00A1220E"/>
    <w:rsid w:val="00A12373"/>
    <w:rsid w:val="00A127A9"/>
    <w:rsid w:val="00A12AF1"/>
    <w:rsid w:val="00A13035"/>
    <w:rsid w:val="00A136E1"/>
    <w:rsid w:val="00A1396F"/>
    <w:rsid w:val="00A13C71"/>
    <w:rsid w:val="00A1425A"/>
    <w:rsid w:val="00A14634"/>
    <w:rsid w:val="00A14780"/>
    <w:rsid w:val="00A15006"/>
    <w:rsid w:val="00A1519E"/>
    <w:rsid w:val="00A15691"/>
    <w:rsid w:val="00A15E63"/>
    <w:rsid w:val="00A1618C"/>
    <w:rsid w:val="00A163FE"/>
    <w:rsid w:val="00A16498"/>
    <w:rsid w:val="00A166DA"/>
    <w:rsid w:val="00A17C5A"/>
    <w:rsid w:val="00A17F87"/>
    <w:rsid w:val="00A17FB3"/>
    <w:rsid w:val="00A2041A"/>
    <w:rsid w:val="00A205B7"/>
    <w:rsid w:val="00A20791"/>
    <w:rsid w:val="00A20C3F"/>
    <w:rsid w:val="00A2117B"/>
    <w:rsid w:val="00A211AC"/>
    <w:rsid w:val="00A21231"/>
    <w:rsid w:val="00A21B1F"/>
    <w:rsid w:val="00A21D4E"/>
    <w:rsid w:val="00A21F2B"/>
    <w:rsid w:val="00A220A5"/>
    <w:rsid w:val="00A22165"/>
    <w:rsid w:val="00A22405"/>
    <w:rsid w:val="00A22430"/>
    <w:rsid w:val="00A229F9"/>
    <w:rsid w:val="00A23102"/>
    <w:rsid w:val="00A2342B"/>
    <w:rsid w:val="00A234C9"/>
    <w:rsid w:val="00A23E37"/>
    <w:rsid w:val="00A23E88"/>
    <w:rsid w:val="00A23ECD"/>
    <w:rsid w:val="00A2416F"/>
    <w:rsid w:val="00A242DD"/>
    <w:rsid w:val="00A2438C"/>
    <w:rsid w:val="00A24651"/>
    <w:rsid w:val="00A24B50"/>
    <w:rsid w:val="00A24FEF"/>
    <w:rsid w:val="00A25652"/>
    <w:rsid w:val="00A256BB"/>
    <w:rsid w:val="00A25C1B"/>
    <w:rsid w:val="00A260C1"/>
    <w:rsid w:val="00A26484"/>
    <w:rsid w:val="00A26A58"/>
    <w:rsid w:val="00A26B3D"/>
    <w:rsid w:val="00A26C4D"/>
    <w:rsid w:val="00A27118"/>
    <w:rsid w:val="00A27581"/>
    <w:rsid w:val="00A27E2E"/>
    <w:rsid w:val="00A307B9"/>
    <w:rsid w:val="00A308B0"/>
    <w:rsid w:val="00A30F1D"/>
    <w:rsid w:val="00A31672"/>
    <w:rsid w:val="00A31842"/>
    <w:rsid w:val="00A318BF"/>
    <w:rsid w:val="00A319E5"/>
    <w:rsid w:val="00A327B9"/>
    <w:rsid w:val="00A328F0"/>
    <w:rsid w:val="00A32C7F"/>
    <w:rsid w:val="00A32F18"/>
    <w:rsid w:val="00A33AB9"/>
    <w:rsid w:val="00A34C79"/>
    <w:rsid w:val="00A350A0"/>
    <w:rsid w:val="00A3539F"/>
    <w:rsid w:val="00A35691"/>
    <w:rsid w:val="00A356C6"/>
    <w:rsid w:val="00A35C99"/>
    <w:rsid w:val="00A36121"/>
    <w:rsid w:val="00A36567"/>
    <w:rsid w:val="00A36EFC"/>
    <w:rsid w:val="00A37125"/>
    <w:rsid w:val="00A3764D"/>
    <w:rsid w:val="00A37730"/>
    <w:rsid w:val="00A3782B"/>
    <w:rsid w:val="00A378E9"/>
    <w:rsid w:val="00A379E9"/>
    <w:rsid w:val="00A37AF5"/>
    <w:rsid w:val="00A37C2E"/>
    <w:rsid w:val="00A37EEE"/>
    <w:rsid w:val="00A40086"/>
    <w:rsid w:val="00A4042D"/>
    <w:rsid w:val="00A408C1"/>
    <w:rsid w:val="00A40A82"/>
    <w:rsid w:val="00A40D81"/>
    <w:rsid w:val="00A4145F"/>
    <w:rsid w:val="00A423FA"/>
    <w:rsid w:val="00A42A83"/>
    <w:rsid w:val="00A42B5F"/>
    <w:rsid w:val="00A42BCA"/>
    <w:rsid w:val="00A43162"/>
    <w:rsid w:val="00A43485"/>
    <w:rsid w:val="00A4356A"/>
    <w:rsid w:val="00A43D16"/>
    <w:rsid w:val="00A441CD"/>
    <w:rsid w:val="00A4422F"/>
    <w:rsid w:val="00A44536"/>
    <w:rsid w:val="00A44557"/>
    <w:rsid w:val="00A445C1"/>
    <w:rsid w:val="00A446F9"/>
    <w:rsid w:val="00A44AA2"/>
    <w:rsid w:val="00A44B14"/>
    <w:rsid w:val="00A450A8"/>
    <w:rsid w:val="00A45104"/>
    <w:rsid w:val="00A4529A"/>
    <w:rsid w:val="00A452E3"/>
    <w:rsid w:val="00A453E5"/>
    <w:rsid w:val="00A455DC"/>
    <w:rsid w:val="00A45D14"/>
    <w:rsid w:val="00A45DF4"/>
    <w:rsid w:val="00A45F33"/>
    <w:rsid w:val="00A4649A"/>
    <w:rsid w:val="00A469BF"/>
    <w:rsid w:val="00A50766"/>
    <w:rsid w:val="00A50816"/>
    <w:rsid w:val="00A50A05"/>
    <w:rsid w:val="00A50E45"/>
    <w:rsid w:val="00A5105D"/>
    <w:rsid w:val="00A518DF"/>
    <w:rsid w:val="00A51A11"/>
    <w:rsid w:val="00A51AB5"/>
    <w:rsid w:val="00A51AB6"/>
    <w:rsid w:val="00A51B9E"/>
    <w:rsid w:val="00A52109"/>
    <w:rsid w:val="00A52110"/>
    <w:rsid w:val="00A522E1"/>
    <w:rsid w:val="00A525B2"/>
    <w:rsid w:val="00A5274F"/>
    <w:rsid w:val="00A528C8"/>
    <w:rsid w:val="00A52AB3"/>
    <w:rsid w:val="00A53490"/>
    <w:rsid w:val="00A539B2"/>
    <w:rsid w:val="00A53E31"/>
    <w:rsid w:val="00A53F2E"/>
    <w:rsid w:val="00A54194"/>
    <w:rsid w:val="00A541A7"/>
    <w:rsid w:val="00A543C7"/>
    <w:rsid w:val="00A5449B"/>
    <w:rsid w:val="00A545CC"/>
    <w:rsid w:val="00A545FC"/>
    <w:rsid w:val="00A54E41"/>
    <w:rsid w:val="00A55281"/>
    <w:rsid w:val="00A552FB"/>
    <w:rsid w:val="00A554CF"/>
    <w:rsid w:val="00A556A4"/>
    <w:rsid w:val="00A559AA"/>
    <w:rsid w:val="00A559D2"/>
    <w:rsid w:val="00A559F7"/>
    <w:rsid w:val="00A562A0"/>
    <w:rsid w:val="00A56530"/>
    <w:rsid w:val="00A56592"/>
    <w:rsid w:val="00A56752"/>
    <w:rsid w:val="00A56803"/>
    <w:rsid w:val="00A568E6"/>
    <w:rsid w:val="00A57286"/>
    <w:rsid w:val="00A57567"/>
    <w:rsid w:val="00A606AA"/>
    <w:rsid w:val="00A60725"/>
    <w:rsid w:val="00A60C80"/>
    <w:rsid w:val="00A610CB"/>
    <w:rsid w:val="00A61EFF"/>
    <w:rsid w:val="00A61FC3"/>
    <w:rsid w:val="00A61FD5"/>
    <w:rsid w:val="00A6299A"/>
    <w:rsid w:val="00A62A4F"/>
    <w:rsid w:val="00A62FD0"/>
    <w:rsid w:val="00A630F8"/>
    <w:rsid w:val="00A6311F"/>
    <w:rsid w:val="00A635F3"/>
    <w:rsid w:val="00A638B9"/>
    <w:rsid w:val="00A63B6E"/>
    <w:rsid w:val="00A63E3B"/>
    <w:rsid w:val="00A63E4E"/>
    <w:rsid w:val="00A642FD"/>
    <w:rsid w:val="00A6460D"/>
    <w:rsid w:val="00A64661"/>
    <w:rsid w:val="00A65965"/>
    <w:rsid w:val="00A65AB5"/>
    <w:rsid w:val="00A65B8F"/>
    <w:rsid w:val="00A65D91"/>
    <w:rsid w:val="00A65F41"/>
    <w:rsid w:val="00A66847"/>
    <w:rsid w:val="00A6699C"/>
    <w:rsid w:val="00A66A80"/>
    <w:rsid w:val="00A66B54"/>
    <w:rsid w:val="00A672DD"/>
    <w:rsid w:val="00A674A1"/>
    <w:rsid w:val="00A67A05"/>
    <w:rsid w:val="00A67E3F"/>
    <w:rsid w:val="00A70295"/>
    <w:rsid w:val="00A70494"/>
    <w:rsid w:val="00A705CB"/>
    <w:rsid w:val="00A70834"/>
    <w:rsid w:val="00A70A73"/>
    <w:rsid w:val="00A714EA"/>
    <w:rsid w:val="00A71E21"/>
    <w:rsid w:val="00A7212E"/>
    <w:rsid w:val="00A722A6"/>
    <w:rsid w:val="00A729FD"/>
    <w:rsid w:val="00A7378D"/>
    <w:rsid w:val="00A73951"/>
    <w:rsid w:val="00A73D44"/>
    <w:rsid w:val="00A73DD4"/>
    <w:rsid w:val="00A73E85"/>
    <w:rsid w:val="00A7417D"/>
    <w:rsid w:val="00A74200"/>
    <w:rsid w:val="00A74275"/>
    <w:rsid w:val="00A74461"/>
    <w:rsid w:val="00A747A8"/>
    <w:rsid w:val="00A74D59"/>
    <w:rsid w:val="00A755BF"/>
    <w:rsid w:val="00A75C12"/>
    <w:rsid w:val="00A761BD"/>
    <w:rsid w:val="00A7668B"/>
    <w:rsid w:val="00A766D3"/>
    <w:rsid w:val="00A76FAF"/>
    <w:rsid w:val="00A77516"/>
    <w:rsid w:val="00A80AED"/>
    <w:rsid w:val="00A8144A"/>
    <w:rsid w:val="00A81858"/>
    <w:rsid w:val="00A81995"/>
    <w:rsid w:val="00A81BE2"/>
    <w:rsid w:val="00A821CB"/>
    <w:rsid w:val="00A8286D"/>
    <w:rsid w:val="00A82AAF"/>
    <w:rsid w:val="00A82C17"/>
    <w:rsid w:val="00A82C7B"/>
    <w:rsid w:val="00A83234"/>
    <w:rsid w:val="00A84006"/>
    <w:rsid w:val="00A84032"/>
    <w:rsid w:val="00A841A8"/>
    <w:rsid w:val="00A84590"/>
    <w:rsid w:val="00A84772"/>
    <w:rsid w:val="00A8499E"/>
    <w:rsid w:val="00A849AB"/>
    <w:rsid w:val="00A84CFB"/>
    <w:rsid w:val="00A84FFA"/>
    <w:rsid w:val="00A852C0"/>
    <w:rsid w:val="00A855EC"/>
    <w:rsid w:val="00A856BE"/>
    <w:rsid w:val="00A8589C"/>
    <w:rsid w:val="00A85BB5"/>
    <w:rsid w:val="00A85E0E"/>
    <w:rsid w:val="00A85E85"/>
    <w:rsid w:val="00A85EF1"/>
    <w:rsid w:val="00A863A4"/>
    <w:rsid w:val="00A86532"/>
    <w:rsid w:val="00A867A4"/>
    <w:rsid w:val="00A86BAC"/>
    <w:rsid w:val="00A86BE9"/>
    <w:rsid w:val="00A86C1B"/>
    <w:rsid w:val="00A86DD7"/>
    <w:rsid w:val="00A870C4"/>
    <w:rsid w:val="00A87286"/>
    <w:rsid w:val="00A8732D"/>
    <w:rsid w:val="00A87C7A"/>
    <w:rsid w:val="00A9012A"/>
    <w:rsid w:val="00A90552"/>
    <w:rsid w:val="00A908E4"/>
    <w:rsid w:val="00A9093E"/>
    <w:rsid w:val="00A90A66"/>
    <w:rsid w:val="00A90AB5"/>
    <w:rsid w:val="00A90F2E"/>
    <w:rsid w:val="00A91037"/>
    <w:rsid w:val="00A911C0"/>
    <w:rsid w:val="00A9120A"/>
    <w:rsid w:val="00A918D0"/>
    <w:rsid w:val="00A91A28"/>
    <w:rsid w:val="00A92723"/>
    <w:rsid w:val="00A927B8"/>
    <w:rsid w:val="00A9283B"/>
    <w:rsid w:val="00A92A0D"/>
    <w:rsid w:val="00A92A3E"/>
    <w:rsid w:val="00A92B28"/>
    <w:rsid w:val="00A92C7A"/>
    <w:rsid w:val="00A92D48"/>
    <w:rsid w:val="00A92EA7"/>
    <w:rsid w:val="00A93A29"/>
    <w:rsid w:val="00A93B63"/>
    <w:rsid w:val="00A942F0"/>
    <w:rsid w:val="00A945CE"/>
    <w:rsid w:val="00A94778"/>
    <w:rsid w:val="00A94CCE"/>
    <w:rsid w:val="00A94CEA"/>
    <w:rsid w:val="00A95063"/>
    <w:rsid w:val="00A951A0"/>
    <w:rsid w:val="00A954BA"/>
    <w:rsid w:val="00A95584"/>
    <w:rsid w:val="00A955C9"/>
    <w:rsid w:val="00A957CB"/>
    <w:rsid w:val="00A957CC"/>
    <w:rsid w:val="00A95BC6"/>
    <w:rsid w:val="00A95CC7"/>
    <w:rsid w:val="00A95E58"/>
    <w:rsid w:val="00A967C0"/>
    <w:rsid w:val="00A96D7B"/>
    <w:rsid w:val="00A96F7F"/>
    <w:rsid w:val="00A971A8"/>
    <w:rsid w:val="00A972C1"/>
    <w:rsid w:val="00A975EC"/>
    <w:rsid w:val="00A97601"/>
    <w:rsid w:val="00A97A5B"/>
    <w:rsid w:val="00A97CAC"/>
    <w:rsid w:val="00AA028F"/>
    <w:rsid w:val="00AA0875"/>
    <w:rsid w:val="00AA0A9E"/>
    <w:rsid w:val="00AA0E9C"/>
    <w:rsid w:val="00AA12D0"/>
    <w:rsid w:val="00AA12EC"/>
    <w:rsid w:val="00AA149C"/>
    <w:rsid w:val="00AA17A0"/>
    <w:rsid w:val="00AA17B7"/>
    <w:rsid w:val="00AA1C2F"/>
    <w:rsid w:val="00AA2000"/>
    <w:rsid w:val="00AA2238"/>
    <w:rsid w:val="00AA22D9"/>
    <w:rsid w:val="00AA25E5"/>
    <w:rsid w:val="00AA2B0F"/>
    <w:rsid w:val="00AA2E68"/>
    <w:rsid w:val="00AA3760"/>
    <w:rsid w:val="00AA3BF1"/>
    <w:rsid w:val="00AA3CA3"/>
    <w:rsid w:val="00AA40E7"/>
    <w:rsid w:val="00AA44ED"/>
    <w:rsid w:val="00AA475A"/>
    <w:rsid w:val="00AA47C9"/>
    <w:rsid w:val="00AA4FB7"/>
    <w:rsid w:val="00AA5791"/>
    <w:rsid w:val="00AA5CF2"/>
    <w:rsid w:val="00AA67BB"/>
    <w:rsid w:val="00AA6C43"/>
    <w:rsid w:val="00AA6C55"/>
    <w:rsid w:val="00AA7451"/>
    <w:rsid w:val="00AA7720"/>
    <w:rsid w:val="00AA7966"/>
    <w:rsid w:val="00AA79EA"/>
    <w:rsid w:val="00AA7AA1"/>
    <w:rsid w:val="00AB01FB"/>
    <w:rsid w:val="00AB0A1A"/>
    <w:rsid w:val="00AB0E8F"/>
    <w:rsid w:val="00AB0F66"/>
    <w:rsid w:val="00AB0F6C"/>
    <w:rsid w:val="00AB103D"/>
    <w:rsid w:val="00AB162E"/>
    <w:rsid w:val="00AB1C0B"/>
    <w:rsid w:val="00AB1FB0"/>
    <w:rsid w:val="00AB25D5"/>
    <w:rsid w:val="00AB3050"/>
    <w:rsid w:val="00AB37D4"/>
    <w:rsid w:val="00AB4279"/>
    <w:rsid w:val="00AB458B"/>
    <w:rsid w:val="00AB48FB"/>
    <w:rsid w:val="00AB52C8"/>
    <w:rsid w:val="00AB5469"/>
    <w:rsid w:val="00AB552D"/>
    <w:rsid w:val="00AB58B0"/>
    <w:rsid w:val="00AB592A"/>
    <w:rsid w:val="00AB59E3"/>
    <w:rsid w:val="00AB5C23"/>
    <w:rsid w:val="00AB5D35"/>
    <w:rsid w:val="00AB62F4"/>
    <w:rsid w:val="00AB6616"/>
    <w:rsid w:val="00AB68EA"/>
    <w:rsid w:val="00AB6CAD"/>
    <w:rsid w:val="00AB6EFF"/>
    <w:rsid w:val="00AB700C"/>
    <w:rsid w:val="00AB7AC3"/>
    <w:rsid w:val="00AB7B17"/>
    <w:rsid w:val="00AB7CD3"/>
    <w:rsid w:val="00AC016B"/>
    <w:rsid w:val="00AC04EE"/>
    <w:rsid w:val="00AC084D"/>
    <w:rsid w:val="00AC09E6"/>
    <w:rsid w:val="00AC0DB8"/>
    <w:rsid w:val="00AC1002"/>
    <w:rsid w:val="00AC144D"/>
    <w:rsid w:val="00AC17BA"/>
    <w:rsid w:val="00AC1B6C"/>
    <w:rsid w:val="00AC2070"/>
    <w:rsid w:val="00AC218F"/>
    <w:rsid w:val="00AC25B4"/>
    <w:rsid w:val="00AC27E6"/>
    <w:rsid w:val="00AC289E"/>
    <w:rsid w:val="00AC2A2C"/>
    <w:rsid w:val="00AC2EC9"/>
    <w:rsid w:val="00AC32D6"/>
    <w:rsid w:val="00AC3FBD"/>
    <w:rsid w:val="00AC4188"/>
    <w:rsid w:val="00AC43A9"/>
    <w:rsid w:val="00AC4453"/>
    <w:rsid w:val="00AC445B"/>
    <w:rsid w:val="00AC49D1"/>
    <w:rsid w:val="00AC49E0"/>
    <w:rsid w:val="00AC4F44"/>
    <w:rsid w:val="00AC51D2"/>
    <w:rsid w:val="00AC51DF"/>
    <w:rsid w:val="00AC5543"/>
    <w:rsid w:val="00AC5673"/>
    <w:rsid w:val="00AC590E"/>
    <w:rsid w:val="00AC59E4"/>
    <w:rsid w:val="00AC5B38"/>
    <w:rsid w:val="00AC5BD4"/>
    <w:rsid w:val="00AC5F1A"/>
    <w:rsid w:val="00AC6012"/>
    <w:rsid w:val="00AC623A"/>
    <w:rsid w:val="00AC6400"/>
    <w:rsid w:val="00AC65AA"/>
    <w:rsid w:val="00AC6858"/>
    <w:rsid w:val="00AC6B00"/>
    <w:rsid w:val="00AC6D94"/>
    <w:rsid w:val="00AC6E79"/>
    <w:rsid w:val="00AC6FD4"/>
    <w:rsid w:val="00AC7090"/>
    <w:rsid w:val="00AD0086"/>
    <w:rsid w:val="00AD018C"/>
    <w:rsid w:val="00AD02EB"/>
    <w:rsid w:val="00AD080A"/>
    <w:rsid w:val="00AD0AF9"/>
    <w:rsid w:val="00AD0C61"/>
    <w:rsid w:val="00AD123B"/>
    <w:rsid w:val="00AD1350"/>
    <w:rsid w:val="00AD1499"/>
    <w:rsid w:val="00AD1665"/>
    <w:rsid w:val="00AD1A1A"/>
    <w:rsid w:val="00AD1B8D"/>
    <w:rsid w:val="00AD1BD5"/>
    <w:rsid w:val="00AD1ED8"/>
    <w:rsid w:val="00AD1F36"/>
    <w:rsid w:val="00AD21AD"/>
    <w:rsid w:val="00AD231F"/>
    <w:rsid w:val="00AD2AE7"/>
    <w:rsid w:val="00AD2F41"/>
    <w:rsid w:val="00AD34C1"/>
    <w:rsid w:val="00AD3974"/>
    <w:rsid w:val="00AD3A56"/>
    <w:rsid w:val="00AD3D70"/>
    <w:rsid w:val="00AD3E88"/>
    <w:rsid w:val="00AD442F"/>
    <w:rsid w:val="00AD4630"/>
    <w:rsid w:val="00AD573E"/>
    <w:rsid w:val="00AD5D49"/>
    <w:rsid w:val="00AD5E35"/>
    <w:rsid w:val="00AD5F7D"/>
    <w:rsid w:val="00AD6199"/>
    <w:rsid w:val="00AD6213"/>
    <w:rsid w:val="00AD67B8"/>
    <w:rsid w:val="00AD6A1B"/>
    <w:rsid w:val="00AD7138"/>
    <w:rsid w:val="00AD756D"/>
    <w:rsid w:val="00AD7FC0"/>
    <w:rsid w:val="00AE03F2"/>
    <w:rsid w:val="00AE0802"/>
    <w:rsid w:val="00AE0AAC"/>
    <w:rsid w:val="00AE0E46"/>
    <w:rsid w:val="00AE1441"/>
    <w:rsid w:val="00AE1646"/>
    <w:rsid w:val="00AE22D9"/>
    <w:rsid w:val="00AE2565"/>
    <w:rsid w:val="00AE2BA4"/>
    <w:rsid w:val="00AE2E4A"/>
    <w:rsid w:val="00AE311A"/>
    <w:rsid w:val="00AE31A3"/>
    <w:rsid w:val="00AE3296"/>
    <w:rsid w:val="00AE395D"/>
    <w:rsid w:val="00AE3AAD"/>
    <w:rsid w:val="00AE3D19"/>
    <w:rsid w:val="00AE3EC1"/>
    <w:rsid w:val="00AE4671"/>
    <w:rsid w:val="00AE489D"/>
    <w:rsid w:val="00AE4BE8"/>
    <w:rsid w:val="00AE4FFB"/>
    <w:rsid w:val="00AE53E3"/>
    <w:rsid w:val="00AE5D89"/>
    <w:rsid w:val="00AE6241"/>
    <w:rsid w:val="00AE6313"/>
    <w:rsid w:val="00AE6F8B"/>
    <w:rsid w:val="00AE7033"/>
    <w:rsid w:val="00AE776D"/>
    <w:rsid w:val="00AE780B"/>
    <w:rsid w:val="00AE7819"/>
    <w:rsid w:val="00AE7A80"/>
    <w:rsid w:val="00AE7E49"/>
    <w:rsid w:val="00AF0260"/>
    <w:rsid w:val="00AF02E2"/>
    <w:rsid w:val="00AF0A3E"/>
    <w:rsid w:val="00AF15D6"/>
    <w:rsid w:val="00AF165A"/>
    <w:rsid w:val="00AF238D"/>
    <w:rsid w:val="00AF256D"/>
    <w:rsid w:val="00AF26F9"/>
    <w:rsid w:val="00AF2D06"/>
    <w:rsid w:val="00AF2D62"/>
    <w:rsid w:val="00AF2EBC"/>
    <w:rsid w:val="00AF3109"/>
    <w:rsid w:val="00AF3516"/>
    <w:rsid w:val="00AF367B"/>
    <w:rsid w:val="00AF3781"/>
    <w:rsid w:val="00AF3D48"/>
    <w:rsid w:val="00AF4006"/>
    <w:rsid w:val="00AF4717"/>
    <w:rsid w:val="00AF4996"/>
    <w:rsid w:val="00AF4BC6"/>
    <w:rsid w:val="00AF4FD6"/>
    <w:rsid w:val="00AF58A4"/>
    <w:rsid w:val="00AF58AC"/>
    <w:rsid w:val="00AF62C5"/>
    <w:rsid w:val="00AF6613"/>
    <w:rsid w:val="00AF682C"/>
    <w:rsid w:val="00AF687B"/>
    <w:rsid w:val="00AF6A1B"/>
    <w:rsid w:val="00AF6C81"/>
    <w:rsid w:val="00AF70A4"/>
    <w:rsid w:val="00AF73D4"/>
    <w:rsid w:val="00AF73E6"/>
    <w:rsid w:val="00AF763E"/>
    <w:rsid w:val="00AF78F8"/>
    <w:rsid w:val="00AF7A49"/>
    <w:rsid w:val="00AF7CDC"/>
    <w:rsid w:val="00AF7D14"/>
    <w:rsid w:val="00AF7EB1"/>
    <w:rsid w:val="00B00195"/>
    <w:rsid w:val="00B003E5"/>
    <w:rsid w:val="00B004EF"/>
    <w:rsid w:val="00B00667"/>
    <w:rsid w:val="00B0067D"/>
    <w:rsid w:val="00B006ED"/>
    <w:rsid w:val="00B007E5"/>
    <w:rsid w:val="00B00857"/>
    <w:rsid w:val="00B00E7F"/>
    <w:rsid w:val="00B01065"/>
    <w:rsid w:val="00B017BB"/>
    <w:rsid w:val="00B01BEF"/>
    <w:rsid w:val="00B01D91"/>
    <w:rsid w:val="00B027DB"/>
    <w:rsid w:val="00B0295C"/>
    <w:rsid w:val="00B02CBF"/>
    <w:rsid w:val="00B03105"/>
    <w:rsid w:val="00B0320C"/>
    <w:rsid w:val="00B034C5"/>
    <w:rsid w:val="00B04104"/>
    <w:rsid w:val="00B04347"/>
    <w:rsid w:val="00B04350"/>
    <w:rsid w:val="00B044C2"/>
    <w:rsid w:val="00B044EC"/>
    <w:rsid w:val="00B0493D"/>
    <w:rsid w:val="00B0597F"/>
    <w:rsid w:val="00B05B10"/>
    <w:rsid w:val="00B05B8A"/>
    <w:rsid w:val="00B05FBE"/>
    <w:rsid w:val="00B06AF8"/>
    <w:rsid w:val="00B06E0F"/>
    <w:rsid w:val="00B06EC6"/>
    <w:rsid w:val="00B06F53"/>
    <w:rsid w:val="00B07266"/>
    <w:rsid w:val="00B07656"/>
    <w:rsid w:val="00B102FA"/>
    <w:rsid w:val="00B10B02"/>
    <w:rsid w:val="00B10DEB"/>
    <w:rsid w:val="00B10F4D"/>
    <w:rsid w:val="00B11812"/>
    <w:rsid w:val="00B1199B"/>
    <w:rsid w:val="00B11AB0"/>
    <w:rsid w:val="00B11BA9"/>
    <w:rsid w:val="00B11BE9"/>
    <w:rsid w:val="00B12319"/>
    <w:rsid w:val="00B128E9"/>
    <w:rsid w:val="00B12B3D"/>
    <w:rsid w:val="00B12BED"/>
    <w:rsid w:val="00B12CD2"/>
    <w:rsid w:val="00B12D6E"/>
    <w:rsid w:val="00B1341D"/>
    <w:rsid w:val="00B1347A"/>
    <w:rsid w:val="00B13518"/>
    <w:rsid w:val="00B13D58"/>
    <w:rsid w:val="00B14511"/>
    <w:rsid w:val="00B1465A"/>
    <w:rsid w:val="00B14780"/>
    <w:rsid w:val="00B149CE"/>
    <w:rsid w:val="00B14A1D"/>
    <w:rsid w:val="00B14C03"/>
    <w:rsid w:val="00B1517B"/>
    <w:rsid w:val="00B15A3C"/>
    <w:rsid w:val="00B15FD9"/>
    <w:rsid w:val="00B16989"/>
    <w:rsid w:val="00B16CB4"/>
    <w:rsid w:val="00B1731A"/>
    <w:rsid w:val="00B1777E"/>
    <w:rsid w:val="00B179F9"/>
    <w:rsid w:val="00B17B90"/>
    <w:rsid w:val="00B17EF8"/>
    <w:rsid w:val="00B20066"/>
    <w:rsid w:val="00B20703"/>
    <w:rsid w:val="00B21207"/>
    <w:rsid w:val="00B22312"/>
    <w:rsid w:val="00B2264A"/>
    <w:rsid w:val="00B227C2"/>
    <w:rsid w:val="00B22814"/>
    <w:rsid w:val="00B2287C"/>
    <w:rsid w:val="00B228F1"/>
    <w:rsid w:val="00B22B1B"/>
    <w:rsid w:val="00B22B82"/>
    <w:rsid w:val="00B22CAB"/>
    <w:rsid w:val="00B22E03"/>
    <w:rsid w:val="00B22F38"/>
    <w:rsid w:val="00B22FC8"/>
    <w:rsid w:val="00B231C4"/>
    <w:rsid w:val="00B232EE"/>
    <w:rsid w:val="00B23451"/>
    <w:rsid w:val="00B23584"/>
    <w:rsid w:val="00B2397D"/>
    <w:rsid w:val="00B239A2"/>
    <w:rsid w:val="00B239C9"/>
    <w:rsid w:val="00B23A75"/>
    <w:rsid w:val="00B23C8F"/>
    <w:rsid w:val="00B2401A"/>
    <w:rsid w:val="00B2493C"/>
    <w:rsid w:val="00B2495D"/>
    <w:rsid w:val="00B24DBB"/>
    <w:rsid w:val="00B253D1"/>
    <w:rsid w:val="00B25578"/>
    <w:rsid w:val="00B255A8"/>
    <w:rsid w:val="00B25692"/>
    <w:rsid w:val="00B25EE4"/>
    <w:rsid w:val="00B26576"/>
    <w:rsid w:val="00B265C9"/>
    <w:rsid w:val="00B269C3"/>
    <w:rsid w:val="00B26CC8"/>
    <w:rsid w:val="00B2720C"/>
    <w:rsid w:val="00B27A58"/>
    <w:rsid w:val="00B27FA1"/>
    <w:rsid w:val="00B27FE2"/>
    <w:rsid w:val="00B302A9"/>
    <w:rsid w:val="00B302CA"/>
    <w:rsid w:val="00B30761"/>
    <w:rsid w:val="00B30C10"/>
    <w:rsid w:val="00B30DE6"/>
    <w:rsid w:val="00B30E31"/>
    <w:rsid w:val="00B314E6"/>
    <w:rsid w:val="00B317D8"/>
    <w:rsid w:val="00B31BCA"/>
    <w:rsid w:val="00B31E97"/>
    <w:rsid w:val="00B322C9"/>
    <w:rsid w:val="00B322F5"/>
    <w:rsid w:val="00B32307"/>
    <w:rsid w:val="00B32680"/>
    <w:rsid w:val="00B329F2"/>
    <w:rsid w:val="00B32B7F"/>
    <w:rsid w:val="00B32D71"/>
    <w:rsid w:val="00B33072"/>
    <w:rsid w:val="00B330DB"/>
    <w:rsid w:val="00B3373F"/>
    <w:rsid w:val="00B33DB9"/>
    <w:rsid w:val="00B340F4"/>
    <w:rsid w:val="00B34E13"/>
    <w:rsid w:val="00B35255"/>
    <w:rsid w:val="00B35824"/>
    <w:rsid w:val="00B35D32"/>
    <w:rsid w:val="00B35DE7"/>
    <w:rsid w:val="00B35F43"/>
    <w:rsid w:val="00B3601B"/>
    <w:rsid w:val="00B36327"/>
    <w:rsid w:val="00B36AD2"/>
    <w:rsid w:val="00B3703F"/>
    <w:rsid w:val="00B370CC"/>
    <w:rsid w:val="00B37294"/>
    <w:rsid w:val="00B374CC"/>
    <w:rsid w:val="00B376AA"/>
    <w:rsid w:val="00B37790"/>
    <w:rsid w:val="00B377E0"/>
    <w:rsid w:val="00B378C0"/>
    <w:rsid w:val="00B40162"/>
    <w:rsid w:val="00B4022D"/>
    <w:rsid w:val="00B40906"/>
    <w:rsid w:val="00B41294"/>
    <w:rsid w:val="00B4156A"/>
    <w:rsid w:val="00B415D8"/>
    <w:rsid w:val="00B41AB6"/>
    <w:rsid w:val="00B424A9"/>
    <w:rsid w:val="00B42AEC"/>
    <w:rsid w:val="00B42D23"/>
    <w:rsid w:val="00B42DEF"/>
    <w:rsid w:val="00B437D0"/>
    <w:rsid w:val="00B43E90"/>
    <w:rsid w:val="00B43FA3"/>
    <w:rsid w:val="00B4417E"/>
    <w:rsid w:val="00B443BF"/>
    <w:rsid w:val="00B448B1"/>
    <w:rsid w:val="00B44B28"/>
    <w:rsid w:val="00B44FBF"/>
    <w:rsid w:val="00B451CB"/>
    <w:rsid w:val="00B452F8"/>
    <w:rsid w:val="00B45520"/>
    <w:rsid w:val="00B4560D"/>
    <w:rsid w:val="00B45BD8"/>
    <w:rsid w:val="00B45C87"/>
    <w:rsid w:val="00B45ECE"/>
    <w:rsid w:val="00B463D3"/>
    <w:rsid w:val="00B4643A"/>
    <w:rsid w:val="00B46445"/>
    <w:rsid w:val="00B464FD"/>
    <w:rsid w:val="00B46921"/>
    <w:rsid w:val="00B47248"/>
    <w:rsid w:val="00B47328"/>
    <w:rsid w:val="00B47D96"/>
    <w:rsid w:val="00B500BA"/>
    <w:rsid w:val="00B50217"/>
    <w:rsid w:val="00B504FC"/>
    <w:rsid w:val="00B50609"/>
    <w:rsid w:val="00B50760"/>
    <w:rsid w:val="00B50B91"/>
    <w:rsid w:val="00B50C58"/>
    <w:rsid w:val="00B50D2D"/>
    <w:rsid w:val="00B511D0"/>
    <w:rsid w:val="00B51262"/>
    <w:rsid w:val="00B5144A"/>
    <w:rsid w:val="00B51823"/>
    <w:rsid w:val="00B5216C"/>
    <w:rsid w:val="00B5252D"/>
    <w:rsid w:val="00B52E6A"/>
    <w:rsid w:val="00B5318C"/>
    <w:rsid w:val="00B53311"/>
    <w:rsid w:val="00B5337B"/>
    <w:rsid w:val="00B534F3"/>
    <w:rsid w:val="00B53609"/>
    <w:rsid w:val="00B53883"/>
    <w:rsid w:val="00B53CAA"/>
    <w:rsid w:val="00B53F1F"/>
    <w:rsid w:val="00B53FAE"/>
    <w:rsid w:val="00B540C0"/>
    <w:rsid w:val="00B5442F"/>
    <w:rsid w:val="00B5451D"/>
    <w:rsid w:val="00B546AF"/>
    <w:rsid w:val="00B54955"/>
    <w:rsid w:val="00B54BD3"/>
    <w:rsid w:val="00B54D1E"/>
    <w:rsid w:val="00B550C8"/>
    <w:rsid w:val="00B550F7"/>
    <w:rsid w:val="00B55320"/>
    <w:rsid w:val="00B555A5"/>
    <w:rsid w:val="00B558F4"/>
    <w:rsid w:val="00B55BE4"/>
    <w:rsid w:val="00B55F8E"/>
    <w:rsid w:val="00B56128"/>
    <w:rsid w:val="00B56199"/>
    <w:rsid w:val="00B562C2"/>
    <w:rsid w:val="00B56477"/>
    <w:rsid w:val="00B5662B"/>
    <w:rsid w:val="00B56753"/>
    <w:rsid w:val="00B567AD"/>
    <w:rsid w:val="00B56DC7"/>
    <w:rsid w:val="00B57130"/>
    <w:rsid w:val="00B57336"/>
    <w:rsid w:val="00B575C2"/>
    <w:rsid w:val="00B57698"/>
    <w:rsid w:val="00B579F6"/>
    <w:rsid w:val="00B57D4B"/>
    <w:rsid w:val="00B6054E"/>
    <w:rsid w:val="00B60E6C"/>
    <w:rsid w:val="00B60EB5"/>
    <w:rsid w:val="00B6178E"/>
    <w:rsid w:val="00B619B7"/>
    <w:rsid w:val="00B61DBC"/>
    <w:rsid w:val="00B61F25"/>
    <w:rsid w:val="00B620B8"/>
    <w:rsid w:val="00B620EB"/>
    <w:rsid w:val="00B621E1"/>
    <w:rsid w:val="00B6273D"/>
    <w:rsid w:val="00B629A7"/>
    <w:rsid w:val="00B63112"/>
    <w:rsid w:val="00B639B8"/>
    <w:rsid w:val="00B639EF"/>
    <w:rsid w:val="00B63C3A"/>
    <w:rsid w:val="00B63C74"/>
    <w:rsid w:val="00B63CC7"/>
    <w:rsid w:val="00B6429E"/>
    <w:rsid w:val="00B646B9"/>
    <w:rsid w:val="00B646D4"/>
    <w:rsid w:val="00B646FF"/>
    <w:rsid w:val="00B64CD0"/>
    <w:rsid w:val="00B64D80"/>
    <w:rsid w:val="00B64F7B"/>
    <w:rsid w:val="00B64F9C"/>
    <w:rsid w:val="00B6511F"/>
    <w:rsid w:val="00B6520B"/>
    <w:rsid w:val="00B65288"/>
    <w:rsid w:val="00B652C2"/>
    <w:rsid w:val="00B657B1"/>
    <w:rsid w:val="00B66008"/>
    <w:rsid w:val="00B66212"/>
    <w:rsid w:val="00B6642C"/>
    <w:rsid w:val="00B664A9"/>
    <w:rsid w:val="00B665E7"/>
    <w:rsid w:val="00B666AE"/>
    <w:rsid w:val="00B66CB4"/>
    <w:rsid w:val="00B66D46"/>
    <w:rsid w:val="00B66D67"/>
    <w:rsid w:val="00B66EFE"/>
    <w:rsid w:val="00B66F4D"/>
    <w:rsid w:val="00B66FDE"/>
    <w:rsid w:val="00B6710C"/>
    <w:rsid w:val="00B6727F"/>
    <w:rsid w:val="00B67837"/>
    <w:rsid w:val="00B67ED4"/>
    <w:rsid w:val="00B67EE4"/>
    <w:rsid w:val="00B700B7"/>
    <w:rsid w:val="00B70151"/>
    <w:rsid w:val="00B702E2"/>
    <w:rsid w:val="00B70302"/>
    <w:rsid w:val="00B705C1"/>
    <w:rsid w:val="00B70678"/>
    <w:rsid w:val="00B70A16"/>
    <w:rsid w:val="00B70AEA"/>
    <w:rsid w:val="00B70B54"/>
    <w:rsid w:val="00B71351"/>
    <w:rsid w:val="00B71402"/>
    <w:rsid w:val="00B7142C"/>
    <w:rsid w:val="00B71564"/>
    <w:rsid w:val="00B718D6"/>
    <w:rsid w:val="00B71DC7"/>
    <w:rsid w:val="00B72281"/>
    <w:rsid w:val="00B72522"/>
    <w:rsid w:val="00B72AB1"/>
    <w:rsid w:val="00B72B24"/>
    <w:rsid w:val="00B72F49"/>
    <w:rsid w:val="00B73182"/>
    <w:rsid w:val="00B73908"/>
    <w:rsid w:val="00B73EF5"/>
    <w:rsid w:val="00B73FF6"/>
    <w:rsid w:val="00B748E9"/>
    <w:rsid w:val="00B75DA2"/>
    <w:rsid w:val="00B763ED"/>
    <w:rsid w:val="00B7647B"/>
    <w:rsid w:val="00B7669A"/>
    <w:rsid w:val="00B766A5"/>
    <w:rsid w:val="00B767DF"/>
    <w:rsid w:val="00B769C7"/>
    <w:rsid w:val="00B76A82"/>
    <w:rsid w:val="00B76B38"/>
    <w:rsid w:val="00B76BB4"/>
    <w:rsid w:val="00B76D19"/>
    <w:rsid w:val="00B77935"/>
    <w:rsid w:val="00B8094F"/>
    <w:rsid w:val="00B81003"/>
    <w:rsid w:val="00B81142"/>
    <w:rsid w:val="00B8180F"/>
    <w:rsid w:val="00B81EAC"/>
    <w:rsid w:val="00B82C6E"/>
    <w:rsid w:val="00B82CE0"/>
    <w:rsid w:val="00B82EFA"/>
    <w:rsid w:val="00B83469"/>
    <w:rsid w:val="00B8377F"/>
    <w:rsid w:val="00B84284"/>
    <w:rsid w:val="00B8484A"/>
    <w:rsid w:val="00B84872"/>
    <w:rsid w:val="00B84E82"/>
    <w:rsid w:val="00B85444"/>
    <w:rsid w:val="00B8555B"/>
    <w:rsid w:val="00B85C2C"/>
    <w:rsid w:val="00B861A7"/>
    <w:rsid w:val="00B868E2"/>
    <w:rsid w:val="00B8697B"/>
    <w:rsid w:val="00B869A6"/>
    <w:rsid w:val="00B86EF6"/>
    <w:rsid w:val="00B870BA"/>
    <w:rsid w:val="00B870D5"/>
    <w:rsid w:val="00B87171"/>
    <w:rsid w:val="00B872C3"/>
    <w:rsid w:val="00B872E0"/>
    <w:rsid w:val="00B87956"/>
    <w:rsid w:val="00B879E9"/>
    <w:rsid w:val="00B87E2B"/>
    <w:rsid w:val="00B90CFF"/>
    <w:rsid w:val="00B90D05"/>
    <w:rsid w:val="00B91469"/>
    <w:rsid w:val="00B91705"/>
    <w:rsid w:val="00B9175E"/>
    <w:rsid w:val="00B91B2E"/>
    <w:rsid w:val="00B92865"/>
    <w:rsid w:val="00B92E8F"/>
    <w:rsid w:val="00B9340F"/>
    <w:rsid w:val="00B9343A"/>
    <w:rsid w:val="00B9370A"/>
    <w:rsid w:val="00B93993"/>
    <w:rsid w:val="00B93DF9"/>
    <w:rsid w:val="00B940D4"/>
    <w:rsid w:val="00B945B0"/>
    <w:rsid w:val="00B95295"/>
    <w:rsid w:val="00B958D2"/>
    <w:rsid w:val="00B95A9B"/>
    <w:rsid w:val="00B95CBD"/>
    <w:rsid w:val="00B95EB4"/>
    <w:rsid w:val="00B96288"/>
    <w:rsid w:val="00B963C8"/>
    <w:rsid w:val="00B964E2"/>
    <w:rsid w:val="00B97B0B"/>
    <w:rsid w:val="00BA0018"/>
    <w:rsid w:val="00BA0386"/>
    <w:rsid w:val="00BA038E"/>
    <w:rsid w:val="00BA03C7"/>
    <w:rsid w:val="00BA0653"/>
    <w:rsid w:val="00BA0997"/>
    <w:rsid w:val="00BA0A97"/>
    <w:rsid w:val="00BA0FF2"/>
    <w:rsid w:val="00BA109B"/>
    <w:rsid w:val="00BA188B"/>
    <w:rsid w:val="00BA1EFA"/>
    <w:rsid w:val="00BA20F7"/>
    <w:rsid w:val="00BA2298"/>
    <w:rsid w:val="00BA2571"/>
    <w:rsid w:val="00BA263F"/>
    <w:rsid w:val="00BA277C"/>
    <w:rsid w:val="00BA2914"/>
    <w:rsid w:val="00BA2B59"/>
    <w:rsid w:val="00BA2EF0"/>
    <w:rsid w:val="00BA2F16"/>
    <w:rsid w:val="00BA339E"/>
    <w:rsid w:val="00BA37BC"/>
    <w:rsid w:val="00BA3824"/>
    <w:rsid w:val="00BA3D71"/>
    <w:rsid w:val="00BA4163"/>
    <w:rsid w:val="00BA43F0"/>
    <w:rsid w:val="00BA48CC"/>
    <w:rsid w:val="00BA4A94"/>
    <w:rsid w:val="00BA4EAC"/>
    <w:rsid w:val="00BA506A"/>
    <w:rsid w:val="00BA5233"/>
    <w:rsid w:val="00BA5614"/>
    <w:rsid w:val="00BA579B"/>
    <w:rsid w:val="00BA5BC9"/>
    <w:rsid w:val="00BA5C70"/>
    <w:rsid w:val="00BA5F01"/>
    <w:rsid w:val="00BA6550"/>
    <w:rsid w:val="00BA65A4"/>
    <w:rsid w:val="00BA699B"/>
    <w:rsid w:val="00BA6A0C"/>
    <w:rsid w:val="00BB00FD"/>
    <w:rsid w:val="00BB0672"/>
    <w:rsid w:val="00BB0704"/>
    <w:rsid w:val="00BB0B50"/>
    <w:rsid w:val="00BB0F87"/>
    <w:rsid w:val="00BB1382"/>
    <w:rsid w:val="00BB141B"/>
    <w:rsid w:val="00BB23AC"/>
    <w:rsid w:val="00BB2ABE"/>
    <w:rsid w:val="00BB2DC8"/>
    <w:rsid w:val="00BB32AE"/>
    <w:rsid w:val="00BB32E1"/>
    <w:rsid w:val="00BB342E"/>
    <w:rsid w:val="00BB382A"/>
    <w:rsid w:val="00BB392B"/>
    <w:rsid w:val="00BB3B0C"/>
    <w:rsid w:val="00BB3CA0"/>
    <w:rsid w:val="00BB4977"/>
    <w:rsid w:val="00BB4D2A"/>
    <w:rsid w:val="00BB4F85"/>
    <w:rsid w:val="00BB5522"/>
    <w:rsid w:val="00BB5827"/>
    <w:rsid w:val="00BB6120"/>
    <w:rsid w:val="00BB614C"/>
    <w:rsid w:val="00BB61C5"/>
    <w:rsid w:val="00BB61EB"/>
    <w:rsid w:val="00BB6A9F"/>
    <w:rsid w:val="00BB6AE7"/>
    <w:rsid w:val="00BB6BC0"/>
    <w:rsid w:val="00BB6D01"/>
    <w:rsid w:val="00BB7133"/>
    <w:rsid w:val="00BB7142"/>
    <w:rsid w:val="00BB734A"/>
    <w:rsid w:val="00BB7E69"/>
    <w:rsid w:val="00BC0007"/>
    <w:rsid w:val="00BC0210"/>
    <w:rsid w:val="00BC0523"/>
    <w:rsid w:val="00BC057B"/>
    <w:rsid w:val="00BC0B86"/>
    <w:rsid w:val="00BC0BF1"/>
    <w:rsid w:val="00BC14B2"/>
    <w:rsid w:val="00BC2665"/>
    <w:rsid w:val="00BC2F42"/>
    <w:rsid w:val="00BC398A"/>
    <w:rsid w:val="00BC3CB1"/>
    <w:rsid w:val="00BC3DBA"/>
    <w:rsid w:val="00BC3FD1"/>
    <w:rsid w:val="00BC3FF2"/>
    <w:rsid w:val="00BC45B7"/>
    <w:rsid w:val="00BC46CC"/>
    <w:rsid w:val="00BC4A17"/>
    <w:rsid w:val="00BC508B"/>
    <w:rsid w:val="00BC5419"/>
    <w:rsid w:val="00BC5447"/>
    <w:rsid w:val="00BC5720"/>
    <w:rsid w:val="00BC5831"/>
    <w:rsid w:val="00BC5C94"/>
    <w:rsid w:val="00BC68F1"/>
    <w:rsid w:val="00BC6D5E"/>
    <w:rsid w:val="00BC78B9"/>
    <w:rsid w:val="00BD03C4"/>
    <w:rsid w:val="00BD0A63"/>
    <w:rsid w:val="00BD0D25"/>
    <w:rsid w:val="00BD1017"/>
    <w:rsid w:val="00BD1369"/>
    <w:rsid w:val="00BD15E9"/>
    <w:rsid w:val="00BD1B38"/>
    <w:rsid w:val="00BD1BA1"/>
    <w:rsid w:val="00BD1BCC"/>
    <w:rsid w:val="00BD22F8"/>
    <w:rsid w:val="00BD2A64"/>
    <w:rsid w:val="00BD2C95"/>
    <w:rsid w:val="00BD2E29"/>
    <w:rsid w:val="00BD302B"/>
    <w:rsid w:val="00BD3166"/>
    <w:rsid w:val="00BD3922"/>
    <w:rsid w:val="00BD3977"/>
    <w:rsid w:val="00BD3EE5"/>
    <w:rsid w:val="00BD43DF"/>
    <w:rsid w:val="00BD445D"/>
    <w:rsid w:val="00BD493F"/>
    <w:rsid w:val="00BD4A9D"/>
    <w:rsid w:val="00BD4E1B"/>
    <w:rsid w:val="00BD4F3F"/>
    <w:rsid w:val="00BD528E"/>
    <w:rsid w:val="00BD53F5"/>
    <w:rsid w:val="00BD5B41"/>
    <w:rsid w:val="00BD5BE7"/>
    <w:rsid w:val="00BD5FEE"/>
    <w:rsid w:val="00BD608C"/>
    <w:rsid w:val="00BD6204"/>
    <w:rsid w:val="00BD62AB"/>
    <w:rsid w:val="00BD6563"/>
    <w:rsid w:val="00BD699D"/>
    <w:rsid w:val="00BD69D9"/>
    <w:rsid w:val="00BD7934"/>
    <w:rsid w:val="00BD7AAE"/>
    <w:rsid w:val="00BD7BAD"/>
    <w:rsid w:val="00BE0183"/>
    <w:rsid w:val="00BE0861"/>
    <w:rsid w:val="00BE09F3"/>
    <w:rsid w:val="00BE0A29"/>
    <w:rsid w:val="00BE0AF4"/>
    <w:rsid w:val="00BE0CC9"/>
    <w:rsid w:val="00BE149B"/>
    <w:rsid w:val="00BE15EC"/>
    <w:rsid w:val="00BE16F5"/>
    <w:rsid w:val="00BE1B63"/>
    <w:rsid w:val="00BE1D4C"/>
    <w:rsid w:val="00BE1FC9"/>
    <w:rsid w:val="00BE2864"/>
    <w:rsid w:val="00BE2936"/>
    <w:rsid w:val="00BE29DC"/>
    <w:rsid w:val="00BE2AC1"/>
    <w:rsid w:val="00BE2E38"/>
    <w:rsid w:val="00BE2EF0"/>
    <w:rsid w:val="00BE3156"/>
    <w:rsid w:val="00BE3227"/>
    <w:rsid w:val="00BE3ED6"/>
    <w:rsid w:val="00BE411D"/>
    <w:rsid w:val="00BE42C0"/>
    <w:rsid w:val="00BE44B2"/>
    <w:rsid w:val="00BE48AF"/>
    <w:rsid w:val="00BE4B58"/>
    <w:rsid w:val="00BE554B"/>
    <w:rsid w:val="00BE6557"/>
    <w:rsid w:val="00BE6A68"/>
    <w:rsid w:val="00BE6A7D"/>
    <w:rsid w:val="00BE6A90"/>
    <w:rsid w:val="00BE6BC0"/>
    <w:rsid w:val="00BE6E9C"/>
    <w:rsid w:val="00BE7333"/>
    <w:rsid w:val="00BE7584"/>
    <w:rsid w:val="00BE7982"/>
    <w:rsid w:val="00BE799D"/>
    <w:rsid w:val="00BE7D6D"/>
    <w:rsid w:val="00BE7D83"/>
    <w:rsid w:val="00BF01A4"/>
    <w:rsid w:val="00BF0A30"/>
    <w:rsid w:val="00BF1334"/>
    <w:rsid w:val="00BF136A"/>
    <w:rsid w:val="00BF142D"/>
    <w:rsid w:val="00BF1678"/>
    <w:rsid w:val="00BF1BC6"/>
    <w:rsid w:val="00BF23EA"/>
    <w:rsid w:val="00BF2463"/>
    <w:rsid w:val="00BF247A"/>
    <w:rsid w:val="00BF24BD"/>
    <w:rsid w:val="00BF285E"/>
    <w:rsid w:val="00BF2B94"/>
    <w:rsid w:val="00BF2D60"/>
    <w:rsid w:val="00BF2E15"/>
    <w:rsid w:val="00BF2EA5"/>
    <w:rsid w:val="00BF37EC"/>
    <w:rsid w:val="00BF3EAD"/>
    <w:rsid w:val="00BF3F15"/>
    <w:rsid w:val="00BF420C"/>
    <w:rsid w:val="00BF43D4"/>
    <w:rsid w:val="00BF4591"/>
    <w:rsid w:val="00BF4A08"/>
    <w:rsid w:val="00BF4BA5"/>
    <w:rsid w:val="00BF4F1E"/>
    <w:rsid w:val="00BF4F9D"/>
    <w:rsid w:val="00BF5111"/>
    <w:rsid w:val="00BF52D1"/>
    <w:rsid w:val="00BF532D"/>
    <w:rsid w:val="00BF5D14"/>
    <w:rsid w:val="00BF5EDF"/>
    <w:rsid w:val="00BF5F3F"/>
    <w:rsid w:val="00BF5F4A"/>
    <w:rsid w:val="00BF6036"/>
    <w:rsid w:val="00BF60A3"/>
    <w:rsid w:val="00BF62BB"/>
    <w:rsid w:val="00BF62EB"/>
    <w:rsid w:val="00BF64D2"/>
    <w:rsid w:val="00BF70E5"/>
    <w:rsid w:val="00BF7288"/>
    <w:rsid w:val="00BF7CD4"/>
    <w:rsid w:val="00C0017C"/>
    <w:rsid w:val="00C0039A"/>
    <w:rsid w:val="00C0068D"/>
    <w:rsid w:val="00C00FA4"/>
    <w:rsid w:val="00C0100F"/>
    <w:rsid w:val="00C01A8E"/>
    <w:rsid w:val="00C01AA5"/>
    <w:rsid w:val="00C01FB4"/>
    <w:rsid w:val="00C021BB"/>
    <w:rsid w:val="00C024D4"/>
    <w:rsid w:val="00C02881"/>
    <w:rsid w:val="00C02F08"/>
    <w:rsid w:val="00C0362F"/>
    <w:rsid w:val="00C03F50"/>
    <w:rsid w:val="00C04184"/>
    <w:rsid w:val="00C04406"/>
    <w:rsid w:val="00C04DE0"/>
    <w:rsid w:val="00C05164"/>
    <w:rsid w:val="00C059D4"/>
    <w:rsid w:val="00C05CA8"/>
    <w:rsid w:val="00C05F53"/>
    <w:rsid w:val="00C061AA"/>
    <w:rsid w:val="00C06330"/>
    <w:rsid w:val="00C06348"/>
    <w:rsid w:val="00C063EB"/>
    <w:rsid w:val="00C063FE"/>
    <w:rsid w:val="00C0670D"/>
    <w:rsid w:val="00C06B94"/>
    <w:rsid w:val="00C07C7D"/>
    <w:rsid w:val="00C07D1F"/>
    <w:rsid w:val="00C100F2"/>
    <w:rsid w:val="00C1015A"/>
    <w:rsid w:val="00C10254"/>
    <w:rsid w:val="00C10469"/>
    <w:rsid w:val="00C106AF"/>
    <w:rsid w:val="00C10B82"/>
    <w:rsid w:val="00C10CD8"/>
    <w:rsid w:val="00C11A2C"/>
    <w:rsid w:val="00C11E17"/>
    <w:rsid w:val="00C11F4E"/>
    <w:rsid w:val="00C12810"/>
    <w:rsid w:val="00C12A86"/>
    <w:rsid w:val="00C131C4"/>
    <w:rsid w:val="00C1324E"/>
    <w:rsid w:val="00C13FC8"/>
    <w:rsid w:val="00C13FCD"/>
    <w:rsid w:val="00C1453F"/>
    <w:rsid w:val="00C14746"/>
    <w:rsid w:val="00C1474F"/>
    <w:rsid w:val="00C14DF5"/>
    <w:rsid w:val="00C15C03"/>
    <w:rsid w:val="00C15CE2"/>
    <w:rsid w:val="00C162F1"/>
    <w:rsid w:val="00C1641C"/>
    <w:rsid w:val="00C16481"/>
    <w:rsid w:val="00C164EA"/>
    <w:rsid w:val="00C1652C"/>
    <w:rsid w:val="00C16B25"/>
    <w:rsid w:val="00C17704"/>
    <w:rsid w:val="00C17C1D"/>
    <w:rsid w:val="00C17E04"/>
    <w:rsid w:val="00C20BDA"/>
    <w:rsid w:val="00C20C62"/>
    <w:rsid w:val="00C20C82"/>
    <w:rsid w:val="00C2127A"/>
    <w:rsid w:val="00C21314"/>
    <w:rsid w:val="00C21A83"/>
    <w:rsid w:val="00C21AB7"/>
    <w:rsid w:val="00C22045"/>
    <w:rsid w:val="00C22223"/>
    <w:rsid w:val="00C22462"/>
    <w:rsid w:val="00C22903"/>
    <w:rsid w:val="00C22CC9"/>
    <w:rsid w:val="00C22FA4"/>
    <w:rsid w:val="00C22FE0"/>
    <w:rsid w:val="00C23145"/>
    <w:rsid w:val="00C23245"/>
    <w:rsid w:val="00C2353E"/>
    <w:rsid w:val="00C23546"/>
    <w:rsid w:val="00C237B9"/>
    <w:rsid w:val="00C23BC2"/>
    <w:rsid w:val="00C23C09"/>
    <w:rsid w:val="00C24B7C"/>
    <w:rsid w:val="00C24C2F"/>
    <w:rsid w:val="00C24ED8"/>
    <w:rsid w:val="00C25CBF"/>
    <w:rsid w:val="00C25DAF"/>
    <w:rsid w:val="00C260DF"/>
    <w:rsid w:val="00C268F6"/>
    <w:rsid w:val="00C26C9D"/>
    <w:rsid w:val="00C26CF2"/>
    <w:rsid w:val="00C27235"/>
    <w:rsid w:val="00C274A3"/>
    <w:rsid w:val="00C27D73"/>
    <w:rsid w:val="00C3014F"/>
    <w:rsid w:val="00C304D4"/>
    <w:rsid w:val="00C3057C"/>
    <w:rsid w:val="00C30611"/>
    <w:rsid w:val="00C30790"/>
    <w:rsid w:val="00C30965"/>
    <w:rsid w:val="00C309E5"/>
    <w:rsid w:val="00C30F4D"/>
    <w:rsid w:val="00C31164"/>
    <w:rsid w:val="00C311CE"/>
    <w:rsid w:val="00C31326"/>
    <w:rsid w:val="00C3178C"/>
    <w:rsid w:val="00C318FB"/>
    <w:rsid w:val="00C31BAD"/>
    <w:rsid w:val="00C31D19"/>
    <w:rsid w:val="00C31E08"/>
    <w:rsid w:val="00C31E39"/>
    <w:rsid w:val="00C31ECF"/>
    <w:rsid w:val="00C3204D"/>
    <w:rsid w:val="00C321A6"/>
    <w:rsid w:val="00C3224A"/>
    <w:rsid w:val="00C32474"/>
    <w:rsid w:val="00C326A2"/>
    <w:rsid w:val="00C3283E"/>
    <w:rsid w:val="00C329C3"/>
    <w:rsid w:val="00C33469"/>
    <w:rsid w:val="00C33598"/>
    <w:rsid w:val="00C33799"/>
    <w:rsid w:val="00C3384E"/>
    <w:rsid w:val="00C33997"/>
    <w:rsid w:val="00C33AD7"/>
    <w:rsid w:val="00C33C91"/>
    <w:rsid w:val="00C33E9E"/>
    <w:rsid w:val="00C341EC"/>
    <w:rsid w:val="00C3425B"/>
    <w:rsid w:val="00C34496"/>
    <w:rsid w:val="00C34A5D"/>
    <w:rsid w:val="00C353CC"/>
    <w:rsid w:val="00C359A7"/>
    <w:rsid w:val="00C35FED"/>
    <w:rsid w:val="00C360A9"/>
    <w:rsid w:val="00C36A46"/>
    <w:rsid w:val="00C36F34"/>
    <w:rsid w:val="00C370BD"/>
    <w:rsid w:val="00C37101"/>
    <w:rsid w:val="00C37331"/>
    <w:rsid w:val="00C37B4D"/>
    <w:rsid w:val="00C37CCA"/>
    <w:rsid w:val="00C37F8D"/>
    <w:rsid w:val="00C40165"/>
    <w:rsid w:val="00C409A8"/>
    <w:rsid w:val="00C4115F"/>
    <w:rsid w:val="00C412F5"/>
    <w:rsid w:val="00C416DB"/>
    <w:rsid w:val="00C421F8"/>
    <w:rsid w:val="00C422A8"/>
    <w:rsid w:val="00C42764"/>
    <w:rsid w:val="00C4280A"/>
    <w:rsid w:val="00C42B38"/>
    <w:rsid w:val="00C42CEE"/>
    <w:rsid w:val="00C430E7"/>
    <w:rsid w:val="00C432E7"/>
    <w:rsid w:val="00C4360D"/>
    <w:rsid w:val="00C43699"/>
    <w:rsid w:val="00C43880"/>
    <w:rsid w:val="00C43AF1"/>
    <w:rsid w:val="00C43CFC"/>
    <w:rsid w:val="00C43E24"/>
    <w:rsid w:val="00C43E41"/>
    <w:rsid w:val="00C43E46"/>
    <w:rsid w:val="00C43EEE"/>
    <w:rsid w:val="00C450FA"/>
    <w:rsid w:val="00C4521D"/>
    <w:rsid w:val="00C452BF"/>
    <w:rsid w:val="00C452C9"/>
    <w:rsid w:val="00C45340"/>
    <w:rsid w:val="00C4574F"/>
    <w:rsid w:val="00C4598D"/>
    <w:rsid w:val="00C459B6"/>
    <w:rsid w:val="00C45B27"/>
    <w:rsid w:val="00C45BF3"/>
    <w:rsid w:val="00C45D3A"/>
    <w:rsid w:val="00C45E80"/>
    <w:rsid w:val="00C46118"/>
    <w:rsid w:val="00C46912"/>
    <w:rsid w:val="00C46A5D"/>
    <w:rsid w:val="00C4715A"/>
    <w:rsid w:val="00C4743C"/>
    <w:rsid w:val="00C47960"/>
    <w:rsid w:val="00C5020D"/>
    <w:rsid w:val="00C50356"/>
    <w:rsid w:val="00C50A57"/>
    <w:rsid w:val="00C50BE6"/>
    <w:rsid w:val="00C50D99"/>
    <w:rsid w:val="00C51335"/>
    <w:rsid w:val="00C514B6"/>
    <w:rsid w:val="00C51A4B"/>
    <w:rsid w:val="00C51F02"/>
    <w:rsid w:val="00C52072"/>
    <w:rsid w:val="00C528EE"/>
    <w:rsid w:val="00C52B43"/>
    <w:rsid w:val="00C53065"/>
    <w:rsid w:val="00C53150"/>
    <w:rsid w:val="00C53400"/>
    <w:rsid w:val="00C537DC"/>
    <w:rsid w:val="00C5382D"/>
    <w:rsid w:val="00C53929"/>
    <w:rsid w:val="00C53E40"/>
    <w:rsid w:val="00C54109"/>
    <w:rsid w:val="00C541FD"/>
    <w:rsid w:val="00C54486"/>
    <w:rsid w:val="00C54D7C"/>
    <w:rsid w:val="00C54DE2"/>
    <w:rsid w:val="00C5500C"/>
    <w:rsid w:val="00C55319"/>
    <w:rsid w:val="00C5552D"/>
    <w:rsid w:val="00C55613"/>
    <w:rsid w:val="00C55A47"/>
    <w:rsid w:val="00C5603E"/>
    <w:rsid w:val="00C56415"/>
    <w:rsid w:val="00C56683"/>
    <w:rsid w:val="00C566D3"/>
    <w:rsid w:val="00C569C9"/>
    <w:rsid w:val="00C56F1F"/>
    <w:rsid w:val="00C5717F"/>
    <w:rsid w:val="00C57193"/>
    <w:rsid w:val="00C576CF"/>
    <w:rsid w:val="00C577A8"/>
    <w:rsid w:val="00C579BB"/>
    <w:rsid w:val="00C57A89"/>
    <w:rsid w:val="00C57B08"/>
    <w:rsid w:val="00C60039"/>
    <w:rsid w:val="00C60128"/>
    <w:rsid w:val="00C60AAE"/>
    <w:rsid w:val="00C60BD7"/>
    <w:rsid w:val="00C61072"/>
    <w:rsid w:val="00C61075"/>
    <w:rsid w:val="00C61258"/>
    <w:rsid w:val="00C61306"/>
    <w:rsid w:val="00C61D1D"/>
    <w:rsid w:val="00C623CA"/>
    <w:rsid w:val="00C62467"/>
    <w:rsid w:val="00C625A4"/>
    <w:rsid w:val="00C6274A"/>
    <w:rsid w:val="00C62F93"/>
    <w:rsid w:val="00C63485"/>
    <w:rsid w:val="00C64F45"/>
    <w:rsid w:val="00C65332"/>
    <w:rsid w:val="00C6536C"/>
    <w:rsid w:val="00C6566C"/>
    <w:rsid w:val="00C65CE6"/>
    <w:rsid w:val="00C65F29"/>
    <w:rsid w:val="00C66089"/>
    <w:rsid w:val="00C66CB2"/>
    <w:rsid w:val="00C67182"/>
    <w:rsid w:val="00C672B3"/>
    <w:rsid w:val="00C67349"/>
    <w:rsid w:val="00C67949"/>
    <w:rsid w:val="00C67C1E"/>
    <w:rsid w:val="00C67D57"/>
    <w:rsid w:val="00C67E43"/>
    <w:rsid w:val="00C67FE9"/>
    <w:rsid w:val="00C717BC"/>
    <w:rsid w:val="00C71ABA"/>
    <w:rsid w:val="00C71C43"/>
    <w:rsid w:val="00C71DE2"/>
    <w:rsid w:val="00C726A7"/>
    <w:rsid w:val="00C72F9D"/>
    <w:rsid w:val="00C7305D"/>
    <w:rsid w:val="00C734BD"/>
    <w:rsid w:val="00C73EDF"/>
    <w:rsid w:val="00C73FD9"/>
    <w:rsid w:val="00C74192"/>
    <w:rsid w:val="00C74810"/>
    <w:rsid w:val="00C748D5"/>
    <w:rsid w:val="00C748FA"/>
    <w:rsid w:val="00C74DCC"/>
    <w:rsid w:val="00C74F1E"/>
    <w:rsid w:val="00C7506E"/>
    <w:rsid w:val="00C75584"/>
    <w:rsid w:val="00C75CA2"/>
    <w:rsid w:val="00C761D0"/>
    <w:rsid w:val="00C771C0"/>
    <w:rsid w:val="00C7781A"/>
    <w:rsid w:val="00C77A37"/>
    <w:rsid w:val="00C77D6C"/>
    <w:rsid w:val="00C80570"/>
    <w:rsid w:val="00C8088D"/>
    <w:rsid w:val="00C80F82"/>
    <w:rsid w:val="00C81247"/>
    <w:rsid w:val="00C81E49"/>
    <w:rsid w:val="00C81FD5"/>
    <w:rsid w:val="00C825A7"/>
    <w:rsid w:val="00C82782"/>
    <w:rsid w:val="00C82924"/>
    <w:rsid w:val="00C83422"/>
    <w:rsid w:val="00C838F6"/>
    <w:rsid w:val="00C8391A"/>
    <w:rsid w:val="00C83A5C"/>
    <w:rsid w:val="00C83DE6"/>
    <w:rsid w:val="00C849B2"/>
    <w:rsid w:val="00C84C2D"/>
    <w:rsid w:val="00C84EEC"/>
    <w:rsid w:val="00C85146"/>
    <w:rsid w:val="00C8543D"/>
    <w:rsid w:val="00C8579A"/>
    <w:rsid w:val="00C85E81"/>
    <w:rsid w:val="00C8629C"/>
    <w:rsid w:val="00C864CF"/>
    <w:rsid w:val="00C865C7"/>
    <w:rsid w:val="00C86A1E"/>
    <w:rsid w:val="00C86A6A"/>
    <w:rsid w:val="00C877FE"/>
    <w:rsid w:val="00C87B30"/>
    <w:rsid w:val="00C87B5D"/>
    <w:rsid w:val="00C87C8D"/>
    <w:rsid w:val="00C87F30"/>
    <w:rsid w:val="00C9007E"/>
    <w:rsid w:val="00C903DE"/>
    <w:rsid w:val="00C904C1"/>
    <w:rsid w:val="00C904F0"/>
    <w:rsid w:val="00C90800"/>
    <w:rsid w:val="00C91021"/>
    <w:rsid w:val="00C911D6"/>
    <w:rsid w:val="00C9124F"/>
    <w:rsid w:val="00C912F6"/>
    <w:rsid w:val="00C91556"/>
    <w:rsid w:val="00C91EAB"/>
    <w:rsid w:val="00C92261"/>
    <w:rsid w:val="00C92866"/>
    <w:rsid w:val="00C92BA0"/>
    <w:rsid w:val="00C92CD6"/>
    <w:rsid w:val="00C931E7"/>
    <w:rsid w:val="00C9339D"/>
    <w:rsid w:val="00C93469"/>
    <w:rsid w:val="00C93AA1"/>
    <w:rsid w:val="00C93BB1"/>
    <w:rsid w:val="00C93D6A"/>
    <w:rsid w:val="00C93E50"/>
    <w:rsid w:val="00C943A2"/>
    <w:rsid w:val="00C94B5B"/>
    <w:rsid w:val="00C94CAF"/>
    <w:rsid w:val="00C94D2F"/>
    <w:rsid w:val="00C956EE"/>
    <w:rsid w:val="00C95AF1"/>
    <w:rsid w:val="00C95E74"/>
    <w:rsid w:val="00C95F78"/>
    <w:rsid w:val="00C96D53"/>
    <w:rsid w:val="00C970FD"/>
    <w:rsid w:val="00C971A1"/>
    <w:rsid w:val="00C972BE"/>
    <w:rsid w:val="00C978B5"/>
    <w:rsid w:val="00C9796B"/>
    <w:rsid w:val="00C97D7D"/>
    <w:rsid w:val="00C97E48"/>
    <w:rsid w:val="00C97E84"/>
    <w:rsid w:val="00C97F75"/>
    <w:rsid w:val="00CA02AB"/>
    <w:rsid w:val="00CA071D"/>
    <w:rsid w:val="00CA0955"/>
    <w:rsid w:val="00CA0983"/>
    <w:rsid w:val="00CA1088"/>
    <w:rsid w:val="00CA11D5"/>
    <w:rsid w:val="00CA1485"/>
    <w:rsid w:val="00CA1753"/>
    <w:rsid w:val="00CA1B23"/>
    <w:rsid w:val="00CA1D49"/>
    <w:rsid w:val="00CA1E6E"/>
    <w:rsid w:val="00CA1FE5"/>
    <w:rsid w:val="00CA25B2"/>
    <w:rsid w:val="00CA2727"/>
    <w:rsid w:val="00CA2A24"/>
    <w:rsid w:val="00CA2C71"/>
    <w:rsid w:val="00CA302D"/>
    <w:rsid w:val="00CA347D"/>
    <w:rsid w:val="00CA3655"/>
    <w:rsid w:val="00CA3DEC"/>
    <w:rsid w:val="00CA40C5"/>
    <w:rsid w:val="00CA466F"/>
    <w:rsid w:val="00CA4B88"/>
    <w:rsid w:val="00CA5435"/>
    <w:rsid w:val="00CA55A0"/>
    <w:rsid w:val="00CA578C"/>
    <w:rsid w:val="00CA57FC"/>
    <w:rsid w:val="00CA5A85"/>
    <w:rsid w:val="00CA5E8E"/>
    <w:rsid w:val="00CA68FA"/>
    <w:rsid w:val="00CA69AA"/>
    <w:rsid w:val="00CA6A3C"/>
    <w:rsid w:val="00CA6BCC"/>
    <w:rsid w:val="00CA6CD5"/>
    <w:rsid w:val="00CA7009"/>
    <w:rsid w:val="00CA70A9"/>
    <w:rsid w:val="00CA73F7"/>
    <w:rsid w:val="00CA7435"/>
    <w:rsid w:val="00CA786A"/>
    <w:rsid w:val="00CA7DFB"/>
    <w:rsid w:val="00CB008C"/>
    <w:rsid w:val="00CB00E4"/>
    <w:rsid w:val="00CB01C4"/>
    <w:rsid w:val="00CB0BA5"/>
    <w:rsid w:val="00CB0D74"/>
    <w:rsid w:val="00CB0E9C"/>
    <w:rsid w:val="00CB0EB9"/>
    <w:rsid w:val="00CB1109"/>
    <w:rsid w:val="00CB1138"/>
    <w:rsid w:val="00CB1681"/>
    <w:rsid w:val="00CB1701"/>
    <w:rsid w:val="00CB21EF"/>
    <w:rsid w:val="00CB23AE"/>
    <w:rsid w:val="00CB270A"/>
    <w:rsid w:val="00CB2A54"/>
    <w:rsid w:val="00CB2C55"/>
    <w:rsid w:val="00CB2D0C"/>
    <w:rsid w:val="00CB2FED"/>
    <w:rsid w:val="00CB3591"/>
    <w:rsid w:val="00CB37DA"/>
    <w:rsid w:val="00CB3962"/>
    <w:rsid w:val="00CB3C42"/>
    <w:rsid w:val="00CB3C4B"/>
    <w:rsid w:val="00CB4738"/>
    <w:rsid w:val="00CB4801"/>
    <w:rsid w:val="00CB52CB"/>
    <w:rsid w:val="00CB55CF"/>
    <w:rsid w:val="00CB5748"/>
    <w:rsid w:val="00CB5784"/>
    <w:rsid w:val="00CB5934"/>
    <w:rsid w:val="00CB61D9"/>
    <w:rsid w:val="00CB6A85"/>
    <w:rsid w:val="00CB6F3D"/>
    <w:rsid w:val="00CB702D"/>
    <w:rsid w:val="00CB70CD"/>
    <w:rsid w:val="00CB726B"/>
    <w:rsid w:val="00CB7898"/>
    <w:rsid w:val="00CB7E89"/>
    <w:rsid w:val="00CB7EB1"/>
    <w:rsid w:val="00CC0186"/>
    <w:rsid w:val="00CC03B2"/>
    <w:rsid w:val="00CC0598"/>
    <w:rsid w:val="00CC0779"/>
    <w:rsid w:val="00CC0FA2"/>
    <w:rsid w:val="00CC1459"/>
    <w:rsid w:val="00CC17BA"/>
    <w:rsid w:val="00CC1B5F"/>
    <w:rsid w:val="00CC1B64"/>
    <w:rsid w:val="00CC1E6D"/>
    <w:rsid w:val="00CC229D"/>
    <w:rsid w:val="00CC2B73"/>
    <w:rsid w:val="00CC2CC2"/>
    <w:rsid w:val="00CC35F7"/>
    <w:rsid w:val="00CC3976"/>
    <w:rsid w:val="00CC4556"/>
    <w:rsid w:val="00CC4601"/>
    <w:rsid w:val="00CC4616"/>
    <w:rsid w:val="00CC470A"/>
    <w:rsid w:val="00CC4781"/>
    <w:rsid w:val="00CC4E30"/>
    <w:rsid w:val="00CC4F65"/>
    <w:rsid w:val="00CC5479"/>
    <w:rsid w:val="00CC57E3"/>
    <w:rsid w:val="00CC586C"/>
    <w:rsid w:val="00CC5921"/>
    <w:rsid w:val="00CC5E8A"/>
    <w:rsid w:val="00CC5E9B"/>
    <w:rsid w:val="00CC6315"/>
    <w:rsid w:val="00CC6474"/>
    <w:rsid w:val="00CC6B60"/>
    <w:rsid w:val="00CC72EE"/>
    <w:rsid w:val="00CC7317"/>
    <w:rsid w:val="00CC7778"/>
    <w:rsid w:val="00CC77D0"/>
    <w:rsid w:val="00CD0117"/>
    <w:rsid w:val="00CD0675"/>
    <w:rsid w:val="00CD06C0"/>
    <w:rsid w:val="00CD0DB9"/>
    <w:rsid w:val="00CD10C4"/>
    <w:rsid w:val="00CD11A5"/>
    <w:rsid w:val="00CD143F"/>
    <w:rsid w:val="00CD147B"/>
    <w:rsid w:val="00CD1DA2"/>
    <w:rsid w:val="00CD1E43"/>
    <w:rsid w:val="00CD1F50"/>
    <w:rsid w:val="00CD2370"/>
    <w:rsid w:val="00CD2BF2"/>
    <w:rsid w:val="00CD2D37"/>
    <w:rsid w:val="00CD36E8"/>
    <w:rsid w:val="00CD3953"/>
    <w:rsid w:val="00CD3BAC"/>
    <w:rsid w:val="00CD3F51"/>
    <w:rsid w:val="00CD4024"/>
    <w:rsid w:val="00CD4336"/>
    <w:rsid w:val="00CD4D97"/>
    <w:rsid w:val="00CD4E8C"/>
    <w:rsid w:val="00CD50CB"/>
    <w:rsid w:val="00CD5201"/>
    <w:rsid w:val="00CD5893"/>
    <w:rsid w:val="00CD5934"/>
    <w:rsid w:val="00CD59BA"/>
    <w:rsid w:val="00CD5A7A"/>
    <w:rsid w:val="00CD5C0A"/>
    <w:rsid w:val="00CD6276"/>
    <w:rsid w:val="00CD62B6"/>
    <w:rsid w:val="00CD667C"/>
    <w:rsid w:val="00CD69E7"/>
    <w:rsid w:val="00CD72EA"/>
    <w:rsid w:val="00CD7678"/>
    <w:rsid w:val="00CE01DD"/>
    <w:rsid w:val="00CE0402"/>
    <w:rsid w:val="00CE068D"/>
    <w:rsid w:val="00CE0CF2"/>
    <w:rsid w:val="00CE0EF3"/>
    <w:rsid w:val="00CE12D0"/>
    <w:rsid w:val="00CE13EF"/>
    <w:rsid w:val="00CE167F"/>
    <w:rsid w:val="00CE16AB"/>
    <w:rsid w:val="00CE16DA"/>
    <w:rsid w:val="00CE17D0"/>
    <w:rsid w:val="00CE1EAC"/>
    <w:rsid w:val="00CE1F4E"/>
    <w:rsid w:val="00CE2366"/>
    <w:rsid w:val="00CE23FD"/>
    <w:rsid w:val="00CE2604"/>
    <w:rsid w:val="00CE28F6"/>
    <w:rsid w:val="00CE2DF4"/>
    <w:rsid w:val="00CE3AFB"/>
    <w:rsid w:val="00CE4108"/>
    <w:rsid w:val="00CE46B6"/>
    <w:rsid w:val="00CE4704"/>
    <w:rsid w:val="00CE47F6"/>
    <w:rsid w:val="00CE4918"/>
    <w:rsid w:val="00CE4A74"/>
    <w:rsid w:val="00CE4F67"/>
    <w:rsid w:val="00CE5010"/>
    <w:rsid w:val="00CE51BC"/>
    <w:rsid w:val="00CE57E6"/>
    <w:rsid w:val="00CE5C63"/>
    <w:rsid w:val="00CE6446"/>
    <w:rsid w:val="00CE692C"/>
    <w:rsid w:val="00CE7132"/>
    <w:rsid w:val="00CE715C"/>
    <w:rsid w:val="00CE7512"/>
    <w:rsid w:val="00CE753A"/>
    <w:rsid w:val="00CE7877"/>
    <w:rsid w:val="00CE78AD"/>
    <w:rsid w:val="00CE7A4E"/>
    <w:rsid w:val="00CE7F64"/>
    <w:rsid w:val="00CF07BE"/>
    <w:rsid w:val="00CF0ADA"/>
    <w:rsid w:val="00CF0F84"/>
    <w:rsid w:val="00CF1508"/>
    <w:rsid w:val="00CF1824"/>
    <w:rsid w:val="00CF1A5F"/>
    <w:rsid w:val="00CF23F3"/>
    <w:rsid w:val="00CF25F0"/>
    <w:rsid w:val="00CF2A77"/>
    <w:rsid w:val="00CF2BAB"/>
    <w:rsid w:val="00CF2CF1"/>
    <w:rsid w:val="00CF31A2"/>
    <w:rsid w:val="00CF34C0"/>
    <w:rsid w:val="00CF34E6"/>
    <w:rsid w:val="00CF3747"/>
    <w:rsid w:val="00CF3BAA"/>
    <w:rsid w:val="00CF3E3C"/>
    <w:rsid w:val="00CF4428"/>
    <w:rsid w:val="00CF45E4"/>
    <w:rsid w:val="00CF48F5"/>
    <w:rsid w:val="00CF4C43"/>
    <w:rsid w:val="00CF5175"/>
    <w:rsid w:val="00CF55E0"/>
    <w:rsid w:val="00CF57FB"/>
    <w:rsid w:val="00CF5954"/>
    <w:rsid w:val="00CF5D7A"/>
    <w:rsid w:val="00CF67B5"/>
    <w:rsid w:val="00CF6F66"/>
    <w:rsid w:val="00CF723C"/>
    <w:rsid w:val="00CF7637"/>
    <w:rsid w:val="00CF7895"/>
    <w:rsid w:val="00CF7C3D"/>
    <w:rsid w:val="00CF7FB5"/>
    <w:rsid w:val="00D0091D"/>
    <w:rsid w:val="00D00C68"/>
    <w:rsid w:val="00D01312"/>
    <w:rsid w:val="00D0176C"/>
    <w:rsid w:val="00D019DA"/>
    <w:rsid w:val="00D0250B"/>
    <w:rsid w:val="00D02981"/>
    <w:rsid w:val="00D02AD2"/>
    <w:rsid w:val="00D03197"/>
    <w:rsid w:val="00D03223"/>
    <w:rsid w:val="00D033F1"/>
    <w:rsid w:val="00D03597"/>
    <w:rsid w:val="00D035B6"/>
    <w:rsid w:val="00D037AB"/>
    <w:rsid w:val="00D037CD"/>
    <w:rsid w:val="00D03BA8"/>
    <w:rsid w:val="00D04827"/>
    <w:rsid w:val="00D04F76"/>
    <w:rsid w:val="00D057E1"/>
    <w:rsid w:val="00D058EB"/>
    <w:rsid w:val="00D05932"/>
    <w:rsid w:val="00D05A87"/>
    <w:rsid w:val="00D05CAF"/>
    <w:rsid w:val="00D05D14"/>
    <w:rsid w:val="00D06592"/>
    <w:rsid w:val="00D065C7"/>
    <w:rsid w:val="00D0667F"/>
    <w:rsid w:val="00D06A41"/>
    <w:rsid w:val="00D06CC8"/>
    <w:rsid w:val="00D06F54"/>
    <w:rsid w:val="00D0710A"/>
    <w:rsid w:val="00D0712C"/>
    <w:rsid w:val="00D07D5D"/>
    <w:rsid w:val="00D07DF3"/>
    <w:rsid w:val="00D1035D"/>
    <w:rsid w:val="00D10D3D"/>
    <w:rsid w:val="00D117DB"/>
    <w:rsid w:val="00D11A1D"/>
    <w:rsid w:val="00D11DCC"/>
    <w:rsid w:val="00D12314"/>
    <w:rsid w:val="00D123A4"/>
    <w:rsid w:val="00D131C1"/>
    <w:rsid w:val="00D133F4"/>
    <w:rsid w:val="00D13694"/>
    <w:rsid w:val="00D1400F"/>
    <w:rsid w:val="00D1438F"/>
    <w:rsid w:val="00D14550"/>
    <w:rsid w:val="00D14A68"/>
    <w:rsid w:val="00D14C11"/>
    <w:rsid w:val="00D15168"/>
    <w:rsid w:val="00D1532A"/>
    <w:rsid w:val="00D1557F"/>
    <w:rsid w:val="00D1595F"/>
    <w:rsid w:val="00D15988"/>
    <w:rsid w:val="00D15AFB"/>
    <w:rsid w:val="00D15BA8"/>
    <w:rsid w:val="00D170B8"/>
    <w:rsid w:val="00D17348"/>
    <w:rsid w:val="00D173BE"/>
    <w:rsid w:val="00D17565"/>
    <w:rsid w:val="00D1788F"/>
    <w:rsid w:val="00D17A6B"/>
    <w:rsid w:val="00D17D84"/>
    <w:rsid w:val="00D2000B"/>
    <w:rsid w:val="00D204F8"/>
    <w:rsid w:val="00D2053F"/>
    <w:rsid w:val="00D20578"/>
    <w:rsid w:val="00D206D5"/>
    <w:rsid w:val="00D20D66"/>
    <w:rsid w:val="00D20ED1"/>
    <w:rsid w:val="00D21076"/>
    <w:rsid w:val="00D214B7"/>
    <w:rsid w:val="00D215D9"/>
    <w:rsid w:val="00D2179E"/>
    <w:rsid w:val="00D218AA"/>
    <w:rsid w:val="00D21A7A"/>
    <w:rsid w:val="00D21FF1"/>
    <w:rsid w:val="00D221DB"/>
    <w:rsid w:val="00D2253E"/>
    <w:rsid w:val="00D2297A"/>
    <w:rsid w:val="00D22A4F"/>
    <w:rsid w:val="00D23355"/>
    <w:rsid w:val="00D237C6"/>
    <w:rsid w:val="00D238CE"/>
    <w:rsid w:val="00D242A2"/>
    <w:rsid w:val="00D244E8"/>
    <w:rsid w:val="00D24586"/>
    <w:rsid w:val="00D245E5"/>
    <w:rsid w:val="00D24854"/>
    <w:rsid w:val="00D250CA"/>
    <w:rsid w:val="00D250FB"/>
    <w:rsid w:val="00D254E9"/>
    <w:rsid w:val="00D2608F"/>
    <w:rsid w:val="00D2617E"/>
    <w:rsid w:val="00D262A5"/>
    <w:rsid w:val="00D26C52"/>
    <w:rsid w:val="00D26FB3"/>
    <w:rsid w:val="00D2705B"/>
    <w:rsid w:val="00D272E6"/>
    <w:rsid w:val="00D27799"/>
    <w:rsid w:val="00D27A63"/>
    <w:rsid w:val="00D27EE6"/>
    <w:rsid w:val="00D30050"/>
    <w:rsid w:val="00D302FE"/>
    <w:rsid w:val="00D30687"/>
    <w:rsid w:val="00D30761"/>
    <w:rsid w:val="00D30932"/>
    <w:rsid w:val="00D30A09"/>
    <w:rsid w:val="00D30F5B"/>
    <w:rsid w:val="00D30F8C"/>
    <w:rsid w:val="00D30FD7"/>
    <w:rsid w:val="00D31286"/>
    <w:rsid w:val="00D31328"/>
    <w:rsid w:val="00D3153E"/>
    <w:rsid w:val="00D319B8"/>
    <w:rsid w:val="00D31FB6"/>
    <w:rsid w:val="00D32060"/>
    <w:rsid w:val="00D3239F"/>
    <w:rsid w:val="00D324FF"/>
    <w:rsid w:val="00D32797"/>
    <w:rsid w:val="00D32D4D"/>
    <w:rsid w:val="00D32F30"/>
    <w:rsid w:val="00D33140"/>
    <w:rsid w:val="00D331CA"/>
    <w:rsid w:val="00D33209"/>
    <w:rsid w:val="00D336F4"/>
    <w:rsid w:val="00D33741"/>
    <w:rsid w:val="00D337C3"/>
    <w:rsid w:val="00D3395E"/>
    <w:rsid w:val="00D33B35"/>
    <w:rsid w:val="00D3456C"/>
    <w:rsid w:val="00D34F9D"/>
    <w:rsid w:val="00D35358"/>
    <w:rsid w:val="00D353BA"/>
    <w:rsid w:val="00D35862"/>
    <w:rsid w:val="00D358AB"/>
    <w:rsid w:val="00D35FD0"/>
    <w:rsid w:val="00D3669F"/>
    <w:rsid w:val="00D36A01"/>
    <w:rsid w:val="00D37285"/>
    <w:rsid w:val="00D3734F"/>
    <w:rsid w:val="00D376E2"/>
    <w:rsid w:val="00D37912"/>
    <w:rsid w:val="00D40284"/>
    <w:rsid w:val="00D404CB"/>
    <w:rsid w:val="00D405AF"/>
    <w:rsid w:val="00D40958"/>
    <w:rsid w:val="00D40B8A"/>
    <w:rsid w:val="00D413D4"/>
    <w:rsid w:val="00D4163E"/>
    <w:rsid w:val="00D41790"/>
    <w:rsid w:val="00D419D5"/>
    <w:rsid w:val="00D41E18"/>
    <w:rsid w:val="00D42086"/>
    <w:rsid w:val="00D4240B"/>
    <w:rsid w:val="00D4291B"/>
    <w:rsid w:val="00D42F23"/>
    <w:rsid w:val="00D42FD6"/>
    <w:rsid w:val="00D4306D"/>
    <w:rsid w:val="00D43891"/>
    <w:rsid w:val="00D438F8"/>
    <w:rsid w:val="00D442DA"/>
    <w:rsid w:val="00D443B1"/>
    <w:rsid w:val="00D444D4"/>
    <w:rsid w:val="00D445A4"/>
    <w:rsid w:val="00D44846"/>
    <w:rsid w:val="00D44894"/>
    <w:rsid w:val="00D44963"/>
    <w:rsid w:val="00D44C53"/>
    <w:rsid w:val="00D44CEA"/>
    <w:rsid w:val="00D45577"/>
    <w:rsid w:val="00D45682"/>
    <w:rsid w:val="00D45B20"/>
    <w:rsid w:val="00D46367"/>
    <w:rsid w:val="00D46681"/>
    <w:rsid w:val="00D46A44"/>
    <w:rsid w:val="00D46B50"/>
    <w:rsid w:val="00D474D2"/>
    <w:rsid w:val="00D475F6"/>
    <w:rsid w:val="00D47688"/>
    <w:rsid w:val="00D47809"/>
    <w:rsid w:val="00D47BC0"/>
    <w:rsid w:val="00D5094B"/>
    <w:rsid w:val="00D50C86"/>
    <w:rsid w:val="00D50CAE"/>
    <w:rsid w:val="00D50E62"/>
    <w:rsid w:val="00D515C3"/>
    <w:rsid w:val="00D517B3"/>
    <w:rsid w:val="00D518D7"/>
    <w:rsid w:val="00D51C17"/>
    <w:rsid w:val="00D51FDD"/>
    <w:rsid w:val="00D5200F"/>
    <w:rsid w:val="00D520EE"/>
    <w:rsid w:val="00D524D5"/>
    <w:rsid w:val="00D52DC0"/>
    <w:rsid w:val="00D52DE0"/>
    <w:rsid w:val="00D5301F"/>
    <w:rsid w:val="00D530AE"/>
    <w:rsid w:val="00D5363A"/>
    <w:rsid w:val="00D53658"/>
    <w:rsid w:val="00D53888"/>
    <w:rsid w:val="00D538EF"/>
    <w:rsid w:val="00D53A02"/>
    <w:rsid w:val="00D53C20"/>
    <w:rsid w:val="00D53FD0"/>
    <w:rsid w:val="00D54584"/>
    <w:rsid w:val="00D546E0"/>
    <w:rsid w:val="00D546F5"/>
    <w:rsid w:val="00D5471F"/>
    <w:rsid w:val="00D54EF9"/>
    <w:rsid w:val="00D54F93"/>
    <w:rsid w:val="00D55054"/>
    <w:rsid w:val="00D55128"/>
    <w:rsid w:val="00D55188"/>
    <w:rsid w:val="00D55642"/>
    <w:rsid w:val="00D55684"/>
    <w:rsid w:val="00D55AB7"/>
    <w:rsid w:val="00D55FC9"/>
    <w:rsid w:val="00D565CE"/>
    <w:rsid w:val="00D5662F"/>
    <w:rsid w:val="00D56C04"/>
    <w:rsid w:val="00D56D8F"/>
    <w:rsid w:val="00D573D0"/>
    <w:rsid w:val="00D575DD"/>
    <w:rsid w:val="00D5768A"/>
    <w:rsid w:val="00D60F2D"/>
    <w:rsid w:val="00D60FEC"/>
    <w:rsid w:val="00D61151"/>
    <w:rsid w:val="00D61724"/>
    <w:rsid w:val="00D62286"/>
    <w:rsid w:val="00D626A3"/>
    <w:rsid w:val="00D62790"/>
    <w:rsid w:val="00D627EC"/>
    <w:rsid w:val="00D63642"/>
    <w:rsid w:val="00D64469"/>
    <w:rsid w:val="00D6446D"/>
    <w:rsid w:val="00D644E9"/>
    <w:rsid w:val="00D646C8"/>
    <w:rsid w:val="00D6488D"/>
    <w:rsid w:val="00D649E2"/>
    <w:rsid w:val="00D64BE9"/>
    <w:rsid w:val="00D6504E"/>
    <w:rsid w:val="00D65289"/>
    <w:rsid w:val="00D6552E"/>
    <w:rsid w:val="00D663F1"/>
    <w:rsid w:val="00D67346"/>
    <w:rsid w:val="00D674A3"/>
    <w:rsid w:val="00D67BEC"/>
    <w:rsid w:val="00D67D5F"/>
    <w:rsid w:val="00D67D73"/>
    <w:rsid w:val="00D67D91"/>
    <w:rsid w:val="00D67E17"/>
    <w:rsid w:val="00D67E21"/>
    <w:rsid w:val="00D7042F"/>
    <w:rsid w:val="00D70494"/>
    <w:rsid w:val="00D70AAA"/>
    <w:rsid w:val="00D70D9B"/>
    <w:rsid w:val="00D70EFC"/>
    <w:rsid w:val="00D71200"/>
    <w:rsid w:val="00D71316"/>
    <w:rsid w:val="00D71726"/>
    <w:rsid w:val="00D71E28"/>
    <w:rsid w:val="00D71F27"/>
    <w:rsid w:val="00D71F60"/>
    <w:rsid w:val="00D7209B"/>
    <w:rsid w:val="00D72388"/>
    <w:rsid w:val="00D72656"/>
    <w:rsid w:val="00D72729"/>
    <w:rsid w:val="00D7278F"/>
    <w:rsid w:val="00D728E1"/>
    <w:rsid w:val="00D72CE7"/>
    <w:rsid w:val="00D73515"/>
    <w:rsid w:val="00D73676"/>
    <w:rsid w:val="00D736B1"/>
    <w:rsid w:val="00D73B45"/>
    <w:rsid w:val="00D73C91"/>
    <w:rsid w:val="00D73EDB"/>
    <w:rsid w:val="00D742ED"/>
    <w:rsid w:val="00D7487B"/>
    <w:rsid w:val="00D74C04"/>
    <w:rsid w:val="00D74CA4"/>
    <w:rsid w:val="00D75803"/>
    <w:rsid w:val="00D7598E"/>
    <w:rsid w:val="00D75B6B"/>
    <w:rsid w:val="00D75D4D"/>
    <w:rsid w:val="00D75F92"/>
    <w:rsid w:val="00D7633E"/>
    <w:rsid w:val="00D76B82"/>
    <w:rsid w:val="00D76E01"/>
    <w:rsid w:val="00D76E9C"/>
    <w:rsid w:val="00D7708D"/>
    <w:rsid w:val="00D772CA"/>
    <w:rsid w:val="00D7746C"/>
    <w:rsid w:val="00D7755E"/>
    <w:rsid w:val="00D7760A"/>
    <w:rsid w:val="00D77715"/>
    <w:rsid w:val="00D77A1C"/>
    <w:rsid w:val="00D77C5E"/>
    <w:rsid w:val="00D77DD9"/>
    <w:rsid w:val="00D77EEB"/>
    <w:rsid w:val="00D80AD4"/>
    <w:rsid w:val="00D80C31"/>
    <w:rsid w:val="00D80D51"/>
    <w:rsid w:val="00D817F9"/>
    <w:rsid w:val="00D81825"/>
    <w:rsid w:val="00D82036"/>
    <w:rsid w:val="00D82391"/>
    <w:rsid w:val="00D8277D"/>
    <w:rsid w:val="00D82DFC"/>
    <w:rsid w:val="00D82E01"/>
    <w:rsid w:val="00D8306C"/>
    <w:rsid w:val="00D83321"/>
    <w:rsid w:val="00D8369B"/>
    <w:rsid w:val="00D8394C"/>
    <w:rsid w:val="00D83AA5"/>
    <w:rsid w:val="00D83C5F"/>
    <w:rsid w:val="00D83C71"/>
    <w:rsid w:val="00D84287"/>
    <w:rsid w:val="00D84410"/>
    <w:rsid w:val="00D85895"/>
    <w:rsid w:val="00D85D4E"/>
    <w:rsid w:val="00D867D0"/>
    <w:rsid w:val="00D867F2"/>
    <w:rsid w:val="00D86816"/>
    <w:rsid w:val="00D86F6F"/>
    <w:rsid w:val="00D8707F"/>
    <w:rsid w:val="00D87C55"/>
    <w:rsid w:val="00D87F77"/>
    <w:rsid w:val="00D908E2"/>
    <w:rsid w:val="00D918B9"/>
    <w:rsid w:val="00D91B1E"/>
    <w:rsid w:val="00D92125"/>
    <w:rsid w:val="00D926C1"/>
    <w:rsid w:val="00D92EE8"/>
    <w:rsid w:val="00D93077"/>
    <w:rsid w:val="00D9401F"/>
    <w:rsid w:val="00D94520"/>
    <w:rsid w:val="00D946AB"/>
    <w:rsid w:val="00D946AF"/>
    <w:rsid w:val="00D94C10"/>
    <w:rsid w:val="00D952A6"/>
    <w:rsid w:val="00D953D3"/>
    <w:rsid w:val="00D95A5D"/>
    <w:rsid w:val="00D95CB8"/>
    <w:rsid w:val="00D95CFA"/>
    <w:rsid w:val="00D95F7A"/>
    <w:rsid w:val="00D95F81"/>
    <w:rsid w:val="00D960C0"/>
    <w:rsid w:val="00D96829"/>
    <w:rsid w:val="00D96BC9"/>
    <w:rsid w:val="00D96D7E"/>
    <w:rsid w:val="00D96E6F"/>
    <w:rsid w:val="00D9731B"/>
    <w:rsid w:val="00D9799B"/>
    <w:rsid w:val="00DA0010"/>
    <w:rsid w:val="00DA00D8"/>
    <w:rsid w:val="00DA06FF"/>
    <w:rsid w:val="00DA074B"/>
    <w:rsid w:val="00DA0B05"/>
    <w:rsid w:val="00DA0B35"/>
    <w:rsid w:val="00DA0C42"/>
    <w:rsid w:val="00DA0C92"/>
    <w:rsid w:val="00DA0D84"/>
    <w:rsid w:val="00DA186E"/>
    <w:rsid w:val="00DA1D8F"/>
    <w:rsid w:val="00DA2389"/>
    <w:rsid w:val="00DA300F"/>
    <w:rsid w:val="00DA307B"/>
    <w:rsid w:val="00DA30EC"/>
    <w:rsid w:val="00DA33C1"/>
    <w:rsid w:val="00DA34E8"/>
    <w:rsid w:val="00DA3676"/>
    <w:rsid w:val="00DA37B5"/>
    <w:rsid w:val="00DA39AC"/>
    <w:rsid w:val="00DA424E"/>
    <w:rsid w:val="00DA42CA"/>
    <w:rsid w:val="00DA4729"/>
    <w:rsid w:val="00DA497F"/>
    <w:rsid w:val="00DA5083"/>
    <w:rsid w:val="00DA52B3"/>
    <w:rsid w:val="00DA5420"/>
    <w:rsid w:val="00DA54A3"/>
    <w:rsid w:val="00DA66BB"/>
    <w:rsid w:val="00DA6858"/>
    <w:rsid w:val="00DA692D"/>
    <w:rsid w:val="00DA6B02"/>
    <w:rsid w:val="00DB008F"/>
    <w:rsid w:val="00DB0120"/>
    <w:rsid w:val="00DB062B"/>
    <w:rsid w:val="00DB0CD9"/>
    <w:rsid w:val="00DB0EA0"/>
    <w:rsid w:val="00DB0EE6"/>
    <w:rsid w:val="00DB1024"/>
    <w:rsid w:val="00DB11B1"/>
    <w:rsid w:val="00DB12F0"/>
    <w:rsid w:val="00DB13E7"/>
    <w:rsid w:val="00DB1802"/>
    <w:rsid w:val="00DB1897"/>
    <w:rsid w:val="00DB1917"/>
    <w:rsid w:val="00DB1AE0"/>
    <w:rsid w:val="00DB1B74"/>
    <w:rsid w:val="00DB1EBF"/>
    <w:rsid w:val="00DB2020"/>
    <w:rsid w:val="00DB20C4"/>
    <w:rsid w:val="00DB21A8"/>
    <w:rsid w:val="00DB2227"/>
    <w:rsid w:val="00DB2239"/>
    <w:rsid w:val="00DB25C9"/>
    <w:rsid w:val="00DB271B"/>
    <w:rsid w:val="00DB279A"/>
    <w:rsid w:val="00DB2E32"/>
    <w:rsid w:val="00DB325E"/>
    <w:rsid w:val="00DB3412"/>
    <w:rsid w:val="00DB356A"/>
    <w:rsid w:val="00DB36B4"/>
    <w:rsid w:val="00DB3729"/>
    <w:rsid w:val="00DB388B"/>
    <w:rsid w:val="00DB426C"/>
    <w:rsid w:val="00DB4320"/>
    <w:rsid w:val="00DB46B5"/>
    <w:rsid w:val="00DB4E30"/>
    <w:rsid w:val="00DB542B"/>
    <w:rsid w:val="00DB5655"/>
    <w:rsid w:val="00DB57B6"/>
    <w:rsid w:val="00DB5892"/>
    <w:rsid w:val="00DB591A"/>
    <w:rsid w:val="00DB6105"/>
    <w:rsid w:val="00DB617E"/>
    <w:rsid w:val="00DB6802"/>
    <w:rsid w:val="00DB6868"/>
    <w:rsid w:val="00DB71BD"/>
    <w:rsid w:val="00DB74FF"/>
    <w:rsid w:val="00DB7898"/>
    <w:rsid w:val="00DB7FBD"/>
    <w:rsid w:val="00DC03C8"/>
    <w:rsid w:val="00DC04B2"/>
    <w:rsid w:val="00DC05E9"/>
    <w:rsid w:val="00DC06D7"/>
    <w:rsid w:val="00DC09DA"/>
    <w:rsid w:val="00DC0B37"/>
    <w:rsid w:val="00DC0C08"/>
    <w:rsid w:val="00DC1493"/>
    <w:rsid w:val="00DC1C28"/>
    <w:rsid w:val="00DC1F04"/>
    <w:rsid w:val="00DC27F8"/>
    <w:rsid w:val="00DC2843"/>
    <w:rsid w:val="00DC2911"/>
    <w:rsid w:val="00DC2D43"/>
    <w:rsid w:val="00DC361F"/>
    <w:rsid w:val="00DC39A8"/>
    <w:rsid w:val="00DC3D70"/>
    <w:rsid w:val="00DC3EBF"/>
    <w:rsid w:val="00DC3F19"/>
    <w:rsid w:val="00DC4089"/>
    <w:rsid w:val="00DC426F"/>
    <w:rsid w:val="00DC483C"/>
    <w:rsid w:val="00DC4AEB"/>
    <w:rsid w:val="00DC52C3"/>
    <w:rsid w:val="00DC52D5"/>
    <w:rsid w:val="00DC5651"/>
    <w:rsid w:val="00DC68EC"/>
    <w:rsid w:val="00DC6A58"/>
    <w:rsid w:val="00DC6BFC"/>
    <w:rsid w:val="00DC70B6"/>
    <w:rsid w:val="00DC73C8"/>
    <w:rsid w:val="00DC7600"/>
    <w:rsid w:val="00DC7A17"/>
    <w:rsid w:val="00DC7AD2"/>
    <w:rsid w:val="00DC7FC7"/>
    <w:rsid w:val="00DD005C"/>
    <w:rsid w:val="00DD0859"/>
    <w:rsid w:val="00DD0AC5"/>
    <w:rsid w:val="00DD0C4B"/>
    <w:rsid w:val="00DD130C"/>
    <w:rsid w:val="00DD1375"/>
    <w:rsid w:val="00DD1AC9"/>
    <w:rsid w:val="00DD1B08"/>
    <w:rsid w:val="00DD1BCB"/>
    <w:rsid w:val="00DD1DDF"/>
    <w:rsid w:val="00DD28B6"/>
    <w:rsid w:val="00DD2993"/>
    <w:rsid w:val="00DD2B78"/>
    <w:rsid w:val="00DD2BEB"/>
    <w:rsid w:val="00DD2DF2"/>
    <w:rsid w:val="00DD2E4C"/>
    <w:rsid w:val="00DD3158"/>
    <w:rsid w:val="00DD3279"/>
    <w:rsid w:val="00DD35F2"/>
    <w:rsid w:val="00DD3720"/>
    <w:rsid w:val="00DD3768"/>
    <w:rsid w:val="00DD4559"/>
    <w:rsid w:val="00DD45CB"/>
    <w:rsid w:val="00DD4C42"/>
    <w:rsid w:val="00DD4C54"/>
    <w:rsid w:val="00DD4FBB"/>
    <w:rsid w:val="00DD5003"/>
    <w:rsid w:val="00DD506F"/>
    <w:rsid w:val="00DD50A6"/>
    <w:rsid w:val="00DD51A0"/>
    <w:rsid w:val="00DD57FA"/>
    <w:rsid w:val="00DD5E4F"/>
    <w:rsid w:val="00DD5F3B"/>
    <w:rsid w:val="00DD6036"/>
    <w:rsid w:val="00DD623E"/>
    <w:rsid w:val="00DD637A"/>
    <w:rsid w:val="00DD66C2"/>
    <w:rsid w:val="00DD6D64"/>
    <w:rsid w:val="00DD6EBA"/>
    <w:rsid w:val="00DD73C0"/>
    <w:rsid w:val="00DD7463"/>
    <w:rsid w:val="00DD752E"/>
    <w:rsid w:val="00DD7670"/>
    <w:rsid w:val="00DD7F09"/>
    <w:rsid w:val="00DE0A04"/>
    <w:rsid w:val="00DE16BD"/>
    <w:rsid w:val="00DE1975"/>
    <w:rsid w:val="00DE1CEE"/>
    <w:rsid w:val="00DE1D57"/>
    <w:rsid w:val="00DE1E28"/>
    <w:rsid w:val="00DE2CD5"/>
    <w:rsid w:val="00DE2E70"/>
    <w:rsid w:val="00DE32BD"/>
    <w:rsid w:val="00DE37D4"/>
    <w:rsid w:val="00DE3819"/>
    <w:rsid w:val="00DE3B4B"/>
    <w:rsid w:val="00DE4103"/>
    <w:rsid w:val="00DE4142"/>
    <w:rsid w:val="00DE4327"/>
    <w:rsid w:val="00DE43D1"/>
    <w:rsid w:val="00DE45E9"/>
    <w:rsid w:val="00DE4752"/>
    <w:rsid w:val="00DE47B2"/>
    <w:rsid w:val="00DE4F28"/>
    <w:rsid w:val="00DE4F91"/>
    <w:rsid w:val="00DE54F8"/>
    <w:rsid w:val="00DE59F0"/>
    <w:rsid w:val="00DE5A51"/>
    <w:rsid w:val="00DE6856"/>
    <w:rsid w:val="00DE6D8B"/>
    <w:rsid w:val="00DE6EC1"/>
    <w:rsid w:val="00DE7417"/>
    <w:rsid w:val="00DE7839"/>
    <w:rsid w:val="00DE790C"/>
    <w:rsid w:val="00DE7BFA"/>
    <w:rsid w:val="00DF01EA"/>
    <w:rsid w:val="00DF133E"/>
    <w:rsid w:val="00DF19D9"/>
    <w:rsid w:val="00DF1C8B"/>
    <w:rsid w:val="00DF1D78"/>
    <w:rsid w:val="00DF1DBE"/>
    <w:rsid w:val="00DF2251"/>
    <w:rsid w:val="00DF24B5"/>
    <w:rsid w:val="00DF2AA2"/>
    <w:rsid w:val="00DF3179"/>
    <w:rsid w:val="00DF39DB"/>
    <w:rsid w:val="00DF45CF"/>
    <w:rsid w:val="00DF483F"/>
    <w:rsid w:val="00DF48AE"/>
    <w:rsid w:val="00DF4A0C"/>
    <w:rsid w:val="00DF5115"/>
    <w:rsid w:val="00DF55E3"/>
    <w:rsid w:val="00DF5D75"/>
    <w:rsid w:val="00DF5F96"/>
    <w:rsid w:val="00DF7009"/>
    <w:rsid w:val="00DF71D3"/>
    <w:rsid w:val="00DF73D8"/>
    <w:rsid w:val="00DF7FA6"/>
    <w:rsid w:val="00DF7FCE"/>
    <w:rsid w:val="00E00492"/>
    <w:rsid w:val="00E006EE"/>
    <w:rsid w:val="00E007FE"/>
    <w:rsid w:val="00E008BC"/>
    <w:rsid w:val="00E0098D"/>
    <w:rsid w:val="00E009A3"/>
    <w:rsid w:val="00E00A4F"/>
    <w:rsid w:val="00E00B06"/>
    <w:rsid w:val="00E00BE6"/>
    <w:rsid w:val="00E0100C"/>
    <w:rsid w:val="00E012A0"/>
    <w:rsid w:val="00E01302"/>
    <w:rsid w:val="00E015E2"/>
    <w:rsid w:val="00E0169B"/>
    <w:rsid w:val="00E019BE"/>
    <w:rsid w:val="00E01C87"/>
    <w:rsid w:val="00E02237"/>
    <w:rsid w:val="00E02432"/>
    <w:rsid w:val="00E02614"/>
    <w:rsid w:val="00E026E5"/>
    <w:rsid w:val="00E029E9"/>
    <w:rsid w:val="00E02C06"/>
    <w:rsid w:val="00E02C64"/>
    <w:rsid w:val="00E02DA4"/>
    <w:rsid w:val="00E03899"/>
    <w:rsid w:val="00E0397A"/>
    <w:rsid w:val="00E03BC4"/>
    <w:rsid w:val="00E0435E"/>
    <w:rsid w:val="00E0465A"/>
    <w:rsid w:val="00E04A00"/>
    <w:rsid w:val="00E04CAD"/>
    <w:rsid w:val="00E04EF4"/>
    <w:rsid w:val="00E04FE7"/>
    <w:rsid w:val="00E05812"/>
    <w:rsid w:val="00E05C80"/>
    <w:rsid w:val="00E05DF8"/>
    <w:rsid w:val="00E05DFD"/>
    <w:rsid w:val="00E062E9"/>
    <w:rsid w:val="00E06E8D"/>
    <w:rsid w:val="00E07466"/>
    <w:rsid w:val="00E07D2E"/>
    <w:rsid w:val="00E10370"/>
    <w:rsid w:val="00E108E1"/>
    <w:rsid w:val="00E1111C"/>
    <w:rsid w:val="00E11915"/>
    <w:rsid w:val="00E120BD"/>
    <w:rsid w:val="00E1240D"/>
    <w:rsid w:val="00E12580"/>
    <w:rsid w:val="00E12839"/>
    <w:rsid w:val="00E131A2"/>
    <w:rsid w:val="00E1343B"/>
    <w:rsid w:val="00E1391E"/>
    <w:rsid w:val="00E14238"/>
    <w:rsid w:val="00E1490B"/>
    <w:rsid w:val="00E1490D"/>
    <w:rsid w:val="00E151EF"/>
    <w:rsid w:val="00E151FF"/>
    <w:rsid w:val="00E152AD"/>
    <w:rsid w:val="00E155AB"/>
    <w:rsid w:val="00E15CE1"/>
    <w:rsid w:val="00E15F27"/>
    <w:rsid w:val="00E16926"/>
    <w:rsid w:val="00E174D0"/>
    <w:rsid w:val="00E1753E"/>
    <w:rsid w:val="00E17EF1"/>
    <w:rsid w:val="00E20108"/>
    <w:rsid w:val="00E20367"/>
    <w:rsid w:val="00E207F3"/>
    <w:rsid w:val="00E2080C"/>
    <w:rsid w:val="00E21BD8"/>
    <w:rsid w:val="00E21DAC"/>
    <w:rsid w:val="00E21DC7"/>
    <w:rsid w:val="00E21E6C"/>
    <w:rsid w:val="00E21F3F"/>
    <w:rsid w:val="00E22401"/>
    <w:rsid w:val="00E226A7"/>
    <w:rsid w:val="00E227C9"/>
    <w:rsid w:val="00E228A3"/>
    <w:rsid w:val="00E22DAD"/>
    <w:rsid w:val="00E22E16"/>
    <w:rsid w:val="00E23A79"/>
    <w:rsid w:val="00E23EEC"/>
    <w:rsid w:val="00E240E4"/>
    <w:rsid w:val="00E2435C"/>
    <w:rsid w:val="00E243FC"/>
    <w:rsid w:val="00E24497"/>
    <w:rsid w:val="00E24624"/>
    <w:rsid w:val="00E24E35"/>
    <w:rsid w:val="00E24F43"/>
    <w:rsid w:val="00E254F9"/>
    <w:rsid w:val="00E25F30"/>
    <w:rsid w:val="00E26924"/>
    <w:rsid w:val="00E26B34"/>
    <w:rsid w:val="00E26E2E"/>
    <w:rsid w:val="00E27444"/>
    <w:rsid w:val="00E27521"/>
    <w:rsid w:val="00E2764A"/>
    <w:rsid w:val="00E279C3"/>
    <w:rsid w:val="00E27EF2"/>
    <w:rsid w:val="00E300D2"/>
    <w:rsid w:val="00E304B3"/>
    <w:rsid w:val="00E3055E"/>
    <w:rsid w:val="00E306A3"/>
    <w:rsid w:val="00E30A7A"/>
    <w:rsid w:val="00E30B44"/>
    <w:rsid w:val="00E30C6B"/>
    <w:rsid w:val="00E31164"/>
    <w:rsid w:val="00E31353"/>
    <w:rsid w:val="00E31956"/>
    <w:rsid w:val="00E31B2D"/>
    <w:rsid w:val="00E31D4B"/>
    <w:rsid w:val="00E320C5"/>
    <w:rsid w:val="00E322C7"/>
    <w:rsid w:val="00E327B9"/>
    <w:rsid w:val="00E327C1"/>
    <w:rsid w:val="00E32E8B"/>
    <w:rsid w:val="00E33079"/>
    <w:rsid w:val="00E33142"/>
    <w:rsid w:val="00E338F4"/>
    <w:rsid w:val="00E33B0E"/>
    <w:rsid w:val="00E33BF4"/>
    <w:rsid w:val="00E33FFC"/>
    <w:rsid w:val="00E342DF"/>
    <w:rsid w:val="00E3478B"/>
    <w:rsid w:val="00E34A61"/>
    <w:rsid w:val="00E34A7B"/>
    <w:rsid w:val="00E34A89"/>
    <w:rsid w:val="00E35563"/>
    <w:rsid w:val="00E3566C"/>
    <w:rsid w:val="00E363D3"/>
    <w:rsid w:val="00E3645E"/>
    <w:rsid w:val="00E36578"/>
    <w:rsid w:val="00E36CBF"/>
    <w:rsid w:val="00E3765B"/>
    <w:rsid w:val="00E376AF"/>
    <w:rsid w:val="00E37857"/>
    <w:rsid w:val="00E37B07"/>
    <w:rsid w:val="00E37E08"/>
    <w:rsid w:val="00E411E7"/>
    <w:rsid w:val="00E41688"/>
    <w:rsid w:val="00E418AE"/>
    <w:rsid w:val="00E41D17"/>
    <w:rsid w:val="00E41D51"/>
    <w:rsid w:val="00E426CC"/>
    <w:rsid w:val="00E42AC0"/>
    <w:rsid w:val="00E436F5"/>
    <w:rsid w:val="00E4389F"/>
    <w:rsid w:val="00E43944"/>
    <w:rsid w:val="00E4398E"/>
    <w:rsid w:val="00E43CD2"/>
    <w:rsid w:val="00E4476A"/>
    <w:rsid w:val="00E449BB"/>
    <w:rsid w:val="00E44D5E"/>
    <w:rsid w:val="00E44D83"/>
    <w:rsid w:val="00E44D8E"/>
    <w:rsid w:val="00E44E49"/>
    <w:rsid w:val="00E452AA"/>
    <w:rsid w:val="00E45508"/>
    <w:rsid w:val="00E45716"/>
    <w:rsid w:val="00E4576F"/>
    <w:rsid w:val="00E45796"/>
    <w:rsid w:val="00E45B98"/>
    <w:rsid w:val="00E45EBA"/>
    <w:rsid w:val="00E45F35"/>
    <w:rsid w:val="00E460D1"/>
    <w:rsid w:val="00E466C9"/>
    <w:rsid w:val="00E467AE"/>
    <w:rsid w:val="00E46D78"/>
    <w:rsid w:val="00E47481"/>
    <w:rsid w:val="00E478EE"/>
    <w:rsid w:val="00E504C4"/>
    <w:rsid w:val="00E5091B"/>
    <w:rsid w:val="00E5096B"/>
    <w:rsid w:val="00E50D6B"/>
    <w:rsid w:val="00E50FDF"/>
    <w:rsid w:val="00E5117F"/>
    <w:rsid w:val="00E512DD"/>
    <w:rsid w:val="00E51951"/>
    <w:rsid w:val="00E51AC5"/>
    <w:rsid w:val="00E51AC8"/>
    <w:rsid w:val="00E51ACD"/>
    <w:rsid w:val="00E51CA5"/>
    <w:rsid w:val="00E521C6"/>
    <w:rsid w:val="00E5274C"/>
    <w:rsid w:val="00E52843"/>
    <w:rsid w:val="00E531C2"/>
    <w:rsid w:val="00E5409F"/>
    <w:rsid w:val="00E54842"/>
    <w:rsid w:val="00E55783"/>
    <w:rsid w:val="00E55E5B"/>
    <w:rsid w:val="00E56934"/>
    <w:rsid w:val="00E5739A"/>
    <w:rsid w:val="00E5760B"/>
    <w:rsid w:val="00E57B87"/>
    <w:rsid w:val="00E57CAB"/>
    <w:rsid w:val="00E57EED"/>
    <w:rsid w:val="00E600A3"/>
    <w:rsid w:val="00E60148"/>
    <w:rsid w:val="00E60224"/>
    <w:rsid w:val="00E602FE"/>
    <w:rsid w:val="00E60DEA"/>
    <w:rsid w:val="00E61064"/>
    <w:rsid w:val="00E615AE"/>
    <w:rsid w:val="00E617FA"/>
    <w:rsid w:val="00E619ED"/>
    <w:rsid w:val="00E61DE9"/>
    <w:rsid w:val="00E62696"/>
    <w:rsid w:val="00E626A1"/>
    <w:rsid w:val="00E62898"/>
    <w:rsid w:val="00E62A37"/>
    <w:rsid w:val="00E62AC5"/>
    <w:rsid w:val="00E62DFB"/>
    <w:rsid w:val="00E62E16"/>
    <w:rsid w:val="00E63267"/>
    <w:rsid w:val="00E6385E"/>
    <w:rsid w:val="00E639B6"/>
    <w:rsid w:val="00E63DF3"/>
    <w:rsid w:val="00E63EC2"/>
    <w:rsid w:val="00E64578"/>
    <w:rsid w:val="00E6462C"/>
    <w:rsid w:val="00E646B3"/>
    <w:rsid w:val="00E646D1"/>
    <w:rsid w:val="00E64C7C"/>
    <w:rsid w:val="00E64DBC"/>
    <w:rsid w:val="00E65670"/>
    <w:rsid w:val="00E65890"/>
    <w:rsid w:val="00E65ACE"/>
    <w:rsid w:val="00E65BFC"/>
    <w:rsid w:val="00E65D74"/>
    <w:rsid w:val="00E65DA8"/>
    <w:rsid w:val="00E661AE"/>
    <w:rsid w:val="00E661B8"/>
    <w:rsid w:val="00E6621B"/>
    <w:rsid w:val="00E66767"/>
    <w:rsid w:val="00E667F8"/>
    <w:rsid w:val="00E675E2"/>
    <w:rsid w:val="00E67738"/>
    <w:rsid w:val="00E67B73"/>
    <w:rsid w:val="00E67E3A"/>
    <w:rsid w:val="00E70413"/>
    <w:rsid w:val="00E70433"/>
    <w:rsid w:val="00E704F4"/>
    <w:rsid w:val="00E707F2"/>
    <w:rsid w:val="00E7092A"/>
    <w:rsid w:val="00E7114E"/>
    <w:rsid w:val="00E71656"/>
    <w:rsid w:val="00E71800"/>
    <w:rsid w:val="00E72390"/>
    <w:rsid w:val="00E72437"/>
    <w:rsid w:val="00E74163"/>
    <w:rsid w:val="00E74552"/>
    <w:rsid w:val="00E7457B"/>
    <w:rsid w:val="00E747D3"/>
    <w:rsid w:val="00E74B50"/>
    <w:rsid w:val="00E751E2"/>
    <w:rsid w:val="00E75220"/>
    <w:rsid w:val="00E7550B"/>
    <w:rsid w:val="00E7569F"/>
    <w:rsid w:val="00E75BA5"/>
    <w:rsid w:val="00E75FA2"/>
    <w:rsid w:val="00E764F6"/>
    <w:rsid w:val="00E773C8"/>
    <w:rsid w:val="00E77ADF"/>
    <w:rsid w:val="00E77B9B"/>
    <w:rsid w:val="00E77D45"/>
    <w:rsid w:val="00E77FDA"/>
    <w:rsid w:val="00E8026E"/>
    <w:rsid w:val="00E807BD"/>
    <w:rsid w:val="00E808DF"/>
    <w:rsid w:val="00E80C3B"/>
    <w:rsid w:val="00E80C6A"/>
    <w:rsid w:val="00E812A8"/>
    <w:rsid w:val="00E814AB"/>
    <w:rsid w:val="00E81A5C"/>
    <w:rsid w:val="00E81E1E"/>
    <w:rsid w:val="00E81FD2"/>
    <w:rsid w:val="00E8257D"/>
    <w:rsid w:val="00E82768"/>
    <w:rsid w:val="00E829BD"/>
    <w:rsid w:val="00E82B0B"/>
    <w:rsid w:val="00E83699"/>
    <w:rsid w:val="00E8393B"/>
    <w:rsid w:val="00E84581"/>
    <w:rsid w:val="00E845EA"/>
    <w:rsid w:val="00E847B7"/>
    <w:rsid w:val="00E847DB"/>
    <w:rsid w:val="00E854E6"/>
    <w:rsid w:val="00E85C12"/>
    <w:rsid w:val="00E861FC"/>
    <w:rsid w:val="00E86353"/>
    <w:rsid w:val="00E86976"/>
    <w:rsid w:val="00E86E6E"/>
    <w:rsid w:val="00E87068"/>
    <w:rsid w:val="00E8749C"/>
    <w:rsid w:val="00E87A07"/>
    <w:rsid w:val="00E87BD6"/>
    <w:rsid w:val="00E87C39"/>
    <w:rsid w:val="00E87E5B"/>
    <w:rsid w:val="00E90867"/>
    <w:rsid w:val="00E909FD"/>
    <w:rsid w:val="00E90B3E"/>
    <w:rsid w:val="00E90C7C"/>
    <w:rsid w:val="00E913CA"/>
    <w:rsid w:val="00E9162B"/>
    <w:rsid w:val="00E9165B"/>
    <w:rsid w:val="00E91769"/>
    <w:rsid w:val="00E917F4"/>
    <w:rsid w:val="00E9189E"/>
    <w:rsid w:val="00E91C1E"/>
    <w:rsid w:val="00E924BD"/>
    <w:rsid w:val="00E92864"/>
    <w:rsid w:val="00E92B31"/>
    <w:rsid w:val="00E9316F"/>
    <w:rsid w:val="00E936EC"/>
    <w:rsid w:val="00E938EA"/>
    <w:rsid w:val="00E938F6"/>
    <w:rsid w:val="00E93C7B"/>
    <w:rsid w:val="00E93D2F"/>
    <w:rsid w:val="00E93FEE"/>
    <w:rsid w:val="00E94685"/>
    <w:rsid w:val="00E95728"/>
    <w:rsid w:val="00E95806"/>
    <w:rsid w:val="00E95B22"/>
    <w:rsid w:val="00E95B8C"/>
    <w:rsid w:val="00E967D5"/>
    <w:rsid w:val="00E96801"/>
    <w:rsid w:val="00E96813"/>
    <w:rsid w:val="00E968D9"/>
    <w:rsid w:val="00E96B32"/>
    <w:rsid w:val="00E96C57"/>
    <w:rsid w:val="00E97261"/>
    <w:rsid w:val="00E9727D"/>
    <w:rsid w:val="00E97484"/>
    <w:rsid w:val="00E97649"/>
    <w:rsid w:val="00E97865"/>
    <w:rsid w:val="00E97C02"/>
    <w:rsid w:val="00E97EFF"/>
    <w:rsid w:val="00EA00CE"/>
    <w:rsid w:val="00EA03CB"/>
    <w:rsid w:val="00EA053D"/>
    <w:rsid w:val="00EA0722"/>
    <w:rsid w:val="00EA0948"/>
    <w:rsid w:val="00EA0983"/>
    <w:rsid w:val="00EA0B26"/>
    <w:rsid w:val="00EA0C4C"/>
    <w:rsid w:val="00EA0D93"/>
    <w:rsid w:val="00EA1707"/>
    <w:rsid w:val="00EA191D"/>
    <w:rsid w:val="00EA1B92"/>
    <w:rsid w:val="00EA217A"/>
    <w:rsid w:val="00EA223E"/>
    <w:rsid w:val="00EA2536"/>
    <w:rsid w:val="00EA2B14"/>
    <w:rsid w:val="00EA2E47"/>
    <w:rsid w:val="00EA2FA4"/>
    <w:rsid w:val="00EA3094"/>
    <w:rsid w:val="00EA32BD"/>
    <w:rsid w:val="00EA34A8"/>
    <w:rsid w:val="00EA3E64"/>
    <w:rsid w:val="00EA4013"/>
    <w:rsid w:val="00EA41E8"/>
    <w:rsid w:val="00EA42B4"/>
    <w:rsid w:val="00EA42F2"/>
    <w:rsid w:val="00EA44AC"/>
    <w:rsid w:val="00EA4B5F"/>
    <w:rsid w:val="00EA50C6"/>
    <w:rsid w:val="00EA533F"/>
    <w:rsid w:val="00EA53D5"/>
    <w:rsid w:val="00EA571A"/>
    <w:rsid w:val="00EA57E3"/>
    <w:rsid w:val="00EA593F"/>
    <w:rsid w:val="00EA59F8"/>
    <w:rsid w:val="00EA5A89"/>
    <w:rsid w:val="00EA5CFE"/>
    <w:rsid w:val="00EA60C3"/>
    <w:rsid w:val="00EA657B"/>
    <w:rsid w:val="00EA686E"/>
    <w:rsid w:val="00EA69E9"/>
    <w:rsid w:val="00EA6D9D"/>
    <w:rsid w:val="00EA7912"/>
    <w:rsid w:val="00EA79D9"/>
    <w:rsid w:val="00EA7D20"/>
    <w:rsid w:val="00EB08C6"/>
    <w:rsid w:val="00EB0E21"/>
    <w:rsid w:val="00EB1728"/>
    <w:rsid w:val="00EB17F4"/>
    <w:rsid w:val="00EB1E18"/>
    <w:rsid w:val="00EB24BB"/>
    <w:rsid w:val="00EB2641"/>
    <w:rsid w:val="00EB266D"/>
    <w:rsid w:val="00EB2804"/>
    <w:rsid w:val="00EB2AB1"/>
    <w:rsid w:val="00EB2D2A"/>
    <w:rsid w:val="00EB2F1D"/>
    <w:rsid w:val="00EB34F9"/>
    <w:rsid w:val="00EB3531"/>
    <w:rsid w:val="00EB3AC7"/>
    <w:rsid w:val="00EB3EE9"/>
    <w:rsid w:val="00EB3F38"/>
    <w:rsid w:val="00EB4828"/>
    <w:rsid w:val="00EB4AE6"/>
    <w:rsid w:val="00EB52A2"/>
    <w:rsid w:val="00EB5A2C"/>
    <w:rsid w:val="00EB5AFA"/>
    <w:rsid w:val="00EB60B3"/>
    <w:rsid w:val="00EB64CB"/>
    <w:rsid w:val="00EB683F"/>
    <w:rsid w:val="00EB6881"/>
    <w:rsid w:val="00EB6F68"/>
    <w:rsid w:val="00EB71BB"/>
    <w:rsid w:val="00EB71BF"/>
    <w:rsid w:val="00EB74CC"/>
    <w:rsid w:val="00EB7816"/>
    <w:rsid w:val="00EC03B7"/>
    <w:rsid w:val="00EC09B5"/>
    <w:rsid w:val="00EC0A2C"/>
    <w:rsid w:val="00EC0A82"/>
    <w:rsid w:val="00EC1694"/>
    <w:rsid w:val="00EC1DB8"/>
    <w:rsid w:val="00EC1FF1"/>
    <w:rsid w:val="00EC2666"/>
    <w:rsid w:val="00EC2977"/>
    <w:rsid w:val="00EC2E8F"/>
    <w:rsid w:val="00EC2FE2"/>
    <w:rsid w:val="00EC3103"/>
    <w:rsid w:val="00EC3235"/>
    <w:rsid w:val="00EC32F5"/>
    <w:rsid w:val="00EC3521"/>
    <w:rsid w:val="00EC376F"/>
    <w:rsid w:val="00EC3AF1"/>
    <w:rsid w:val="00EC3D95"/>
    <w:rsid w:val="00EC4665"/>
    <w:rsid w:val="00EC4BCE"/>
    <w:rsid w:val="00EC56DD"/>
    <w:rsid w:val="00EC59C9"/>
    <w:rsid w:val="00EC6250"/>
    <w:rsid w:val="00EC637C"/>
    <w:rsid w:val="00EC63E1"/>
    <w:rsid w:val="00EC6706"/>
    <w:rsid w:val="00EC6F0C"/>
    <w:rsid w:val="00EC7A47"/>
    <w:rsid w:val="00ED006A"/>
    <w:rsid w:val="00ED0173"/>
    <w:rsid w:val="00ED035D"/>
    <w:rsid w:val="00ED089A"/>
    <w:rsid w:val="00ED1159"/>
    <w:rsid w:val="00ED163B"/>
    <w:rsid w:val="00ED1A99"/>
    <w:rsid w:val="00ED235C"/>
    <w:rsid w:val="00ED2802"/>
    <w:rsid w:val="00ED2C3E"/>
    <w:rsid w:val="00ED30A6"/>
    <w:rsid w:val="00ED32C6"/>
    <w:rsid w:val="00ED40A3"/>
    <w:rsid w:val="00ED44A6"/>
    <w:rsid w:val="00ED49C8"/>
    <w:rsid w:val="00ED4C42"/>
    <w:rsid w:val="00ED4CDA"/>
    <w:rsid w:val="00ED5352"/>
    <w:rsid w:val="00ED5A90"/>
    <w:rsid w:val="00ED5BD2"/>
    <w:rsid w:val="00ED63F6"/>
    <w:rsid w:val="00ED684F"/>
    <w:rsid w:val="00ED6991"/>
    <w:rsid w:val="00ED734B"/>
    <w:rsid w:val="00ED734D"/>
    <w:rsid w:val="00ED743B"/>
    <w:rsid w:val="00ED7612"/>
    <w:rsid w:val="00ED7A78"/>
    <w:rsid w:val="00ED7C86"/>
    <w:rsid w:val="00ED7DA3"/>
    <w:rsid w:val="00ED7DD4"/>
    <w:rsid w:val="00ED7DEE"/>
    <w:rsid w:val="00ED7F3A"/>
    <w:rsid w:val="00EE084E"/>
    <w:rsid w:val="00EE0BE4"/>
    <w:rsid w:val="00EE0C16"/>
    <w:rsid w:val="00EE1320"/>
    <w:rsid w:val="00EE1493"/>
    <w:rsid w:val="00EE1557"/>
    <w:rsid w:val="00EE15B2"/>
    <w:rsid w:val="00EE1E66"/>
    <w:rsid w:val="00EE1E71"/>
    <w:rsid w:val="00EE246C"/>
    <w:rsid w:val="00EE246D"/>
    <w:rsid w:val="00EE25F2"/>
    <w:rsid w:val="00EE277B"/>
    <w:rsid w:val="00EE2A91"/>
    <w:rsid w:val="00EE2EFF"/>
    <w:rsid w:val="00EE3027"/>
    <w:rsid w:val="00EE3574"/>
    <w:rsid w:val="00EE4058"/>
    <w:rsid w:val="00EE4313"/>
    <w:rsid w:val="00EE455F"/>
    <w:rsid w:val="00EE4BF1"/>
    <w:rsid w:val="00EE4CDF"/>
    <w:rsid w:val="00EE4EE6"/>
    <w:rsid w:val="00EE4F1E"/>
    <w:rsid w:val="00EE5231"/>
    <w:rsid w:val="00EE5805"/>
    <w:rsid w:val="00EE5AA1"/>
    <w:rsid w:val="00EE5DD1"/>
    <w:rsid w:val="00EE60A1"/>
    <w:rsid w:val="00EE652A"/>
    <w:rsid w:val="00EE65E6"/>
    <w:rsid w:val="00EE66D4"/>
    <w:rsid w:val="00EE68B6"/>
    <w:rsid w:val="00EE6B6E"/>
    <w:rsid w:val="00EE6E12"/>
    <w:rsid w:val="00EE71C7"/>
    <w:rsid w:val="00EE742B"/>
    <w:rsid w:val="00EE78EC"/>
    <w:rsid w:val="00EE79B7"/>
    <w:rsid w:val="00EE7A4F"/>
    <w:rsid w:val="00EE7DF4"/>
    <w:rsid w:val="00EE7EAD"/>
    <w:rsid w:val="00EE7FBD"/>
    <w:rsid w:val="00EF029A"/>
    <w:rsid w:val="00EF03CB"/>
    <w:rsid w:val="00EF06C8"/>
    <w:rsid w:val="00EF0743"/>
    <w:rsid w:val="00EF0C9D"/>
    <w:rsid w:val="00EF0D80"/>
    <w:rsid w:val="00EF11E1"/>
    <w:rsid w:val="00EF12DD"/>
    <w:rsid w:val="00EF17D4"/>
    <w:rsid w:val="00EF1900"/>
    <w:rsid w:val="00EF22F3"/>
    <w:rsid w:val="00EF23EE"/>
    <w:rsid w:val="00EF2694"/>
    <w:rsid w:val="00EF298C"/>
    <w:rsid w:val="00EF2A01"/>
    <w:rsid w:val="00EF2C13"/>
    <w:rsid w:val="00EF2F93"/>
    <w:rsid w:val="00EF3109"/>
    <w:rsid w:val="00EF35A0"/>
    <w:rsid w:val="00EF36B2"/>
    <w:rsid w:val="00EF3813"/>
    <w:rsid w:val="00EF42D5"/>
    <w:rsid w:val="00EF4A2B"/>
    <w:rsid w:val="00EF4DD2"/>
    <w:rsid w:val="00EF505A"/>
    <w:rsid w:val="00EF5249"/>
    <w:rsid w:val="00EF5801"/>
    <w:rsid w:val="00EF58AA"/>
    <w:rsid w:val="00EF610F"/>
    <w:rsid w:val="00EF618F"/>
    <w:rsid w:val="00EF6A3A"/>
    <w:rsid w:val="00EF6EB8"/>
    <w:rsid w:val="00EF7025"/>
    <w:rsid w:val="00EF735C"/>
    <w:rsid w:val="00EF753D"/>
    <w:rsid w:val="00EF7E34"/>
    <w:rsid w:val="00EF7FB0"/>
    <w:rsid w:val="00F00AF7"/>
    <w:rsid w:val="00F00D3D"/>
    <w:rsid w:val="00F00DBD"/>
    <w:rsid w:val="00F00FF5"/>
    <w:rsid w:val="00F01015"/>
    <w:rsid w:val="00F013B9"/>
    <w:rsid w:val="00F01941"/>
    <w:rsid w:val="00F01EC6"/>
    <w:rsid w:val="00F020E9"/>
    <w:rsid w:val="00F0233B"/>
    <w:rsid w:val="00F027FC"/>
    <w:rsid w:val="00F02848"/>
    <w:rsid w:val="00F03124"/>
    <w:rsid w:val="00F03162"/>
    <w:rsid w:val="00F03319"/>
    <w:rsid w:val="00F03DC8"/>
    <w:rsid w:val="00F042BD"/>
    <w:rsid w:val="00F0437E"/>
    <w:rsid w:val="00F044D9"/>
    <w:rsid w:val="00F044DC"/>
    <w:rsid w:val="00F045AA"/>
    <w:rsid w:val="00F0481E"/>
    <w:rsid w:val="00F04E85"/>
    <w:rsid w:val="00F05559"/>
    <w:rsid w:val="00F058E6"/>
    <w:rsid w:val="00F05AC1"/>
    <w:rsid w:val="00F05F3D"/>
    <w:rsid w:val="00F0602C"/>
    <w:rsid w:val="00F067C7"/>
    <w:rsid w:val="00F06A17"/>
    <w:rsid w:val="00F06BCC"/>
    <w:rsid w:val="00F06C5F"/>
    <w:rsid w:val="00F06D26"/>
    <w:rsid w:val="00F075AC"/>
    <w:rsid w:val="00F07F94"/>
    <w:rsid w:val="00F1032C"/>
    <w:rsid w:val="00F10608"/>
    <w:rsid w:val="00F10846"/>
    <w:rsid w:val="00F10931"/>
    <w:rsid w:val="00F1138F"/>
    <w:rsid w:val="00F114AA"/>
    <w:rsid w:val="00F116DB"/>
    <w:rsid w:val="00F11921"/>
    <w:rsid w:val="00F11C83"/>
    <w:rsid w:val="00F1200D"/>
    <w:rsid w:val="00F1201E"/>
    <w:rsid w:val="00F123C4"/>
    <w:rsid w:val="00F1259E"/>
    <w:rsid w:val="00F12A46"/>
    <w:rsid w:val="00F131E5"/>
    <w:rsid w:val="00F13C8F"/>
    <w:rsid w:val="00F13F51"/>
    <w:rsid w:val="00F14362"/>
    <w:rsid w:val="00F14757"/>
    <w:rsid w:val="00F147DB"/>
    <w:rsid w:val="00F149CF"/>
    <w:rsid w:val="00F152A9"/>
    <w:rsid w:val="00F15451"/>
    <w:rsid w:val="00F15D04"/>
    <w:rsid w:val="00F16418"/>
    <w:rsid w:val="00F16581"/>
    <w:rsid w:val="00F1666A"/>
    <w:rsid w:val="00F1687B"/>
    <w:rsid w:val="00F168DD"/>
    <w:rsid w:val="00F16902"/>
    <w:rsid w:val="00F16969"/>
    <w:rsid w:val="00F16A28"/>
    <w:rsid w:val="00F16A4A"/>
    <w:rsid w:val="00F16FEF"/>
    <w:rsid w:val="00F17012"/>
    <w:rsid w:val="00F171EB"/>
    <w:rsid w:val="00F1759B"/>
    <w:rsid w:val="00F175AF"/>
    <w:rsid w:val="00F2000C"/>
    <w:rsid w:val="00F202FA"/>
    <w:rsid w:val="00F209D1"/>
    <w:rsid w:val="00F20A4B"/>
    <w:rsid w:val="00F20B0B"/>
    <w:rsid w:val="00F20B3F"/>
    <w:rsid w:val="00F20BC3"/>
    <w:rsid w:val="00F20BF8"/>
    <w:rsid w:val="00F2156D"/>
    <w:rsid w:val="00F216CE"/>
    <w:rsid w:val="00F21922"/>
    <w:rsid w:val="00F21A32"/>
    <w:rsid w:val="00F222C8"/>
    <w:rsid w:val="00F22533"/>
    <w:rsid w:val="00F22BCD"/>
    <w:rsid w:val="00F22D97"/>
    <w:rsid w:val="00F22F62"/>
    <w:rsid w:val="00F2327A"/>
    <w:rsid w:val="00F2384F"/>
    <w:rsid w:val="00F2395F"/>
    <w:rsid w:val="00F239CD"/>
    <w:rsid w:val="00F23B5F"/>
    <w:rsid w:val="00F23ECF"/>
    <w:rsid w:val="00F23F11"/>
    <w:rsid w:val="00F241D5"/>
    <w:rsid w:val="00F24CD0"/>
    <w:rsid w:val="00F24FDE"/>
    <w:rsid w:val="00F2536F"/>
    <w:rsid w:val="00F2537F"/>
    <w:rsid w:val="00F25A27"/>
    <w:rsid w:val="00F25C12"/>
    <w:rsid w:val="00F25CC0"/>
    <w:rsid w:val="00F2684C"/>
    <w:rsid w:val="00F271B6"/>
    <w:rsid w:val="00F27340"/>
    <w:rsid w:val="00F27915"/>
    <w:rsid w:val="00F27DE6"/>
    <w:rsid w:val="00F27E79"/>
    <w:rsid w:val="00F301F2"/>
    <w:rsid w:val="00F3042F"/>
    <w:rsid w:val="00F30498"/>
    <w:rsid w:val="00F30EB7"/>
    <w:rsid w:val="00F30FB1"/>
    <w:rsid w:val="00F310A0"/>
    <w:rsid w:val="00F310BF"/>
    <w:rsid w:val="00F3163F"/>
    <w:rsid w:val="00F31F56"/>
    <w:rsid w:val="00F32038"/>
    <w:rsid w:val="00F32139"/>
    <w:rsid w:val="00F32442"/>
    <w:rsid w:val="00F3256C"/>
    <w:rsid w:val="00F329A6"/>
    <w:rsid w:val="00F32B73"/>
    <w:rsid w:val="00F32CA7"/>
    <w:rsid w:val="00F330C1"/>
    <w:rsid w:val="00F3329B"/>
    <w:rsid w:val="00F332E9"/>
    <w:rsid w:val="00F33541"/>
    <w:rsid w:val="00F33BD5"/>
    <w:rsid w:val="00F34089"/>
    <w:rsid w:val="00F34355"/>
    <w:rsid w:val="00F34C0E"/>
    <w:rsid w:val="00F34D7F"/>
    <w:rsid w:val="00F35726"/>
    <w:rsid w:val="00F35F4B"/>
    <w:rsid w:val="00F35F84"/>
    <w:rsid w:val="00F3604A"/>
    <w:rsid w:val="00F3632A"/>
    <w:rsid w:val="00F3675B"/>
    <w:rsid w:val="00F36A98"/>
    <w:rsid w:val="00F36E49"/>
    <w:rsid w:val="00F3723B"/>
    <w:rsid w:val="00F37398"/>
    <w:rsid w:val="00F3763D"/>
    <w:rsid w:val="00F37C53"/>
    <w:rsid w:val="00F40165"/>
    <w:rsid w:val="00F4028F"/>
    <w:rsid w:val="00F40378"/>
    <w:rsid w:val="00F40478"/>
    <w:rsid w:val="00F40801"/>
    <w:rsid w:val="00F40931"/>
    <w:rsid w:val="00F40D46"/>
    <w:rsid w:val="00F40F24"/>
    <w:rsid w:val="00F41331"/>
    <w:rsid w:val="00F41361"/>
    <w:rsid w:val="00F41D2F"/>
    <w:rsid w:val="00F4206B"/>
    <w:rsid w:val="00F421C5"/>
    <w:rsid w:val="00F427BA"/>
    <w:rsid w:val="00F42878"/>
    <w:rsid w:val="00F42A94"/>
    <w:rsid w:val="00F42B71"/>
    <w:rsid w:val="00F42DA3"/>
    <w:rsid w:val="00F431DE"/>
    <w:rsid w:val="00F43615"/>
    <w:rsid w:val="00F4386D"/>
    <w:rsid w:val="00F439FE"/>
    <w:rsid w:val="00F43BEC"/>
    <w:rsid w:val="00F43BF4"/>
    <w:rsid w:val="00F43F72"/>
    <w:rsid w:val="00F441BA"/>
    <w:rsid w:val="00F44C35"/>
    <w:rsid w:val="00F44EA0"/>
    <w:rsid w:val="00F452F0"/>
    <w:rsid w:val="00F46271"/>
    <w:rsid w:val="00F4664B"/>
    <w:rsid w:val="00F47349"/>
    <w:rsid w:val="00F47592"/>
    <w:rsid w:val="00F47621"/>
    <w:rsid w:val="00F476D6"/>
    <w:rsid w:val="00F47DF8"/>
    <w:rsid w:val="00F47E42"/>
    <w:rsid w:val="00F47F0F"/>
    <w:rsid w:val="00F512FD"/>
    <w:rsid w:val="00F5148A"/>
    <w:rsid w:val="00F51585"/>
    <w:rsid w:val="00F517AA"/>
    <w:rsid w:val="00F51B26"/>
    <w:rsid w:val="00F51DA5"/>
    <w:rsid w:val="00F52346"/>
    <w:rsid w:val="00F524C5"/>
    <w:rsid w:val="00F525F5"/>
    <w:rsid w:val="00F52A12"/>
    <w:rsid w:val="00F52D73"/>
    <w:rsid w:val="00F53CD0"/>
    <w:rsid w:val="00F53CD2"/>
    <w:rsid w:val="00F5431E"/>
    <w:rsid w:val="00F5498C"/>
    <w:rsid w:val="00F55196"/>
    <w:rsid w:val="00F55341"/>
    <w:rsid w:val="00F5543C"/>
    <w:rsid w:val="00F55590"/>
    <w:rsid w:val="00F558E9"/>
    <w:rsid w:val="00F5593B"/>
    <w:rsid w:val="00F55EA4"/>
    <w:rsid w:val="00F561CE"/>
    <w:rsid w:val="00F5634B"/>
    <w:rsid w:val="00F57248"/>
    <w:rsid w:val="00F57E43"/>
    <w:rsid w:val="00F604FA"/>
    <w:rsid w:val="00F605AC"/>
    <w:rsid w:val="00F60D9E"/>
    <w:rsid w:val="00F6100B"/>
    <w:rsid w:val="00F61217"/>
    <w:rsid w:val="00F614CE"/>
    <w:rsid w:val="00F61551"/>
    <w:rsid w:val="00F6168A"/>
    <w:rsid w:val="00F61BEF"/>
    <w:rsid w:val="00F6209D"/>
    <w:rsid w:val="00F621CA"/>
    <w:rsid w:val="00F6233C"/>
    <w:rsid w:val="00F6245E"/>
    <w:rsid w:val="00F625FD"/>
    <w:rsid w:val="00F62C4D"/>
    <w:rsid w:val="00F62D40"/>
    <w:rsid w:val="00F632C3"/>
    <w:rsid w:val="00F63EA1"/>
    <w:rsid w:val="00F63FA6"/>
    <w:rsid w:val="00F64429"/>
    <w:rsid w:val="00F644EE"/>
    <w:rsid w:val="00F64B78"/>
    <w:rsid w:val="00F64C33"/>
    <w:rsid w:val="00F64D3B"/>
    <w:rsid w:val="00F64DFB"/>
    <w:rsid w:val="00F64E38"/>
    <w:rsid w:val="00F64F12"/>
    <w:rsid w:val="00F65004"/>
    <w:rsid w:val="00F65351"/>
    <w:rsid w:val="00F65F91"/>
    <w:rsid w:val="00F6601E"/>
    <w:rsid w:val="00F6606A"/>
    <w:rsid w:val="00F66102"/>
    <w:rsid w:val="00F661D7"/>
    <w:rsid w:val="00F663F2"/>
    <w:rsid w:val="00F664E9"/>
    <w:rsid w:val="00F664EB"/>
    <w:rsid w:val="00F66564"/>
    <w:rsid w:val="00F6733A"/>
    <w:rsid w:val="00F67720"/>
    <w:rsid w:val="00F67F46"/>
    <w:rsid w:val="00F70087"/>
    <w:rsid w:val="00F700DC"/>
    <w:rsid w:val="00F700E5"/>
    <w:rsid w:val="00F7127A"/>
    <w:rsid w:val="00F719D9"/>
    <w:rsid w:val="00F71AE4"/>
    <w:rsid w:val="00F71F24"/>
    <w:rsid w:val="00F723D5"/>
    <w:rsid w:val="00F7317A"/>
    <w:rsid w:val="00F7379A"/>
    <w:rsid w:val="00F74A33"/>
    <w:rsid w:val="00F75075"/>
    <w:rsid w:val="00F753E8"/>
    <w:rsid w:val="00F7560A"/>
    <w:rsid w:val="00F75971"/>
    <w:rsid w:val="00F75F67"/>
    <w:rsid w:val="00F7602F"/>
    <w:rsid w:val="00F760E5"/>
    <w:rsid w:val="00F764CF"/>
    <w:rsid w:val="00F7651B"/>
    <w:rsid w:val="00F770F1"/>
    <w:rsid w:val="00F7724A"/>
    <w:rsid w:val="00F77608"/>
    <w:rsid w:val="00F77855"/>
    <w:rsid w:val="00F80096"/>
    <w:rsid w:val="00F80529"/>
    <w:rsid w:val="00F81217"/>
    <w:rsid w:val="00F81280"/>
    <w:rsid w:val="00F81B1E"/>
    <w:rsid w:val="00F81CDB"/>
    <w:rsid w:val="00F81E28"/>
    <w:rsid w:val="00F82156"/>
    <w:rsid w:val="00F821A5"/>
    <w:rsid w:val="00F82542"/>
    <w:rsid w:val="00F8282A"/>
    <w:rsid w:val="00F82B10"/>
    <w:rsid w:val="00F82B1D"/>
    <w:rsid w:val="00F82C08"/>
    <w:rsid w:val="00F82CB2"/>
    <w:rsid w:val="00F82D05"/>
    <w:rsid w:val="00F8300B"/>
    <w:rsid w:val="00F83AF6"/>
    <w:rsid w:val="00F83FB0"/>
    <w:rsid w:val="00F8470D"/>
    <w:rsid w:val="00F849B2"/>
    <w:rsid w:val="00F8539D"/>
    <w:rsid w:val="00F8584B"/>
    <w:rsid w:val="00F85927"/>
    <w:rsid w:val="00F85AA2"/>
    <w:rsid w:val="00F861BA"/>
    <w:rsid w:val="00F862BE"/>
    <w:rsid w:val="00F86B14"/>
    <w:rsid w:val="00F86E91"/>
    <w:rsid w:val="00F86FA4"/>
    <w:rsid w:val="00F87494"/>
    <w:rsid w:val="00F87B4E"/>
    <w:rsid w:val="00F87BBE"/>
    <w:rsid w:val="00F9016B"/>
    <w:rsid w:val="00F90429"/>
    <w:rsid w:val="00F9066D"/>
    <w:rsid w:val="00F907D9"/>
    <w:rsid w:val="00F90E10"/>
    <w:rsid w:val="00F91648"/>
    <w:rsid w:val="00F91721"/>
    <w:rsid w:val="00F9187D"/>
    <w:rsid w:val="00F91BB2"/>
    <w:rsid w:val="00F91BCF"/>
    <w:rsid w:val="00F91E6D"/>
    <w:rsid w:val="00F91F60"/>
    <w:rsid w:val="00F929F0"/>
    <w:rsid w:val="00F932D0"/>
    <w:rsid w:val="00F93749"/>
    <w:rsid w:val="00F93EA0"/>
    <w:rsid w:val="00F948BE"/>
    <w:rsid w:val="00F94912"/>
    <w:rsid w:val="00F94C1B"/>
    <w:rsid w:val="00F94E5D"/>
    <w:rsid w:val="00F952ED"/>
    <w:rsid w:val="00F95366"/>
    <w:rsid w:val="00F95383"/>
    <w:rsid w:val="00F95C83"/>
    <w:rsid w:val="00F961E7"/>
    <w:rsid w:val="00F964EB"/>
    <w:rsid w:val="00F96611"/>
    <w:rsid w:val="00F96C47"/>
    <w:rsid w:val="00F96CD9"/>
    <w:rsid w:val="00F96E32"/>
    <w:rsid w:val="00F96FE6"/>
    <w:rsid w:val="00F971B6"/>
    <w:rsid w:val="00F97BEA"/>
    <w:rsid w:val="00F97DD8"/>
    <w:rsid w:val="00FA0151"/>
    <w:rsid w:val="00FA0533"/>
    <w:rsid w:val="00FA058C"/>
    <w:rsid w:val="00FA0996"/>
    <w:rsid w:val="00FA0CB2"/>
    <w:rsid w:val="00FA0EE8"/>
    <w:rsid w:val="00FA0FFD"/>
    <w:rsid w:val="00FA14B1"/>
    <w:rsid w:val="00FA1897"/>
    <w:rsid w:val="00FA1FB4"/>
    <w:rsid w:val="00FA21FD"/>
    <w:rsid w:val="00FA2383"/>
    <w:rsid w:val="00FA23B2"/>
    <w:rsid w:val="00FA31E7"/>
    <w:rsid w:val="00FA3867"/>
    <w:rsid w:val="00FA3FA2"/>
    <w:rsid w:val="00FA4058"/>
    <w:rsid w:val="00FA453C"/>
    <w:rsid w:val="00FA47D8"/>
    <w:rsid w:val="00FA4C6B"/>
    <w:rsid w:val="00FA4ED3"/>
    <w:rsid w:val="00FA5261"/>
    <w:rsid w:val="00FA55B0"/>
    <w:rsid w:val="00FA59BC"/>
    <w:rsid w:val="00FA5AC2"/>
    <w:rsid w:val="00FA5CA9"/>
    <w:rsid w:val="00FA5D75"/>
    <w:rsid w:val="00FA622E"/>
    <w:rsid w:val="00FA6884"/>
    <w:rsid w:val="00FA6983"/>
    <w:rsid w:val="00FA744A"/>
    <w:rsid w:val="00FA74ED"/>
    <w:rsid w:val="00FA7704"/>
    <w:rsid w:val="00FA771D"/>
    <w:rsid w:val="00FA7D07"/>
    <w:rsid w:val="00FB0818"/>
    <w:rsid w:val="00FB133A"/>
    <w:rsid w:val="00FB15D1"/>
    <w:rsid w:val="00FB15E6"/>
    <w:rsid w:val="00FB1779"/>
    <w:rsid w:val="00FB1DC5"/>
    <w:rsid w:val="00FB225A"/>
    <w:rsid w:val="00FB2498"/>
    <w:rsid w:val="00FB268A"/>
    <w:rsid w:val="00FB2CAB"/>
    <w:rsid w:val="00FB2D7D"/>
    <w:rsid w:val="00FB2F8C"/>
    <w:rsid w:val="00FB312F"/>
    <w:rsid w:val="00FB314A"/>
    <w:rsid w:val="00FB31C1"/>
    <w:rsid w:val="00FB3465"/>
    <w:rsid w:val="00FB3599"/>
    <w:rsid w:val="00FB38A6"/>
    <w:rsid w:val="00FB3E3F"/>
    <w:rsid w:val="00FB416A"/>
    <w:rsid w:val="00FB4189"/>
    <w:rsid w:val="00FB453C"/>
    <w:rsid w:val="00FB470F"/>
    <w:rsid w:val="00FB4D1F"/>
    <w:rsid w:val="00FB57EA"/>
    <w:rsid w:val="00FB5802"/>
    <w:rsid w:val="00FB5ADE"/>
    <w:rsid w:val="00FB6A8D"/>
    <w:rsid w:val="00FB6B6B"/>
    <w:rsid w:val="00FB6BD8"/>
    <w:rsid w:val="00FB6CC6"/>
    <w:rsid w:val="00FB734C"/>
    <w:rsid w:val="00FB7473"/>
    <w:rsid w:val="00FB7618"/>
    <w:rsid w:val="00FB7BD5"/>
    <w:rsid w:val="00FB7CDE"/>
    <w:rsid w:val="00FB7D4E"/>
    <w:rsid w:val="00FC0078"/>
    <w:rsid w:val="00FC0247"/>
    <w:rsid w:val="00FC0686"/>
    <w:rsid w:val="00FC0952"/>
    <w:rsid w:val="00FC0B98"/>
    <w:rsid w:val="00FC0CCB"/>
    <w:rsid w:val="00FC1392"/>
    <w:rsid w:val="00FC19A2"/>
    <w:rsid w:val="00FC1B97"/>
    <w:rsid w:val="00FC1D32"/>
    <w:rsid w:val="00FC2684"/>
    <w:rsid w:val="00FC3409"/>
    <w:rsid w:val="00FC38D4"/>
    <w:rsid w:val="00FC38F4"/>
    <w:rsid w:val="00FC3AD5"/>
    <w:rsid w:val="00FC3BAC"/>
    <w:rsid w:val="00FC3CA0"/>
    <w:rsid w:val="00FC4076"/>
    <w:rsid w:val="00FC4080"/>
    <w:rsid w:val="00FC4241"/>
    <w:rsid w:val="00FC4792"/>
    <w:rsid w:val="00FC49E9"/>
    <w:rsid w:val="00FC4A4E"/>
    <w:rsid w:val="00FC4C2A"/>
    <w:rsid w:val="00FC5022"/>
    <w:rsid w:val="00FC598E"/>
    <w:rsid w:val="00FC599D"/>
    <w:rsid w:val="00FC5A7B"/>
    <w:rsid w:val="00FC5C46"/>
    <w:rsid w:val="00FC5CE1"/>
    <w:rsid w:val="00FC61C8"/>
    <w:rsid w:val="00FC626E"/>
    <w:rsid w:val="00FC684E"/>
    <w:rsid w:val="00FC70B9"/>
    <w:rsid w:val="00FC70FA"/>
    <w:rsid w:val="00FC755E"/>
    <w:rsid w:val="00FC771A"/>
    <w:rsid w:val="00FC7D55"/>
    <w:rsid w:val="00FD02D6"/>
    <w:rsid w:val="00FD059E"/>
    <w:rsid w:val="00FD073A"/>
    <w:rsid w:val="00FD08A2"/>
    <w:rsid w:val="00FD0EDD"/>
    <w:rsid w:val="00FD1260"/>
    <w:rsid w:val="00FD154E"/>
    <w:rsid w:val="00FD15F0"/>
    <w:rsid w:val="00FD1BFD"/>
    <w:rsid w:val="00FD1D53"/>
    <w:rsid w:val="00FD1EDB"/>
    <w:rsid w:val="00FD2052"/>
    <w:rsid w:val="00FD20B6"/>
    <w:rsid w:val="00FD2344"/>
    <w:rsid w:val="00FD2449"/>
    <w:rsid w:val="00FD2C1B"/>
    <w:rsid w:val="00FD2CB6"/>
    <w:rsid w:val="00FD2ED6"/>
    <w:rsid w:val="00FD347D"/>
    <w:rsid w:val="00FD3642"/>
    <w:rsid w:val="00FD36D8"/>
    <w:rsid w:val="00FD3727"/>
    <w:rsid w:val="00FD372D"/>
    <w:rsid w:val="00FD4447"/>
    <w:rsid w:val="00FD456B"/>
    <w:rsid w:val="00FD4643"/>
    <w:rsid w:val="00FD48C4"/>
    <w:rsid w:val="00FD490A"/>
    <w:rsid w:val="00FD4B66"/>
    <w:rsid w:val="00FD5159"/>
    <w:rsid w:val="00FD53BC"/>
    <w:rsid w:val="00FD5DE3"/>
    <w:rsid w:val="00FD5E49"/>
    <w:rsid w:val="00FD5F5B"/>
    <w:rsid w:val="00FD6115"/>
    <w:rsid w:val="00FD643F"/>
    <w:rsid w:val="00FD7248"/>
    <w:rsid w:val="00FD75FA"/>
    <w:rsid w:val="00FD780B"/>
    <w:rsid w:val="00FD7EE3"/>
    <w:rsid w:val="00FE0034"/>
    <w:rsid w:val="00FE0421"/>
    <w:rsid w:val="00FE100F"/>
    <w:rsid w:val="00FE10BB"/>
    <w:rsid w:val="00FE1564"/>
    <w:rsid w:val="00FE1A4C"/>
    <w:rsid w:val="00FE1F0D"/>
    <w:rsid w:val="00FE1FE8"/>
    <w:rsid w:val="00FE20FB"/>
    <w:rsid w:val="00FE24ED"/>
    <w:rsid w:val="00FE2867"/>
    <w:rsid w:val="00FE2A09"/>
    <w:rsid w:val="00FE2B83"/>
    <w:rsid w:val="00FE38A2"/>
    <w:rsid w:val="00FE39D1"/>
    <w:rsid w:val="00FE3CFC"/>
    <w:rsid w:val="00FE40AE"/>
    <w:rsid w:val="00FE47F0"/>
    <w:rsid w:val="00FE492C"/>
    <w:rsid w:val="00FE4FF8"/>
    <w:rsid w:val="00FE5858"/>
    <w:rsid w:val="00FE5990"/>
    <w:rsid w:val="00FE6CFE"/>
    <w:rsid w:val="00FE71B2"/>
    <w:rsid w:val="00FE7356"/>
    <w:rsid w:val="00FE74C1"/>
    <w:rsid w:val="00FE7B41"/>
    <w:rsid w:val="00FE7E46"/>
    <w:rsid w:val="00FE7E57"/>
    <w:rsid w:val="00FE7F15"/>
    <w:rsid w:val="00FF0014"/>
    <w:rsid w:val="00FF0069"/>
    <w:rsid w:val="00FF04D9"/>
    <w:rsid w:val="00FF0ABD"/>
    <w:rsid w:val="00FF0AF7"/>
    <w:rsid w:val="00FF10AC"/>
    <w:rsid w:val="00FF11D6"/>
    <w:rsid w:val="00FF13E5"/>
    <w:rsid w:val="00FF1508"/>
    <w:rsid w:val="00FF1587"/>
    <w:rsid w:val="00FF185A"/>
    <w:rsid w:val="00FF1CBF"/>
    <w:rsid w:val="00FF1CD3"/>
    <w:rsid w:val="00FF1CE5"/>
    <w:rsid w:val="00FF20A7"/>
    <w:rsid w:val="00FF220C"/>
    <w:rsid w:val="00FF25F1"/>
    <w:rsid w:val="00FF27A5"/>
    <w:rsid w:val="00FF33F9"/>
    <w:rsid w:val="00FF3497"/>
    <w:rsid w:val="00FF3526"/>
    <w:rsid w:val="00FF420D"/>
    <w:rsid w:val="00FF5400"/>
    <w:rsid w:val="00FF57BA"/>
    <w:rsid w:val="00FF5C22"/>
    <w:rsid w:val="00FF5E49"/>
    <w:rsid w:val="00FF5F84"/>
    <w:rsid w:val="00FF6013"/>
    <w:rsid w:val="00FF6146"/>
    <w:rsid w:val="00FF624B"/>
    <w:rsid w:val="00FF63AB"/>
    <w:rsid w:val="00FF6411"/>
    <w:rsid w:val="00FF657D"/>
    <w:rsid w:val="00FF6868"/>
    <w:rsid w:val="00FF6EA7"/>
    <w:rsid w:val="00FF70F5"/>
    <w:rsid w:val="00FF7186"/>
    <w:rsid w:val="00FF76C9"/>
    <w:rsid w:val="00FF7732"/>
    <w:rsid w:val="00FF7771"/>
    <w:rsid w:val="00FF779B"/>
    <w:rsid w:val="01815C9B"/>
    <w:rsid w:val="0A29673A"/>
    <w:rsid w:val="0B999BDA"/>
    <w:rsid w:val="12DD2D81"/>
    <w:rsid w:val="12F57D14"/>
    <w:rsid w:val="18F40CF8"/>
    <w:rsid w:val="196A8014"/>
    <w:rsid w:val="1C7BAF19"/>
    <w:rsid w:val="22C33E50"/>
    <w:rsid w:val="237C5942"/>
    <w:rsid w:val="26FA9C41"/>
    <w:rsid w:val="2B21399C"/>
    <w:rsid w:val="2D94B5F1"/>
    <w:rsid w:val="2DF5910E"/>
    <w:rsid w:val="3647931B"/>
    <w:rsid w:val="37AC0333"/>
    <w:rsid w:val="3D018D0A"/>
    <w:rsid w:val="3FC60A6B"/>
    <w:rsid w:val="443C21DA"/>
    <w:rsid w:val="57523BC3"/>
    <w:rsid w:val="595549AB"/>
    <w:rsid w:val="5D5F4BE2"/>
    <w:rsid w:val="63182072"/>
    <w:rsid w:val="64227B11"/>
    <w:rsid w:val="69E1F472"/>
    <w:rsid w:val="7058F0AB"/>
    <w:rsid w:val="73343889"/>
    <w:rsid w:val="780ECCE9"/>
    <w:rsid w:val="7BAAD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584EE51"/>
  <w15:docId w15:val="{9CBDD5E3-0F6B-4887-9AE9-A27989A55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B15C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3C18DE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3C18D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3C18D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3C18D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3C18DE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3C18DE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3C18DE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3C18DE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3C18DE"/>
    <w:pPr>
      <w:spacing w:after="120"/>
    </w:pPr>
  </w:style>
  <w:style w:type="character" w:customStyle="1" w:styleId="Heading4Char1">
    <w:name w:val="Heading 4 Char1"/>
    <w:link w:val="Heading4"/>
    <w:locked/>
    <w:rsid w:val="00D170B8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1">
    <w:name w:val="Heading 5 Char1"/>
    <w:link w:val="Heading5"/>
    <w:locked/>
    <w:rsid w:val="00D170B8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1">
    <w:name w:val="Heading 6 Char1"/>
    <w:link w:val="Heading6"/>
    <w:locked/>
    <w:rsid w:val="00D170B8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1">
    <w:name w:val="Heading 7 Char1"/>
    <w:link w:val="Heading7"/>
    <w:locked/>
    <w:rsid w:val="00D170B8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1">
    <w:name w:val="Heading 8 Char1"/>
    <w:link w:val="Heading8"/>
    <w:locked/>
    <w:rsid w:val="00D170B8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1">
    <w:name w:val="Heading 9 Char1"/>
    <w:link w:val="Heading9"/>
    <w:locked/>
    <w:rsid w:val="00D170B8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1"/>
    <w:rsid w:val="003C18DE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locked/>
    <w:rsid w:val="00D170B8"/>
    <w:rPr>
      <w:rFonts w:ascii="Arial" w:hAnsi="Arial"/>
      <w:sz w:val="18"/>
      <w:szCs w:val="18"/>
      <w:lang w:val="en-US" w:eastAsia="en-US" w:bidi="th-TH"/>
    </w:rPr>
  </w:style>
  <w:style w:type="character" w:customStyle="1" w:styleId="AAAddress">
    <w:name w:val="AA Address"/>
    <w:rsid w:val="003C18D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C18D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3C18DE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3C18DE"/>
    <w:rPr>
      <w:b/>
      <w:bCs/>
    </w:rPr>
  </w:style>
  <w:style w:type="paragraph" w:styleId="ListBullet">
    <w:name w:val="List Bullet"/>
    <w:basedOn w:val="Normal"/>
    <w:rsid w:val="003C18DE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3C18DE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3C18DE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3C18DE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3C18DE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3C18DE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3C18DE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3C18DE"/>
    <w:pPr>
      <w:ind w:left="284"/>
    </w:pPr>
  </w:style>
  <w:style w:type="paragraph" w:customStyle="1" w:styleId="AAFrameAddress">
    <w:name w:val="AA Frame Address"/>
    <w:basedOn w:val="Heading1"/>
    <w:rsid w:val="003C18D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3C18DE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3C18DE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3C18DE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3C18DE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C18DE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C18DE"/>
    <w:pPr>
      <w:ind w:left="851" w:hanging="284"/>
    </w:pPr>
  </w:style>
  <w:style w:type="paragraph" w:styleId="Index4">
    <w:name w:val="index 4"/>
    <w:basedOn w:val="Normal"/>
    <w:next w:val="Normal"/>
    <w:semiHidden/>
    <w:rsid w:val="003C18DE"/>
    <w:pPr>
      <w:ind w:left="1135" w:hanging="284"/>
    </w:pPr>
  </w:style>
  <w:style w:type="paragraph" w:styleId="Index6">
    <w:name w:val="index 6"/>
    <w:basedOn w:val="Normal"/>
    <w:next w:val="Normal"/>
    <w:semiHidden/>
    <w:rsid w:val="003C18DE"/>
    <w:pPr>
      <w:ind w:left="1702" w:hanging="284"/>
    </w:pPr>
  </w:style>
  <w:style w:type="paragraph" w:styleId="Index5">
    <w:name w:val="index 5"/>
    <w:basedOn w:val="Normal"/>
    <w:next w:val="Normal"/>
    <w:semiHidden/>
    <w:rsid w:val="003C18DE"/>
    <w:pPr>
      <w:ind w:left="1418" w:hanging="284"/>
    </w:pPr>
  </w:style>
  <w:style w:type="paragraph" w:styleId="Index7">
    <w:name w:val="index 7"/>
    <w:basedOn w:val="Normal"/>
    <w:next w:val="Normal"/>
    <w:semiHidden/>
    <w:rsid w:val="003C18DE"/>
    <w:pPr>
      <w:ind w:left="1985" w:hanging="284"/>
    </w:pPr>
  </w:style>
  <w:style w:type="paragraph" w:styleId="Index8">
    <w:name w:val="index 8"/>
    <w:basedOn w:val="Normal"/>
    <w:next w:val="Normal"/>
    <w:semiHidden/>
    <w:rsid w:val="003C18DE"/>
    <w:pPr>
      <w:ind w:left="2269" w:hanging="284"/>
    </w:pPr>
  </w:style>
  <w:style w:type="paragraph" w:styleId="Index9">
    <w:name w:val="index 9"/>
    <w:basedOn w:val="Normal"/>
    <w:next w:val="Normal"/>
    <w:semiHidden/>
    <w:rsid w:val="003C18DE"/>
    <w:pPr>
      <w:ind w:left="2552" w:hanging="284"/>
    </w:pPr>
  </w:style>
  <w:style w:type="paragraph" w:styleId="TOC2">
    <w:name w:val="toc 2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C18DE"/>
    <w:pPr>
      <w:ind w:left="851"/>
    </w:pPr>
  </w:style>
  <w:style w:type="paragraph" w:styleId="TOC5">
    <w:name w:val="toc 5"/>
    <w:basedOn w:val="Normal"/>
    <w:next w:val="Normal"/>
    <w:semiHidden/>
    <w:rsid w:val="003C18DE"/>
    <w:pPr>
      <w:ind w:left="1134"/>
    </w:pPr>
  </w:style>
  <w:style w:type="paragraph" w:styleId="TOC6">
    <w:name w:val="toc 6"/>
    <w:basedOn w:val="Normal"/>
    <w:next w:val="Normal"/>
    <w:semiHidden/>
    <w:rsid w:val="003C18DE"/>
    <w:pPr>
      <w:ind w:left="1418"/>
    </w:pPr>
  </w:style>
  <w:style w:type="paragraph" w:styleId="TOC7">
    <w:name w:val="toc 7"/>
    <w:basedOn w:val="Normal"/>
    <w:next w:val="Normal"/>
    <w:semiHidden/>
    <w:rsid w:val="003C18DE"/>
    <w:pPr>
      <w:ind w:left="1701"/>
    </w:pPr>
  </w:style>
  <w:style w:type="paragraph" w:styleId="TOC8">
    <w:name w:val="toc 8"/>
    <w:basedOn w:val="Normal"/>
    <w:next w:val="Normal"/>
    <w:semiHidden/>
    <w:rsid w:val="003C18DE"/>
    <w:pPr>
      <w:ind w:left="1985"/>
    </w:pPr>
  </w:style>
  <w:style w:type="paragraph" w:styleId="TOC9">
    <w:name w:val="toc 9"/>
    <w:basedOn w:val="Normal"/>
    <w:next w:val="Normal"/>
    <w:semiHidden/>
    <w:rsid w:val="003C18DE"/>
    <w:pPr>
      <w:ind w:left="2268"/>
    </w:pPr>
  </w:style>
  <w:style w:type="paragraph" w:styleId="TableofFigures">
    <w:name w:val="table of figures"/>
    <w:basedOn w:val="Normal"/>
    <w:next w:val="Normal"/>
    <w:semiHidden/>
    <w:rsid w:val="003C18DE"/>
    <w:pPr>
      <w:ind w:left="567" w:hanging="567"/>
    </w:pPr>
  </w:style>
  <w:style w:type="paragraph" w:styleId="ListBullet5">
    <w:name w:val="List Bullet 5"/>
    <w:basedOn w:val="Normal"/>
    <w:rsid w:val="003C18DE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3C18DE"/>
    <w:pPr>
      <w:ind w:firstLine="284"/>
    </w:pPr>
    <w:rPr>
      <w:rFonts w:cs="Angsana New"/>
    </w:rPr>
  </w:style>
  <w:style w:type="character" w:customStyle="1" w:styleId="BodyTextFirstIndentChar1">
    <w:name w:val="Body Text First Indent Char1"/>
    <w:link w:val="BodyTextFirstIndent"/>
    <w:locked/>
    <w:rsid w:val="00D170B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D170B8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1"/>
    <w:rsid w:val="003C18DE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1"/>
    <w:rsid w:val="003C18DE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locked/>
    <w:rsid w:val="00D170B8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qFormat/>
    <w:rsid w:val="003C18DE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C18D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C18D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C18D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C18DE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C18D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C18D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C18DE"/>
    <w:pPr>
      <w:framePr w:h="1054" w:wrap="around" w:y="5920"/>
    </w:pPr>
  </w:style>
  <w:style w:type="paragraph" w:customStyle="1" w:styleId="ReportHeading3">
    <w:name w:val="ReportHeading3"/>
    <w:basedOn w:val="ReportHeading2"/>
    <w:rsid w:val="003C18DE"/>
    <w:pPr>
      <w:framePr w:h="443" w:wrap="around" w:y="8223"/>
    </w:pPr>
  </w:style>
  <w:style w:type="paragraph" w:customStyle="1" w:styleId="a">
    <w:name w:val="¢éÍ¤ÇÒÁ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3C18D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C18D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C18D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C18D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C18DE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locked/>
    <w:rsid w:val="00D170B8"/>
    <w:rPr>
      <w:rFonts w:ascii="Book Antiqua" w:hAnsi="Book Antiqua"/>
      <w:sz w:val="22"/>
      <w:szCs w:val="22"/>
      <w:lang w:val="en-US" w:eastAsia="en-US" w:bidi="th-TH"/>
    </w:rPr>
  </w:style>
  <w:style w:type="paragraph" w:customStyle="1" w:styleId="a1">
    <w:name w:val="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locked/>
    <w:rsid w:val="00D170B8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rsid w:val="003C18DE"/>
  </w:style>
  <w:style w:type="paragraph" w:customStyle="1" w:styleId="ASSETS">
    <w:name w:val="ASSET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locked/>
    <w:rsid w:val="00D170B8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3C18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D170B8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C18D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3C18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/>
  </w:style>
  <w:style w:type="paragraph" w:styleId="Signature">
    <w:name w:val="Signature"/>
    <w:basedOn w:val="Normal"/>
    <w:link w:val="SignatureChar1"/>
    <w:rsid w:val="003C18DE"/>
    <w:pPr>
      <w:spacing w:line="240" w:lineRule="auto"/>
    </w:pPr>
  </w:style>
  <w:style w:type="character" w:customStyle="1" w:styleId="SignatureChar1">
    <w:name w:val="Signature Char1"/>
    <w:link w:val="Signature"/>
    <w:locked/>
    <w:rsid w:val="00D170B8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D170B8"/>
    <w:rPr>
      <w:sz w:val="18"/>
      <w:lang w:val="en-GB" w:eastAsia="en-US" w:bidi="ar-SA"/>
    </w:rPr>
  </w:style>
  <w:style w:type="paragraph" w:customStyle="1" w:styleId="Graphic">
    <w:name w:val="Graphic"/>
    <w:basedOn w:val="Signature"/>
    <w:rsid w:val="003C18D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C18DE"/>
    <w:pPr>
      <w:spacing w:after="0"/>
    </w:pPr>
  </w:style>
  <w:style w:type="paragraph" w:customStyle="1" w:styleId="acctdividends">
    <w:name w:val="acct dividends"/>
    <w:aliases w:val="a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C18DE"/>
    <w:pPr>
      <w:spacing w:after="0"/>
    </w:pPr>
  </w:style>
  <w:style w:type="paragraph" w:customStyle="1" w:styleId="acctindent">
    <w:name w:val="acct indent"/>
    <w:aliases w:val="ai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C18D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C18DE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C18D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C18D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C18D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C18D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C18D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C18D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C18DE"/>
    <w:pPr>
      <w:spacing w:after="0"/>
    </w:pPr>
  </w:style>
  <w:style w:type="paragraph" w:customStyle="1" w:styleId="List1a">
    <w:name w:val="List 1a"/>
    <w:aliases w:val="1a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C18D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D170B8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C18D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C18DE"/>
  </w:style>
  <w:style w:type="paragraph" w:customStyle="1" w:styleId="zreportaddinfo">
    <w:name w:val="zreport addinfo"/>
    <w:basedOn w:val="Normal"/>
    <w:rsid w:val="003C18D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C18D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C18D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C18D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C18D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C18DE"/>
    <w:rPr>
      <w:b/>
      <w:bCs/>
    </w:rPr>
  </w:style>
  <w:style w:type="paragraph" w:customStyle="1" w:styleId="nineptbodytext">
    <w:name w:val="nine pt body text"/>
    <w:aliases w:val="9bt"/>
    <w:basedOn w:val="nineptnormal"/>
    <w:rsid w:val="003C18DE"/>
    <w:pPr>
      <w:spacing w:after="220"/>
    </w:pPr>
  </w:style>
  <w:style w:type="paragraph" w:customStyle="1" w:styleId="nineptnormal">
    <w:name w:val="nine pt normal"/>
    <w:aliases w:val="9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C18DE"/>
    <w:pPr>
      <w:jc w:val="center"/>
    </w:pPr>
  </w:style>
  <w:style w:type="paragraph" w:customStyle="1" w:styleId="heading">
    <w:name w:val="heading"/>
    <w:aliases w:val="h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C18D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C18DE"/>
  </w:style>
  <w:style w:type="paragraph" w:customStyle="1" w:styleId="nineptheadingcentredbold">
    <w:name w:val="nine pt heading centred bold"/>
    <w:aliases w:val="9hc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C18D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C18D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C18DE"/>
    <w:rPr>
      <w:b/>
    </w:rPr>
  </w:style>
  <w:style w:type="paragraph" w:customStyle="1" w:styleId="nineptcolumntab1">
    <w:name w:val="nine pt column tab1"/>
    <w:aliases w:val="a91"/>
    <w:basedOn w:val="nineptnormal"/>
    <w:rsid w:val="003C18D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C18D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C18DE"/>
    <w:pPr>
      <w:jc w:val="center"/>
    </w:pPr>
  </w:style>
  <w:style w:type="paragraph" w:customStyle="1" w:styleId="Normalheading">
    <w:name w:val="Normal heading"/>
    <w:aliases w:val="nh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C18D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C18D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C18D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C18D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C18D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C18D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C18D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C18D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C18D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C18D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C18D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C18D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C18D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C18D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C18D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C18D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C18D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C18D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C18DE"/>
    <w:pPr>
      <w:spacing w:after="0"/>
    </w:pPr>
  </w:style>
  <w:style w:type="paragraph" w:customStyle="1" w:styleId="smallreturn">
    <w:name w:val="small return"/>
    <w:aliases w:val="sr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C18DE"/>
    <w:pPr>
      <w:spacing w:after="0"/>
    </w:pPr>
  </w:style>
  <w:style w:type="paragraph" w:customStyle="1" w:styleId="headingbolditalic">
    <w:name w:val="heading bold italic"/>
    <w:aliases w:val="hbi"/>
    <w:basedOn w:val="heading"/>
    <w:rsid w:val="003C18D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C18D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C18D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C18DE"/>
    <w:pPr>
      <w:spacing w:after="0"/>
    </w:pPr>
  </w:style>
  <w:style w:type="paragraph" w:customStyle="1" w:styleId="blockbullet">
    <w:name w:val="block bullet"/>
    <w:aliases w:val="bb"/>
    <w:basedOn w:val="block"/>
    <w:rsid w:val="003C18DE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C18D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C18DE"/>
    <w:pPr>
      <w:spacing w:after="0"/>
    </w:pPr>
  </w:style>
  <w:style w:type="paragraph" w:customStyle="1" w:styleId="eightptnormal">
    <w:name w:val="eight pt normal"/>
    <w:aliases w:val="8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C18D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C18D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C18D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C18DE"/>
    <w:rPr>
      <w:b/>
      <w:bCs/>
    </w:rPr>
  </w:style>
  <w:style w:type="paragraph" w:customStyle="1" w:styleId="eightptbodytext">
    <w:name w:val="eight pt body text"/>
    <w:aliases w:val="8bt"/>
    <w:basedOn w:val="eightptnormal"/>
    <w:rsid w:val="003C18D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C18D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C18D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C18D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C18DE"/>
    <w:pPr>
      <w:spacing w:after="0"/>
    </w:pPr>
  </w:style>
  <w:style w:type="paragraph" w:customStyle="1" w:styleId="eightptblock">
    <w:name w:val="eight pt block"/>
    <w:aliases w:val="8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C18D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C18D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C18D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C18DE"/>
    <w:pPr>
      <w:spacing w:after="0"/>
    </w:pPr>
  </w:style>
  <w:style w:type="paragraph" w:customStyle="1" w:styleId="blockindent">
    <w:name w:val="block indent"/>
    <w:aliases w:val="bi"/>
    <w:basedOn w:val="block"/>
    <w:rsid w:val="003C18D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C18DE"/>
    <w:pPr>
      <w:jc w:val="center"/>
    </w:pPr>
  </w:style>
  <w:style w:type="paragraph" w:customStyle="1" w:styleId="nineptcol">
    <w:name w:val="nine pt %col"/>
    <w:aliases w:val="9%"/>
    <w:basedOn w:val="nineptnormal"/>
    <w:rsid w:val="003C18D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C18D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C18D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C18DE"/>
    <w:pPr>
      <w:spacing w:after="0"/>
    </w:pPr>
  </w:style>
  <w:style w:type="paragraph" w:customStyle="1" w:styleId="nineptblocklist">
    <w:name w:val="nine pt block list"/>
    <w:aliases w:val="9bl"/>
    <w:basedOn w:val="nineptblock"/>
    <w:rsid w:val="003C18D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C18D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C18D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C18D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C18D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C18D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C18D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C18D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C18D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C18D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C18D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C18DE"/>
    <w:pPr>
      <w:spacing w:after="80"/>
    </w:pPr>
  </w:style>
  <w:style w:type="paragraph" w:customStyle="1" w:styleId="nineptratecol">
    <w:name w:val="nine pt rate col"/>
    <w:aliases w:val="a9r"/>
    <w:basedOn w:val="nineptnormal"/>
    <w:rsid w:val="003C18D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C18D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C18D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C18D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C18D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C18D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C18D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C18D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C18D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C18D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C18D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C18DE"/>
    <w:pPr>
      <w:ind w:left="907" w:hanging="340"/>
    </w:pPr>
  </w:style>
  <w:style w:type="paragraph" w:customStyle="1" w:styleId="List3i">
    <w:name w:val="List 3i"/>
    <w:aliases w:val="3i"/>
    <w:basedOn w:val="List2i"/>
    <w:rsid w:val="003C18D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C18D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C18D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C18D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C18D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C18D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C18D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C18DE"/>
    <w:pPr>
      <w:spacing w:after="80"/>
    </w:pPr>
  </w:style>
  <w:style w:type="paragraph" w:customStyle="1" w:styleId="blockbullet2">
    <w:name w:val="block bullet 2"/>
    <w:aliases w:val="bb2"/>
    <w:basedOn w:val="BodyText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C18D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C18D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C18DE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C18DE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C18DE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C18D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C18D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C18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C18D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D170B8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rsid w:val="003C18DE"/>
    <w:rPr>
      <w:bCs/>
      <w:sz w:val="22"/>
      <w:szCs w:val="22"/>
      <w:lang w:val="en-US" w:eastAsia="en-GB" w:bidi="th-TH"/>
    </w:rPr>
  </w:style>
  <w:style w:type="paragraph" w:customStyle="1" w:styleId="CharCharCharCharCharCharCharChar">
    <w:name w:val="อักขระ Char Char อักขระ Char Char อักขระ Char อักขระ Char อักขระ Char Char อักขระ"/>
    <w:basedOn w:val="Normal"/>
    <w:rsid w:val="00D67D7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3E0CC4"/>
    <w:pPr>
      <w:ind w:left="720"/>
      <w:contextualSpacing/>
    </w:pPr>
    <w:rPr>
      <w:rFonts w:cs="Angsana New"/>
      <w:szCs w:val="22"/>
    </w:rPr>
  </w:style>
  <w:style w:type="character" w:customStyle="1" w:styleId="Heading1Char">
    <w:name w:val="Heading 1 Char"/>
    <w:locked/>
    <w:rsid w:val="00D170B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D170B8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D170B8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shorttext1">
    <w:name w:val="short_text1"/>
    <w:rsid w:val="00D170B8"/>
    <w:rPr>
      <w:rFonts w:cs="Times New Roman"/>
      <w:sz w:val="29"/>
      <w:szCs w:val="29"/>
    </w:rPr>
  </w:style>
  <w:style w:type="character" w:customStyle="1" w:styleId="hps">
    <w:name w:val="hps"/>
    <w:uiPriority w:val="99"/>
    <w:rsid w:val="00D170B8"/>
    <w:rPr>
      <w:rFonts w:cs="Times New Roman"/>
    </w:rPr>
  </w:style>
  <w:style w:type="character" w:customStyle="1" w:styleId="gt-icon-text1">
    <w:name w:val="gt-icon-text1"/>
    <w:rsid w:val="00D170B8"/>
    <w:rPr>
      <w:rFonts w:cs="Times New Roman"/>
    </w:rPr>
  </w:style>
  <w:style w:type="character" w:customStyle="1" w:styleId="shorttext">
    <w:name w:val="short_text"/>
    <w:rsid w:val="00D170B8"/>
    <w:rPr>
      <w:rFonts w:cs="Times New Roman"/>
    </w:rPr>
  </w:style>
  <w:style w:type="paragraph" w:customStyle="1" w:styleId="Default">
    <w:name w:val="Default"/>
    <w:rsid w:val="00D170B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170B8"/>
    <w:rPr>
      <w:rFonts w:cs="Times New Roman"/>
    </w:rPr>
  </w:style>
  <w:style w:type="paragraph" w:styleId="PlainText">
    <w:name w:val="Plain Text"/>
    <w:basedOn w:val="Normal"/>
    <w:link w:val="PlainTextChar1"/>
    <w:rsid w:val="00D170B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1">
    <w:name w:val="Plain Text Char1"/>
    <w:link w:val="PlainText"/>
    <w:locked/>
    <w:rsid w:val="00D170B8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rsid w:val="00D170B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1"/>
    <w:rsid w:val="00D170B8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1">
    <w:name w:val="Comment Text Char1"/>
    <w:link w:val="CommentText"/>
    <w:locked/>
    <w:rsid w:val="00D170B8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1"/>
    <w:rsid w:val="00D170B8"/>
    <w:rPr>
      <w:b/>
      <w:bCs/>
    </w:rPr>
  </w:style>
  <w:style w:type="character" w:customStyle="1" w:styleId="CommentSubjectChar1">
    <w:name w:val="Comment Subject Char1"/>
    <w:link w:val="CommentSubject"/>
    <w:locked/>
    <w:rsid w:val="00D170B8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Heading4Char">
    <w:name w:val="Heading 4 Char"/>
    <w:locked/>
    <w:rsid w:val="007739E6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7739E6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7739E6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7739E6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7739E6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7739E6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7739E6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7739E6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7739E6"/>
    <w:rPr>
      <w:rFonts w:ascii="Arial" w:hAnsi="Arial" w:cs="Times New Roman"/>
      <w:sz w:val="18"/>
      <w:szCs w:val="18"/>
    </w:rPr>
  </w:style>
  <w:style w:type="character" w:customStyle="1" w:styleId="BodyText2Char">
    <w:name w:val="Body Text 2 Char"/>
    <w:locked/>
    <w:rsid w:val="007739E6"/>
    <w:rPr>
      <w:rFonts w:ascii="Book Antiqua" w:hAnsi="Book Antiqua" w:cs="Times New Roman"/>
      <w:sz w:val="22"/>
      <w:szCs w:val="22"/>
    </w:rPr>
  </w:style>
  <w:style w:type="character" w:customStyle="1" w:styleId="BodyText3Char">
    <w:name w:val="Body Text 3 Char"/>
    <w:locked/>
    <w:rsid w:val="007739E6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7739E6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7739E6"/>
    <w:rPr>
      <w:rFonts w:ascii="Arial" w:hAnsi="Arial" w:cs="Times New Roman"/>
      <w:sz w:val="18"/>
      <w:szCs w:val="18"/>
    </w:rPr>
  </w:style>
  <w:style w:type="character" w:customStyle="1" w:styleId="PlainTextChar">
    <w:name w:val="Plain Text Char"/>
    <w:uiPriority w:val="99"/>
    <w:locked/>
    <w:rsid w:val="007739E6"/>
    <w:rPr>
      <w:rFonts w:ascii="Consolas" w:hAnsi="Consolas" w:cs="Angsana New"/>
      <w:sz w:val="26"/>
      <w:szCs w:val="26"/>
    </w:rPr>
  </w:style>
  <w:style w:type="character" w:customStyle="1" w:styleId="CommentTextChar">
    <w:name w:val="Comment Text Char"/>
    <w:locked/>
    <w:rsid w:val="007739E6"/>
    <w:rPr>
      <w:rFonts w:ascii="Arial" w:hAnsi="Arial" w:cs="Angsana New"/>
      <w:sz w:val="25"/>
      <w:szCs w:val="25"/>
    </w:rPr>
  </w:style>
  <w:style w:type="character" w:customStyle="1" w:styleId="CommentSubjectChar">
    <w:name w:val="Comment Subject Char"/>
    <w:locked/>
    <w:rsid w:val="007739E6"/>
    <w:rPr>
      <w:rFonts w:ascii="Arial" w:hAnsi="Arial" w:cs="Angsana New"/>
      <w:b/>
      <w:bCs/>
      <w:sz w:val="25"/>
      <w:szCs w:val="25"/>
    </w:rPr>
  </w:style>
  <w:style w:type="character" w:customStyle="1" w:styleId="blockChar">
    <w:name w:val="block Char"/>
    <w:aliases w:val="b Char"/>
    <w:link w:val="block"/>
    <w:locked/>
    <w:rsid w:val="001970E8"/>
    <w:rPr>
      <w:sz w:val="22"/>
      <w:lang w:val="en-GB" w:bidi="ar-SA"/>
    </w:rPr>
  </w:style>
  <w:style w:type="paragraph" w:styleId="NoSpacing">
    <w:name w:val="No Spacing"/>
    <w:uiPriority w:val="1"/>
    <w:qFormat/>
    <w:rsid w:val="00076F2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A1533"/>
    <w:rPr>
      <w:rFonts w:ascii="Arial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9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9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5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F1DD689-7540-4189-B618-DA43D780F44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00FEF55-E106-43D0-90D2-9D5BD2088435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0C370C2B-568F-42A7-A651-9AE4F1A2BB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CC68394-C62D-4A15-A3B3-746355BB0C5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</TotalTime>
  <Pages>14</Pages>
  <Words>1958</Words>
  <Characters>11161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13093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Nuttaporn, Tammakitsirichok</dc:creator>
  <cp:keywords/>
  <dc:description/>
  <cp:lastModifiedBy>Prathprawee, Saengcharee</cp:lastModifiedBy>
  <cp:revision>2</cp:revision>
  <cp:lastPrinted>2025-11-11T11:21:00Z</cp:lastPrinted>
  <dcterms:created xsi:type="dcterms:W3CDTF">2025-11-12T08:04:00Z</dcterms:created>
  <dcterms:modified xsi:type="dcterms:W3CDTF">2025-11-12T08:04:00Z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0x010100FC3C573FF70E394A86433F5E112C33AA</vt:lpwstr>
  </property>
  <property fmtid="{D5CDD505-2E9C-101B-9397-08002B2CF9AE}" pid="5" name="MediaServiceImageTags">
    <vt:lpwstr/>
  </property>
</Properties>
</file>