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cs/>
          <w:lang w:val="en-US" w:bidi="th-TH"/>
        </w:rPr>
      </w:pPr>
    </w:p>
    <w:p w14:paraId="202FB438" w14:textId="77777777" w:rsidR="00DD1E47" w:rsidRPr="00344F1F" w:rsidRDefault="00DD1E47" w:rsidP="006771E8">
      <w:pPr>
        <w:pStyle w:val="BodyText"/>
        <w:rPr>
          <w:rFonts w:cstheme="minorBidi" w:hint="cs"/>
          <w:cs/>
          <w:lang w:bidi="th-TH"/>
        </w:rPr>
      </w:pPr>
    </w:p>
    <w:p w14:paraId="61217FCA" w14:textId="2EE5F7BA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DA004A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เสนอ ผู้ถือหุ้น</w:t>
      </w:r>
      <w:r w:rsidR="00B5181C" w:rsidRPr="00DA004A">
        <w:rPr>
          <w:rFonts w:ascii="BrowalliaUPC" w:hAnsi="BrowalliaUPC" w:cs="BrowalliaUPC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 ลิสซิ่ง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0DAC74A7" w:rsidR="009D1C1B" w:rsidRDefault="00CE4720" w:rsidP="009D1C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CF7A6B">
        <w:rPr>
          <w:rFonts w:ascii="BrowalliaUPC" w:hAnsi="BrowalliaUPC" w:cs="BrowalliaUPC"/>
          <w:sz w:val="28"/>
          <w:szCs w:val="28"/>
          <w:lang w:bidi="th-TH"/>
        </w:rPr>
        <w:t xml:space="preserve"> (</w:t>
      </w:r>
      <w:r w:rsidR="00CF7A6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CF7A6B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(กลุ่มบริษัท)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6FBD">
        <w:rPr>
          <w:rFonts w:ascii="Browallia New" w:hAnsi="Browallia New" w:cs="Browallia New"/>
          <w:sz w:val="28"/>
          <w:szCs w:val="28"/>
          <w:lang w:bidi="th-TH"/>
        </w:rPr>
        <w:br/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047DBD" w:rsidRPr="00047DBD">
        <w:rPr>
          <w:rFonts w:ascii="Browallia New" w:hAnsi="Browallia New" w:cs="Browallia New"/>
          <w:sz w:val="28"/>
          <w:szCs w:val="28"/>
          <w:lang w:bidi="th-TH"/>
        </w:rPr>
        <w:t>3</w:t>
      </w:r>
      <w:r w:rsidR="00831866">
        <w:rPr>
          <w:rFonts w:ascii="Browallia New" w:hAnsi="Browallia New" w:cs="Browallia New"/>
          <w:sz w:val="28"/>
          <w:szCs w:val="28"/>
          <w:lang w:bidi="th-TH"/>
        </w:rPr>
        <w:t>0</w:t>
      </w:r>
      <w:r w:rsidR="00047DBD" w:rsidRPr="00047D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E57BB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831866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047DBD" w:rsidRPr="005C422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5C422D">
        <w:rPr>
          <w:rFonts w:ascii="BrowalliaUPC" w:hAnsi="BrowalliaUPC" w:cs="BrowalliaUPC"/>
          <w:sz w:val="28"/>
          <w:szCs w:val="28"/>
          <w:lang w:bidi="th-TH"/>
        </w:rPr>
        <w:t>256</w:t>
      </w:r>
      <w:r w:rsidR="0055245A" w:rsidRPr="005C422D">
        <w:rPr>
          <w:rFonts w:ascii="BrowalliaUPC" w:hAnsi="BrowalliaUPC" w:cs="BrowalliaUPC"/>
          <w:sz w:val="28"/>
          <w:szCs w:val="28"/>
          <w:lang w:bidi="th-TH"/>
        </w:rPr>
        <w:t>8</w:t>
      </w:r>
      <w:r w:rsidR="009D1C1B" w:rsidRPr="005C42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2942B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สำหรับงวดสามเดือนและเก้าเดือน</w:t>
      </w:r>
      <w:r w:rsidR="00B3560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B35607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B3560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="00B35607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1E4BF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</w:t>
      </w:r>
      <w:r w:rsidR="008F6FBD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เงินสดรวมและเฉพาะบริษัท</w:t>
      </w:r>
      <w:r w:rsidR="00633DB7" w:rsidRPr="00633DB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B447CE">
        <w:rPr>
          <w:rFonts w:ascii="BrowalliaUPC" w:hAnsi="BrowalliaUPC" w:cs="BrowalliaUPC" w:hint="cs"/>
          <w:sz w:val="28"/>
          <w:szCs w:val="28"/>
          <w:cs/>
          <w:lang w:bidi="th-TH"/>
        </w:rPr>
        <w:t>เก้าเดือน</w:t>
      </w:r>
      <w:r w:rsidR="00633DB7" w:rsidRPr="00633DB7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สิ้นสุดวันเดียวกัน</w:t>
      </w:r>
      <w:r w:rsidR="00633DB7" w:rsidRPr="00633D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C40C5D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1533E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8F6FBD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6DC1FC14" w14:textId="77777777" w:rsidR="003E4AF2" w:rsidRPr="006848C0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DA004A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391C4668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44F1F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344F1F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6FBD">
        <w:rPr>
          <w:rFonts w:ascii="BrowalliaUPC" w:hAnsi="BrowalliaUPC" w:cs="BrowalliaUPC"/>
          <w:sz w:val="28"/>
          <w:szCs w:val="28"/>
          <w:lang w:bidi="th-TH"/>
        </w:rPr>
        <w:br/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8F6FB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4FA232" w14:textId="79805F70" w:rsidR="00714A8C" w:rsidRPr="001F1A88" w:rsidRDefault="00C77C78" w:rsidP="00714A8C">
      <w:pPr>
        <w:spacing w:after="0" w:line="36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F1A88">
        <w:rPr>
          <w:rFonts w:ascii="Browallia New" w:hAnsi="Browallia New" w:cs="Browallia New"/>
          <w:sz w:val="28"/>
          <w:szCs w:val="28"/>
          <w:lang w:bidi="th-TH"/>
        </w:rPr>
        <w:t xml:space="preserve">14 </w:t>
      </w:r>
      <w:r w:rsidRPr="001F1A88">
        <w:rPr>
          <w:rFonts w:ascii="Browallia New" w:hAnsi="Browallia New" w:cs="Browallia New" w:hint="cs"/>
          <w:sz w:val="28"/>
          <w:szCs w:val="28"/>
          <w:cs/>
          <w:lang w:bidi="th-TH"/>
        </w:rPr>
        <w:t>พ</w:t>
      </w:r>
      <w:r w:rsidR="001F1A88" w:rsidRPr="001F1A88">
        <w:rPr>
          <w:rFonts w:ascii="Browallia New" w:hAnsi="Browallia New" w:cs="Browallia New" w:hint="cs"/>
          <w:sz w:val="28"/>
          <w:szCs w:val="28"/>
          <w:cs/>
          <w:lang w:bidi="th-TH"/>
        </w:rPr>
        <w:t>ฤ</w:t>
      </w:r>
      <w:r w:rsidRPr="001F1A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ศจิกายน </w:t>
      </w:r>
      <w:r w:rsidRPr="001F1A88">
        <w:rPr>
          <w:rFonts w:ascii="Browallia New" w:hAnsi="Browallia New" w:cs="Browallia New"/>
          <w:sz w:val="28"/>
          <w:szCs w:val="28"/>
          <w:lang w:bidi="th-TH"/>
        </w:rPr>
        <w:t>2568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B157A" w14:textId="77777777" w:rsidR="009C3CBA" w:rsidRDefault="009C3CBA">
      <w:r>
        <w:separator/>
      </w:r>
    </w:p>
  </w:endnote>
  <w:endnote w:type="continuationSeparator" w:id="0">
    <w:p w14:paraId="7576C74D" w14:textId="77777777" w:rsidR="009C3CBA" w:rsidRDefault="009C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B0A00" w14:textId="77777777" w:rsidR="009C3CBA" w:rsidRDefault="009C3CBA">
      <w:bookmarkStart w:id="0" w:name="_Hlk482348182"/>
      <w:bookmarkEnd w:id="0"/>
      <w:r>
        <w:separator/>
      </w:r>
    </w:p>
  </w:footnote>
  <w:footnote w:type="continuationSeparator" w:id="0">
    <w:p w14:paraId="624C3877" w14:textId="77777777" w:rsidR="009C3CBA" w:rsidRDefault="009C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54AF0A67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DCE0315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ED5"/>
    <w:rsid w:val="000162B0"/>
    <w:rsid w:val="0001732E"/>
    <w:rsid w:val="0003023B"/>
    <w:rsid w:val="00031D17"/>
    <w:rsid w:val="00036CFC"/>
    <w:rsid w:val="00044ACE"/>
    <w:rsid w:val="0004550E"/>
    <w:rsid w:val="00047DBD"/>
    <w:rsid w:val="000525F8"/>
    <w:rsid w:val="00052614"/>
    <w:rsid w:val="000572E0"/>
    <w:rsid w:val="00063F41"/>
    <w:rsid w:val="00067A2B"/>
    <w:rsid w:val="000723F7"/>
    <w:rsid w:val="00074485"/>
    <w:rsid w:val="00081744"/>
    <w:rsid w:val="000828F1"/>
    <w:rsid w:val="00082F03"/>
    <w:rsid w:val="00082F59"/>
    <w:rsid w:val="000875D8"/>
    <w:rsid w:val="00090C45"/>
    <w:rsid w:val="00094333"/>
    <w:rsid w:val="00096911"/>
    <w:rsid w:val="00097FAB"/>
    <w:rsid w:val="000A61A1"/>
    <w:rsid w:val="000A6F6D"/>
    <w:rsid w:val="000B65E3"/>
    <w:rsid w:val="000B7090"/>
    <w:rsid w:val="000C3D6A"/>
    <w:rsid w:val="000D2DBF"/>
    <w:rsid w:val="000E52CE"/>
    <w:rsid w:val="000F3AAB"/>
    <w:rsid w:val="000F6DB6"/>
    <w:rsid w:val="000F6E25"/>
    <w:rsid w:val="001011DF"/>
    <w:rsid w:val="00104BF9"/>
    <w:rsid w:val="00112B69"/>
    <w:rsid w:val="001166CD"/>
    <w:rsid w:val="001222ED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436B"/>
    <w:rsid w:val="001B5B4A"/>
    <w:rsid w:val="001B726D"/>
    <w:rsid w:val="001B7388"/>
    <w:rsid w:val="001C0F98"/>
    <w:rsid w:val="001C2857"/>
    <w:rsid w:val="001C6107"/>
    <w:rsid w:val="001D2302"/>
    <w:rsid w:val="001D716E"/>
    <w:rsid w:val="001D7BB3"/>
    <w:rsid w:val="001D7BB5"/>
    <w:rsid w:val="001E12A6"/>
    <w:rsid w:val="001E498F"/>
    <w:rsid w:val="001E4BF6"/>
    <w:rsid w:val="001F1A88"/>
    <w:rsid w:val="00214B4B"/>
    <w:rsid w:val="0022518C"/>
    <w:rsid w:val="00230E72"/>
    <w:rsid w:val="0023489F"/>
    <w:rsid w:val="00237A7E"/>
    <w:rsid w:val="00241F16"/>
    <w:rsid w:val="00242C27"/>
    <w:rsid w:val="00247969"/>
    <w:rsid w:val="00250F3A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942B6"/>
    <w:rsid w:val="002A252E"/>
    <w:rsid w:val="002B0726"/>
    <w:rsid w:val="002B0BF8"/>
    <w:rsid w:val="002B5348"/>
    <w:rsid w:val="002B5A4A"/>
    <w:rsid w:val="002C303B"/>
    <w:rsid w:val="002C623D"/>
    <w:rsid w:val="002D5A0F"/>
    <w:rsid w:val="002D6E25"/>
    <w:rsid w:val="002E02F4"/>
    <w:rsid w:val="002E57BB"/>
    <w:rsid w:val="002E7F1E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0ED"/>
    <w:rsid w:val="00331B99"/>
    <w:rsid w:val="003331D5"/>
    <w:rsid w:val="0033378D"/>
    <w:rsid w:val="00334C25"/>
    <w:rsid w:val="00335342"/>
    <w:rsid w:val="00335E5B"/>
    <w:rsid w:val="00344F1F"/>
    <w:rsid w:val="003469B9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3F1D66"/>
    <w:rsid w:val="00403792"/>
    <w:rsid w:val="0041046E"/>
    <w:rsid w:val="004110F4"/>
    <w:rsid w:val="00416281"/>
    <w:rsid w:val="00422353"/>
    <w:rsid w:val="0042469F"/>
    <w:rsid w:val="00426915"/>
    <w:rsid w:val="00433610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4F63CD"/>
    <w:rsid w:val="00504A6E"/>
    <w:rsid w:val="005070FA"/>
    <w:rsid w:val="00516F32"/>
    <w:rsid w:val="0052186A"/>
    <w:rsid w:val="005316EA"/>
    <w:rsid w:val="005321DA"/>
    <w:rsid w:val="00542ADA"/>
    <w:rsid w:val="0054553D"/>
    <w:rsid w:val="00547541"/>
    <w:rsid w:val="00551365"/>
    <w:rsid w:val="0055245A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0480"/>
    <w:rsid w:val="005A27DB"/>
    <w:rsid w:val="005A29D0"/>
    <w:rsid w:val="005B183C"/>
    <w:rsid w:val="005B21A9"/>
    <w:rsid w:val="005B23C4"/>
    <w:rsid w:val="005B405A"/>
    <w:rsid w:val="005B48CB"/>
    <w:rsid w:val="005C2CCB"/>
    <w:rsid w:val="005C422D"/>
    <w:rsid w:val="005C6479"/>
    <w:rsid w:val="005C69FD"/>
    <w:rsid w:val="005D24D3"/>
    <w:rsid w:val="005D7025"/>
    <w:rsid w:val="005E2D67"/>
    <w:rsid w:val="005E4B76"/>
    <w:rsid w:val="005E5578"/>
    <w:rsid w:val="005E5DF2"/>
    <w:rsid w:val="005E7A58"/>
    <w:rsid w:val="005F09CE"/>
    <w:rsid w:val="005F4243"/>
    <w:rsid w:val="005F4D62"/>
    <w:rsid w:val="00610ED7"/>
    <w:rsid w:val="00613B0F"/>
    <w:rsid w:val="00613C41"/>
    <w:rsid w:val="006147CF"/>
    <w:rsid w:val="006147E5"/>
    <w:rsid w:val="0061533E"/>
    <w:rsid w:val="006200AE"/>
    <w:rsid w:val="00620CE3"/>
    <w:rsid w:val="00621086"/>
    <w:rsid w:val="0062208C"/>
    <w:rsid w:val="00626855"/>
    <w:rsid w:val="00633194"/>
    <w:rsid w:val="00633DB7"/>
    <w:rsid w:val="00634D49"/>
    <w:rsid w:val="006365A1"/>
    <w:rsid w:val="00636AA2"/>
    <w:rsid w:val="0064439F"/>
    <w:rsid w:val="00646878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848C0"/>
    <w:rsid w:val="00684D95"/>
    <w:rsid w:val="00685345"/>
    <w:rsid w:val="00692CA5"/>
    <w:rsid w:val="006932D7"/>
    <w:rsid w:val="0069438B"/>
    <w:rsid w:val="00696C42"/>
    <w:rsid w:val="006A3B2F"/>
    <w:rsid w:val="006B06A2"/>
    <w:rsid w:val="006C2FD8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A8C"/>
    <w:rsid w:val="00714FD6"/>
    <w:rsid w:val="0072212D"/>
    <w:rsid w:val="00722F41"/>
    <w:rsid w:val="00725A4E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77248"/>
    <w:rsid w:val="0078170A"/>
    <w:rsid w:val="007820E3"/>
    <w:rsid w:val="00790956"/>
    <w:rsid w:val="007945A2"/>
    <w:rsid w:val="0079502D"/>
    <w:rsid w:val="00796CC3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D6B2D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1866"/>
    <w:rsid w:val="00832F51"/>
    <w:rsid w:val="008378B5"/>
    <w:rsid w:val="00837B54"/>
    <w:rsid w:val="00840F58"/>
    <w:rsid w:val="00843100"/>
    <w:rsid w:val="00847054"/>
    <w:rsid w:val="00850F25"/>
    <w:rsid w:val="00852CFD"/>
    <w:rsid w:val="008530D1"/>
    <w:rsid w:val="008534AA"/>
    <w:rsid w:val="008541C2"/>
    <w:rsid w:val="0086426A"/>
    <w:rsid w:val="008719C2"/>
    <w:rsid w:val="00880A55"/>
    <w:rsid w:val="008835F6"/>
    <w:rsid w:val="00884701"/>
    <w:rsid w:val="00884FF7"/>
    <w:rsid w:val="00886559"/>
    <w:rsid w:val="00894ACE"/>
    <w:rsid w:val="008A7440"/>
    <w:rsid w:val="008A769F"/>
    <w:rsid w:val="008B03D9"/>
    <w:rsid w:val="008B061E"/>
    <w:rsid w:val="008B0623"/>
    <w:rsid w:val="008B19D9"/>
    <w:rsid w:val="008B1FD3"/>
    <w:rsid w:val="008B204B"/>
    <w:rsid w:val="008B3A5C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8F6FBD"/>
    <w:rsid w:val="009046A6"/>
    <w:rsid w:val="00907FD4"/>
    <w:rsid w:val="00912F98"/>
    <w:rsid w:val="00913C03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7CCB"/>
    <w:rsid w:val="00970DAB"/>
    <w:rsid w:val="00971DE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C3CB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273C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57C91"/>
    <w:rsid w:val="00A60F49"/>
    <w:rsid w:val="00A61E15"/>
    <w:rsid w:val="00A66F91"/>
    <w:rsid w:val="00A70229"/>
    <w:rsid w:val="00A712D3"/>
    <w:rsid w:val="00A81FB2"/>
    <w:rsid w:val="00A918D1"/>
    <w:rsid w:val="00A93A9A"/>
    <w:rsid w:val="00AA219C"/>
    <w:rsid w:val="00AA2FCF"/>
    <w:rsid w:val="00AA5C16"/>
    <w:rsid w:val="00AB51D7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4BA3"/>
    <w:rsid w:val="00AE64CA"/>
    <w:rsid w:val="00AF4F74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391D"/>
    <w:rsid w:val="00B34D51"/>
    <w:rsid w:val="00B35607"/>
    <w:rsid w:val="00B36A0E"/>
    <w:rsid w:val="00B36BA1"/>
    <w:rsid w:val="00B40D67"/>
    <w:rsid w:val="00B43C45"/>
    <w:rsid w:val="00B447CE"/>
    <w:rsid w:val="00B46F30"/>
    <w:rsid w:val="00B5181C"/>
    <w:rsid w:val="00B55A93"/>
    <w:rsid w:val="00B55EE8"/>
    <w:rsid w:val="00B56E6C"/>
    <w:rsid w:val="00B63D0E"/>
    <w:rsid w:val="00B70285"/>
    <w:rsid w:val="00B736EC"/>
    <w:rsid w:val="00B75346"/>
    <w:rsid w:val="00B75B2F"/>
    <w:rsid w:val="00B77AE2"/>
    <w:rsid w:val="00B77FC9"/>
    <w:rsid w:val="00B82A97"/>
    <w:rsid w:val="00B83039"/>
    <w:rsid w:val="00B84D6A"/>
    <w:rsid w:val="00B97F54"/>
    <w:rsid w:val="00BA34A6"/>
    <w:rsid w:val="00BA5A6D"/>
    <w:rsid w:val="00BA5B00"/>
    <w:rsid w:val="00BB159E"/>
    <w:rsid w:val="00BB1A07"/>
    <w:rsid w:val="00BB6DAD"/>
    <w:rsid w:val="00BB7346"/>
    <w:rsid w:val="00BC1555"/>
    <w:rsid w:val="00BC4F43"/>
    <w:rsid w:val="00BC60A9"/>
    <w:rsid w:val="00BC7310"/>
    <w:rsid w:val="00BD1B7B"/>
    <w:rsid w:val="00BE0C8A"/>
    <w:rsid w:val="00BE334D"/>
    <w:rsid w:val="00BE4988"/>
    <w:rsid w:val="00BE7AE1"/>
    <w:rsid w:val="00BF1C24"/>
    <w:rsid w:val="00BF3DAB"/>
    <w:rsid w:val="00BF5E73"/>
    <w:rsid w:val="00C0416D"/>
    <w:rsid w:val="00C06939"/>
    <w:rsid w:val="00C163F0"/>
    <w:rsid w:val="00C173BF"/>
    <w:rsid w:val="00C21E3B"/>
    <w:rsid w:val="00C271C4"/>
    <w:rsid w:val="00C27E6A"/>
    <w:rsid w:val="00C307E2"/>
    <w:rsid w:val="00C30909"/>
    <w:rsid w:val="00C35B1A"/>
    <w:rsid w:val="00C37A26"/>
    <w:rsid w:val="00C40C5D"/>
    <w:rsid w:val="00C41C7D"/>
    <w:rsid w:val="00C435EA"/>
    <w:rsid w:val="00C447A7"/>
    <w:rsid w:val="00C502C2"/>
    <w:rsid w:val="00C52C16"/>
    <w:rsid w:val="00C63023"/>
    <w:rsid w:val="00C63743"/>
    <w:rsid w:val="00C63BFB"/>
    <w:rsid w:val="00C7695E"/>
    <w:rsid w:val="00C76C6C"/>
    <w:rsid w:val="00C77C78"/>
    <w:rsid w:val="00C80EC5"/>
    <w:rsid w:val="00C81D2D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07E4"/>
    <w:rsid w:val="00CD25C2"/>
    <w:rsid w:val="00CD4D4E"/>
    <w:rsid w:val="00CE1D14"/>
    <w:rsid w:val="00CE24E5"/>
    <w:rsid w:val="00CE41DB"/>
    <w:rsid w:val="00CE4720"/>
    <w:rsid w:val="00CE4B5C"/>
    <w:rsid w:val="00CE4D96"/>
    <w:rsid w:val="00CE520E"/>
    <w:rsid w:val="00CE7670"/>
    <w:rsid w:val="00CF1EA0"/>
    <w:rsid w:val="00CF7A6B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4410C"/>
    <w:rsid w:val="00D45C5B"/>
    <w:rsid w:val="00D460E7"/>
    <w:rsid w:val="00D63ABC"/>
    <w:rsid w:val="00D643B7"/>
    <w:rsid w:val="00D65332"/>
    <w:rsid w:val="00D675F1"/>
    <w:rsid w:val="00D73B96"/>
    <w:rsid w:val="00D80807"/>
    <w:rsid w:val="00D81589"/>
    <w:rsid w:val="00D84E22"/>
    <w:rsid w:val="00D86917"/>
    <w:rsid w:val="00D92F9A"/>
    <w:rsid w:val="00D9427D"/>
    <w:rsid w:val="00D96128"/>
    <w:rsid w:val="00DA004A"/>
    <w:rsid w:val="00DA36EE"/>
    <w:rsid w:val="00DA452E"/>
    <w:rsid w:val="00DA5128"/>
    <w:rsid w:val="00DB308D"/>
    <w:rsid w:val="00DB57C6"/>
    <w:rsid w:val="00DB5F40"/>
    <w:rsid w:val="00DD1E47"/>
    <w:rsid w:val="00DD362D"/>
    <w:rsid w:val="00DD61A9"/>
    <w:rsid w:val="00DD6EF1"/>
    <w:rsid w:val="00DE4958"/>
    <w:rsid w:val="00DE50C0"/>
    <w:rsid w:val="00DE5E30"/>
    <w:rsid w:val="00E01552"/>
    <w:rsid w:val="00E04361"/>
    <w:rsid w:val="00E064FD"/>
    <w:rsid w:val="00E103B8"/>
    <w:rsid w:val="00E1053A"/>
    <w:rsid w:val="00E105A2"/>
    <w:rsid w:val="00E13654"/>
    <w:rsid w:val="00E14EB7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4A1C"/>
    <w:rsid w:val="00E76190"/>
    <w:rsid w:val="00E77AE8"/>
    <w:rsid w:val="00E8395E"/>
    <w:rsid w:val="00E86B53"/>
    <w:rsid w:val="00E9110B"/>
    <w:rsid w:val="00EA1BED"/>
    <w:rsid w:val="00EA211E"/>
    <w:rsid w:val="00EA2B6F"/>
    <w:rsid w:val="00EB08FF"/>
    <w:rsid w:val="00EB3478"/>
    <w:rsid w:val="00EB4B39"/>
    <w:rsid w:val="00EB6FE3"/>
    <w:rsid w:val="00EC09EF"/>
    <w:rsid w:val="00EC6067"/>
    <w:rsid w:val="00EC6DB6"/>
    <w:rsid w:val="00EE0F65"/>
    <w:rsid w:val="00EE321E"/>
    <w:rsid w:val="00EE44DA"/>
    <w:rsid w:val="00EE59BD"/>
    <w:rsid w:val="00EF190C"/>
    <w:rsid w:val="00EF1BDB"/>
    <w:rsid w:val="00EF47AE"/>
    <w:rsid w:val="00EF4A2F"/>
    <w:rsid w:val="00F01358"/>
    <w:rsid w:val="00F0469F"/>
    <w:rsid w:val="00F13DCA"/>
    <w:rsid w:val="00F14ED4"/>
    <w:rsid w:val="00F17842"/>
    <w:rsid w:val="00F246A1"/>
    <w:rsid w:val="00F24EB9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83F39"/>
    <w:rsid w:val="00F85F9A"/>
    <w:rsid w:val="00F909CD"/>
    <w:rsid w:val="00F974D1"/>
    <w:rsid w:val="00FA121E"/>
    <w:rsid w:val="00FA16E0"/>
    <w:rsid w:val="00FB2FAE"/>
    <w:rsid w:val="00FB6ACB"/>
    <w:rsid w:val="00FB7BC3"/>
    <w:rsid w:val="00FC2B9E"/>
    <w:rsid w:val="00FC4397"/>
    <w:rsid w:val="00FC499D"/>
    <w:rsid w:val="00FC5FB2"/>
    <w:rsid w:val="00FD05AD"/>
    <w:rsid w:val="00FD0666"/>
    <w:rsid w:val="00FD6F44"/>
    <w:rsid w:val="00FD7295"/>
    <w:rsid w:val="00FE2187"/>
    <w:rsid w:val="00FE320C"/>
    <w:rsid w:val="00FE7014"/>
    <w:rsid w:val="00FF4FA7"/>
    <w:rsid w:val="00FF7421"/>
    <w:rsid w:val="4D2E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07BF2757-DAE4-4BEF-898D-FC582D4B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  <w:insideH w:val="nil"/>
        <w:insideV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  <w:insideH w:val="nil"/>
        <w:insideV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  <w:insideH w:val="nil"/>
        <w:insideV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  <w:insideH w:val="nil"/>
        <w:insideV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  <w:insideH w:val="nil"/>
        <w:insideV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  <w:insideH w:val="nil"/>
        <w:insideV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  <w:insideH w:val="nil"/>
        <w:insideV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tcBorders>
        <w:insideH w:val="nil"/>
        <w:insideV w:val="nil"/>
      </w:tcBorders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tcBorders>
        <w:insideH w:val="nil"/>
        <w:insideV w:val="nil"/>
      </w:tcBorders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tcBorders>
        <w:insideH w:val="nil"/>
        <w:insideV w:val="nil"/>
      </w:tcBorders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tcBorders>
        <w:insideH w:val="nil"/>
        <w:insideV w:val="nil"/>
      </w:tcBorders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tcBorders>
        <w:insideH w:val="nil"/>
        <w:insideV w:val="nil"/>
      </w:tcBorders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tcBorders>
        <w:insideH w:val="nil"/>
        <w:insideV w:val="nil"/>
      </w:tcBorders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tcBorders>
        <w:insideH w:val="nil"/>
        <w:insideV w:val="nil"/>
      </w:tcBorders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cPr>
      <w:shd w:val="solid" w:color="008080" w:fill="FFFFFF"/>
    </w:tcPr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c00f3b64a9fea8680edea2eee4855f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74453518ec6c1cd69176125d236f1e22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F399E-0C4F-4F81-94EE-00442C93F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322</TotalTime>
  <Pages>1</Pages>
  <Words>258</Words>
  <Characters>1477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Pattaraporn Nitithammanon</cp:lastModifiedBy>
  <cp:revision>208</cp:revision>
  <cp:lastPrinted>2025-11-11T21:11:00Z</cp:lastPrinted>
  <dcterms:created xsi:type="dcterms:W3CDTF">2019-03-12T20:58:00Z</dcterms:created>
  <dcterms:modified xsi:type="dcterms:W3CDTF">2025-11-12T06:29:00Z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