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F7F0" w14:textId="77777777" w:rsidR="00396236" w:rsidRPr="00507400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507400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9085084" w14:textId="2D1177FC" w:rsidR="00396236" w:rsidRPr="00507400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5C3B32"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C3B32" w:rsidRPr="00507400">
        <w:rPr>
          <w:rFonts w:asciiTheme="majorBidi" w:hAnsiTheme="majorBidi"/>
          <w:b/>
          <w:bCs/>
          <w:sz w:val="32"/>
          <w:szCs w:val="32"/>
          <w:cs/>
        </w:rPr>
        <w:t xml:space="preserve">กันยายน </w:t>
      </w:r>
      <w:r w:rsidR="000D5D79" w:rsidRPr="00507400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0F05AF2C" w14:textId="77777777" w:rsidR="00A16885" w:rsidRPr="00507400" w:rsidRDefault="00A16885" w:rsidP="002E5A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507400" w:rsidRDefault="00DB4D95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507400" w:rsidRDefault="00A6632B" w:rsidP="002E5A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507400">
        <w:rPr>
          <w:rFonts w:asciiTheme="majorBidi" w:hAnsiTheme="majorBidi" w:cstheme="majorBidi"/>
        </w:rPr>
        <w:tab/>
        <w:t>1.1</w:t>
      </w:r>
      <w:r w:rsidR="009A1562" w:rsidRPr="00507400">
        <w:rPr>
          <w:rFonts w:asciiTheme="majorBidi" w:hAnsiTheme="majorBidi" w:cstheme="majorBidi"/>
        </w:rPr>
        <w:t xml:space="preserve"> </w:t>
      </w:r>
      <w:r w:rsidR="00D53507" w:rsidRPr="00507400">
        <w:rPr>
          <w:rFonts w:asciiTheme="majorBidi" w:hAnsiTheme="majorBidi" w:cstheme="majorBidi"/>
        </w:rPr>
        <w:tab/>
      </w:r>
      <w:r w:rsidRPr="00507400">
        <w:rPr>
          <w:rFonts w:asciiTheme="majorBidi" w:hAnsiTheme="majorBidi" w:cstheme="majorBidi"/>
          <w:cs/>
        </w:rPr>
        <w:t>สถานะของบริษัท</w:t>
      </w:r>
    </w:p>
    <w:p w14:paraId="2F125578" w14:textId="54242184" w:rsidR="002108ED" w:rsidRPr="00507400" w:rsidRDefault="00244D28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507400">
        <w:rPr>
          <w:rFonts w:asciiTheme="majorBidi" w:hAnsiTheme="majorBidi" w:cstheme="majorBidi"/>
          <w:sz w:val="32"/>
          <w:szCs w:val="32"/>
        </w:rPr>
        <w:t>(</w:t>
      </w:r>
      <w:r w:rsidRPr="00507400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07400">
        <w:rPr>
          <w:rFonts w:asciiTheme="majorBidi" w:hAnsiTheme="majorBidi" w:cstheme="majorBidi"/>
          <w:sz w:val="32"/>
          <w:szCs w:val="32"/>
        </w:rPr>
        <w:t>) (“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7400">
        <w:rPr>
          <w:rFonts w:asciiTheme="majorBidi" w:hAnsiTheme="majorBidi" w:cstheme="majorBidi"/>
          <w:sz w:val="32"/>
          <w:szCs w:val="32"/>
        </w:rPr>
        <w:t xml:space="preserve">”) </w:t>
      </w:r>
      <w:r w:rsidRPr="00507400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507400">
        <w:rPr>
          <w:rFonts w:asciiTheme="majorBidi" w:hAnsiTheme="majorBidi" w:cstheme="majorBidi"/>
          <w:sz w:val="32"/>
          <w:szCs w:val="32"/>
          <w:cs/>
        </w:rPr>
        <w:t>น</w:t>
      </w:r>
      <w:r w:rsidRPr="00507400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8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07400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507400">
        <w:rPr>
          <w:rFonts w:asciiTheme="majorBidi" w:hAnsiTheme="majorBidi" w:cstheme="majorBidi"/>
          <w:sz w:val="32"/>
          <w:szCs w:val="32"/>
          <w:cs/>
        </w:rPr>
        <w:t>และ</w:t>
      </w:r>
      <w:r w:rsidR="00391164" w:rsidRPr="0050740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11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07400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208626A9" w14:textId="30E6FA60" w:rsidR="00DF4FC8" w:rsidRPr="00507400" w:rsidRDefault="00183651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507400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</w:t>
      </w:r>
      <w:r w:rsidR="0090743A"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="00244D28" w:rsidRPr="00507400">
        <w:rPr>
          <w:rFonts w:asciiTheme="majorBidi" w:hAnsiTheme="majorBidi" w:cstheme="majorBidi"/>
          <w:spacing w:val="-4"/>
          <w:sz w:val="32"/>
          <w:szCs w:val="32"/>
          <w:cs/>
        </w:rPr>
        <w:t>อยู่</w:t>
      </w:r>
      <w:r w:rsidR="00DF4FC8"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เลขที่</w:t>
      </w:r>
      <w:r w:rsidR="00244D28" w:rsidRPr="0050740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F4FC8" w:rsidRPr="00507400">
        <w:rPr>
          <w:rFonts w:asciiTheme="majorBidi" w:hAnsiTheme="majorBidi" w:cstheme="majorBidi"/>
          <w:spacing w:val="-4"/>
          <w:sz w:val="32"/>
          <w:szCs w:val="32"/>
        </w:rPr>
        <w:t xml:space="preserve">205/1 </w:t>
      </w:r>
      <w:r w:rsidR="00DF4FC8" w:rsidRPr="00507400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DF4FC8" w:rsidRPr="00507400">
        <w:rPr>
          <w:rFonts w:asciiTheme="majorBidi" w:hAnsiTheme="majorBidi" w:cstheme="majorBidi"/>
          <w:sz w:val="32"/>
          <w:szCs w:val="32"/>
        </w:rPr>
        <w:t xml:space="preserve"> 10300</w:t>
      </w:r>
      <w:r w:rsidR="00DF4FC8" w:rsidRPr="00507400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p w14:paraId="1DAD87F4" w14:textId="77777777" w:rsidR="00E240FE" w:rsidRPr="00507400" w:rsidRDefault="00E240FE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770FBE" w14:textId="77777777" w:rsidR="002108ED" w:rsidRPr="00507400" w:rsidRDefault="002108ED" w:rsidP="002E5A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507400">
        <w:rPr>
          <w:rFonts w:asciiTheme="majorBidi" w:hAnsiTheme="majorBidi" w:cstheme="majorBidi"/>
        </w:rPr>
        <w:tab/>
        <w:t>1.</w:t>
      </w:r>
      <w:r w:rsidR="00A735BE" w:rsidRPr="00507400">
        <w:rPr>
          <w:rFonts w:asciiTheme="majorBidi" w:hAnsiTheme="majorBidi" w:cstheme="majorBidi"/>
        </w:rPr>
        <w:t>2</w:t>
      </w:r>
      <w:r w:rsidRPr="00507400">
        <w:rPr>
          <w:rFonts w:asciiTheme="majorBidi" w:hAnsiTheme="majorBidi" w:cstheme="majorBidi"/>
        </w:rPr>
        <w:tab/>
      </w:r>
      <w:r w:rsidR="00A735BE" w:rsidRPr="00507400">
        <w:rPr>
          <w:rFonts w:asciiTheme="majorBidi" w:hAnsiTheme="majorBidi" w:cstheme="majorBidi"/>
        </w:rPr>
        <w:tab/>
      </w:r>
      <w:r w:rsidRPr="00507400">
        <w:rPr>
          <w:rFonts w:asciiTheme="majorBidi" w:hAnsiTheme="majorBidi" w:cstheme="majorBidi"/>
          <w:cs/>
        </w:rPr>
        <w:t>ลักษณะธุรกิจ</w:t>
      </w:r>
    </w:p>
    <w:p w14:paraId="7CA3A3B1" w14:textId="044CB288" w:rsidR="002108ED" w:rsidRPr="00507400" w:rsidRDefault="002108ED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748" w:rsidRPr="00507400">
        <w:rPr>
          <w:rFonts w:asciiTheme="majorBidi" w:hAnsiTheme="majorBidi" w:cstheme="majorBidi"/>
          <w:sz w:val="32"/>
          <w:szCs w:val="32"/>
          <w:cs/>
        </w:rPr>
        <w:br/>
      </w:r>
      <w:r w:rsidR="00BA561B" w:rsidRPr="00507400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แตนเลส อลูมิเนียม </w:t>
      </w:r>
      <w:r w:rsidR="000C30B5" w:rsidRPr="00507400">
        <w:rPr>
          <w:rFonts w:asciiTheme="majorBidi" w:hAnsiTheme="majorBidi" w:cstheme="majorBidi"/>
          <w:sz w:val="32"/>
          <w:szCs w:val="32"/>
          <w:cs/>
        </w:rPr>
        <w:t>และธุรกิจ</w:t>
      </w:r>
      <w:r w:rsidR="00F55CB3" w:rsidRPr="00507400">
        <w:rPr>
          <w:rFonts w:asciiTheme="majorBidi" w:hAnsiTheme="majorBidi" w:cstheme="majorBidi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507400" w:rsidRDefault="00A6632B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09B28699" w:rsidR="003D1493" w:rsidRPr="00507400" w:rsidRDefault="003D149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507400" w:rsidRDefault="00792D3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>2.</w:t>
      </w:r>
      <w:r w:rsidR="003D1493" w:rsidRPr="00507400">
        <w:rPr>
          <w:rFonts w:asciiTheme="majorBidi" w:hAnsiTheme="majorBidi" w:cstheme="majorBidi"/>
          <w:sz w:val="32"/>
          <w:szCs w:val="32"/>
        </w:rPr>
        <w:t>1</w:t>
      </w:r>
      <w:r w:rsidR="007A73B1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507400">
        <w:rPr>
          <w:rFonts w:asciiTheme="majorBidi" w:hAnsiTheme="majorBidi" w:cstheme="majorBidi"/>
          <w:sz w:val="32"/>
          <w:szCs w:val="32"/>
        </w:rPr>
        <w:tab/>
      </w:r>
      <w:r w:rsidR="00535028" w:rsidRPr="00507400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507400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507400">
        <w:rPr>
          <w:rFonts w:asciiTheme="majorBidi" w:hAnsiTheme="majorBidi" w:cstheme="majorBidi"/>
          <w:sz w:val="32"/>
          <w:szCs w:val="32"/>
        </w:rPr>
        <w:t>34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0D6E8AAE" w:rsidR="0033684B" w:rsidRPr="00507400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507400">
        <w:rPr>
          <w:rFonts w:asciiTheme="majorBidi" w:hAnsiTheme="majorBidi" w:cstheme="majorBidi"/>
          <w:sz w:val="32"/>
          <w:szCs w:val="32"/>
        </w:rPr>
        <w:t>31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07400">
        <w:rPr>
          <w:rFonts w:asciiTheme="majorBidi" w:hAnsiTheme="majorBidi" w:cstheme="majorBidi"/>
          <w:sz w:val="32"/>
          <w:szCs w:val="32"/>
        </w:rPr>
        <w:t>256</w:t>
      </w:r>
      <w:r w:rsidR="000D5D79" w:rsidRPr="00507400">
        <w:rPr>
          <w:rFonts w:asciiTheme="majorBidi" w:hAnsiTheme="majorBidi" w:cstheme="majorBidi"/>
          <w:sz w:val="32"/>
          <w:szCs w:val="32"/>
        </w:rPr>
        <w:t>7</w:t>
      </w:r>
    </w:p>
    <w:p w14:paraId="30B87296" w14:textId="77777777" w:rsidR="0033684B" w:rsidRPr="00507400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507400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507400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5935E459" w14:textId="77777777" w:rsidR="003F359A" w:rsidRPr="00507400" w:rsidRDefault="003F359A" w:rsidP="002E5A53">
      <w:pPr>
        <w:tabs>
          <w:tab w:val="clear" w:pos="227"/>
          <w:tab w:val="clear" w:pos="454"/>
          <w:tab w:val="left" w:pos="540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DB8A479" w14:textId="71263B86" w:rsidR="006B55F3" w:rsidRPr="00507400" w:rsidRDefault="006B55F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</w:rPr>
        <w:t xml:space="preserve">2.2 </w:t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084846" w:rsidRPr="0050740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07400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F8AC33C" w14:textId="77777777" w:rsidR="006B55F3" w:rsidRPr="00507400" w:rsidRDefault="006B55F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นี้ จัดทำขึ้นโดยรวม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รายละเอียดบริษัทย่อยของบริษัท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134"/>
        <w:gridCol w:w="2665"/>
        <w:gridCol w:w="134"/>
        <w:gridCol w:w="907"/>
        <w:gridCol w:w="134"/>
        <w:gridCol w:w="895"/>
        <w:gridCol w:w="142"/>
        <w:gridCol w:w="895"/>
      </w:tblGrid>
      <w:tr w:rsidR="005C3B32" w:rsidRPr="00507400" w14:paraId="4182C393" w14:textId="77777777" w:rsidTr="006B55F3">
        <w:tc>
          <w:tcPr>
            <w:tcW w:w="2494" w:type="dxa"/>
          </w:tcPr>
          <w:p w14:paraId="7970AE09" w14:textId="77777777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D175EB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</w:tcPr>
          <w:p w14:paraId="68A5B2E0" w14:textId="77777777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CC3AFB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FF6F79" w14:textId="77777777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26448F3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C4F83DE" w14:textId="77777777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B32" w:rsidRPr="00507400" w14:paraId="584E8BBC" w14:textId="77777777" w:rsidTr="006B55F3">
        <w:tc>
          <w:tcPr>
            <w:tcW w:w="2494" w:type="dxa"/>
            <w:tcBorders>
              <w:bottom w:val="single" w:sz="6" w:space="0" w:color="auto"/>
            </w:tcBorders>
            <w:vAlign w:val="bottom"/>
          </w:tcPr>
          <w:p w14:paraId="5095B5D8" w14:textId="77777777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A6DF856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6" w:space="0" w:color="auto"/>
            </w:tcBorders>
            <w:vAlign w:val="bottom"/>
          </w:tcPr>
          <w:p w14:paraId="07DCBF0E" w14:textId="77777777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3A9A3E53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A55BF82" w14:textId="77777777" w:rsidR="006B55F3" w:rsidRPr="00507400" w:rsidRDefault="006B55F3" w:rsidP="00A506E1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6A0B165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6DC2615B" w14:textId="0312ED9F" w:rsidR="006B55F3" w:rsidRPr="00507400" w:rsidRDefault="00DE3C7E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/>
                <w:sz w:val="22"/>
                <w:szCs w:val="22"/>
                <w:cs/>
              </w:rPr>
              <w:t xml:space="preserve">ณ วันที่ </w:t>
            </w:r>
            <w:r w:rsidRPr="00507400">
              <w:rPr>
                <w:rFonts w:asciiTheme="majorBidi" w:hAnsiTheme="majorBidi"/>
                <w:sz w:val="22"/>
                <w:szCs w:val="22"/>
              </w:rPr>
              <w:t>30</w:t>
            </w:r>
            <w:r w:rsidRPr="00507400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5C3B32" w:rsidRPr="00507400">
              <w:rPr>
                <w:rFonts w:asciiTheme="majorBidi" w:hAnsiTheme="majorBidi" w:hint="cs"/>
                <w:sz w:val="22"/>
                <w:szCs w:val="22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2"/>
                <w:szCs w:val="22"/>
              </w:rPr>
              <w:t xml:space="preserve"> 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1DCEF4" w14:textId="77777777" w:rsidR="006B55F3" w:rsidRPr="00507400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39939E2" w14:textId="0F0372E6" w:rsidR="006B55F3" w:rsidRPr="00507400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07400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50740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0D5D79" w:rsidRPr="00507400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</w:tr>
      <w:tr w:rsidR="005C3B32" w:rsidRPr="00507400" w14:paraId="33763B29" w14:textId="77777777" w:rsidTr="006B55F3">
        <w:tc>
          <w:tcPr>
            <w:tcW w:w="2494" w:type="dxa"/>
            <w:tcBorders>
              <w:top w:val="single" w:sz="6" w:space="0" w:color="auto"/>
            </w:tcBorders>
            <w:vAlign w:val="center"/>
          </w:tcPr>
          <w:p w14:paraId="58539638" w14:textId="77777777" w:rsidR="006B55F3" w:rsidRPr="00507400" w:rsidRDefault="006B55F3" w:rsidP="00A506E1">
            <w:pPr>
              <w:spacing w:line="260" w:lineRule="exact"/>
              <w:ind w:right="-19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9B6C3E7" w14:textId="77777777" w:rsidR="006B55F3" w:rsidRPr="00507400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6" w:space="0" w:color="auto"/>
            </w:tcBorders>
          </w:tcPr>
          <w:p w14:paraId="13863B6E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A29B84" w14:textId="77777777" w:rsidR="006B55F3" w:rsidRPr="00507400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C34E567" w14:textId="77777777" w:rsidR="006B55F3" w:rsidRPr="00507400" w:rsidRDefault="006B55F3" w:rsidP="00A506E1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54518113" w14:textId="77777777" w:rsidR="006B55F3" w:rsidRPr="00507400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5D19BE1" w14:textId="53DF12CF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</w:rPr>
              <w:t>99.</w:t>
            </w:r>
            <w:r w:rsidR="00B008DD" w:rsidRPr="00507400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142" w:type="dxa"/>
          </w:tcPr>
          <w:p w14:paraId="6555E8BE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2BCEB158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5C3B32" w:rsidRPr="00507400" w14:paraId="4A8FB77F" w14:textId="77777777" w:rsidTr="006B55F3">
        <w:tc>
          <w:tcPr>
            <w:tcW w:w="2494" w:type="dxa"/>
          </w:tcPr>
          <w:p w14:paraId="59C86497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77C7E6BE" w14:textId="77777777" w:rsidR="006B55F3" w:rsidRPr="00507400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4AEC0AD2" w14:textId="77777777" w:rsidR="006B55F3" w:rsidRPr="00507400" w:rsidRDefault="006B55F3" w:rsidP="00A506E1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เป็นตัวแทนจำหน่ายและให้บริการออกแบบ จัดหา และติดตั้งอุปกรณ์ผลิตกระแสไฟฟ้าโดยใช้พลังงานทางเลือก และ</w:t>
            </w: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C68079C" w14:textId="77777777" w:rsidR="006B55F3" w:rsidRPr="00507400" w:rsidRDefault="006B55F3" w:rsidP="00A506E1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DF8C60A" w14:textId="77777777" w:rsidR="006B55F3" w:rsidRPr="00507400" w:rsidRDefault="006B55F3" w:rsidP="00A506E1">
            <w:pPr>
              <w:tabs>
                <w:tab w:val="clear" w:pos="907"/>
                <w:tab w:val="clear" w:pos="2807"/>
                <w:tab w:val="left" w:pos="890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BD2235B" w14:textId="77777777" w:rsidR="006B55F3" w:rsidRPr="00507400" w:rsidRDefault="006B55F3" w:rsidP="00A506E1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77A33CF6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C66A094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182B274F" w14:textId="77777777" w:rsidR="006B55F3" w:rsidRPr="00507400" w:rsidRDefault="006B55F3" w:rsidP="00A5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</w:tr>
    </w:tbl>
    <w:p w14:paraId="7A098480" w14:textId="77777777" w:rsidR="006B55F3" w:rsidRPr="00507400" w:rsidRDefault="006B55F3" w:rsidP="00AD4F1B">
      <w:pPr>
        <w:tabs>
          <w:tab w:val="clear" w:pos="227"/>
          <w:tab w:val="clear" w:pos="454"/>
          <w:tab w:val="left" w:pos="540"/>
        </w:tabs>
        <w:spacing w:line="380" w:lineRule="exact"/>
        <w:ind w:left="851"/>
        <w:jc w:val="thaiDistribute"/>
        <w:rPr>
          <w:rFonts w:asciiTheme="majorBidi" w:hAnsiTheme="majorBidi" w:cstheme="majorBidi"/>
          <w:color w:val="EE0000"/>
          <w:sz w:val="32"/>
          <w:szCs w:val="32"/>
        </w:rPr>
        <w:sectPr w:rsidR="006B55F3" w:rsidRPr="00507400" w:rsidSect="002E5A5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3"/>
          <w:cols w:space="720"/>
          <w:titlePg/>
          <w:docGrid w:linePitch="245"/>
        </w:sectPr>
      </w:pPr>
    </w:p>
    <w:p w14:paraId="664FB5EC" w14:textId="77777777" w:rsidR="000B3182" w:rsidRPr="00507400" w:rsidRDefault="000B3182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</w:t>
      </w:r>
      <w:r w:rsidRPr="00507400">
        <w:rPr>
          <w:rFonts w:asciiTheme="majorBidi" w:hAnsiTheme="majorBidi" w:cstheme="majorBidi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507400" w:rsidRDefault="00E04EB7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34BAB" w14:textId="437F1237" w:rsidR="000D5D79" w:rsidRPr="00507400" w:rsidRDefault="000D5D79" w:rsidP="00FF4F70">
      <w:pPr>
        <w:tabs>
          <w:tab w:val="clear" w:pos="907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>2.3</w:t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="00891419"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F0AA793" w14:textId="26AB83D1" w:rsidR="000D5D79" w:rsidRPr="00507400" w:rsidRDefault="000D5D79" w:rsidP="00FF4F70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/>
          <w:spacing w:val="-4"/>
          <w:sz w:val="32"/>
          <w:szCs w:val="32"/>
        </w:rPr>
        <w:tab/>
      </w:r>
      <w:r w:rsidRPr="00507400">
        <w:rPr>
          <w:rFonts w:asciiTheme="majorBidi" w:hAnsiTheme="majorBidi"/>
          <w:spacing w:val="-4"/>
          <w:sz w:val="32"/>
          <w:szCs w:val="32"/>
        </w:rPr>
        <w:tab/>
      </w:r>
      <w:r w:rsidRPr="00507400">
        <w:rPr>
          <w:rFonts w:asciiTheme="majorBidi" w:hAnsiTheme="majorBidi"/>
          <w:spacing w:val="-4"/>
          <w:sz w:val="32"/>
          <w:szCs w:val="32"/>
        </w:rPr>
        <w:tab/>
      </w:r>
      <w:r w:rsidRPr="00507400">
        <w:rPr>
          <w:rFonts w:asciiTheme="majorBidi" w:hAnsiTheme="majorBidi"/>
          <w:spacing w:val="-4"/>
          <w:sz w:val="32"/>
          <w:szCs w:val="32"/>
        </w:rPr>
        <w:tab/>
      </w:r>
      <w:r w:rsidRPr="00507400">
        <w:rPr>
          <w:rFonts w:asciiTheme="majorBidi" w:hAnsiTheme="majorBidi"/>
          <w:spacing w:val="-4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>2567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507400">
        <w:rPr>
          <w:rFonts w:asciiTheme="majorBidi" w:hAnsiTheme="majorBidi" w:cstheme="majorBidi"/>
          <w:sz w:val="32"/>
          <w:szCs w:val="32"/>
        </w:rPr>
        <w:t xml:space="preserve">2567 (Bound Volume 2024 Consolidated without early application)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507400">
        <w:rPr>
          <w:rFonts w:asciiTheme="majorBidi" w:hAnsiTheme="majorBidi" w:cstheme="majorBidi"/>
          <w:sz w:val="32"/>
          <w:szCs w:val="32"/>
        </w:rPr>
        <w:t>1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07400">
        <w:rPr>
          <w:rFonts w:asciiTheme="majorBidi" w:hAnsiTheme="majorBidi" w:cstheme="majorBidi"/>
          <w:sz w:val="32"/>
          <w:szCs w:val="32"/>
        </w:rPr>
        <w:t>2568</w:t>
      </w:r>
    </w:p>
    <w:p w14:paraId="559B6D23" w14:textId="68712E95" w:rsidR="000D5D79" w:rsidRPr="00507400" w:rsidRDefault="000D5D79" w:rsidP="00FF4F70">
      <w:pPr>
        <w:shd w:val="clear" w:color="auto" w:fill="FFFFFF"/>
        <w:tabs>
          <w:tab w:val="left" w:pos="851"/>
          <w:tab w:val="left" w:pos="1418"/>
        </w:tabs>
        <w:spacing w:line="36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BA561B"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>สำคัญต่องบการเงินในงวดปัจจุบัน</w:t>
      </w:r>
    </w:p>
    <w:p w14:paraId="74668A21" w14:textId="77777777" w:rsidR="000D5D79" w:rsidRPr="00507400" w:rsidRDefault="000D5D79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5740E2E" w14:textId="23C85EAF" w:rsidR="00EB448E" w:rsidRPr="00507400" w:rsidRDefault="00EB448E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050FD3E" w14:textId="1BF024D6" w:rsidR="00EB448E" w:rsidRPr="00507400" w:rsidRDefault="00EB448E" w:rsidP="00FF4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31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7400">
        <w:rPr>
          <w:rFonts w:asciiTheme="majorBidi" w:hAnsiTheme="majorBidi" w:cstheme="majorBidi"/>
          <w:sz w:val="32"/>
          <w:szCs w:val="32"/>
        </w:rPr>
        <w:t>256</w:t>
      </w:r>
      <w:r w:rsidR="001B0857" w:rsidRPr="00507400">
        <w:rPr>
          <w:rFonts w:asciiTheme="majorBidi" w:hAnsiTheme="majorBidi" w:cstheme="majorBidi"/>
          <w:sz w:val="32"/>
          <w:szCs w:val="32"/>
        </w:rPr>
        <w:t>7</w:t>
      </w:r>
    </w:p>
    <w:p w14:paraId="02B3CCDF" w14:textId="77777777" w:rsidR="000A68D8" w:rsidRPr="00507400" w:rsidRDefault="000A68D8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1AB976BE" w14:textId="77777777" w:rsidR="00E11D0D" w:rsidRPr="00507400" w:rsidRDefault="00546028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507400" w:rsidRDefault="00E11D0D" w:rsidP="00FF4F7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507400" w:rsidRDefault="00E11D0D" w:rsidP="002E5A5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42"/>
        <w:gridCol w:w="3628"/>
        <w:gridCol w:w="134"/>
        <w:gridCol w:w="1531"/>
      </w:tblGrid>
      <w:tr w:rsidR="005C3B32" w:rsidRPr="00507400" w14:paraId="4F039CDA" w14:textId="77777777" w:rsidTr="006B55F3">
        <w:tc>
          <w:tcPr>
            <w:tcW w:w="2948" w:type="dxa"/>
            <w:tcBorders>
              <w:bottom w:val="single" w:sz="6" w:space="0" w:color="auto"/>
            </w:tcBorders>
          </w:tcPr>
          <w:p w14:paraId="19BE5F2C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bottom w:val="single" w:sz="6" w:space="0" w:color="auto"/>
            </w:tcBorders>
          </w:tcPr>
          <w:p w14:paraId="72E6CAA3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507400" w:rsidRDefault="00E11D0D" w:rsidP="002E5A53">
            <w:pPr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6D546A2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5C3B32" w:rsidRPr="00507400" w14:paraId="5362A4B9" w14:textId="77777777" w:rsidTr="006B55F3">
        <w:tc>
          <w:tcPr>
            <w:tcW w:w="294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507400" w:rsidRDefault="00E11D0D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13E7030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5C3B32" w:rsidRPr="00507400" w14:paraId="273ECB25" w14:textId="77777777" w:rsidTr="006B55F3">
        <w:tc>
          <w:tcPr>
            <w:tcW w:w="2948" w:type="dxa"/>
          </w:tcPr>
          <w:p w14:paraId="0A562B66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9ECDB2A" w14:textId="0AC3F716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right="-11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และติดตั้งอุปกรณ์ผลิตกระแสไฟฟ้าโดยใช้พลังงาน</w:t>
            </w: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ทางเลือก และประกอบแผงโซลาร์เซลล์</w:t>
            </w:r>
            <w:r w:rsidR="00BA561B" w:rsidRPr="0050740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507400" w:rsidRDefault="00E11D0D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AECBDEC" w14:textId="77777777" w:rsidR="00E11D0D" w:rsidRPr="00507400" w:rsidRDefault="00E11D0D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5C3B32" w:rsidRPr="00507400" w14:paraId="5A6DB85B" w14:textId="77777777" w:rsidTr="006B55F3">
        <w:tc>
          <w:tcPr>
            <w:tcW w:w="2948" w:type="dxa"/>
            <w:vAlign w:val="center"/>
          </w:tcPr>
          <w:p w14:paraId="30348F93" w14:textId="4FAB5B04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A55B355" w14:textId="77141723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507400" w:rsidRDefault="00112D57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2447329F" w14:textId="7E0AB622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กรรมการร่วมกัน</w:t>
            </w:r>
          </w:p>
        </w:tc>
      </w:tr>
      <w:tr w:rsidR="005C3B32" w:rsidRPr="00507400" w14:paraId="491B024D" w14:textId="77777777" w:rsidTr="006B55F3">
        <w:tc>
          <w:tcPr>
            <w:tcW w:w="2948" w:type="dxa"/>
            <w:vAlign w:val="center"/>
          </w:tcPr>
          <w:p w14:paraId="1297A56D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026564B" w14:textId="3C5A5023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507400" w:rsidRDefault="00112D57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CEBB212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  <w:tr w:rsidR="005C3B32" w:rsidRPr="00507400" w14:paraId="52B97C5F" w14:textId="77777777" w:rsidTr="006B55F3">
        <w:tc>
          <w:tcPr>
            <w:tcW w:w="2948" w:type="dxa"/>
            <w:vAlign w:val="center"/>
          </w:tcPr>
          <w:p w14:paraId="2C3432CB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FF65692" w14:textId="6FC12195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507400" w:rsidRDefault="00112D57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10CAE4D5" w14:textId="77777777" w:rsidR="00112D57" w:rsidRPr="00507400" w:rsidRDefault="00112D57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sz w:val="24"/>
                <w:szCs w:val="24"/>
                <w:cs/>
              </w:rPr>
              <w:t>มารดากรรมการ</w:t>
            </w:r>
          </w:p>
        </w:tc>
      </w:tr>
    </w:tbl>
    <w:p w14:paraId="5A628A4F" w14:textId="77777777" w:rsidR="00DE3C7E" w:rsidRPr="00507400" w:rsidRDefault="00DE3C7E" w:rsidP="00FF4F7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EF1F0" w14:textId="445EDE07" w:rsidR="00E11D0D" w:rsidRPr="00507400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5C3B32" w:rsidRPr="00507400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50740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C3B32" w:rsidRPr="00507400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50740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D12DB"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5C3B32" w:rsidRPr="00507400" w14:paraId="21632C95" w14:textId="77777777" w:rsidTr="00240270">
        <w:tc>
          <w:tcPr>
            <w:tcW w:w="4309" w:type="dxa"/>
          </w:tcPr>
          <w:p w14:paraId="50D4F52B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507400" w:rsidRDefault="00325C4A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C3B32" w:rsidRPr="00507400" w14:paraId="12C4279F" w14:textId="77777777" w:rsidTr="00240270">
        <w:tc>
          <w:tcPr>
            <w:tcW w:w="4309" w:type="dxa"/>
          </w:tcPr>
          <w:p w14:paraId="74B20A45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50740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5C3B32" w:rsidRPr="00507400" w14:paraId="66EDD6C1" w14:textId="77777777" w:rsidTr="00C73907">
        <w:tc>
          <w:tcPr>
            <w:tcW w:w="4309" w:type="dxa"/>
          </w:tcPr>
          <w:p w14:paraId="0A30C6EC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50740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5C3B32" w:rsidRPr="00507400" w14:paraId="07560E31" w14:textId="77777777" w:rsidTr="003A59B0">
        <w:tc>
          <w:tcPr>
            <w:tcW w:w="4309" w:type="dxa"/>
          </w:tcPr>
          <w:p w14:paraId="4D548F57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507400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507400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5C3B32" w:rsidRPr="00507400" w14:paraId="65E5F8BB" w14:textId="77777777" w:rsidTr="00C73907">
        <w:tc>
          <w:tcPr>
            <w:tcW w:w="4309" w:type="dxa"/>
          </w:tcPr>
          <w:p w14:paraId="0B6B14FE" w14:textId="77777777" w:rsidR="003A59B0" w:rsidRPr="00507400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3A59B0" w:rsidRPr="00507400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3A59B0" w:rsidRPr="00507400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5C3B32" w:rsidRPr="00507400" w14:paraId="457409D7" w14:textId="77777777" w:rsidTr="00240270">
        <w:tc>
          <w:tcPr>
            <w:tcW w:w="4309" w:type="dxa"/>
          </w:tcPr>
          <w:p w14:paraId="42841226" w14:textId="77777777" w:rsidR="003A59B0" w:rsidRPr="00507400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3A59B0" w:rsidRPr="00507400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3A59B0" w:rsidRPr="00507400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5C3B32" w:rsidRPr="00507400" w14:paraId="56C75F94" w14:textId="77777777" w:rsidTr="00240270">
        <w:tc>
          <w:tcPr>
            <w:tcW w:w="4309" w:type="dxa"/>
          </w:tcPr>
          <w:p w14:paraId="0FAA633C" w14:textId="77777777" w:rsidR="003A59B0" w:rsidRPr="00507400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3A59B0" w:rsidRPr="00507400" w:rsidRDefault="003A59B0" w:rsidP="003A59B0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3A59B0" w:rsidRPr="00507400" w:rsidRDefault="003A59B0" w:rsidP="003A59B0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4145DB93" w14:textId="3C092B27" w:rsidR="00DE3C7E" w:rsidRPr="00507400" w:rsidRDefault="00DE3C7E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C3B32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07400">
        <w:rPr>
          <w:rFonts w:asciiTheme="majorBidi" w:hAnsiTheme="majorBidi" w:cstheme="majorBidi"/>
          <w:sz w:val="32"/>
          <w:szCs w:val="32"/>
          <w:cs/>
        </w:rPr>
        <w:t>เดือน</w:t>
      </w:r>
      <w:r w:rsidR="005C3B32" w:rsidRPr="00507400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5C3B32" w:rsidRPr="0050740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5C3B32" w:rsidRPr="00507400">
        <w:rPr>
          <w:rFonts w:asciiTheme="majorBidi" w:hAnsiTheme="majorBidi"/>
          <w:sz w:val="32"/>
          <w:szCs w:val="32"/>
        </w:rPr>
        <w:t xml:space="preserve"> </w:t>
      </w:r>
      <w:r w:rsidR="005C3B32" w:rsidRPr="00507400">
        <w:rPr>
          <w:rFonts w:asciiTheme="majorBidi" w:hAnsiTheme="majorBidi" w:cstheme="majorBidi"/>
          <w:sz w:val="32"/>
          <w:szCs w:val="32"/>
        </w:rPr>
        <w:t xml:space="preserve">30 </w:t>
      </w:r>
      <w:r w:rsidR="005C3B32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C3B32" w:rsidRPr="00507400">
        <w:rPr>
          <w:rFonts w:asciiTheme="majorBidi" w:hAnsiTheme="majorBidi"/>
          <w:sz w:val="32"/>
          <w:szCs w:val="32"/>
        </w:rPr>
        <w:t xml:space="preserve"> </w:t>
      </w:r>
      <w:r w:rsidR="005C3B32" w:rsidRPr="00507400">
        <w:rPr>
          <w:rFonts w:asciiTheme="majorBidi" w:hAnsiTheme="majorBidi" w:cstheme="majorBidi"/>
          <w:sz w:val="32"/>
          <w:szCs w:val="32"/>
        </w:rPr>
        <w:t>2568</w:t>
      </w:r>
      <w:r w:rsidR="005C3B32" w:rsidRPr="00507400">
        <w:rPr>
          <w:rFonts w:asciiTheme="majorBidi" w:hAnsiTheme="majorBidi" w:hint="cs"/>
          <w:sz w:val="32"/>
          <w:szCs w:val="32"/>
          <w:cs/>
        </w:rPr>
        <w:t xml:space="preserve"> </w:t>
      </w:r>
      <w:r w:rsidR="005C3B32" w:rsidRPr="00507400">
        <w:rPr>
          <w:rFonts w:asciiTheme="majorBidi" w:hAnsiTheme="majorBidi"/>
          <w:sz w:val="32"/>
          <w:szCs w:val="32"/>
          <w:cs/>
        </w:rPr>
        <w:t>และ</w:t>
      </w:r>
      <w:r w:rsidR="005C3B32" w:rsidRPr="00507400">
        <w:rPr>
          <w:rFonts w:asciiTheme="majorBidi" w:hAnsiTheme="majorBidi"/>
          <w:sz w:val="32"/>
          <w:szCs w:val="32"/>
        </w:rPr>
        <w:t xml:space="preserve"> </w:t>
      </w:r>
      <w:r w:rsidR="005C3B32" w:rsidRPr="00507400">
        <w:rPr>
          <w:rFonts w:asciiTheme="majorBidi" w:hAnsiTheme="majorBidi" w:cstheme="majorBidi"/>
          <w:sz w:val="32"/>
          <w:szCs w:val="32"/>
        </w:rPr>
        <w:t>2567</w:t>
      </w:r>
      <w:r w:rsidR="005C3B32" w:rsidRPr="0050740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5C3B32" w:rsidRPr="00507400" w14:paraId="46E38225" w14:textId="77777777" w:rsidTr="00A60247">
        <w:tc>
          <w:tcPr>
            <w:tcW w:w="2041" w:type="dxa"/>
            <w:vAlign w:val="bottom"/>
          </w:tcPr>
          <w:p w14:paraId="3BE7B5EC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433AEEAF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507400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5C3B32" w:rsidRPr="00507400" w14:paraId="7838AA5C" w14:textId="77777777" w:rsidTr="00A60247">
        <w:tc>
          <w:tcPr>
            <w:tcW w:w="2041" w:type="dxa"/>
            <w:vAlign w:val="bottom"/>
          </w:tcPr>
          <w:p w14:paraId="2104A5BA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5693B5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66D5700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AF8971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3B32" w:rsidRPr="00507400" w14:paraId="4093A8AA" w14:textId="77777777" w:rsidTr="00A60247">
        <w:tc>
          <w:tcPr>
            <w:tcW w:w="2041" w:type="dxa"/>
            <w:vAlign w:val="bottom"/>
          </w:tcPr>
          <w:p w14:paraId="30EC845B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E777D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65AEDD8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07400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96365FD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054C71AE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07400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60B1E0B9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07021C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5EE8AB09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07400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1EF66152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6D005397" w14:textId="77777777" w:rsidR="005C3B32" w:rsidRPr="00507400" w:rsidRDefault="005C3B32" w:rsidP="00A60247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507400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507400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507400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C3B32" w:rsidRPr="00507400" w14:paraId="25B26403" w14:textId="77777777" w:rsidTr="00A60247">
        <w:tc>
          <w:tcPr>
            <w:tcW w:w="2041" w:type="dxa"/>
          </w:tcPr>
          <w:p w14:paraId="7BBA4F4E" w14:textId="77777777" w:rsidR="005C3B32" w:rsidRPr="00507400" w:rsidRDefault="005C3B32" w:rsidP="005C3B32">
            <w:pPr>
              <w:tabs>
                <w:tab w:val="left" w:pos="540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35816377" w14:textId="14E9D12F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="00B008DD"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3FD19716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669DEC13" w14:textId="0E3F9B3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537680E0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AE167" w14:textId="3533DE34" w:rsidR="005C3B32" w:rsidRPr="00507400" w:rsidRDefault="00B008DD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1E5DF98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ABFA661" w14:textId="596305D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55EC11D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0F234244" w14:textId="314CF6E4" w:rsidR="005C3B32" w:rsidRPr="00507400" w:rsidRDefault="00B008DD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76" w:type="dxa"/>
            <w:vAlign w:val="bottom"/>
          </w:tcPr>
          <w:p w14:paraId="56B1DE2E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00A55C63" w14:textId="720F5080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62D5F4FD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248280" w14:textId="044609AC" w:rsidR="005C3B32" w:rsidRPr="00507400" w:rsidRDefault="00B008DD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4AF3FB8" w14:textId="77777777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2C39CD" w14:textId="2601628C" w:rsidR="005C3B32" w:rsidRPr="00507400" w:rsidRDefault="005C3B32" w:rsidP="005C3B32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5C3B32" w:rsidRPr="00507400" w14:paraId="1E1F6D05" w14:textId="77777777" w:rsidTr="00A60247">
        <w:tc>
          <w:tcPr>
            <w:tcW w:w="2041" w:type="dxa"/>
          </w:tcPr>
          <w:p w14:paraId="47B3885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4D82C68D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D07F19B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4CC8DBE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66681F9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5950007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02EECD4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3404428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3835C6B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17D3CF5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C982C71" w14:textId="77777777" w:rsidR="005C3B32" w:rsidRPr="00507400" w:rsidRDefault="005C3B32" w:rsidP="005C3B32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4EDAFB0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D79C091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2DD350B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B48D3F1" w14:textId="77777777" w:rsidR="005C3B32" w:rsidRPr="00507400" w:rsidRDefault="005C3B32" w:rsidP="005C3B32">
            <w:pPr>
              <w:spacing w:line="26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3F7A270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C3B32" w:rsidRPr="00507400" w14:paraId="32F2A800" w14:textId="77777777" w:rsidTr="00A11C3F">
        <w:tc>
          <w:tcPr>
            <w:tcW w:w="2041" w:type="dxa"/>
          </w:tcPr>
          <w:p w14:paraId="36A6137C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</w:t>
            </w:r>
            <w:r w:rsidRPr="00507400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847" w:type="dxa"/>
            <w:vAlign w:val="bottom"/>
          </w:tcPr>
          <w:p w14:paraId="1C465E81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2A44843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3752489" w14:textId="57753EF6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007485A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26F8174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AC63A66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61BB2D40" w14:textId="33B93F38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4C3D40D" w14:textId="77777777" w:rsidR="005C3B32" w:rsidRPr="00507400" w:rsidRDefault="005C3B32" w:rsidP="005C3B32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7AAF4D4" w14:textId="57A2AF41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1,182</w:t>
            </w:r>
          </w:p>
        </w:tc>
        <w:tc>
          <w:tcPr>
            <w:tcW w:w="76" w:type="dxa"/>
            <w:vAlign w:val="bottom"/>
          </w:tcPr>
          <w:p w14:paraId="047F3765" w14:textId="77777777" w:rsidR="005C3B32" w:rsidRPr="00507400" w:rsidRDefault="005C3B32" w:rsidP="005C3B32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F7CD105" w14:textId="49B98604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6,964</w:t>
            </w:r>
          </w:p>
        </w:tc>
        <w:tc>
          <w:tcPr>
            <w:tcW w:w="76" w:type="dxa"/>
            <w:vAlign w:val="bottom"/>
          </w:tcPr>
          <w:p w14:paraId="126B708E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EC9B2DB" w14:textId="611B6D90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4,137</w:t>
            </w:r>
          </w:p>
        </w:tc>
        <w:tc>
          <w:tcPr>
            <w:tcW w:w="76" w:type="dxa"/>
            <w:vAlign w:val="bottom"/>
          </w:tcPr>
          <w:p w14:paraId="5ADF4908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301B111" w14:textId="759BE33B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15</w:t>
            </w: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,959</w:t>
            </w:r>
          </w:p>
        </w:tc>
      </w:tr>
      <w:tr w:rsidR="005C3B32" w:rsidRPr="00507400" w14:paraId="23959ADA" w14:textId="77777777" w:rsidTr="00A11C3F">
        <w:trPr>
          <w:trHeight w:val="77"/>
        </w:trPr>
        <w:tc>
          <w:tcPr>
            <w:tcW w:w="2041" w:type="dxa"/>
          </w:tcPr>
          <w:p w14:paraId="2223E52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561A4116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83FCCDF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2A365B8" w14:textId="58EB4E62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1823476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B236CEE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916CD09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AC4C5A8" w14:textId="78E0E628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9DFB3BE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5FF67A6" w14:textId="2FE8774D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3,194</w:t>
            </w:r>
          </w:p>
        </w:tc>
        <w:tc>
          <w:tcPr>
            <w:tcW w:w="76" w:type="dxa"/>
            <w:vAlign w:val="bottom"/>
          </w:tcPr>
          <w:p w14:paraId="72382D29" w14:textId="77777777" w:rsidR="005C3B32" w:rsidRPr="00507400" w:rsidRDefault="005C3B32" w:rsidP="005C3B32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0296046" w14:textId="42407072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2,485</w:t>
            </w:r>
          </w:p>
        </w:tc>
        <w:tc>
          <w:tcPr>
            <w:tcW w:w="76" w:type="dxa"/>
            <w:vAlign w:val="bottom"/>
          </w:tcPr>
          <w:p w14:paraId="7E5F4A4C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8B242F7" w14:textId="5BA64F76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9,770</w:t>
            </w:r>
          </w:p>
        </w:tc>
        <w:tc>
          <w:tcPr>
            <w:tcW w:w="76" w:type="dxa"/>
            <w:vAlign w:val="bottom"/>
          </w:tcPr>
          <w:p w14:paraId="59BFD339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F171537" w14:textId="7B6D8FC9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6,968</w:t>
            </w:r>
          </w:p>
        </w:tc>
      </w:tr>
      <w:tr w:rsidR="005C3B32" w:rsidRPr="00507400" w14:paraId="7530A240" w14:textId="77777777" w:rsidTr="00A11C3F">
        <w:tc>
          <w:tcPr>
            <w:tcW w:w="2041" w:type="dxa"/>
          </w:tcPr>
          <w:p w14:paraId="3D6255B1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007E3F7F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569699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2DC2C8C" w14:textId="45F5E1C8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3A5C858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A038526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417F0F3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5837491" w14:textId="50E08620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0F1BB3CC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4CD59C6" w14:textId="0CB3A05C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2,064</w:t>
            </w:r>
          </w:p>
        </w:tc>
        <w:tc>
          <w:tcPr>
            <w:tcW w:w="76" w:type="dxa"/>
            <w:vAlign w:val="bottom"/>
          </w:tcPr>
          <w:p w14:paraId="44F9D167" w14:textId="77777777" w:rsidR="005C3B32" w:rsidRPr="00507400" w:rsidRDefault="005C3B32" w:rsidP="005C3B32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EE33968" w14:textId="0C4862D8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1,556</w:t>
            </w:r>
          </w:p>
        </w:tc>
        <w:tc>
          <w:tcPr>
            <w:tcW w:w="76" w:type="dxa"/>
            <w:vAlign w:val="bottom"/>
          </w:tcPr>
          <w:p w14:paraId="2E1E0E38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14401A" w14:textId="537A2ED1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6,149</w:t>
            </w:r>
          </w:p>
        </w:tc>
        <w:tc>
          <w:tcPr>
            <w:tcW w:w="76" w:type="dxa"/>
            <w:vAlign w:val="bottom"/>
          </w:tcPr>
          <w:p w14:paraId="6DEC0367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24B7E15" w14:textId="5C39EEBB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4,968</w:t>
            </w:r>
          </w:p>
        </w:tc>
      </w:tr>
      <w:tr w:rsidR="005C3B32" w:rsidRPr="00507400" w14:paraId="7A1922EC" w14:textId="77777777" w:rsidTr="00A60247">
        <w:tc>
          <w:tcPr>
            <w:tcW w:w="2041" w:type="dxa"/>
          </w:tcPr>
          <w:p w14:paraId="65CD5B0C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122AC77C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E3397A6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C4D663C" w14:textId="2B2F93DA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0580F12" w14:textId="77777777" w:rsidR="005C3B32" w:rsidRPr="00507400" w:rsidRDefault="005C3B32" w:rsidP="005C3B32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D47085E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918EE78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C812FDC" w14:textId="4FD78463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315E297" w14:textId="77777777" w:rsidR="005C3B32" w:rsidRPr="00507400" w:rsidRDefault="005C3B32" w:rsidP="005C3B32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9A28243" w14:textId="3D361117" w:rsidR="005C3B32" w:rsidRPr="00507400" w:rsidRDefault="00B008DD" w:rsidP="00B008DD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14:paraId="2A6C2227" w14:textId="77777777" w:rsidR="005C3B32" w:rsidRPr="00507400" w:rsidRDefault="005C3B32" w:rsidP="005C3B32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166F588" w14:textId="5CC405EA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5E62132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8945D3E" w14:textId="20F4A1D5" w:rsidR="005C3B32" w:rsidRPr="00507400" w:rsidRDefault="00B008DD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191</w:t>
            </w:r>
          </w:p>
        </w:tc>
        <w:tc>
          <w:tcPr>
            <w:tcW w:w="76" w:type="dxa"/>
            <w:vAlign w:val="bottom"/>
          </w:tcPr>
          <w:p w14:paraId="4ECA0ACF" w14:textId="77777777" w:rsidR="005C3B32" w:rsidRPr="00507400" w:rsidRDefault="005C3B32" w:rsidP="005C3B3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80D87A2" w14:textId="4A917BA0" w:rsidR="005C3B32" w:rsidRPr="00507400" w:rsidRDefault="005C3B32" w:rsidP="00ED6D42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415</w:t>
            </w:r>
          </w:p>
        </w:tc>
      </w:tr>
      <w:tr w:rsidR="000F4960" w:rsidRPr="00507400" w14:paraId="33ABC0DE" w14:textId="77777777" w:rsidTr="00A60247">
        <w:tc>
          <w:tcPr>
            <w:tcW w:w="2041" w:type="dxa"/>
          </w:tcPr>
          <w:p w14:paraId="66F4F518" w14:textId="020076F8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5E6B9845" w14:textId="21D6C36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0BD8740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1FA8993" w14:textId="471306DB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37CB8BF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2C86A40" w14:textId="3FFAE17D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DA1048D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45384CE5" w14:textId="16A961C3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BEAC576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8A5F24C" w14:textId="5188F7C4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76" w:type="dxa"/>
            <w:vAlign w:val="bottom"/>
          </w:tcPr>
          <w:p w14:paraId="314D0A74" w14:textId="77777777" w:rsidR="000F4960" w:rsidRPr="00507400" w:rsidRDefault="000F4960" w:rsidP="000F4960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7396CA7F" w14:textId="0E960C52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6" w:type="dxa"/>
            <w:vAlign w:val="bottom"/>
          </w:tcPr>
          <w:p w14:paraId="7AE3597A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EEC9A86" w14:textId="2D6371C5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76" w:type="dxa"/>
            <w:vAlign w:val="bottom"/>
          </w:tcPr>
          <w:p w14:paraId="55F0F499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17E47D68" w14:textId="1B6A1984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</w:tr>
      <w:tr w:rsidR="000F4960" w:rsidRPr="00507400" w14:paraId="457F297C" w14:textId="77777777" w:rsidTr="00A60247">
        <w:tc>
          <w:tcPr>
            <w:tcW w:w="2041" w:type="dxa"/>
          </w:tcPr>
          <w:p w14:paraId="315DA61B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70BA22B6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FD29635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CD92CEC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29D2004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0E221D5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E389CE7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CE8306B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296654B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7EB8C1CA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0EF5088" w14:textId="77777777" w:rsidR="000F4960" w:rsidRPr="00507400" w:rsidRDefault="000F4960" w:rsidP="000F4960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7F1257B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937C2BE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B36AB72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B5C05A3" w14:textId="77777777" w:rsidR="000F4960" w:rsidRPr="00507400" w:rsidRDefault="000F4960" w:rsidP="000F4960">
            <w:pPr>
              <w:spacing w:line="260" w:lineRule="exact"/>
              <w:ind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4511428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F4960" w:rsidRPr="00507400" w14:paraId="1031EDB1" w14:textId="77777777" w:rsidTr="00A60247">
        <w:tc>
          <w:tcPr>
            <w:tcW w:w="2041" w:type="dxa"/>
          </w:tcPr>
          <w:p w14:paraId="3A67438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hint="cs"/>
                <w:b/>
                <w:color w:val="000000" w:themeColor="text1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vAlign w:val="bottom"/>
          </w:tcPr>
          <w:p w14:paraId="26975955" w14:textId="544A3489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74AD4F1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CD7EAD5" w14:textId="6CEFB836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258B994" w14:textId="77777777" w:rsidR="000F4960" w:rsidRPr="00507400" w:rsidRDefault="000F4960" w:rsidP="000F4960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0D4588D" w14:textId="7D379B4F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D5607BD" w14:textId="77777777" w:rsidR="000F4960" w:rsidRPr="00507400" w:rsidRDefault="000F4960" w:rsidP="000F4960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873DACA" w14:textId="5BC76603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F9D5E69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33BB29F" w14:textId="3C1800C4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4403462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E267D66" w14:textId="631DAC2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5A59E2E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DB2024F" w14:textId="2A1D742E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6" w:type="dxa"/>
            <w:vAlign w:val="bottom"/>
          </w:tcPr>
          <w:p w14:paraId="710F61FE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62F508B" w14:textId="2AE6CD22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</w:tr>
      <w:tr w:rsidR="000F4960" w:rsidRPr="00507400" w14:paraId="358847F4" w14:textId="77777777" w:rsidTr="00A60247">
        <w:tc>
          <w:tcPr>
            <w:tcW w:w="2041" w:type="dxa"/>
          </w:tcPr>
          <w:p w14:paraId="6678694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346AC72B" w14:textId="3DCE59EA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F678D51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2A54E51" w14:textId="5DD38285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5ABA56DC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9A3232B" w14:textId="594E25E6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288FC04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C3905AA" w14:textId="491E8324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855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29B06ED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0658678" w14:textId="10A54951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1E4714C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3DB6A4B" w14:textId="4AE9D695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389987C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ABB3B4" w14:textId="079FB38E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619AE2C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23BA727" w14:textId="1F54C829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855</w:t>
            </w:r>
          </w:p>
        </w:tc>
      </w:tr>
      <w:tr w:rsidR="000F4960" w:rsidRPr="00507400" w14:paraId="0DD2B4F0" w14:textId="77777777" w:rsidTr="00A60247">
        <w:tc>
          <w:tcPr>
            <w:tcW w:w="2041" w:type="dxa"/>
          </w:tcPr>
          <w:p w14:paraId="483D2BB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6DC3D22A" w14:textId="77777777" w:rsidR="000F4960" w:rsidRPr="00507400" w:rsidRDefault="000F4960" w:rsidP="000F4960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C6293AA" w14:textId="77777777" w:rsidR="000F4960" w:rsidRPr="00507400" w:rsidRDefault="000F4960" w:rsidP="000F496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CC7A4B8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206F704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03F3BED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4EAED61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03A18CDE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7A5BFF7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CC26416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886756A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95319AE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40D0E91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3F488CC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730D5D2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5787BFB7" w14:textId="77777777" w:rsidR="000F4960" w:rsidRPr="00507400" w:rsidRDefault="000F4960" w:rsidP="000F496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A96520" w:rsidRPr="00507400" w14:paraId="74D3125C" w14:textId="77777777" w:rsidTr="00FB686F">
        <w:tc>
          <w:tcPr>
            <w:tcW w:w="2041" w:type="dxa"/>
          </w:tcPr>
          <w:p w14:paraId="67740C6A" w14:textId="77777777" w:rsidR="00A96520" w:rsidRPr="00507400" w:rsidRDefault="00A96520" w:rsidP="00A9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</w:tcPr>
          <w:p w14:paraId="6A0D254F" w14:textId="5B88A3B5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5,211</w:t>
            </w:r>
          </w:p>
        </w:tc>
        <w:tc>
          <w:tcPr>
            <w:tcW w:w="76" w:type="dxa"/>
            <w:vAlign w:val="bottom"/>
          </w:tcPr>
          <w:p w14:paraId="155D29A2" w14:textId="77777777" w:rsidR="00A96520" w:rsidRPr="00507400" w:rsidRDefault="00A96520" w:rsidP="00A9652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</w:tcPr>
          <w:p w14:paraId="3212EED7" w14:textId="273481FC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4,015</w:t>
            </w:r>
          </w:p>
        </w:tc>
        <w:tc>
          <w:tcPr>
            <w:tcW w:w="76" w:type="dxa"/>
            <w:vAlign w:val="bottom"/>
          </w:tcPr>
          <w:p w14:paraId="1B61706B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</w:tcPr>
          <w:p w14:paraId="04228933" w14:textId="43FD83D4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16,608</w:t>
            </w:r>
          </w:p>
        </w:tc>
        <w:tc>
          <w:tcPr>
            <w:tcW w:w="76" w:type="dxa"/>
            <w:vAlign w:val="bottom"/>
          </w:tcPr>
          <w:p w14:paraId="3BF61237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</w:tcPr>
          <w:p w14:paraId="6A2593A8" w14:textId="51DE937C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12,946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E9E7F67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</w:tcPr>
          <w:p w14:paraId="618A776B" w14:textId="202289E2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4,675 </w:t>
            </w:r>
          </w:p>
        </w:tc>
        <w:tc>
          <w:tcPr>
            <w:tcW w:w="76" w:type="dxa"/>
            <w:vAlign w:val="bottom"/>
          </w:tcPr>
          <w:p w14:paraId="18143E62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5BA9E867" w14:textId="4C2D7290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3,416</w:t>
            </w:r>
          </w:p>
        </w:tc>
        <w:tc>
          <w:tcPr>
            <w:tcW w:w="76" w:type="dxa"/>
            <w:vAlign w:val="bottom"/>
          </w:tcPr>
          <w:p w14:paraId="2045971B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</w:tcPr>
          <w:p w14:paraId="28C29890" w14:textId="0AABE1B2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14,137 </w:t>
            </w:r>
          </w:p>
        </w:tc>
        <w:tc>
          <w:tcPr>
            <w:tcW w:w="76" w:type="dxa"/>
            <w:vAlign w:val="bottom"/>
          </w:tcPr>
          <w:p w14:paraId="4C63972A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23AB11B5" w14:textId="2802B9C0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10,250</w:t>
            </w:r>
          </w:p>
        </w:tc>
      </w:tr>
      <w:tr w:rsidR="00A96520" w:rsidRPr="00507400" w14:paraId="34DB9B13" w14:textId="77777777" w:rsidTr="00FB686F">
        <w:tc>
          <w:tcPr>
            <w:tcW w:w="2041" w:type="dxa"/>
          </w:tcPr>
          <w:p w14:paraId="607449CF" w14:textId="77777777" w:rsidR="00A96520" w:rsidRPr="00507400" w:rsidRDefault="00A96520" w:rsidP="00A9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684063BD" w14:textId="23FD3251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76" w:type="dxa"/>
            <w:vAlign w:val="bottom"/>
          </w:tcPr>
          <w:p w14:paraId="093F25D3" w14:textId="77777777" w:rsidR="00A96520" w:rsidRPr="00507400" w:rsidRDefault="00A96520" w:rsidP="00A9652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</w:tcPr>
          <w:p w14:paraId="569AD329" w14:textId="47D8F571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76" w:type="dxa"/>
            <w:vAlign w:val="bottom"/>
          </w:tcPr>
          <w:p w14:paraId="0CA3BEFD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00E2A364" w14:textId="6FB72272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217</w:t>
            </w:r>
          </w:p>
        </w:tc>
        <w:tc>
          <w:tcPr>
            <w:tcW w:w="76" w:type="dxa"/>
            <w:vAlign w:val="bottom"/>
          </w:tcPr>
          <w:p w14:paraId="11A2DEA4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</w:tcPr>
          <w:p w14:paraId="3043EC9B" w14:textId="663C2263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365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8D8D009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70B1C3AB" w14:textId="58825EA8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39 </w:t>
            </w:r>
          </w:p>
        </w:tc>
        <w:tc>
          <w:tcPr>
            <w:tcW w:w="76" w:type="dxa"/>
            <w:vAlign w:val="bottom"/>
          </w:tcPr>
          <w:p w14:paraId="6EAC69E9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</w:tcPr>
          <w:p w14:paraId="6767F3F9" w14:textId="7C56F222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70</w:t>
            </w:r>
          </w:p>
        </w:tc>
        <w:tc>
          <w:tcPr>
            <w:tcW w:w="76" w:type="dxa"/>
            <w:vAlign w:val="bottom"/>
          </w:tcPr>
          <w:p w14:paraId="1A0779B1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2BD433CC" w14:textId="3C2BF8B2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118 </w:t>
            </w:r>
          </w:p>
        </w:tc>
        <w:tc>
          <w:tcPr>
            <w:tcW w:w="76" w:type="dxa"/>
            <w:vAlign w:val="bottom"/>
          </w:tcPr>
          <w:p w14:paraId="06D3F14E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0BDCE8CC" w14:textId="1AAB757F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294</w:t>
            </w:r>
          </w:p>
        </w:tc>
      </w:tr>
      <w:tr w:rsidR="00A96520" w:rsidRPr="00507400" w14:paraId="194DF755" w14:textId="77777777" w:rsidTr="00FB686F">
        <w:tc>
          <w:tcPr>
            <w:tcW w:w="2041" w:type="dxa"/>
          </w:tcPr>
          <w:p w14:paraId="67D8EDE2" w14:textId="77777777" w:rsidR="00A96520" w:rsidRPr="00507400" w:rsidRDefault="00A96520" w:rsidP="00A9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  <w:tab/>
            </w:r>
            <w:r w:rsidRPr="00507400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082AE9F8" w14:textId="438025EB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5,257</w:t>
            </w:r>
          </w:p>
        </w:tc>
        <w:tc>
          <w:tcPr>
            <w:tcW w:w="76" w:type="dxa"/>
            <w:vAlign w:val="bottom"/>
          </w:tcPr>
          <w:p w14:paraId="715E9406" w14:textId="77777777" w:rsidR="00A96520" w:rsidRPr="00507400" w:rsidRDefault="00A96520" w:rsidP="00A96520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</w:tcPr>
          <w:p w14:paraId="5461AE94" w14:textId="42659BF0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4,090</w:t>
            </w:r>
          </w:p>
        </w:tc>
        <w:tc>
          <w:tcPr>
            <w:tcW w:w="76" w:type="dxa"/>
            <w:vAlign w:val="bottom"/>
          </w:tcPr>
          <w:p w14:paraId="42733C1B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59D5B791" w14:textId="5FB165B9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16,825</w:t>
            </w:r>
          </w:p>
        </w:tc>
        <w:tc>
          <w:tcPr>
            <w:tcW w:w="76" w:type="dxa"/>
            <w:vAlign w:val="bottom"/>
          </w:tcPr>
          <w:p w14:paraId="76F014C2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3594392" w14:textId="1A707F65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13,311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28223DC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15A69773" w14:textId="7F111CBF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4,714 </w:t>
            </w:r>
          </w:p>
        </w:tc>
        <w:tc>
          <w:tcPr>
            <w:tcW w:w="76" w:type="dxa"/>
            <w:vAlign w:val="bottom"/>
          </w:tcPr>
          <w:p w14:paraId="330CD92A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</w:tcPr>
          <w:p w14:paraId="0EF3F78D" w14:textId="7C7572E3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3,486</w:t>
            </w:r>
          </w:p>
        </w:tc>
        <w:tc>
          <w:tcPr>
            <w:tcW w:w="76" w:type="dxa"/>
            <w:vAlign w:val="bottom"/>
          </w:tcPr>
          <w:p w14:paraId="406CA727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23554F39" w14:textId="242B7E72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14,255 </w:t>
            </w:r>
          </w:p>
        </w:tc>
        <w:tc>
          <w:tcPr>
            <w:tcW w:w="76" w:type="dxa"/>
            <w:vAlign w:val="bottom"/>
          </w:tcPr>
          <w:p w14:paraId="1ACCFF32" w14:textId="77777777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4566F190" w14:textId="7D2ADC2B" w:rsidR="00A96520" w:rsidRPr="00507400" w:rsidRDefault="00A96520" w:rsidP="00A96520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07400">
              <w:rPr>
                <w:rFonts w:ascii="Angsana New" w:hAnsi="Angsana New"/>
                <w:color w:val="000000" w:themeColor="text1"/>
                <w:sz w:val="22"/>
                <w:szCs w:val="22"/>
              </w:rPr>
              <w:t>10,544</w:t>
            </w:r>
          </w:p>
        </w:tc>
      </w:tr>
    </w:tbl>
    <w:p w14:paraId="1B14D9B4" w14:textId="77777777" w:rsidR="005C3B32" w:rsidRPr="00507400" w:rsidRDefault="005C3B32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3A8FC01C" w14:textId="3A237342" w:rsidR="00123D48" w:rsidRPr="00507400" w:rsidRDefault="008E737B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5C3B32" w:rsidRPr="00507400">
        <w:rPr>
          <w:rFonts w:asciiTheme="majorBidi" w:hAnsiTheme="majorBidi" w:cstheme="majorBidi"/>
          <w:sz w:val="32"/>
          <w:szCs w:val="32"/>
        </w:rPr>
        <w:t xml:space="preserve">30 </w:t>
      </w:r>
      <w:r w:rsidR="005C3B32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357E5" w:rsidRPr="00507400">
        <w:rPr>
          <w:rFonts w:asciiTheme="majorBidi" w:hAnsiTheme="majorBidi"/>
          <w:sz w:val="32"/>
          <w:szCs w:val="32"/>
        </w:rPr>
        <w:t xml:space="preserve"> </w:t>
      </w:r>
      <w:r w:rsidR="004357E5" w:rsidRPr="00507400">
        <w:rPr>
          <w:rFonts w:asciiTheme="majorBidi" w:hAnsiTheme="majorBidi" w:cstheme="majorBidi"/>
          <w:sz w:val="32"/>
          <w:szCs w:val="32"/>
        </w:rPr>
        <w:t>2568</w:t>
      </w:r>
      <w:r w:rsidR="004357E5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31 </w:t>
      </w:r>
      <w:r w:rsidRPr="0050740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07400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507400">
        <w:rPr>
          <w:rFonts w:asciiTheme="majorBidi" w:hAnsiTheme="majorBidi" w:cstheme="majorBidi"/>
          <w:sz w:val="32"/>
          <w:szCs w:val="32"/>
        </w:rPr>
        <w:t>6</w:t>
      </w:r>
      <w:r w:rsidR="004357E5" w:rsidRPr="00507400">
        <w:rPr>
          <w:rFonts w:asciiTheme="majorBidi" w:hAnsiTheme="majorBidi" w:cstheme="majorBidi"/>
          <w:sz w:val="32"/>
          <w:szCs w:val="32"/>
        </w:rPr>
        <w:t>7</w:t>
      </w:r>
      <w:r w:rsidR="00C61095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29"/>
        <w:gridCol w:w="141"/>
        <w:gridCol w:w="1133"/>
      </w:tblGrid>
      <w:tr w:rsidR="005C3B32" w:rsidRPr="00507400" w14:paraId="1896EA09" w14:textId="77777777" w:rsidTr="00CA6DF6">
        <w:trPr>
          <w:trHeight w:val="62"/>
        </w:trPr>
        <w:tc>
          <w:tcPr>
            <w:tcW w:w="3457" w:type="dxa"/>
          </w:tcPr>
          <w:p w14:paraId="7D26D66C" w14:textId="77777777" w:rsidR="00C23441" w:rsidRPr="0050740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50740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C3B32" w:rsidRPr="00507400" w14:paraId="74D75D60" w14:textId="77777777" w:rsidTr="00CA6DF6">
        <w:trPr>
          <w:trHeight w:val="62"/>
        </w:trPr>
        <w:tc>
          <w:tcPr>
            <w:tcW w:w="3457" w:type="dxa"/>
          </w:tcPr>
          <w:p w14:paraId="6DF0AF79" w14:textId="77777777" w:rsidR="00C23441" w:rsidRPr="0050740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50740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50740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193372" w14:textId="2F05C26E" w:rsidR="00C23441" w:rsidRPr="00507400" w:rsidRDefault="00C23441" w:rsidP="006B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B32" w:rsidRPr="00507400" w14:paraId="48447BA2" w14:textId="77777777" w:rsidTr="00B15B31">
        <w:trPr>
          <w:trHeight w:val="62"/>
        </w:trPr>
        <w:tc>
          <w:tcPr>
            <w:tcW w:w="3457" w:type="dxa"/>
          </w:tcPr>
          <w:p w14:paraId="78C19E00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DDF439" w14:textId="206CA00C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7BDFDDB" w14:textId="1485A7CF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EC060B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4E8F667" w14:textId="5559A916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1841A5B0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7EAF9F8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253E9FD" w14:textId="6C847DA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3B32" w:rsidRPr="00507400" w14:paraId="3254C23B" w14:textId="77777777" w:rsidTr="00B15B31">
        <w:trPr>
          <w:trHeight w:val="62"/>
        </w:trPr>
        <w:tc>
          <w:tcPr>
            <w:tcW w:w="3457" w:type="dxa"/>
          </w:tcPr>
          <w:p w14:paraId="0647BED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63CA69EB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674E3DC7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C3B32" w:rsidRPr="00507400" w14:paraId="79C7E31A" w14:textId="77777777" w:rsidTr="00B15B31">
        <w:trPr>
          <w:trHeight w:val="62"/>
        </w:trPr>
        <w:tc>
          <w:tcPr>
            <w:tcW w:w="3457" w:type="dxa"/>
          </w:tcPr>
          <w:p w14:paraId="78AC1F22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51AB7FDB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41" w:type="dxa"/>
          </w:tcPr>
          <w:p w14:paraId="3B54D94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5C3B32" w:rsidRPr="00507400" w14:paraId="6F506141" w14:textId="77777777" w:rsidTr="00B15B31">
        <w:trPr>
          <w:trHeight w:val="70"/>
        </w:trPr>
        <w:tc>
          <w:tcPr>
            <w:tcW w:w="3457" w:type="dxa"/>
          </w:tcPr>
          <w:p w14:paraId="046060FF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5074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6A2C9EA2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5A127DE8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3CF36ED7" w14:textId="43D81363" w:rsidR="005C3B32" w:rsidRPr="00507400" w:rsidRDefault="000F4960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3,210</w:t>
            </w:r>
          </w:p>
        </w:tc>
        <w:tc>
          <w:tcPr>
            <w:tcW w:w="141" w:type="dxa"/>
          </w:tcPr>
          <w:p w14:paraId="61F009BE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1518184E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2,949 </w:t>
            </w:r>
          </w:p>
        </w:tc>
      </w:tr>
      <w:tr w:rsidR="000F4960" w:rsidRPr="00507400" w14:paraId="6869495F" w14:textId="77777777" w:rsidTr="00B15B31">
        <w:trPr>
          <w:trHeight w:val="62"/>
        </w:trPr>
        <w:tc>
          <w:tcPr>
            <w:tcW w:w="3457" w:type="dxa"/>
          </w:tcPr>
          <w:p w14:paraId="79AFF83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73B2566A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30EF274B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82118BB" w14:textId="04AD0C0C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363</w:t>
            </w:r>
          </w:p>
        </w:tc>
        <w:tc>
          <w:tcPr>
            <w:tcW w:w="141" w:type="dxa"/>
          </w:tcPr>
          <w:p w14:paraId="08BEA2B7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5869373C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6,498 </w:t>
            </w:r>
          </w:p>
        </w:tc>
      </w:tr>
      <w:tr w:rsidR="000F4960" w:rsidRPr="00507400" w14:paraId="50C61A50" w14:textId="77777777" w:rsidTr="00B15B31">
        <w:trPr>
          <w:trHeight w:val="62"/>
        </w:trPr>
        <w:tc>
          <w:tcPr>
            <w:tcW w:w="3457" w:type="dxa"/>
          </w:tcPr>
          <w:p w14:paraId="50E7D672" w14:textId="7DDF8802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1AA3F6" w14:textId="05904290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C134778" w14:textId="19FC20FA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5889602" w14:textId="70A4F16A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3,573</w:t>
            </w:r>
          </w:p>
        </w:tc>
        <w:tc>
          <w:tcPr>
            <w:tcW w:w="141" w:type="dxa"/>
          </w:tcPr>
          <w:p w14:paraId="73EFADDB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ED9050" w14:textId="5778DCE6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9,447 </w:t>
            </w:r>
          </w:p>
        </w:tc>
      </w:tr>
      <w:tr w:rsidR="000F4960" w:rsidRPr="00507400" w14:paraId="7479F9E8" w14:textId="77777777" w:rsidTr="00B15B31">
        <w:trPr>
          <w:trHeight w:val="62"/>
        </w:trPr>
        <w:tc>
          <w:tcPr>
            <w:tcW w:w="3457" w:type="dxa"/>
          </w:tcPr>
          <w:p w14:paraId="2EFBC8BC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C5098EF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B07CAF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30E4C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4850E7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</w:tcPr>
          <w:p w14:paraId="6E5478D8" w14:textId="05BB90E6" w:rsidR="000F4960" w:rsidRPr="00507400" w:rsidRDefault="000F4960" w:rsidP="000F4960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(4) </w:t>
            </w:r>
          </w:p>
        </w:tc>
        <w:tc>
          <w:tcPr>
            <w:tcW w:w="141" w:type="dxa"/>
          </w:tcPr>
          <w:p w14:paraId="39ACE8E3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6F0E07" w14:textId="0538E34E" w:rsidR="000F4960" w:rsidRPr="00507400" w:rsidRDefault="000F4960" w:rsidP="000F4960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(6) </w:t>
            </w:r>
          </w:p>
        </w:tc>
      </w:tr>
      <w:tr w:rsidR="000F4960" w:rsidRPr="00507400" w14:paraId="1AF911C4" w14:textId="77777777" w:rsidTr="00B15B31">
        <w:trPr>
          <w:trHeight w:val="201"/>
        </w:trPr>
        <w:tc>
          <w:tcPr>
            <w:tcW w:w="3457" w:type="dxa"/>
          </w:tcPr>
          <w:p w14:paraId="0675318C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FA698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9AE42B2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D416F6B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5C4405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08AA6017" w14:textId="39B36CBA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3,569</w:t>
            </w:r>
          </w:p>
        </w:tc>
        <w:tc>
          <w:tcPr>
            <w:tcW w:w="141" w:type="dxa"/>
          </w:tcPr>
          <w:p w14:paraId="0B3517E4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EE24EE3" w14:textId="117FF0E1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9,441 </w:t>
            </w:r>
          </w:p>
        </w:tc>
      </w:tr>
      <w:tr w:rsidR="000F4960" w:rsidRPr="00507400" w14:paraId="2FF73560" w14:textId="77777777" w:rsidTr="00B15B31">
        <w:tc>
          <w:tcPr>
            <w:tcW w:w="3457" w:type="dxa"/>
          </w:tcPr>
          <w:p w14:paraId="5EEFC31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2F1B5704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E6074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1B0F114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1D4309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9A1A803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B72953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2B90B67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F4960" w:rsidRPr="00507400" w14:paraId="0D02EEFE" w14:textId="77777777" w:rsidTr="00B15B31">
        <w:tc>
          <w:tcPr>
            <w:tcW w:w="3457" w:type="dxa"/>
          </w:tcPr>
          <w:p w14:paraId="39C77E3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3542C63F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5DBC41CA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A34D999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88C75A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3F8B8FC5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8174045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0990C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F4960" w:rsidRPr="00507400" w14:paraId="31F3FF7F" w14:textId="77777777" w:rsidTr="00B15B31">
        <w:tc>
          <w:tcPr>
            <w:tcW w:w="3457" w:type="dxa"/>
          </w:tcPr>
          <w:p w14:paraId="4497469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5074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7A7AD64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57C5FE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F78EF07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76908B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8941CC1" w14:textId="588E43C0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75,550</w:t>
            </w:r>
          </w:p>
        </w:tc>
        <w:tc>
          <w:tcPr>
            <w:tcW w:w="141" w:type="dxa"/>
          </w:tcPr>
          <w:p w14:paraId="7520067B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8A58BE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</w:tr>
      <w:tr w:rsidR="000F4960" w:rsidRPr="00507400" w14:paraId="241D40FB" w14:textId="77777777" w:rsidTr="00B15B31">
        <w:tc>
          <w:tcPr>
            <w:tcW w:w="3457" w:type="dxa"/>
          </w:tcPr>
          <w:p w14:paraId="789D6CEC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68860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6E9C056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0847343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46D13F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BD613C3" w14:textId="70732128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235,000</w:t>
            </w:r>
          </w:p>
        </w:tc>
        <w:tc>
          <w:tcPr>
            <w:tcW w:w="141" w:type="dxa"/>
          </w:tcPr>
          <w:p w14:paraId="6EC0EA5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9EA1464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255,500 </w:t>
            </w:r>
          </w:p>
        </w:tc>
      </w:tr>
      <w:tr w:rsidR="000F4960" w:rsidRPr="00507400" w14:paraId="1F54F679" w14:textId="77777777" w:rsidTr="00B15B31">
        <w:tc>
          <w:tcPr>
            <w:tcW w:w="3457" w:type="dxa"/>
          </w:tcPr>
          <w:p w14:paraId="1152B26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C91FADF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752095C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13E1226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4AFBD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08AD591B" w14:textId="3ED69602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310,550</w:t>
            </w:r>
          </w:p>
        </w:tc>
        <w:tc>
          <w:tcPr>
            <w:tcW w:w="141" w:type="dxa"/>
          </w:tcPr>
          <w:p w14:paraId="7D401208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E00CA13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316,000 </w:t>
            </w:r>
          </w:p>
        </w:tc>
      </w:tr>
      <w:tr w:rsidR="000F4960" w:rsidRPr="00507400" w14:paraId="170BFF47" w14:textId="77777777" w:rsidTr="00B15B31">
        <w:tc>
          <w:tcPr>
            <w:tcW w:w="3457" w:type="dxa"/>
          </w:tcPr>
          <w:p w14:paraId="198042F2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950039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7368165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10ECEB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01E1AB3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DF33066" w14:textId="1D07F467" w:rsidR="000F4960" w:rsidRPr="00507400" w:rsidRDefault="000F4960" w:rsidP="000F4960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(547)</w:t>
            </w:r>
          </w:p>
        </w:tc>
        <w:tc>
          <w:tcPr>
            <w:tcW w:w="141" w:type="dxa"/>
          </w:tcPr>
          <w:p w14:paraId="05949E23" w14:textId="77777777" w:rsidR="000F4960" w:rsidRPr="00507400" w:rsidRDefault="000F4960" w:rsidP="000F4960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1835977" w14:textId="77777777" w:rsidR="000F4960" w:rsidRPr="00507400" w:rsidRDefault="000F4960" w:rsidP="000F4960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(831) </w:t>
            </w:r>
          </w:p>
        </w:tc>
      </w:tr>
      <w:tr w:rsidR="000F4960" w:rsidRPr="00507400" w14:paraId="56B9E30A" w14:textId="77777777" w:rsidTr="00B15B31">
        <w:tc>
          <w:tcPr>
            <w:tcW w:w="3457" w:type="dxa"/>
          </w:tcPr>
          <w:p w14:paraId="424D007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189002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C5952FA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9D107C7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32437A8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5F78041E" w14:textId="47BB2BF5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310,003</w:t>
            </w:r>
          </w:p>
        </w:tc>
        <w:tc>
          <w:tcPr>
            <w:tcW w:w="141" w:type="dxa"/>
          </w:tcPr>
          <w:p w14:paraId="1A42D5C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11110B0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315,169 </w:t>
            </w:r>
          </w:p>
        </w:tc>
      </w:tr>
      <w:tr w:rsidR="000F4960" w:rsidRPr="00507400" w14:paraId="21AC510F" w14:textId="77777777" w:rsidTr="00B15B31">
        <w:tc>
          <w:tcPr>
            <w:tcW w:w="3457" w:type="dxa"/>
          </w:tcPr>
          <w:p w14:paraId="3447CBD4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1634BA6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1959EBA9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9B26965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C82079B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6" w:space="0" w:color="auto"/>
            </w:tcBorders>
          </w:tcPr>
          <w:p w14:paraId="636A9CD3" w14:textId="175A12CF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C0F2A7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3CDDBD1A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  </w:t>
            </w:r>
          </w:p>
        </w:tc>
      </w:tr>
    </w:tbl>
    <w:p w14:paraId="4236DB6E" w14:textId="55299B2B" w:rsidR="002E5A53" w:rsidRPr="00507400" w:rsidRDefault="002E5A53">
      <w:pPr>
        <w:rPr>
          <w:color w:val="EE0000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29"/>
        <w:gridCol w:w="141"/>
        <w:gridCol w:w="1133"/>
      </w:tblGrid>
      <w:tr w:rsidR="005C3B32" w:rsidRPr="00507400" w14:paraId="08B59FD6" w14:textId="77777777" w:rsidTr="00BB5CF5">
        <w:trPr>
          <w:trHeight w:val="62"/>
        </w:trPr>
        <w:tc>
          <w:tcPr>
            <w:tcW w:w="3457" w:type="dxa"/>
          </w:tcPr>
          <w:p w14:paraId="471270A5" w14:textId="77777777" w:rsidR="002E5A53" w:rsidRPr="00507400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29785730" w14:textId="77777777" w:rsidR="002E5A53" w:rsidRPr="00507400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C3B32" w:rsidRPr="00507400" w14:paraId="0C8A8EC9" w14:textId="77777777" w:rsidTr="00BB5CF5">
        <w:trPr>
          <w:trHeight w:val="62"/>
        </w:trPr>
        <w:tc>
          <w:tcPr>
            <w:tcW w:w="3457" w:type="dxa"/>
          </w:tcPr>
          <w:p w14:paraId="3AC18E96" w14:textId="77777777" w:rsidR="002E5A53" w:rsidRPr="00507400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87F306" w14:textId="77777777" w:rsidR="002E5A53" w:rsidRPr="00507400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083018D" w14:textId="77777777" w:rsidR="002E5A53" w:rsidRPr="00507400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DF45EE" w14:textId="77777777" w:rsidR="002E5A53" w:rsidRPr="00507400" w:rsidRDefault="002E5A53" w:rsidP="00BB5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B32" w:rsidRPr="00507400" w14:paraId="5D7FEC07" w14:textId="77777777" w:rsidTr="00BB5CF5">
        <w:trPr>
          <w:trHeight w:val="62"/>
        </w:trPr>
        <w:tc>
          <w:tcPr>
            <w:tcW w:w="3457" w:type="dxa"/>
          </w:tcPr>
          <w:p w14:paraId="3A9467E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A62A2D7" w14:textId="701EC2BF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50E0C7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EEC8DAE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E1FC6E" w14:textId="740419AF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79DDF55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E8D6B6A" w14:textId="0E7EC633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325E8971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BC23452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B775EE2" w14:textId="545DEBAE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3B32" w:rsidRPr="00507400" w14:paraId="03F1FCF2" w14:textId="77777777" w:rsidTr="00B15B31">
        <w:tc>
          <w:tcPr>
            <w:tcW w:w="3457" w:type="dxa"/>
          </w:tcPr>
          <w:p w14:paraId="6AAE7248" w14:textId="6E2D0F88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134" w:type="dxa"/>
          </w:tcPr>
          <w:p w14:paraId="4163191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1C62E2C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AE604E7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571797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930D77E" w14:textId="328E4F7C" w:rsidR="005C3B32" w:rsidRPr="00507400" w:rsidRDefault="000F4960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>267,165</w:t>
            </w:r>
          </w:p>
        </w:tc>
        <w:tc>
          <w:tcPr>
            <w:tcW w:w="141" w:type="dxa"/>
          </w:tcPr>
          <w:p w14:paraId="41C7DC3B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58AD02" w14:textId="0400F55F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217,612 </w:t>
            </w:r>
          </w:p>
        </w:tc>
      </w:tr>
      <w:tr w:rsidR="005C3B32" w:rsidRPr="00507400" w14:paraId="3196B78C" w14:textId="77777777" w:rsidTr="00B15B31">
        <w:tc>
          <w:tcPr>
            <w:tcW w:w="3457" w:type="dxa"/>
          </w:tcPr>
          <w:p w14:paraId="7AD9BCEE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>แก่บริษัทย่อยส่วนที่ถึง</w:t>
            </w:r>
          </w:p>
          <w:p w14:paraId="6006E072" w14:textId="57ED162B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 xml:space="preserve">      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134" w:type="dxa"/>
          </w:tcPr>
          <w:p w14:paraId="3157193D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02DD5CBF" w14:textId="6F948FA1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3BAB0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3292BA0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91C383A" w14:textId="756FF579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60B5D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3BA8A9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4F0ED703" w14:textId="69FF1150" w:rsidR="000F4960" w:rsidRPr="00507400" w:rsidRDefault="000F4960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>34,402</w:t>
            </w:r>
          </w:p>
        </w:tc>
        <w:tc>
          <w:tcPr>
            <w:tcW w:w="141" w:type="dxa"/>
          </w:tcPr>
          <w:p w14:paraId="075B5B0C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0C5054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56C07D60" w14:textId="7571FB5D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68,302 </w:t>
            </w:r>
          </w:p>
        </w:tc>
      </w:tr>
      <w:tr w:rsidR="005C3B32" w:rsidRPr="00507400" w14:paraId="585F70E3" w14:textId="77777777" w:rsidTr="00B15B31">
        <w:tc>
          <w:tcPr>
            <w:tcW w:w="3457" w:type="dxa"/>
          </w:tcPr>
          <w:p w14:paraId="758193DF" w14:textId="3D9CCBE4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12C88D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A48A7B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6198E8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33B87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37E826" w14:textId="2C643B93" w:rsidR="005C3B32" w:rsidRPr="00507400" w:rsidRDefault="000F4960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8,436</w:t>
            </w:r>
          </w:p>
        </w:tc>
        <w:tc>
          <w:tcPr>
            <w:tcW w:w="141" w:type="dxa"/>
          </w:tcPr>
          <w:p w14:paraId="02D1C184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3F991E9" w14:textId="59E7CF6F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29,255</w:t>
            </w:r>
          </w:p>
        </w:tc>
      </w:tr>
      <w:tr w:rsidR="005C3B32" w:rsidRPr="00507400" w14:paraId="3543DE8E" w14:textId="77777777" w:rsidTr="00B15B31">
        <w:tc>
          <w:tcPr>
            <w:tcW w:w="3457" w:type="dxa"/>
          </w:tcPr>
          <w:p w14:paraId="607A8BC1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227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505C67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DF5CDD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79E64C3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0743D6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18C21879" w14:textId="012D25EF" w:rsidR="005C3B32" w:rsidRPr="00507400" w:rsidRDefault="000F4960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310,003</w:t>
            </w:r>
          </w:p>
        </w:tc>
        <w:tc>
          <w:tcPr>
            <w:tcW w:w="141" w:type="dxa"/>
          </w:tcPr>
          <w:p w14:paraId="6931A87B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1195E50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315,169 </w:t>
            </w:r>
          </w:p>
        </w:tc>
      </w:tr>
    </w:tbl>
    <w:p w14:paraId="482F7030" w14:textId="77777777" w:rsidR="00C73907" w:rsidRPr="00507400" w:rsidRDefault="00C73907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5C27AEBD" w:rsidR="006B5631" w:rsidRPr="00507400" w:rsidRDefault="00B86EBD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5C138A" w:rsidRPr="00507400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507400">
        <w:rPr>
          <w:rFonts w:asciiTheme="majorBidi" w:hAnsiTheme="majorBidi" w:cstheme="majorBidi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C3B32" w:rsidRPr="00507400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50740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50740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C3B32" w:rsidRPr="00507400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50740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50740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50740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A0B07C" w14:textId="77777777" w:rsidR="000D4E37" w:rsidRPr="00507400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B32" w:rsidRPr="00507400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D3A7AC" w14:textId="78A8E0B1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60AB2A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3D93624C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1B1EFF7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9A9535" w14:textId="4FADA3BC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95AD325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4C2E0F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128FF5BB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3B32" w:rsidRPr="00507400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1EDE8B50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ยอดคงเหลือต้นงวด</w:t>
            </w:r>
            <w:r w:rsidRPr="0050740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591ABBD5" w14:textId="0E7DF646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5C3B32" w:rsidRPr="00507400" w:rsidRDefault="005C3B32" w:rsidP="005C3B3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69A555DC" w14:textId="08CC4C3E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  <w:tc>
          <w:tcPr>
            <w:tcW w:w="134" w:type="dxa"/>
          </w:tcPr>
          <w:p w14:paraId="06DBC859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1A645" w14:textId="177F3E01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191,500</w:t>
            </w:r>
          </w:p>
        </w:tc>
      </w:tr>
      <w:tr w:rsidR="000F4960" w:rsidRPr="00507400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3E7CADD2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เพิ่มขึ้นระหว่างงวด</w:t>
            </w:r>
            <w:r w:rsidRPr="0050740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09F42D6C" w14:textId="115D8FA8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0F4960" w:rsidRPr="00507400" w:rsidRDefault="000F4960" w:rsidP="000F4960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C249E3A" w14:textId="3EC6E974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7400">
              <w:rPr>
                <w:rFonts w:ascii="Angsana New" w:hAnsi="Angsana New"/>
                <w:sz w:val="26"/>
                <w:szCs w:val="26"/>
              </w:rPr>
              <w:t xml:space="preserve"> 42,050 </w:t>
            </w:r>
          </w:p>
        </w:tc>
        <w:tc>
          <w:tcPr>
            <w:tcW w:w="134" w:type="dxa"/>
          </w:tcPr>
          <w:p w14:paraId="33D702BE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910D89" w14:textId="7E877815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</w:tr>
      <w:tr w:rsidR="000F4960" w:rsidRPr="00507400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1A132518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ลดลงระหว่างงวด</w:t>
            </w:r>
            <w:r w:rsidRPr="0050740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4D5CEAA9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64F465" w14:textId="6AC06A45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507400">
              <w:rPr>
                <w:rFonts w:ascii="Angsana New" w:hAnsi="Angsana New"/>
                <w:bCs/>
                <w:sz w:val="26"/>
                <w:szCs w:val="26"/>
              </w:rPr>
              <w:t xml:space="preserve"> (47,500)</w:t>
            </w:r>
          </w:p>
        </w:tc>
        <w:tc>
          <w:tcPr>
            <w:tcW w:w="134" w:type="dxa"/>
          </w:tcPr>
          <w:p w14:paraId="4100AA59" w14:textId="77777777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93E223" w14:textId="38583351" w:rsidR="000F4960" w:rsidRPr="00507400" w:rsidRDefault="000F4960" w:rsidP="000F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="Angsana New" w:hAnsi="Angsana New"/>
                <w:bCs/>
                <w:sz w:val="26"/>
                <w:szCs w:val="26"/>
              </w:rPr>
              <w:t>(15,500)</w:t>
            </w:r>
          </w:p>
        </w:tc>
      </w:tr>
      <w:tr w:rsidR="005C3B32" w:rsidRPr="00507400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701A1A28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ยอดคงเหลือปลายงวด</w:t>
            </w:r>
            <w:r w:rsidRPr="0050740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00A32BF1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5C3B32" w:rsidRPr="00507400" w:rsidRDefault="005C3B32" w:rsidP="005C3B3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934F0F" w14:textId="2959821E" w:rsidR="005C3B32" w:rsidRPr="00507400" w:rsidRDefault="000F4960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bCs/>
                <w:sz w:val="26"/>
                <w:szCs w:val="26"/>
              </w:rPr>
              <w:t>310,550</w:t>
            </w:r>
          </w:p>
        </w:tc>
        <w:tc>
          <w:tcPr>
            <w:tcW w:w="134" w:type="dxa"/>
          </w:tcPr>
          <w:p w14:paraId="454CB104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2FB3A2" w14:textId="115ACDF9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7400">
              <w:rPr>
                <w:rFonts w:ascii="Angsana New" w:hAnsi="Angsana New"/>
                <w:bCs/>
                <w:sz w:val="26"/>
                <w:szCs w:val="26"/>
              </w:rPr>
              <w:t>316,000</w:t>
            </w:r>
          </w:p>
        </w:tc>
      </w:tr>
    </w:tbl>
    <w:p w14:paraId="6DA5D1D9" w14:textId="77777777" w:rsidR="00C25E26" w:rsidRPr="00507400" w:rsidRDefault="00C25E26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59405057"/>
      <w:bookmarkStart w:id="1" w:name="_Hlk159440038"/>
    </w:p>
    <w:p w14:paraId="720EE0FF" w14:textId="63C68F1A" w:rsidR="004357E5" w:rsidRPr="00507400" w:rsidRDefault="004357E5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07400">
        <w:rPr>
          <w:rFonts w:asciiTheme="majorBidi" w:hAnsiTheme="majorBidi" w:cstheme="majorBidi"/>
          <w:sz w:val="32"/>
          <w:szCs w:val="32"/>
        </w:rPr>
        <w:t>3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0 </w:t>
      </w:r>
      <w:r w:rsidR="005C3B32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31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2567 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บริษัทมีสัญญาเงินให้กู้ยืมในรูปของตั๋วสัญญาใช้เงินแก่บริษัทย่อยสองแห่ง จำนวนหลายฉบับ อายุของสัญญามีทั้งระยะสั้นและระยะยาว โดยคิดดอกเบี้ยในอัตราร้อยล</w:t>
      </w:r>
      <w:r w:rsidR="00743CEF" w:rsidRPr="00507400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0F4960" w:rsidRPr="00507400">
        <w:rPr>
          <w:rFonts w:asciiTheme="majorBidi" w:hAnsiTheme="majorBidi" w:cstheme="majorBidi"/>
          <w:sz w:val="32"/>
          <w:szCs w:val="32"/>
        </w:rPr>
        <w:t>2.80</w:t>
      </w:r>
      <w:r w:rsidRPr="00507400">
        <w:rPr>
          <w:rFonts w:asciiTheme="majorBidi" w:hAnsiTheme="majorBidi" w:cstheme="majorBidi"/>
          <w:sz w:val="32"/>
          <w:szCs w:val="32"/>
        </w:rPr>
        <w:t xml:space="preserve"> - 6.65 </w:t>
      </w:r>
      <w:r w:rsidRPr="00507400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2051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B52051" w:rsidRPr="0050740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52051" w:rsidRPr="00507400">
        <w:rPr>
          <w:rFonts w:asciiTheme="majorBidi" w:hAnsiTheme="majorBidi" w:cstheme="majorBidi"/>
          <w:sz w:val="32"/>
          <w:szCs w:val="32"/>
          <w:cs/>
        </w:rPr>
        <w:t>ร้อยล</w:t>
      </w:r>
      <w:r w:rsidR="00B52051" w:rsidRPr="00507400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B52051" w:rsidRPr="00507400">
        <w:rPr>
          <w:rFonts w:asciiTheme="majorBidi" w:hAnsiTheme="majorBidi" w:cstheme="majorBidi"/>
          <w:sz w:val="32"/>
          <w:szCs w:val="32"/>
        </w:rPr>
        <w:t xml:space="preserve">3.50 - 6.65 </w:t>
      </w:r>
      <w:r w:rsidR="00B52051" w:rsidRPr="00507400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2051" w:rsidRPr="0050740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bookmarkEnd w:id="0"/>
    <w:bookmarkEnd w:id="1"/>
    <w:p w14:paraId="11F1AA44" w14:textId="77777777" w:rsidR="00C73907" w:rsidRPr="00507400" w:rsidRDefault="00C73907" w:rsidP="002E5A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3C61C607" w14:textId="61BFB0E2" w:rsidR="00B43E5F" w:rsidRPr="00507400" w:rsidRDefault="007656F6" w:rsidP="002E5A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B43E5F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3E5F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73E2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DF6D49C" w14:textId="0B091861" w:rsidR="006C6020" w:rsidRPr="00507400" w:rsidRDefault="006C6020" w:rsidP="002E5A53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  <w:r w:rsidR="00555575" w:rsidRPr="0050740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5C3B32" w:rsidRPr="00507400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50740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50740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C3B32" w:rsidRPr="00507400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50740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50740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50740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95FF6E" w14:textId="77777777" w:rsidR="000D4E37" w:rsidRPr="0050740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B32" w:rsidRPr="00507400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5C3B32" w:rsidRPr="00507400" w:rsidRDefault="005C3B32" w:rsidP="005C3B32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25E571AD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A7CE3C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559F84A6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AB812D5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2176B40B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AC176EE" w14:textId="77777777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1AFC7316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C3B32" w:rsidRPr="00507400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5C3B32" w:rsidRPr="00507400" w:rsidRDefault="005C3B32" w:rsidP="005C3B3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51815B3E" w:rsidR="005C3B32" w:rsidRPr="00507400" w:rsidRDefault="001F2B10" w:rsidP="005C3B3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34,957</w:t>
            </w:r>
          </w:p>
        </w:tc>
        <w:tc>
          <w:tcPr>
            <w:tcW w:w="134" w:type="dxa"/>
          </w:tcPr>
          <w:p w14:paraId="3E64AADF" w14:textId="77777777" w:rsidR="005C3B32" w:rsidRPr="00507400" w:rsidRDefault="005C3B32" w:rsidP="005C3B3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BC41C08" w:rsidR="005C3B32" w:rsidRPr="00507400" w:rsidRDefault="005C3B32" w:rsidP="005C3B32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40,173 </w:t>
            </w:r>
          </w:p>
        </w:tc>
        <w:tc>
          <w:tcPr>
            <w:tcW w:w="134" w:type="dxa"/>
          </w:tcPr>
          <w:p w14:paraId="7E77412A" w14:textId="77777777" w:rsidR="005C3B32" w:rsidRPr="00507400" w:rsidRDefault="005C3B32" w:rsidP="005C3B3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6AB87DC1" w:rsidR="005C3B32" w:rsidRPr="00507400" w:rsidRDefault="00BC11D9" w:rsidP="005C3B3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400">
              <w:rPr>
                <w:rFonts w:asciiTheme="majorBidi" w:hAnsiTheme="majorBidi"/>
                <w:sz w:val="26"/>
                <w:szCs w:val="26"/>
                <w:cs/>
              </w:rPr>
              <w:t>86</w:t>
            </w:r>
            <w:r w:rsidRPr="00507400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237D2D11" w14:textId="77777777" w:rsidR="005C3B32" w:rsidRPr="00507400" w:rsidRDefault="005C3B32" w:rsidP="005C3B3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014DE65B" w:rsidR="005C3B32" w:rsidRPr="00507400" w:rsidRDefault="005C3B32" w:rsidP="005C3B32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40,173 </w:t>
            </w:r>
          </w:p>
        </w:tc>
      </w:tr>
      <w:tr w:rsidR="005C3B32" w:rsidRPr="00507400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5C3B32" w:rsidRPr="00507400" w:rsidRDefault="005C3B32" w:rsidP="005C3B32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5C3B32" w:rsidRPr="00507400" w:rsidRDefault="005C3B32" w:rsidP="005C3B32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14071D" w14:textId="77777777" w:rsidR="005C3B32" w:rsidRPr="00507400" w:rsidRDefault="005C3B32" w:rsidP="005C3B3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61A35F" w14:textId="2C03539D" w:rsidR="005C3B32" w:rsidRPr="00507400" w:rsidRDefault="005C3B32" w:rsidP="005C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C56A6C" w14:textId="77777777" w:rsidR="005C3B32" w:rsidRPr="00507400" w:rsidRDefault="005C3B32" w:rsidP="005C3B32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909530" w14:textId="77777777" w:rsidR="005C3B32" w:rsidRPr="00507400" w:rsidRDefault="005C3B32" w:rsidP="005C3B32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B8381E" w14:textId="77777777" w:rsidR="005C3B32" w:rsidRPr="00507400" w:rsidRDefault="005C3B32" w:rsidP="005C3B3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14D9D08" w14:textId="3A59A12F" w:rsidR="005C3B32" w:rsidRPr="00507400" w:rsidRDefault="005C3B32" w:rsidP="005C3B32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BC11D9" w:rsidRPr="00507400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BC11D9" w:rsidRPr="0050740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7751AC85" w14:textId="00204D02" w:rsidR="00BC11D9" w:rsidRPr="0050740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1354565E" w14:textId="77777777" w:rsidR="00BC11D9" w:rsidRPr="00507400" w:rsidRDefault="00BC11D9" w:rsidP="00BC11D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204EE" w14:textId="62B9BAC7" w:rsidR="00BC11D9" w:rsidRPr="0050740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0803DB75" w14:textId="77777777" w:rsidR="00BC11D9" w:rsidRPr="00507400" w:rsidRDefault="00BC11D9" w:rsidP="00BC11D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06C570" w14:textId="1ACA009F" w:rsidR="00BC11D9" w:rsidRPr="0050740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2,479 </w:t>
            </w:r>
          </w:p>
        </w:tc>
        <w:tc>
          <w:tcPr>
            <w:tcW w:w="134" w:type="dxa"/>
          </w:tcPr>
          <w:p w14:paraId="79D11A6C" w14:textId="77777777" w:rsidR="00BC11D9" w:rsidRPr="00507400" w:rsidRDefault="00BC11D9" w:rsidP="00BC11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5EF9F09" w14:textId="7E239C50" w:rsidR="00BC11D9" w:rsidRPr="0050740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8,717 </w:t>
            </w:r>
          </w:p>
        </w:tc>
      </w:tr>
      <w:tr w:rsidR="00BC11D9" w:rsidRPr="00507400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BC11D9" w:rsidRPr="0050740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5E074630" w14:textId="2641270E" w:rsidR="00BC11D9" w:rsidRPr="0050740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BC11D9" w:rsidRPr="00507400" w:rsidRDefault="00BC11D9" w:rsidP="00BC11D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B240E" w14:textId="4D43347B" w:rsidR="00BC11D9" w:rsidRPr="0050740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BC11D9" w:rsidRPr="00507400" w:rsidRDefault="00BC11D9" w:rsidP="00BC11D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891E35" w14:textId="424E348F" w:rsidR="00BC11D9" w:rsidRPr="0050740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BC11D9" w:rsidRPr="00507400" w:rsidRDefault="00BC11D9" w:rsidP="00BC11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ADFEF3" w14:textId="48716C22" w:rsidR="00BC11D9" w:rsidRPr="0050740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1A06" w:rsidRPr="00507400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1F1A06" w:rsidRPr="00507400" w:rsidRDefault="001F1A06" w:rsidP="001F1A0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  0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1DDE21" w14:textId="3D5A9AD0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CDF7D11" w14:textId="77777777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CDD05E" w14:textId="3BC5DBE8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36BF5BCC" w14:textId="77777777" w:rsidR="001F1A06" w:rsidRPr="00507400" w:rsidRDefault="001F1A06" w:rsidP="001F1A0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17D0B" w14:textId="129F4B8E" w:rsidR="001F1A06" w:rsidRPr="00507400" w:rsidRDefault="001F1A06" w:rsidP="001F1A0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737 </w:t>
            </w:r>
          </w:p>
        </w:tc>
        <w:tc>
          <w:tcPr>
            <w:tcW w:w="134" w:type="dxa"/>
          </w:tcPr>
          <w:p w14:paraId="13970A55" w14:textId="77777777" w:rsidR="001F1A06" w:rsidRPr="00507400" w:rsidRDefault="001F1A06" w:rsidP="001F1A0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474119B" w14:textId="5ECAEF24" w:rsidR="001F1A06" w:rsidRPr="00507400" w:rsidRDefault="001F1A06" w:rsidP="001F1A0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377 </w:t>
            </w:r>
          </w:p>
        </w:tc>
      </w:tr>
      <w:tr w:rsidR="001F1A06" w:rsidRPr="00507400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7A0BAC4F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5117E4D" w14:textId="77777777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30922182" w:rsidR="001F1A06" w:rsidRPr="00507400" w:rsidRDefault="001F1A06" w:rsidP="001F1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488D2175" w14:textId="77777777" w:rsidR="001F1A06" w:rsidRPr="00507400" w:rsidRDefault="001F1A06" w:rsidP="001F1A0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40AB97AD" w:rsidR="001F1A06" w:rsidRPr="00507400" w:rsidRDefault="001F1A06" w:rsidP="001F1A0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3,216   </w:t>
            </w:r>
          </w:p>
        </w:tc>
        <w:tc>
          <w:tcPr>
            <w:tcW w:w="134" w:type="dxa"/>
          </w:tcPr>
          <w:p w14:paraId="40D56DE1" w14:textId="77777777" w:rsidR="001F1A06" w:rsidRPr="00507400" w:rsidRDefault="001F1A06" w:rsidP="001F1A0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2A453044" w:rsidR="001F1A06" w:rsidRPr="00507400" w:rsidRDefault="001F1A06" w:rsidP="001F1A0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9,094 </w:t>
            </w:r>
          </w:p>
        </w:tc>
      </w:tr>
    </w:tbl>
    <w:p w14:paraId="79163BD0" w14:textId="2D87527D" w:rsidR="002E5A53" w:rsidRPr="00507400" w:rsidRDefault="002E5A53"/>
    <w:p w14:paraId="3B745669" w14:textId="77777777" w:rsidR="002E5A53" w:rsidRPr="00507400" w:rsidRDefault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EE0000"/>
        </w:rPr>
      </w:pPr>
      <w:r w:rsidRPr="00507400">
        <w:rPr>
          <w:color w:val="EE0000"/>
        </w:rPr>
        <w:br w:type="page"/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1C0C2A" w:rsidRPr="00FF4F70" w14:paraId="74F9E487" w14:textId="77777777" w:rsidTr="00692C95">
        <w:trPr>
          <w:trHeight w:val="62"/>
        </w:trPr>
        <w:tc>
          <w:tcPr>
            <w:tcW w:w="3458" w:type="dxa"/>
          </w:tcPr>
          <w:p w14:paraId="61937D68" w14:textId="77777777" w:rsidR="00E0262E" w:rsidRPr="00FF4F70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723EF996" w14:textId="77777777" w:rsidR="00E0262E" w:rsidRPr="00FF4F70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C0C2A" w:rsidRPr="00FF4F70" w14:paraId="3ECAA2AD" w14:textId="77777777" w:rsidTr="00692C95">
        <w:trPr>
          <w:trHeight w:val="62"/>
        </w:trPr>
        <w:tc>
          <w:tcPr>
            <w:tcW w:w="3458" w:type="dxa"/>
          </w:tcPr>
          <w:p w14:paraId="31C104C2" w14:textId="77777777" w:rsidR="00E0262E" w:rsidRPr="00FF4F70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047BD" w14:textId="77777777" w:rsidR="00E0262E" w:rsidRPr="00FF4F70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CFF84" w14:textId="77777777" w:rsidR="00E0262E" w:rsidRPr="00FF4F70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534D55" w14:textId="77777777" w:rsidR="00E0262E" w:rsidRPr="00FF4F70" w:rsidRDefault="00E0262E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0C2A" w:rsidRPr="00FF4F70" w14:paraId="54D6EB42" w14:textId="77777777" w:rsidTr="00692C9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ECF96CB" w14:textId="77777777" w:rsidR="001C0C2A" w:rsidRPr="00FF4F70" w:rsidRDefault="001C0C2A" w:rsidP="001C0C2A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77D0DA5" w14:textId="02D3756A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814418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602CB2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5598297" w14:textId="2E9F7CE3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5F3A3FD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0C9904" w14:textId="663568CD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6F5DD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590A858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A94ADA9" w14:textId="6996E873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C0C2A" w:rsidRPr="00FF4F70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E0262E" w:rsidRPr="00FF4F70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E0262E" w:rsidRPr="00FF4F70" w:rsidRDefault="00E0262E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E0262E" w:rsidRPr="00FF4F70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97BF124" w:rsidR="00E0262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E0262E" w:rsidRPr="00FF4F70" w:rsidRDefault="00E0262E" w:rsidP="002E5A5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E0262E" w:rsidRPr="00FF4F70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E0262E" w:rsidRPr="00FF4F70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1B895601" w:rsidR="00E0262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BC11D9" w:rsidRPr="00FF4F70" w14:paraId="66FCA6CF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BC11D9" w:rsidRPr="00FF4F70" w:rsidRDefault="00BC11D9" w:rsidP="00BC1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3878419D" w14:textId="56509331" w:rsidR="00BC11D9" w:rsidRPr="00FF4F70" w:rsidRDefault="001F2B10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186,4</w:t>
            </w:r>
            <w:r w:rsidR="001F1A06" w:rsidRPr="00FF4F70">
              <w:rPr>
                <w:rFonts w:asciiTheme="majorBidi" w:hAnsiTheme="majorBidi"/>
                <w:sz w:val="26"/>
                <w:szCs w:val="26"/>
              </w:rPr>
              <w:t>33</w:t>
            </w:r>
          </w:p>
        </w:tc>
        <w:tc>
          <w:tcPr>
            <w:tcW w:w="134" w:type="dxa"/>
          </w:tcPr>
          <w:p w14:paraId="787A0810" w14:textId="77777777" w:rsidR="00BC11D9" w:rsidRPr="00FF4F70" w:rsidRDefault="00BC11D9" w:rsidP="00BC11D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43A75" w14:textId="6468C029" w:rsidR="00BC11D9" w:rsidRPr="00FF4F7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215,441 </w:t>
            </w:r>
          </w:p>
        </w:tc>
        <w:tc>
          <w:tcPr>
            <w:tcW w:w="134" w:type="dxa"/>
          </w:tcPr>
          <w:p w14:paraId="5D938307" w14:textId="77777777" w:rsidR="00BC11D9" w:rsidRPr="00FF4F70" w:rsidRDefault="00BC11D9" w:rsidP="00BC11D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168C5D" w14:textId="062B0C67" w:rsidR="00BC11D9" w:rsidRPr="00FF4F7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99,763 </w:t>
            </w:r>
          </w:p>
        </w:tc>
        <w:tc>
          <w:tcPr>
            <w:tcW w:w="134" w:type="dxa"/>
          </w:tcPr>
          <w:p w14:paraId="1F13D069" w14:textId="77777777" w:rsidR="00BC11D9" w:rsidRPr="00FF4F70" w:rsidRDefault="00BC11D9" w:rsidP="00BC11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62F131A" w14:textId="6F04A31A" w:rsidR="00BC11D9" w:rsidRPr="00FF4F70" w:rsidRDefault="00BC11D9" w:rsidP="00BC11D9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152,531 </w:t>
            </w:r>
          </w:p>
        </w:tc>
      </w:tr>
      <w:tr w:rsidR="001F2B10" w:rsidRPr="00FF4F70" w14:paraId="121F5586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3A5AE66D" w14:textId="017FB383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8552E1" w14:textId="05F09475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18D674" w14:textId="6BE6A2C5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  <w:tc>
          <w:tcPr>
            <w:tcW w:w="134" w:type="dxa"/>
          </w:tcPr>
          <w:p w14:paraId="26E812DC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02838FF" w14:textId="27E93B19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2B10" w:rsidRPr="00FF4F70" w14:paraId="4001B3F8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1F2B10" w:rsidRPr="00FF4F70" w:rsidRDefault="001F2B10" w:rsidP="001F2B1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1A0F0054" w14:textId="6048A7D0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68,001</w:t>
            </w:r>
          </w:p>
        </w:tc>
        <w:tc>
          <w:tcPr>
            <w:tcW w:w="134" w:type="dxa"/>
          </w:tcPr>
          <w:p w14:paraId="4C8C52AF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CD7F2" w14:textId="2FD5F78E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93,503 </w:t>
            </w:r>
          </w:p>
        </w:tc>
        <w:tc>
          <w:tcPr>
            <w:tcW w:w="134" w:type="dxa"/>
          </w:tcPr>
          <w:p w14:paraId="2505269F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A77515" w14:textId="714CFC33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30,728 </w:t>
            </w:r>
          </w:p>
        </w:tc>
        <w:tc>
          <w:tcPr>
            <w:tcW w:w="134" w:type="dxa"/>
          </w:tcPr>
          <w:p w14:paraId="20437FDF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88D4E4D" w14:textId="24423513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60,168 </w:t>
            </w:r>
          </w:p>
        </w:tc>
      </w:tr>
      <w:tr w:rsidR="001F2B10" w:rsidRPr="00FF4F70" w14:paraId="2F5711BC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1F2B10" w:rsidRPr="00FF4F70" w:rsidRDefault="001F2B10" w:rsidP="001F2B1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7619BDB6" w14:textId="5BDFE68A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9,661</w:t>
            </w:r>
          </w:p>
        </w:tc>
        <w:tc>
          <w:tcPr>
            <w:tcW w:w="134" w:type="dxa"/>
          </w:tcPr>
          <w:p w14:paraId="548FECD9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7E12E1" w14:textId="3E86CFFD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3,313 </w:t>
            </w:r>
          </w:p>
        </w:tc>
        <w:tc>
          <w:tcPr>
            <w:tcW w:w="134" w:type="dxa"/>
          </w:tcPr>
          <w:p w14:paraId="6FA7179B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1754A" w14:textId="3D7FF80C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352 </w:t>
            </w:r>
          </w:p>
        </w:tc>
        <w:tc>
          <w:tcPr>
            <w:tcW w:w="134" w:type="dxa"/>
          </w:tcPr>
          <w:p w14:paraId="023D8BF3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E2EAAB1" w14:textId="1AFAD88C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1,473 </w:t>
            </w:r>
          </w:p>
        </w:tc>
      </w:tr>
      <w:tr w:rsidR="001F2B10" w:rsidRPr="00FF4F70" w14:paraId="28DB0813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1F2B10" w:rsidRPr="00FF4F70" w:rsidRDefault="001F2B10" w:rsidP="001F2B1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6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2F84D162" w14:textId="7DBB3852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5,313</w:t>
            </w:r>
          </w:p>
        </w:tc>
        <w:tc>
          <w:tcPr>
            <w:tcW w:w="134" w:type="dxa"/>
          </w:tcPr>
          <w:p w14:paraId="15616655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9F9A87" w14:textId="54E5E8BD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4,085 </w:t>
            </w:r>
          </w:p>
        </w:tc>
        <w:tc>
          <w:tcPr>
            <w:tcW w:w="134" w:type="dxa"/>
          </w:tcPr>
          <w:p w14:paraId="09F80A1C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87837" w14:textId="056DBDE1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3,336 </w:t>
            </w:r>
          </w:p>
        </w:tc>
        <w:tc>
          <w:tcPr>
            <w:tcW w:w="134" w:type="dxa"/>
          </w:tcPr>
          <w:p w14:paraId="5918979E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F7D66BC" w14:textId="245220A5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1,350 </w:t>
            </w:r>
          </w:p>
        </w:tc>
      </w:tr>
      <w:tr w:rsidR="001F2B10" w:rsidRPr="00FF4F70" w14:paraId="64147706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1F2B10" w:rsidRPr="00FF4F70" w:rsidRDefault="001F2B10" w:rsidP="001F2B10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2899AF6" w14:textId="694AE494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14,439</w:t>
            </w:r>
          </w:p>
        </w:tc>
        <w:tc>
          <w:tcPr>
            <w:tcW w:w="134" w:type="dxa"/>
          </w:tcPr>
          <w:p w14:paraId="740A87A3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0261DE" w14:textId="131E6D9C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10,606 </w:t>
            </w:r>
          </w:p>
        </w:tc>
        <w:tc>
          <w:tcPr>
            <w:tcW w:w="134" w:type="dxa"/>
          </w:tcPr>
          <w:p w14:paraId="1D71508D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2BEEF7" w14:textId="1963ECA0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10,316 </w:t>
            </w:r>
          </w:p>
        </w:tc>
        <w:tc>
          <w:tcPr>
            <w:tcW w:w="134" w:type="dxa"/>
          </w:tcPr>
          <w:p w14:paraId="737B46FB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B5EEF70" w14:textId="7DBB0CBD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9,490 </w:t>
            </w:r>
          </w:p>
        </w:tc>
      </w:tr>
      <w:tr w:rsidR="001F2B10" w:rsidRPr="00FF4F70" w14:paraId="0CCF0724" w14:textId="77777777" w:rsidTr="00C25E2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1F2B10" w:rsidRPr="00FF4F70" w:rsidRDefault="001F2B10" w:rsidP="001F2B10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4E2C4AE" w14:textId="604674D8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283,84</w:t>
            </w:r>
            <w:r w:rsidR="001F1A06" w:rsidRPr="00FF4F70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3AA0434B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274AE" w14:textId="115FB013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326,948 </w:t>
            </w:r>
          </w:p>
        </w:tc>
        <w:tc>
          <w:tcPr>
            <w:tcW w:w="134" w:type="dxa"/>
          </w:tcPr>
          <w:p w14:paraId="5D830848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E1A088" w14:textId="58C90D7B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144,495</w:t>
            </w:r>
          </w:p>
        </w:tc>
        <w:tc>
          <w:tcPr>
            <w:tcW w:w="134" w:type="dxa"/>
          </w:tcPr>
          <w:p w14:paraId="18D823E0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6E51122" w14:textId="0BE4B4B6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225,012 </w:t>
            </w:r>
          </w:p>
        </w:tc>
      </w:tr>
      <w:tr w:rsidR="001F2B10" w:rsidRPr="00FF4F70" w14:paraId="10A88213" w14:textId="77777777" w:rsidTr="002E2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FF62704" w14:textId="072A6300" w:rsidR="001F2B10" w:rsidRPr="00FF4F70" w:rsidRDefault="001F2B10" w:rsidP="001F2B10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438171" w14:textId="6AC4EED7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318,804</w:t>
            </w:r>
          </w:p>
        </w:tc>
        <w:tc>
          <w:tcPr>
            <w:tcW w:w="134" w:type="dxa"/>
          </w:tcPr>
          <w:p w14:paraId="45C9C6B5" w14:textId="77777777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8F4EE" w14:textId="1EF2776F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367,121 </w:t>
            </w:r>
          </w:p>
        </w:tc>
        <w:tc>
          <w:tcPr>
            <w:tcW w:w="134" w:type="dxa"/>
          </w:tcPr>
          <w:p w14:paraId="66392CDE" w14:textId="77777777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7B3BC2" w14:textId="1ABB0635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182,578</w:t>
            </w:r>
          </w:p>
        </w:tc>
        <w:tc>
          <w:tcPr>
            <w:tcW w:w="134" w:type="dxa"/>
          </w:tcPr>
          <w:p w14:paraId="24B045AA" w14:textId="77777777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6D497A" w14:textId="5FF55BF1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274,279 </w:t>
            </w:r>
          </w:p>
        </w:tc>
      </w:tr>
      <w:tr w:rsidR="001F2B10" w:rsidRPr="00FF4F70" w14:paraId="1C1F3CAB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1F2B10" w:rsidRPr="00FF4F70" w:rsidRDefault="001F2B10" w:rsidP="001F2B1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78D2198C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(23,051)</w:t>
            </w:r>
          </w:p>
        </w:tc>
        <w:tc>
          <w:tcPr>
            <w:tcW w:w="134" w:type="dxa"/>
          </w:tcPr>
          <w:p w14:paraId="00920B37" w14:textId="77777777" w:rsidR="001F2B10" w:rsidRPr="00FF4F70" w:rsidRDefault="001F2B10" w:rsidP="001F2B10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368AD498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(14,562) </w:t>
            </w:r>
          </w:p>
        </w:tc>
        <w:tc>
          <w:tcPr>
            <w:tcW w:w="134" w:type="dxa"/>
          </w:tcPr>
          <w:p w14:paraId="06CB0FDF" w14:textId="77777777" w:rsidR="001F2B10" w:rsidRPr="00FF4F70" w:rsidRDefault="001F2B10" w:rsidP="001F2B10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458C2A3B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(10,111)</w:t>
            </w:r>
          </w:p>
        </w:tc>
        <w:tc>
          <w:tcPr>
            <w:tcW w:w="134" w:type="dxa"/>
          </w:tcPr>
          <w:p w14:paraId="43ED390C" w14:textId="77777777" w:rsidR="001F2B10" w:rsidRPr="00FF4F70" w:rsidRDefault="001F2B10" w:rsidP="001F2B1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722DB1C2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(10,911) </w:t>
            </w:r>
          </w:p>
        </w:tc>
      </w:tr>
      <w:tr w:rsidR="001F2B10" w:rsidRPr="00FF4F70" w14:paraId="6B77287F" w14:textId="77777777" w:rsidTr="002E2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1F2B10" w:rsidRPr="00FF4F70" w:rsidRDefault="001F2B10" w:rsidP="001F2B1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20F1B4B3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295,753</w:t>
            </w:r>
          </w:p>
        </w:tc>
        <w:tc>
          <w:tcPr>
            <w:tcW w:w="134" w:type="dxa"/>
          </w:tcPr>
          <w:p w14:paraId="617ECDF1" w14:textId="77777777" w:rsidR="001F2B10" w:rsidRPr="00FF4F70" w:rsidRDefault="001F2B10" w:rsidP="001F2B1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1B9D0670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352,559 </w:t>
            </w:r>
          </w:p>
        </w:tc>
        <w:tc>
          <w:tcPr>
            <w:tcW w:w="134" w:type="dxa"/>
          </w:tcPr>
          <w:p w14:paraId="5DD659BB" w14:textId="77777777" w:rsidR="001F2B10" w:rsidRPr="00FF4F70" w:rsidRDefault="001F2B10" w:rsidP="001F2B1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2A4A8E54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172,467</w:t>
            </w:r>
          </w:p>
        </w:tc>
        <w:tc>
          <w:tcPr>
            <w:tcW w:w="134" w:type="dxa"/>
          </w:tcPr>
          <w:p w14:paraId="60AAE43E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424D256B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263,368 </w:t>
            </w:r>
          </w:p>
        </w:tc>
      </w:tr>
      <w:tr w:rsidR="001C0C2A" w:rsidRPr="00FF4F70" w14:paraId="7969A057" w14:textId="77777777" w:rsidTr="006E7AAD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E0262E" w:rsidRPr="00FF4F70" w:rsidRDefault="00E0262E" w:rsidP="002E5A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20627DE2" w:rsidR="00E0262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A05B8" w14:textId="77777777" w:rsidR="00E0262E" w:rsidRPr="00FF4F70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2496D3C" w:rsidR="00E0262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1D5DF" w14:textId="77777777" w:rsidR="00E0262E" w:rsidRPr="00FF4F70" w:rsidRDefault="00E0262E" w:rsidP="002E5A5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E0262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FCB34C" w14:textId="77777777" w:rsidR="00E0262E" w:rsidRPr="00FF4F70" w:rsidRDefault="00E0262E" w:rsidP="002E5A5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4819BC83" w:rsidR="00E0262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A73823" w:rsidRPr="00FF4F70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A73823" w:rsidRPr="00FF4F70" w:rsidRDefault="00A73823" w:rsidP="00A73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5DF5E0F0" w:rsidR="00A73823" w:rsidRPr="00FF4F70" w:rsidRDefault="001F2B10" w:rsidP="00A7382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5,681</w:t>
            </w:r>
          </w:p>
        </w:tc>
        <w:tc>
          <w:tcPr>
            <w:tcW w:w="134" w:type="dxa"/>
          </w:tcPr>
          <w:p w14:paraId="1AF7B3EC" w14:textId="77777777" w:rsidR="00A73823" w:rsidRPr="00FF4F70" w:rsidRDefault="00A73823" w:rsidP="00A7382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E1969" w14:textId="38F86621" w:rsidR="00A73823" w:rsidRPr="00FF4F70" w:rsidRDefault="00A73823" w:rsidP="00A7382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4,661 </w:t>
            </w:r>
          </w:p>
        </w:tc>
        <w:tc>
          <w:tcPr>
            <w:tcW w:w="134" w:type="dxa"/>
          </w:tcPr>
          <w:p w14:paraId="36E19F38" w14:textId="77777777" w:rsidR="00A73823" w:rsidRPr="00FF4F70" w:rsidRDefault="00A73823" w:rsidP="00A73823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60B87" w14:textId="76C131F9" w:rsidR="00A73823" w:rsidRPr="00FF4F70" w:rsidRDefault="00A73823" w:rsidP="00A7382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1,178 </w:t>
            </w:r>
          </w:p>
        </w:tc>
        <w:tc>
          <w:tcPr>
            <w:tcW w:w="134" w:type="dxa"/>
          </w:tcPr>
          <w:p w14:paraId="6514E7E6" w14:textId="77777777" w:rsidR="00A73823" w:rsidRPr="00FF4F70" w:rsidRDefault="00A73823" w:rsidP="00A7382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1142AF" w14:textId="461B4129" w:rsidR="00A73823" w:rsidRPr="00FF4F70" w:rsidRDefault="00A73823" w:rsidP="00A73823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868 </w:t>
            </w:r>
          </w:p>
        </w:tc>
      </w:tr>
      <w:tr w:rsidR="001F2B10" w:rsidRPr="00FF4F70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2336482A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เงินชดเชยค้างรับ </w:t>
            </w:r>
            <w:r w:rsidRPr="00FF4F70">
              <w:rPr>
                <w:rFonts w:asciiTheme="majorBidi" w:hAnsiTheme="majorBidi" w:cstheme="majorBidi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3" w:type="dxa"/>
          </w:tcPr>
          <w:p w14:paraId="1FA4090C" w14:textId="3C1C3F87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27,195</w:t>
            </w:r>
          </w:p>
        </w:tc>
        <w:tc>
          <w:tcPr>
            <w:tcW w:w="134" w:type="dxa"/>
          </w:tcPr>
          <w:p w14:paraId="72FBD7DD" w14:textId="77777777" w:rsidR="001F2B10" w:rsidRPr="00FF4F70" w:rsidRDefault="001F2B10" w:rsidP="001F2B1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953691" w14:textId="60A7452E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28,631 </w:t>
            </w:r>
          </w:p>
        </w:tc>
        <w:tc>
          <w:tcPr>
            <w:tcW w:w="134" w:type="dxa"/>
          </w:tcPr>
          <w:p w14:paraId="715B271F" w14:textId="77777777" w:rsidR="001F2B10" w:rsidRPr="00FF4F70" w:rsidRDefault="001F2B10" w:rsidP="001F2B1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8D748" w14:textId="6E1EDE25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7567CB48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9EE791A" w14:textId="373F9D55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1F2B10" w:rsidRPr="00FF4F70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437A2585" w14:textId="22BDE97F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29,325</w:t>
            </w:r>
          </w:p>
        </w:tc>
        <w:tc>
          <w:tcPr>
            <w:tcW w:w="134" w:type="dxa"/>
          </w:tcPr>
          <w:p w14:paraId="3FFE2719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2EC460" w14:textId="404BB1E8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22,901 </w:t>
            </w:r>
          </w:p>
        </w:tc>
        <w:tc>
          <w:tcPr>
            <w:tcW w:w="134" w:type="dxa"/>
          </w:tcPr>
          <w:p w14:paraId="613045A1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EC1885" w14:textId="1568BCC5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28,451 </w:t>
            </w:r>
          </w:p>
        </w:tc>
        <w:tc>
          <w:tcPr>
            <w:tcW w:w="134" w:type="dxa"/>
          </w:tcPr>
          <w:p w14:paraId="6375506D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9B4296" w14:textId="3A230C8F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22,824 </w:t>
            </w:r>
          </w:p>
        </w:tc>
      </w:tr>
      <w:tr w:rsidR="001F2B10" w:rsidRPr="00FF4F70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1F2B10" w:rsidRPr="00FF4F70" w:rsidRDefault="001F2B10" w:rsidP="001F2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9A214D" w14:textId="6AB3839A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2,376</w:t>
            </w:r>
          </w:p>
        </w:tc>
        <w:tc>
          <w:tcPr>
            <w:tcW w:w="134" w:type="dxa"/>
          </w:tcPr>
          <w:p w14:paraId="57FC7EA2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77CD62DD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1,286 </w:t>
            </w:r>
          </w:p>
        </w:tc>
        <w:tc>
          <w:tcPr>
            <w:tcW w:w="134" w:type="dxa"/>
          </w:tcPr>
          <w:p w14:paraId="7B21A08A" w14:textId="77777777" w:rsidR="001F2B10" w:rsidRPr="00FF4F70" w:rsidRDefault="001F2B10" w:rsidP="001F2B1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272FE2A6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155 </w:t>
            </w:r>
          </w:p>
        </w:tc>
        <w:tc>
          <w:tcPr>
            <w:tcW w:w="134" w:type="dxa"/>
          </w:tcPr>
          <w:p w14:paraId="53AE2DA6" w14:textId="77777777" w:rsidR="001F2B10" w:rsidRPr="00FF4F70" w:rsidRDefault="001F2B10" w:rsidP="001F2B1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078EE24A" w:rsidR="001F2B10" w:rsidRPr="00FF4F70" w:rsidRDefault="001F2B10" w:rsidP="001F2B10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136 </w:t>
            </w:r>
          </w:p>
        </w:tc>
      </w:tr>
      <w:tr w:rsidR="008D6E48" w:rsidRPr="00FF4F70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8D6E48" w:rsidRPr="00FF4F70" w:rsidRDefault="008D6E48" w:rsidP="008D6E4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E0EF11" w14:textId="74400F06" w:rsidR="008D6E48" w:rsidRPr="00FF4F70" w:rsidRDefault="008D6E48" w:rsidP="008D6E48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64,577</w:t>
            </w:r>
          </w:p>
        </w:tc>
        <w:tc>
          <w:tcPr>
            <w:tcW w:w="134" w:type="dxa"/>
          </w:tcPr>
          <w:p w14:paraId="33402828" w14:textId="77777777" w:rsidR="008D6E48" w:rsidRPr="00FF4F70" w:rsidRDefault="008D6E48" w:rsidP="008D6E48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4077441D" w:rsidR="008D6E48" w:rsidRPr="00FF4F70" w:rsidRDefault="008D6E48" w:rsidP="008D6E48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57,479</w:t>
            </w:r>
          </w:p>
        </w:tc>
        <w:tc>
          <w:tcPr>
            <w:tcW w:w="134" w:type="dxa"/>
          </w:tcPr>
          <w:p w14:paraId="2F72339E" w14:textId="77777777" w:rsidR="008D6E48" w:rsidRPr="00FF4F70" w:rsidRDefault="008D6E48" w:rsidP="008D6E48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61A504D1" w:rsidR="008D6E48" w:rsidRPr="00FF4F70" w:rsidRDefault="008D6E48" w:rsidP="008D6E48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29,784</w:t>
            </w:r>
          </w:p>
        </w:tc>
        <w:tc>
          <w:tcPr>
            <w:tcW w:w="134" w:type="dxa"/>
          </w:tcPr>
          <w:p w14:paraId="7DD62CF0" w14:textId="77777777" w:rsidR="008D6E48" w:rsidRPr="00FF4F70" w:rsidRDefault="008D6E48" w:rsidP="008D6E48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05B9B5BF" w:rsidR="008D6E48" w:rsidRPr="00FF4F70" w:rsidRDefault="008D6E48" w:rsidP="008D6E48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23,828</w:t>
            </w:r>
          </w:p>
        </w:tc>
      </w:tr>
      <w:tr w:rsidR="001F2B10" w:rsidRPr="00FF4F70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1F2B10" w:rsidRPr="00FF4F70" w:rsidRDefault="001F2B10" w:rsidP="001F2B10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E7152" w14:textId="5B957C15" w:rsidR="001F2B10" w:rsidRPr="00FF4F70" w:rsidRDefault="001F2B10" w:rsidP="00562BE0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(30,458)</w:t>
            </w:r>
          </w:p>
        </w:tc>
        <w:tc>
          <w:tcPr>
            <w:tcW w:w="134" w:type="dxa"/>
          </w:tcPr>
          <w:p w14:paraId="6F9E24DD" w14:textId="77777777" w:rsidR="001F2B10" w:rsidRPr="00FF4F70" w:rsidRDefault="001F2B10" w:rsidP="001F2B1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3FBF6DE6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(14,208) </w:t>
            </w:r>
          </w:p>
        </w:tc>
        <w:tc>
          <w:tcPr>
            <w:tcW w:w="134" w:type="dxa"/>
          </w:tcPr>
          <w:p w14:paraId="0EDFA787" w14:textId="77777777" w:rsidR="001F2B10" w:rsidRPr="00FF4F70" w:rsidRDefault="001F2B10" w:rsidP="001F2B10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1247486B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(2,898) </w:t>
            </w:r>
          </w:p>
        </w:tc>
        <w:tc>
          <w:tcPr>
            <w:tcW w:w="134" w:type="dxa"/>
          </w:tcPr>
          <w:p w14:paraId="404D1E19" w14:textId="77777777" w:rsidR="001F2B10" w:rsidRPr="00FF4F70" w:rsidRDefault="001F2B10" w:rsidP="001F2B1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4ABD35A9" w:rsidR="001F2B10" w:rsidRPr="00FF4F70" w:rsidRDefault="001F2B10" w:rsidP="001F2B10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(33) </w:t>
            </w:r>
          </w:p>
        </w:tc>
      </w:tr>
      <w:tr w:rsidR="00C56E41" w:rsidRPr="00FF4F70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C56E41" w:rsidRPr="00FF4F70" w:rsidRDefault="00C56E41" w:rsidP="00C56E4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AA40394" w14:textId="079F55CE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34,119</w:t>
            </w:r>
          </w:p>
        </w:tc>
        <w:tc>
          <w:tcPr>
            <w:tcW w:w="134" w:type="dxa"/>
          </w:tcPr>
          <w:p w14:paraId="5129F192" w14:textId="77777777" w:rsidR="00C56E41" w:rsidRPr="00FF4F70" w:rsidRDefault="00C56E41" w:rsidP="00C56E41">
            <w:pPr>
              <w:spacing w:line="32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77DB939B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43,271</w:t>
            </w:r>
          </w:p>
        </w:tc>
        <w:tc>
          <w:tcPr>
            <w:tcW w:w="134" w:type="dxa"/>
          </w:tcPr>
          <w:p w14:paraId="21D56B49" w14:textId="77777777" w:rsidR="00C56E41" w:rsidRPr="00FF4F70" w:rsidRDefault="00C56E41" w:rsidP="00C56E41">
            <w:pPr>
              <w:spacing w:line="32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3AB09D79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26,886</w:t>
            </w:r>
          </w:p>
        </w:tc>
        <w:tc>
          <w:tcPr>
            <w:tcW w:w="134" w:type="dxa"/>
          </w:tcPr>
          <w:p w14:paraId="6F4E0B79" w14:textId="77777777" w:rsidR="00C56E41" w:rsidRPr="00FF4F70" w:rsidRDefault="00C56E41" w:rsidP="00C56E41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2B6AEA76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23,795</w:t>
            </w:r>
          </w:p>
        </w:tc>
      </w:tr>
      <w:tr w:rsidR="00C56E41" w:rsidRPr="00FF4F70" w14:paraId="26B503BF" w14:textId="77777777" w:rsidTr="00241C43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C56E41" w:rsidRPr="00FF4F70" w:rsidRDefault="00C56E41" w:rsidP="00C56E41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86CB94D" w14:textId="5447B53D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329,872</w:t>
            </w:r>
          </w:p>
        </w:tc>
        <w:tc>
          <w:tcPr>
            <w:tcW w:w="134" w:type="dxa"/>
          </w:tcPr>
          <w:p w14:paraId="6E0D94D7" w14:textId="77777777" w:rsidR="00C56E41" w:rsidRPr="00FF4F70" w:rsidRDefault="00C56E41" w:rsidP="00C56E41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13DC17" w14:textId="5F2A8378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395,830</w:t>
            </w:r>
          </w:p>
        </w:tc>
        <w:tc>
          <w:tcPr>
            <w:tcW w:w="134" w:type="dxa"/>
          </w:tcPr>
          <w:p w14:paraId="06EF2C0F" w14:textId="77777777" w:rsidR="00C56E41" w:rsidRPr="00FF4F70" w:rsidRDefault="00C56E41" w:rsidP="00C56E41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650EA191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199,353</w:t>
            </w:r>
          </w:p>
        </w:tc>
        <w:tc>
          <w:tcPr>
            <w:tcW w:w="134" w:type="dxa"/>
          </w:tcPr>
          <w:p w14:paraId="02E393D9" w14:textId="77777777" w:rsidR="00C56E41" w:rsidRPr="00FF4F70" w:rsidRDefault="00C56E41" w:rsidP="00C56E41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FABA3BA" w14:textId="5F746A6E" w:rsidR="00C56E41" w:rsidRPr="00FF4F70" w:rsidRDefault="00C56E41" w:rsidP="00C56E41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287,163</w:t>
            </w:r>
          </w:p>
        </w:tc>
      </w:tr>
    </w:tbl>
    <w:p w14:paraId="51FA174D" w14:textId="77777777" w:rsidR="00BA561B" w:rsidRPr="00507400" w:rsidRDefault="00BA561B" w:rsidP="002E5A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49D4009" w14:textId="164436E1" w:rsidR="00336FAC" w:rsidRPr="00507400" w:rsidRDefault="00336FAC" w:rsidP="002E5A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6D2E1B" w:rsidRPr="00507400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507400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8"/>
        <w:gridCol w:w="1135"/>
      </w:tblGrid>
      <w:tr w:rsidR="001C0C2A" w:rsidRPr="00FF4F70" w14:paraId="392D9E53" w14:textId="77777777" w:rsidTr="00174A05">
        <w:trPr>
          <w:trHeight w:val="62"/>
        </w:trPr>
        <w:tc>
          <w:tcPr>
            <w:tcW w:w="3457" w:type="dxa"/>
          </w:tcPr>
          <w:p w14:paraId="7DFA0EDA" w14:textId="77777777" w:rsidR="000D4E37" w:rsidRPr="00FF4F7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FF4F7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C0C2A" w:rsidRPr="00FF4F70" w14:paraId="43DD5AB3" w14:textId="77777777" w:rsidTr="002F1302">
        <w:trPr>
          <w:trHeight w:val="62"/>
        </w:trPr>
        <w:tc>
          <w:tcPr>
            <w:tcW w:w="3457" w:type="dxa"/>
          </w:tcPr>
          <w:p w14:paraId="261F9B9D" w14:textId="77777777" w:rsidR="000D4E37" w:rsidRPr="00FF4F7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FF4F7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FF4F7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8EE469" w14:textId="77777777" w:rsidR="000D4E37" w:rsidRPr="00FF4F70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0C2A" w:rsidRPr="00FF4F70" w14:paraId="2ED25A83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1C0C2A" w:rsidRPr="00FF4F70" w:rsidRDefault="001C0C2A" w:rsidP="001C0C2A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D854FC" w14:textId="187A5B64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D49030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63AC646A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1C0C2A" w:rsidRPr="00FF4F70" w:rsidRDefault="001C0C2A" w:rsidP="001C0C2A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BADF4AA" w14:textId="671234DB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B07AE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48F27C52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C0C2A" w:rsidRPr="00FF4F70" w14:paraId="7E7B1E77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2A3D0D1F" w:rsidR="00DE3C7E" w:rsidRPr="00FF4F70" w:rsidRDefault="00DE3C7E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</w:t>
            </w:r>
            <w:r w:rsidRPr="00FF4F7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FF4F7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20F088F5" w:rsidR="00DE3C7E" w:rsidRPr="00FF4F70" w:rsidRDefault="00E0262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28,770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DE3C7E" w:rsidRPr="00FF4F70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3F8DE" w14:textId="40AFAF4D" w:rsidR="00DE3C7E" w:rsidRPr="00FF4F70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30,194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DE3C7E" w:rsidRPr="00FF4F70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0AFEF45C" w:rsidR="00DE3C7E" w:rsidRPr="00FF4F70" w:rsidRDefault="00A86A37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10,944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DE3C7E" w:rsidRPr="00FF4F70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542A9" w14:textId="6A33E0A5" w:rsidR="00DE3C7E" w:rsidRPr="00FF4F70" w:rsidRDefault="00DE3C7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13,191 </w:t>
            </w:r>
          </w:p>
        </w:tc>
      </w:tr>
      <w:tr w:rsidR="001C0C2A" w:rsidRPr="00FF4F70" w14:paraId="2824F23F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31508CEE" w:rsidR="00DC62BA" w:rsidRPr="00FF4F70" w:rsidRDefault="00DC62BA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</w:t>
            </w:r>
            <w:r w:rsidRPr="00FF4F7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FF4F7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4EE41E53" w:rsidR="00DC62BA" w:rsidRPr="00FF4F70" w:rsidRDefault="001F2B10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24,739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7E54FF7" w14:textId="2002AEB1" w:rsidR="00DC62BA" w:rsidRPr="00FF4F70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72B85E2F" w:rsidR="00DC62BA" w:rsidRPr="00FF4F70" w:rsidRDefault="009F6EDE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2,065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3257EF7F" w:rsidR="00DC62BA" w:rsidRPr="00FF4F70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1C0C2A" w:rsidRPr="00FF4F70" w14:paraId="094805E2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A9FF90A" w:rsidR="00DC62BA" w:rsidRPr="00FF4F70" w:rsidRDefault="00DC62BA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</w:t>
            </w:r>
            <w:r w:rsidRPr="00FF4F7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FF4F7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5F80A2A7" w:rsidR="00DC62BA" w:rsidRPr="00FF4F70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64FB9D7" w:rsidR="00DC62BA" w:rsidRPr="00FF4F70" w:rsidRDefault="00DC62BA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(1,424)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25E07947" w:rsidR="00DC62BA" w:rsidRPr="00FF4F70" w:rsidRDefault="00DC62BA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3031BE0A" w:rsidR="00DC62BA" w:rsidRPr="00FF4F70" w:rsidRDefault="00DC62BA" w:rsidP="002E5A5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(2,247) </w:t>
            </w:r>
          </w:p>
        </w:tc>
      </w:tr>
      <w:tr w:rsidR="001C0C2A" w:rsidRPr="00FF4F70" w14:paraId="11034763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5582F24" w:rsidR="00DC62BA" w:rsidRPr="00FF4F70" w:rsidRDefault="00DC62BA" w:rsidP="002E5A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ยอดคงเหลือสิ้น</w:t>
            </w:r>
            <w:r w:rsidRPr="00FF4F7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FF4F70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2990C4AD" w:rsidR="00DC62BA" w:rsidRPr="00FF4F70" w:rsidRDefault="001F2B10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53,509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5199A50E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28,770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7244835A" w:rsidR="00DC62BA" w:rsidRPr="00FF4F70" w:rsidRDefault="009F6EDE" w:rsidP="002E5A5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13,009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5E983D" w14:textId="30A1C912" w:rsidR="00DC62BA" w:rsidRPr="00FF4F70" w:rsidRDefault="00DC62BA" w:rsidP="002E5A5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10,944 </w:t>
            </w:r>
          </w:p>
        </w:tc>
      </w:tr>
    </w:tbl>
    <w:p w14:paraId="514D8877" w14:textId="10CC1357" w:rsidR="00BA561B" w:rsidRPr="00507400" w:rsidRDefault="00BA561B" w:rsidP="00023CBE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  <w:vertAlign w:val="superscript"/>
          <w:cs/>
        </w:rPr>
      </w:pPr>
    </w:p>
    <w:p w14:paraId="000EA67C" w14:textId="77777777" w:rsidR="00BA561B" w:rsidRPr="00507400" w:rsidRDefault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EE0000"/>
          <w:sz w:val="32"/>
          <w:szCs w:val="32"/>
          <w:vertAlign w:val="superscript"/>
          <w:cs/>
        </w:rPr>
      </w:pPr>
      <w:r w:rsidRPr="00507400">
        <w:rPr>
          <w:rFonts w:asciiTheme="majorBidi" w:hAnsiTheme="majorBidi" w:cstheme="majorBidi"/>
          <w:color w:val="EE0000"/>
          <w:sz w:val="32"/>
          <w:szCs w:val="32"/>
          <w:vertAlign w:val="superscript"/>
        </w:rPr>
        <w:br w:type="page"/>
      </w:r>
    </w:p>
    <w:p w14:paraId="5A1B28DD" w14:textId="6AA83030" w:rsidR="0045452F" w:rsidRPr="00507400" w:rsidRDefault="0045452F" w:rsidP="00C70F92">
      <w:pPr>
        <w:tabs>
          <w:tab w:val="clear" w:pos="227"/>
          <w:tab w:val="clear" w:pos="454"/>
          <w:tab w:val="clear" w:pos="680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vertAlign w:val="superscript"/>
        </w:rPr>
        <w:lastRenderedPageBreak/>
        <w:t xml:space="preserve">    (*)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>Chint Solar (Hong Kong) Ltd. (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25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2561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2562 (1 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 xml:space="preserve">126 </w:t>
      </w:r>
      <w:r w:rsidRPr="00507400">
        <w:rPr>
          <w:rFonts w:asciiTheme="majorBidi" w:hAnsiTheme="majorBidi" w:cstheme="majorBidi"/>
          <w:sz w:val="32"/>
          <w:szCs w:val="32"/>
          <w:cs/>
        </w:rPr>
        <w:t>เมกะวัตต์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หรือร้อยละ </w:t>
      </w:r>
      <w:r w:rsidRPr="00507400">
        <w:rPr>
          <w:rFonts w:asciiTheme="majorBidi" w:hAnsiTheme="majorBidi" w:cstheme="majorBidi"/>
          <w:sz w:val="32"/>
          <w:szCs w:val="32"/>
        </w:rPr>
        <w:t xml:space="preserve">70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507400">
        <w:rPr>
          <w:rFonts w:asciiTheme="majorBidi" w:hAnsiTheme="majorBidi" w:cstheme="majorBidi"/>
          <w:sz w:val="32"/>
          <w:szCs w:val="32"/>
        </w:rPr>
        <w:t xml:space="preserve">846,217 </w:t>
      </w:r>
      <w:r w:rsidRPr="00507400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</w:p>
    <w:p w14:paraId="5EFB87D7" w14:textId="77777777" w:rsidR="0045452F" w:rsidRPr="00507400" w:rsidRDefault="0045452F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25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07400">
        <w:rPr>
          <w:rFonts w:asciiTheme="majorBidi" w:hAnsiTheme="majorBidi" w:cstheme="majorBidi"/>
          <w:sz w:val="32"/>
          <w:szCs w:val="32"/>
        </w:rPr>
        <w:t xml:space="preserve">2566 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บริษัทย่อยได้ดำเนินการยื่นฟ้องต่อศาลทรัพย์สินทางปัญญาและ</w:t>
      </w:r>
      <w:r w:rsidRPr="00FF4F70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การค้าระหว่างประเทศกลางในข้อหา/ฐานความผิด สัญญาซื้อขายระหว่างประเทศ และเมื่อวันที่ </w:t>
      </w:r>
      <w:r w:rsidRPr="00FF4F70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2567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ได้มีการยื่นคำให้การและคำร้องขอชี้ขาดข้อกฎหมายต่อศาล ศาลรับคำให้การ ต่อมาเมื่อวันที่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8 - 11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2567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ศาลได้สืบพยานโจทก์และพยานจำเลยเสร็จสิ้นไป </w:t>
      </w:r>
    </w:p>
    <w:p w14:paraId="0E9B6EDE" w14:textId="42C7A9FD" w:rsidR="00A9194D" w:rsidRPr="00507400" w:rsidRDefault="0045452F" w:rsidP="00C70F92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27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07400">
        <w:rPr>
          <w:rFonts w:asciiTheme="majorBidi" w:hAnsiTheme="majorBidi" w:cstheme="majorBidi"/>
          <w:sz w:val="32"/>
          <w:szCs w:val="32"/>
        </w:rPr>
        <w:t>2567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ศาลทรัพย์สินทางปัญญาและการค้าระหว่างทางประเทศกลาง ได้มี</w:t>
      </w:r>
      <w:r w:rsidRPr="00507400">
        <w:rPr>
          <w:rFonts w:asciiTheme="majorBidi" w:hAnsiTheme="majorBidi" w:cstheme="majorBidi"/>
          <w:sz w:val="32"/>
          <w:szCs w:val="32"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คำจำหน่ายคดีโดยให้ไปฟ้องที่ศาลสาธารณรัฐประชาชนจีน ต่อมาวันที่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24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Pr="00507400">
        <w:rPr>
          <w:rFonts w:asciiTheme="majorBidi" w:hAnsiTheme="majorBidi" w:cstheme="majorBidi"/>
          <w:sz w:val="32"/>
          <w:szCs w:val="32"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คำร้องอุทธรณ์คำสั่ง ศาลมีคำสั่งรับอุทธรณ์ </w:t>
      </w:r>
    </w:p>
    <w:p w14:paraId="094493D1" w14:textId="6AB06E5D" w:rsidR="00C70F92" w:rsidRPr="00507400" w:rsidRDefault="00A50AA1" w:rsidP="002C165B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เมื่อ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70F92" w:rsidRPr="00507400">
        <w:rPr>
          <w:rFonts w:asciiTheme="majorBidi" w:hAnsiTheme="majorBidi" w:cstheme="majorBidi" w:hint="cs"/>
          <w:sz w:val="32"/>
          <w:szCs w:val="32"/>
        </w:rPr>
        <w:t>22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C70F92" w:rsidRPr="00507400">
        <w:rPr>
          <w:rFonts w:asciiTheme="majorBidi" w:hAnsiTheme="majorBidi" w:cstheme="majorBidi" w:hint="cs"/>
          <w:sz w:val="32"/>
          <w:szCs w:val="32"/>
        </w:rPr>
        <w:t>2568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0F92" w:rsidRPr="00507400">
        <w:rPr>
          <w:rFonts w:asciiTheme="majorBidi" w:hAnsiTheme="majorBidi" w:cstheme="majorBidi"/>
          <w:sz w:val="32"/>
          <w:szCs w:val="32"/>
          <w:cs/>
        </w:rPr>
        <w:t>จำเลย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>ได้ยื่นคำแก้อุทธรณ์ต่อศาล โดยได้รับคำแก้อุทธรณ์และ</w:t>
      </w:r>
      <w:r w:rsidR="00C70F92"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ส่งให้</w:t>
      </w:r>
      <w:r w:rsidR="00FF4F70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C70F92"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บริษัทแล้ว ศาล</w:t>
      </w:r>
      <w:r w:rsidR="00C70F92" w:rsidRPr="00507400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ทรัพย์สินทางปัญญาและการค้าระหว่างทางประเทศกลาง</w:t>
      </w:r>
      <w:r w:rsidR="00C70F92" w:rsidRPr="005074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0F92"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จะส่งสำนวนคดีและ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 xml:space="preserve">เอกสารทั้งหมดในเดือนพฤษภาคม </w:t>
      </w:r>
      <w:r w:rsidR="00C70F92"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>เพื่อให้ศาลอุทธรณ์คดีความชำนาญพิเศษพิจารณาและมีคำ</w:t>
      </w:r>
      <w:r w:rsidR="00A51194" w:rsidRPr="00507400">
        <w:rPr>
          <w:rFonts w:asciiTheme="majorBidi" w:hAnsiTheme="majorBidi" w:cstheme="majorBidi" w:hint="cs"/>
          <w:sz w:val="32"/>
          <w:szCs w:val="32"/>
          <w:cs/>
        </w:rPr>
        <w:t>พิ</w:t>
      </w:r>
      <w:r w:rsidR="00C70F92" w:rsidRPr="00507400">
        <w:rPr>
          <w:rFonts w:asciiTheme="majorBidi" w:hAnsiTheme="majorBidi" w:cstheme="majorBidi" w:hint="cs"/>
          <w:sz w:val="32"/>
          <w:szCs w:val="32"/>
          <w:cs/>
        </w:rPr>
        <w:t>พากษาหรือคำสั่งต่อไป</w:t>
      </w:r>
    </w:p>
    <w:p w14:paraId="616CEE02" w14:textId="203BA6F7" w:rsidR="003F3401" w:rsidRPr="00507400" w:rsidRDefault="005F321C" w:rsidP="002C165B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07400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221624" w:rsidRPr="00507400">
        <w:rPr>
          <w:rFonts w:asciiTheme="majorBidi" w:hAnsiTheme="majorBidi" w:cstheme="majorBidi"/>
          <w:sz w:val="32"/>
          <w:szCs w:val="32"/>
        </w:rPr>
        <w:t xml:space="preserve"> 4</w:t>
      </w:r>
      <w:r w:rsidR="00A50AA1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A50AA1" w:rsidRPr="00507400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A50AA1" w:rsidRPr="00507400">
        <w:rPr>
          <w:rFonts w:asciiTheme="majorBidi" w:hAnsiTheme="majorBidi"/>
          <w:sz w:val="32"/>
          <w:szCs w:val="32"/>
        </w:rPr>
        <w:t>2568</w:t>
      </w:r>
      <w:r w:rsidR="00A50AA1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A50AA1" w:rsidRPr="00507400">
        <w:rPr>
          <w:rFonts w:asciiTheme="majorBidi" w:hAnsiTheme="majorBidi"/>
          <w:sz w:val="32"/>
          <w:szCs w:val="32"/>
          <w:cs/>
        </w:rPr>
        <w:t>โจทก</w:t>
      </w:r>
      <w:r w:rsidR="00D5659A" w:rsidRPr="00507400">
        <w:rPr>
          <w:rFonts w:asciiTheme="majorBidi" w:hAnsiTheme="majorBidi" w:hint="cs"/>
          <w:sz w:val="32"/>
          <w:szCs w:val="32"/>
          <w:cs/>
        </w:rPr>
        <w:t>์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21624" w:rsidRPr="00507400">
        <w:rPr>
          <w:rFonts w:asciiTheme="majorBidi" w:hAnsiTheme="majorBidi" w:cstheme="majorBidi" w:hint="cs"/>
          <w:sz w:val="32"/>
          <w:szCs w:val="32"/>
          <w:cs/>
        </w:rPr>
        <w:t>ทำสัญญา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>ประนีประน</w:t>
      </w:r>
      <w:r w:rsidR="00221624" w:rsidRPr="00507400">
        <w:rPr>
          <w:rFonts w:asciiTheme="majorBidi" w:hAnsiTheme="majorBidi" w:cstheme="majorBidi" w:hint="cs"/>
          <w:sz w:val="32"/>
          <w:szCs w:val="32"/>
          <w:cs/>
        </w:rPr>
        <w:t>อ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>ม</w:t>
      </w:r>
      <w:r w:rsidR="00221624" w:rsidRPr="00507400">
        <w:rPr>
          <w:rFonts w:asciiTheme="majorBidi" w:hAnsiTheme="majorBidi" w:cstheme="majorBidi" w:hint="cs"/>
          <w:sz w:val="32"/>
          <w:szCs w:val="32"/>
          <w:cs/>
        </w:rPr>
        <w:t>ยอมความ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>กับจำเลย โดยโจทก์ไม่ติดใจ</w:t>
      </w:r>
      <w:r w:rsidR="00A50AA1" w:rsidRPr="00507400">
        <w:rPr>
          <w:rFonts w:asciiTheme="majorBidi" w:hAnsiTheme="majorBidi"/>
          <w:sz w:val="32"/>
          <w:szCs w:val="32"/>
          <w:cs/>
        </w:rPr>
        <w:t>เรียกร้อง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 xml:space="preserve"> ไม่ประสงค์ดำเนินคดีตามสัญญาพิพาท</w:t>
      </w:r>
      <w:r w:rsidR="00A50AA1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A50AA1" w:rsidRPr="00507400">
        <w:rPr>
          <w:rFonts w:asciiTheme="majorBidi" w:hAnsiTheme="majorBidi" w:cstheme="majorBidi" w:hint="cs"/>
          <w:sz w:val="32"/>
          <w:szCs w:val="32"/>
          <w:cs/>
        </w:rPr>
        <w:t>และได้มีการ</w:t>
      </w:r>
      <w:r w:rsidR="00221624" w:rsidRPr="00507400">
        <w:rPr>
          <w:rFonts w:asciiTheme="majorBidi" w:hAnsiTheme="majorBidi" w:cstheme="majorBidi" w:hint="cs"/>
          <w:sz w:val="32"/>
          <w:szCs w:val="32"/>
          <w:cs/>
        </w:rPr>
        <w:t>ยื่นคำร้อง</w:t>
      </w:r>
      <w:r w:rsidR="001F42E8" w:rsidRPr="00507400">
        <w:rPr>
          <w:rFonts w:asciiTheme="majorBidi" w:hAnsiTheme="majorBidi" w:cstheme="majorBidi" w:hint="cs"/>
          <w:sz w:val="32"/>
          <w:szCs w:val="32"/>
          <w:cs/>
        </w:rPr>
        <w:t>ขอถอนอุทธรณ์</w:t>
      </w:r>
      <w:r w:rsidR="00D5659A" w:rsidRPr="00507400">
        <w:rPr>
          <w:rFonts w:asciiTheme="majorBidi" w:hAnsiTheme="majorBidi" w:cstheme="majorBidi" w:hint="cs"/>
          <w:sz w:val="32"/>
          <w:szCs w:val="32"/>
          <w:cs/>
        </w:rPr>
        <w:t>และคำร้องขอถอนคำแก้อุทธรณ์ที่ศาล</w:t>
      </w:r>
      <w:r w:rsidR="00221624" w:rsidRPr="00507400">
        <w:rPr>
          <w:rFonts w:asciiTheme="majorBidi" w:hAnsiTheme="majorBidi" w:hint="cs"/>
          <w:sz w:val="32"/>
          <w:szCs w:val="32"/>
          <w:cs/>
        </w:rPr>
        <w:t xml:space="preserve">แล้วเมื่อวันที่ </w:t>
      </w:r>
      <w:r w:rsidR="00221624" w:rsidRPr="00507400">
        <w:rPr>
          <w:rFonts w:asciiTheme="majorBidi" w:hAnsiTheme="majorBidi"/>
          <w:sz w:val="32"/>
          <w:szCs w:val="32"/>
        </w:rPr>
        <w:t xml:space="preserve">5 </w:t>
      </w:r>
      <w:r w:rsidR="00221624" w:rsidRPr="00507400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221624" w:rsidRPr="00507400">
        <w:rPr>
          <w:rFonts w:asciiTheme="majorBidi" w:hAnsiTheme="majorBidi"/>
          <w:sz w:val="32"/>
          <w:szCs w:val="32"/>
        </w:rPr>
        <w:t>2568</w:t>
      </w:r>
      <w:r w:rsidR="00733736" w:rsidRPr="00507400">
        <w:rPr>
          <w:rFonts w:asciiTheme="majorBidi" w:hAnsiTheme="majorBidi"/>
          <w:sz w:val="32"/>
          <w:szCs w:val="32"/>
        </w:rPr>
        <w:t xml:space="preserve"> </w:t>
      </w:r>
      <w:r w:rsidR="00FF2025" w:rsidRPr="00507400">
        <w:rPr>
          <w:rFonts w:asciiTheme="majorBidi" w:hAnsiTheme="majorBidi" w:hint="cs"/>
          <w:sz w:val="32"/>
          <w:szCs w:val="32"/>
          <w:cs/>
        </w:rPr>
        <w:t>ขณะนี้อยู่ระหว่าง</w:t>
      </w:r>
      <w:r w:rsidR="00FF2025" w:rsidRPr="00507400">
        <w:rPr>
          <w:rFonts w:asciiTheme="majorBidi" w:hAnsiTheme="majorBidi"/>
          <w:sz w:val="32"/>
          <w:szCs w:val="32"/>
          <w:cs/>
        </w:rPr>
        <w:t>ศาล</w:t>
      </w:r>
      <w:r w:rsidRPr="00507400">
        <w:rPr>
          <w:rFonts w:asciiTheme="majorBidi" w:hAnsiTheme="majorBidi"/>
          <w:sz w:val="32"/>
          <w:szCs w:val="32"/>
          <w:cs/>
        </w:rPr>
        <w:t>ทรัพย์สินทางปัญญาและการค้าระหว่างทางประเทศกลาง</w:t>
      </w:r>
      <w:r w:rsidR="003F3401" w:rsidRPr="00507400">
        <w:rPr>
          <w:rFonts w:asciiTheme="majorBidi" w:hAnsiTheme="majorBidi"/>
          <w:sz w:val="32"/>
          <w:szCs w:val="32"/>
          <w:cs/>
        </w:rPr>
        <w:t xml:space="preserve"> ส่งคำร้องดังกล่าวให้ศาลอุทธรณ์คดีชำนัญพิเศษพิจารณา โดยศาลอุทธรณ์ได้นัดฟังคำสั่ง วันที่ </w:t>
      </w:r>
      <w:r w:rsidR="003F3401" w:rsidRPr="00507400">
        <w:rPr>
          <w:rFonts w:asciiTheme="majorBidi" w:hAnsiTheme="majorBidi"/>
          <w:sz w:val="32"/>
          <w:szCs w:val="32"/>
        </w:rPr>
        <w:t xml:space="preserve">18 </w:t>
      </w:r>
      <w:r w:rsidR="003F3401" w:rsidRPr="00507400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="003F3401" w:rsidRPr="00507400">
        <w:rPr>
          <w:rFonts w:asciiTheme="majorBidi" w:hAnsiTheme="majorBidi"/>
          <w:sz w:val="32"/>
          <w:szCs w:val="32"/>
        </w:rPr>
        <w:t>2568</w:t>
      </w:r>
    </w:p>
    <w:p w14:paraId="34F7EBF1" w14:textId="77777777" w:rsidR="00BC7C4E" w:rsidRPr="00507400" w:rsidRDefault="00BC7C4E" w:rsidP="002C165B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6C7A2F1" w14:textId="2BA25753" w:rsidR="00D14497" w:rsidRPr="00507400" w:rsidRDefault="007656F6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66263167"/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D14497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497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497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หมุนเวียน</w:t>
      </w:r>
    </w:p>
    <w:p w14:paraId="2A3EE64E" w14:textId="14B7202D" w:rsidR="00D14497" w:rsidRPr="00507400" w:rsidRDefault="00D14497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5"/>
        <w:gridCol w:w="1590"/>
      </w:tblGrid>
      <w:tr w:rsidR="001C0C2A" w:rsidRPr="00507400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507400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507400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C0C2A" w:rsidRPr="00507400" w14:paraId="0280243C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5F186A6A" w14:textId="77777777" w:rsidR="002C165B" w:rsidRPr="00507400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6B7568C" w14:textId="191B2CD6" w:rsidR="002C165B" w:rsidRPr="00507400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C0C2A" w:rsidRPr="00507400" w14:paraId="1913823F" w14:textId="77777777" w:rsidTr="00DC62BA">
        <w:trPr>
          <w:tblHeader/>
        </w:trPr>
        <w:tc>
          <w:tcPr>
            <w:tcW w:w="5102" w:type="dxa"/>
          </w:tcPr>
          <w:p w14:paraId="5EBBA215" w14:textId="77777777" w:rsidR="003A45DA" w:rsidRPr="00507400" w:rsidRDefault="003A45DA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08F509" w14:textId="4FCC011C" w:rsidR="003A45DA" w:rsidRPr="00507400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E3C7E" w:rsidRPr="0050740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5F45DC2A" w14:textId="18804083" w:rsidR="003A45DA" w:rsidRPr="00507400" w:rsidRDefault="001C0C2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3A45DA"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45DA" w:rsidRPr="0050740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61C1D9D" w14:textId="77777777" w:rsidR="003A45DA" w:rsidRPr="00507400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1AFE8F26" w:rsidR="003A45DA" w:rsidRPr="00507400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C0C2A" w:rsidRPr="00507400" w14:paraId="583E199D" w14:textId="77777777" w:rsidTr="00DC62BA">
        <w:trPr>
          <w:tblHeader/>
        </w:trPr>
        <w:tc>
          <w:tcPr>
            <w:tcW w:w="5102" w:type="dxa"/>
          </w:tcPr>
          <w:p w14:paraId="1C786AF4" w14:textId="1A12C178" w:rsidR="008F09B2" w:rsidRPr="00507400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</w:t>
            </w:r>
            <w:r w:rsidRPr="00507400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คงเหลือ</w:t>
            </w: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ต้นงวด</w:t>
            </w:r>
            <w:r w:rsidR="00084846" w:rsidRPr="00507400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52ABD1BB" w14:textId="4C44885C" w:rsidR="008F09B2" w:rsidRPr="00507400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49,834</w:t>
            </w:r>
          </w:p>
        </w:tc>
        <w:tc>
          <w:tcPr>
            <w:tcW w:w="135" w:type="dxa"/>
          </w:tcPr>
          <w:p w14:paraId="2499CA87" w14:textId="77777777" w:rsidR="008F09B2" w:rsidRPr="00507400" w:rsidRDefault="008F09B2" w:rsidP="00EC0CEC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90" w:type="dxa"/>
          </w:tcPr>
          <w:p w14:paraId="3AFB5D7B" w14:textId="6DBDA2E1" w:rsidR="008F09B2" w:rsidRPr="00507400" w:rsidRDefault="008F09B2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122,051 </w:t>
            </w:r>
          </w:p>
        </w:tc>
      </w:tr>
      <w:tr w:rsidR="00504EB0" w:rsidRPr="00507400" w14:paraId="1DE8CFF5" w14:textId="77777777" w:rsidTr="00DC62BA">
        <w:tc>
          <w:tcPr>
            <w:tcW w:w="5102" w:type="dxa"/>
            <w:vAlign w:val="center"/>
          </w:tcPr>
          <w:p w14:paraId="61698562" w14:textId="4B86D4F7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รายได้จากการให้บริการตามสัญญาที่เกิดขึ้นระหว่างงวด</w:t>
            </w:r>
            <w:r w:rsidRPr="00507400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82EE947" w14:textId="0D0906EF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246,108</w:t>
            </w:r>
          </w:p>
        </w:tc>
        <w:tc>
          <w:tcPr>
            <w:tcW w:w="135" w:type="dxa"/>
          </w:tcPr>
          <w:p w14:paraId="2AB8191E" w14:textId="77777777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3A862F2" w14:textId="1F1E8AC0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292,810 </w:t>
            </w:r>
          </w:p>
        </w:tc>
      </w:tr>
      <w:tr w:rsidR="00504EB0" w:rsidRPr="00507400" w14:paraId="4135E833" w14:textId="77777777" w:rsidTr="00DC62BA">
        <w:tc>
          <w:tcPr>
            <w:tcW w:w="5102" w:type="dxa"/>
            <w:vAlign w:val="center"/>
          </w:tcPr>
          <w:p w14:paraId="077EAF2B" w14:textId="50B95491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เงินงวดที่ถึงกำหนดเรียกเก็บตามสัญญาระหว่างงวด</w:t>
            </w:r>
            <w:r w:rsidRPr="00507400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212AAD6" w14:textId="2E5BB440" w:rsidR="00504EB0" w:rsidRPr="00507400" w:rsidRDefault="00504EB0" w:rsidP="00504EB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(212,130)</w:t>
            </w:r>
          </w:p>
        </w:tc>
        <w:tc>
          <w:tcPr>
            <w:tcW w:w="135" w:type="dxa"/>
          </w:tcPr>
          <w:p w14:paraId="41309FA5" w14:textId="77777777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16956DC" w14:textId="013E2939" w:rsidR="00504EB0" w:rsidRPr="00507400" w:rsidRDefault="00504EB0" w:rsidP="00504EB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(365,027) </w:t>
            </w:r>
          </w:p>
        </w:tc>
      </w:tr>
      <w:tr w:rsidR="00504EB0" w:rsidRPr="00507400" w14:paraId="4F37B0F4" w14:textId="77777777" w:rsidTr="00DC62BA">
        <w:tc>
          <w:tcPr>
            <w:tcW w:w="5102" w:type="dxa"/>
            <w:vAlign w:val="center"/>
          </w:tcPr>
          <w:p w14:paraId="4C19C1CC" w14:textId="36E24B67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ยอดคงเหลือ</w:t>
            </w:r>
            <w:r w:rsidRPr="00507400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ปลาย</w:t>
            </w: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Pr="00507400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0F1EC249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83,812</w:t>
            </w:r>
          </w:p>
        </w:tc>
        <w:tc>
          <w:tcPr>
            <w:tcW w:w="135" w:type="dxa"/>
          </w:tcPr>
          <w:p w14:paraId="2E974390" w14:textId="77777777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13FE3A77" w:rsidR="00504EB0" w:rsidRPr="00507400" w:rsidRDefault="00504EB0" w:rsidP="00504EB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49,834 </w:t>
            </w:r>
          </w:p>
        </w:tc>
      </w:tr>
    </w:tbl>
    <w:p w14:paraId="5E24F361" w14:textId="7E2E2A0B" w:rsidR="00764CBA" w:rsidRPr="00507400" w:rsidRDefault="00D14497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คาดว่าสินทรัพย์ที่เกิดจากสัญญาจะเรียกชำระจากลูกค้าภายใน </w:t>
      </w:r>
      <w:r w:rsidRPr="00507400">
        <w:rPr>
          <w:rFonts w:asciiTheme="majorBidi" w:hAnsiTheme="majorBidi" w:cstheme="majorBidi"/>
          <w:sz w:val="32"/>
          <w:szCs w:val="32"/>
        </w:rPr>
        <w:t xml:space="preserve">1 </w:t>
      </w:r>
      <w:r w:rsidRPr="0050740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1F0B37" w14:textId="77777777" w:rsidR="006B55F3" w:rsidRPr="00507400" w:rsidRDefault="006B55F3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7CC6387E" w14:textId="47023E5B" w:rsidR="00C75C8F" w:rsidRPr="00507400" w:rsidRDefault="007656F6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C75C8F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C8F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C8F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507400" w:rsidRDefault="00C75C8F" w:rsidP="00EC0CEC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90"/>
      </w:tblGrid>
      <w:tr w:rsidR="001C0C2A" w:rsidRPr="00507400" w14:paraId="38DF9A74" w14:textId="77777777" w:rsidTr="00C4141A">
        <w:tc>
          <w:tcPr>
            <w:tcW w:w="5102" w:type="dxa"/>
            <w:vAlign w:val="center"/>
          </w:tcPr>
          <w:p w14:paraId="48B6B71A" w14:textId="77777777" w:rsidR="00FC3418" w:rsidRPr="00507400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507400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C0C2A" w:rsidRPr="00507400" w14:paraId="5389199D" w14:textId="77777777" w:rsidTr="00C4141A">
        <w:tc>
          <w:tcPr>
            <w:tcW w:w="5102" w:type="dxa"/>
          </w:tcPr>
          <w:p w14:paraId="7535224A" w14:textId="77777777" w:rsidR="00FC3418" w:rsidRPr="00507400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507400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C0C2A" w:rsidRPr="00507400" w14:paraId="119A8FEB" w14:textId="77777777" w:rsidTr="00C4141A">
        <w:tc>
          <w:tcPr>
            <w:tcW w:w="5102" w:type="dxa"/>
          </w:tcPr>
          <w:p w14:paraId="4DA86BD5" w14:textId="77777777" w:rsidR="003A45DA" w:rsidRPr="00507400" w:rsidRDefault="003A45DA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03F1BD2" w14:textId="77777777" w:rsidR="00DE3C7E" w:rsidRPr="00507400" w:rsidRDefault="003A45DA" w:rsidP="00DE3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E3C7E" w:rsidRPr="00507400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47640C66" w14:textId="54BEE5C8" w:rsidR="003A45DA" w:rsidRPr="00507400" w:rsidRDefault="001C0C2A" w:rsidP="00DE3C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3A45DA"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45DA" w:rsidRPr="0050740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3A45DA" w:rsidRPr="00507400" w:rsidRDefault="003A45DA" w:rsidP="00EC0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7A2C916D" w:rsidR="003A45DA" w:rsidRPr="00507400" w:rsidRDefault="003A45DA" w:rsidP="00EC0C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E46FFC" w:rsidRPr="00507400" w14:paraId="73521E20" w14:textId="77777777" w:rsidTr="00C4141A">
        <w:tc>
          <w:tcPr>
            <w:tcW w:w="5102" w:type="dxa"/>
          </w:tcPr>
          <w:p w14:paraId="6681855E" w14:textId="01E84594" w:rsidR="00E46FFC" w:rsidRPr="00507400" w:rsidRDefault="00E46FFC" w:rsidP="00E46FFC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50AB9ED7" w:rsidR="00E46FFC" w:rsidRPr="00507400" w:rsidRDefault="00E46FFC" w:rsidP="00E46FF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703,812</w:t>
            </w:r>
          </w:p>
        </w:tc>
        <w:tc>
          <w:tcPr>
            <w:tcW w:w="134" w:type="dxa"/>
            <w:vAlign w:val="bottom"/>
          </w:tcPr>
          <w:p w14:paraId="4EF81ACA" w14:textId="77777777" w:rsidR="00E46FFC" w:rsidRPr="00507400" w:rsidRDefault="00E46FFC" w:rsidP="00E46FF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3AE91090" w:rsidR="00E46FFC" w:rsidRPr="00507400" w:rsidRDefault="00E46FFC" w:rsidP="00E46FF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729,723 </w:t>
            </w:r>
          </w:p>
        </w:tc>
      </w:tr>
      <w:tr w:rsidR="00E46FFC" w:rsidRPr="00507400" w14:paraId="16E90388" w14:textId="77777777" w:rsidTr="00C4141A">
        <w:tc>
          <w:tcPr>
            <w:tcW w:w="5102" w:type="dxa"/>
          </w:tcPr>
          <w:p w14:paraId="3F18BF6D" w14:textId="27C7CCF6" w:rsidR="00E46FFC" w:rsidRPr="00507400" w:rsidRDefault="00E46FFC" w:rsidP="00E46FF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62F96D3A" w:rsidR="00E46FFC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(192,893)</w:t>
            </w:r>
          </w:p>
        </w:tc>
        <w:tc>
          <w:tcPr>
            <w:tcW w:w="134" w:type="dxa"/>
            <w:vAlign w:val="bottom"/>
          </w:tcPr>
          <w:p w14:paraId="19E64714" w14:textId="77777777" w:rsidR="00E46FFC" w:rsidRPr="00507400" w:rsidRDefault="00E46FFC" w:rsidP="00E46FF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1A2D2F78" w:rsidR="00E46FFC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(202,044)</w:t>
            </w:r>
          </w:p>
        </w:tc>
      </w:tr>
      <w:tr w:rsidR="00E46FFC" w:rsidRPr="00507400" w14:paraId="0DABFAE9" w14:textId="77777777" w:rsidTr="00C4141A">
        <w:tc>
          <w:tcPr>
            <w:tcW w:w="5102" w:type="dxa"/>
          </w:tcPr>
          <w:p w14:paraId="181C9887" w14:textId="4E1FD18E" w:rsidR="00E46FFC" w:rsidRPr="00507400" w:rsidRDefault="00E46FFC" w:rsidP="00E46FF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15E04315" w:rsidR="00E46FFC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(46,569)</w:t>
            </w:r>
          </w:p>
        </w:tc>
        <w:tc>
          <w:tcPr>
            <w:tcW w:w="134" w:type="dxa"/>
            <w:vAlign w:val="bottom"/>
          </w:tcPr>
          <w:p w14:paraId="4D587F81" w14:textId="77777777" w:rsidR="00E46FFC" w:rsidRPr="00507400" w:rsidRDefault="00E46FFC" w:rsidP="00E46FF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282C930" w:rsidR="00E46FFC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(45,862)</w:t>
            </w:r>
          </w:p>
        </w:tc>
      </w:tr>
      <w:tr w:rsidR="00E46FFC" w:rsidRPr="00507400" w14:paraId="77324300" w14:textId="77777777" w:rsidTr="00C4141A">
        <w:tc>
          <w:tcPr>
            <w:tcW w:w="5102" w:type="dxa"/>
          </w:tcPr>
          <w:p w14:paraId="40E61A1B" w14:textId="4C9147AC" w:rsidR="00E46FFC" w:rsidRPr="00507400" w:rsidRDefault="00E46FFC" w:rsidP="00E46FF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577A3D84" w:rsidR="00E46FFC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(11,675)</w:t>
            </w:r>
          </w:p>
        </w:tc>
        <w:tc>
          <w:tcPr>
            <w:tcW w:w="134" w:type="dxa"/>
            <w:vAlign w:val="bottom"/>
          </w:tcPr>
          <w:p w14:paraId="2B8B4ADA" w14:textId="77777777" w:rsidR="00E46FFC" w:rsidRPr="00507400" w:rsidRDefault="00E46FFC" w:rsidP="00E46FFC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7E6D11EC" w:rsidR="00E46FFC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(11,382)</w:t>
            </w:r>
          </w:p>
        </w:tc>
      </w:tr>
      <w:tr w:rsidR="001C0C2A" w:rsidRPr="00507400" w14:paraId="3CCD3B31" w14:textId="77777777" w:rsidTr="00C4141A">
        <w:tc>
          <w:tcPr>
            <w:tcW w:w="5102" w:type="dxa"/>
          </w:tcPr>
          <w:p w14:paraId="46BBED55" w14:textId="77777777" w:rsidR="00C66E64" w:rsidRPr="00507400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43484A39" w:rsidR="00C66E64" w:rsidRPr="00507400" w:rsidRDefault="00E46FFC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452,675</w:t>
            </w:r>
          </w:p>
        </w:tc>
        <w:tc>
          <w:tcPr>
            <w:tcW w:w="134" w:type="dxa"/>
            <w:vAlign w:val="bottom"/>
          </w:tcPr>
          <w:p w14:paraId="59694116" w14:textId="77777777" w:rsidR="00C66E64" w:rsidRPr="00507400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3955829F" w:rsidR="00C66E64" w:rsidRPr="00507400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470,435 </w:t>
            </w:r>
          </w:p>
        </w:tc>
      </w:tr>
      <w:tr w:rsidR="001C0C2A" w:rsidRPr="00507400" w14:paraId="2C113ED9" w14:textId="77777777" w:rsidTr="00C4141A">
        <w:tc>
          <w:tcPr>
            <w:tcW w:w="5102" w:type="dxa"/>
          </w:tcPr>
          <w:p w14:paraId="2B089468" w14:textId="7C776D31" w:rsidR="00C66E64" w:rsidRPr="00507400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5118E39E" w:rsidR="00C66E64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(39,994)</w:t>
            </w:r>
          </w:p>
        </w:tc>
        <w:tc>
          <w:tcPr>
            <w:tcW w:w="134" w:type="dxa"/>
            <w:vAlign w:val="bottom"/>
          </w:tcPr>
          <w:p w14:paraId="33A35E19" w14:textId="77777777" w:rsidR="00C66E64" w:rsidRPr="00507400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2080D937" w:rsidR="00C66E64" w:rsidRPr="00507400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(3,155)</w:t>
            </w:r>
          </w:p>
        </w:tc>
      </w:tr>
      <w:tr w:rsidR="001C0C2A" w:rsidRPr="00507400" w14:paraId="34FCBC70" w14:textId="77777777" w:rsidTr="00C4141A">
        <w:tc>
          <w:tcPr>
            <w:tcW w:w="5102" w:type="dxa"/>
          </w:tcPr>
          <w:p w14:paraId="7C6E3CDB" w14:textId="58E50B4E" w:rsidR="00C66E64" w:rsidRPr="00507400" w:rsidRDefault="00C66E64" w:rsidP="00C66E64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695E38C6" w:rsidR="00C66E64" w:rsidRPr="00507400" w:rsidRDefault="00E46FFC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412,681</w:t>
            </w:r>
          </w:p>
        </w:tc>
        <w:tc>
          <w:tcPr>
            <w:tcW w:w="134" w:type="dxa"/>
            <w:vAlign w:val="bottom"/>
          </w:tcPr>
          <w:p w14:paraId="213DCD1F" w14:textId="77777777" w:rsidR="00C66E64" w:rsidRPr="00507400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0A19E974" w:rsidR="00C66E64" w:rsidRPr="00507400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467,280 </w:t>
            </w:r>
          </w:p>
        </w:tc>
      </w:tr>
      <w:tr w:rsidR="001C0C2A" w:rsidRPr="00507400" w14:paraId="0E81B5E0" w14:textId="77777777" w:rsidTr="00C4141A">
        <w:tc>
          <w:tcPr>
            <w:tcW w:w="5102" w:type="dxa"/>
          </w:tcPr>
          <w:p w14:paraId="31AF6757" w14:textId="0CA4FD98" w:rsidR="00C66E64" w:rsidRPr="00507400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53EA17FD" w:rsidR="00C66E64" w:rsidRPr="00507400" w:rsidRDefault="00E46FFC" w:rsidP="00E46FFC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(45,054)</w:t>
            </w:r>
          </w:p>
        </w:tc>
        <w:tc>
          <w:tcPr>
            <w:tcW w:w="134" w:type="dxa"/>
            <w:vAlign w:val="bottom"/>
          </w:tcPr>
          <w:p w14:paraId="26FA1194" w14:textId="77777777" w:rsidR="00C66E64" w:rsidRPr="00507400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F1DABC8" w:rsidR="00C66E64" w:rsidRPr="00507400" w:rsidRDefault="00C66E64" w:rsidP="00C66E6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(42,745)</w:t>
            </w:r>
          </w:p>
        </w:tc>
      </w:tr>
      <w:tr w:rsidR="00C66E64" w:rsidRPr="00507400" w14:paraId="06627745" w14:textId="77777777" w:rsidTr="00C4141A">
        <w:tc>
          <w:tcPr>
            <w:tcW w:w="5102" w:type="dxa"/>
          </w:tcPr>
          <w:p w14:paraId="0BB80F32" w14:textId="5045E444" w:rsidR="00C66E64" w:rsidRPr="00507400" w:rsidRDefault="00C66E64" w:rsidP="00C66E64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63D11DCC" w:rsidR="00C66E64" w:rsidRPr="00507400" w:rsidRDefault="00E46FFC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367,627</w:t>
            </w:r>
          </w:p>
        </w:tc>
        <w:tc>
          <w:tcPr>
            <w:tcW w:w="134" w:type="dxa"/>
            <w:vAlign w:val="bottom"/>
          </w:tcPr>
          <w:p w14:paraId="38973668" w14:textId="77777777" w:rsidR="00C66E64" w:rsidRPr="00507400" w:rsidRDefault="00C66E64" w:rsidP="00C66E64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5053EAAD" w:rsidR="00C66E64" w:rsidRPr="00507400" w:rsidRDefault="00C66E64" w:rsidP="00C66E6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424,535 </w:t>
            </w:r>
          </w:p>
        </w:tc>
      </w:tr>
    </w:tbl>
    <w:p w14:paraId="663DF045" w14:textId="35EACA8C" w:rsidR="00701801" w:rsidRPr="00507400" w:rsidRDefault="00701801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C608F9" w14:textId="4BAAD520" w:rsidR="00532200" w:rsidRPr="00507400" w:rsidRDefault="00532200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3C7E" w:rsidRPr="00507400">
        <w:rPr>
          <w:rFonts w:asciiTheme="majorBidi" w:hAnsiTheme="majorBidi" w:cstheme="majorBidi"/>
          <w:sz w:val="32"/>
          <w:szCs w:val="32"/>
        </w:rPr>
        <w:t xml:space="preserve">30 </w:t>
      </w:r>
      <w:r w:rsidR="001C0C2A" w:rsidRPr="00507400">
        <w:rPr>
          <w:rFonts w:asciiTheme="majorBidi" w:hAnsiTheme="majorBidi" w:hint="cs"/>
          <w:sz w:val="32"/>
          <w:szCs w:val="32"/>
          <w:cs/>
        </w:rPr>
        <w:t>กันยายน</w:t>
      </w:r>
      <w:r w:rsidR="00DE3C7E"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>256</w:t>
      </w:r>
      <w:r w:rsidR="003A45DA" w:rsidRPr="00507400">
        <w:rPr>
          <w:rFonts w:asciiTheme="majorBidi" w:hAnsiTheme="majorBidi" w:cstheme="majorBidi"/>
          <w:sz w:val="32"/>
          <w:szCs w:val="32"/>
        </w:rPr>
        <w:t>8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31 </w:t>
      </w:r>
      <w:r w:rsidRPr="0050740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07400">
        <w:rPr>
          <w:rFonts w:asciiTheme="majorBidi" w:hAnsiTheme="majorBidi" w:cstheme="majorBidi"/>
          <w:sz w:val="32"/>
          <w:szCs w:val="32"/>
        </w:rPr>
        <w:t xml:space="preserve"> 256</w:t>
      </w:r>
      <w:r w:rsidR="003A45DA" w:rsidRPr="00507400">
        <w:rPr>
          <w:rFonts w:asciiTheme="majorBidi" w:hAnsiTheme="majorBidi" w:cstheme="majorBidi"/>
          <w:sz w:val="32"/>
          <w:szCs w:val="32"/>
        </w:rPr>
        <w:t>7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1C0C2A" w:rsidRPr="00FF4F70" w14:paraId="68BF705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5311B0FB" w14:textId="77777777" w:rsidR="00EF2747" w:rsidRPr="00FF4F70" w:rsidRDefault="00EF2747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C0C2A" w:rsidRPr="00FF4F70" w14:paraId="354FC7DD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C12907" w14:textId="45388AFF" w:rsidR="00EF2747" w:rsidRPr="00FF4F70" w:rsidRDefault="00DE102B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C32BF"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3C7E"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1C0C2A"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EF2747"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F2747" w:rsidRPr="00FF4F7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A45DA"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C0C2A" w:rsidRPr="00FF4F70" w14:paraId="1A324930" w14:textId="77777777" w:rsidTr="0020280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FF4F70" w:rsidRDefault="00EF2747" w:rsidP="003B6C71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D325F6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640AFC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7063D5D" w14:textId="77777777" w:rsidR="00EF2747" w:rsidRPr="00FF4F70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83D8E" w14:textId="77777777" w:rsidR="00EF2747" w:rsidRPr="00FF4F70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82C8F" w14:textId="77777777" w:rsidR="00EF2747" w:rsidRPr="00FF4F70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31A7E" w:rsidRPr="00FF4F70" w14:paraId="21E8E08A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5B84A2A0" w:rsidR="00131A7E" w:rsidRPr="00FF4F70" w:rsidRDefault="00131A7E" w:rsidP="00131A7E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400D21ED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DBB09B" w14:textId="195A80D5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17,548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12ED25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45956B57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207F2D" w14:textId="52DB63ED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15,837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13171A9F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97D217" w14:textId="1043C632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3,852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5846C1F7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477E8" w14:textId="786510E9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37,237</w:t>
            </w:r>
          </w:p>
        </w:tc>
      </w:tr>
      <w:tr w:rsidR="00131A7E" w:rsidRPr="00FF4F70" w14:paraId="6E4FD3E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131A7E" w:rsidRPr="00FF4F70" w:rsidRDefault="00131A7E" w:rsidP="00131A7E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F4F7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4EDC64" w14:textId="09B0D88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149,863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9B548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5C538A" w14:textId="4AADCB45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58,671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5C013C6F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14,275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65A963FB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222,809</w:t>
            </w:r>
          </w:p>
        </w:tc>
      </w:tr>
      <w:tr w:rsidR="00131A7E" w:rsidRPr="00FF4F70" w14:paraId="04649A5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131A7E" w:rsidRPr="00FF4F70" w:rsidRDefault="00131A7E" w:rsidP="00131A7E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BEAC43D" w14:textId="606F5E20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296,939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749E6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AF26A" w14:textId="085BF00F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118,385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367848B1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28,442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2E6D7032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443,766</w:t>
            </w:r>
          </w:p>
        </w:tc>
      </w:tr>
      <w:tr w:rsidR="00131A7E" w:rsidRPr="00FF4F70" w14:paraId="6E32453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131A7E" w:rsidRPr="00FF4F70" w:rsidRDefault="00131A7E" w:rsidP="00131A7E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0807C0A" w14:textId="2B7ADC79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464,350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38518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9B5AE21" w14:textId="4A1528B2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192,893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3F896F7D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46,569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37760A1A" w:rsidR="00131A7E" w:rsidRPr="00FF4F70" w:rsidRDefault="00131A7E" w:rsidP="00131A7E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703,812 </w:t>
            </w:r>
          </w:p>
        </w:tc>
      </w:tr>
      <w:bookmarkEnd w:id="2"/>
    </w:tbl>
    <w:p w14:paraId="13615179" w14:textId="77777777" w:rsidR="000866A8" w:rsidRPr="00507400" w:rsidRDefault="000866A8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4D7842D" w14:textId="77777777" w:rsidR="00BC7C4E" w:rsidRPr="00507400" w:rsidRDefault="00BC7C4E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41B892E" w14:textId="77777777" w:rsidR="00BC7C4E" w:rsidRPr="00507400" w:rsidRDefault="00BC7C4E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5621D17" w14:textId="77777777" w:rsidR="00BC7C4E" w:rsidRPr="00507400" w:rsidRDefault="00BC7C4E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1C0C2A" w:rsidRPr="00FF4F70" w14:paraId="31056BB6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7AF75D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407058A4" w14:textId="77777777" w:rsidR="00225233" w:rsidRPr="00FF4F70" w:rsidRDefault="00225233" w:rsidP="009A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C0C2A" w:rsidRPr="00FF4F70" w14:paraId="32BF1FB9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0200AE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FE0EBB4" w14:textId="77777777" w:rsidR="00225233" w:rsidRPr="00FF4F70" w:rsidRDefault="00225233" w:rsidP="009A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C0C2A" w:rsidRPr="00FF4F70" w14:paraId="0AAAB54F" w14:textId="77777777" w:rsidTr="009A718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30D30C" w14:textId="77777777" w:rsidR="00225233" w:rsidRPr="00FF4F70" w:rsidRDefault="00225233" w:rsidP="009A718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11D6135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F26ECAC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5241BA" w14:textId="77777777" w:rsidR="00225233" w:rsidRPr="00FF4F70" w:rsidRDefault="00225233" w:rsidP="009A71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B03BBD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F079DC" w14:textId="77777777" w:rsidR="00225233" w:rsidRPr="00FF4F70" w:rsidRDefault="00225233" w:rsidP="009A718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87FC03C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E87C0" w14:textId="77777777" w:rsidR="00225233" w:rsidRPr="00FF4F70" w:rsidRDefault="00225233" w:rsidP="009A718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C0C2A" w:rsidRPr="00FF4F70" w14:paraId="1794EDCD" w14:textId="77777777" w:rsidTr="009A718F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FA4208" w14:textId="77777777" w:rsidR="00225233" w:rsidRPr="00FF4F70" w:rsidRDefault="00225233" w:rsidP="009A718F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08C41ECD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DE558B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42,745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A84A2BD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4D64266B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2B728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14,477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CD93CAB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44F93C5F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DD098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3,572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3882704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794DAF73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50B74E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60,794</w:t>
            </w:r>
          </w:p>
        </w:tc>
      </w:tr>
      <w:tr w:rsidR="001C0C2A" w:rsidRPr="00FF4F70" w14:paraId="18C25F53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73895E" w14:textId="77777777" w:rsidR="00225233" w:rsidRPr="00FF4F70" w:rsidRDefault="00225233" w:rsidP="009A718F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F4F7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69C852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159,586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6BE38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C284F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61,704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40DB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ABE974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14,827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7BD18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8DECCE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236,117</w:t>
            </w:r>
          </w:p>
        </w:tc>
      </w:tr>
      <w:tr w:rsidR="001C0C2A" w:rsidRPr="00FF4F70" w14:paraId="5175E881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CFA760" w14:textId="77777777" w:rsidR="00225233" w:rsidRPr="00FF4F70" w:rsidRDefault="00225233" w:rsidP="009A718F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54FEDF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279,486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26131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1766C6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125,863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9737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8BF84B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27,463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A86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D6FC6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432,812</w:t>
            </w:r>
          </w:p>
        </w:tc>
      </w:tr>
      <w:tr w:rsidR="001C0C2A" w:rsidRPr="00FF4F70" w14:paraId="348C16B4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657428" w14:textId="77777777" w:rsidR="00225233" w:rsidRPr="00FF4F70" w:rsidRDefault="00225233" w:rsidP="009A718F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625ED75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481,817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393EC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21E8638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202,044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0091C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3A3A26E7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45,862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3F33A71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515E8AE" w14:textId="77777777" w:rsidR="00225233" w:rsidRPr="00FF4F70" w:rsidRDefault="00225233" w:rsidP="009A718F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729,723</w:t>
            </w:r>
          </w:p>
        </w:tc>
      </w:tr>
    </w:tbl>
    <w:p w14:paraId="0E92AE94" w14:textId="77777777" w:rsidR="00507400" w:rsidRDefault="0050740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09B9E3" w14:textId="536CC371" w:rsidR="005A185B" w:rsidRPr="00507400" w:rsidRDefault="00701801" w:rsidP="005A1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30 </w:t>
      </w:r>
      <w:r w:rsidR="001C0C2A" w:rsidRPr="00507400">
        <w:rPr>
          <w:rFonts w:asciiTheme="majorBidi" w:hAnsi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>2568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บริษัทย่อยมี</w:t>
      </w:r>
      <w:r w:rsidRPr="00507400">
        <w:rPr>
          <w:rFonts w:asciiTheme="majorBidi" w:hAnsiTheme="majorBidi"/>
          <w:sz w:val="32"/>
          <w:szCs w:val="32"/>
          <w:cs/>
        </w:rPr>
        <w:t>ลูกหนี้ตามสัญญาเช่าเงินทุน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507400">
        <w:rPr>
          <w:rFonts w:asciiTheme="majorBidi" w:hAnsiTheme="majorBidi" w:cstheme="majorBidi"/>
          <w:sz w:val="32"/>
          <w:szCs w:val="32"/>
        </w:rPr>
        <w:t>1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ราย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ที่มีปัญหาในการชำระหนี้และผิดนัดชำระหนี้ มูลหนี้คงเหลือ </w:t>
      </w:r>
      <w:r w:rsidR="00131A7E" w:rsidRPr="00507400">
        <w:rPr>
          <w:rFonts w:asciiTheme="majorBidi" w:hAnsiTheme="majorBidi" w:cstheme="majorBidi"/>
          <w:sz w:val="32"/>
          <w:szCs w:val="32"/>
        </w:rPr>
        <w:t>3</w:t>
      </w:r>
      <w:r w:rsidRPr="00507400">
        <w:rPr>
          <w:rFonts w:asciiTheme="majorBidi" w:hAnsiTheme="majorBidi" w:cstheme="majorBidi"/>
          <w:sz w:val="32"/>
          <w:szCs w:val="32"/>
        </w:rPr>
        <w:t xml:space="preserve">7.33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ล้านบาท ซึ่งได้พิจารณา</w:t>
      </w:r>
      <w:r w:rsidRPr="00507400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แล้วทั้งจำนวน</w:t>
      </w:r>
    </w:p>
    <w:p w14:paraId="56F2A7E1" w14:textId="77777777" w:rsidR="005A185B" w:rsidRPr="00507400" w:rsidRDefault="005A185B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A799EB" w14:textId="47FEC1E5" w:rsidR="005A40FD" w:rsidRPr="00507400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507400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1C0C2A" w:rsidRPr="00FF4F70" w14:paraId="326C024F" w14:textId="77777777" w:rsidTr="003F23DF">
        <w:tc>
          <w:tcPr>
            <w:tcW w:w="3005" w:type="dxa"/>
          </w:tcPr>
          <w:p w14:paraId="49D1A301" w14:textId="77777777" w:rsidR="005A40FD" w:rsidRPr="00FF4F70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FF4F70" w:rsidRDefault="005A40FD" w:rsidP="006B55F3">
            <w:pPr>
              <w:tabs>
                <w:tab w:val="left" w:pos="115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C0C2A" w:rsidRPr="00FF4F70" w14:paraId="06BEADD5" w14:textId="77777777" w:rsidTr="003F23DF">
        <w:tc>
          <w:tcPr>
            <w:tcW w:w="3005" w:type="dxa"/>
          </w:tcPr>
          <w:p w14:paraId="74A14E36" w14:textId="77777777" w:rsidR="005A40FD" w:rsidRPr="00FF4F70" w:rsidRDefault="005A40FD" w:rsidP="006B55F3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FF4F70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FF4F70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FF4F70" w:rsidRDefault="005A40FD" w:rsidP="006B55F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0C2A" w:rsidRPr="00FF4F70" w14:paraId="644BEE36" w14:textId="77777777" w:rsidTr="00CF265A">
        <w:tc>
          <w:tcPr>
            <w:tcW w:w="3005" w:type="dxa"/>
          </w:tcPr>
          <w:p w14:paraId="5C1F6DE3" w14:textId="77777777" w:rsidR="001C0C2A" w:rsidRPr="00FF4F70" w:rsidRDefault="001C0C2A" w:rsidP="001C0C2A">
            <w:pPr>
              <w:tabs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C78F6E" w14:textId="7DC86FAC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FC66FD7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2ABD8850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73BFC32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346D82B" w14:textId="07DC92D2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C5441" w14:textId="77777777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3AB90FB0" w:rsidR="001C0C2A" w:rsidRPr="00FF4F7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04EB0" w:rsidRPr="00FF4F70" w14:paraId="0D10C4DD" w14:textId="77777777" w:rsidTr="00CF265A">
        <w:tc>
          <w:tcPr>
            <w:tcW w:w="3005" w:type="dxa"/>
          </w:tcPr>
          <w:p w14:paraId="4FFE7AB6" w14:textId="77777777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0B683F0" w14:textId="37FB74B0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313,658</w:t>
            </w:r>
          </w:p>
        </w:tc>
        <w:tc>
          <w:tcPr>
            <w:tcW w:w="134" w:type="dxa"/>
          </w:tcPr>
          <w:p w14:paraId="24F076A4" w14:textId="77777777" w:rsidR="00504EB0" w:rsidRPr="00FF4F70" w:rsidRDefault="00504EB0" w:rsidP="00504EB0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8042D26" w14:textId="35E36F47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339,172 </w:t>
            </w:r>
          </w:p>
        </w:tc>
        <w:tc>
          <w:tcPr>
            <w:tcW w:w="134" w:type="dxa"/>
          </w:tcPr>
          <w:p w14:paraId="1344CDCB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197A70F" w14:textId="0FBD9131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258,924</w:t>
            </w:r>
          </w:p>
        </w:tc>
        <w:tc>
          <w:tcPr>
            <w:tcW w:w="134" w:type="dxa"/>
          </w:tcPr>
          <w:p w14:paraId="41F0BAC6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4B3A0CFB" w14:textId="16123268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284,692 </w:t>
            </w:r>
          </w:p>
        </w:tc>
      </w:tr>
      <w:tr w:rsidR="00504EB0" w:rsidRPr="00FF4F70" w14:paraId="33A12701" w14:textId="77777777" w:rsidTr="00CF265A">
        <w:tc>
          <w:tcPr>
            <w:tcW w:w="3005" w:type="dxa"/>
          </w:tcPr>
          <w:p w14:paraId="575D174B" w14:textId="77777777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</w:tcPr>
          <w:p w14:paraId="29537D40" w14:textId="44B84D38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43,151</w:t>
            </w:r>
          </w:p>
        </w:tc>
        <w:tc>
          <w:tcPr>
            <w:tcW w:w="134" w:type="dxa"/>
          </w:tcPr>
          <w:p w14:paraId="02F8D466" w14:textId="77777777" w:rsidR="00504EB0" w:rsidRPr="00FF4F70" w:rsidRDefault="00504EB0" w:rsidP="00504EB0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EF8FFDC" w14:textId="7130BB80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41,362 </w:t>
            </w:r>
          </w:p>
        </w:tc>
        <w:tc>
          <w:tcPr>
            <w:tcW w:w="134" w:type="dxa"/>
          </w:tcPr>
          <w:p w14:paraId="517C543E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9B8BDA5" w14:textId="0BBE1BC8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31,209 </w:t>
            </w:r>
          </w:p>
        </w:tc>
        <w:tc>
          <w:tcPr>
            <w:tcW w:w="134" w:type="dxa"/>
          </w:tcPr>
          <w:p w14:paraId="2F5024BB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09DDFD8" w14:textId="3B409BCD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37,546 </w:t>
            </w:r>
          </w:p>
        </w:tc>
      </w:tr>
      <w:tr w:rsidR="00504EB0" w:rsidRPr="00FF4F70" w14:paraId="106D0053" w14:textId="77777777" w:rsidTr="00CF265A">
        <w:tc>
          <w:tcPr>
            <w:tcW w:w="3005" w:type="dxa"/>
          </w:tcPr>
          <w:p w14:paraId="48621A6B" w14:textId="77777777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</w:tcPr>
          <w:p w14:paraId="769C5887" w14:textId="6D77298B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79,738</w:t>
            </w:r>
          </w:p>
        </w:tc>
        <w:tc>
          <w:tcPr>
            <w:tcW w:w="134" w:type="dxa"/>
          </w:tcPr>
          <w:p w14:paraId="66FD3531" w14:textId="77777777" w:rsidR="00504EB0" w:rsidRPr="00FF4F70" w:rsidRDefault="00504EB0" w:rsidP="00504EB0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AEE8646" w14:textId="75960CFE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55,596 </w:t>
            </w:r>
          </w:p>
        </w:tc>
        <w:tc>
          <w:tcPr>
            <w:tcW w:w="134" w:type="dxa"/>
          </w:tcPr>
          <w:p w14:paraId="4BA1ED5E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E1C02FF" w14:textId="58923C9E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C3C4D44" w14:textId="33D459D3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504EB0" w:rsidRPr="00FF4F70" w14:paraId="29C13F1B" w14:textId="77777777" w:rsidTr="00CF265A">
        <w:tc>
          <w:tcPr>
            <w:tcW w:w="3005" w:type="dxa"/>
          </w:tcPr>
          <w:p w14:paraId="40B222BB" w14:textId="77777777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0CEB2AB7" w14:textId="0F81AF49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22,000</w:t>
            </w:r>
          </w:p>
        </w:tc>
        <w:tc>
          <w:tcPr>
            <w:tcW w:w="134" w:type="dxa"/>
          </w:tcPr>
          <w:p w14:paraId="34D26C99" w14:textId="77777777" w:rsidR="00504EB0" w:rsidRPr="00FF4F70" w:rsidRDefault="00504EB0" w:rsidP="00504EB0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9CF351" w14:textId="187D50E8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11,780 </w:t>
            </w:r>
          </w:p>
        </w:tc>
        <w:tc>
          <w:tcPr>
            <w:tcW w:w="134" w:type="dxa"/>
          </w:tcPr>
          <w:p w14:paraId="2B2F13B6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8140A2E" w14:textId="7D2C6E35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504EB0" w:rsidRPr="00FF4F70" w:rsidRDefault="00504EB0" w:rsidP="00504EB0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64FAD89" w14:textId="7486B13E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504EB0" w:rsidRPr="00FF4F70" w14:paraId="5D2D2E8C" w14:textId="77777777" w:rsidTr="00CF265A">
        <w:tc>
          <w:tcPr>
            <w:tcW w:w="3005" w:type="dxa"/>
          </w:tcPr>
          <w:p w14:paraId="759EBC95" w14:textId="77777777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5B58ECC" w14:textId="7D2E4BAC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57,291</w:t>
            </w:r>
          </w:p>
        </w:tc>
        <w:tc>
          <w:tcPr>
            <w:tcW w:w="134" w:type="dxa"/>
          </w:tcPr>
          <w:p w14:paraId="01340CE4" w14:textId="77777777" w:rsidR="00504EB0" w:rsidRPr="00FF4F70" w:rsidRDefault="00504EB0" w:rsidP="00504EB0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4DF4611" w14:textId="1A9585A9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52,084 </w:t>
            </w:r>
          </w:p>
        </w:tc>
        <w:tc>
          <w:tcPr>
            <w:tcW w:w="134" w:type="dxa"/>
          </w:tcPr>
          <w:p w14:paraId="448FDFB4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E85E66A" w14:textId="2C8CEE47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504EB0" w:rsidRPr="00FF4F70" w:rsidRDefault="00504EB0" w:rsidP="00504EB0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481A894" w14:textId="6E4A7D33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504EB0" w:rsidRPr="00FF4F70" w14:paraId="0771AF7D" w14:textId="77777777" w:rsidTr="00CF265A">
        <w:tc>
          <w:tcPr>
            <w:tcW w:w="3005" w:type="dxa"/>
          </w:tcPr>
          <w:p w14:paraId="295FA992" w14:textId="7718444E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5F9116A" w14:textId="741A029D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2,431</w:t>
            </w:r>
          </w:p>
        </w:tc>
        <w:tc>
          <w:tcPr>
            <w:tcW w:w="134" w:type="dxa"/>
          </w:tcPr>
          <w:p w14:paraId="4F1E055F" w14:textId="77777777" w:rsidR="00504EB0" w:rsidRPr="00FF4F70" w:rsidRDefault="00504EB0" w:rsidP="00504EB0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C0DCA3" w14:textId="753572C4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1,708 </w:t>
            </w:r>
          </w:p>
        </w:tc>
        <w:tc>
          <w:tcPr>
            <w:tcW w:w="134" w:type="dxa"/>
          </w:tcPr>
          <w:p w14:paraId="7ADD2BDC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1E87E2D" w14:textId="359DD98F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504EB0" w:rsidRPr="00FF4F70" w:rsidRDefault="00504EB0" w:rsidP="00504EB0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C53D727" w14:textId="7F66ECF5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504EB0" w:rsidRPr="00FF4F70" w14:paraId="45827127" w14:textId="77777777" w:rsidTr="00CF265A">
        <w:tc>
          <w:tcPr>
            <w:tcW w:w="3005" w:type="dxa"/>
          </w:tcPr>
          <w:p w14:paraId="2F660A5B" w14:textId="77777777" w:rsidR="00504EB0" w:rsidRPr="00FF4F70" w:rsidRDefault="00504EB0" w:rsidP="00504EB0">
            <w:pPr>
              <w:tabs>
                <w:tab w:val="clear" w:pos="227"/>
              </w:tabs>
              <w:spacing w:line="300" w:lineRule="exact"/>
              <w:ind w:left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8A80485" w14:textId="24E32810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518,269</w:t>
            </w:r>
          </w:p>
        </w:tc>
        <w:tc>
          <w:tcPr>
            <w:tcW w:w="134" w:type="dxa"/>
          </w:tcPr>
          <w:p w14:paraId="60C25CBF" w14:textId="77777777" w:rsidR="00504EB0" w:rsidRPr="00FF4F70" w:rsidRDefault="00504EB0" w:rsidP="00504EB0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B6D0419" w14:textId="1E80C942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501,702 </w:t>
            </w:r>
          </w:p>
        </w:tc>
        <w:tc>
          <w:tcPr>
            <w:tcW w:w="134" w:type="dxa"/>
          </w:tcPr>
          <w:p w14:paraId="4042FE76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528C45D" w14:textId="2AC4C7A0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290,133</w:t>
            </w:r>
          </w:p>
        </w:tc>
        <w:tc>
          <w:tcPr>
            <w:tcW w:w="134" w:type="dxa"/>
          </w:tcPr>
          <w:p w14:paraId="68021945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3906514" w14:textId="781FCD63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322,238 </w:t>
            </w:r>
          </w:p>
        </w:tc>
      </w:tr>
      <w:tr w:rsidR="00504EB0" w:rsidRPr="00FF4F70" w14:paraId="0F9D804A" w14:textId="77777777" w:rsidTr="00CF265A">
        <w:tc>
          <w:tcPr>
            <w:tcW w:w="3005" w:type="dxa"/>
          </w:tcPr>
          <w:p w14:paraId="383BCA8C" w14:textId="77777777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8D62D7B" w14:textId="3984BE5C" w:rsidR="00504EB0" w:rsidRPr="00FF4F70" w:rsidRDefault="00504EB0" w:rsidP="00504EB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(69,063)</w:t>
            </w:r>
          </w:p>
        </w:tc>
        <w:tc>
          <w:tcPr>
            <w:tcW w:w="134" w:type="dxa"/>
          </w:tcPr>
          <w:p w14:paraId="7B9BB29A" w14:textId="77777777" w:rsidR="00504EB0" w:rsidRPr="00FF4F70" w:rsidRDefault="00504EB0" w:rsidP="00504EB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F1FC5DE" w14:textId="4DB5ACC9" w:rsidR="00504EB0" w:rsidRPr="00FF4F70" w:rsidRDefault="00504EB0" w:rsidP="00504EB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(59,863) </w:t>
            </w:r>
          </w:p>
        </w:tc>
        <w:tc>
          <w:tcPr>
            <w:tcW w:w="134" w:type="dxa"/>
          </w:tcPr>
          <w:p w14:paraId="20F69C4F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FD74131" w14:textId="7EEE2C51" w:rsidR="00504EB0" w:rsidRPr="00FF4F70" w:rsidRDefault="00504EB0" w:rsidP="00504EB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(26,440)</w:t>
            </w:r>
          </w:p>
        </w:tc>
        <w:tc>
          <w:tcPr>
            <w:tcW w:w="134" w:type="dxa"/>
          </w:tcPr>
          <w:p w14:paraId="6FECBB02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67CF1D22" w14:textId="5586E7E2" w:rsidR="00504EB0" w:rsidRPr="00FF4F70" w:rsidRDefault="00504EB0" w:rsidP="00504EB0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(25,711)</w:t>
            </w:r>
          </w:p>
        </w:tc>
      </w:tr>
      <w:tr w:rsidR="00504EB0" w:rsidRPr="00FF4F70" w14:paraId="6E65E3ED" w14:textId="77777777" w:rsidTr="00D25276">
        <w:tc>
          <w:tcPr>
            <w:tcW w:w="3005" w:type="dxa"/>
          </w:tcPr>
          <w:p w14:paraId="284F4FAE" w14:textId="08C967E9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5B093EA" w14:textId="3487B361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449,206</w:t>
            </w:r>
          </w:p>
        </w:tc>
        <w:tc>
          <w:tcPr>
            <w:tcW w:w="134" w:type="dxa"/>
          </w:tcPr>
          <w:p w14:paraId="62273958" w14:textId="77777777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5CFCDCC" w14:textId="4DB2839E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441,839 </w:t>
            </w:r>
          </w:p>
        </w:tc>
        <w:tc>
          <w:tcPr>
            <w:tcW w:w="134" w:type="dxa"/>
          </w:tcPr>
          <w:p w14:paraId="6016C301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443EA88" w14:textId="122723AD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263,693 </w:t>
            </w:r>
          </w:p>
        </w:tc>
        <w:tc>
          <w:tcPr>
            <w:tcW w:w="134" w:type="dxa"/>
          </w:tcPr>
          <w:p w14:paraId="1C895633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BBCA07E" w14:textId="0398BFEA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296,527 </w:t>
            </w:r>
          </w:p>
        </w:tc>
      </w:tr>
      <w:tr w:rsidR="00504EB0" w:rsidRPr="00FF4F70" w14:paraId="4793E22D" w14:textId="77777777" w:rsidTr="00D25276">
        <w:tc>
          <w:tcPr>
            <w:tcW w:w="3005" w:type="dxa"/>
          </w:tcPr>
          <w:p w14:paraId="7D6D5275" w14:textId="7BD74F91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6014957" w14:textId="54F94F8D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34,077</w:t>
            </w:r>
          </w:p>
        </w:tc>
        <w:tc>
          <w:tcPr>
            <w:tcW w:w="134" w:type="dxa"/>
          </w:tcPr>
          <w:p w14:paraId="5A676BBD" w14:textId="77777777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C9D2965" w14:textId="5470341E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999 </w:t>
            </w:r>
          </w:p>
        </w:tc>
        <w:tc>
          <w:tcPr>
            <w:tcW w:w="134" w:type="dxa"/>
          </w:tcPr>
          <w:p w14:paraId="4449EB92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62DF1EBF" w14:textId="15B7C869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B7602" w14:textId="7FAA451C" w:rsidR="00504EB0" w:rsidRPr="00FF4F70" w:rsidRDefault="00504EB0" w:rsidP="00504EB0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vAlign w:val="center"/>
          </w:tcPr>
          <w:p w14:paraId="60DADE6D" w14:textId="298ACE49" w:rsidR="00504EB0" w:rsidRPr="00FF4F70" w:rsidRDefault="00504EB0" w:rsidP="00504EB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04EB0" w:rsidRPr="00FF4F70" w14:paraId="363730D5" w14:textId="77777777" w:rsidTr="00D25276">
        <w:tc>
          <w:tcPr>
            <w:tcW w:w="3005" w:type="dxa"/>
          </w:tcPr>
          <w:p w14:paraId="67CDD52E" w14:textId="24389C00" w:rsidR="00504EB0" w:rsidRPr="00FF4F70" w:rsidRDefault="00504EB0" w:rsidP="00504EB0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E7840D1" w14:textId="7B6DC0B7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483,283</w:t>
            </w:r>
          </w:p>
        </w:tc>
        <w:tc>
          <w:tcPr>
            <w:tcW w:w="134" w:type="dxa"/>
          </w:tcPr>
          <w:p w14:paraId="465B7C79" w14:textId="77777777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EC31309" w14:textId="6F8C3611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442,838 </w:t>
            </w:r>
          </w:p>
        </w:tc>
        <w:tc>
          <w:tcPr>
            <w:tcW w:w="134" w:type="dxa"/>
          </w:tcPr>
          <w:p w14:paraId="5CBE1B62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42D53A6" w14:textId="2ABB9C51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263,693 </w:t>
            </w:r>
          </w:p>
        </w:tc>
        <w:tc>
          <w:tcPr>
            <w:tcW w:w="134" w:type="dxa"/>
          </w:tcPr>
          <w:p w14:paraId="59EEC100" w14:textId="77777777" w:rsidR="00504EB0" w:rsidRPr="00FF4F70" w:rsidRDefault="00504EB0" w:rsidP="00504EB0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376EF198" w14:textId="23A69F42" w:rsidR="00504EB0" w:rsidRPr="00FF4F70" w:rsidRDefault="00504EB0" w:rsidP="00504EB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296,527 </w:t>
            </w:r>
          </w:p>
        </w:tc>
      </w:tr>
    </w:tbl>
    <w:p w14:paraId="34047D76" w14:textId="77777777" w:rsidR="00507400" w:rsidRDefault="0050740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56B61983" w14:textId="2C402627" w:rsidR="002449E1" w:rsidRPr="00507400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1C0C2A" w:rsidRPr="00507400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507400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507400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C0C2A" w:rsidRPr="00507400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507400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507400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507400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507400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0C2A" w:rsidRPr="00507400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DE3C7E" w:rsidRPr="00507400" w:rsidRDefault="00DE3C7E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498D8E89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C0C2A" w:rsidRPr="00507400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BC2B2E4" w14:textId="77777777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21CFCC7" w14:textId="2755D63B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8" w:type="dxa"/>
          </w:tcPr>
          <w:p w14:paraId="6D1A4791" w14:textId="77777777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38D6D04B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C0C2A" w:rsidRPr="00507400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8773857" w14:textId="77777777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40BB49" w14:textId="30B91349" w:rsidR="00DE3C7E" w:rsidRPr="00507400" w:rsidRDefault="00DE3C7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C0C2A" w:rsidRPr="00507400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39DCC493" w:rsidR="00DE3C7E" w:rsidRPr="00507400" w:rsidRDefault="00DE3C7E" w:rsidP="00FF4F70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ยอดยกมาต้นงวด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4E2F56C0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59,863</w:t>
            </w:r>
          </w:p>
        </w:tc>
        <w:tc>
          <w:tcPr>
            <w:tcW w:w="165" w:type="dxa"/>
          </w:tcPr>
          <w:p w14:paraId="7BB82E73" w14:textId="77777777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8F7F8CE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50,555</w:t>
            </w:r>
          </w:p>
        </w:tc>
        <w:tc>
          <w:tcPr>
            <w:tcW w:w="138" w:type="dxa"/>
          </w:tcPr>
          <w:p w14:paraId="5F3D560D" w14:textId="77777777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0DBFCDE0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25,711</w:t>
            </w:r>
          </w:p>
        </w:tc>
        <w:tc>
          <w:tcPr>
            <w:tcW w:w="134" w:type="dxa"/>
          </w:tcPr>
          <w:p w14:paraId="60702E6F" w14:textId="77777777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593A92EE" w:rsidR="00DE3C7E" w:rsidRPr="00507400" w:rsidRDefault="00DE3C7E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21,218 </w:t>
            </w:r>
          </w:p>
        </w:tc>
      </w:tr>
      <w:tr w:rsidR="00504EB0" w:rsidRPr="00507400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30B57CBA" w:rsidR="00504EB0" w:rsidRPr="00507400" w:rsidRDefault="00504EB0" w:rsidP="00FF4F7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เพิ่มระหว่างงวด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</w:tcPr>
          <w:p w14:paraId="0CC8C9B0" w14:textId="045F9545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10,065</w:t>
            </w:r>
          </w:p>
        </w:tc>
        <w:tc>
          <w:tcPr>
            <w:tcW w:w="165" w:type="dxa"/>
          </w:tcPr>
          <w:p w14:paraId="0DEE150B" w14:textId="7777777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0C10E6EF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13,276</w:t>
            </w:r>
          </w:p>
        </w:tc>
        <w:tc>
          <w:tcPr>
            <w:tcW w:w="138" w:type="dxa"/>
          </w:tcPr>
          <w:p w14:paraId="74815D05" w14:textId="7777777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08C8C258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34" w:type="dxa"/>
          </w:tcPr>
          <w:p w14:paraId="5383133F" w14:textId="7777777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5665C0B9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4,493</w:t>
            </w:r>
          </w:p>
        </w:tc>
      </w:tr>
      <w:tr w:rsidR="00504EB0" w:rsidRPr="00507400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0E52B8E4" w:rsidR="00504EB0" w:rsidRPr="00507400" w:rsidRDefault="00504EB0" w:rsidP="00FF4F7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โอนกลับระหว่างงวด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61EE1E0E" w:rsidR="00504EB0" w:rsidRPr="00507400" w:rsidRDefault="00504EB0" w:rsidP="00FF4F7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(865)</w:t>
            </w:r>
          </w:p>
        </w:tc>
        <w:tc>
          <w:tcPr>
            <w:tcW w:w="165" w:type="dxa"/>
          </w:tcPr>
          <w:p w14:paraId="5834C19D" w14:textId="77777777" w:rsidR="00504EB0" w:rsidRPr="00507400" w:rsidRDefault="00504EB0" w:rsidP="00FF4F7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7F78081B" w:rsidR="00504EB0" w:rsidRPr="00507400" w:rsidRDefault="00504EB0" w:rsidP="00FF4F7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(3,968)</w:t>
            </w:r>
          </w:p>
        </w:tc>
        <w:tc>
          <w:tcPr>
            <w:tcW w:w="138" w:type="dxa"/>
          </w:tcPr>
          <w:p w14:paraId="10B32A5E" w14:textId="77777777" w:rsidR="00504EB0" w:rsidRPr="00507400" w:rsidRDefault="00504EB0" w:rsidP="00FF4F70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46D2267" w14:textId="1A885CDA" w:rsidR="00504EB0" w:rsidRPr="00507400" w:rsidRDefault="00504EB0" w:rsidP="00FF4F70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504EB0" w:rsidRPr="00507400" w:rsidRDefault="00504EB0" w:rsidP="00FF4F7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04C80F55" w:rsidR="00504EB0" w:rsidRPr="00507400" w:rsidRDefault="00504EB0" w:rsidP="00FF4F70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504EB0" w:rsidRPr="00507400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03739ECC" w:rsidR="00504EB0" w:rsidRPr="00507400" w:rsidRDefault="00504EB0" w:rsidP="00FF4F7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0703DC73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69,063</w:t>
            </w:r>
          </w:p>
        </w:tc>
        <w:tc>
          <w:tcPr>
            <w:tcW w:w="165" w:type="dxa"/>
          </w:tcPr>
          <w:p w14:paraId="26AF59D4" w14:textId="7777777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3ADBF73C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59,863</w:t>
            </w:r>
          </w:p>
        </w:tc>
        <w:tc>
          <w:tcPr>
            <w:tcW w:w="138" w:type="dxa"/>
          </w:tcPr>
          <w:p w14:paraId="536A1F0D" w14:textId="7777777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09256FD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26,440</w:t>
            </w:r>
          </w:p>
        </w:tc>
        <w:tc>
          <w:tcPr>
            <w:tcW w:w="134" w:type="dxa"/>
          </w:tcPr>
          <w:p w14:paraId="1BA0A63C" w14:textId="77777777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52408E60" w:rsidR="00504EB0" w:rsidRPr="00507400" w:rsidRDefault="00504EB0" w:rsidP="00FF4F7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25,711 </w:t>
            </w:r>
          </w:p>
        </w:tc>
      </w:tr>
    </w:tbl>
    <w:p w14:paraId="36FBA3CC" w14:textId="4A61F388" w:rsidR="006660F7" w:rsidRPr="00507400" w:rsidRDefault="007656F6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5A40FD"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C0C2A" w:rsidRPr="005074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F4D44" w:rsidRPr="0050740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3A539870" w14:textId="5867DC36" w:rsidR="006B55F3" w:rsidRPr="00507400" w:rsidRDefault="00985F51" w:rsidP="000866A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507400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DE3C7E" w:rsidRPr="00507400">
        <w:rPr>
          <w:rFonts w:asciiTheme="majorBidi" w:hAnsiTheme="majorBidi" w:cstheme="majorBidi"/>
          <w:sz w:val="32"/>
          <w:szCs w:val="32"/>
        </w:rPr>
        <w:t>0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0C2A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 w:cstheme="majorBidi"/>
          <w:sz w:val="32"/>
          <w:szCs w:val="32"/>
        </w:rPr>
        <w:t xml:space="preserve"> 2568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07400">
        <w:rPr>
          <w:rFonts w:asciiTheme="majorBidi" w:hAnsiTheme="majorBidi"/>
          <w:sz w:val="32"/>
          <w:szCs w:val="32"/>
          <w:lang w:val="en-GB"/>
        </w:rPr>
        <w:t>31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hint="cs"/>
          <w:sz w:val="32"/>
          <w:szCs w:val="32"/>
          <w:cs/>
        </w:rPr>
        <w:t>ธันวาคม</w:t>
      </w:r>
      <w:r w:rsidRPr="00507400">
        <w:rPr>
          <w:rFonts w:asciiTheme="majorBidi" w:hAnsiTheme="majorBidi"/>
          <w:sz w:val="32"/>
          <w:szCs w:val="32"/>
        </w:rPr>
        <w:t xml:space="preserve"> 2567 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07400">
        <w:rPr>
          <w:rFonts w:asciiTheme="majorBidi" w:hAnsiTheme="majorBidi" w:cstheme="majorBidi"/>
          <w:sz w:val="32"/>
          <w:szCs w:val="32"/>
          <w:cs/>
        </w:rPr>
        <w:t>มี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507400">
        <w:rPr>
          <w:rFonts w:asciiTheme="majorBidi" w:hAnsiTheme="majorBidi" w:cstheme="majorBidi"/>
          <w:sz w:val="32"/>
          <w:szCs w:val="32"/>
          <w:cs/>
        </w:rPr>
        <w:t>เงินฝากกับธนาคาร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ในประเทศหลายแห่งจำนวน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เงิน</w:t>
      </w:r>
      <w:r w:rsidR="003A7593"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04EB0" w:rsidRPr="00507400">
        <w:rPr>
          <w:rFonts w:asciiTheme="majorBidi" w:hAnsiTheme="majorBidi" w:cstheme="majorBidi"/>
          <w:spacing w:val="-4"/>
          <w:sz w:val="32"/>
          <w:szCs w:val="32"/>
        </w:rPr>
        <w:t xml:space="preserve">111.54 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106.68 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(เฉพาะกิจการ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Pr="00507400">
        <w:rPr>
          <w:rFonts w:asciiTheme="majorBidi" w:hAnsiTheme="majorBidi" w:cstheme="majorBidi"/>
          <w:sz w:val="32"/>
          <w:szCs w:val="32"/>
        </w:rPr>
        <w:t xml:space="preserve">86.12 </w:t>
      </w:r>
      <w:r w:rsidRPr="0050740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8C08C2" w:rsidRPr="00507400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8C08C2" w:rsidRPr="00507400">
        <w:rPr>
          <w:rFonts w:asciiTheme="majorBidi" w:hAnsiTheme="majorBidi" w:cstheme="majorBidi"/>
          <w:sz w:val="32"/>
          <w:szCs w:val="32"/>
        </w:rPr>
        <w:t xml:space="preserve"> 0.</w:t>
      </w:r>
      <w:r w:rsidR="00504EB0" w:rsidRPr="00507400">
        <w:rPr>
          <w:rFonts w:asciiTheme="majorBidi" w:hAnsiTheme="majorBidi" w:cstheme="majorBidi"/>
          <w:sz w:val="32"/>
          <w:szCs w:val="32"/>
        </w:rPr>
        <w:t>2</w:t>
      </w:r>
      <w:r w:rsidR="008C08C2" w:rsidRPr="00507400">
        <w:rPr>
          <w:rFonts w:asciiTheme="majorBidi" w:hAnsiTheme="majorBidi" w:cstheme="majorBidi"/>
          <w:sz w:val="32"/>
          <w:szCs w:val="32"/>
        </w:rPr>
        <w:t xml:space="preserve">0 - 1.30 </w:t>
      </w:r>
      <w:r w:rsidR="008C08C2" w:rsidRPr="00507400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8C08C2"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08C2" w:rsidRPr="0050740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07400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507400">
        <w:rPr>
          <w:rFonts w:asciiTheme="majorBidi" w:hAnsiTheme="majorBidi" w:cstheme="majorBidi"/>
          <w:sz w:val="32"/>
          <w:szCs w:val="32"/>
        </w:rPr>
        <w:t xml:space="preserve"> 0.30 - 1.30 </w:t>
      </w:r>
      <w:r w:rsidR="000866A8" w:rsidRPr="00507400">
        <w:rPr>
          <w:rFonts w:asciiTheme="majorBidi" w:hAnsiTheme="majorBidi" w:cstheme="majorBidi"/>
          <w:sz w:val="32"/>
          <w:szCs w:val="32"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08C2" w:rsidRPr="00507400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507400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Pr="00507400">
        <w:rPr>
          <w:rFonts w:asciiTheme="majorBidi" w:hAnsiTheme="majorBidi" w:cstheme="majorBidi"/>
          <w:sz w:val="32"/>
          <w:szCs w:val="32"/>
        </w:rPr>
        <w:t>15</w:t>
      </w:r>
      <w:r w:rsidRPr="00507400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15C2A510" w14:textId="77777777" w:rsidR="00985F51" w:rsidRPr="00507400" w:rsidRDefault="00985F51" w:rsidP="000866A8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207E617C" w14:textId="250CB7D5" w:rsidR="00D82471" w:rsidRPr="00507400" w:rsidRDefault="00345782" w:rsidP="00086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56F6" w:rsidRPr="00507400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653006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50740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507400" w:rsidRDefault="00D82471" w:rsidP="000866A8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507400">
        <w:rPr>
          <w:rFonts w:asciiTheme="majorBidi" w:hAnsiTheme="majorBidi" w:cstheme="majorBidi"/>
          <w:sz w:val="32"/>
          <w:szCs w:val="32"/>
          <w:cs/>
        </w:rPr>
        <w:t>ตามที่แสดง</w:t>
      </w:r>
      <w:r w:rsidRPr="00507400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1C0C2A" w:rsidRPr="00507400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1C0C2A" w:rsidRPr="00507400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507400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</w:p>
        </w:tc>
      </w:tr>
      <w:tr w:rsidR="001C0C2A" w:rsidRPr="00507400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26937124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50740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17AABA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00FD6695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8" w:type="dxa"/>
          </w:tcPr>
          <w:p w14:paraId="049359FE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4B2DC0C8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50740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198BBE21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2109AB9E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5A771476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7594313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50740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3B77D304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0E7D7FAD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06546" w14:textId="7E20503A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Pr="00507400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เก้า</w:t>
            </w: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  <w:p w14:paraId="7F439542" w14:textId="1DDA1673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507400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กันยายน</w:t>
            </w:r>
          </w:p>
        </w:tc>
      </w:tr>
      <w:tr w:rsidR="001C0C2A" w:rsidRPr="00507400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2F6158D0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4353938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1C0C2A" w:rsidRPr="00507400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9D7A174" w14:textId="639AF1EB" w:rsidR="001C0C2A" w:rsidRPr="00507400" w:rsidRDefault="0019415B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="001C0C2A" w:rsidRPr="00507400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76" w:type="dxa"/>
          </w:tcPr>
          <w:p w14:paraId="6059EB68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0767F64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36F1C91D" w14:textId="43F3C039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507400">
              <w:rPr>
                <w:rFonts w:asciiTheme="majorBidi" w:hAnsiTheme="majorBidi"/>
                <w:sz w:val="20"/>
                <w:szCs w:val="20"/>
              </w:rPr>
              <w:t>.</w:t>
            </w:r>
            <w:r w:rsidR="0019415B" w:rsidRPr="0050740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6" w:type="dxa"/>
          </w:tcPr>
          <w:p w14:paraId="74BD3FB0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5E6E6AF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507400">
              <w:rPr>
                <w:rFonts w:asciiTheme="majorBidi" w:hAnsiTheme="majorBidi"/>
                <w:sz w:val="20"/>
                <w:szCs w:val="20"/>
              </w:rPr>
              <w:t>.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316ED130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035BF6DB" w14:textId="1D8190D7" w:rsidR="001C0C2A" w:rsidRPr="00507400" w:rsidRDefault="0082031C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94,700</w:t>
            </w:r>
          </w:p>
        </w:tc>
        <w:tc>
          <w:tcPr>
            <w:tcW w:w="76" w:type="dxa"/>
          </w:tcPr>
          <w:p w14:paraId="7A19EFEB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1691CA22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C0C2A" w:rsidRPr="00507400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0740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34BC97F" w14:textId="27EB7255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3D7E0DA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679BEA3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507400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8" w:type="dxa"/>
          </w:tcPr>
          <w:p w14:paraId="0DABC89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123C2101" w14:textId="2CF3B650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2D36158B" w14:textId="21FF5E24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0D389265" w14:textId="7E116966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536F56CA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C0C2A" w:rsidRPr="00507400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4C38EF53" w14:textId="1A247867" w:rsidR="001C0C2A" w:rsidRPr="00507400" w:rsidRDefault="0082031C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202,247</w:t>
            </w:r>
          </w:p>
        </w:tc>
        <w:tc>
          <w:tcPr>
            <w:tcW w:w="76" w:type="dxa"/>
          </w:tcPr>
          <w:p w14:paraId="3F4225AF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51D707BD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5F8ED19E" w14:textId="77777777" w:rsidR="001C0C2A" w:rsidRPr="00507400" w:rsidRDefault="001C0C2A" w:rsidP="001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1C0C2A" w:rsidRPr="00507400" w:rsidRDefault="001C0C2A" w:rsidP="001C0C2A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0740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3"/>
    </w:tbl>
    <w:p w14:paraId="7B8A0B5A" w14:textId="77777777" w:rsidR="00BC7C4E" w:rsidRPr="00507400" w:rsidRDefault="00BC7C4E" w:rsidP="005A1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6EADD092" w14:textId="15BD49AB" w:rsidR="005A185B" w:rsidRPr="00507400" w:rsidRDefault="005A185B" w:rsidP="005A1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507400">
        <w:rPr>
          <w:rFonts w:ascii="Angsana New" w:eastAsia="Calibri" w:hAnsi="Angsana New" w:hint="cs"/>
          <w:sz w:val="32"/>
          <w:szCs w:val="32"/>
          <w:cs/>
        </w:rPr>
        <w:t>ที่</w:t>
      </w:r>
      <w:r w:rsidRPr="00507400">
        <w:rPr>
          <w:rFonts w:ascii="Angsana New" w:eastAsia="Calibri" w:hAnsi="Angsana New"/>
          <w:sz w:val="32"/>
          <w:szCs w:val="32"/>
          <w:cs/>
        </w:rPr>
        <w:t>ประชุมคณะกรรมการบริษัท คร</w:t>
      </w:r>
      <w:r w:rsidRPr="00507400">
        <w:rPr>
          <w:rFonts w:ascii="Angsana New" w:eastAsia="Calibri" w:hAnsi="Angsana New" w:hint="cs"/>
          <w:sz w:val="32"/>
          <w:szCs w:val="32"/>
          <w:cs/>
        </w:rPr>
        <w:t>ั้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งที่ </w:t>
      </w:r>
      <w:r w:rsidRPr="00507400">
        <w:rPr>
          <w:rFonts w:ascii="Angsana New" w:eastAsia="Calibri" w:hAnsi="Angsana New"/>
          <w:sz w:val="32"/>
          <w:szCs w:val="32"/>
        </w:rPr>
        <w:t xml:space="preserve">3/2568 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507400">
        <w:rPr>
          <w:rFonts w:ascii="Angsana New" w:eastAsia="Calibri" w:hAnsi="Angsana New"/>
          <w:sz w:val="32"/>
          <w:szCs w:val="32"/>
        </w:rPr>
        <w:t xml:space="preserve">8 </w:t>
      </w:r>
      <w:r w:rsidRPr="00507400">
        <w:rPr>
          <w:rFonts w:ascii="Angsana New" w:eastAsia="Calibri" w:hAnsi="Angsana New" w:hint="cs"/>
          <w:sz w:val="32"/>
          <w:szCs w:val="32"/>
          <w:cs/>
        </w:rPr>
        <w:t>สิงหาคม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07400">
        <w:rPr>
          <w:rFonts w:ascii="Angsana New" w:eastAsia="Calibri" w:hAnsi="Angsana New"/>
          <w:sz w:val="32"/>
          <w:szCs w:val="32"/>
        </w:rPr>
        <w:t>2568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ได้มีมติอนุมัติการเพิ่มทุน</w:t>
      </w:r>
      <w:r w:rsidR="00507400">
        <w:rPr>
          <w:rFonts w:ascii="Angsana New" w:eastAsia="Calibri" w:hAnsi="Angsana New"/>
          <w:sz w:val="32"/>
          <w:szCs w:val="32"/>
        </w:rPr>
        <w:br/>
      </w:r>
      <w:r w:rsidRPr="00507400">
        <w:rPr>
          <w:rFonts w:ascii="Angsana New" w:eastAsia="Calibri" w:hAnsi="Angsana New"/>
          <w:sz w:val="32"/>
          <w:szCs w:val="32"/>
          <w:cs/>
        </w:rPr>
        <w:t>ใน</w:t>
      </w:r>
      <w:r w:rsidRPr="00507400">
        <w:rPr>
          <w:rFonts w:ascii="Angsana New" w:eastAsia="Calibri" w:hAnsi="Angsana New" w:hint="cs"/>
          <w:sz w:val="32"/>
          <w:szCs w:val="32"/>
          <w:cs/>
        </w:rPr>
        <w:t>บริษัทพรีเมี่ยม เฟล็กซิเบิ้ล แพคเกจจิ้ง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จ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กัด ซึ่งเป็นบริษัทย่อย โดยมีวัตถุประสงค์เพื่อใช้เป็นเงินทุน</w:t>
      </w:r>
      <w:r w:rsidRPr="00507400">
        <w:rPr>
          <w:rFonts w:ascii="Angsana New" w:eastAsia="Calibri" w:hAnsi="Angsana New"/>
          <w:spacing w:val="-4"/>
          <w:sz w:val="32"/>
          <w:szCs w:val="32"/>
          <w:cs/>
        </w:rPr>
        <w:t>หมุนเวียนและใช้เป็นเงินลงทุนในการขยายธุรกิจของบริษัทย่อย เป็นเงินจ</w:t>
      </w:r>
      <w:r w:rsidRPr="00507400">
        <w:rPr>
          <w:rFonts w:ascii="Angsana New" w:eastAsia="Calibri" w:hAnsi="Angsana New" w:hint="cs"/>
          <w:spacing w:val="-4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pacing w:val="-4"/>
          <w:sz w:val="32"/>
          <w:szCs w:val="32"/>
          <w:cs/>
        </w:rPr>
        <w:t xml:space="preserve">นวน </w:t>
      </w:r>
      <w:r w:rsidRPr="00507400">
        <w:rPr>
          <w:rFonts w:ascii="Angsana New" w:eastAsia="Calibri" w:hAnsi="Angsana New"/>
          <w:spacing w:val="-4"/>
          <w:sz w:val="32"/>
          <w:szCs w:val="32"/>
        </w:rPr>
        <w:t>35</w:t>
      </w:r>
      <w:r w:rsidRPr="00507400">
        <w:rPr>
          <w:rFonts w:ascii="Angsana New" w:eastAsia="Calibri" w:hAnsi="Angsana New"/>
          <w:spacing w:val="-4"/>
          <w:sz w:val="32"/>
          <w:szCs w:val="32"/>
          <w:cs/>
        </w:rPr>
        <w:t xml:space="preserve"> ล้านบาท ทุนจด</w:t>
      </w:r>
      <w:r w:rsidRPr="00507400">
        <w:rPr>
          <w:rFonts w:ascii="Angsana New" w:eastAsia="Calibri" w:hAnsi="Angsana New"/>
          <w:sz w:val="32"/>
          <w:szCs w:val="32"/>
          <w:cs/>
        </w:rPr>
        <w:t>ทะเบียนช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ระก่อน</w:t>
      </w:r>
      <w:r w:rsidRPr="00507400">
        <w:rPr>
          <w:rFonts w:ascii="Angsana New" w:eastAsia="Calibri" w:hAnsi="Angsana New" w:hint="cs"/>
          <w:sz w:val="32"/>
          <w:szCs w:val="32"/>
          <w:cs/>
        </w:rPr>
        <w:t>การ</w:t>
      </w:r>
      <w:r w:rsidRPr="00507400">
        <w:rPr>
          <w:rFonts w:ascii="Angsana New" w:eastAsia="Calibri" w:hAnsi="Angsana New"/>
          <w:sz w:val="32"/>
          <w:szCs w:val="32"/>
          <w:cs/>
        </w:rPr>
        <w:t>เพิ่มทุน</w:t>
      </w:r>
      <w:r w:rsidRPr="00507400">
        <w:rPr>
          <w:rFonts w:ascii="Angsana New" w:eastAsia="Calibri" w:hAnsi="Angsana New"/>
          <w:sz w:val="32"/>
          <w:szCs w:val="32"/>
        </w:rPr>
        <w:t xml:space="preserve"> 60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Pr="00507400">
        <w:rPr>
          <w:rFonts w:ascii="Angsana New" w:eastAsia="Calibri" w:hAnsi="Angsana New"/>
          <w:sz w:val="32"/>
          <w:szCs w:val="32"/>
          <w:cs/>
        </w:rPr>
        <w:t>บาท แบ่งเป็นหุ้นสามัญจ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นวน </w:t>
      </w:r>
      <w:r w:rsidRPr="00507400">
        <w:rPr>
          <w:rFonts w:ascii="Angsana New" w:eastAsia="Calibri" w:hAnsi="Angsana New"/>
          <w:sz w:val="32"/>
          <w:szCs w:val="32"/>
        </w:rPr>
        <w:t xml:space="preserve">6,000,000 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หุ้น มูลค่าที่ตราไว้หุ้นละ </w:t>
      </w:r>
      <w:r w:rsidRPr="00507400">
        <w:rPr>
          <w:rFonts w:ascii="Angsana New" w:eastAsia="Calibri" w:hAnsi="Angsana New"/>
          <w:sz w:val="32"/>
          <w:szCs w:val="32"/>
        </w:rPr>
        <w:t xml:space="preserve">10 </w:t>
      </w:r>
      <w:r w:rsidRPr="00507400">
        <w:rPr>
          <w:rFonts w:ascii="Angsana New" w:eastAsia="Calibri" w:hAnsi="Angsana New"/>
          <w:sz w:val="32"/>
          <w:szCs w:val="32"/>
          <w:cs/>
        </w:rPr>
        <w:t>บาท</w:t>
      </w:r>
      <w:r w:rsidRPr="00507400">
        <w:rPr>
          <w:rFonts w:ascii="Angsana New" w:eastAsia="Calibri" w:hAnsi="Angsana New"/>
          <w:sz w:val="32"/>
          <w:szCs w:val="32"/>
        </w:rPr>
        <w:t xml:space="preserve"> (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เดิมบริษัทถือหุ้นที่ร้อยละ </w:t>
      </w:r>
      <w:r w:rsidRPr="00507400">
        <w:rPr>
          <w:rFonts w:ascii="Angsana New" w:eastAsia="Calibri" w:hAnsi="Angsana New"/>
          <w:sz w:val="32"/>
          <w:szCs w:val="32"/>
        </w:rPr>
        <w:t xml:space="preserve">99.50) </w:t>
      </w:r>
      <w:r w:rsidRPr="00507400">
        <w:rPr>
          <w:rFonts w:ascii="Angsana New" w:eastAsia="Calibri" w:hAnsi="Angsana New"/>
          <w:sz w:val="32"/>
          <w:szCs w:val="32"/>
          <w:cs/>
        </w:rPr>
        <w:t>ทุนจดทะเบียนช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ระหลังก</w:t>
      </w:r>
      <w:r w:rsidRPr="00507400">
        <w:rPr>
          <w:rFonts w:ascii="Angsana New" w:eastAsia="Calibri" w:hAnsi="Angsana New" w:hint="cs"/>
          <w:sz w:val="32"/>
          <w:szCs w:val="32"/>
          <w:cs/>
        </w:rPr>
        <w:t>า</w:t>
      </w:r>
      <w:r w:rsidRPr="00507400">
        <w:rPr>
          <w:rFonts w:ascii="Angsana New" w:eastAsia="Calibri" w:hAnsi="Angsana New"/>
          <w:sz w:val="32"/>
          <w:szCs w:val="32"/>
          <w:cs/>
        </w:rPr>
        <w:t>รเพ</w:t>
      </w:r>
      <w:r w:rsidRPr="00507400">
        <w:rPr>
          <w:rFonts w:ascii="Angsana New" w:eastAsia="Calibri" w:hAnsi="Angsana New" w:hint="cs"/>
          <w:sz w:val="32"/>
          <w:szCs w:val="32"/>
          <w:cs/>
        </w:rPr>
        <w:t>ิ่</w:t>
      </w:r>
      <w:r w:rsidRPr="00507400">
        <w:rPr>
          <w:rFonts w:ascii="Angsana New" w:eastAsia="Calibri" w:hAnsi="Angsana New"/>
          <w:sz w:val="32"/>
          <w:szCs w:val="32"/>
          <w:cs/>
        </w:rPr>
        <w:t>ม</w:t>
      </w:r>
      <w:r w:rsidRPr="00507400">
        <w:rPr>
          <w:rFonts w:ascii="Angsana New" w:eastAsia="Calibri" w:hAnsi="Angsana New" w:hint="cs"/>
          <w:sz w:val="32"/>
          <w:szCs w:val="32"/>
          <w:cs/>
        </w:rPr>
        <w:t>ทุ</w:t>
      </w:r>
      <w:r w:rsidRPr="00507400">
        <w:rPr>
          <w:rFonts w:ascii="Angsana New" w:eastAsia="Calibri" w:hAnsi="Angsana New"/>
          <w:sz w:val="32"/>
          <w:szCs w:val="32"/>
          <w:cs/>
        </w:rPr>
        <w:t>น</w:t>
      </w:r>
      <w:r w:rsidRPr="00507400">
        <w:rPr>
          <w:rFonts w:ascii="Angsana New" w:eastAsia="Calibri" w:hAnsi="Angsana New"/>
          <w:sz w:val="32"/>
          <w:szCs w:val="32"/>
        </w:rPr>
        <w:t xml:space="preserve"> 95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Pr="00507400">
        <w:rPr>
          <w:rFonts w:ascii="Angsana New" w:eastAsia="Calibri" w:hAnsi="Angsana New"/>
          <w:sz w:val="32"/>
          <w:szCs w:val="32"/>
          <w:cs/>
        </w:rPr>
        <w:t>บาท แบ่งเป็นหุ้นสามัญจ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นวน </w:t>
      </w:r>
      <w:r w:rsidRPr="00507400">
        <w:rPr>
          <w:rFonts w:ascii="Angsana New" w:eastAsia="Calibri" w:hAnsi="Angsana New"/>
          <w:sz w:val="32"/>
          <w:szCs w:val="32"/>
        </w:rPr>
        <w:t>9,500,000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หุ้น มูลค่าที่ตราไว้หุ้นละ </w:t>
      </w:r>
      <w:r w:rsidRPr="00507400">
        <w:rPr>
          <w:rFonts w:ascii="Angsana New" w:eastAsia="Calibri" w:hAnsi="Angsana New"/>
          <w:sz w:val="32"/>
          <w:szCs w:val="32"/>
        </w:rPr>
        <w:t xml:space="preserve">10 </w:t>
      </w:r>
      <w:r w:rsidRPr="00507400">
        <w:rPr>
          <w:rFonts w:ascii="Angsana New" w:eastAsia="Calibri" w:hAnsi="Angsana New"/>
          <w:sz w:val="32"/>
          <w:szCs w:val="32"/>
          <w:cs/>
        </w:rPr>
        <w:t>บาท</w:t>
      </w:r>
      <w:r w:rsidRPr="00507400">
        <w:rPr>
          <w:rFonts w:ascii="Angsana New" w:eastAsia="Calibri" w:hAnsi="Angsana New"/>
          <w:sz w:val="32"/>
          <w:szCs w:val="32"/>
        </w:rPr>
        <w:t xml:space="preserve"> </w:t>
      </w:r>
      <w:r w:rsidRPr="00507400">
        <w:rPr>
          <w:rFonts w:ascii="Angsana New" w:eastAsia="Calibri" w:hAnsi="Angsana New"/>
          <w:sz w:val="32"/>
          <w:szCs w:val="32"/>
          <w:cs/>
        </w:rPr>
        <w:t>การเพิ่มทุนดังกล่าวดำเนินการโดยบริษัทเพียงรายเดียว โดยผู้ถือหุ้นท่านอื่นในฐานะบุคคลธรรมดาอีก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07400">
        <w:rPr>
          <w:rFonts w:ascii="Angsana New" w:eastAsia="Calibri" w:hAnsi="Angsana New"/>
          <w:sz w:val="32"/>
          <w:szCs w:val="32"/>
        </w:rPr>
        <w:t xml:space="preserve">3 </w:t>
      </w:r>
      <w:r w:rsidRPr="00507400">
        <w:rPr>
          <w:rFonts w:ascii="Angsana New" w:eastAsia="Calibri" w:hAnsi="Angsana New"/>
          <w:sz w:val="32"/>
          <w:szCs w:val="32"/>
          <w:cs/>
        </w:rPr>
        <w:t>ราย ไม่เพิ่มทุนตามสัดส่วนการถือหุ้นเดิม ท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ให้ภายหลังการเพิ่มทุนดังกล่าว บริษัทจะมีสัดส่วนการถือหุ้น</w:t>
      </w:r>
      <w:r w:rsidRPr="00507400">
        <w:rPr>
          <w:rFonts w:ascii="Angsana New" w:eastAsia="Calibri" w:hAnsi="Angsana New" w:hint="cs"/>
          <w:sz w:val="32"/>
          <w:szCs w:val="32"/>
          <w:cs/>
        </w:rPr>
        <w:t>ใน</w:t>
      </w:r>
      <w:r w:rsidRPr="00507400">
        <w:rPr>
          <w:rFonts w:ascii="Angsana New" w:eastAsia="Calibri" w:hAnsi="Angsana New"/>
          <w:sz w:val="32"/>
          <w:szCs w:val="32"/>
          <w:cs/>
        </w:rPr>
        <w:t>บริษัทย่อย</w:t>
      </w:r>
      <w:r w:rsidRPr="00507400">
        <w:rPr>
          <w:rFonts w:ascii="Angsana New" w:eastAsia="Calibri" w:hAnsi="Angsana New" w:hint="cs"/>
          <w:sz w:val="32"/>
          <w:szCs w:val="32"/>
          <w:cs/>
        </w:rPr>
        <w:t>ดังกล่าวเป็น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ร้อยละ </w:t>
      </w:r>
      <w:r w:rsidRPr="00507400">
        <w:rPr>
          <w:rFonts w:ascii="Angsana New" w:eastAsia="Calibri" w:hAnsi="Angsana New"/>
          <w:sz w:val="32"/>
          <w:szCs w:val="32"/>
        </w:rPr>
        <w:t>99.68</w:t>
      </w:r>
    </w:p>
    <w:p w14:paraId="68801BF4" w14:textId="77777777" w:rsidR="00507400" w:rsidRPr="00507400" w:rsidRDefault="00507400" w:rsidP="005A1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24F4E77D" w14:textId="7FCA5970" w:rsidR="002A1838" w:rsidRPr="00507400" w:rsidRDefault="002A1838" w:rsidP="00C51F55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07400">
        <w:rPr>
          <w:rFonts w:asciiTheme="majorBidi" w:hAnsiTheme="majorBidi"/>
          <w:b/>
          <w:bCs/>
          <w:sz w:val="32"/>
          <w:szCs w:val="32"/>
        </w:rPr>
        <w:t>1.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7D2E7D" w14:textId="731B7C66" w:rsidR="002A1838" w:rsidRPr="00507400" w:rsidRDefault="002A1838" w:rsidP="00C51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C0C2A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074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B15B31" w:rsidRPr="00507400">
        <w:rPr>
          <w:rFonts w:asciiTheme="majorBidi" w:hAnsiTheme="majorBidi" w:cstheme="majorBidi"/>
          <w:sz w:val="32"/>
          <w:szCs w:val="32"/>
        </w:rPr>
        <w:t>30</w:t>
      </w:r>
      <w:r w:rsidR="00B15B31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0C2A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 w:cstheme="majorBidi"/>
          <w:sz w:val="32"/>
          <w:szCs w:val="32"/>
        </w:rPr>
        <w:t xml:space="preserve"> 2568 </w:t>
      </w:r>
      <w:r w:rsidRPr="0050740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1C0C2A" w:rsidRPr="00507400" w14:paraId="3AD06162" w14:textId="77777777" w:rsidTr="00E67F75">
        <w:tc>
          <w:tcPr>
            <w:tcW w:w="4876" w:type="dxa"/>
          </w:tcPr>
          <w:p w14:paraId="13E9CDD2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B89A6CB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1C0C2A" w:rsidRPr="00507400" w14:paraId="534A1E0F" w14:textId="77777777" w:rsidTr="00E67F75">
        <w:tc>
          <w:tcPr>
            <w:tcW w:w="4876" w:type="dxa"/>
          </w:tcPr>
          <w:p w14:paraId="6734C9CF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2F08E7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A7565AC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CA7D16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672D635F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1C0C2A" w:rsidRPr="00507400" w14:paraId="58F8B176" w14:textId="77777777" w:rsidTr="00E67F75">
        <w:tc>
          <w:tcPr>
            <w:tcW w:w="4876" w:type="dxa"/>
          </w:tcPr>
          <w:p w14:paraId="5D700A87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</w:tcPr>
          <w:p w14:paraId="2E50B828" w14:textId="7C2F414E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11,152</w:t>
            </w:r>
          </w:p>
        </w:tc>
        <w:tc>
          <w:tcPr>
            <w:tcW w:w="135" w:type="dxa"/>
          </w:tcPr>
          <w:p w14:paraId="69B5AB93" w14:textId="77777777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840675" w14:textId="01283D75" w:rsidR="002A1838" w:rsidRPr="00507400" w:rsidRDefault="002A1838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34,655</w:t>
            </w:r>
          </w:p>
        </w:tc>
      </w:tr>
      <w:tr w:rsidR="001C0C2A" w:rsidRPr="00507400" w14:paraId="4EFFA071" w14:textId="77777777" w:rsidTr="00E67F75">
        <w:tc>
          <w:tcPr>
            <w:tcW w:w="4876" w:type="dxa"/>
          </w:tcPr>
          <w:p w14:paraId="450026E2" w14:textId="138F0859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โอนเข้า </w:t>
            </w:r>
            <w:r w:rsidRPr="00507400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507400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="00084846" w:rsidRPr="00507400">
              <w:rPr>
                <w:rFonts w:asciiTheme="majorBidi" w:hAnsiTheme="majorBidi" w:cstheme="majorBidi" w:hint="cs"/>
                <w:b/>
                <w:spacing w:val="-6"/>
                <w:position w:val="2"/>
                <w:sz w:val="32"/>
                <w:szCs w:val="32"/>
                <w:cs/>
              </w:rPr>
              <w:t xml:space="preserve"> (หมายเหตุ </w:t>
            </w:r>
            <w:r w:rsidR="00084846" w:rsidRPr="00507400">
              <w:rPr>
                <w:rFonts w:asciiTheme="majorBidi" w:hAnsiTheme="majorBidi" w:cstheme="majorBidi"/>
                <w:bCs/>
                <w:spacing w:val="-6"/>
                <w:position w:val="2"/>
                <w:sz w:val="32"/>
                <w:szCs w:val="32"/>
              </w:rPr>
              <w:t>12)</w:t>
            </w:r>
          </w:p>
        </w:tc>
        <w:tc>
          <w:tcPr>
            <w:tcW w:w="1701" w:type="dxa"/>
          </w:tcPr>
          <w:p w14:paraId="31E073E2" w14:textId="4AD0A87F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0ACA7F65" w14:textId="77777777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1585F473" w14:textId="0AB7CCD1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 19,007</w:t>
            </w:r>
          </w:p>
        </w:tc>
      </w:tr>
      <w:tr w:rsidR="001C0C2A" w:rsidRPr="00507400" w14:paraId="35229494" w14:textId="77777777" w:rsidTr="00E67F75">
        <w:tc>
          <w:tcPr>
            <w:tcW w:w="4876" w:type="dxa"/>
          </w:tcPr>
          <w:p w14:paraId="757654C6" w14:textId="77777777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579F3334" w14:textId="466ED280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117C34B9" w14:textId="77777777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4FF6716" w14:textId="3A0970F1" w:rsidR="0098635E" w:rsidRPr="00507400" w:rsidRDefault="000114DB" w:rsidP="00C51F55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(1,791)</w:t>
            </w:r>
          </w:p>
        </w:tc>
      </w:tr>
      <w:tr w:rsidR="001C0C2A" w:rsidRPr="00507400" w14:paraId="3D57174A" w14:textId="77777777" w:rsidTr="00E67F75">
        <w:tc>
          <w:tcPr>
            <w:tcW w:w="4876" w:type="dxa"/>
          </w:tcPr>
          <w:p w14:paraId="7696C4C4" w14:textId="35807F14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="00B15B31"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="005A185B"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กันยายน</w:t>
            </w:r>
            <w:r w:rsidR="00B15B31" w:rsidRPr="00507400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1079009" w14:textId="2E8C0AF8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11,152</w:t>
            </w:r>
          </w:p>
        </w:tc>
        <w:tc>
          <w:tcPr>
            <w:tcW w:w="135" w:type="dxa"/>
          </w:tcPr>
          <w:p w14:paraId="6A2D746C" w14:textId="77777777" w:rsidR="0098635E" w:rsidRPr="00507400" w:rsidRDefault="0098635E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D83430" w14:textId="202901E9" w:rsidR="0098635E" w:rsidRPr="00507400" w:rsidRDefault="000114DB" w:rsidP="00C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51,871</w:t>
            </w:r>
          </w:p>
        </w:tc>
      </w:tr>
    </w:tbl>
    <w:p w14:paraId="131D9642" w14:textId="77777777" w:rsidR="00211721" w:rsidRPr="00507400" w:rsidRDefault="00211721" w:rsidP="0021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p w14:paraId="1B8501BA" w14:textId="58E2E2A4" w:rsidR="00211721" w:rsidRPr="00507400" w:rsidRDefault="00211721" w:rsidP="0021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07400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12.</w:t>
      </w:r>
      <w:r w:rsidRPr="0050740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eastAsia="Calibri" w:hAnsi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9BB1D4E" w14:textId="0FB36848" w:rsidR="00B15B31" w:rsidRPr="00507400" w:rsidRDefault="00CE21F0" w:rsidP="00211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งวด</w:t>
      </w:r>
      <w:r w:rsidR="001C0C2A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C0C2A" w:rsidRPr="005074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1C0C2A" w:rsidRPr="00507400">
        <w:rPr>
          <w:rFonts w:asciiTheme="majorBidi" w:hAnsiTheme="majorBidi" w:cstheme="majorBidi"/>
          <w:sz w:val="32"/>
          <w:szCs w:val="32"/>
        </w:rPr>
        <w:t xml:space="preserve"> 30</w:t>
      </w:r>
      <w:r w:rsidR="001C0C2A" w:rsidRPr="00507400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1C0C2A" w:rsidRPr="00507400">
        <w:rPr>
          <w:rFonts w:asciiTheme="majorBidi" w:hAnsiTheme="majorBidi" w:cstheme="majorBidi"/>
          <w:sz w:val="32"/>
          <w:szCs w:val="32"/>
        </w:rPr>
        <w:t xml:space="preserve"> 2568 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1C0C2A" w:rsidRPr="00507400" w14:paraId="13DED71B" w14:textId="77777777" w:rsidTr="00853134">
        <w:tc>
          <w:tcPr>
            <w:tcW w:w="4876" w:type="dxa"/>
          </w:tcPr>
          <w:p w14:paraId="6FA0629E" w14:textId="61B6DB04" w:rsidR="00CE21F0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1C0C2A" w:rsidRPr="00507400" w14:paraId="37549BC5" w14:textId="77777777" w:rsidTr="00A52287">
        <w:tc>
          <w:tcPr>
            <w:tcW w:w="4876" w:type="dxa"/>
          </w:tcPr>
          <w:p w14:paraId="66EEF1F6" w14:textId="77777777" w:rsidR="00CE21F0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507400" w:rsidRDefault="00CE21F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1C0C2A" w:rsidRPr="00507400" w14:paraId="70E55DEA" w14:textId="77777777" w:rsidTr="00A52287">
        <w:tc>
          <w:tcPr>
            <w:tcW w:w="4876" w:type="dxa"/>
          </w:tcPr>
          <w:p w14:paraId="4697A8A4" w14:textId="45421882" w:rsidR="00D95923" w:rsidRPr="00507400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85F51"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432D80F5" w14:textId="12EE4D32" w:rsidR="00D95923" w:rsidRPr="00507400" w:rsidRDefault="00985F5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353,902</w:t>
            </w:r>
          </w:p>
        </w:tc>
        <w:tc>
          <w:tcPr>
            <w:tcW w:w="135" w:type="dxa"/>
          </w:tcPr>
          <w:p w14:paraId="43B907A0" w14:textId="77777777" w:rsidR="00D95923" w:rsidRPr="00507400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1AC6B45E" w:rsidR="00D95923" w:rsidRPr="00507400" w:rsidRDefault="00985F5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209,590</w:t>
            </w:r>
          </w:p>
        </w:tc>
      </w:tr>
      <w:tr w:rsidR="001C0C2A" w:rsidRPr="00507400" w14:paraId="7B1571DB" w14:textId="77777777" w:rsidTr="009A0487">
        <w:tc>
          <w:tcPr>
            <w:tcW w:w="4876" w:type="dxa"/>
          </w:tcPr>
          <w:p w14:paraId="2A50C6E1" w14:textId="5F8CE59C" w:rsidR="00D95923" w:rsidRPr="00507400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77EA7CBA" w14:textId="4FE9B09E" w:rsidR="00D95923" w:rsidRPr="00507400" w:rsidRDefault="002E3550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/>
                <w:position w:val="2"/>
                <w:sz w:val="32"/>
                <w:szCs w:val="32"/>
              </w:rPr>
              <w:t>40,762</w:t>
            </w:r>
          </w:p>
        </w:tc>
        <w:tc>
          <w:tcPr>
            <w:tcW w:w="135" w:type="dxa"/>
          </w:tcPr>
          <w:p w14:paraId="79BFE759" w14:textId="77777777" w:rsidR="00D95923" w:rsidRPr="00507400" w:rsidRDefault="00D95923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25165386" w:rsidR="00D95923" w:rsidRPr="00507400" w:rsidRDefault="008D25B5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10,040</w:t>
            </w:r>
          </w:p>
        </w:tc>
      </w:tr>
      <w:tr w:rsidR="001C0C2A" w:rsidRPr="00507400" w14:paraId="2E7F32EB" w14:textId="77777777" w:rsidTr="009A0487">
        <w:tc>
          <w:tcPr>
            <w:tcW w:w="4876" w:type="dxa"/>
          </w:tcPr>
          <w:p w14:paraId="0A61FD75" w14:textId="5403CABA" w:rsidR="00FF2DA1" w:rsidRPr="00507400" w:rsidRDefault="00FF2DA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507400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507400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14:paraId="6C453922" w14:textId="5688FC58" w:rsidR="00FF2DA1" w:rsidRPr="00507400" w:rsidRDefault="00637B24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(</w:t>
            </w:r>
            <w:r w:rsidR="002E3550" w:rsidRPr="00507400">
              <w:rPr>
                <w:rFonts w:asciiTheme="majorBidi" w:hAnsiTheme="majorBidi"/>
                <w:position w:val="2"/>
                <w:sz w:val="32"/>
                <w:szCs w:val="32"/>
              </w:rPr>
              <w:t>934</w:t>
            </w: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5" w:type="dxa"/>
          </w:tcPr>
          <w:p w14:paraId="36ADC011" w14:textId="77777777" w:rsidR="00FF2DA1" w:rsidRPr="00507400" w:rsidRDefault="00FF2DA1" w:rsidP="00982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0F1BEF56" w:rsidR="00FF2DA1" w:rsidRPr="00507400" w:rsidRDefault="008D25B5" w:rsidP="009822F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(184)</w:t>
            </w:r>
          </w:p>
        </w:tc>
      </w:tr>
      <w:tr w:rsidR="001C0C2A" w:rsidRPr="00507400" w14:paraId="16324DE6" w14:textId="77777777" w:rsidTr="009A0487">
        <w:tc>
          <w:tcPr>
            <w:tcW w:w="4876" w:type="dxa"/>
          </w:tcPr>
          <w:p w14:paraId="357554A2" w14:textId="07A6C99E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โอนออก </w:t>
            </w:r>
            <w:r w:rsidRPr="00507400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507400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713C8E22" w14:textId="1AFE2CD2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B25B2E6" w14:textId="77777777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04D07D5" w14:textId="097DE237" w:rsidR="00C35DC3" w:rsidRPr="00507400" w:rsidRDefault="00C35DC3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(19,007)</w:t>
            </w:r>
          </w:p>
        </w:tc>
      </w:tr>
      <w:tr w:rsidR="001C0C2A" w:rsidRPr="00507400" w14:paraId="5BBB092C" w14:textId="77777777" w:rsidTr="009A0487">
        <w:tc>
          <w:tcPr>
            <w:tcW w:w="4876" w:type="dxa"/>
          </w:tcPr>
          <w:p w14:paraId="1594301F" w14:textId="3E5F02E1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315A4454" w:rsidR="00C35DC3" w:rsidRPr="00507400" w:rsidRDefault="00637B24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(</w:t>
            </w:r>
            <w:r w:rsidRPr="00507400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574</w:t>
            </w: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5" w:type="dxa"/>
          </w:tcPr>
          <w:p w14:paraId="3068FD21" w14:textId="77777777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01819C49" w:rsidR="00C35DC3" w:rsidRPr="00507400" w:rsidRDefault="008D25B5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(38)</w:t>
            </w:r>
          </w:p>
        </w:tc>
      </w:tr>
      <w:tr w:rsidR="001C0C2A" w:rsidRPr="00507400" w14:paraId="781E68F1" w14:textId="77777777" w:rsidTr="007656F6">
        <w:tc>
          <w:tcPr>
            <w:tcW w:w="4876" w:type="dxa"/>
          </w:tcPr>
          <w:p w14:paraId="0B40AE3E" w14:textId="3B51879C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B693D5D" w14:textId="46709CB4" w:rsidR="00C35DC3" w:rsidRPr="00507400" w:rsidRDefault="00637B24" w:rsidP="00C35DC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(</w:t>
            </w:r>
            <w:r w:rsidRPr="00507400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36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507400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>8</w:t>
            </w:r>
            <w:r w:rsidR="002E3550" w:rsidRPr="00507400">
              <w:rPr>
                <w:rFonts w:asciiTheme="majorBidi" w:hAnsiTheme="majorBidi"/>
                <w:position w:val="2"/>
                <w:sz w:val="32"/>
                <w:szCs w:val="32"/>
              </w:rPr>
              <w:t>40</w:t>
            </w: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)</w:t>
            </w:r>
          </w:p>
        </w:tc>
        <w:tc>
          <w:tcPr>
            <w:tcW w:w="135" w:type="dxa"/>
          </w:tcPr>
          <w:p w14:paraId="1F640582" w14:textId="77777777" w:rsidR="00C35DC3" w:rsidRPr="00507400" w:rsidRDefault="00C35DC3" w:rsidP="00C35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324C8D1B" w:rsidR="00C35DC3" w:rsidRPr="00507400" w:rsidRDefault="008D25B5" w:rsidP="008D25B5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     (15,334)</w:t>
            </w:r>
          </w:p>
        </w:tc>
      </w:tr>
      <w:tr w:rsidR="008D25B5" w:rsidRPr="00507400" w14:paraId="71A16C28" w14:textId="77777777" w:rsidTr="003C2F44">
        <w:tc>
          <w:tcPr>
            <w:tcW w:w="4876" w:type="dxa"/>
          </w:tcPr>
          <w:p w14:paraId="3582FDC6" w14:textId="119F9FED" w:rsidR="008D25B5" w:rsidRPr="0050740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 w:hint="cs"/>
                <w:b/>
                <w:position w:val="2"/>
                <w:sz w:val="32"/>
                <w:szCs w:val="32"/>
                <w:cs/>
              </w:rPr>
              <w:t>โอนกลับ</w:t>
            </w: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4E56A3" w14:textId="0A7BD065" w:rsidR="008D25B5" w:rsidRPr="00507400" w:rsidRDefault="00637B24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 150</w:t>
            </w:r>
          </w:p>
        </w:tc>
        <w:tc>
          <w:tcPr>
            <w:tcW w:w="135" w:type="dxa"/>
          </w:tcPr>
          <w:p w14:paraId="415EB6E2" w14:textId="77777777" w:rsidR="008D25B5" w:rsidRPr="0050740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</w:tcBorders>
          </w:tcPr>
          <w:p w14:paraId="699AC5C1" w14:textId="7C40D4A8" w:rsidR="008D25B5" w:rsidRPr="0050740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8D25B5" w:rsidRPr="00507400" w14:paraId="6A4B077C" w14:textId="77777777" w:rsidTr="003C2F44">
        <w:tc>
          <w:tcPr>
            <w:tcW w:w="4876" w:type="dxa"/>
          </w:tcPr>
          <w:p w14:paraId="7FA4B1D1" w14:textId="2D484529" w:rsidR="008D25B5" w:rsidRPr="0050740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507400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กันยายน</w:t>
            </w:r>
            <w:r w:rsidRPr="00507400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7398A63D" w:rsidR="008D25B5" w:rsidRPr="00507400" w:rsidRDefault="00637B24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356,466</w:t>
            </w:r>
          </w:p>
        </w:tc>
        <w:tc>
          <w:tcPr>
            <w:tcW w:w="135" w:type="dxa"/>
          </w:tcPr>
          <w:p w14:paraId="69094CB3" w14:textId="77777777" w:rsidR="008D25B5" w:rsidRPr="0050740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40CDCB99" w:rsidR="008D25B5" w:rsidRPr="0050740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185,067</w:t>
            </w:r>
          </w:p>
        </w:tc>
      </w:tr>
    </w:tbl>
    <w:p w14:paraId="6047EAC3" w14:textId="77777777" w:rsidR="000866A8" w:rsidRPr="00507400" w:rsidRDefault="000866A8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color w:val="EE0000"/>
          <w:sz w:val="32"/>
          <w:szCs w:val="32"/>
        </w:rPr>
      </w:pPr>
    </w:p>
    <w:p w14:paraId="3A386749" w14:textId="77CBCB6C" w:rsidR="0030166B" w:rsidRPr="00507400" w:rsidRDefault="0030166B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507400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/>
          <w:sz w:val="32"/>
          <w:szCs w:val="32"/>
        </w:rPr>
        <w:t xml:space="preserve">2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/>
          <w:sz w:val="32"/>
          <w:szCs w:val="32"/>
        </w:rPr>
        <w:t xml:space="preserve">2568 </w:t>
      </w:r>
      <w:r w:rsidRPr="00507400">
        <w:rPr>
          <w:rFonts w:asciiTheme="majorBidi" w:hAnsiTheme="majorBidi" w:hint="cs"/>
          <w:sz w:val="32"/>
          <w:szCs w:val="32"/>
          <w:cs/>
        </w:rPr>
        <w:t>บริษัทได้ทำสัญญาให้เช่าที่ดินกับบริษัทย่อยแห่งหนึ่ง ประกอบด้วย อาคาร</w:t>
      </w:r>
      <w:r w:rsidRPr="00507400">
        <w:rPr>
          <w:rFonts w:asciiTheme="majorBidi" w:hAnsiTheme="majorBidi" w:hint="cs"/>
          <w:spacing w:val="-4"/>
          <w:sz w:val="32"/>
          <w:szCs w:val="32"/>
          <w:cs/>
        </w:rPr>
        <w:t>สำนักงานและคลังสินค้า (จังหวัดชลบุรี) เพื่อใช้ดำเนินงาน จากเดิมให้เช่าเพียงบางส่วน</w:t>
      </w:r>
      <w:r w:rsidR="00CB1F44" w:rsidRPr="00507400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507400">
        <w:rPr>
          <w:rFonts w:asciiTheme="majorBidi" w:hAnsiTheme="majorBidi" w:hint="cs"/>
          <w:spacing w:val="-4"/>
          <w:sz w:val="32"/>
          <w:szCs w:val="32"/>
          <w:cs/>
        </w:rPr>
        <w:t>ปัจจุบันให้เช่า</w:t>
      </w:r>
      <w:r w:rsidRPr="00507400">
        <w:rPr>
          <w:rFonts w:asciiTheme="majorBidi" w:hAnsiTheme="majorBidi" w:hint="cs"/>
          <w:sz w:val="32"/>
          <w:szCs w:val="32"/>
          <w:cs/>
        </w:rPr>
        <w:t>ทั้งหมด</w:t>
      </w:r>
      <w:r w:rsidRPr="00507400">
        <w:rPr>
          <w:rFonts w:asciiTheme="majorBidi" w:hAnsiTheme="majorBidi"/>
          <w:sz w:val="32"/>
          <w:szCs w:val="32"/>
        </w:rPr>
        <w:t xml:space="preserve">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โดยสัญญาดังกล่าวมีผลบังคับใช้ตั้งแต่วันที่ </w:t>
      </w:r>
      <w:r w:rsidRPr="00507400">
        <w:rPr>
          <w:rFonts w:asciiTheme="majorBidi" w:hAnsiTheme="majorBidi"/>
          <w:sz w:val="32"/>
          <w:szCs w:val="32"/>
        </w:rPr>
        <w:t xml:space="preserve">1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/>
          <w:sz w:val="32"/>
          <w:szCs w:val="32"/>
        </w:rPr>
        <w:t>2568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 เป็นต้นไป </w:t>
      </w:r>
      <w:r w:rsidR="002C165B" w:rsidRPr="00507400">
        <w:rPr>
          <w:rFonts w:asciiTheme="majorBidi" w:hAnsiTheme="majorBidi" w:hint="cs"/>
          <w:sz w:val="32"/>
          <w:szCs w:val="32"/>
          <w:cs/>
        </w:rPr>
        <w:t xml:space="preserve">ดังนั้น </w:t>
      </w:r>
      <w:r w:rsidRPr="00507400">
        <w:rPr>
          <w:rFonts w:asciiTheme="majorBidi" w:hAnsiTheme="majorBidi" w:hint="cs"/>
          <w:sz w:val="32"/>
          <w:szCs w:val="32"/>
          <w:cs/>
        </w:rPr>
        <w:t>บริษัท</w:t>
      </w:r>
      <w:r w:rsidR="002C165B" w:rsidRPr="00507400">
        <w:rPr>
          <w:rFonts w:asciiTheme="majorBidi" w:hAnsiTheme="majorBidi" w:hint="cs"/>
          <w:sz w:val="32"/>
          <w:szCs w:val="32"/>
          <w:cs/>
        </w:rPr>
        <w:t>จึง</w:t>
      </w:r>
      <w:r w:rsidRPr="00507400">
        <w:rPr>
          <w:rFonts w:asciiTheme="majorBidi" w:hAnsiTheme="majorBidi" w:hint="cs"/>
          <w:sz w:val="32"/>
          <w:szCs w:val="32"/>
          <w:cs/>
        </w:rPr>
        <w:t>โอน</w:t>
      </w:r>
      <w:r w:rsidR="005578AA" w:rsidRPr="00507400">
        <w:rPr>
          <w:rFonts w:asciiTheme="majorBidi" w:hAnsiTheme="majorBidi" w:hint="cs"/>
          <w:sz w:val="32"/>
          <w:szCs w:val="32"/>
          <w:cs/>
        </w:rPr>
        <w:t>จัดประเภท</w:t>
      </w:r>
      <w:r w:rsidRPr="00507400">
        <w:rPr>
          <w:rFonts w:asciiTheme="majorBidi" w:hAnsiTheme="majorBidi" w:hint="cs"/>
          <w:sz w:val="32"/>
          <w:szCs w:val="32"/>
          <w:cs/>
        </w:rPr>
        <w:t>ทรัพย์สินดังกล่าว</w:t>
      </w:r>
      <w:r w:rsidR="005578AA" w:rsidRPr="00507400">
        <w:rPr>
          <w:rFonts w:asciiTheme="majorBidi" w:hAnsiTheme="majorBidi" w:hint="cs"/>
          <w:sz w:val="32"/>
          <w:szCs w:val="32"/>
          <w:cs/>
        </w:rPr>
        <w:t>เป็นอสังหาริมทรัพย์เพื่อการลงทุนด้วย</w:t>
      </w:r>
      <w:r w:rsidRPr="00507400">
        <w:rPr>
          <w:rFonts w:asciiTheme="majorBidi" w:hAnsiTheme="majorBidi" w:hint="cs"/>
          <w:sz w:val="32"/>
          <w:szCs w:val="32"/>
          <w:cs/>
        </w:rPr>
        <w:t>มูลค่าตามบัญชี จำนวน</w:t>
      </w:r>
      <w:r w:rsidR="005578AA" w:rsidRPr="00507400">
        <w:rPr>
          <w:rFonts w:asciiTheme="majorBidi" w:hAnsiTheme="majorBidi" w:hint="cs"/>
          <w:sz w:val="32"/>
          <w:szCs w:val="32"/>
          <w:cs/>
        </w:rPr>
        <w:t>เงิน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 </w:t>
      </w:r>
      <w:r w:rsidRPr="00507400">
        <w:rPr>
          <w:rFonts w:asciiTheme="majorBidi" w:hAnsiTheme="majorBidi"/>
          <w:sz w:val="32"/>
          <w:szCs w:val="32"/>
        </w:rPr>
        <w:t xml:space="preserve">19.01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ล้านบาท </w:t>
      </w:r>
    </w:p>
    <w:p w14:paraId="61FBADC7" w14:textId="3FE6EEFC" w:rsidR="007A7A86" w:rsidRPr="00507400" w:rsidRDefault="007A7A86" w:rsidP="0050740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ที่ดินบางส่วนของบริษัท ที่ดินพร้อมสิ่งปลูกสร้างของบริษัทย่อย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 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13EE9" w:rsidRPr="00507400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1F7306" w:rsidRPr="00507400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26DBDA04" w14:textId="5983BE55" w:rsidR="006B55F3" w:rsidRPr="00507400" w:rsidRDefault="006B55F3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0F6F3238" w14:textId="4EF8AACE" w:rsidR="00AB2305" w:rsidRPr="00507400" w:rsidRDefault="00AB2305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07400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B80F04" w:rsidRPr="00507400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507400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Pr="0050740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4405575" w14:textId="7F0A1901" w:rsidR="00B15B31" w:rsidRPr="00507400" w:rsidRDefault="00570DBF" w:rsidP="00B1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งวด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A65DF9" w:rsidRPr="00507400" w14:paraId="49109BCB" w14:textId="77777777" w:rsidTr="007B22B2">
        <w:trPr>
          <w:trHeight w:val="20"/>
        </w:trPr>
        <w:tc>
          <w:tcPr>
            <w:tcW w:w="4876" w:type="dxa"/>
          </w:tcPr>
          <w:p w14:paraId="4736F907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FC6DE4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65DF9" w:rsidRPr="00507400" w14:paraId="775D9A15" w14:textId="77777777" w:rsidTr="00D758AA">
        <w:trPr>
          <w:trHeight w:val="20"/>
        </w:trPr>
        <w:tc>
          <w:tcPr>
            <w:tcW w:w="4876" w:type="dxa"/>
          </w:tcPr>
          <w:p w14:paraId="1D359E07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FC3FDF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2B12DE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FCC14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38C4F7A7" w14:textId="77777777" w:rsidR="0055192C" w:rsidRPr="00507400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A65DF9" w:rsidRPr="00507400" w14:paraId="7549BD55" w14:textId="77777777" w:rsidTr="007B22B2">
        <w:trPr>
          <w:trHeight w:val="20"/>
        </w:trPr>
        <w:tc>
          <w:tcPr>
            <w:tcW w:w="4876" w:type="dxa"/>
          </w:tcPr>
          <w:p w14:paraId="5CECFE5B" w14:textId="58F1E2CB" w:rsidR="004D33B3" w:rsidRPr="00507400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07400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507400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มกราคม </w:t>
            </w:r>
            <w:r w:rsidRPr="00507400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</w:t>
            </w:r>
            <w:r w:rsidR="0017009C" w:rsidRPr="00507400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8</w:t>
            </w:r>
          </w:p>
        </w:tc>
        <w:tc>
          <w:tcPr>
            <w:tcW w:w="1701" w:type="dxa"/>
          </w:tcPr>
          <w:p w14:paraId="0AE6C41A" w14:textId="74C1FB9C" w:rsidR="004D33B3" w:rsidRPr="00507400" w:rsidRDefault="001700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52,575</w:t>
            </w:r>
          </w:p>
        </w:tc>
        <w:tc>
          <w:tcPr>
            <w:tcW w:w="134" w:type="dxa"/>
          </w:tcPr>
          <w:p w14:paraId="51FDC128" w14:textId="77777777" w:rsidR="004D33B3" w:rsidRPr="00507400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EE7FFB7" w14:textId="0BB68004" w:rsidR="004D33B3" w:rsidRPr="00507400" w:rsidRDefault="0017009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/>
                <w:sz w:val="32"/>
                <w:szCs w:val="32"/>
              </w:rPr>
              <w:t>47</w:t>
            </w:r>
            <w:r w:rsidRPr="00507400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507400">
              <w:rPr>
                <w:rFonts w:asciiTheme="majorBidi" w:eastAsia="Calibri" w:hAnsiTheme="majorBidi"/>
                <w:sz w:val="32"/>
                <w:szCs w:val="32"/>
              </w:rPr>
              <w:t>259</w:t>
            </w:r>
          </w:p>
        </w:tc>
      </w:tr>
      <w:tr w:rsidR="00D758AA" w:rsidRPr="00507400" w14:paraId="6CDCC9C6" w14:textId="77777777" w:rsidTr="00D758AA">
        <w:trPr>
          <w:trHeight w:val="20"/>
        </w:trPr>
        <w:tc>
          <w:tcPr>
            <w:tcW w:w="4876" w:type="dxa"/>
          </w:tcPr>
          <w:p w14:paraId="7C8890C1" w14:textId="30682C4E" w:rsidR="00D758AA" w:rsidRPr="00507400" w:rsidRDefault="00D758AA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/>
                <w:b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1E262C5C" w14:textId="446A1E26" w:rsidR="00D758AA" w:rsidRPr="00507400" w:rsidRDefault="00D52F5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2,406</w:t>
            </w:r>
          </w:p>
        </w:tc>
        <w:tc>
          <w:tcPr>
            <w:tcW w:w="134" w:type="dxa"/>
          </w:tcPr>
          <w:p w14:paraId="39807CCB" w14:textId="77777777" w:rsidR="00D758AA" w:rsidRPr="00507400" w:rsidRDefault="00D758AA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11405A81" w14:textId="4756386F" w:rsidR="00D758AA" w:rsidRPr="00507400" w:rsidRDefault="00D758AA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/>
                <w:sz w:val="32"/>
                <w:szCs w:val="32"/>
              </w:rPr>
            </w:pPr>
            <w:r w:rsidRPr="00507400">
              <w:rPr>
                <w:rFonts w:asciiTheme="majorBidi" w:eastAsia="Calibri" w:hAnsiTheme="majorBidi"/>
                <w:sz w:val="32"/>
                <w:szCs w:val="32"/>
              </w:rPr>
              <w:t>716</w:t>
            </w:r>
          </w:p>
        </w:tc>
      </w:tr>
      <w:tr w:rsidR="00D52F5C" w:rsidRPr="00507400" w14:paraId="3DDD098B" w14:textId="77777777" w:rsidTr="00D758AA">
        <w:trPr>
          <w:trHeight w:val="20"/>
        </w:trPr>
        <w:tc>
          <w:tcPr>
            <w:tcW w:w="4876" w:type="dxa"/>
          </w:tcPr>
          <w:p w14:paraId="16E3775B" w14:textId="5B2275A8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507400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F66AE75" w14:textId="1CF3B50F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(310)</w:t>
            </w:r>
          </w:p>
        </w:tc>
        <w:tc>
          <w:tcPr>
            <w:tcW w:w="134" w:type="dxa"/>
          </w:tcPr>
          <w:p w14:paraId="113F9486" w14:textId="77777777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F31A03C" w14:textId="1C129B24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D52F5C" w:rsidRPr="00507400" w14:paraId="4522E592" w14:textId="77777777" w:rsidTr="007B22B2">
        <w:trPr>
          <w:trHeight w:val="20"/>
        </w:trPr>
        <w:tc>
          <w:tcPr>
            <w:tcW w:w="4876" w:type="dxa"/>
          </w:tcPr>
          <w:p w14:paraId="0B468DD5" w14:textId="08449A44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BBCA12" w14:textId="72400525" w:rsidR="00D52F5C" w:rsidRPr="00507400" w:rsidRDefault="00D52F5C" w:rsidP="00D52F5C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 w:hint="cs"/>
                <w:sz w:val="32"/>
                <w:szCs w:val="32"/>
                <w:cs/>
              </w:rPr>
              <w:t>(</w:t>
            </w:r>
            <w:r w:rsidRPr="00507400">
              <w:rPr>
                <w:rFonts w:asciiTheme="majorBidi" w:eastAsia="Calibri" w:hAnsiTheme="majorBidi"/>
                <w:sz w:val="32"/>
                <w:szCs w:val="32"/>
                <w:cs/>
              </w:rPr>
              <w:t>4</w:t>
            </w:r>
            <w:r w:rsidRPr="00507400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507400">
              <w:rPr>
                <w:rFonts w:asciiTheme="majorBidi" w:eastAsia="Calibri" w:hAnsiTheme="majorBidi"/>
                <w:sz w:val="32"/>
                <w:szCs w:val="32"/>
                <w:cs/>
              </w:rPr>
              <w:t>137</w:t>
            </w:r>
            <w:r w:rsidRPr="00507400">
              <w:rPr>
                <w:rFonts w:asciiTheme="majorBidi" w:eastAsia="Calibri" w:hAnsi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3B43D607" w14:textId="77777777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34769AF1" w14:textId="4ADA1297" w:rsidR="00D52F5C" w:rsidRPr="00507400" w:rsidRDefault="00D52F5C" w:rsidP="00D52F5C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eastAsia="Calibri" w:hAnsiTheme="majorBidi" w:cstheme="majorBidi"/>
                <w:sz w:val="32"/>
                <w:szCs w:val="32"/>
              </w:rPr>
              <w:t>(3,268)</w:t>
            </w:r>
          </w:p>
        </w:tc>
      </w:tr>
      <w:tr w:rsidR="00D52F5C" w:rsidRPr="00507400" w14:paraId="1BAC395C" w14:textId="77777777" w:rsidTr="007B22B2">
        <w:trPr>
          <w:trHeight w:val="20"/>
        </w:trPr>
        <w:tc>
          <w:tcPr>
            <w:tcW w:w="4876" w:type="dxa"/>
          </w:tcPr>
          <w:p w14:paraId="66CDD998" w14:textId="2BEC6DE1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07400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30</w:t>
            </w:r>
            <w:r w:rsidRPr="00507400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 xml:space="preserve"> </w:t>
            </w:r>
            <w:r w:rsidRPr="00507400">
              <w:rPr>
                <w:rFonts w:asciiTheme="majorBidi" w:eastAsia="Calibri" w:hAnsiTheme="majorBidi" w:hint="cs"/>
                <w:b/>
                <w:sz w:val="32"/>
                <w:szCs w:val="32"/>
                <w:cs/>
              </w:rPr>
              <w:t>กันยายน</w:t>
            </w:r>
            <w:r w:rsidRPr="00507400">
              <w:rPr>
                <w:rFonts w:asciiTheme="majorBidi" w:eastAsia="Calibri" w:hAnsiTheme="majorBidi"/>
                <w:b/>
                <w:sz w:val="32"/>
                <w:szCs w:val="32"/>
                <w:cs/>
              </w:rPr>
              <w:t xml:space="preserve"> </w:t>
            </w:r>
            <w:r w:rsidRPr="00507400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187F8" w14:textId="78EC9F59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/>
                <w:sz w:val="32"/>
                <w:szCs w:val="32"/>
                <w:cs/>
              </w:rPr>
              <w:t>50</w:t>
            </w:r>
            <w:r w:rsidRPr="00507400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Pr="00507400">
              <w:rPr>
                <w:rFonts w:asciiTheme="majorBidi" w:eastAsia="Calibri" w:hAnsiTheme="majorBidi"/>
                <w:sz w:val="32"/>
                <w:szCs w:val="32"/>
                <w:cs/>
              </w:rPr>
              <w:t>534</w:t>
            </w:r>
          </w:p>
        </w:tc>
        <w:tc>
          <w:tcPr>
            <w:tcW w:w="134" w:type="dxa"/>
          </w:tcPr>
          <w:p w14:paraId="5B69F036" w14:textId="77777777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312D87" w14:textId="0DA51DD8" w:rsidR="00D52F5C" w:rsidRPr="00507400" w:rsidRDefault="00D52F5C" w:rsidP="00D52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eastAsia="Calibri" w:hAnsiTheme="majorBidi" w:cstheme="majorBidi"/>
                <w:sz w:val="32"/>
                <w:szCs w:val="32"/>
              </w:rPr>
              <w:t>44,707</w:t>
            </w:r>
          </w:p>
        </w:tc>
      </w:tr>
    </w:tbl>
    <w:p w14:paraId="0603A9BA" w14:textId="77777777" w:rsidR="000866A8" w:rsidRPr="00507400" w:rsidRDefault="000866A8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EE0000"/>
          <w:sz w:val="32"/>
          <w:szCs w:val="32"/>
        </w:rPr>
      </w:pPr>
    </w:p>
    <w:p w14:paraId="17E292A7" w14:textId="0BDA6083" w:rsidR="004161F4" w:rsidRPr="00507400" w:rsidRDefault="00AC588C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07400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</w:t>
      </w:r>
      <w:r w:rsidR="00F0379D" w:rsidRPr="00507400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4161F4" w:rsidRPr="00507400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4161F4" w:rsidRPr="0050740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161F4" w:rsidRPr="0050740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14F7E44" w14:textId="1A764943" w:rsidR="00B15B31" w:rsidRPr="00507400" w:rsidRDefault="00A11329" w:rsidP="00B1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ราย</w:t>
      </w:r>
      <w:r w:rsidR="004161F4" w:rsidRPr="00507400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งวด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A65DF9" w:rsidRPr="00507400">
        <w:rPr>
          <w:rFonts w:asciiTheme="majorBidi" w:eastAsia="Calibri" w:hAnsiTheme="majorBidi" w:cstheme="majorBidi"/>
          <w:bCs/>
          <w:sz w:val="32"/>
          <w:szCs w:val="32"/>
        </w:rPr>
        <w:t>30</w:t>
      </w:r>
      <w:r w:rsidR="00A65DF9" w:rsidRPr="00507400">
        <w:rPr>
          <w:rFonts w:asciiTheme="majorBidi" w:eastAsia="Calibri" w:hAnsiTheme="majorBidi" w:cstheme="majorBidi"/>
          <w:b/>
          <w:sz w:val="32"/>
          <w:szCs w:val="32"/>
        </w:rPr>
        <w:t xml:space="preserve"> </w:t>
      </w:r>
      <w:r w:rsidR="00A65DF9" w:rsidRPr="00507400">
        <w:rPr>
          <w:rFonts w:asciiTheme="majorBidi" w:eastAsia="Calibri" w:hAnsiTheme="majorBidi" w:hint="cs"/>
          <w:b/>
          <w:sz w:val="32"/>
          <w:szCs w:val="32"/>
          <w:cs/>
        </w:rPr>
        <w:t>กันยายน</w:t>
      </w:r>
      <w:r w:rsidR="00A65DF9" w:rsidRPr="00507400">
        <w:rPr>
          <w:rFonts w:asciiTheme="majorBidi" w:eastAsia="Calibri" w:hAnsiTheme="majorBidi"/>
          <w:b/>
          <w:sz w:val="32"/>
          <w:szCs w:val="32"/>
          <w:cs/>
        </w:rPr>
        <w:t xml:space="preserve"> </w:t>
      </w:r>
      <w:r w:rsidR="00A65DF9" w:rsidRPr="00507400">
        <w:rPr>
          <w:rFonts w:asciiTheme="majorBidi" w:eastAsia="Calibri" w:hAnsiTheme="majorBidi" w:cstheme="majorBidi"/>
          <w:bCs/>
          <w:sz w:val="32"/>
          <w:szCs w:val="32"/>
        </w:rPr>
        <w:t>2568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397"/>
        <w:gridCol w:w="849"/>
        <w:gridCol w:w="134"/>
        <w:gridCol w:w="1247"/>
        <w:gridCol w:w="134"/>
        <w:gridCol w:w="1250"/>
        <w:gridCol w:w="134"/>
        <w:gridCol w:w="1252"/>
      </w:tblGrid>
      <w:tr w:rsidR="00A65DF9" w:rsidRPr="00FF4F70" w14:paraId="0C3432A6" w14:textId="77777777" w:rsidTr="005578AA">
        <w:tc>
          <w:tcPr>
            <w:tcW w:w="3572" w:type="dxa"/>
          </w:tcPr>
          <w:p w14:paraId="05C114BD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8"/>
          </w:tcPr>
          <w:p w14:paraId="5B4549FC" w14:textId="77777777" w:rsidR="00BE2BBD" w:rsidRPr="00FF4F70" w:rsidRDefault="00BE2BBD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65DF9" w:rsidRPr="00FF4F70" w14:paraId="15583B89" w14:textId="77777777" w:rsidTr="005578AA">
        <w:tc>
          <w:tcPr>
            <w:tcW w:w="3572" w:type="dxa"/>
          </w:tcPr>
          <w:p w14:paraId="4987C593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FF4F70" w:rsidRDefault="00BE2BBD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65DF9" w:rsidRPr="00FF4F70" w14:paraId="400C90EE" w14:textId="77777777" w:rsidTr="005578AA">
        <w:tc>
          <w:tcPr>
            <w:tcW w:w="3572" w:type="dxa"/>
          </w:tcPr>
          <w:p w14:paraId="74F0C5AB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FF4F70" w:rsidRDefault="00BE2BBD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271F52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FF4F70" w:rsidRDefault="00BE2BBD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A28E2F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5357D17" w14:textId="77777777" w:rsidR="00BE2BBD" w:rsidRPr="00FF4F70" w:rsidRDefault="00BE2BBD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A65DF9" w:rsidRPr="00FF4F70" w14:paraId="3AC735DA" w14:textId="77777777" w:rsidTr="005578AA">
        <w:tc>
          <w:tcPr>
            <w:tcW w:w="3572" w:type="dxa"/>
          </w:tcPr>
          <w:p w14:paraId="3D20CF6E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7EA336F" w14:textId="009966ED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009C"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EC42BEC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FF4F70" w:rsidRDefault="00BE2BBD" w:rsidP="00FF4F70">
            <w:pPr>
              <w:spacing w:line="31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80AEF52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D400CAF" w14:textId="77777777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7D337973" w14:textId="65A0E09D" w:rsidR="00BE2BBD" w:rsidRPr="00FF4F70" w:rsidRDefault="00BE2BBD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15B31" w:rsidRPr="00FF4F7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65DF9" w:rsidRPr="00FF4F70">
              <w:rPr>
                <w:rFonts w:asciiTheme="majorBidi" w:hAnsiTheme="majorBidi" w:hint="cs"/>
                <w:sz w:val="26"/>
                <w:szCs w:val="26"/>
                <w:cs/>
              </w:rPr>
              <w:t>กันยาย</w:t>
            </w:r>
            <w:r w:rsidR="00B15B31" w:rsidRPr="00FF4F70">
              <w:rPr>
                <w:rFonts w:asciiTheme="majorBidi" w:hAnsiTheme="majorBidi"/>
                <w:sz w:val="26"/>
                <w:szCs w:val="26"/>
                <w:cs/>
              </w:rPr>
              <w:t xml:space="preserve">น </w:t>
            </w:r>
            <w:r w:rsidR="00B15B31" w:rsidRPr="00FF4F70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A65DF9" w:rsidRPr="00FF4F70" w14:paraId="31FADEEF" w14:textId="77777777" w:rsidTr="005578AA">
        <w:tc>
          <w:tcPr>
            <w:tcW w:w="3572" w:type="dxa"/>
          </w:tcPr>
          <w:p w14:paraId="0769B674" w14:textId="77777777" w:rsidR="00BE2BBD" w:rsidRPr="00FF4F70" w:rsidRDefault="00BE2BB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46" w:type="dxa"/>
            <w:gridSpan w:val="2"/>
          </w:tcPr>
          <w:p w14:paraId="7D8933D6" w14:textId="77777777" w:rsidR="00BE2BBD" w:rsidRPr="00FF4F70" w:rsidRDefault="00BE2BBD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96A5AF" w14:textId="77777777" w:rsidR="00BE2BBD" w:rsidRPr="00FF4F70" w:rsidRDefault="00BE2BB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5EF7AE" w14:textId="77777777" w:rsidR="00BE2BBD" w:rsidRPr="00FF4F70" w:rsidRDefault="00BE2BBD" w:rsidP="00FF4F70">
            <w:pPr>
              <w:spacing w:line="31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7507E29" w14:textId="77777777" w:rsidR="00BE2BBD" w:rsidRPr="00FF4F70" w:rsidRDefault="00BE2BBD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604F4B0" w14:textId="77777777" w:rsidR="00BE2BBD" w:rsidRPr="00FF4F70" w:rsidRDefault="00BE2BBD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72BDF46" w14:textId="77777777" w:rsidR="00BE2BBD" w:rsidRPr="00FF4F70" w:rsidRDefault="00BE2BBD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9216A62" w14:textId="77777777" w:rsidR="00BE2BBD" w:rsidRPr="00FF4F70" w:rsidRDefault="00BE2BBD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C9A" w:rsidRPr="00FF4F70" w14:paraId="67112862" w14:textId="77777777" w:rsidTr="005578AA">
        <w:tc>
          <w:tcPr>
            <w:tcW w:w="3572" w:type="dxa"/>
          </w:tcPr>
          <w:p w14:paraId="00474C8C" w14:textId="00297C05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  <w:gridSpan w:val="2"/>
          </w:tcPr>
          <w:p w14:paraId="4A50428B" w14:textId="120C586B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6,594</w:t>
            </w:r>
          </w:p>
        </w:tc>
        <w:tc>
          <w:tcPr>
            <w:tcW w:w="134" w:type="dxa"/>
          </w:tcPr>
          <w:p w14:paraId="0415A45F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4F7227" w14:textId="7B1A7231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12,274</w:t>
            </w:r>
          </w:p>
        </w:tc>
        <w:tc>
          <w:tcPr>
            <w:tcW w:w="134" w:type="dxa"/>
          </w:tcPr>
          <w:p w14:paraId="7BDB315C" w14:textId="77777777" w:rsidR="00F66C9A" w:rsidRPr="00FF4F70" w:rsidRDefault="00F66C9A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301858B" w14:textId="0AEB7B53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6CE75D" w14:textId="77777777" w:rsidR="00F66C9A" w:rsidRPr="00FF4F70" w:rsidRDefault="00F66C9A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8F4814C" w14:textId="7B8A8BB3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18,868</w:t>
            </w:r>
          </w:p>
        </w:tc>
      </w:tr>
      <w:tr w:rsidR="00F66C9A" w:rsidRPr="00FF4F70" w14:paraId="755C68E9" w14:textId="77777777" w:rsidTr="00FF4F70">
        <w:tc>
          <w:tcPr>
            <w:tcW w:w="3969" w:type="dxa"/>
            <w:gridSpan w:val="2"/>
          </w:tcPr>
          <w:p w14:paraId="6B2D520B" w14:textId="5F5F0E14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right="-169" w:hanging="142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849" w:type="dxa"/>
          </w:tcPr>
          <w:p w14:paraId="44B15766" w14:textId="73B93B54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2,276</w:t>
            </w:r>
          </w:p>
        </w:tc>
        <w:tc>
          <w:tcPr>
            <w:tcW w:w="134" w:type="dxa"/>
          </w:tcPr>
          <w:p w14:paraId="6272B101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FD621B" w14:textId="31A25B38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34" w:type="dxa"/>
          </w:tcPr>
          <w:p w14:paraId="67A9917A" w14:textId="77777777" w:rsidR="00F66C9A" w:rsidRPr="00FF4F70" w:rsidRDefault="00F66C9A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F3EF632" w14:textId="06E6D3D5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D77C630" w14:textId="77777777" w:rsidR="00F66C9A" w:rsidRPr="00FF4F70" w:rsidRDefault="00F66C9A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6FAFA2D" w14:textId="5E317F98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2,335</w:t>
            </w:r>
          </w:p>
        </w:tc>
      </w:tr>
      <w:tr w:rsidR="00F66C9A" w:rsidRPr="00FF4F70" w14:paraId="5BDC9D11" w14:textId="77777777" w:rsidTr="005578AA">
        <w:trPr>
          <w:trHeight w:val="270"/>
        </w:trPr>
        <w:tc>
          <w:tcPr>
            <w:tcW w:w="3572" w:type="dxa"/>
          </w:tcPr>
          <w:p w14:paraId="18472766" w14:textId="77777777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46" w:type="dxa"/>
            <w:gridSpan w:val="2"/>
          </w:tcPr>
          <w:p w14:paraId="7CBF27D4" w14:textId="7D1389AB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11,973 </w:t>
            </w:r>
          </w:p>
        </w:tc>
        <w:tc>
          <w:tcPr>
            <w:tcW w:w="134" w:type="dxa"/>
          </w:tcPr>
          <w:p w14:paraId="4C67DD8F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7ABA65E" w14:textId="51718F39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1,840</w:t>
            </w:r>
          </w:p>
        </w:tc>
        <w:tc>
          <w:tcPr>
            <w:tcW w:w="134" w:type="dxa"/>
            <w:vAlign w:val="bottom"/>
          </w:tcPr>
          <w:p w14:paraId="1F1A41D0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D5B7DFC" w14:textId="60593A17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9FD19F1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DD913E3" w14:textId="044C452E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13,813</w:t>
            </w:r>
          </w:p>
        </w:tc>
      </w:tr>
      <w:tr w:rsidR="00F66C9A" w:rsidRPr="00FF4F70" w14:paraId="461F9F13" w14:textId="77777777" w:rsidTr="005578AA">
        <w:trPr>
          <w:trHeight w:val="270"/>
        </w:trPr>
        <w:tc>
          <w:tcPr>
            <w:tcW w:w="3572" w:type="dxa"/>
          </w:tcPr>
          <w:p w14:paraId="39827875" w14:textId="77777777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46" w:type="dxa"/>
            <w:gridSpan w:val="2"/>
          </w:tcPr>
          <w:p w14:paraId="5D53EDD4" w14:textId="0B88110A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77 </w:t>
            </w:r>
          </w:p>
        </w:tc>
        <w:tc>
          <w:tcPr>
            <w:tcW w:w="134" w:type="dxa"/>
          </w:tcPr>
          <w:p w14:paraId="77D7C93C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50003A" w14:textId="1958BD93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4" w:type="dxa"/>
            <w:vAlign w:val="bottom"/>
          </w:tcPr>
          <w:p w14:paraId="14258D9C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FB659A8" w14:textId="5A166889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19A86E2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0354186" w14:textId="063329FB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F66C9A" w:rsidRPr="00FF4F70" w14:paraId="0ACCAB46" w14:textId="77777777" w:rsidTr="005578AA">
        <w:tc>
          <w:tcPr>
            <w:tcW w:w="3572" w:type="dxa"/>
          </w:tcPr>
          <w:p w14:paraId="78F8393A" w14:textId="0F7217A6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6" w:type="dxa"/>
            <w:gridSpan w:val="2"/>
          </w:tcPr>
          <w:p w14:paraId="65B8612D" w14:textId="3AB274EA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9,198 </w:t>
            </w:r>
          </w:p>
        </w:tc>
        <w:tc>
          <w:tcPr>
            <w:tcW w:w="134" w:type="dxa"/>
          </w:tcPr>
          <w:p w14:paraId="6D74E5F8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8A74724" w14:textId="0FBC70F3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(3,979)</w:t>
            </w:r>
          </w:p>
        </w:tc>
        <w:tc>
          <w:tcPr>
            <w:tcW w:w="134" w:type="dxa"/>
          </w:tcPr>
          <w:p w14:paraId="04610739" w14:textId="77777777" w:rsidR="00F66C9A" w:rsidRPr="00FF4F70" w:rsidRDefault="00F66C9A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95ED2B4" w14:textId="26883CBA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C5F152" w14:textId="77777777" w:rsidR="00F66C9A" w:rsidRPr="00FF4F70" w:rsidRDefault="00F66C9A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5C7BDE3" w14:textId="2E83E8A7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5,219</w:t>
            </w:r>
          </w:p>
        </w:tc>
      </w:tr>
      <w:tr w:rsidR="00F66C9A" w:rsidRPr="00FF4F70" w14:paraId="3163695A" w14:textId="77777777" w:rsidTr="005578AA">
        <w:tc>
          <w:tcPr>
            <w:tcW w:w="3572" w:type="dxa"/>
          </w:tcPr>
          <w:p w14:paraId="275CB583" w14:textId="35A1B906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ขาดทุนจากการวัดมูลค่า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46" w:type="dxa"/>
            <w:gridSpan w:val="2"/>
          </w:tcPr>
          <w:p w14:paraId="2AAC3995" w14:textId="66FD63B7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125 </w:t>
            </w:r>
          </w:p>
        </w:tc>
        <w:tc>
          <w:tcPr>
            <w:tcW w:w="134" w:type="dxa"/>
          </w:tcPr>
          <w:p w14:paraId="2C29DE8C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D4B7D65" w14:textId="5334D148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134" w:type="dxa"/>
          </w:tcPr>
          <w:p w14:paraId="3416720B" w14:textId="77777777" w:rsidR="00F66C9A" w:rsidRPr="00FF4F70" w:rsidRDefault="00F66C9A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C21EE7B" w14:textId="3E5CF055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C6C066" w14:textId="77777777" w:rsidR="00F66C9A" w:rsidRPr="00FF4F70" w:rsidRDefault="00F66C9A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FCFC91F" w14:textId="17CACB97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66C9A" w:rsidRPr="00FF4F70" w14:paraId="61A8FFC1" w14:textId="77777777" w:rsidTr="005578AA">
        <w:tc>
          <w:tcPr>
            <w:tcW w:w="3572" w:type="dxa"/>
          </w:tcPr>
          <w:p w14:paraId="68D34F01" w14:textId="642E9687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6" w:type="dxa"/>
            <w:gridSpan w:val="2"/>
          </w:tcPr>
          <w:p w14:paraId="0D8ACA82" w14:textId="650F5F7F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4,347 </w:t>
            </w:r>
          </w:p>
        </w:tc>
        <w:tc>
          <w:tcPr>
            <w:tcW w:w="134" w:type="dxa"/>
          </w:tcPr>
          <w:p w14:paraId="20879B58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5F48B4" w14:textId="35CEE32C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(2,102)</w:t>
            </w:r>
          </w:p>
        </w:tc>
        <w:tc>
          <w:tcPr>
            <w:tcW w:w="134" w:type="dxa"/>
          </w:tcPr>
          <w:p w14:paraId="1B74CAAE" w14:textId="77777777" w:rsidR="00F66C9A" w:rsidRPr="00FF4F70" w:rsidRDefault="00F66C9A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A902BE8" w14:textId="4832810B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7F1540D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032385C" w14:textId="11F524BE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2,245</w:t>
            </w:r>
          </w:p>
        </w:tc>
      </w:tr>
      <w:tr w:rsidR="00F66C9A" w:rsidRPr="00FF4F70" w14:paraId="4375B8FE" w14:textId="77777777" w:rsidTr="005578AA">
        <w:tc>
          <w:tcPr>
            <w:tcW w:w="3572" w:type="dxa"/>
          </w:tcPr>
          <w:p w14:paraId="2B688341" w14:textId="15F5BA29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1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3EF379BE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34,590</w:t>
            </w:r>
          </w:p>
        </w:tc>
        <w:tc>
          <w:tcPr>
            <w:tcW w:w="134" w:type="dxa"/>
          </w:tcPr>
          <w:p w14:paraId="44E24813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2E1AF78D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7,938</w:t>
            </w:r>
          </w:p>
        </w:tc>
        <w:tc>
          <w:tcPr>
            <w:tcW w:w="134" w:type="dxa"/>
          </w:tcPr>
          <w:p w14:paraId="21D3746C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9FFD1D4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682FE49" w14:textId="77777777" w:rsidR="00F66C9A" w:rsidRPr="00FF4F70" w:rsidRDefault="00F66C9A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06CCBEA0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42,528</w:t>
            </w:r>
          </w:p>
        </w:tc>
      </w:tr>
      <w:tr w:rsidR="00A65DF9" w:rsidRPr="00FF4F70" w14:paraId="0206D92F" w14:textId="77777777" w:rsidTr="005578AA">
        <w:tc>
          <w:tcPr>
            <w:tcW w:w="3572" w:type="dxa"/>
          </w:tcPr>
          <w:p w14:paraId="40F60F38" w14:textId="77777777" w:rsidR="007A349C" w:rsidRPr="00FF4F70" w:rsidRDefault="007A349C" w:rsidP="00FF4F70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1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</w:tcPr>
          <w:p w14:paraId="3AB2B7A1" w14:textId="77777777" w:rsidR="007A349C" w:rsidRPr="00FF4F70" w:rsidRDefault="007A349C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53B5E9F" w14:textId="77777777" w:rsidR="007A349C" w:rsidRPr="00FF4F70" w:rsidRDefault="007A349C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1A9F061" w14:textId="77777777" w:rsidR="007A349C" w:rsidRPr="00FF4F70" w:rsidRDefault="007A349C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775B07" w14:textId="77777777" w:rsidR="007A349C" w:rsidRPr="00FF4F70" w:rsidRDefault="007A349C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0EC18AC" w14:textId="77777777" w:rsidR="007A349C" w:rsidRPr="00FF4F70" w:rsidRDefault="007A349C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C7B70E7" w14:textId="77777777" w:rsidR="007A349C" w:rsidRPr="00FF4F70" w:rsidRDefault="007A349C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76A70F67" w14:textId="17FFB8CB" w:rsidR="007A349C" w:rsidRPr="00FF4F70" w:rsidRDefault="007A349C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C9A" w:rsidRPr="00FF4F70" w14:paraId="4EF896DA" w14:textId="77777777" w:rsidTr="005578AA">
        <w:tc>
          <w:tcPr>
            <w:tcW w:w="3572" w:type="dxa"/>
          </w:tcPr>
          <w:p w14:paraId="02059EF0" w14:textId="20DE7324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6" w:type="dxa"/>
            <w:gridSpan w:val="2"/>
          </w:tcPr>
          <w:p w14:paraId="2CAEFCF5" w14:textId="697EC3F1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(8,210)</w:t>
            </w:r>
          </w:p>
        </w:tc>
        <w:tc>
          <w:tcPr>
            <w:tcW w:w="134" w:type="dxa"/>
          </w:tcPr>
          <w:p w14:paraId="502B1D72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115721C" w14:textId="46125878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3,727</w:t>
            </w:r>
          </w:p>
        </w:tc>
        <w:tc>
          <w:tcPr>
            <w:tcW w:w="134" w:type="dxa"/>
          </w:tcPr>
          <w:p w14:paraId="4EC771E4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46909E0" w14:textId="207721DB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ACAC3E" w14:textId="77777777" w:rsidR="00F66C9A" w:rsidRPr="00FF4F70" w:rsidRDefault="00F66C9A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758A681" w14:textId="795D69FD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(4,483)</w:t>
            </w:r>
          </w:p>
        </w:tc>
      </w:tr>
      <w:tr w:rsidR="00F66C9A" w:rsidRPr="00FF4F70" w14:paraId="12F959F0" w14:textId="77777777" w:rsidTr="005578AA">
        <w:tc>
          <w:tcPr>
            <w:tcW w:w="3572" w:type="dxa"/>
          </w:tcPr>
          <w:p w14:paraId="60A0B169" w14:textId="6EA972C2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กำไรจากการวัดมูลค่า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46" w:type="dxa"/>
            <w:gridSpan w:val="2"/>
          </w:tcPr>
          <w:p w14:paraId="0FC3005C" w14:textId="777AD422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134" w:type="dxa"/>
          </w:tcPr>
          <w:p w14:paraId="46F17C86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42F5E0" w14:textId="42141890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4" w:type="dxa"/>
          </w:tcPr>
          <w:p w14:paraId="58DF5A01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B8CCB15" w14:textId="36C6A94C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579BA1" w14:textId="77777777" w:rsidR="00F66C9A" w:rsidRPr="00FF4F70" w:rsidRDefault="00F66C9A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2FA2F67" w14:textId="217970AF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</w:tr>
      <w:tr w:rsidR="00F66C9A" w:rsidRPr="00FF4F70" w14:paraId="744F27CD" w14:textId="77777777" w:rsidTr="005578AA">
        <w:tc>
          <w:tcPr>
            <w:tcW w:w="3572" w:type="dxa"/>
          </w:tcPr>
          <w:p w14:paraId="4BAEBCE3" w14:textId="7C87E005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7C71C19E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(8,247)</w:t>
            </w:r>
          </w:p>
        </w:tc>
        <w:tc>
          <w:tcPr>
            <w:tcW w:w="134" w:type="dxa"/>
          </w:tcPr>
          <w:p w14:paraId="20C6075F" w14:textId="2F59D7AF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327E76CE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3,753</w:t>
            </w:r>
          </w:p>
        </w:tc>
        <w:tc>
          <w:tcPr>
            <w:tcW w:w="134" w:type="dxa"/>
          </w:tcPr>
          <w:p w14:paraId="1F99D9DB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39FF8A36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729BA7" w14:textId="77777777" w:rsidR="00F66C9A" w:rsidRPr="00FF4F70" w:rsidRDefault="00F66C9A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410A9AA4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(4,494)</w:t>
            </w:r>
          </w:p>
        </w:tc>
      </w:tr>
      <w:tr w:rsidR="00F66C9A" w:rsidRPr="00FF4F70" w14:paraId="33046209" w14:textId="77777777" w:rsidTr="005578AA">
        <w:tc>
          <w:tcPr>
            <w:tcW w:w="3572" w:type="dxa"/>
          </w:tcPr>
          <w:p w14:paraId="1BB6D8BD" w14:textId="77777777" w:rsidR="00F66C9A" w:rsidRPr="00FF4F70" w:rsidRDefault="00F66C9A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7E871CCB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26,343</w:t>
            </w:r>
          </w:p>
        </w:tc>
        <w:tc>
          <w:tcPr>
            <w:tcW w:w="134" w:type="dxa"/>
          </w:tcPr>
          <w:p w14:paraId="79718489" w14:textId="77777777" w:rsidR="00F66C9A" w:rsidRPr="00FF4F70" w:rsidRDefault="00F66C9A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047EF3FD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11,691</w:t>
            </w:r>
          </w:p>
        </w:tc>
        <w:tc>
          <w:tcPr>
            <w:tcW w:w="134" w:type="dxa"/>
          </w:tcPr>
          <w:p w14:paraId="15F04658" w14:textId="77777777" w:rsidR="00F66C9A" w:rsidRPr="00FF4F70" w:rsidRDefault="00F66C9A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F66C9A" w:rsidRPr="00FF4F70" w:rsidRDefault="00F66C9A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63EA63" w14:textId="77777777" w:rsidR="00F66C9A" w:rsidRPr="00FF4F70" w:rsidRDefault="00F66C9A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5346E241" w:rsidR="00F66C9A" w:rsidRPr="00FF4F70" w:rsidRDefault="00F66C9A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38,034</w:t>
            </w:r>
          </w:p>
        </w:tc>
      </w:tr>
    </w:tbl>
    <w:p w14:paraId="40B54537" w14:textId="77777777" w:rsidR="005A185B" w:rsidRPr="00FF4F70" w:rsidRDefault="005A185B" w:rsidP="00FF4F70">
      <w:pPr>
        <w:spacing w:line="310" w:lineRule="exact"/>
        <w:rPr>
          <w:color w:val="EE0000"/>
          <w:sz w:val="26"/>
          <w:szCs w:val="26"/>
        </w:rPr>
      </w:pPr>
    </w:p>
    <w:tbl>
      <w:tblPr>
        <w:tblW w:w="896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46"/>
        <w:gridCol w:w="134"/>
        <w:gridCol w:w="1247"/>
        <w:gridCol w:w="134"/>
        <w:gridCol w:w="1250"/>
        <w:gridCol w:w="134"/>
        <w:gridCol w:w="1252"/>
      </w:tblGrid>
      <w:tr w:rsidR="00A65DF9" w:rsidRPr="00FF4F70" w14:paraId="3029BFDB" w14:textId="77777777" w:rsidTr="005578AA">
        <w:tc>
          <w:tcPr>
            <w:tcW w:w="3572" w:type="dxa"/>
          </w:tcPr>
          <w:p w14:paraId="6FDEBF45" w14:textId="62C3DC9F" w:rsidR="003D22F8" w:rsidRPr="00FF4F70" w:rsidRDefault="003D22F8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7"/>
          </w:tcPr>
          <w:p w14:paraId="4F5CA4C4" w14:textId="77777777" w:rsidR="003D22F8" w:rsidRPr="00FF4F70" w:rsidRDefault="003D22F8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65DF9" w:rsidRPr="00FF4F70" w14:paraId="2EC8B121" w14:textId="77777777" w:rsidTr="005578AA">
        <w:tc>
          <w:tcPr>
            <w:tcW w:w="3572" w:type="dxa"/>
          </w:tcPr>
          <w:p w14:paraId="4CB2076E" w14:textId="77777777" w:rsidR="003D22F8" w:rsidRPr="00FF4F70" w:rsidRDefault="003D22F8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top w:val="single" w:sz="6" w:space="0" w:color="auto"/>
            </w:tcBorders>
          </w:tcPr>
          <w:p w14:paraId="64D3DCC0" w14:textId="77777777" w:rsidR="003D22F8" w:rsidRPr="00FF4F70" w:rsidRDefault="003D22F8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DF9" w:rsidRPr="00FF4F70" w14:paraId="77171C90" w14:textId="77777777" w:rsidTr="005578AA">
        <w:tc>
          <w:tcPr>
            <w:tcW w:w="3572" w:type="dxa"/>
          </w:tcPr>
          <w:p w14:paraId="644010BC" w14:textId="77777777" w:rsidR="003D22F8" w:rsidRPr="00FF4F70" w:rsidRDefault="003D22F8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8CEDCA9" w14:textId="77777777" w:rsidR="003D22F8" w:rsidRPr="00FF4F70" w:rsidRDefault="003D22F8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F3E324" w14:textId="77777777" w:rsidR="003D22F8" w:rsidRPr="00FF4F70" w:rsidRDefault="003D22F8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3D22F8" w:rsidRPr="00FF4F70" w:rsidRDefault="003D22F8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4B03ED" w14:textId="77777777" w:rsidR="003D22F8" w:rsidRPr="00FF4F70" w:rsidRDefault="003D22F8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67E27E60" w14:textId="77777777" w:rsidR="003D22F8" w:rsidRPr="00FF4F70" w:rsidRDefault="003D22F8" w:rsidP="00FF4F70">
            <w:pPr>
              <w:spacing w:line="31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A65DF9" w:rsidRPr="00FF4F70" w14:paraId="66DEF5CF" w14:textId="77777777" w:rsidTr="005578AA">
        <w:tc>
          <w:tcPr>
            <w:tcW w:w="3572" w:type="dxa"/>
          </w:tcPr>
          <w:p w14:paraId="4CAFAB89" w14:textId="77777777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A547DEA" w14:textId="77777777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66F36FF" w14:textId="4BED07F2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539DCF4B" w14:textId="77777777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B15B31" w:rsidRPr="00FF4F70" w:rsidRDefault="00B15B31" w:rsidP="00FF4F70">
            <w:pPr>
              <w:spacing w:line="31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1F1C8C7" w14:textId="77777777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8B351EC" w14:textId="77777777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025A8CFA" w14:textId="34D24468" w:rsidR="00B15B31" w:rsidRPr="00FF4F70" w:rsidRDefault="00B15B31" w:rsidP="00FF4F70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65DF9" w:rsidRPr="00FF4F70">
              <w:rPr>
                <w:rFonts w:asciiTheme="majorBidi" w:hAnsiTheme="majorBidi" w:hint="cs"/>
                <w:sz w:val="26"/>
                <w:szCs w:val="26"/>
                <w:cs/>
              </w:rPr>
              <w:t xml:space="preserve">กันยายน </w:t>
            </w:r>
            <w:r w:rsidRPr="00FF4F70">
              <w:rPr>
                <w:rFonts w:asciiTheme="majorBidi" w:hAnsiTheme="majorBidi"/>
                <w:sz w:val="26"/>
                <w:szCs w:val="26"/>
              </w:rPr>
              <w:t>2568</w:t>
            </w:r>
          </w:p>
        </w:tc>
      </w:tr>
      <w:tr w:rsidR="00A65DF9" w:rsidRPr="00FF4F70" w14:paraId="753A7ECA" w14:textId="77777777" w:rsidTr="005578AA">
        <w:tc>
          <w:tcPr>
            <w:tcW w:w="3572" w:type="dxa"/>
          </w:tcPr>
          <w:p w14:paraId="1288FFBD" w14:textId="77777777" w:rsidR="003D22F8" w:rsidRPr="00FF4F70" w:rsidRDefault="003D22F8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46" w:type="dxa"/>
          </w:tcPr>
          <w:p w14:paraId="2CC7B19B" w14:textId="77777777" w:rsidR="003D22F8" w:rsidRPr="00FF4F70" w:rsidRDefault="003D22F8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3F546C7" w14:textId="77777777" w:rsidR="003D22F8" w:rsidRPr="00FF4F70" w:rsidRDefault="003D22F8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A8EDFF" w14:textId="77777777" w:rsidR="003D22F8" w:rsidRPr="00FF4F70" w:rsidRDefault="003D22F8" w:rsidP="00FF4F70">
            <w:pPr>
              <w:spacing w:line="31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2BF4833" w14:textId="77777777" w:rsidR="003D22F8" w:rsidRPr="00FF4F70" w:rsidRDefault="003D22F8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F418A0A" w14:textId="77777777" w:rsidR="003D22F8" w:rsidRPr="00FF4F70" w:rsidRDefault="003D22F8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059A6B5" w14:textId="77777777" w:rsidR="003D22F8" w:rsidRPr="00FF4F70" w:rsidRDefault="003D22F8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A5D3802" w14:textId="77777777" w:rsidR="003D22F8" w:rsidRPr="00FF4F70" w:rsidRDefault="003D22F8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188B" w:rsidRPr="00FF4F70" w14:paraId="0A132333" w14:textId="77777777" w:rsidTr="005578AA">
        <w:tc>
          <w:tcPr>
            <w:tcW w:w="3572" w:type="dxa"/>
          </w:tcPr>
          <w:p w14:paraId="601EF1F5" w14:textId="15DFF21E" w:rsidR="00CB188B" w:rsidRPr="00FF4F70" w:rsidRDefault="00CB188B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1E353779" w14:textId="494DD456" w:rsidR="00CB188B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2,355 </w:t>
            </w:r>
          </w:p>
        </w:tc>
        <w:tc>
          <w:tcPr>
            <w:tcW w:w="134" w:type="dxa"/>
          </w:tcPr>
          <w:p w14:paraId="7A9DCCE8" w14:textId="77777777" w:rsidR="00CB188B" w:rsidRPr="00FF4F70" w:rsidRDefault="00CB188B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CAEA14" w14:textId="3520974F" w:rsidR="00CB188B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357 </w:t>
            </w:r>
          </w:p>
        </w:tc>
        <w:tc>
          <w:tcPr>
            <w:tcW w:w="134" w:type="dxa"/>
          </w:tcPr>
          <w:p w14:paraId="0D82B63E" w14:textId="77777777" w:rsidR="00CB188B" w:rsidRPr="00FF4F70" w:rsidRDefault="00CB188B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A962C1B" w14:textId="1510E6F8" w:rsidR="00CB188B" w:rsidRPr="00FF4F70" w:rsidRDefault="00CB188B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2701DF" w14:textId="77777777" w:rsidR="00CB188B" w:rsidRPr="00FF4F70" w:rsidRDefault="00CB188B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97F775D" w14:textId="162CE5B7" w:rsidR="00CB188B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2,712 </w:t>
            </w:r>
          </w:p>
        </w:tc>
      </w:tr>
      <w:tr w:rsidR="00CB188B" w:rsidRPr="00FF4F70" w14:paraId="5808D950" w14:textId="77777777" w:rsidTr="005578AA">
        <w:trPr>
          <w:trHeight w:val="270"/>
        </w:trPr>
        <w:tc>
          <w:tcPr>
            <w:tcW w:w="3572" w:type="dxa"/>
          </w:tcPr>
          <w:p w14:paraId="73B1053D" w14:textId="5348EB2C" w:rsidR="00CB188B" w:rsidRPr="00FF4F70" w:rsidRDefault="00CB188B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246" w:type="dxa"/>
          </w:tcPr>
          <w:p w14:paraId="6922FAFB" w14:textId="49D7D05E" w:rsidR="00CB188B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5,142 </w:t>
            </w:r>
          </w:p>
        </w:tc>
        <w:tc>
          <w:tcPr>
            <w:tcW w:w="134" w:type="dxa"/>
          </w:tcPr>
          <w:p w14:paraId="7E0358E7" w14:textId="77777777" w:rsidR="00CB188B" w:rsidRPr="00FF4F70" w:rsidRDefault="00CB188B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76A16F" w14:textId="3E59701D" w:rsidR="00CB188B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146 </w:t>
            </w:r>
          </w:p>
        </w:tc>
        <w:tc>
          <w:tcPr>
            <w:tcW w:w="134" w:type="dxa"/>
          </w:tcPr>
          <w:p w14:paraId="1F1C018F" w14:textId="77777777" w:rsidR="00CB188B" w:rsidRPr="00FF4F70" w:rsidRDefault="00CB188B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0748373" w14:textId="0CBA983D" w:rsidR="00CB188B" w:rsidRPr="00FF4F70" w:rsidRDefault="00CB188B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0E3849A" w14:textId="77777777" w:rsidR="00CB188B" w:rsidRPr="00FF4F70" w:rsidRDefault="00CB188B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3630022" w14:textId="537551DB" w:rsidR="00CB188B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5,288 </w:t>
            </w:r>
          </w:p>
        </w:tc>
      </w:tr>
      <w:tr w:rsidR="00A65DF9" w:rsidRPr="00FF4F70" w14:paraId="272D9E47" w14:textId="77777777" w:rsidTr="005578AA">
        <w:tc>
          <w:tcPr>
            <w:tcW w:w="3572" w:type="dxa"/>
          </w:tcPr>
          <w:p w14:paraId="194B042B" w14:textId="57262ACE" w:rsidR="00AC32E6" w:rsidRPr="00FF4F70" w:rsidRDefault="00AC32E6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DEBAF93" w14:textId="718F090E" w:rsidR="00AC32E6" w:rsidRPr="00FF4F70" w:rsidRDefault="00AC32E6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4,439 </w:t>
            </w:r>
          </w:p>
        </w:tc>
        <w:tc>
          <w:tcPr>
            <w:tcW w:w="134" w:type="dxa"/>
          </w:tcPr>
          <w:p w14:paraId="05BB7EF6" w14:textId="77777777" w:rsidR="00AC32E6" w:rsidRPr="00FF4F70" w:rsidRDefault="00AC32E6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5024DDB" w14:textId="61582FC0" w:rsidR="00AC32E6" w:rsidRPr="00FF4F70" w:rsidRDefault="0029669C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44717DA9" w14:textId="77777777" w:rsidR="00AC32E6" w:rsidRPr="00FF4F70" w:rsidRDefault="00AC32E6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0EE9196" w14:textId="607F17A7" w:rsidR="00AC32E6" w:rsidRPr="00FF4F70" w:rsidRDefault="00AC32E6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B54157C" w14:textId="77777777" w:rsidR="00AC32E6" w:rsidRPr="00FF4F70" w:rsidRDefault="00AC32E6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3C928C4" w14:textId="05BE2575" w:rsidR="00AC32E6" w:rsidRPr="00FF4F70" w:rsidRDefault="00CB188B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442</w:t>
            </w:r>
          </w:p>
        </w:tc>
      </w:tr>
      <w:tr w:rsidR="00D663ED" w:rsidRPr="00FF4F70" w14:paraId="10312BAA" w14:textId="77777777" w:rsidTr="005578AA">
        <w:tc>
          <w:tcPr>
            <w:tcW w:w="3572" w:type="dxa"/>
          </w:tcPr>
          <w:p w14:paraId="697866A3" w14:textId="0839BBD8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ขาดทุนจากการวัดมูลค่า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46" w:type="dxa"/>
          </w:tcPr>
          <w:p w14:paraId="4B0678A5" w14:textId="29E7FAF4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125 </w:t>
            </w:r>
          </w:p>
        </w:tc>
        <w:tc>
          <w:tcPr>
            <w:tcW w:w="134" w:type="dxa"/>
          </w:tcPr>
          <w:p w14:paraId="524F39CB" w14:textId="77777777" w:rsidR="00D663ED" w:rsidRPr="00FF4F70" w:rsidRDefault="00D663E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68F125" w14:textId="13783971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(12</w:t>
            </w:r>
            <w:r w:rsidR="00E67F23" w:rsidRPr="00FF4F7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8F7EE76" w14:textId="77777777" w:rsidR="00D663ED" w:rsidRPr="00FF4F70" w:rsidRDefault="00D663ED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A83EC6D" w14:textId="6E3E5CBE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11D6FC" w14:textId="77777777" w:rsidR="00D663ED" w:rsidRPr="00FF4F70" w:rsidRDefault="00D663ED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1713CAB" w14:textId="6CD52E70" w:rsidR="00D663ED" w:rsidRPr="00FF4F70" w:rsidRDefault="00E67F23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663ED" w:rsidRPr="00FF4F70" w14:paraId="59888531" w14:textId="77777777" w:rsidTr="005578AA">
        <w:tc>
          <w:tcPr>
            <w:tcW w:w="3572" w:type="dxa"/>
          </w:tcPr>
          <w:p w14:paraId="65E949AF" w14:textId="6A31CF42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1BCAA19" w14:textId="2576E311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4,117 </w:t>
            </w:r>
          </w:p>
        </w:tc>
        <w:tc>
          <w:tcPr>
            <w:tcW w:w="134" w:type="dxa"/>
          </w:tcPr>
          <w:p w14:paraId="7DD64DA8" w14:textId="77777777" w:rsidR="00D663ED" w:rsidRPr="00FF4F70" w:rsidRDefault="00D663E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6E184D" w14:textId="3C90A5C8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(2,195)</w:t>
            </w:r>
          </w:p>
        </w:tc>
        <w:tc>
          <w:tcPr>
            <w:tcW w:w="134" w:type="dxa"/>
          </w:tcPr>
          <w:p w14:paraId="17A6F59A" w14:textId="77777777" w:rsidR="00D663ED" w:rsidRPr="00FF4F70" w:rsidRDefault="00D663ED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B28CE30" w14:textId="2E67B6AF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77AFEF2" w14:textId="77777777" w:rsidR="00D663ED" w:rsidRPr="00FF4F70" w:rsidRDefault="00D663ED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74937F53" w14:textId="3EB1DC7F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F4F70">
              <w:rPr>
                <w:rFonts w:asciiTheme="majorBidi" w:hAnsiTheme="majorBidi"/>
                <w:sz w:val="26"/>
                <w:szCs w:val="26"/>
                <w:cs/>
              </w:rPr>
              <w:t>922</w:t>
            </w:r>
          </w:p>
        </w:tc>
      </w:tr>
      <w:tr w:rsidR="00D663ED" w:rsidRPr="00FF4F70" w14:paraId="5435760E" w14:textId="77777777" w:rsidTr="005578AA">
        <w:tc>
          <w:tcPr>
            <w:tcW w:w="3572" w:type="dxa"/>
          </w:tcPr>
          <w:p w14:paraId="656A9452" w14:textId="410A8998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6A469985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16,178</w:t>
            </w:r>
          </w:p>
        </w:tc>
        <w:tc>
          <w:tcPr>
            <w:tcW w:w="134" w:type="dxa"/>
          </w:tcPr>
          <w:p w14:paraId="6E2DD1D5" w14:textId="77777777" w:rsidR="00D663ED" w:rsidRPr="00FF4F70" w:rsidRDefault="00D663E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2B55E90E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(1,81</w:t>
            </w:r>
            <w:r w:rsidR="0029669C"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699F7DAB" w14:textId="77777777" w:rsidR="00D663ED" w:rsidRPr="00FF4F70" w:rsidRDefault="00D663ED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63FA7099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B70E96" w14:textId="77777777" w:rsidR="00D663ED" w:rsidRPr="00FF4F70" w:rsidRDefault="00D663ED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62DCE3E2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14,3</w:t>
            </w:r>
            <w:r w:rsidR="00E11C18" w:rsidRPr="00FF4F7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67F23" w:rsidRPr="00FF4F7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663ED" w:rsidRPr="00FF4F70" w14:paraId="2E68445A" w14:textId="77777777" w:rsidTr="005578AA">
        <w:tc>
          <w:tcPr>
            <w:tcW w:w="3572" w:type="dxa"/>
          </w:tcPr>
          <w:p w14:paraId="4204EA93" w14:textId="03F93E3D" w:rsidR="00D663ED" w:rsidRPr="00FF4F70" w:rsidRDefault="00D663ED" w:rsidP="00FF4F70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1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1A7ED0E" w14:textId="77777777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23E2241" w14:textId="77777777" w:rsidR="00D663ED" w:rsidRPr="00FF4F70" w:rsidRDefault="00D663E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B4EE3C" w14:textId="77777777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C24265F" w14:textId="77777777" w:rsidR="00D663ED" w:rsidRPr="00FF4F70" w:rsidRDefault="00D663ED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1E0FBA8" w14:textId="77777777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231A4B" w14:textId="77777777" w:rsidR="00D663ED" w:rsidRPr="00FF4F70" w:rsidRDefault="00D663ED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00B4AD48" w14:textId="77777777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63ED" w:rsidRPr="00FF4F70" w14:paraId="5F6CD5CE" w14:textId="77777777" w:rsidTr="005578AA">
        <w:tc>
          <w:tcPr>
            <w:tcW w:w="3572" w:type="dxa"/>
          </w:tcPr>
          <w:p w14:paraId="090B59D4" w14:textId="2BE1076C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6" w:type="dxa"/>
          </w:tcPr>
          <w:p w14:paraId="1381D97C" w14:textId="3A34744D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(3,482) </w:t>
            </w:r>
          </w:p>
        </w:tc>
        <w:tc>
          <w:tcPr>
            <w:tcW w:w="134" w:type="dxa"/>
          </w:tcPr>
          <w:p w14:paraId="778117C0" w14:textId="77777777" w:rsidR="00D663ED" w:rsidRPr="00FF4F70" w:rsidRDefault="00D663ED" w:rsidP="00FF4F70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E791950" w14:textId="45FFF479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34" w:type="dxa"/>
          </w:tcPr>
          <w:p w14:paraId="76CCCF93" w14:textId="77777777" w:rsidR="00D663ED" w:rsidRPr="00FF4F70" w:rsidRDefault="00D663ED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A443F7A" w14:textId="47A87948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743F594" w14:textId="77777777" w:rsidR="00D663ED" w:rsidRPr="00FF4F70" w:rsidRDefault="00D663ED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530E278" w14:textId="2F092FE9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(3,317)</w:t>
            </w:r>
          </w:p>
        </w:tc>
      </w:tr>
      <w:tr w:rsidR="00D663ED" w:rsidRPr="00FF4F70" w14:paraId="1986DC16" w14:textId="77777777" w:rsidTr="005578AA">
        <w:tc>
          <w:tcPr>
            <w:tcW w:w="3572" w:type="dxa"/>
          </w:tcPr>
          <w:p w14:paraId="25DA0181" w14:textId="14D05B47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1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กำไรจากการวัดมูลค่า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246" w:type="dxa"/>
          </w:tcPr>
          <w:p w14:paraId="37786C9C" w14:textId="184A6838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(37)</w:t>
            </w:r>
          </w:p>
        </w:tc>
        <w:tc>
          <w:tcPr>
            <w:tcW w:w="134" w:type="dxa"/>
          </w:tcPr>
          <w:p w14:paraId="21EB5FBC" w14:textId="77777777" w:rsidR="00D663ED" w:rsidRPr="00FF4F70" w:rsidRDefault="00D663ED" w:rsidP="00FF4F70">
            <w:pPr>
              <w:spacing w:line="31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DC47893" w14:textId="7CA30AD6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7F23" w:rsidRPr="00FF4F7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55291F7" w14:textId="77777777" w:rsidR="00D663ED" w:rsidRPr="00FF4F70" w:rsidRDefault="00D663ED" w:rsidP="00FF4F70">
            <w:pPr>
              <w:spacing w:line="31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BB6A684" w14:textId="0AA76D80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91F047A" w14:textId="77777777" w:rsidR="00D663ED" w:rsidRPr="00FF4F70" w:rsidRDefault="00D663ED" w:rsidP="00FF4F70">
            <w:pPr>
              <w:spacing w:line="31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5FB6CBA" w14:textId="5BE857BF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E67F23" w:rsidRPr="00FF4F7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63ED" w:rsidRPr="00FF4F70" w14:paraId="6EED3836" w14:textId="77777777" w:rsidTr="005578AA">
        <w:tc>
          <w:tcPr>
            <w:tcW w:w="3572" w:type="dxa"/>
          </w:tcPr>
          <w:p w14:paraId="70EDE1CF" w14:textId="6FD5071B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08AC8EFC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(3,519) </w:t>
            </w:r>
          </w:p>
        </w:tc>
        <w:tc>
          <w:tcPr>
            <w:tcW w:w="134" w:type="dxa"/>
          </w:tcPr>
          <w:p w14:paraId="2703717C" w14:textId="77777777" w:rsidR="00D663ED" w:rsidRPr="00FF4F70" w:rsidRDefault="00D663E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0E62822C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67F23" w:rsidRPr="00FF4F7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16F83437" w14:textId="77777777" w:rsidR="00D663ED" w:rsidRPr="00FF4F70" w:rsidRDefault="00D663ED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0694C8B8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48F53B" w14:textId="77777777" w:rsidR="00D663ED" w:rsidRPr="00FF4F70" w:rsidRDefault="00D663ED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5F9CE9BA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(3,32</w:t>
            </w:r>
            <w:r w:rsidR="00E67F23"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63ED" w:rsidRPr="00FF4F70" w14:paraId="3FC22023" w14:textId="77777777" w:rsidTr="005578AA">
        <w:tc>
          <w:tcPr>
            <w:tcW w:w="3572" w:type="dxa"/>
          </w:tcPr>
          <w:p w14:paraId="411F0D48" w14:textId="6DF54551" w:rsidR="00D663ED" w:rsidRPr="00FF4F70" w:rsidRDefault="00D663ED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700990E2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12,659 </w:t>
            </w:r>
          </w:p>
        </w:tc>
        <w:tc>
          <w:tcPr>
            <w:tcW w:w="134" w:type="dxa"/>
          </w:tcPr>
          <w:p w14:paraId="336331ED" w14:textId="77777777" w:rsidR="00D663ED" w:rsidRPr="00FF4F70" w:rsidRDefault="00D663ED" w:rsidP="00FF4F70">
            <w:pPr>
              <w:spacing w:line="31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677BF091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(1,62</w:t>
            </w:r>
            <w:r w:rsidR="0029669C" w:rsidRPr="00FF4F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A408626" w14:textId="77777777" w:rsidR="00D663ED" w:rsidRPr="00FF4F70" w:rsidRDefault="00D663ED" w:rsidP="00FF4F70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51D3464A" w:rsidR="00D663ED" w:rsidRPr="00FF4F70" w:rsidRDefault="00D663ED" w:rsidP="00FF4F70">
            <w:pPr>
              <w:tabs>
                <w:tab w:val="left" w:pos="-108"/>
              </w:tabs>
              <w:spacing w:line="31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215761" w14:textId="77777777" w:rsidR="00D663ED" w:rsidRPr="00FF4F70" w:rsidRDefault="00D663ED" w:rsidP="00FF4F70">
            <w:pPr>
              <w:spacing w:line="31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7986ED71" w:rsidR="00D663ED" w:rsidRPr="00FF4F70" w:rsidRDefault="00D663ED" w:rsidP="00FF4F70">
            <w:pPr>
              <w:overflowPunct w:val="0"/>
              <w:autoSpaceDE w:val="0"/>
              <w:autoSpaceDN w:val="0"/>
              <w:adjustRightInd w:val="0"/>
              <w:spacing w:line="31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11,037</w:t>
            </w:r>
          </w:p>
        </w:tc>
      </w:tr>
    </w:tbl>
    <w:p w14:paraId="4870DC75" w14:textId="58745B6D" w:rsidR="00FD3B83" w:rsidRPr="00507400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F34CD" w:rsidRPr="00507400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0C52" w:rsidRPr="0050740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507400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50"/>
        <w:gridCol w:w="134"/>
        <w:gridCol w:w="1247"/>
        <w:gridCol w:w="134"/>
        <w:gridCol w:w="1252"/>
      </w:tblGrid>
      <w:tr w:rsidR="00A65DF9" w:rsidRPr="00507400" w14:paraId="028A3DAF" w14:textId="77777777" w:rsidTr="005578AA">
        <w:tc>
          <w:tcPr>
            <w:tcW w:w="3002" w:type="dxa"/>
          </w:tcPr>
          <w:p w14:paraId="502E06D4" w14:textId="77777777" w:rsidR="00FD3B83" w:rsidRPr="00507400" w:rsidRDefault="00FD3B83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10C8CDC2" w14:textId="77777777" w:rsidR="00FD3B83" w:rsidRPr="00507400" w:rsidRDefault="00FD3B83" w:rsidP="00FF4F70">
            <w:pPr>
              <w:tabs>
                <w:tab w:val="clear" w:pos="258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65DF9" w:rsidRPr="00507400" w14:paraId="5D4816CE" w14:textId="77777777" w:rsidTr="00B15B31">
        <w:tc>
          <w:tcPr>
            <w:tcW w:w="3002" w:type="dxa"/>
          </w:tcPr>
          <w:p w14:paraId="0C6D0A84" w14:textId="77777777" w:rsidR="00FD3B83" w:rsidRPr="00507400" w:rsidRDefault="00FD3B83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507400" w:rsidRDefault="00FD3B83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507400" w:rsidRDefault="00FD3B83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507400" w:rsidRDefault="00FD3B83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DF9" w:rsidRPr="00507400" w14:paraId="0ACAAD9C" w14:textId="77777777" w:rsidTr="00B15B31">
        <w:tc>
          <w:tcPr>
            <w:tcW w:w="3002" w:type="dxa"/>
          </w:tcPr>
          <w:p w14:paraId="319FC7D6" w14:textId="77777777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9C21EE7" w14:textId="61BD2FBB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7286CAC" w14:textId="77777777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08534374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26EF8BD" w14:textId="77777777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6495283" w14:textId="51B518A4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0740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5EF3C23" w14:textId="77777777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000000"/>
              <w:bottom w:val="single" w:sz="6" w:space="0" w:color="auto"/>
            </w:tcBorders>
          </w:tcPr>
          <w:p w14:paraId="2D802592" w14:textId="77777777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282E1FF8" w:rsidR="00A65DF9" w:rsidRPr="00507400" w:rsidRDefault="00A65DF9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7492B" w:rsidRPr="00507400" w14:paraId="4FE044DD" w14:textId="77777777" w:rsidTr="00B15B31">
        <w:tc>
          <w:tcPr>
            <w:tcW w:w="3002" w:type="dxa"/>
          </w:tcPr>
          <w:p w14:paraId="1C72EDC0" w14:textId="77777777" w:rsidR="00A7492B" w:rsidRPr="00507400" w:rsidRDefault="00A7492B" w:rsidP="00FF4F70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6" w:type="dxa"/>
          </w:tcPr>
          <w:p w14:paraId="00179B72" w14:textId="43FAD6C0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92,000</w:t>
            </w:r>
          </w:p>
        </w:tc>
        <w:tc>
          <w:tcPr>
            <w:tcW w:w="134" w:type="dxa"/>
          </w:tcPr>
          <w:p w14:paraId="24B31CD6" w14:textId="77777777" w:rsidR="00A7492B" w:rsidRPr="00507400" w:rsidRDefault="00A7492B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6660EF8" w14:textId="7CCE1CD9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51,817 </w:t>
            </w:r>
          </w:p>
        </w:tc>
        <w:tc>
          <w:tcPr>
            <w:tcW w:w="134" w:type="dxa"/>
          </w:tcPr>
          <w:p w14:paraId="1458FD50" w14:textId="77777777" w:rsidR="00A7492B" w:rsidRPr="00507400" w:rsidRDefault="00A7492B" w:rsidP="00FF4F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4FAA8E6" w14:textId="0323E6D0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134" w:type="dxa"/>
          </w:tcPr>
          <w:p w14:paraId="0F2E5A4C" w14:textId="77777777" w:rsidR="00A7492B" w:rsidRPr="00507400" w:rsidRDefault="00A7492B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04AC7D1" w14:textId="2E6E81F7" w:rsidR="00A7492B" w:rsidRPr="00507400" w:rsidRDefault="00A7492B" w:rsidP="00FF4F70">
            <w:pPr>
              <w:tabs>
                <w:tab w:val="clear" w:pos="907"/>
                <w:tab w:val="left" w:pos="-108"/>
              </w:tabs>
              <w:spacing w:line="32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A7492B" w:rsidRPr="00507400" w14:paraId="489885FF" w14:textId="77777777" w:rsidTr="00B15B31">
        <w:tc>
          <w:tcPr>
            <w:tcW w:w="3002" w:type="dxa"/>
          </w:tcPr>
          <w:p w14:paraId="69BEA501" w14:textId="331D5B7C" w:rsidR="00A7492B" w:rsidRPr="00507400" w:rsidRDefault="00A7492B" w:rsidP="00FF4F70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1CD13F8" w14:textId="090D6DC7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398,450</w:t>
            </w:r>
          </w:p>
        </w:tc>
        <w:tc>
          <w:tcPr>
            <w:tcW w:w="134" w:type="dxa"/>
          </w:tcPr>
          <w:p w14:paraId="4383ED8E" w14:textId="77777777" w:rsidR="00A7492B" w:rsidRPr="00507400" w:rsidRDefault="00A7492B" w:rsidP="00FF4F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73D3FF8" w14:textId="0A35A593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512,744 </w:t>
            </w:r>
          </w:p>
        </w:tc>
        <w:tc>
          <w:tcPr>
            <w:tcW w:w="134" w:type="dxa"/>
          </w:tcPr>
          <w:p w14:paraId="43CBEFB3" w14:textId="77777777" w:rsidR="00A7492B" w:rsidRPr="00507400" w:rsidRDefault="00A7492B" w:rsidP="00FF4F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B7815E" w14:textId="231518D6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300,525</w:t>
            </w:r>
          </w:p>
        </w:tc>
        <w:tc>
          <w:tcPr>
            <w:tcW w:w="134" w:type="dxa"/>
          </w:tcPr>
          <w:p w14:paraId="77EAB6BB" w14:textId="77777777" w:rsidR="00A7492B" w:rsidRPr="00507400" w:rsidRDefault="00A7492B" w:rsidP="00FF4F7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2711E00" w14:textId="32930441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>444</w:t>
            </w:r>
            <w:r w:rsidRPr="00507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7400">
              <w:rPr>
                <w:rFonts w:asciiTheme="majorBidi" w:hAnsiTheme="majorBidi"/>
                <w:sz w:val="26"/>
                <w:szCs w:val="26"/>
              </w:rPr>
              <w:t>797</w:t>
            </w:r>
          </w:p>
        </w:tc>
      </w:tr>
      <w:tr w:rsidR="00A7492B" w:rsidRPr="00507400" w14:paraId="32106909" w14:textId="77777777" w:rsidTr="00B15B31">
        <w:trPr>
          <w:trHeight w:val="51"/>
        </w:trPr>
        <w:tc>
          <w:tcPr>
            <w:tcW w:w="3002" w:type="dxa"/>
          </w:tcPr>
          <w:p w14:paraId="1E59509F" w14:textId="77777777" w:rsidR="00A7492B" w:rsidRPr="00507400" w:rsidRDefault="00A7492B" w:rsidP="00FF4F70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0740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63391F97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490,450</w:t>
            </w:r>
          </w:p>
        </w:tc>
        <w:tc>
          <w:tcPr>
            <w:tcW w:w="134" w:type="dxa"/>
          </w:tcPr>
          <w:p w14:paraId="5A8E8E8F" w14:textId="77777777" w:rsidR="00A7492B" w:rsidRPr="00507400" w:rsidRDefault="00A7492B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471DABE1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 xml:space="preserve"> 564,561 </w:t>
            </w:r>
          </w:p>
        </w:tc>
        <w:tc>
          <w:tcPr>
            <w:tcW w:w="134" w:type="dxa"/>
          </w:tcPr>
          <w:p w14:paraId="5AEBDD86" w14:textId="77777777" w:rsidR="00A7492B" w:rsidRPr="00507400" w:rsidRDefault="00A7492B" w:rsidP="00FF4F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7E9B6B00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07400">
              <w:rPr>
                <w:rFonts w:asciiTheme="majorBidi" w:hAnsiTheme="majorBidi"/>
                <w:sz w:val="26"/>
                <w:szCs w:val="26"/>
              </w:rPr>
              <w:t xml:space="preserve"> 320,525 </w:t>
            </w:r>
          </w:p>
        </w:tc>
        <w:tc>
          <w:tcPr>
            <w:tcW w:w="134" w:type="dxa"/>
          </w:tcPr>
          <w:p w14:paraId="438806AF" w14:textId="77777777" w:rsidR="00A7492B" w:rsidRPr="00507400" w:rsidRDefault="00A7492B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4E9E9FFA" w:rsidR="00A7492B" w:rsidRPr="00507400" w:rsidRDefault="00A7492B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7400">
              <w:rPr>
                <w:rFonts w:asciiTheme="majorBidi" w:hAnsiTheme="majorBidi" w:cstheme="majorBidi"/>
                <w:sz w:val="26"/>
                <w:szCs w:val="26"/>
              </w:rPr>
              <w:t>444,797</w:t>
            </w:r>
          </w:p>
        </w:tc>
      </w:tr>
    </w:tbl>
    <w:p w14:paraId="27AE2D57" w14:textId="77777777" w:rsidR="00507400" w:rsidRDefault="00507400" w:rsidP="00507400">
      <w:pPr>
        <w:tabs>
          <w:tab w:val="left" w:pos="851"/>
        </w:tabs>
        <w:spacing w:line="24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1BFA588F" w14:textId="2B8BA7B9" w:rsidR="003244AE" w:rsidRPr="00507400" w:rsidRDefault="003244AE" w:rsidP="003244A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507400">
        <w:rPr>
          <w:rFonts w:ascii="Angsana New" w:hAnsi="Angsana New" w:hint="cs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99"/>
        <w:gridCol w:w="545"/>
        <w:gridCol w:w="701"/>
        <w:gridCol w:w="134"/>
        <w:gridCol w:w="1250"/>
        <w:gridCol w:w="134"/>
        <w:gridCol w:w="1247"/>
        <w:gridCol w:w="134"/>
        <w:gridCol w:w="1252"/>
      </w:tblGrid>
      <w:tr w:rsidR="00A65DF9" w:rsidRPr="00FF4F70" w14:paraId="6C93962C" w14:textId="77777777" w:rsidTr="005578AA">
        <w:tc>
          <w:tcPr>
            <w:tcW w:w="2999" w:type="dxa"/>
          </w:tcPr>
          <w:p w14:paraId="6E242350" w14:textId="77777777" w:rsidR="003244AE" w:rsidRPr="00FF4F70" w:rsidRDefault="003244AE" w:rsidP="00FF4F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7B6BAB32" w14:textId="77777777" w:rsidR="003244AE" w:rsidRPr="00FF4F70" w:rsidRDefault="003244AE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</w:p>
        </w:tc>
      </w:tr>
      <w:tr w:rsidR="00A65DF9" w:rsidRPr="00FF4F70" w14:paraId="6F570757" w14:textId="77777777" w:rsidTr="005578AA">
        <w:tc>
          <w:tcPr>
            <w:tcW w:w="2999" w:type="dxa"/>
          </w:tcPr>
          <w:p w14:paraId="74F4FD4F" w14:textId="77777777" w:rsidR="003244AE" w:rsidRPr="00FF4F70" w:rsidRDefault="003244AE" w:rsidP="00FF4F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0" w:type="dxa"/>
            <w:gridSpan w:val="4"/>
            <w:tcBorders>
              <w:bottom w:val="single" w:sz="6" w:space="0" w:color="auto"/>
            </w:tcBorders>
          </w:tcPr>
          <w:p w14:paraId="75A6AC1E" w14:textId="77777777" w:rsidR="003244AE" w:rsidRPr="00FF4F70" w:rsidRDefault="003244AE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625F4CF" w14:textId="77777777" w:rsidR="003244AE" w:rsidRPr="00FF4F70" w:rsidRDefault="003244AE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492D710E" w14:textId="77777777" w:rsidR="003244AE" w:rsidRPr="00FF4F70" w:rsidRDefault="003244AE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DF9" w:rsidRPr="00FF4F70" w14:paraId="0DA1838C" w14:textId="77777777" w:rsidTr="005578AA">
        <w:tc>
          <w:tcPr>
            <w:tcW w:w="2999" w:type="dxa"/>
          </w:tcPr>
          <w:p w14:paraId="78C18BF7" w14:textId="77777777" w:rsidR="00B15B31" w:rsidRPr="00FF4F70" w:rsidRDefault="00B15B31" w:rsidP="00FF4F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34236A35" w14:textId="139B4898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65DF9"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4DAE473F" w14:textId="6EADD6A3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6AE05653" w14:textId="77777777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F02D7B" w14:textId="3B5CAF08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60D893E" w14:textId="77777777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30570D41" w14:textId="1A4A3CC0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A65DF9"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16A44883" w14:textId="0A2C4589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0BB92D55" w14:textId="77777777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77E9186" w14:textId="5A0CDB43" w:rsidR="00B15B31" w:rsidRPr="00FF4F70" w:rsidRDefault="00B15B31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65DF9" w:rsidRPr="00FF4F70" w14:paraId="6715A47C" w14:textId="77777777" w:rsidTr="005578AA">
        <w:tc>
          <w:tcPr>
            <w:tcW w:w="2999" w:type="dxa"/>
          </w:tcPr>
          <w:p w14:paraId="08403860" w14:textId="77777777" w:rsidR="003244AE" w:rsidRPr="00FF4F70" w:rsidRDefault="003244AE" w:rsidP="00FF4F70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246" w:type="dxa"/>
            <w:gridSpan w:val="2"/>
          </w:tcPr>
          <w:p w14:paraId="22BF7C4A" w14:textId="77777777" w:rsidR="003244AE" w:rsidRPr="00FF4F70" w:rsidRDefault="003244AE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0FEC50" w14:textId="77777777" w:rsidR="003244AE" w:rsidRPr="00FF4F70" w:rsidRDefault="003244AE" w:rsidP="00FF4F70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E99334" w14:textId="77777777" w:rsidR="003244AE" w:rsidRPr="00FF4F70" w:rsidRDefault="003244AE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C0F913" w14:textId="77777777" w:rsidR="003244AE" w:rsidRPr="00FF4F70" w:rsidRDefault="003244AE" w:rsidP="00FF4F70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2016CF" w14:textId="77777777" w:rsidR="003244AE" w:rsidRPr="00FF4F70" w:rsidRDefault="003244AE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317D2ED" w14:textId="77777777" w:rsidR="003244AE" w:rsidRPr="00FF4F70" w:rsidRDefault="003244AE" w:rsidP="00FF4F70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</w:tcPr>
          <w:p w14:paraId="14038BC4" w14:textId="77777777" w:rsidR="003244AE" w:rsidRPr="00FF4F70" w:rsidRDefault="003244AE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DF9" w:rsidRPr="00FF4F70" w14:paraId="3DA141F7" w14:textId="77777777" w:rsidTr="005578AA">
        <w:tc>
          <w:tcPr>
            <w:tcW w:w="2999" w:type="dxa"/>
          </w:tcPr>
          <w:p w14:paraId="4454116C" w14:textId="274ED476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46" w:type="dxa"/>
            <w:gridSpan w:val="2"/>
          </w:tcPr>
          <w:p w14:paraId="682D370C" w14:textId="65C243A8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 62.00</w:t>
            </w:r>
          </w:p>
        </w:tc>
        <w:tc>
          <w:tcPr>
            <w:tcW w:w="134" w:type="dxa"/>
          </w:tcPr>
          <w:p w14:paraId="29A5A6E5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5300695F" w14:textId="6E56D509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 xml:space="preserve">  62.00</w:t>
            </w:r>
          </w:p>
        </w:tc>
        <w:tc>
          <w:tcPr>
            <w:tcW w:w="134" w:type="dxa"/>
          </w:tcPr>
          <w:p w14:paraId="51D7349B" w14:textId="77777777" w:rsidR="000B22E3" w:rsidRPr="00FF4F70" w:rsidRDefault="000B22E3" w:rsidP="00FF4F70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0A0902" w14:textId="6F1F71B4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hint="cs"/>
                <w:sz w:val="26"/>
                <w:szCs w:val="26"/>
              </w:rPr>
              <w:t>57.00</w:t>
            </w:r>
          </w:p>
        </w:tc>
        <w:tc>
          <w:tcPr>
            <w:tcW w:w="134" w:type="dxa"/>
          </w:tcPr>
          <w:p w14:paraId="44085E61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</w:tcPr>
          <w:p w14:paraId="1019821D" w14:textId="5C888076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4F70">
              <w:rPr>
                <w:rFonts w:asciiTheme="majorBidi" w:hAnsiTheme="majorBidi" w:hint="cs"/>
                <w:sz w:val="26"/>
                <w:szCs w:val="26"/>
              </w:rPr>
              <w:t>57.00</w:t>
            </w:r>
          </w:p>
        </w:tc>
      </w:tr>
      <w:tr w:rsidR="00A65DF9" w:rsidRPr="00FF4F70" w14:paraId="24D43AD4" w14:textId="77777777" w:rsidTr="005578AA">
        <w:tc>
          <w:tcPr>
            <w:tcW w:w="2999" w:type="dxa"/>
          </w:tcPr>
          <w:p w14:paraId="6E6C79BE" w14:textId="0F79A0C9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PN L/C T/R L/G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Forward Contracts</w:t>
            </w:r>
          </w:p>
        </w:tc>
        <w:tc>
          <w:tcPr>
            <w:tcW w:w="1246" w:type="dxa"/>
            <w:gridSpan w:val="2"/>
          </w:tcPr>
          <w:p w14:paraId="52876622" w14:textId="4477A805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2,</w:t>
            </w:r>
            <w:r w:rsidR="00C2378A" w:rsidRPr="00FF4F7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34" w:type="dxa"/>
          </w:tcPr>
          <w:p w14:paraId="2F6606C9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781F1E17" w14:textId="21EE6CBC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2,187.87</w:t>
            </w:r>
          </w:p>
        </w:tc>
        <w:tc>
          <w:tcPr>
            <w:tcW w:w="134" w:type="dxa"/>
          </w:tcPr>
          <w:p w14:paraId="5CD246B9" w14:textId="77777777" w:rsidR="000B22E3" w:rsidRPr="00FF4F70" w:rsidRDefault="000B22E3" w:rsidP="00FF4F70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0167B" w14:textId="6D231CBE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1,</w:t>
            </w:r>
            <w:r w:rsidR="00C2378A" w:rsidRPr="00FF4F70">
              <w:rPr>
                <w:rFonts w:asciiTheme="majorBidi" w:hAnsiTheme="majorBidi"/>
                <w:sz w:val="26"/>
                <w:szCs w:val="26"/>
              </w:rPr>
              <w:t>92</w:t>
            </w:r>
            <w:r w:rsidR="007515A1" w:rsidRPr="00FF4F70">
              <w:rPr>
                <w:rFonts w:asciiTheme="majorBidi" w:hAnsiTheme="majorBidi"/>
                <w:sz w:val="26"/>
                <w:szCs w:val="26"/>
              </w:rPr>
              <w:t>8.77</w:t>
            </w:r>
          </w:p>
        </w:tc>
        <w:tc>
          <w:tcPr>
            <w:tcW w:w="134" w:type="dxa"/>
          </w:tcPr>
          <w:p w14:paraId="5A9B160B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</w:tcPr>
          <w:p w14:paraId="0AA98807" w14:textId="6CAE4751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1,831.87</w:t>
            </w:r>
          </w:p>
        </w:tc>
      </w:tr>
      <w:tr w:rsidR="00A65DF9" w:rsidRPr="00FF4F70" w14:paraId="6B579559" w14:textId="77777777" w:rsidTr="005578AA">
        <w:tc>
          <w:tcPr>
            <w:tcW w:w="2999" w:type="dxa"/>
          </w:tcPr>
          <w:p w14:paraId="7CE19906" w14:textId="154C1A36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Fleet Card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75B87C5A" w14:textId="32366FF6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2.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</w:p>
        </w:tc>
        <w:tc>
          <w:tcPr>
            <w:tcW w:w="134" w:type="dxa"/>
          </w:tcPr>
          <w:p w14:paraId="41878E98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876277A" w14:textId="4C61DAAE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2.10 </w:t>
            </w:r>
          </w:p>
        </w:tc>
        <w:tc>
          <w:tcPr>
            <w:tcW w:w="134" w:type="dxa"/>
          </w:tcPr>
          <w:p w14:paraId="37D52706" w14:textId="77777777" w:rsidR="000B22E3" w:rsidRPr="00FF4F70" w:rsidRDefault="000B22E3" w:rsidP="00FF4F70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46D166" w14:textId="29888BE6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1.20</w:t>
            </w:r>
          </w:p>
        </w:tc>
        <w:tc>
          <w:tcPr>
            <w:tcW w:w="134" w:type="dxa"/>
          </w:tcPr>
          <w:p w14:paraId="42DBDCB8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7AF4E32" w14:textId="26746B57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1.20</w:t>
            </w:r>
          </w:p>
        </w:tc>
      </w:tr>
      <w:tr w:rsidR="00A65DF9" w:rsidRPr="00FF4F70" w14:paraId="109FC7AE" w14:textId="77777777" w:rsidTr="005578AA">
        <w:tc>
          <w:tcPr>
            <w:tcW w:w="2999" w:type="dxa"/>
          </w:tcPr>
          <w:p w14:paraId="1A097896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453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63D2B4" w14:textId="5458EBA3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E475A" w:rsidRPr="00FF4F7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541BC"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9.37</w:t>
            </w:r>
          </w:p>
        </w:tc>
        <w:tc>
          <w:tcPr>
            <w:tcW w:w="134" w:type="dxa"/>
          </w:tcPr>
          <w:p w14:paraId="289736C8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C1D6601" w14:textId="1F2964BD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2,251.97</w:t>
            </w:r>
          </w:p>
        </w:tc>
        <w:tc>
          <w:tcPr>
            <w:tcW w:w="134" w:type="dxa"/>
          </w:tcPr>
          <w:p w14:paraId="1EDF1BEB" w14:textId="77777777" w:rsidR="000B22E3" w:rsidRPr="00FF4F70" w:rsidRDefault="000B22E3" w:rsidP="00FF4F70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EBAE5" w14:textId="4261CD9B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1,9</w:t>
            </w:r>
            <w:r w:rsidR="000541BC" w:rsidRPr="00FF4F70">
              <w:rPr>
                <w:rFonts w:asciiTheme="majorBidi" w:hAnsiTheme="majorBidi"/>
                <w:sz w:val="26"/>
                <w:szCs w:val="26"/>
              </w:rPr>
              <w:t>86</w:t>
            </w:r>
            <w:r w:rsidRPr="00FF4F70">
              <w:rPr>
                <w:rFonts w:asciiTheme="majorBidi" w:hAnsiTheme="majorBidi"/>
                <w:sz w:val="26"/>
                <w:szCs w:val="26"/>
              </w:rPr>
              <w:t>.</w:t>
            </w:r>
            <w:r w:rsidR="007515A1" w:rsidRPr="00FF4F70">
              <w:rPr>
                <w:rFonts w:asciiTheme="majorBidi" w:hAnsiTheme="majorBidi"/>
                <w:sz w:val="26"/>
                <w:szCs w:val="26"/>
              </w:rPr>
              <w:t>9</w:t>
            </w:r>
            <w:r w:rsidRPr="00FF4F70">
              <w:rPr>
                <w:rFonts w:asciiTheme="majorBidi" w:hAnsi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3194C9B2" w14:textId="77777777" w:rsidR="000B22E3" w:rsidRPr="00FF4F70" w:rsidRDefault="000B22E3" w:rsidP="00FF4F70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40A77B9" w14:textId="432E71A4" w:rsidR="000B22E3" w:rsidRPr="00FF4F70" w:rsidRDefault="000B22E3" w:rsidP="00FF4F70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FF4F70">
              <w:rPr>
                <w:rFonts w:asciiTheme="majorBidi" w:hAnsiTheme="majorBidi"/>
                <w:sz w:val="26"/>
                <w:szCs w:val="26"/>
              </w:rPr>
              <w:t>1,890.07</w:t>
            </w:r>
          </w:p>
        </w:tc>
      </w:tr>
      <w:tr w:rsidR="00A65DF9" w:rsidRPr="00FF4F70" w14:paraId="6EFAE23E" w14:textId="77777777" w:rsidTr="005578AA">
        <w:tc>
          <w:tcPr>
            <w:tcW w:w="3544" w:type="dxa"/>
            <w:gridSpan w:val="2"/>
          </w:tcPr>
          <w:p w14:paraId="37FF0797" w14:textId="197E6C21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Forward Contracts</w:t>
            </w:r>
            <w:r w:rsidRPr="00FF4F70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FF4F70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ล้านดอลลาร์สหรัฐอเมริกา</w:t>
            </w:r>
            <w:r w:rsidRPr="00FF4F70">
              <w:rPr>
                <w:rFonts w:asciiTheme="majorBidi" w:hAnsi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32CAD822" w14:textId="178B92D1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2AD24F11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D6D5DEE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37B92D28" w14:textId="77777777" w:rsidR="000B22E3" w:rsidRPr="00FF4F70" w:rsidRDefault="000B22E3" w:rsidP="00FF4F70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5D7A43D" w14:textId="0B03B51D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7CC47F1D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CA4F293" w14:textId="04293C8A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</w:tr>
      <w:tr w:rsidR="00A65DF9" w:rsidRPr="00FF4F70" w14:paraId="0CC8110A" w14:textId="77777777" w:rsidTr="005578AA">
        <w:tc>
          <w:tcPr>
            <w:tcW w:w="2999" w:type="dxa"/>
          </w:tcPr>
          <w:p w14:paraId="29C6537E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46" w:type="dxa"/>
            <w:gridSpan w:val="2"/>
          </w:tcPr>
          <w:p w14:paraId="387DE310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7CB1EE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AC2DE7C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DE31E3" w14:textId="77777777" w:rsidR="000B22E3" w:rsidRPr="00FF4F70" w:rsidRDefault="000B22E3" w:rsidP="00FF4F70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72C8816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26D9DCB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24B45F8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5DF9" w:rsidRPr="00FF4F70" w14:paraId="0398EFB8" w14:textId="77777777" w:rsidTr="005578AA">
        <w:tc>
          <w:tcPr>
            <w:tcW w:w="2999" w:type="dxa"/>
          </w:tcPr>
          <w:p w14:paraId="72426D38" w14:textId="274ADE73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เงินฝากสถาบันการเงิน </w:t>
            </w:r>
            <w:r w:rsidRPr="00FF4F70">
              <w:rPr>
                <w:rFonts w:ascii="Angsana New" w:hAnsi="Angsana New" w:cstheme="majorBidi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FF4F70">
              <w:rPr>
                <w:rFonts w:ascii="Angsana New" w:hAnsi="Angsana New"/>
                <w:spacing w:val="-2"/>
                <w:sz w:val="26"/>
                <w:szCs w:val="26"/>
              </w:rPr>
              <w:t>9)</w:t>
            </w:r>
          </w:p>
        </w:tc>
        <w:tc>
          <w:tcPr>
            <w:tcW w:w="1246" w:type="dxa"/>
            <w:gridSpan w:val="2"/>
          </w:tcPr>
          <w:p w14:paraId="7964ED35" w14:textId="0CD8ED33" w:rsidR="000B22E3" w:rsidRPr="00FF4F70" w:rsidRDefault="009822F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7515A1" w:rsidRPr="00FF4F70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34" w:type="dxa"/>
          </w:tcPr>
          <w:p w14:paraId="2FED11CD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4D0AF94" w14:textId="46626698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106.68</w:t>
            </w:r>
          </w:p>
        </w:tc>
        <w:tc>
          <w:tcPr>
            <w:tcW w:w="134" w:type="dxa"/>
          </w:tcPr>
          <w:p w14:paraId="44EC8CE5" w14:textId="77777777" w:rsidR="000B22E3" w:rsidRPr="00FF4F70" w:rsidRDefault="000B22E3" w:rsidP="00FF4F70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E5F5A6" w14:textId="2847C200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86.12</w:t>
            </w:r>
          </w:p>
        </w:tc>
        <w:tc>
          <w:tcPr>
            <w:tcW w:w="134" w:type="dxa"/>
          </w:tcPr>
          <w:p w14:paraId="2E0DAD95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DC90385" w14:textId="6692919B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86.12</w:t>
            </w:r>
          </w:p>
        </w:tc>
      </w:tr>
      <w:tr w:rsidR="00A65DF9" w:rsidRPr="00FF4F70" w14:paraId="179F382D" w14:textId="77777777" w:rsidTr="005578AA">
        <w:tc>
          <w:tcPr>
            <w:tcW w:w="2999" w:type="dxa"/>
          </w:tcPr>
          <w:p w14:paraId="1D3116A0" w14:textId="55DAF0DA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FF4F70">
              <w:rPr>
                <w:rFonts w:ascii="Angsana New" w:hAnsi="Angsana New" w:cstheme="majorBidi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FF4F70">
              <w:rPr>
                <w:rFonts w:ascii="Angsana New" w:hAnsi="Angsana New"/>
                <w:spacing w:val="-2"/>
                <w:sz w:val="26"/>
                <w:szCs w:val="26"/>
              </w:rPr>
              <w:t>12)</w:t>
            </w:r>
          </w:p>
        </w:tc>
        <w:tc>
          <w:tcPr>
            <w:tcW w:w="1246" w:type="dxa"/>
            <w:gridSpan w:val="2"/>
          </w:tcPr>
          <w:p w14:paraId="7A347D32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7D5A1430" w14:textId="4AB3E664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3C582FB" w14:textId="77777777" w:rsidR="000B22E3" w:rsidRPr="00FF4F70" w:rsidRDefault="000B22E3" w:rsidP="00FF4F70">
            <w:pPr>
              <w:tabs>
                <w:tab w:val="left" w:pos="284"/>
                <w:tab w:val="left" w:pos="567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2BEAC66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3A0C7F0D" w14:textId="27E899A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C72D5CA" w14:textId="77777777" w:rsidR="000B22E3" w:rsidRPr="00FF4F70" w:rsidRDefault="000B22E3" w:rsidP="00FF4F70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3EA30C5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54C1AA8C" w14:textId="2A5DED4E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4B8A3AA" w14:textId="77777777" w:rsidR="000B22E3" w:rsidRPr="00FF4F70" w:rsidRDefault="000B22E3" w:rsidP="00FF4F70">
            <w:pPr>
              <w:tabs>
                <w:tab w:val="left" w:pos="284"/>
                <w:tab w:val="left" w:pos="567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2CA57FF" w14:textId="77777777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66279580" w14:textId="679EB97C" w:rsidR="000B22E3" w:rsidRPr="00FF4F70" w:rsidRDefault="000B22E3" w:rsidP="00FF4F70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</w:tr>
    </w:tbl>
    <w:p w14:paraId="203E997B" w14:textId="77777777" w:rsidR="00FF4F70" w:rsidRDefault="00FF4F70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68D075A8" w:rsidR="001E27E2" w:rsidRPr="00507400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2F34CD" w:rsidRPr="00507400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6</w:t>
      </w:r>
      <w:r w:rsidRPr="0050740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5074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507400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A65DF9" w:rsidRPr="00FF4F70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FF4F7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FF4F7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65DF9" w:rsidRPr="00FF4F70" w14:paraId="0B679AA1" w14:textId="77777777" w:rsidTr="00B32000">
        <w:tc>
          <w:tcPr>
            <w:tcW w:w="3458" w:type="dxa"/>
          </w:tcPr>
          <w:p w14:paraId="5A07452D" w14:textId="77777777" w:rsidR="001E27E2" w:rsidRPr="00FF4F7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FF4F7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FF4F7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FF4F70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DF9" w:rsidRPr="00FF4F70" w14:paraId="270FBC19" w14:textId="77777777" w:rsidTr="00D76AE0">
        <w:tc>
          <w:tcPr>
            <w:tcW w:w="3458" w:type="dxa"/>
          </w:tcPr>
          <w:p w14:paraId="20A3CC56" w14:textId="77777777" w:rsidR="00A65DF9" w:rsidRPr="00FF4F70" w:rsidRDefault="00A65DF9" w:rsidP="00A6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06DCA344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5CF4E63C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78C92FE7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7664FF7" w14:textId="77777777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4B167778" w:rsidR="00A65DF9" w:rsidRPr="00FF4F70" w:rsidRDefault="00A65DF9" w:rsidP="00A65DF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65DF9" w:rsidRPr="00FF4F70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A65DF9" w:rsidRPr="00FF4F70" w:rsidRDefault="00A65DF9" w:rsidP="00A65DF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6F05DBEB" w14:textId="41BD6121" w:rsidR="00A65DF9" w:rsidRPr="00FF4F70" w:rsidRDefault="00774733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130,867</w:t>
            </w:r>
          </w:p>
        </w:tc>
        <w:tc>
          <w:tcPr>
            <w:tcW w:w="134" w:type="dxa"/>
          </w:tcPr>
          <w:p w14:paraId="4ED2C3F3" w14:textId="77777777" w:rsidR="00A65DF9" w:rsidRPr="00FF4F70" w:rsidRDefault="00A65DF9" w:rsidP="00A6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106EA737" w:rsidR="00A65DF9" w:rsidRPr="00FF4F70" w:rsidRDefault="00A65DF9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101,902 </w:t>
            </w:r>
          </w:p>
        </w:tc>
        <w:tc>
          <w:tcPr>
            <w:tcW w:w="134" w:type="dxa"/>
          </w:tcPr>
          <w:p w14:paraId="48F9831E" w14:textId="77777777" w:rsidR="00A65DF9" w:rsidRPr="00FF4F70" w:rsidRDefault="00A65DF9" w:rsidP="00A6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27FD60" w14:textId="469CB36C" w:rsidR="00A65DF9" w:rsidRPr="00FF4F70" w:rsidRDefault="00C11674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17,593</w:t>
            </w:r>
          </w:p>
        </w:tc>
        <w:tc>
          <w:tcPr>
            <w:tcW w:w="134" w:type="dxa"/>
          </w:tcPr>
          <w:p w14:paraId="44301FCB" w14:textId="77777777" w:rsidR="00A65DF9" w:rsidRPr="00FF4F70" w:rsidRDefault="00A65DF9" w:rsidP="00A65DF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65F5265F" w:rsidR="00A65DF9" w:rsidRPr="00FF4F70" w:rsidRDefault="00A65DF9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23,344 </w:t>
            </w:r>
          </w:p>
        </w:tc>
      </w:tr>
      <w:tr w:rsidR="00A65DF9" w:rsidRPr="00FF4F70" w14:paraId="65BF93BC" w14:textId="77777777" w:rsidTr="00844DFE">
        <w:tc>
          <w:tcPr>
            <w:tcW w:w="3458" w:type="dxa"/>
          </w:tcPr>
          <w:p w14:paraId="6DDD3027" w14:textId="77777777" w:rsidR="00A65DF9" w:rsidRPr="00FF4F70" w:rsidRDefault="00A65DF9" w:rsidP="00A65DF9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598D43F3" w14:textId="77777777" w:rsidR="00A65DF9" w:rsidRPr="00FF4F70" w:rsidRDefault="00A65DF9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A65DF9" w:rsidRPr="00FF4F70" w:rsidRDefault="00A65DF9" w:rsidP="00A6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58398F0F" w:rsidR="00A65DF9" w:rsidRPr="00FF4F70" w:rsidRDefault="00A65DF9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A65DF9" w:rsidRPr="00FF4F70" w:rsidRDefault="00A65DF9" w:rsidP="00A65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18FA7D" w14:textId="77777777" w:rsidR="00A65DF9" w:rsidRPr="00FF4F70" w:rsidRDefault="00A65DF9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A65DF9" w:rsidRPr="00FF4F70" w:rsidRDefault="00A65DF9" w:rsidP="00A65DF9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58D2A7D2" w:rsidR="00A65DF9" w:rsidRPr="00FF4F70" w:rsidRDefault="00A65DF9" w:rsidP="00A65DF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</w:tr>
      <w:tr w:rsidR="00774733" w:rsidRPr="00FF4F70" w14:paraId="1C753080" w14:textId="77777777" w:rsidTr="00844DFE">
        <w:tc>
          <w:tcPr>
            <w:tcW w:w="3458" w:type="dxa"/>
          </w:tcPr>
          <w:p w14:paraId="01937A1A" w14:textId="77777777" w:rsidR="00774733" w:rsidRPr="00FF4F70" w:rsidRDefault="00774733" w:rsidP="00774733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1BFF304" w14:textId="08F04D37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17,258</w:t>
            </w:r>
          </w:p>
        </w:tc>
        <w:tc>
          <w:tcPr>
            <w:tcW w:w="134" w:type="dxa"/>
          </w:tcPr>
          <w:p w14:paraId="0BDAA372" w14:textId="77777777" w:rsidR="00774733" w:rsidRPr="00FF4F70" w:rsidRDefault="00774733" w:rsidP="0077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25BA8CC0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17,256 </w:t>
            </w:r>
          </w:p>
        </w:tc>
        <w:tc>
          <w:tcPr>
            <w:tcW w:w="134" w:type="dxa"/>
          </w:tcPr>
          <w:p w14:paraId="34E44442" w14:textId="77777777" w:rsidR="00774733" w:rsidRPr="00FF4F70" w:rsidRDefault="00774733" w:rsidP="0077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1B6767" w14:textId="0861008E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8,092 </w:t>
            </w:r>
          </w:p>
        </w:tc>
        <w:tc>
          <w:tcPr>
            <w:tcW w:w="134" w:type="dxa"/>
          </w:tcPr>
          <w:p w14:paraId="1A5AA294" w14:textId="77777777" w:rsidR="00774733" w:rsidRPr="00FF4F70" w:rsidRDefault="00774733" w:rsidP="0077473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8476F22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6,702 </w:t>
            </w:r>
          </w:p>
        </w:tc>
      </w:tr>
      <w:tr w:rsidR="00774733" w:rsidRPr="00FF4F70" w14:paraId="235F9F40" w14:textId="77777777" w:rsidTr="00844DFE">
        <w:tc>
          <w:tcPr>
            <w:tcW w:w="3458" w:type="dxa"/>
          </w:tcPr>
          <w:p w14:paraId="624517C9" w14:textId="77777777" w:rsidR="00774733" w:rsidRPr="00FF4F70" w:rsidRDefault="00774733" w:rsidP="0077473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0FAE57D5" w14:textId="05CEE238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134" w:type="dxa"/>
          </w:tcPr>
          <w:p w14:paraId="2E6C49BE" w14:textId="77777777" w:rsidR="00774733" w:rsidRPr="00FF4F70" w:rsidRDefault="00774733" w:rsidP="0077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730F28C4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1,219 </w:t>
            </w:r>
          </w:p>
        </w:tc>
        <w:tc>
          <w:tcPr>
            <w:tcW w:w="134" w:type="dxa"/>
          </w:tcPr>
          <w:p w14:paraId="733959A4" w14:textId="77777777" w:rsidR="00774733" w:rsidRPr="00FF4F70" w:rsidRDefault="00774733" w:rsidP="0077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30DFDC" w14:textId="0C5EFEE3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375 </w:t>
            </w:r>
          </w:p>
        </w:tc>
        <w:tc>
          <w:tcPr>
            <w:tcW w:w="134" w:type="dxa"/>
          </w:tcPr>
          <w:p w14:paraId="400901B8" w14:textId="77777777" w:rsidR="00774733" w:rsidRPr="00FF4F70" w:rsidRDefault="00774733" w:rsidP="0077473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077F24AD" w:rsidR="00774733" w:rsidRPr="00FF4F70" w:rsidRDefault="00774733" w:rsidP="007747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1,046 </w:t>
            </w:r>
          </w:p>
        </w:tc>
      </w:tr>
      <w:tr w:rsidR="008D25B5" w:rsidRPr="00FF4F70" w14:paraId="58977AA3" w14:textId="77777777" w:rsidTr="00844DFE">
        <w:tc>
          <w:tcPr>
            <w:tcW w:w="3458" w:type="dxa"/>
          </w:tcPr>
          <w:p w14:paraId="266D1EF6" w14:textId="77777777" w:rsidR="008D25B5" w:rsidRPr="00FF4F70" w:rsidRDefault="008D25B5" w:rsidP="008D25B5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498C7F" w14:textId="21846C05" w:rsidR="008D25B5" w:rsidRPr="00FF4F70" w:rsidRDefault="00774733" w:rsidP="008D25B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13,205</w:t>
            </w:r>
          </w:p>
        </w:tc>
        <w:tc>
          <w:tcPr>
            <w:tcW w:w="134" w:type="dxa"/>
          </w:tcPr>
          <w:p w14:paraId="779FC8C3" w14:textId="77777777" w:rsidR="008D25B5" w:rsidRPr="00FF4F7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4EF4BE17" w:rsidR="008D25B5" w:rsidRPr="00FF4F70" w:rsidRDefault="008D25B5" w:rsidP="008D25B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7,183 </w:t>
            </w:r>
          </w:p>
        </w:tc>
        <w:tc>
          <w:tcPr>
            <w:tcW w:w="134" w:type="dxa"/>
          </w:tcPr>
          <w:p w14:paraId="58A3D891" w14:textId="77777777" w:rsidR="008D25B5" w:rsidRPr="00FF4F70" w:rsidRDefault="008D25B5" w:rsidP="008D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B81E6D" w14:textId="44B994DC" w:rsidR="008D25B5" w:rsidRPr="00FF4F70" w:rsidRDefault="008D25B5" w:rsidP="008D25B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1,044 </w:t>
            </w:r>
          </w:p>
        </w:tc>
        <w:tc>
          <w:tcPr>
            <w:tcW w:w="134" w:type="dxa"/>
          </w:tcPr>
          <w:p w14:paraId="5273F6B7" w14:textId="77777777" w:rsidR="008D25B5" w:rsidRPr="00FF4F70" w:rsidRDefault="008D25B5" w:rsidP="008D25B5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5CCB062" w14:textId="500688CC" w:rsidR="008D25B5" w:rsidRPr="00FF4F70" w:rsidRDefault="008D25B5" w:rsidP="008D25B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1,239 </w:t>
            </w:r>
          </w:p>
        </w:tc>
      </w:tr>
      <w:tr w:rsidR="00C56E41" w:rsidRPr="00FF4F70" w14:paraId="0C236F7C" w14:textId="77777777" w:rsidTr="00D76AE0">
        <w:tc>
          <w:tcPr>
            <w:tcW w:w="3458" w:type="dxa"/>
          </w:tcPr>
          <w:p w14:paraId="4648B3A7" w14:textId="77777777" w:rsidR="00C56E41" w:rsidRPr="00FF4F70" w:rsidRDefault="00C56E41" w:rsidP="00C56E41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20F1D8" w14:textId="7C797194" w:rsidR="00C56E41" w:rsidRPr="00FF4F70" w:rsidRDefault="00C56E41" w:rsidP="00C56E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161,913</w:t>
            </w:r>
          </w:p>
        </w:tc>
        <w:tc>
          <w:tcPr>
            <w:tcW w:w="134" w:type="dxa"/>
          </w:tcPr>
          <w:p w14:paraId="00EAE60E" w14:textId="77777777" w:rsidR="00C56E41" w:rsidRPr="00FF4F70" w:rsidRDefault="00C56E41" w:rsidP="00C5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5F1E13EA" w:rsidR="00C56E41" w:rsidRPr="00FF4F70" w:rsidRDefault="00C56E41" w:rsidP="00C56E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127,560</w:t>
            </w:r>
          </w:p>
        </w:tc>
        <w:tc>
          <w:tcPr>
            <w:tcW w:w="134" w:type="dxa"/>
          </w:tcPr>
          <w:p w14:paraId="60F88D1F" w14:textId="77777777" w:rsidR="00C56E41" w:rsidRPr="00FF4F70" w:rsidRDefault="00C56E41" w:rsidP="00C56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4AC237" w14:textId="2BDAB6A1" w:rsidR="00C56E41" w:rsidRPr="00FF4F70" w:rsidRDefault="00C56E41" w:rsidP="00C56E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27,104</w:t>
            </w:r>
          </w:p>
        </w:tc>
        <w:tc>
          <w:tcPr>
            <w:tcW w:w="134" w:type="dxa"/>
          </w:tcPr>
          <w:p w14:paraId="61099DA8" w14:textId="77777777" w:rsidR="00C56E41" w:rsidRPr="00FF4F70" w:rsidRDefault="00C56E41" w:rsidP="00C56E41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24149333" w:rsidR="00C56E41" w:rsidRPr="00FF4F70" w:rsidRDefault="00C56E41" w:rsidP="00C56E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32,331</w:t>
            </w:r>
          </w:p>
        </w:tc>
      </w:tr>
    </w:tbl>
    <w:p w14:paraId="5D15FDE3" w14:textId="6187D434" w:rsidR="001047CF" w:rsidRPr="00507400" w:rsidRDefault="001047CF" w:rsidP="00FF4F7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07400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507400">
        <w:rPr>
          <w:rFonts w:ascii="Angsana New" w:hAnsi="Angsana New"/>
          <w:b/>
          <w:bCs/>
          <w:sz w:val="32"/>
          <w:szCs w:val="32"/>
        </w:rPr>
        <w:t>7.</w:t>
      </w:r>
      <w:r w:rsidRPr="00507400">
        <w:rPr>
          <w:rFonts w:ascii="Angsana New" w:hAnsi="Angsana New"/>
          <w:b/>
          <w:bCs/>
          <w:sz w:val="32"/>
          <w:szCs w:val="32"/>
        </w:rPr>
        <w:tab/>
      </w:r>
      <w:r w:rsidRPr="0050740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2C896C5" w14:textId="6314339C" w:rsidR="00782CA1" w:rsidRPr="00507400" w:rsidRDefault="00782CA1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="Angsana New" w:hAnsi="Angsana New"/>
          <w:sz w:val="32"/>
          <w:szCs w:val="32"/>
          <w:cs/>
        </w:rPr>
        <w:t>มูลค่าตามบัญชีของเงินกู้ยืมระยะยาวจากสถาบันการเงินและการเคลื่อนไหว</w:t>
      </w:r>
      <w:r w:rsidRPr="00507400">
        <w:rPr>
          <w:rFonts w:asciiTheme="majorBidi" w:hAnsiTheme="majorBidi"/>
          <w:sz w:val="32"/>
          <w:szCs w:val="32"/>
          <w:cs/>
        </w:rPr>
        <w:t>สำหรับ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งวด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 2568 </w:t>
      </w:r>
      <w:r w:rsidRPr="0050740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3"/>
        <w:gridCol w:w="1587"/>
      </w:tblGrid>
      <w:tr w:rsidR="00A65DF9" w:rsidRPr="00507400" w14:paraId="78259D5B" w14:textId="77777777" w:rsidTr="00C51F55">
        <w:trPr>
          <w:cantSplit/>
        </w:trPr>
        <w:tc>
          <w:tcPr>
            <w:tcW w:w="6803" w:type="dxa"/>
          </w:tcPr>
          <w:p w14:paraId="6ABEA64C" w14:textId="77777777" w:rsidR="00C51F55" w:rsidRPr="00507400" w:rsidRDefault="00C51F55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6EFE7B" w14:textId="77777777" w:rsidR="00C51F55" w:rsidRPr="00507400" w:rsidRDefault="00C51F55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A65DF9" w:rsidRPr="00507400" w14:paraId="090EE141" w14:textId="77777777" w:rsidTr="00734591">
        <w:trPr>
          <w:cantSplit/>
        </w:trPr>
        <w:tc>
          <w:tcPr>
            <w:tcW w:w="6803" w:type="dxa"/>
          </w:tcPr>
          <w:p w14:paraId="5612A2D2" w14:textId="77777777" w:rsidR="00C51F55" w:rsidRPr="00507400" w:rsidRDefault="00C51F55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030620" w14:textId="15FD3CD8" w:rsidR="00C51F55" w:rsidRPr="00507400" w:rsidRDefault="00C51F55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</w:tr>
      <w:tr w:rsidR="00A65DF9" w:rsidRPr="00507400" w14:paraId="127E9FC0" w14:textId="77777777" w:rsidTr="00734591">
        <w:trPr>
          <w:cantSplit/>
        </w:trPr>
        <w:tc>
          <w:tcPr>
            <w:tcW w:w="6803" w:type="dxa"/>
          </w:tcPr>
          <w:p w14:paraId="1AE4361C" w14:textId="47AE0857" w:rsidR="00C51F55" w:rsidRPr="00507400" w:rsidRDefault="00C51F55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1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มกราคม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2568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69AFA3B" w14:textId="76498ED8" w:rsidR="00C51F55" w:rsidRPr="00507400" w:rsidRDefault="00C51F55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113,760</w:t>
            </w:r>
          </w:p>
        </w:tc>
      </w:tr>
      <w:tr w:rsidR="00734591" w:rsidRPr="00507400" w14:paraId="7FC9C24F" w14:textId="77777777" w:rsidTr="00734591">
        <w:trPr>
          <w:cantSplit/>
        </w:trPr>
        <w:tc>
          <w:tcPr>
            <w:tcW w:w="6803" w:type="dxa"/>
          </w:tcPr>
          <w:p w14:paraId="12A512A7" w14:textId="3609FD27" w:rsidR="00734591" w:rsidRPr="00507400" w:rsidRDefault="00734591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50740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Pr="00507400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ระหว่างงวด</w:t>
            </w:r>
          </w:p>
        </w:tc>
        <w:tc>
          <w:tcPr>
            <w:tcW w:w="1587" w:type="dxa"/>
          </w:tcPr>
          <w:p w14:paraId="61C93A2D" w14:textId="5A7DE85D" w:rsidR="00734591" w:rsidRPr="00507400" w:rsidRDefault="00734591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16,831</w:t>
            </w:r>
          </w:p>
        </w:tc>
      </w:tr>
      <w:tr w:rsidR="00734591" w:rsidRPr="00507400" w14:paraId="5F6AA3B8" w14:textId="77777777" w:rsidTr="0030166B">
        <w:trPr>
          <w:cantSplit/>
        </w:trPr>
        <w:tc>
          <w:tcPr>
            <w:tcW w:w="6803" w:type="dxa"/>
          </w:tcPr>
          <w:p w14:paraId="78F74C40" w14:textId="7131B006" w:rsidR="00734591" w:rsidRPr="00507400" w:rsidRDefault="00734591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F5F8B2B" w14:textId="08180A72" w:rsidR="00734591" w:rsidRPr="00507400" w:rsidRDefault="00734591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(14,911)</w:t>
            </w:r>
          </w:p>
        </w:tc>
      </w:tr>
      <w:tr w:rsidR="00734591" w:rsidRPr="00507400" w14:paraId="7B5D8FD5" w14:textId="77777777" w:rsidTr="0030166B">
        <w:trPr>
          <w:cantSplit/>
        </w:trPr>
        <w:tc>
          <w:tcPr>
            <w:tcW w:w="6803" w:type="dxa"/>
          </w:tcPr>
          <w:p w14:paraId="3C2F1E7D" w14:textId="6009BDD8" w:rsidR="00734591" w:rsidRPr="00507400" w:rsidRDefault="00734591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Pr="00507400">
              <w:rPr>
                <w:rFonts w:asciiTheme="majorBidi" w:eastAsia="Calibri" w:hAnsiTheme="majorBidi" w:hint="cs"/>
                <w:kern w:val="2"/>
                <w:sz w:val="32"/>
                <w:szCs w:val="32"/>
                <w:cs/>
                <w14:ligatures w14:val="standardContextual"/>
              </w:rPr>
              <w:t>กันยายน</w:t>
            </w:r>
            <w:r w:rsidRPr="00507400">
              <w:rPr>
                <w:rFonts w:asciiTheme="majorBidi" w:eastAsia="Calibri" w:hAnsiTheme="majorBidi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0006CE0" w14:textId="4777CAE2" w:rsidR="00734591" w:rsidRPr="00507400" w:rsidRDefault="00734591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115,680</w:t>
            </w:r>
          </w:p>
        </w:tc>
      </w:tr>
      <w:tr w:rsidR="00734591" w:rsidRPr="00507400" w14:paraId="57A4FF64" w14:textId="77777777" w:rsidTr="00C51F55">
        <w:trPr>
          <w:cantSplit/>
        </w:trPr>
        <w:tc>
          <w:tcPr>
            <w:tcW w:w="6803" w:type="dxa"/>
          </w:tcPr>
          <w:p w14:paraId="4FB9D77D" w14:textId="54488685" w:rsidR="00734591" w:rsidRPr="00507400" w:rsidRDefault="00734591" w:rsidP="00FF4F70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:u w:val="single"/>
                <w:cs/>
                <w14:ligatures w14:val="standardContextual"/>
              </w:rPr>
              <w:t>หัก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C522D69" w14:textId="1D3651FD" w:rsidR="00734591" w:rsidRPr="00507400" w:rsidRDefault="00734591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(29,118)</w:t>
            </w:r>
          </w:p>
        </w:tc>
      </w:tr>
      <w:tr w:rsidR="00734591" w:rsidRPr="00507400" w14:paraId="15997EA0" w14:textId="77777777" w:rsidTr="00C51F55">
        <w:trPr>
          <w:cantSplit/>
        </w:trPr>
        <w:tc>
          <w:tcPr>
            <w:tcW w:w="6803" w:type="dxa"/>
          </w:tcPr>
          <w:p w14:paraId="5C423541" w14:textId="777D2FF7" w:rsidR="00734591" w:rsidRPr="00507400" w:rsidRDefault="00734591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เงินกู้ยืมระยะยาวจากสถาบันการเงิน - สุทธิ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D183AEE" w14:textId="4A2F6C62" w:rsidR="00734591" w:rsidRPr="00507400" w:rsidRDefault="00734591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86,562</w:t>
            </w:r>
          </w:p>
        </w:tc>
      </w:tr>
    </w:tbl>
    <w:p w14:paraId="1C13100D" w14:textId="1C92C94B" w:rsidR="00507400" w:rsidRDefault="0050740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1D54C572" w14:textId="0A3253B6" w:rsidR="005F652E" w:rsidRPr="00507400" w:rsidRDefault="00A6092F" w:rsidP="00FF4F7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t>18</w:t>
      </w:r>
      <w:r w:rsidR="005F652E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52E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D86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6206A3E" w14:textId="4980E4BC" w:rsidR="00570DBF" w:rsidRPr="00507400" w:rsidRDefault="00570DBF" w:rsidP="00FF4F70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B15B31" w:rsidRPr="00507400">
        <w:rPr>
          <w:rFonts w:asciiTheme="majorBidi" w:hAnsiTheme="majorBidi"/>
          <w:sz w:val="32"/>
          <w:szCs w:val="32"/>
          <w:cs/>
        </w:rPr>
        <w:t>สำหรับ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งวด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15B31" w:rsidRPr="0050740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 30</w:t>
      </w:r>
      <w:r w:rsidR="00B15B31"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5DF9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15B31" w:rsidRPr="00507400">
        <w:rPr>
          <w:rFonts w:asciiTheme="majorBidi" w:hAnsiTheme="majorBidi" w:cstheme="majorBidi"/>
          <w:sz w:val="32"/>
          <w:szCs w:val="32"/>
        </w:rPr>
        <w:t xml:space="preserve"> 2568 </w:t>
      </w:r>
      <w:r w:rsidR="00B15B31" w:rsidRPr="0050740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5"/>
        <w:gridCol w:w="1589"/>
      </w:tblGrid>
      <w:tr w:rsidR="00A65DF9" w:rsidRPr="00507400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507400" w:rsidRDefault="00D42704" w:rsidP="00FF4F70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507400" w:rsidRDefault="00D42704" w:rsidP="00FF4F7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A65DF9" w:rsidRPr="00507400" w14:paraId="3486320D" w14:textId="77777777" w:rsidTr="00D8154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507400" w:rsidRDefault="00D42704" w:rsidP="00FF4F70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507400" w:rsidRDefault="00D42704" w:rsidP="00FF4F70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9EEAD3D" w14:textId="77777777" w:rsidR="00D42704" w:rsidRPr="00507400" w:rsidRDefault="00D42704" w:rsidP="00FF4F70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507400" w:rsidRDefault="00D42704" w:rsidP="00FF4F70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507400" w:rsidRDefault="00D42704" w:rsidP="00FF4F70">
            <w:pPr>
              <w:tabs>
                <w:tab w:val="clear" w:pos="1644"/>
                <w:tab w:val="left" w:pos="1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65DF9" w:rsidRPr="00507400" w14:paraId="354C61B5" w14:textId="77777777" w:rsidTr="004426C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3512AF9B" w:rsidR="004F5FB9" w:rsidRPr="00507400" w:rsidRDefault="004F5FB9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DF0F22"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014A3DB" w14:textId="15DB4D0D" w:rsidR="004F5FB9" w:rsidRPr="00507400" w:rsidRDefault="00DF0F22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141,777</w:t>
            </w:r>
          </w:p>
        </w:tc>
        <w:tc>
          <w:tcPr>
            <w:tcW w:w="135" w:type="dxa"/>
            <w:vAlign w:val="bottom"/>
          </w:tcPr>
          <w:p w14:paraId="72DEDDD3" w14:textId="77777777" w:rsidR="004F5FB9" w:rsidRPr="00507400" w:rsidRDefault="004F5FB9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6AF0DC9D" w14:textId="7A24CA28" w:rsidR="004F5FB9" w:rsidRPr="00507400" w:rsidRDefault="00DF0F22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22,153</w:t>
            </w:r>
          </w:p>
        </w:tc>
      </w:tr>
      <w:tr w:rsidR="00A97E54" w:rsidRPr="00507400" w14:paraId="39A4BADD" w14:textId="77777777" w:rsidTr="00BC62CC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8CAF4AA" w14:textId="5F9EEBCB" w:rsidR="00A97E54" w:rsidRPr="00507400" w:rsidRDefault="00A97E54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07400"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ผลต่างจา</w:t>
            </w:r>
            <w:r w:rsidRPr="00507400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กการยกเลิกสัญญา</w:t>
            </w:r>
            <w:r w:rsidRPr="0050740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เช่า</w:t>
            </w:r>
          </w:p>
        </w:tc>
        <w:tc>
          <w:tcPr>
            <w:tcW w:w="1587" w:type="dxa"/>
          </w:tcPr>
          <w:p w14:paraId="4D1909CE" w14:textId="6E763461" w:rsidR="00A97E54" w:rsidRPr="00507400" w:rsidRDefault="00A97E54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/>
                <w:sz w:val="32"/>
                <w:szCs w:val="32"/>
                <w:cs/>
              </w:rPr>
              <w:t>(230)</w:t>
            </w:r>
          </w:p>
        </w:tc>
        <w:tc>
          <w:tcPr>
            <w:tcW w:w="135" w:type="dxa"/>
            <w:vAlign w:val="bottom"/>
          </w:tcPr>
          <w:p w14:paraId="5499FAD4" w14:textId="77777777" w:rsidR="00A97E54" w:rsidRPr="00507400" w:rsidRDefault="00A97E54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vAlign w:val="bottom"/>
          </w:tcPr>
          <w:p w14:paraId="32386C6F" w14:textId="37BBB5E5" w:rsidR="00A97E54" w:rsidRPr="00507400" w:rsidRDefault="00A97E54" w:rsidP="00FF4F70">
            <w:pPr>
              <w:tabs>
                <w:tab w:val="clear" w:pos="907"/>
                <w:tab w:val="left" w:pos="-108"/>
              </w:tabs>
              <w:spacing w:line="3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7E54" w:rsidRPr="00507400" w14:paraId="235E167D" w14:textId="77777777" w:rsidTr="00D8154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7884664" w14:textId="2854DE6F" w:rsidR="00A97E54" w:rsidRPr="00507400" w:rsidRDefault="00A97E54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0740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Pr="00507400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ระหว่างงวด</w:t>
            </w:r>
          </w:p>
        </w:tc>
        <w:tc>
          <w:tcPr>
            <w:tcW w:w="1587" w:type="dxa"/>
          </w:tcPr>
          <w:p w14:paraId="12011A10" w14:textId="43745653" w:rsidR="00A97E54" w:rsidRPr="00507400" w:rsidRDefault="00A97E54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21,966</w:t>
            </w:r>
          </w:p>
        </w:tc>
        <w:tc>
          <w:tcPr>
            <w:tcW w:w="135" w:type="dxa"/>
            <w:vAlign w:val="bottom"/>
          </w:tcPr>
          <w:p w14:paraId="4F517FF9" w14:textId="77777777" w:rsidR="00A97E54" w:rsidRPr="00507400" w:rsidRDefault="00A97E54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04A75B16" w14:textId="266D5218" w:rsidR="00A97E54" w:rsidRPr="00507400" w:rsidRDefault="00A97E54" w:rsidP="00FF4F7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716</w:t>
            </w:r>
          </w:p>
        </w:tc>
      </w:tr>
      <w:tr w:rsidR="00A97E54" w:rsidRPr="00507400" w14:paraId="0363FF9D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34401475" w:rsidR="00A97E54" w:rsidRPr="00507400" w:rsidRDefault="00A97E54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07400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จ่ายชำระระหว่างงวด</w:t>
            </w:r>
          </w:p>
        </w:tc>
        <w:tc>
          <w:tcPr>
            <w:tcW w:w="1587" w:type="dxa"/>
          </w:tcPr>
          <w:p w14:paraId="7F182638" w14:textId="45414933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(19,230)</w:t>
            </w:r>
          </w:p>
        </w:tc>
        <w:tc>
          <w:tcPr>
            <w:tcW w:w="135" w:type="dxa"/>
          </w:tcPr>
          <w:p w14:paraId="5C7F3E3C" w14:textId="77777777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883626F" w14:textId="096854C0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/>
                <w:sz w:val="32"/>
                <w:szCs w:val="32"/>
              </w:rPr>
              <w:t>(</w:t>
            </w:r>
            <w:r w:rsidRPr="00507400">
              <w:rPr>
                <w:rFonts w:asciiTheme="majorBidi" w:hAnsiTheme="majorBidi"/>
                <w:sz w:val="32"/>
                <w:szCs w:val="32"/>
                <w:cs/>
              </w:rPr>
              <w:t>69</w:t>
            </w:r>
            <w:r w:rsidRPr="00507400">
              <w:rPr>
                <w:rFonts w:asciiTheme="majorBidi" w:hAnsiTheme="majorBidi"/>
                <w:sz w:val="32"/>
                <w:szCs w:val="32"/>
              </w:rPr>
              <w:t>0)</w:t>
            </w:r>
          </w:p>
        </w:tc>
      </w:tr>
      <w:tr w:rsidR="00A97E54" w:rsidRPr="00507400" w14:paraId="1B9AA734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40F05103" w:rsidR="00A97E54" w:rsidRPr="00507400" w:rsidRDefault="00A97E54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507400">
              <w:rPr>
                <w:rFonts w:asciiTheme="majorBidi" w:eastAsia="Calibri" w:hAnsiTheme="majorBidi" w:hint="cs"/>
                <w:kern w:val="2"/>
                <w:sz w:val="32"/>
                <w:szCs w:val="32"/>
                <w:cs/>
                <w14:ligatures w14:val="standardContextual"/>
              </w:rPr>
              <w:t>กันยายน</w:t>
            </w:r>
            <w:r w:rsidRPr="00507400">
              <w:rPr>
                <w:rFonts w:asciiTheme="majorBidi" w:eastAsia="Calibri" w:hAnsiTheme="majorBidi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507400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65274C3" w14:textId="2AE24DCC" w:rsidR="00A97E54" w:rsidRPr="00507400" w:rsidRDefault="00A97E54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144,283</w:t>
            </w:r>
          </w:p>
        </w:tc>
        <w:tc>
          <w:tcPr>
            <w:tcW w:w="135" w:type="dxa"/>
          </w:tcPr>
          <w:p w14:paraId="74562D63" w14:textId="77777777" w:rsidR="00A97E54" w:rsidRPr="00507400" w:rsidRDefault="00A97E54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291812EC" w14:textId="0F52467B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07400">
              <w:rPr>
                <w:rFonts w:asciiTheme="majorBidi" w:hAnsiTheme="majorBidi"/>
                <w:sz w:val="32"/>
                <w:szCs w:val="32"/>
              </w:rPr>
              <w:t>22,179</w:t>
            </w:r>
          </w:p>
        </w:tc>
      </w:tr>
      <w:tr w:rsidR="00A97E54" w:rsidRPr="00507400" w14:paraId="6A171F06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A97E54" w:rsidRPr="00507400" w:rsidRDefault="00A97E54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</w:tcPr>
          <w:p w14:paraId="6E1B76C7" w14:textId="44B01697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/>
                <w:sz w:val="32"/>
                <w:szCs w:val="32"/>
              </w:rPr>
              <w:t>(</w:t>
            </w:r>
            <w:r w:rsidRPr="00507400">
              <w:rPr>
                <w:rFonts w:asciiTheme="majorBidi" w:hAnsiTheme="majorBidi"/>
                <w:sz w:val="32"/>
                <w:szCs w:val="32"/>
                <w:cs/>
              </w:rPr>
              <w:t>29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7400">
              <w:rPr>
                <w:rFonts w:asciiTheme="majorBidi" w:hAnsiTheme="majorBidi"/>
                <w:sz w:val="32"/>
                <w:szCs w:val="32"/>
                <w:cs/>
              </w:rPr>
              <w:t>832</w:t>
            </w:r>
            <w:r w:rsidRPr="00507400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2EA89419" w14:textId="77777777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4465AD3" w14:textId="775150CE" w:rsidR="00A97E54" w:rsidRPr="00507400" w:rsidRDefault="00A97E54" w:rsidP="00FF4F7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(1,363)</w:t>
            </w:r>
          </w:p>
        </w:tc>
      </w:tr>
      <w:tr w:rsidR="00A97E54" w:rsidRPr="00507400" w14:paraId="328BB6EA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A97E54" w:rsidRPr="00507400" w:rsidRDefault="00A97E54" w:rsidP="00FF4F70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0740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E50A687" w14:textId="27FA5FC3" w:rsidR="00A97E54" w:rsidRPr="00507400" w:rsidRDefault="00A97E54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/>
                <w:sz w:val="32"/>
                <w:szCs w:val="32"/>
                <w:cs/>
              </w:rPr>
              <w:t>114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7400">
              <w:rPr>
                <w:rFonts w:asciiTheme="majorBidi" w:hAnsiTheme="majorBidi"/>
                <w:sz w:val="32"/>
                <w:szCs w:val="32"/>
                <w:cs/>
              </w:rPr>
              <w:t>451</w:t>
            </w:r>
          </w:p>
        </w:tc>
        <w:tc>
          <w:tcPr>
            <w:tcW w:w="135" w:type="dxa"/>
          </w:tcPr>
          <w:p w14:paraId="77119109" w14:textId="77777777" w:rsidR="00A97E54" w:rsidRPr="00507400" w:rsidRDefault="00A97E54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double" w:sz="6" w:space="0" w:color="auto"/>
            </w:tcBorders>
          </w:tcPr>
          <w:p w14:paraId="77F5FA2E" w14:textId="16CC0D11" w:rsidR="00A97E54" w:rsidRPr="00507400" w:rsidRDefault="00A97E54" w:rsidP="00FF4F7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>20,816</w:t>
            </w:r>
          </w:p>
        </w:tc>
      </w:tr>
    </w:tbl>
    <w:p w14:paraId="3D94DBC9" w14:textId="77777777" w:rsidR="00DF0DED" w:rsidRDefault="00DF0DED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1CDBA30" w14:textId="77777777" w:rsidR="00FF4F70" w:rsidRDefault="00FF4F7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052E203" w14:textId="77777777" w:rsidR="00FF4F70" w:rsidRDefault="00FF4F7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3A45B299" w14:textId="77777777" w:rsidR="00FF4F70" w:rsidRDefault="00FF4F7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68D3327" w14:textId="77777777" w:rsidR="00FF4F70" w:rsidRDefault="00FF4F7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675A9850" w14:textId="77777777" w:rsidR="00FF4F70" w:rsidRDefault="00FF4F7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13BA00F0" w14:textId="77777777" w:rsidR="00FF4F70" w:rsidRPr="00507400" w:rsidRDefault="00FF4F70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23A1D42C" w14:textId="3DA6A857" w:rsidR="00AA288F" w:rsidRPr="00507400" w:rsidRDefault="00AA288F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 w:rsidRPr="00507400">
        <w:rPr>
          <w:rFonts w:asciiTheme="majorBidi" w:hAnsiTheme="majorBidi" w:cstheme="majorBidi" w:hint="cs"/>
          <w:position w:val="2"/>
          <w:sz w:val="32"/>
          <w:szCs w:val="32"/>
          <w:cs/>
        </w:rPr>
        <w:lastRenderedPageBreak/>
        <w:t>ค่าใช้จ่ายที่เกี่ยวข้องกับสัญญาเช่า</w:t>
      </w:r>
      <w:r w:rsidRPr="00507400">
        <w:rPr>
          <w:rFonts w:asciiTheme="majorBidi" w:hAnsiTheme="majorBidi" w:cstheme="majorBidi"/>
          <w:position w:val="2"/>
          <w:sz w:val="32"/>
          <w:szCs w:val="32"/>
          <w:cs/>
        </w:rPr>
        <w:t>ที่รับรู้ในงบกำไรขาดทุนเบ็ดเสร็จ</w:t>
      </w:r>
      <w:r w:rsidR="004B550E" w:rsidRPr="00507400">
        <w:rPr>
          <w:rFonts w:asciiTheme="majorBidi" w:hAnsiTheme="majorBidi"/>
          <w:position w:val="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4B550E" w:rsidRPr="00507400">
        <w:rPr>
          <w:rFonts w:asciiTheme="majorBidi" w:hAnsiTheme="majorBidi" w:cstheme="majorBidi"/>
          <w:position w:val="2"/>
          <w:sz w:val="32"/>
          <w:szCs w:val="32"/>
        </w:rPr>
        <w:t xml:space="preserve">30 </w:t>
      </w:r>
      <w:r w:rsidR="004B550E" w:rsidRPr="00507400">
        <w:rPr>
          <w:rFonts w:asciiTheme="majorBidi" w:hAnsiTheme="majorBidi"/>
          <w:position w:val="2"/>
          <w:sz w:val="32"/>
          <w:szCs w:val="32"/>
          <w:cs/>
        </w:rPr>
        <w:t xml:space="preserve">กันยายน </w:t>
      </w:r>
      <w:r w:rsidR="004B550E" w:rsidRPr="00507400">
        <w:rPr>
          <w:rFonts w:asciiTheme="majorBidi" w:hAnsiTheme="majorBidi" w:cstheme="majorBidi"/>
          <w:position w:val="2"/>
          <w:sz w:val="32"/>
          <w:szCs w:val="32"/>
        </w:rPr>
        <w:t xml:space="preserve">2568 </w:t>
      </w:r>
      <w:r w:rsidR="004B550E" w:rsidRPr="00507400">
        <w:rPr>
          <w:rFonts w:asciiTheme="majorBidi" w:hAnsiTheme="majorBidi"/>
          <w:position w:val="2"/>
          <w:sz w:val="32"/>
          <w:szCs w:val="32"/>
          <w:cs/>
        </w:rPr>
        <w:t xml:space="preserve">และ </w:t>
      </w:r>
      <w:r w:rsidR="004B550E" w:rsidRPr="00507400">
        <w:rPr>
          <w:rFonts w:asciiTheme="majorBidi" w:hAnsiTheme="majorBidi" w:cstheme="majorBidi"/>
          <w:position w:val="2"/>
          <w:sz w:val="32"/>
          <w:szCs w:val="32"/>
        </w:rPr>
        <w:t>2567</w:t>
      </w:r>
      <w:r w:rsidR="004B550E" w:rsidRPr="00507400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position w:val="2"/>
          <w:sz w:val="32"/>
          <w:szCs w:val="32"/>
          <w:cs/>
        </w:rPr>
        <w:t>มีดังนี้</w:t>
      </w: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8"/>
        <w:gridCol w:w="1132"/>
        <w:gridCol w:w="136"/>
        <w:gridCol w:w="1134"/>
        <w:gridCol w:w="136"/>
        <w:gridCol w:w="1134"/>
      </w:tblGrid>
      <w:tr w:rsidR="004B550E" w:rsidRPr="00FF4F70" w14:paraId="51AF2001" w14:textId="77777777" w:rsidTr="00A60247">
        <w:trPr>
          <w:cantSplit/>
        </w:trPr>
        <w:tc>
          <w:tcPr>
            <w:tcW w:w="3969" w:type="dxa"/>
          </w:tcPr>
          <w:p w14:paraId="1F53F4EF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2E837BC" w14:textId="2EA5E118" w:rsidR="004B550E" w:rsidRPr="00FF4F70" w:rsidRDefault="004B550E" w:rsidP="00507400">
            <w:pPr>
              <w:pStyle w:val="a0"/>
              <w:tabs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B550E" w:rsidRPr="00FF4F70" w14:paraId="77949FE4" w14:textId="77777777" w:rsidTr="00A60247">
        <w:trPr>
          <w:cantSplit/>
        </w:trPr>
        <w:tc>
          <w:tcPr>
            <w:tcW w:w="3969" w:type="dxa"/>
          </w:tcPr>
          <w:p w14:paraId="23DA6597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0C7820F2" w14:textId="77777777" w:rsidR="004B550E" w:rsidRPr="00FF4F70" w:rsidRDefault="004B550E" w:rsidP="00507400">
            <w:pPr>
              <w:pStyle w:val="a0"/>
              <w:tabs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B550E" w:rsidRPr="00FF4F70" w14:paraId="53C52AB9" w14:textId="77777777" w:rsidTr="00A60247">
        <w:trPr>
          <w:cantSplit/>
        </w:trPr>
        <w:tc>
          <w:tcPr>
            <w:tcW w:w="3969" w:type="dxa"/>
          </w:tcPr>
          <w:p w14:paraId="1BC6EA53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9183105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701D4F80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2F7FD4AB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60E5EA4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สำหรับงวดเก้าเดือนสิ้นสุด</w:t>
            </w:r>
          </w:p>
          <w:p w14:paraId="00518E1A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4B550E" w:rsidRPr="00FF4F70" w14:paraId="5E135486" w14:textId="77777777" w:rsidTr="00DF0DED">
        <w:trPr>
          <w:cantSplit/>
          <w:trHeight w:val="212"/>
        </w:trPr>
        <w:tc>
          <w:tcPr>
            <w:tcW w:w="3969" w:type="dxa"/>
          </w:tcPr>
          <w:p w14:paraId="4E04ECA6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F784AE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BA9E207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0F50DFB7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" w:type="dxa"/>
          </w:tcPr>
          <w:p w14:paraId="2CA339A9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E7DB7E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35DC351C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EE3FD2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DF0DED" w:rsidRPr="00FF4F70" w14:paraId="799515F1" w14:textId="77777777" w:rsidTr="00DF0DED">
        <w:trPr>
          <w:cantSplit/>
        </w:trPr>
        <w:tc>
          <w:tcPr>
            <w:tcW w:w="3969" w:type="dxa"/>
          </w:tcPr>
          <w:p w14:paraId="2700F0F9" w14:textId="269DD1D4" w:rsidR="00DF0DED" w:rsidRPr="00FF4F70" w:rsidRDefault="00DF0DED" w:rsidP="00507400">
            <w:pPr>
              <w:spacing w:line="320" w:lineRule="exact"/>
              <w:ind w:left="170" w:hanging="2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295234" w14:textId="4BA91896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</w:p>
        </w:tc>
        <w:tc>
          <w:tcPr>
            <w:tcW w:w="138" w:type="dxa"/>
            <w:vAlign w:val="bottom"/>
          </w:tcPr>
          <w:p w14:paraId="4E43753F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2" w:type="dxa"/>
            <w:vAlign w:val="bottom"/>
          </w:tcPr>
          <w:p w14:paraId="0CF5E25C" w14:textId="551550D5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1,395</w:t>
            </w:r>
          </w:p>
        </w:tc>
        <w:tc>
          <w:tcPr>
            <w:tcW w:w="136" w:type="dxa"/>
            <w:vAlign w:val="bottom"/>
          </w:tcPr>
          <w:p w14:paraId="4FF9892F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310BEE5" w14:textId="6111AE99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4,137</w:t>
            </w:r>
          </w:p>
        </w:tc>
        <w:tc>
          <w:tcPr>
            <w:tcW w:w="136" w:type="dxa"/>
            <w:vAlign w:val="bottom"/>
          </w:tcPr>
          <w:p w14:paraId="24782378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2FF588FD" w14:textId="7742E2F9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3,426</w:t>
            </w:r>
          </w:p>
        </w:tc>
      </w:tr>
      <w:tr w:rsidR="00DF0DED" w:rsidRPr="00FF4F70" w14:paraId="283175E5" w14:textId="77777777" w:rsidTr="00DF0DED">
        <w:trPr>
          <w:cantSplit/>
        </w:trPr>
        <w:tc>
          <w:tcPr>
            <w:tcW w:w="3969" w:type="dxa"/>
          </w:tcPr>
          <w:p w14:paraId="6777BC0E" w14:textId="5BC2BC9D" w:rsidR="00DF0DED" w:rsidRPr="00FF4F70" w:rsidRDefault="00DF0DED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77764883" w14:textId="31211F37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138" w:type="dxa"/>
          </w:tcPr>
          <w:p w14:paraId="0FC8CB38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2" w:type="dxa"/>
          </w:tcPr>
          <w:p w14:paraId="2528E01D" w14:textId="67ACB771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1,320</w:t>
            </w:r>
          </w:p>
        </w:tc>
        <w:tc>
          <w:tcPr>
            <w:tcW w:w="136" w:type="dxa"/>
          </w:tcPr>
          <w:p w14:paraId="2C2A77ED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74478C32" w14:textId="7E63FEC4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3,687</w:t>
            </w:r>
          </w:p>
        </w:tc>
        <w:tc>
          <w:tcPr>
            <w:tcW w:w="136" w:type="dxa"/>
          </w:tcPr>
          <w:p w14:paraId="77DA56D7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E427FE7" w14:textId="5C0A711A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3,593</w:t>
            </w:r>
          </w:p>
        </w:tc>
      </w:tr>
      <w:tr w:rsidR="00DF0DED" w:rsidRPr="00FF4F70" w14:paraId="41A31B80" w14:textId="77777777" w:rsidTr="00DF0DED">
        <w:trPr>
          <w:cantSplit/>
          <w:trHeight w:val="70"/>
        </w:trPr>
        <w:tc>
          <w:tcPr>
            <w:tcW w:w="3969" w:type="dxa"/>
          </w:tcPr>
          <w:p w14:paraId="0C8495C8" w14:textId="71C72583" w:rsidR="00DF0DED" w:rsidRPr="00FF4F70" w:rsidRDefault="00DF0DED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5572C6FD" w14:textId="5EB749F6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138" w:type="dxa"/>
          </w:tcPr>
          <w:p w14:paraId="2F48ADA1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2" w:type="dxa"/>
          </w:tcPr>
          <w:p w14:paraId="1239CB8A" w14:textId="1341291B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1,283</w:t>
            </w:r>
          </w:p>
        </w:tc>
        <w:tc>
          <w:tcPr>
            <w:tcW w:w="136" w:type="dxa"/>
          </w:tcPr>
          <w:p w14:paraId="4E421CA3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59517932" w14:textId="5D31A794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2,378</w:t>
            </w:r>
          </w:p>
        </w:tc>
        <w:tc>
          <w:tcPr>
            <w:tcW w:w="136" w:type="dxa"/>
          </w:tcPr>
          <w:p w14:paraId="25A36728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08B923E7" w14:textId="17A1DC06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4,037</w:t>
            </w:r>
          </w:p>
        </w:tc>
      </w:tr>
      <w:tr w:rsidR="00DF0DED" w:rsidRPr="00FF4F70" w14:paraId="33CD3CF1" w14:textId="77777777" w:rsidTr="00DF0DED">
        <w:trPr>
          <w:cantSplit/>
          <w:trHeight w:val="70"/>
        </w:trPr>
        <w:tc>
          <w:tcPr>
            <w:tcW w:w="3969" w:type="dxa"/>
          </w:tcPr>
          <w:p w14:paraId="0CF9DD7C" w14:textId="75206F8A" w:rsidR="00DF0DED" w:rsidRPr="00FF4F70" w:rsidRDefault="00DF0DED" w:rsidP="00507400">
            <w:pPr>
              <w:tabs>
                <w:tab w:val="clear" w:pos="3742"/>
              </w:tabs>
              <w:spacing w:line="320" w:lineRule="exact"/>
              <w:ind w:left="170" w:right="-61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B2A095" w14:textId="5B9D7A44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38" w:type="dxa"/>
          </w:tcPr>
          <w:p w14:paraId="27C7595C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5BBE11C" w14:textId="49472C11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136" w:type="dxa"/>
          </w:tcPr>
          <w:p w14:paraId="33B7BBF9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B32044" w14:textId="4DD5728B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36" w:type="dxa"/>
          </w:tcPr>
          <w:p w14:paraId="34E99E41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68FD62" w14:textId="24E9B43B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DF0DED" w:rsidRPr="00FF4F70" w14:paraId="3E81D56B" w14:textId="77777777" w:rsidTr="00DF0DED">
        <w:trPr>
          <w:cantSplit/>
          <w:trHeight w:val="70"/>
        </w:trPr>
        <w:tc>
          <w:tcPr>
            <w:tcW w:w="3969" w:type="dxa"/>
          </w:tcPr>
          <w:p w14:paraId="05A5E03B" w14:textId="15E53720" w:rsidR="00DF0DED" w:rsidRPr="00FF4F70" w:rsidRDefault="00DF0DED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797F207" w14:textId="02A2D45D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1,801</w:t>
            </w:r>
          </w:p>
        </w:tc>
        <w:tc>
          <w:tcPr>
            <w:tcW w:w="138" w:type="dxa"/>
          </w:tcPr>
          <w:p w14:paraId="2B2CD208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71824E6D" w14:textId="4E186A0E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4,090</w:t>
            </w:r>
          </w:p>
        </w:tc>
        <w:tc>
          <w:tcPr>
            <w:tcW w:w="136" w:type="dxa"/>
          </w:tcPr>
          <w:p w14:paraId="2F079D6A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2EC20D" w14:textId="177F325D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10,503</w:t>
            </w:r>
          </w:p>
        </w:tc>
        <w:tc>
          <w:tcPr>
            <w:tcW w:w="136" w:type="dxa"/>
          </w:tcPr>
          <w:p w14:paraId="66D73EB1" w14:textId="77777777" w:rsidR="00DF0DED" w:rsidRPr="00FF4F70" w:rsidRDefault="00DF0DED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8D0190" w14:textId="34B40B9C" w:rsidR="00DF0DED" w:rsidRPr="00FF4F70" w:rsidRDefault="00DF0DED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11,298</w:t>
            </w:r>
          </w:p>
        </w:tc>
      </w:tr>
    </w:tbl>
    <w:p w14:paraId="3EA95333" w14:textId="77777777" w:rsidR="004B550E" w:rsidRPr="00FF4F70" w:rsidRDefault="004B550E" w:rsidP="00507400">
      <w:pPr>
        <w:pStyle w:val="PlainText"/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1136"/>
        <w:gridCol w:w="136"/>
        <w:gridCol w:w="1134"/>
        <w:gridCol w:w="136"/>
        <w:gridCol w:w="1134"/>
      </w:tblGrid>
      <w:tr w:rsidR="004B550E" w:rsidRPr="00FF4F70" w14:paraId="4D7BC2D1" w14:textId="77777777" w:rsidTr="00A60247">
        <w:trPr>
          <w:cantSplit/>
        </w:trPr>
        <w:tc>
          <w:tcPr>
            <w:tcW w:w="3969" w:type="dxa"/>
          </w:tcPr>
          <w:p w14:paraId="2D10C7BC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7CB4DFC" w14:textId="77777777" w:rsidR="004B550E" w:rsidRPr="00FF4F70" w:rsidRDefault="004B550E" w:rsidP="00507400">
            <w:pPr>
              <w:pStyle w:val="a0"/>
              <w:tabs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B550E" w:rsidRPr="00FF4F70" w14:paraId="22734BC7" w14:textId="77777777" w:rsidTr="00A60247">
        <w:trPr>
          <w:cantSplit/>
        </w:trPr>
        <w:tc>
          <w:tcPr>
            <w:tcW w:w="3969" w:type="dxa"/>
          </w:tcPr>
          <w:p w14:paraId="1FEDB8F3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DDD00C4" w14:textId="5A958D40" w:rsidR="004B550E" w:rsidRPr="00FF4F70" w:rsidRDefault="004B550E" w:rsidP="00507400">
            <w:pPr>
              <w:pStyle w:val="a0"/>
              <w:tabs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</w:t>
            </w:r>
            <w:r w:rsidRPr="00FF4F7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4B550E" w:rsidRPr="00FF4F70" w14:paraId="4CE1DF3D" w14:textId="77777777" w:rsidTr="00A60247">
        <w:trPr>
          <w:cantSplit/>
        </w:trPr>
        <w:tc>
          <w:tcPr>
            <w:tcW w:w="3969" w:type="dxa"/>
          </w:tcPr>
          <w:p w14:paraId="3C2ECC69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6A64BE0B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35DBAD66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4797F021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2AE4062B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สำหรับงวดเก้าเดือนสิ้นสุด</w:t>
            </w:r>
          </w:p>
          <w:p w14:paraId="08CD73D8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4B550E" w:rsidRPr="00FF4F70" w14:paraId="7F3A0AC5" w14:textId="77777777" w:rsidTr="00A60247">
        <w:trPr>
          <w:cantSplit/>
          <w:trHeight w:val="212"/>
        </w:trPr>
        <w:tc>
          <w:tcPr>
            <w:tcW w:w="3969" w:type="dxa"/>
          </w:tcPr>
          <w:p w14:paraId="103E02BA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FB4BB3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93D95D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7067544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" w:type="dxa"/>
          </w:tcPr>
          <w:p w14:paraId="0DCD7930" w14:textId="77777777" w:rsidR="004B550E" w:rsidRPr="00FF4F70" w:rsidRDefault="004B550E" w:rsidP="0050740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EAEE4DB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368E64CD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BDCBA4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B550E" w:rsidRPr="00FF4F70" w14:paraId="0DC79B73" w14:textId="77777777" w:rsidTr="00A60247">
        <w:trPr>
          <w:cantSplit/>
        </w:trPr>
        <w:tc>
          <w:tcPr>
            <w:tcW w:w="3969" w:type="dxa"/>
          </w:tcPr>
          <w:p w14:paraId="70BC309C" w14:textId="77777777" w:rsidR="004B550E" w:rsidRPr="00FF4F70" w:rsidRDefault="004B550E" w:rsidP="00507400">
            <w:pPr>
              <w:spacing w:line="320" w:lineRule="exact"/>
              <w:ind w:left="170" w:hanging="2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EA1B30D" w14:textId="551426B5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1,137</w:t>
            </w:r>
          </w:p>
        </w:tc>
        <w:tc>
          <w:tcPr>
            <w:tcW w:w="134" w:type="dxa"/>
            <w:vAlign w:val="bottom"/>
          </w:tcPr>
          <w:p w14:paraId="1C5EE699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7FC12C35" w14:textId="15164083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1,043</w:t>
            </w:r>
          </w:p>
        </w:tc>
        <w:tc>
          <w:tcPr>
            <w:tcW w:w="136" w:type="dxa"/>
            <w:vAlign w:val="bottom"/>
          </w:tcPr>
          <w:p w14:paraId="30C9E909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CFDDACE" w14:textId="3F399111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3,268</w:t>
            </w:r>
          </w:p>
        </w:tc>
        <w:tc>
          <w:tcPr>
            <w:tcW w:w="136" w:type="dxa"/>
            <w:vAlign w:val="bottom"/>
          </w:tcPr>
          <w:p w14:paraId="41BFF730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7C7ACAEB" w14:textId="0CFE2BC4" w:rsidR="004B550E" w:rsidRPr="00FF4F70" w:rsidRDefault="004B550E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3,053</w:t>
            </w:r>
          </w:p>
        </w:tc>
      </w:tr>
      <w:tr w:rsidR="004B550E" w:rsidRPr="00FF4F70" w14:paraId="4B58651F" w14:textId="77777777" w:rsidTr="00A60247">
        <w:trPr>
          <w:cantSplit/>
        </w:trPr>
        <w:tc>
          <w:tcPr>
            <w:tcW w:w="3969" w:type="dxa"/>
          </w:tcPr>
          <w:p w14:paraId="3DA34AD7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8" w:hanging="62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3C7AFF8F" w14:textId="13A43FC2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</w:t>
            </w:r>
          </w:p>
        </w:tc>
        <w:tc>
          <w:tcPr>
            <w:tcW w:w="134" w:type="dxa"/>
          </w:tcPr>
          <w:p w14:paraId="55AAE88A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18A7DCF0" w14:textId="5CC85991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291</w:t>
            </w:r>
          </w:p>
        </w:tc>
        <w:tc>
          <w:tcPr>
            <w:tcW w:w="136" w:type="dxa"/>
          </w:tcPr>
          <w:p w14:paraId="7AD39EC1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37E3B77" w14:textId="58EDDE68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136" w:type="dxa"/>
          </w:tcPr>
          <w:p w14:paraId="3CBC06B1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14599290" w14:textId="0DE1B50E" w:rsidR="004B550E" w:rsidRPr="00FF4F70" w:rsidRDefault="004B550E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</w:tr>
      <w:tr w:rsidR="004B550E" w:rsidRPr="00FF4F70" w14:paraId="56047536" w14:textId="77777777" w:rsidTr="00A60247">
        <w:trPr>
          <w:cantSplit/>
          <w:trHeight w:val="70"/>
        </w:trPr>
        <w:tc>
          <w:tcPr>
            <w:tcW w:w="3969" w:type="dxa"/>
          </w:tcPr>
          <w:p w14:paraId="192C22B1" w14:textId="77777777" w:rsidR="004B550E" w:rsidRPr="00FF4F70" w:rsidRDefault="004B550E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4D3B9E44" w14:textId="4B56BC0D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34" w:type="dxa"/>
          </w:tcPr>
          <w:p w14:paraId="033378DD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68B067D0" w14:textId="0D26CCAB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293</w:t>
            </w:r>
          </w:p>
        </w:tc>
        <w:tc>
          <w:tcPr>
            <w:tcW w:w="136" w:type="dxa"/>
          </w:tcPr>
          <w:p w14:paraId="528B72E0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4AC2E3D3" w14:textId="2AB1429F" w:rsidR="004B550E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136" w:type="dxa"/>
          </w:tcPr>
          <w:p w14:paraId="31AAF76F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06E338BE" w14:textId="26EB8C11" w:rsidR="004B550E" w:rsidRPr="00FF4F70" w:rsidRDefault="004B550E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</w:tr>
      <w:tr w:rsidR="004B550E" w:rsidRPr="00FF4F70" w14:paraId="5D58363B" w14:textId="77777777" w:rsidTr="00A60247">
        <w:trPr>
          <w:cantSplit/>
          <w:trHeight w:val="70"/>
        </w:trPr>
        <w:tc>
          <w:tcPr>
            <w:tcW w:w="3969" w:type="dxa"/>
          </w:tcPr>
          <w:p w14:paraId="04118E8F" w14:textId="11D2901A" w:rsidR="004B550E" w:rsidRPr="00FF4F70" w:rsidRDefault="004B550E" w:rsidP="00507400">
            <w:pPr>
              <w:tabs>
                <w:tab w:val="clear" w:pos="3742"/>
              </w:tabs>
              <w:spacing w:line="320" w:lineRule="exact"/>
              <w:ind w:left="170" w:right="-61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96B3AE" w14:textId="1533A24F" w:rsidR="00812D6A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A47C48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34" w:type="dxa"/>
          </w:tcPr>
          <w:p w14:paraId="2077E8BD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285BEC" w14:textId="466C86AF" w:rsidR="00812D6A" w:rsidRPr="00FF4F70" w:rsidRDefault="00A47C48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</w:t>
            </w:r>
          </w:p>
        </w:tc>
        <w:tc>
          <w:tcPr>
            <w:tcW w:w="136" w:type="dxa"/>
          </w:tcPr>
          <w:p w14:paraId="2E5B4E98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E2D93C" w14:textId="7757F457" w:rsidR="00812D6A" w:rsidRPr="00FF4F70" w:rsidRDefault="00812D6A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219</w:t>
            </w:r>
          </w:p>
        </w:tc>
        <w:tc>
          <w:tcPr>
            <w:tcW w:w="136" w:type="dxa"/>
          </w:tcPr>
          <w:p w14:paraId="3CB4BF98" w14:textId="77777777" w:rsidR="004B550E" w:rsidRPr="00FF4F70" w:rsidRDefault="004B550E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581631" w14:textId="6BEC7C1D" w:rsidR="004B550E" w:rsidRPr="00FF4F70" w:rsidRDefault="004B550E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</w:tr>
      <w:tr w:rsidR="001059A0" w:rsidRPr="00FF4F70" w14:paraId="2B57AB7B" w14:textId="77777777" w:rsidTr="00A60247">
        <w:trPr>
          <w:cantSplit/>
          <w:trHeight w:val="70"/>
        </w:trPr>
        <w:tc>
          <w:tcPr>
            <w:tcW w:w="3969" w:type="dxa"/>
          </w:tcPr>
          <w:p w14:paraId="1C256CDF" w14:textId="77777777" w:rsidR="001059A0" w:rsidRPr="00FF4F70" w:rsidRDefault="001059A0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CE6F04" w14:textId="3AAEF7BC" w:rsidR="001059A0" w:rsidRPr="00FF4F70" w:rsidRDefault="001059A0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1,51</w:t>
            </w:r>
            <w:r w:rsidR="00A47C48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4" w:type="dxa"/>
          </w:tcPr>
          <w:p w14:paraId="2485DBA6" w14:textId="77777777" w:rsidR="001059A0" w:rsidRPr="00FF4F70" w:rsidRDefault="001059A0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E48380F" w14:textId="09307C85" w:rsidR="001059A0" w:rsidRPr="00FF4F70" w:rsidRDefault="001059A0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A47C48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36" w:type="dxa"/>
          </w:tcPr>
          <w:p w14:paraId="739B7F99" w14:textId="77777777" w:rsidR="001059A0" w:rsidRPr="00FF4F70" w:rsidRDefault="001059A0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F7AFCDB" w14:textId="58114FC9" w:rsidR="001059A0" w:rsidRPr="00FF4F70" w:rsidRDefault="001059A0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4,390</w:t>
            </w:r>
          </w:p>
        </w:tc>
        <w:tc>
          <w:tcPr>
            <w:tcW w:w="136" w:type="dxa"/>
          </w:tcPr>
          <w:p w14:paraId="1C43232B" w14:textId="77777777" w:rsidR="001059A0" w:rsidRPr="00FF4F70" w:rsidRDefault="001059A0" w:rsidP="00507400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A8F8A5" w14:textId="39BA5AA1" w:rsidR="001059A0" w:rsidRPr="00FF4F70" w:rsidRDefault="001059A0" w:rsidP="00507400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4,966</w:t>
            </w:r>
          </w:p>
        </w:tc>
      </w:tr>
    </w:tbl>
    <w:p w14:paraId="04CC456A" w14:textId="77777777" w:rsidR="00FF4F70" w:rsidRDefault="00FF4F70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EE5A5D3" w14:textId="61C2AF4F" w:rsidR="00DB121F" w:rsidRPr="00507400" w:rsidRDefault="002F34CD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19</w:t>
      </w:r>
      <w:r w:rsidR="00DB121F" w:rsidRPr="0050740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DB121F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B121F" w:rsidRPr="0050740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18758517" w14:textId="669C58A3" w:rsidR="001D6E6E" w:rsidRPr="00507400" w:rsidRDefault="00DB121F" w:rsidP="00B42BF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6F55F3" w:rsidRPr="00507400">
        <w:rPr>
          <w:rFonts w:asciiTheme="majorBidi" w:hAnsiTheme="majorBidi"/>
          <w:sz w:val="32"/>
          <w:szCs w:val="32"/>
          <w:cs/>
        </w:rPr>
        <w:t>งวดสามเดือนและเก้า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507400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3</w:t>
      </w:r>
      <w:r w:rsidR="00AA288F" w:rsidRPr="00507400">
        <w:rPr>
          <w:rFonts w:asciiTheme="majorBidi" w:hAnsiTheme="majorBidi" w:cstheme="majorBidi"/>
          <w:sz w:val="32"/>
          <w:szCs w:val="32"/>
        </w:rPr>
        <w:t>0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341C" w:rsidRPr="00507400">
        <w:rPr>
          <w:rFonts w:asciiTheme="majorBidi" w:hAnsi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507400">
        <w:rPr>
          <w:rFonts w:asciiTheme="majorBidi" w:hAnsiTheme="majorBidi" w:cstheme="majorBidi"/>
          <w:sz w:val="32"/>
          <w:szCs w:val="32"/>
        </w:rPr>
        <w:t>8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07400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507400">
        <w:rPr>
          <w:rFonts w:asciiTheme="majorBidi" w:hAnsiTheme="majorBidi" w:cstheme="majorBidi"/>
          <w:sz w:val="32"/>
          <w:szCs w:val="32"/>
        </w:rPr>
        <w:t>7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6"/>
        <w:gridCol w:w="1134"/>
        <w:gridCol w:w="136"/>
        <w:gridCol w:w="1134"/>
      </w:tblGrid>
      <w:tr w:rsidR="001D6E6E" w:rsidRPr="00FF4F70" w14:paraId="66A2FE73" w14:textId="77777777" w:rsidTr="00FF4F70">
        <w:trPr>
          <w:cantSplit/>
        </w:trPr>
        <w:tc>
          <w:tcPr>
            <w:tcW w:w="3402" w:type="dxa"/>
          </w:tcPr>
          <w:p w14:paraId="26DE396E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364DEDA7" w14:textId="77777777" w:rsidR="001D6E6E" w:rsidRPr="00FF4F70" w:rsidRDefault="001D6E6E" w:rsidP="00FF4F70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D6E6E" w:rsidRPr="00FF4F70" w14:paraId="421C5886" w14:textId="77777777" w:rsidTr="00FF4F70">
        <w:trPr>
          <w:cantSplit/>
        </w:trPr>
        <w:tc>
          <w:tcPr>
            <w:tcW w:w="3402" w:type="dxa"/>
          </w:tcPr>
          <w:p w14:paraId="1608795E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5E24BABA" w14:textId="77777777" w:rsidR="001D6E6E" w:rsidRPr="00FF4F70" w:rsidRDefault="001D6E6E" w:rsidP="00FF4F70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D6E6E" w:rsidRPr="00FF4F70" w14:paraId="56C1D96F" w14:textId="77777777" w:rsidTr="00FF4F70">
        <w:trPr>
          <w:cantSplit/>
        </w:trPr>
        <w:tc>
          <w:tcPr>
            <w:tcW w:w="3402" w:type="dxa"/>
          </w:tcPr>
          <w:p w14:paraId="547CD62F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431AA2E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105A9023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7D5857FE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1349DD7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สำหรับงวดเก้าเดือนสิ้นสุด</w:t>
            </w:r>
          </w:p>
          <w:p w14:paraId="1A98109B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1D6E6E" w:rsidRPr="00FF4F70" w14:paraId="54EF7DCD" w14:textId="77777777" w:rsidTr="00FF4F70">
        <w:trPr>
          <w:cantSplit/>
          <w:trHeight w:val="212"/>
        </w:trPr>
        <w:tc>
          <w:tcPr>
            <w:tcW w:w="3402" w:type="dxa"/>
          </w:tcPr>
          <w:p w14:paraId="65BF49F8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6859658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E59358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B528E07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" w:type="dxa"/>
          </w:tcPr>
          <w:p w14:paraId="591F9482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123B5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7A13A07B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084B2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D6E6E" w:rsidRPr="00FF4F70" w14:paraId="317E1F03" w14:textId="77777777" w:rsidTr="00FF4F70">
        <w:trPr>
          <w:cantSplit/>
        </w:trPr>
        <w:tc>
          <w:tcPr>
            <w:tcW w:w="3402" w:type="dxa"/>
          </w:tcPr>
          <w:p w14:paraId="02B9F2D9" w14:textId="3B9A1B94" w:rsidR="001D6E6E" w:rsidRPr="00FF4F70" w:rsidRDefault="001D6E6E" w:rsidP="00FF4F70">
            <w:pPr>
              <w:spacing w:line="300" w:lineRule="exact"/>
              <w:ind w:left="170" w:hanging="2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2A62C59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2C00310C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E665441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  <w:vAlign w:val="bottom"/>
          </w:tcPr>
          <w:p w14:paraId="56BB129C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C5D212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  <w:vAlign w:val="bottom"/>
          </w:tcPr>
          <w:p w14:paraId="7D18EFDA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40B66CF1" w14:textId="2C78E6CA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D6E6E" w:rsidRPr="00FF4F70" w14:paraId="38A46290" w14:textId="77777777" w:rsidTr="00FF4F70">
        <w:trPr>
          <w:cantSplit/>
        </w:trPr>
        <w:tc>
          <w:tcPr>
            <w:tcW w:w="3402" w:type="dxa"/>
          </w:tcPr>
          <w:p w14:paraId="4E78782D" w14:textId="5F0CBE8B" w:rsidR="001D6E6E" w:rsidRPr="00FF4F70" w:rsidRDefault="001D6E6E" w:rsidP="00FF4F70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</w:tcPr>
          <w:p w14:paraId="7EA73820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70212566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42A4AAF9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423FE21B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7D202DF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3EC4EF6A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4219D83" w14:textId="353AA50E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D6E6E" w:rsidRPr="00FF4F70" w14:paraId="40266F26" w14:textId="77777777" w:rsidTr="00FF4F70">
        <w:trPr>
          <w:cantSplit/>
          <w:trHeight w:val="70"/>
        </w:trPr>
        <w:tc>
          <w:tcPr>
            <w:tcW w:w="3402" w:type="dxa"/>
          </w:tcPr>
          <w:p w14:paraId="1565FC17" w14:textId="41D5B463" w:rsidR="001D6E6E" w:rsidRPr="00FF4F70" w:rsidRDefault="001D6E6E" w:rsidP="00FF4F70">
            <w:pPr>
              <w:tabs>
                <w:tab w:val="left" w:pos="826"/>
              </w:tabs>
              <w:spacing w:line="300" w:lineRule="exact"/>
              <w:ind w:left="51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</w:tcPr>
          <w:p w14:paraId="0484C6AA" w14:textId="74E476AF" w:rsidR="001D6E6E" w:rsidRPr="00FF4F70" w:rsidRDefault="00600155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7,924</w:t>
            </w:r>
          </w:p>
        </w:tc>
        <w:tc>
          <w:tcPr>
            <w:tcW w:w="134" w:type="dxa"/>
          </w:tcPr>
          <w:p w14:paraId="74C62618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70B06BB7" w14:textId="15ED64AB" w:rsidR="001D6E6E" w:rsidRPr="00FF4F70" w:rsidRDefault="008822BC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5,014</w:t>
            </w:r>
          </w:p>
        </w:tc>
        <w:tc>
          <w:tcPr>
            <w:tcW w:w="136" w:type="dxa"/>
          </w:tcPr>
          <w:p w14:paraId="3B213534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402F11F" w14:textId="1019C19F" w:rsidR="001D6E6E" w:rsidRPr="00FF4F70" w:rsidRDefault="00FD667C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30,632</w:t>
            </w:r>
          </w:p>
        </w:tc>
        <w:tc>
          <w:tcPr>
            <w:tcW w:w="136" w:type="dxa"/>
          </w:tcPr>
          <w:p w14:paraId="7FE8F4F2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709DB15" w14:textId="51003E54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23,979</w:t>
            </w:r>
          </w:p>
        </w:tc>
      </w:tr>
      <w:tr w:rsidR="001D6E6E" w:rsidRPr="00FF4F70" w14:paraId="7FA52144" w14:textId="77777777" w:rsidTr="00FF4F70">
        <w:trPr>
          <w:cantSplit/>
          <w:trHeight w:val="70"/>
        </w:trPr>
        <w:tc>
          <w:tcPr>
            <w:tcW w:w="3402" w:type="dxa"/>
          </w:tcPr>
          <w:p w14:paraId="1D82D954" w14:textId="5432E860" w:rsidR="001D6E6E" w:rsidRPr="00FF4F70" w:rsidRDefault="001D6E6E" w:rsidP="00FF4F70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</w:tcPr>
          <w:p w14:paraId="3FD81ACC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34" w:type="dxa"/>
          </w:tcPr>
          <w:p w14:paraId="6088CF30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7B813E6C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2844BB35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6FCEB166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67788B64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9D3064B" w14:textId="59558D8B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D6E6E" w:rsidRPr="00FF4F70" w14:paraId="57F51553" w14:textId="77777777" w:rsidTr="00FF4F70">
        <w:trPr>
          <w:cantSplit/>
          <w:trHeight w:val="70"/>
        </w:trPr>
        <w:tc>
          <w:tcPr>
            <w:tcW w:w="3402" w:type="dxa"/>
          </w:tcPr>
          <w:p w14:paraId="7CFA2C7A" w14:textId="57F76CF2" w:rsidR="001D6E6E" w:rsidRPr="00FF4F70" w:rsidRDefault="001D6E6E" w:rsidP="00FF4F70">
            <w:pPr>
              <w:tabs>
                <w:tab w:val="left" w:pos="839"/>
              </w:tabs>
              <w:spacing w:line="300" w:lineRule="exact"/>
              <w:ind w:left="51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38F85F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89516A" w14:textId="55E4B68B" w:rsidR="00BA2A35" w:rsidRPr="00FF4F70" w:rsidRDefault="00FD667C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</w:t>
            </w:r>
            <w:r w:rsidR="00600155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4" w:type="dxa"/>
          </w:tcPr>
          <w:p w14:paraId="4305042F" w14:textId="77777777" w:rsidR="001D6E6E" w:rsidRPr="00FF4F70" w:rsidRDefault="001D6E6E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0261868" w14:textId="77777777" w:rsidR="001D6E6E" w:rsidRPr="00FF4F70" w:rsidRDefault="001D6E6E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7E4D27" w14:textId="7FB73E6F" w:rsidR="008822BC" w:rsidRPr="00FF4F70" w:rsidRDefault="008822BC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(1,726)</w:t>
            </w:r>
          </w:p>
        </w:tc>
        <w:tc>
          <w:tcPr>
            <w:tcW w:w="136" w:type="dxa"/>
          </w:tcPr>
          <w:p w14:paraId="32628EFC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76C2D4" w14:textId="77777777" w:rsidR="001D6E6E" w:rsidRPr="00FF4F70" w:rsidRDefault="001D6E6E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142DC5" w14:textId="674ABC58" w:rsidR="00BA2A35" w:rsidRPr="00FF4F70" w:rsidRDefault="00BA2A35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D667C" w:rsidRPr="00FF4F70">
              <w:rPr>
                <w:rFonts w:asciiTheme="majorBidi" w:hAnsiTheme="majorBidi" w:cstheme="majorBidi"/>
                <w:sz w:val="26"/>
                <w:szCs w:val="26"/>
              </w:rPr>
              <w:t>11,691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432C9856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DCF6CF" w14:textId="11640472" w:rsidR="001D6E6E" w:rsidRPr="00FF4F70" w:rsidRDefault="001D6E6E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(2,084)</w:t>
            </w:r>
          </w:p>
        </w:tc>
      </w:tr>
      <w:tr w:rsidR="001D6E6E" w:rsidRPr="00FF4F70" w14:paraId="3FD71CEB" w14:textId="77777777" w:rsidTr="00FF4F70">
        <w:trPr>
          <w:cantSplit/>
          <w:trHeight w:val="70"/>
        </w:trPr>
        <w:tc>
          <w:tcPr>
            <w:tcW w:w="3402" w:type="dxa"/>
          </w:tcPr>
          <w:p w14:paraId="334C2F4B" w14:textId="3A7D4574" w:rsidR="001D6E6E" w:rsidRPr="00FF4F70" w:rsidRDefault="001D6E6E" w:rsidP="00FF4F70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BF11E3" w14:textId="61BEEA9B" w:rsidR="001D6E6E" w:rsidRPr="00FF4F70" w:rsidRDefault="00BA2A35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8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F4F7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849</w:t>
            </w:r>
          </w:p>
        </w:tc>
        <w:tc>
          <w:tcPr>
            <w:tcW w:w="134" w:type="dxa"/>
          </w:tcPr>
          <w:p w14:paraId="191DE970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B913B77" w14:textId="06A45692" w:rsidR="001D6E6E" w:rsidRPr="00FF4F70" w:rsidRDefault="008822BC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3,288</w:t>
            </w:r>
          </w:p>
        </w:tc>
        <w:tc>
          <w:tcPr>
            <w:tcW w:w="136" w:type="dxa"/>
          </w:tcPr>
          <w:p w14:paraId="7DA30C88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24C878" w14:textId="456D073B" w:rsidR="001D6E6E" w:rsidRPr="00FF4F70" w:rsidRDefault="00BA2A35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18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F4F70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941</w:t>
            </w:r>
          </w:p>
        </w:tc>
        <w:tc>
          <w:tcPr>
            <w:tcW w:w="136" w:type="dxa"/>
          </w:tcPr>
          <w:p w14:paraId="652BA897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EF9294" w14:textId="450B3A6B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21,895</w:t>
            </w:r>
          </w:p>
        </w:tc>
      </w:tr>
      <w:tr w:rsidR="001D6E6E" w:rsidRPr="00FF4F70" w14:paraId="0B649A00" w14:textId="77777777" w:rsidTr="00FF4F70">
        <w:trPr>
          <w:cantSplit/>
        </w:trPr>
        <w:tc>
          <w:tcPr>
            <w:tcW w:w="3402" w:type="dxa"/>
          </w:tcPr>
          <w:p w14:paraId="4BB50A1D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B51C7A2" w14:textId="77777777" w:rsidR="001D6E6E" w:rsidRPr="00FF4F70" w:rsidRDefault="001D6E6E" w:rsidP="00FF4F70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D6E6E" w:rsidRPr="00FF4F70" w14:paraId="76A8A541" w14:textId="77777777" w:rsidTr="00FF4F70">
        <w:trPr>
          <w:cantSplit/>
        </w:trPr>
        <w:tc>
          <w:tcPr>
            <w:tcW w:w="3402" w:type="dxa"/>
          </w:tcPr>
          <w:p w14:paraId="2D74A720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F3C4825" w14:textId="1D30065A" w:rsidR="001D6E6E" w:rsidRPr="00FF4F70" w:rsidRDefault="001D6E6E" w:rsidP="00FF4F70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D6E6E" w:rsidRPr="00FF4F70" w14:paraId="5C7026C4" w14:textId="77777777" w:rsidTr="00FF4F70">
        <w:trPr>
          <w:cantSplit/>
        </w:trPr>
        <w:tc>
          <w:tcPr>
            <w:tcW w:w="3402" w:type="dxa"/>
          </w:tcPr>
          <w:p w14:paraId="3ED8AB85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1938DF5E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35DDC8A7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18678EA7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7D86A4B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สำหรับงวดเก้าเดือนสิ้นสุด</w:t>
            </w:r>
          </w:p>
          <w:p w14:paraId="24729FFB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FF4F7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1D6E6E" w:rsidRPr="00FF4F70" w14:paraId="1B76D6BD" w14:textId="77777777" w:rsidTr="00FF4F70">
        <w:trPr>
          <w:cantSplit/>
          <w:trHeight w:val="212"/>
        </w:trPr>
        <w:tc>
          <w:tcPr>
            <w:tcW w:w="3402" w:type="dxa"/>
          </w:tcPr>
          <w:p w14:paraId="558C0B16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923BAE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08899C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B93E1D6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6" w:type="dxa"/>
          </w:tcPr>
          <w:p w14:paraId="234BC97A" w14:textId="77777777" w:rsidR="001D6E6E" w:rsidRPr="00FF4F70" w:rsidRDefault="001D6E6E" w:rsidP="00FF4F7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7D152E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6" w:type="dxa"/>
          </w:tcPr>
          <w:p w14:paraId="32A2409B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954B4F" w14:textId="77777777" w:rsidR="001D6E6E" w:rsidRPr="00FF4F70" w:rsidRDefault="001D6E6E" w:rsidP="00FF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D6E6E" w:rsidRPr="00FF4F70" w14:paraId="07F429E7" w14:textId="77777777" w:rsidTr="00FF4F70">
        <w:trPr>
          <w:cantSplit/>
        </w:trPr>
        <w:tc>
          <w:tcPr>
            <w:tcW w:w="3402" w:type="dxa"/>
          </w:tcPr>
          <w:p w14:paraId="3918DD9D" w14:textId="77777777" w:rsidR="001D6E6E" w:rsidRPr="00FF4F70" w:rsidRDefault="001D6E6E" w:rsidP="00FF4F70">
            <w:pPr>
              <w:spacing w:line="300" w:lineRule="exact"/>
              <w:ind w:left="170" w:hanging="22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9FA986B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  <w:vAlign w:val="bottom"/>
          </w:tcPr>
          <w:p w14:paraId="6DB6062D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7B17ED39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  <w:vAlign w:val="bottom"/>
          </w:tcPr>
          <w:p w14:paraId="5FF48DBB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3EE19AC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  <w:vAlign w:val="bottom"/>
          </w:tcPr>
          <w:p w14:paraId="205BB40D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79172505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D6E6E" w:rsidRPr="00FF4F70" w14:paraId="3ADB5AF4" w14:textId="77777777" w:rsidTr="00FF4F70">
        <w:trPr>
          <w:cantSplit/>
        </w:trPr>
        <w:tc>
          <w:tcPr>
            <w:tcW w:w="3402" w:type="dxa"/>
          </w:tcPr>
          <w:p w14:paraId="3CF84AC6" w14:textId="77777777" w:rsidR="001D6E6E" w:rsidRPr="00FF4F70" w:rsidRDefault="001D6E6E" w:rsidP="00FF4F70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</w:tcPr>
          <w:p w14:paraId="1C596F30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2E0B5570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03D96ABB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46E02E86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1659310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50C7921F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133D89C7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D6E6E" w:rsidRPr="00FF4F70" w14:paraId="0EE32CEE" w14:textId="77777777" w:rsidTr="00FF4F70">
        <w:trPr>
          <w:cantSplit/>
          <w:trHeight w:val="70"/>
        </w:trPr>
        <w:tc>
          <w:tcPr>
            <w:tcW w:w="3402" w:type="dxa"/>
          </w:tcPr>
          <w:p w14:paraId="0C3D1D4F" w14:textId="77777777" w:rsidR="001D6E6E" w:rsidRPr="00FF4F70" w:rsidRDefault="001D6E6E" w:rsidP="00FF4F70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34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</w:tcPr>
          <w:p w14:paraId="1F9A0AEF" w14:textId="38AEB922" w:rsidR="001D6E6E" w:rsidRPr="00FF4F70" w:rsidRDefault="00AC1F69" w:rsidP="00FF4F70">
            <w:pPr>
              <w:pStyle w:val="acctfourfigures"/>
              <w:tabs>
                <w:tab w:val="clear" w:pos="765"/>
                <w:tab w:val="left" w:pos="477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4,60</w:t>
            </w:r>
            <w:r w:rsidR="00FD667C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4" w:type="dxa"/>
          </w:tcPr>
          <w:p w14:paraId="73A2453E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3347543C" w14:textId="005ACB11" w:rsidR="001D6E6E" w:rsidRPr="00FF4F70" w:rsidRDefault="00AC1F69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4,196</w:t>
            </w:r>
          </w:p>
        </w:tc>
        <w:tc>
          <w:tcPr>
            <w:tcW w:w="136" w:type="dxa"/>
          </w:tcPr>
          <w:p w14:paraId="52774D40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45DB66B8" w14:textId="45376979" w:rsidR="001D6E6E" w:rsidRPr="00FF4F70" w:rsidRDefault="00677811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14,2</w:t>
            </w:r>
            <w:r w:rsidR="00FD667C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36" w:type="dxa"/>
          </w:tcPr>
          <w:p w14:paraId="0D006BDA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643636DA" w14:textId="32450C28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12,612</w:t>
            </w:r>
          </w:p>
        </w:tc>
      </w:tr>
      <w:tr w:rsidR="001D6E6E" w:rsidRPr="00FF4F70" w14:paraId="164C4DD5" w14:textId="77777777" w:rsidTr="00FF4F70">
        <w:trPr>
          <w:cantSplit/>
          <w:trHeight w:val="70"/>
        </w:trPr>
        <w:tc>
          <w:tcPr>
            <w:tcW w:w="3402" w:type="dxa"/>
          </w:tcPr>
          <w:p w14:paraId="3C3F50DF" w14:textId="77777777" w:rsidR="001D6E6E" w:rsidRPr="00FF4F70" w:rsidRDefault="001D6E6E" w:rsidP="00FF4F70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</w:tcPr>
          <w:p w14:paraId="640E4D82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" w:type="dxa"/>
          </w:tcPr>
          <w:p w14:paraId="13C04D8B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536B94C1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61367FFC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2D8D884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dxa"/>
          </w:tcPr>
          <w:p w14:paraId="53F6FDFE" w14:textId="77777777" w:rsidR="001D6E6E" w:rsidRPr="00FF4F70" w:rsidRDefault="001D6E6E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</w:tcPr>
          <w:p w14:paraId="457AE266" w14:textId="77777777" w:rsidR="001D6E6E" w:rsidRPr="00FF4F70" w:rsidRDefault="001D6E6E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C1F69" w:rsidRPr="00FF4F70" w14:paraId="594E875A" w14:textId="77777777" w:rsidTr="00FF4F70">
        <w:trPr>
          <w:cantSplit/>
          <w:trHeight w:val="70"/>
        </w:trPr>
        <w:tc>
          <w:tcPr>
            <w:tcW w:w="3402" w:type="dxa"/>
          </w:tcPr>
          <w:p w14:paraId="62A9E8F6" w14:textId="1C605490" w:rsidR="00AC1F69" w:rsidRPr="00FF4F70" w:rsidRDefault="00AC1F69" w:rsidP="00FF4F70">
            <w:pPr>
              <w:tabs>
                <w:tab w:val="left" w:pos="284"/>
                <w:tab w:val="left" w:pos="567"/>
                <w:tab w:val="left" w:pos="839"/>
              </w:tabs>
              <w:spacing w:line="300" w:lineRule="exact"/>
              <w:ind w:left="510" w:hanging="17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BFF51E" w14:textId="77777777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5B21E6" w14:textId="281F337D" w:rsidR="00AC1F69" w:rsidRPr="00FF4F70" w:rsidRDefault="00AC1F69" w:rsidP="00FF4F70">
            <w:pPr>
              <w:pStyle w:val="acctfourfigures"/>
              <w:tabs>
                <w:tab w:val="clear" w:pos="765"/>
                <w:tab w:val="left" w:pos="864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(1,03</w:t>
            </w:r>
            <w:r w:rsidR="00FD667C"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" w:type="dxa"/>
          </w:tcPr>
          <w:p w14:paraId="62304A0C" w14:textId="77777777" w:rsidR="00AC1F69" w:rsidRPr="00FF4F70" w:rsidRDefault="00AC1F69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57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4316A97" w14:textId="77777777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9591DD" w14:textId="02183D11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(1,402)</w:t>
            </w:r>
          </w:p>
        </w:tc>
        <w:tc>
          <w:tcPr>
            <w:tcW w:w="136" w:type="dxa"/>
          </w:tcPr>
          <w:p w14:paraId="1209AD85" w14:textId="77777777" w:rsidR="00AC1F69" w:rsidRPr="00FF4F70" w:rsidRDefault="00AC1F69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1FDD4A" w14:textId="77777777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527FE4" w14:textId="516049B7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(1,62</w:t>
            </w:r>
            <w:r w:rsidR="00FD667C" w:rsidRPr="00FF4F7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F4F7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300106A0" w14:textId="77777777" w:rsidR="00AC1F69" w:rsidRPr="00FF4F70" w:rsidRDefault="00AC1F69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552F57" w14:textId="77777777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67F5D4" w14:textId="1605E810" w:rsidR="00AC1F69" w:rsidRPr="00FF4F70" w:rsidRDefault="00AC1F69" w:rsidP="00FF4F70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(2,026)</w:t>
            </w:r>
          </w:p>
        </w:tc>
      </w:tr>
      <w:tr w:rsidR="00AC1F69" w:rsidRPr="00FF4F70" w14:paraId="30533B27" w14:textId="77777777" w:rsidTr="00FF4F70">
        <w:trPr>
          <w:cantSplit/>
          <w:trHeight w:val="70"/>
        </w:trPr>
        <w:tc>
          <w:tcPr>
            <w:tcW w:w="3402" w:type="dxa"/>
          </w:tcPr>
          <w:p w14:paraId="34AB7085" w14:textId="77777777" w:rsidR="00AC1F69" w:rsidRPr="00FF4F70" w:rsidRDefault="00AC1F69" w:rsidP="00FF4F70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0087C94" w14:textId="60668349" w:rsidR="00AC1F69" w:rsidRPr="00FF4F70" w:rsidRDefault="00AC1F69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3,566</w:t>
            </w:r>
          </w:p>
        </w:tc>
        <w:tc>
          <w:tcPr>
            <w:tcW w:w="134" w:type="dxa"/>
          </w:tcPr>
          <w:p w14:paraId="50A00092" w14:textId="77777777" w:rsidR="00AC1F69" w:rsidRPr="00FF4F70" w:rsidRDefault="00AC1F69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542D3D5" w14:textId="110C1AEB" w:rsidR="00AC1F69" w:rsidRPr="00FF4F70" w:rsidRDefault="00AC1F69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2,794</w:t>
            </w:r>
          </w:p>
        </w:tc>
        <w:tc>
          <w:tcPr>
            <w:tcW w:w="136" w:type="dxa"/>
          </w:tcPr>
          <w:p w14:paraId="0FC55059" w14:textId="77777777" w:rsidR="00AC1F69" w:rsidRPr="00FF4F70" w:rsidRDefault="00AC1F69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A82221" w14:textId="2CBF2B66" w:rsidR="00AC1F69" w:rsidRPr="00FF4F70" w:rsidRDefault="00AC1F69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12,618</w:t>
            </w:r>
          </w:p>
        </w:tc>
        <w:tc>
          <w:tcPr>
            <w:tcW w:w="136" w:type="dxa"/>
          </w:tcPr>
          <w:p w14:paraId="1031FD85" w14:textId="77777777" w:rsidR="00AC1F69" w:rsidRPr="00FF4F70" w:rsidRDefault="00AC1F69" w:rsidP="00FF4F7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D78D43" w14:textId="6BB3CB5F" w:rsidR="00AC1F69" w:rsidRPr="00FF4F70" w:rsidRDefault="00AC1F69" w:rsidP="00FF4F7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4F70">
              <w:rPr>
                <w:rFonts w:asciiTheme="majorBidi" w:hAnsiTheme="majorBidi" w:cstheme="majorBidi"/>
                <w:sz w:val="26"/>
                <w:szCs w:val="26"/>
              </w:rPr>
              <w:t>10,586</w:t>
            </w:r>
          </w:p>
        </w:tc>
      </w:tr>
    </w:tbl>
    <w:p w14:paraId="7EE1B18A" w14:textId="77777777" w:rsidR="001D6E6E" w:rsidRPr="00507400" w:rsidRDefault="001D6E6E" w:rsidP="004D6B0E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6EA8400" w14:textId="41E6B78E" w:rsidR="00A244D0" w:rsidRPr="00507400" w:rsidRDefault="00A244D0" w:rsidP="004D6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DD6C3DF" w14:textId="567EDF6D" w:rsidR="00A244D0" w:rsidRPr="00507400" w:rsidRDefault="00A244D0" w:rsidP="004D6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507400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ด้วยจำนวนถัวเฉลี่ยถ่วงน้ำหนักของหุ้นสามัญที่ออกจำหน่ายแล้วระหว่างงวด</w:t>
      </w:r>
    </w:p>
    <w:p w14:paraId="42A10B29" w14:textId="2A80CAA4" w:rsidR="00AA288F" w:rsidRPr="00507400" w:rsidRDefault="00AA288F" w:rsidP="004D6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/>
          <w:sz w:val="32"/>
          <w:szCs w:val="32"/>
          <w:cs/>
        </w:rPr>
        <w:t>สำหรับงวดสามเดือนและ</w:t>
      </w:r>
      <w:r w:rsidR="0062341C" w:rsidRPr="00507400">
        <w:rPr>
          <w:rFonts w:asciiTheme="majorBidi" w:hAnsiTheme="majorBidi" w:hint="cs"/>
          <w:sz w:val="32"/>
          <w:szCs w:val="32"/>
          <w:cs/>
        </w:rPr>
        <w:t>เก้า</w:t>
      </w:r>
      <w:r w:rsidRPr="00507400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A244D0" w:rsidRPr="00507400">
        <w:rPr>
          <w:rFonts w:asciiTheme="majorBidi" w:hAnsiTheme="majorBidi"/>
          <w:sz w:val="32"/>
          <w:szCs w:val="32"/>
        </w:rPr>
        <w:t>30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="0062341C" w:rsidRPr="00507400">
        <w:rPr>
          <w:rFonts w:asciiTheme="majorBidi" w:hAnsi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/>
          <w:sz w:val="32"/>
          <w:szCs w:val="32"/>
        </w:rPr>
        <w:t>2568</w:t>
      </w:r>
      <w:r w:rsidRPr="00507400">
        <w:rPr>
          <w:rFonts w:asciiTheme="majorBidi" w:hAnsiTheme="majorBidi"/>
          <w:sz w:val="32"/>
          <w:szCs w:val="32"/>
          <w:cs/>
        </w:rPr>
        <w:t xml:space="preserve"> และ </w:t>
      </w:r>
      <w:r w:rsidRPr="00507400">
        <w:rPr>
          <w:rFonts w:asciiTheme="majorBidi" w:hAnsiTheme="majorBidi"/>
          <w:sz w:val="32"/>
          <w:szCs w:val="32"/>
        </w:rPr>
        <w:t>2567</w:t>
      </w: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7"/>
        <w:gridCol w:w="1134"/>
        <w:gridCol w:w="136"/>
        <w:gridCol w:w="1136"/>
        <w:gridCol w:w="136"/>
        <w:gridCol w:w="1134"/>
        <w:gridCol w:w="136"/>
        <w:gridCol w:w="1134"/>
      </w:tblGrid>
      <w:tr w:rsidR="0062341C" w:rsidRPr="00FF4F70" w14:paraId="33E7274B" w14:textId="77777777" w:rsidTr="00FF4F70">
        <w:trPr>
          <w:cantSplit/>
        </w:trPr>
        <w:tc>
          <w:tcPr>
            <w:tcW w:w="3967" w:type="dxa"/>
          </w:tcPr>
          <w:p w14:paraId="6882F57D" w14:textId="77777777" w:rsidR="00A244D0" w:rsidRPr="00FF4F70" w:rsidRDefault="00A244D0" w:rsidP="00B268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ab/>
            </w: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14:paraId="0310BB1E" w14:textId="77777777" w:rsidR="00A244D0" w:rsidRPr="00FF4F70" w:rsidRDefault="00A244D0" w:rsidP="00B26880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2341C" w:rsidRPr="00FF4F70" w14:paraId="69F18D60" w14:textId="77777777" w:rsidTr="00FF4F70">
        <w:trPr>
          <w:cantSplit/>
        </w:trPr>
        <w:tc>
          <w:tcPr>
            <w:tcW w:w="3967" w:type="dxa"/>
          </w:tcPr>
          <w:p w14:paraId="45DB4755" w14:textId="77777777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</w:tcPr>
          <w:p w14:paraId="688D8F24" w14:textId="77777777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5E31ACA" w14:textId="74CB3A44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62341C"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14:paraId="2487A0A9" w14:textId="77777777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0D0FFD52" w14:textId="29766AEE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</w:t>
            </w:r>
            <w:r w:rsidR="0062341C"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เก้า</w:t>
            </w: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4DAFBCF9" w14:textId="25991126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62341C"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62341C" w:rsidRPr="00FF4F70" w14:paraId="5D5FCE25" w14:textId="77777777" w:rsidTr="00FF4F70">
        <w:trPr>
          <w:cantSplit/>
          <w:trHeight w:val="212"/>
        </w:trPr>
        <w:tc>
          <w:tcPr>
            <w:tcW w:w="3967" w:type="dxa"/>
          </w:tcPr>
          <w:p w14:paraId="72C98273" w14:textId="77777777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9E692B" w14:textId="2B15F5D3" w:rsidR="00A244D0" w:rsidRPr="00FF4F7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FF4F7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33565F8" w14:textId="77777777" w:rsidR="00A244D0" w:rsidRPr="00FF4F7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5C2A5" w14:textId="64CEDB24" w:rsidR="00A244D0" w:rsidRPr="00FF4F7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FF4F7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06590ED5" w14:textId="77777777" w:rsidR="00A244D0" w:rsidRPr="00FF4F70" w:rsidRDefault="00A244D0" w:rsidP="00A244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19AC185" w14:textId="122EA866" w:rsidR="00A244D0" w:rsidRPr="00FF4F7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FF4F7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48FED160" w14:textId="77777777" w:rsidR="00A244D0" w:rsidRPr="00FF4F7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B32358" w14:textId="69AD3B93" w:rsidR="00A244D0" w:rsidRPr="00FF4F70" w:rsidRDefault="00A244D0" w:rsidP="00A24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46530" w:rsidRPr="00FF4F7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2341C" w:rsidRPr="00FF4F70" w14:paraId="66658C4E" w14:textId="77777777" w:rsidTr="00FF4F70">
        <w:trPr>
          <w:cantSplit/>
        </w:trPr>
        <w:tc>
          <w:tcPr>
            <w:tcW w:w="3967" w:type="dxa"/>
          </w:tcPr>
          <w:p w14:paraId="69C542CF" w14:textId="1DBCA4CF" w:rsidR="0062341C" w:rsidRPr="00FF4F70" w:rsidRDefault="003634B1" w:rsidP="004D6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</w:t>
            </w:r>
            <w:r w:rsidRPr="004D6B0E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สำหรับ</w:t>
            </w:r>
            <w:r w:rsidRPr="00FF4F7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งวดที่เป็นของผู้ถือหุ้นสามัญบริษัทใหญ่</w:t>
            </w:r>
            <w:r w:rsidRPr="00FF4F7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(พันบาท</w:t>
            </w:r>
            <w:r w:rsidR="004D6B0E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FA0E5A0" w14:textId="5A87D918" w:rsidR="0062341C" w:rsidRPr="00FF4F70" w:rsidRDefault="00BA2A35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37,755</w:t>
            </w:r>
          </w:p>
        </w:tc>
        <w:tc>
          <w:tcPr>
            <w:tcW w:w="136" w:type="dxa"/>
            <w:vAlign w:val="bottom"/>
          </w:tcPr>
          <w:p w14:paraId="6A961093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A06D55C" w14:textId="4A2F7070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10,140</w:t>
            </w:r>
          </w:p>
        </w:tc>
        <w:tc>
          <w:tcPr>
            <w:tcW w:w="136" w:type="dxa"/>
            <w:vAlign w:val="bottom"/>
          </w:tcPr>
          <w:p w14:paraId="1333EADD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9C5DBDA" w14:textId="400500C5" w:rsidR="0062341C" w:rsidRPr="00FF4F70" w:rsidRDefault="00BA2A35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70,859</w:t>
            </w:r>
          </w:p>
        </w:tc>
        <w:tc>
          <w:tcPr>
            <w:tcW w:w="136" w:type="dxa"/>
            <w:vAlign w:val="bottom"/>
          </w:tcPr>
          <w:p w14:paraId="4690238B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2B0742C" w14:textId="4AA904A0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80,397</w:t>
            </w:r>
          </w:p>
        </w:tc>
      </w:tr>
      <w:tr w:rsidR="0062341C" w:rsidRPr="00FF4F70" w14:paraId="4CFB6E9A" w14:textId="77777777" w:rsidTr="00FF4F70">
        <w:trPr>
          <w:cantSplit/>
        </w:trPr>
        <w:tc>
          <w:tcPr>
            <w:tcW w:w="3967" w:type="dxa"/>
          </w:tcPr>
          <w:p w14:paraId="60C481BF" w14:textId="77777777" w:rsidR="0062341C" w:rsidRPr="00FF4F70" w:rsidRDefault="0062341C" w:rsidP="0062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FF4F70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34" w:type="dxa"/>
          </w:tcPr>
          <w:p w14:paraId="6DB26E6D" w14:textId="1A75A79D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714336F8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3AA0AD2C" w14:textId="2F4D3D50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1204C2C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F171000" w14:textId="184ECA5A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2CD8594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18A2D60" w14:textId="52B4B315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62341C" w:rsidRPr="00FF4F70" w14:paraId="6CE04777" w14:textId="77777777" w:rsidTr="00FF4F70">
        <w:trPr>
          <w:cantSplit/>
          <w:trHeight w:val="70"/>
        </w:trPr>
        <w:tc>
          <w:tcPr>
            <w:tcW w:w="3967" w:type="dxa"/>
          </w:tcPr>
          <w:p w14:paraId="64CEF9A9" w14:textId="20AC63C1" w:rsidR="0062341C" w:rsidRPr="00FF4F70" w:rsidRDefault="0062341C" w:rsidP="0062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FF4F70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FF4F7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734CC1ED" w14:textId="6622A7FC" w:rsidR="0062341C" w:rsidRPr="00FF4F70" w:rsidRDefault="00BA2A35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0.0895</w:t>
            </w:r>
          </w:p>
        </w:tc>
        <w:tc>
          <w:tcPr>
            <w:tcW w:w="136" w:type="dxa"/>
          </w:tcPr>
          <w:p w14:paraId="62B892C3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5DE331CF" w14:textId="4C9655E5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0.0240</w:t>
            </w:r>
          </w:p>
        </w:tc>
        <w:tc>
          <w:tcPr>
            <w:tcW w:w="136" w:type="dxa"/>
          </w:tcPr>
          <w:p w14:paraId="6FFAAC69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7EB52CA8" w14:textId="1E4219AD" w:rsidR="0062341C" w:rsidRPr="00FF4F70" w:rsidRDefault="00BA2A35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0.1679</w:t>
            </w:r>
          </w:p>
        </w:tc>
        <w:tc>
          <w:tcPr>
            <w:tcW w:w="136" w:type="dxa"/>
          </w:tcPr>
          <w:p w14:paraId="077F1442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138D8C2" w14:textId="345FE04F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0.1905</w:t>
            </w:r>
          </w:p>
        </w:tc>
      </w:tr>
    </w:tbl>
    <w:p w14:paraId="4092F93B" w14:textId="77777777" w:rsidR="00FF4F70" w:rsidRPr="00FF4F70" w:rsidRDefault="00FF4F70">
      <w:pPr>
        <w:rPr>
          <w:sz w:val="24"/>
          <w:szCs w:val="24"/>
        </w:rPr>
      </w:pP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6"/>
        <w:gridCol w:w="1134"/>
        <w:gridCol w:w="136"/>
        <w:gridCol w:w="1134"/>
        <w:gridCol w:w="136"/>
        <w:gridCol w:w="1134"/>
      </w:tblGrid>
      <w:tr w:rsidR="0062341C" w:rsidRPr="00FF4F70" w14:paraId="7F280C76" w14:textId="77777777" w:rsidTr="00692E99">
        <w:trPr>
          <w:cantSplit/>
        </w:trPr>
        <w:tc>
          <w:tcPr>
            <w:tcW w:w="3969" w:type="dxa"/>
          </w:tcPr>
          <w:p w14:paraId="40DDFA67" w14:textId="7777777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EDC2945" w14:textId="77777777" w:rsidR="00AA288F" w:rsidRPr="00FF4F70" w:rsidRDefault="00AA288F" w:rsidP="00033B3F">
            <w:pPr>
              <w:pStyle w:val="a0"/>
              <w:tabs>
                <w:tab w:val="left" w:pos="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2341C" w:rsidRPr="00FF4F70" w14:paraId="3F8BDF04" w14:textId="77777777" w:rsidTr="00692E99">
        <w:trPr>
          <w:cantSplit/>
        </w:trPr>
        <w:tc>
          <w:tcPr>
            <w:tcW w:w="3969" w:type="dxa"/>
          </w:tcPr>
          <w:p w14:paraId="3E730740" w14:textId="7777777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DE9E9CE" w14:textId="7777777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1BB6F95" w14:textId="0606E4A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FF4F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62341C"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  <w:r w:rsidRPr="00FF4F7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" w:type="dxa"/>
          </w:tcPr>
          <w:p w14:paraId="3EB4889C" w14:textId="7777777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1915BF30" w14:textId="77777777" w:rsidR="0062341C" w:rsidRPr="00FF4F70" w:rsidRDefault="0062341C" w:rsidP="0062341C">
            <w:pPr>
              <w:pStyle w:val="3"/>
              <w:tabs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F4F7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55DDF84F" w14:textId="72545E3D" w:rsidR="00AA288F" w:rsidRPr="00FF4F70" w:rsidRDefault="0062341C" w:rsidP="0062341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F4F7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วันที่ 30 กันยายน</w:t>
            </w:r>
          </w:p>
        </w:tc>
      </w:tr>
      <w:tr w:rsidR="0062341C" w:rsidRPr="00FF4F70" w14:paraId="2B343BA3" w14:textId="77777777" w:rsidTr="00692E99">
        <w:trPr>
          <w:cantSplit/>
        </w:trPr>
        <w:tc>
          <w:tcPr>
            <w:tcW w:w="3969" w:type="dxa"/>
          </w:tcPr>
          <w:p w14:paraId="73F78101" w14:textId="7777777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1CFA6C" w14:textId="550A8073" w:rsidR="00AA288F" w:rsidRPr="00FF4F70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FF4F7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7BFF333" w14:textId="77777777" w:rsidR="00AA288F" w:rsidRPr="00FF4F70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E1D002" w14:textId="16468CA6" w:rsidR="00AA288F" w:rsidRPr="00FF4F70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76F5A674" w14:textId="77777777" w:rsidR="00AA288F" w:rsidRPr="00FF4F70" w:rsidRDefault="00AA288F" w:rsidP="00033B3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FFA627" w14:textId="1776264B" w:rsidR="00AA288F" w:rsidRPr="00FF4F70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FF4F7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6" w:type="dxa"/>
          </w:tcPr>
          <w:p w14:paraId="1296034F" w14:textId="77777777" w:rsidR="00AA288F" w:rsidRPr="00FF4F70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0998B6" w14:textId="5D677673" w:rsidR="00AA288F" w:rsidRPr="00FF4F70" w:rsidRDefault="00AA288F" w:rsidP="0003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4F70">
              <w:rPr>
                <w:rFonts w:asciiTheme="majorBidi" w:hAnsiTheme="majorBidi" w:cstheme="majorBidi" w:hint="cs"/>
                <w:sz w:val="24"/>
                <w:szCs w:val="24"/>
              </w:rPr>
              <w:t>2567</w:t>
            </w:r>
          </w:p>
        </w:tc>
      </w:tr>
      <w:tr w:rsidR="0062341C" w:rsidRPr="00FF4F70" w14:paraId="456E597D" w14:textId="77777777" w:rsidTr="00692E99">
        <w:trPr>
          <w:cantSplit/>
        </w:trPr>
        <w:tc>
          <w:tcPr>
            <w:tcW w:w="3969" w:type="dxa"/>
          </w:tcPr>
          <w:p w14:paraId="0DE09490" w14:textId="77777777" w:rsidR="0062341C" w:rsidRPr="00FF4F70" w:rsidRDefault="0062341C" w:rsidP="0062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</w:t>
            </w:r>
            <w:r w:rsidRPr="00FF4F7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 w:rsidRPr="00FF4F7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BB02290" w14:textId="7021BA74" w:rsidR="0062341C" w:rsidRPr="00FF4F70" w:rsidRDefault="00677811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14,232</w:t>
            </w:r>
          </w:p>
        </w:tc>
        <w:tc>
          <w:tcPr>
            <w:tcW w:w="136" w:type="dxa"/>
            <w:vAlign w:val="bottom"/>
          </w:tcPr>
          <w:p w14:paraId="2F2AEEBE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D15AF64" w14:textId="59DBB239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10,757</w:t>
            </w:r>
          </w:p>
        </w:tc>
        <w:tc>
          <w:tcPr>
            <w:tcW w:w="136" w:type="dxa"/>
            <w:vAlign w:val="bottom"/>
          </w:tcPr>
          <w:p w14:paraId="63F643ED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998C891" w14:textId="0E866592" w:rsidR="0062341C" w:rsidRPr="00FF4F70" w:rsidRDefault="00677811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50,269</w:t>
            </w:r>
          </w:p>
        </w:tc>
        <w:tc>
          <w:tcPr>
            <w:tcW w:w="136" w:type="dxa"/>
            <w:vAlign w:val="bottom"/>
          </w:tcPr>
          <w:p w14:paraId="75534AF9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7702CAB" w14:textId="0C26DFA0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41,097</w:t>
            </w:r>
          </w:p>
        </w:tc>
      </w:tr>
      <w:tr w:rsidR="0062341C" w:rsidRPr="00FF4F70" w14:paraId="2F2CE307" w14:textId="77777777" w:rsidTr="00692E99">
        <w:trPr>
          <w:cantSplit/>
        </w:trPr>
        <w:tc>
          <w:tcPr>
            <w:tcW w:w="3969" w:type="dxa"/>
          </w:tcPr>
          <w:p w14:paraId="356BE12F" w14:textId="77777777" w:rsidR="0062341C" w:rsidRPr="00FF4F70" w:rsidRDefault="0062341C" w:rsidP="0062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34" w:type="dxa"/>
          </w:tcPr>
          <w:p w14:paraId="06AA9A93" w14:textId="5C7BE933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9F8AC5A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3F8E651" w14:textId="2E4B8FA7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EA8814C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51753293" w14:textId="09A80FA5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182215E2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6EAE48D4" w14:textId="072A572C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62341C" w:rsidRPr="00FF4F70" w14:paraId="02E7AE2A" w14:textId="77777777" w:rsidTr="00692E99">
        <w:trPr>
          <w:cantSplit/>
          <w:trHeight w:val="63"/>
        </w:trPr>
        <w:tc>
          <w:tcPr>
            <w:tcW w:w="3969" w:type="dxa"/>
          </w:tcPr>
          <w:p w14:paraId="680E60AD" w14:textId="77777777" w:rsidR="0062341C" w:rsidRPr="00FF4F70" w:rsidRDefault="0062341C" w:rsidP="0062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</w:tcPr>
          <w:p w14:paraId="0A9FC496" w14:textId="09F17847" w:rsidR="0062341C" w:rsidRPr="00FF4F70" w:rsidRDefault="00677811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0.0337</w:t>
            </w:r>
          </w:p>
        </w:tc>
        <w:tc>
          <w:tcPr>
            <w:tcW w:w="136" w:type="dxa"/>
          </w:tcPr>
          <w:p w14:paraId="2E456C02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84D6770" w14:textId="6609A1F0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0.0255</w:t>
            </w:r>
          </w:p>
        </w:tc>
        <w:tc>
          <w:tcPr>
            <w:tcW w:w="136" w:type="dxa"/>
          </w:tcPr>
          <w:p w14:paraId="0C85FDF2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B6BE09E" w14:textId="54E8360E" w:rsidR="0062341C" w:rsidRPr="00FF4F70" w:rsidRDefault="00677811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0.1191</w:t>
            </w:r>
          </w:p>
        </w:tc>
        <w:tc>
          <w:tcPr>
            <w:tcW w:w="136" w:type="dxa"/>
          </w:tcPr>
          <w:p w14:paraId="4494CD9D" w14:textId="77777777" w:rsidR="0062341C" w:rsidRPr="00FF4F70" w:rsidRDefault="0062341C" w:rsidP="0062341C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97" w:right="54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BA0CD10" w14:textId="1B543C2D" w:rsidR="0062341C" w:rsidRPr="00FF4F70" w:rsidRDefault="0062341C" w:rsidP="0062341C">
            <w:pPr>
              <w:pStyle w:val="acctfourfigures"/>
              <w:tabs>
                <w:tab w:val="clear" w:pos="765"/>
              </w:tabs>
              <w:spacing w:line="280" w:lineRule="exact"/>
              <w:ind w:left="-97" w:right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FF4F70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0.0974</w:t>
            </w:r>
          </w:p>
        </w:tc>
      </w:tr>
    </w:tbl>
    <w:p w14:paraId="0431DA7E" w14:textId="77777777" w:rsidR="00557713" w:rsidRPr="00507400" w:rsidRDefault="00557713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EE0000"/>
          <w:sz w:val="32"/>
          <w:szCs w:val="32"/>
        </w:rPr>
      </w:pPr>
    </w:p>
    <w:p w14:paraId="38477A31" w14:textId="09398887" w:rsidR="00AA288F" w:rsidRPr="00507400" w:rsidRDefault="00AA288F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507400">
        <w:rPr>
          <w:rFonts w:asciiTheme="majorBidi" w:hAnsi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29278A4F" w14:textId="518546DC" w:rsidR="00AA288F" w:rsidRDefault="00BD6FF3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07400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/>
          <w:sz w:val="32"/>
          <w:szCs w:val="32"/>
        </w:rPr>
        <w:t xml:space="preserve">24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507400">
        <w:rPr>
          <w:rFonts w:asciiTheme="majorBidi" w:hAnsiTheme="majorBidi"/>
          <w:sz w:val="32"/>
          <w:szCs w:val="32"/>
        </w:rPr>
        <w:t>2568</w:t>
      </w:r>
      <w:r w:rsidR="000E3D60">
        <w:rPr>
          <w:rFonts w:asciiTheme="majorBidi" w:hAnsiTheme="majorBidi" w:hint="cs"/>
          <w:sz w:val="32"/>
          <w:szCs w:val="32"/>
          <w:cs/>
        </w:rPr>
        <w:t xml:space="preserve"> ตามรายงาน</w:t>
      </w:r>
      <w:r w:rsidR="00AA288F" w:rsidRPr="00507400">
        <w:rPr>
          <w:rFonts w:asciiTheme="majorBidi" w:hAnsiTheme="majorBidi" w:cstheme="majorBidi"/>
          <w:sz w:val="32"/>
          <w:szCs w:val="32"/>
          <w:cs/>
        </w:rPr>
        <w:t xml:space="preserve">การประชุมสามัญผู้ถือหุ้นประจำปี </w:t>
      </w:r>
      <w:r w:rsidR="00AA288F" w:rsidRPr="00507400">
        <w:rPr>
          <w:rFonts w:asciiTheme="majorBidi" w:hAnsiTheme="majorBidi"/>
          <w:sz w:val="32"/>
          <w:szCs w:val="32"/>
        </w:rPr>
        <w:t xml:space="preserve">2568 </w:t>
      </w:r>
      <w:r w:rsidR="00AA288F" w:rsidRPr="00507400">
        <w:rPr>
          <w:rFonts w:asciiTheme="majorBidi" w:hAnsiTheme="majorBidi" w:hint="cs"/>
          <w:sz w:val="32"/>
          <w:szCs w:val="32"/>
          <w:cs/>
        </w:rPr>
        <w:t>ผู้ถือหุ้นมีมติอนุมัติจัดสรร</w:t>
      </w:r>
      <w:r w:rsidR="00AA288F" w:rsidRPr="00FF4F70">
        <w:rPr>
          <w:rFonts w:asciiTheme="majorBidi" w:hAnsiTheme="majorBidi" w:hint="cs"/>
          <w:sz w:val="32"/>
          <w:szCs w:val="32"/>
          <w:cs/>
        </w:rPr>
        <w:t xml:space="preserve">กำไรสุทธิสำหรับปี </w:t>
      </w:r>
      <w:r w:rsidR="00AA288F" w:rsidRPr="00FF4F70">
        <w:rPr>
          <w:rFonts w:asciiTheme="majorBidi" w:hAnsiTheme="majorBidi"/>
          <w:sz w:val="32"/>
          <w:szCs w:val="32"/>
        </w:rPr>
        <w:t>2567</w:t>
      </w:r>
      <w:r w:rsidR="00AA288F" w:rsidRPr="00FF4F70">
        <w:rPr>
          <w:rFonts w:asciiTheme="majorBidi" w:hAnsiTheme="majorBidi"/>
          <w:sz w:val="32"/>
          <w:szCs w:val="32"/>
          <w:cs/>
        </w:rPr>
        <w:t xml:space="preserve"> ให้แก่ผู้ถือหุ้นสามัญจำนวน </w:t>
      </w:r>
      <w:r w:rsidR="00AA288F" w:rsidRPr="00FF4F70">
        <w:rPr>
          <w:rFonts w:asciiTheme="majorBidi" w:hAnsiTheme="majorBidi"/>
          <w:sz w:val="32"/>
          <w:szCs w:val="32"/>
        </w:rPr>
        <w:t>422,000,713</w:t>
      </w:r>
      <w:r w:rsidR="00AA288F" w:rsidRPr="00FF4F70">
        <w:rPr>
          <w:rFonts w:asciiTheme="majorBidi" w:hAnsiTheme="majorBidi"/>
          <w:sz w:val="32"/>
          <w:szCs w:val="32"/>
          <w:cs/>
        </w:rPr>
        <w:t xml:space="preserve"> หุ้</w:t>
      </w:r>
      <w:r w:rsidR="00AA288F" w:rsidRPr="00FF4F70">
        <w:rPr>
          <w:rFonts w:asciiTheme="majorBidi" w:hAnsiTheme="majorBidi" w:hint="cs"/>
          <w:sz w:val="32"/>
          <w:szCs w:val="32"/>
          <w:cs/>
        </w:rPr>
        <w:t xml:space="preserve">น </w:t>
      </w:r>
      <w:r w:rsidR="00AA288F" w:rsidRPr="00FF4F70">
        <w:rPr>
          <w:rFonts w:asciiTheme="majorBidi" w:hAnsiTheme="majorBidi"/>
          <w:sz w:val="32"/>
          <w:szCs w:val="32"/>
          <w:cs/>
        </w:rPr>
        <w:t>ในอัตราหุ้นละ</w:t>
      </w:r>
      <w:r w:rsidR="00AA288F" w:rsidRPr="00FF4F70">
        <w:rPr>
          <w:rFonts w:asciiTheme="majorBidi" w:hAnsiTheme="majorBidi"/>
          <w:sz w:val="32"/>
          <w:szCs w:val="32"/>
        </w:rPr>
        <w:t xml:space="preserve"> 0.05 </w:t>
      </w:r>
      <w:r w:rsidR="00AA288F" w:rsidRPr="00FF4F70">
        <w:rPr>
          <w:rFonts w:asciiTheme="majorBidi" w:hAnsiTheme="majorBidi"/>
          <w:sz w:val="32"/>
          <w:szCs w:val="32"/>
          <w:cs/>
        </w:rPr>
        <w:t>บาท รวมเป็นจำนวนเงินปัน</w:t>
      </w:r>
      <w:r w:rsidR="00AA288F" w:rsidRPr="00FF4F70">
        <w:rPr>
          <w:rFonts w:ascii="Angsana New" w:hAnsi="Angsana New"/>
          <w:sz w:val="32"/>
          <w:szCs w:val="32"/>
          <w:cs/>
        </w:rPr>
        <w:t xml:space="preserve">ผลจ่าย </w:t>
      </w:r>
      <w:r w:rsidR="00AA288F" w:rsidRPr="00FF4F70">
        <w:rPr>
          <w:rFonts w:asciiTheme="majorBidi" w:eastAsia="Calibri" w:hAnsiTheme="majorBidi" w:cstheme="majorBidi"/>
          <w:sz w:val="32"/>
          <w:szCs w:val="32"/>
        </w:rPr>
        <w:t>21.10</w:t>
      </w:r>
      <w:r w:rsidR="00AA288F" w:rsidRPr="00FF4F7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AA288F" w:rsidRPr="00FF4F70">
        <w:rPr>
          <w:rFonts w:ascii="Angsana New" w:hAnsi="Angsana New" w:cstheme="majorBidi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</w:t>
      </w:r>
      <w:r w:rsidR="000E3D60">
        <w:rPr>
          <w:rFonts w:ascii="Angsana New" w:hAnsi="Angsana New" w:cstheme="majorBidi"/>
          <w:sz w:val="32"/>
          <w:szCs w:val="32"/>
          <w:cs/>
        </w:rPr>
        <w:br/>
      </w:r>
      <w:r w:rsidR="00AA288F" w:rsidRPr="00FF4F70">
        <w:rPr>
          <w:rFonts w:ascii="Angsana New" w:hAnsi="Angsana New" w:cstheme="majorBidi"/>
          <w:sz w:val="32"/>
          <w:szCs w:val="32"/>
          <w:cs/>
        </w:rPr>
        <w:t xml:space="preserve">อยู่ในสมุดทะเบียนผู้ถือหุ้นของบริษัท ณ วันที่ </w:t>
      </w:r>
      <w:r w:rsidR="00AA288F" w:rsidRPr="00FF4F70">
        <w:rPr>
          <w:rFonts w:ascii="Angsana New" w:hAnsi="Angsana New"/>
          <w:sz w:val="32"/>
          <w:szCs w:val="32"/>
        </w:rPr>
        <w:t xml:space="preserve">8 </w:t>
      </w:r>
      <w:r w:rsidR="00AA288F" w:rsidRPr="00FF4F70">
        <w:rPr>
          <w:rFonts w:ascii="Angsana New" w:hAnsi="Angsana New"/>
          <w:sz w:val="32"/>
          <w:szCs w:val="32"/>
          <w:cs/>
        </w:rPr>
        <w:t xml:space="preserve">พฤษภาคม </w:t>
      </w:r>
      <w:r w:rsidR="00AA288F" w:rsidRPr="00FF4F70">
        <w:rPr>
          <w:rFonts w:ascii="Angsana New" w:hAnsi="Angsana New"/>
          <w:sz w:val="32"/>
          <w:szCs w:val="32"/>
        </w:rPr>
        <w:t xml:space="preserve">2568 (Record Date) </w:t>
      </w:r>
      <w:r w:rsidR="00AA288F" w:rsidRPr="00FF4F70">
        <w:rPr>
          <w:rFonts w:ascii="Angsana New" w:hAnsi="Angsana New" w:hint="cs"/>
          <w:sz w:val="32"/>
          <w:szCs w:val="32"/>
          <w:cs/>
        </w:rPr>
        <w:t>โดย</w:t>
      </w:r>
      <w:r w:rsidR="00AA288F" w:rsidRPr="00FF4F70">
        <w:rPr>
          <w:rFonts w:ascii="Angsana New" w:hAnsi="Angsana New"/>
          <w:sz w:val="32"/>
          <w:szCs w:val="32"/>
          <w:cs/>
        </w:rPr>
        <w:t xml:space="preserve">จ่ายเงินปันผลในวันที่ </w:t>
      </w:r>
      <w:r w:rsidR="00AA288F" w:rsidRPr="00FF4F70">
        <w:rPr>
          <w:rFonts w:ascii="Angsana New" w:hAnsi="Angsana New"/>
          <w:sz w:val="32"/>
          <w:szCs w:val="32"/>
        </w:rPr>
        <w:t>23</w:t>
      </w:r>
      <w:r w:rsidR="00AA288F" w:rsidRPr="00FF4F7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A288F" w:rsidRPr="00FF4F70">
        <w:rPr>
          <w:rFonts w:ascii="Angsana New" w:hAnsi="Angsana New"/>
          <w:sz w:val="32"/>
          <w:szCs w:val="32"/>
        </w:rPr>
        <w:t>2568</w:t>
      </w:r>
    </w:p>
    <w:p w14:paraId="21CEE7FB" w14:textId="2B15862C" w:rsidR="002E7912" w:rsidRPr="00507400" w:rsidRDefault="006478AF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A288F" w:rsidRPr="0050740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E7912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7912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50740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50740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507400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50740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507400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50740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04ACB7DB" w:rsidR="008C7FBA" w:rsidRPr="00507400" w:rsidRDefault="008C7FBA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3   </w:t>
      </w:r>
      <w:r w:rsidR="00B42BF5" w:rsidRPr="00507400">
        <w:rPr>
          <w:rFonts w:asciiTheme="majorBidi" w:hAnsiTheme="majorBidi" w:cstheme="majorBidi"/>
          <w:spacing w:val="-2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ส่วนงานธุรกิจกลุ่มผลิตภัณฑ์โซลาร์เซลล์โดยให้บริการออกแบบจัดหาและติดตั้ง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50740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0AA40780" w:rsidR="004000C1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100061" w:rsidRPr="00507400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Pr="00507400">
        <w:rPr>
          <w:rFonts w:asciiTheme="majorBidi" w:hAnsiTheme="majorBidi" w:cstheme="majorBidi"/>
          <w:sz w:val="32"/>
          <w:szCs w:val="32"/>
          <w:cs/>
        </w:rPr>
        <w:t>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0D69F854" w:rsidR="002E7912" w:rsidRPr="0050740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A288F" w:rsidRPr="00507400">
        <w:rPr>
          <w:rFonts w:asciiTheme="majorBidi" w:hAnsiTheme="majorBidi"/>
          <w:spacing w:val="-2"/>
          <w:sz w:val="32"/>
          <w:szCs w:val="32"/>
          <w:cs/>
        </w:rPr>
        <w:t>สำหรับงวด</w:t>
      </w:r>
      <w:r w:rsidR="00764017" w:rsidRPr="00507400">
        <w:rPr>
          <w:rFonts w:asciiTheme="majorBidi" w:hAnsiTheme="majorBidi" w:hint="cs"/>
          <w:spacing w:val="-2"/>
          <w:sz w:val="32"/>
          <w:szCs w:val="32"/>
          <w:cs/>
        </w:rPr>
        <w:t>สามเดือนและ</w:t>
      </w:r>
      <w:r w:rsidR="0062341C" w:rsidRPr="00507400">
        <w:rPr>
          <w:rFonts w:asciiTheme="majorBidi" w:hAnsiTheme="majorBidi" w:hint="cs"/>
          <w:spacing w:val="-2"/>
          <w:sz w:val="32"/>
          <w:szCs w:val="32"/>
          <w:cs/>
        </w:rPr>
        <w:t>เก้า</w:t>
      </w:r>
      <w:r w:rsidR="00AA288F" w:rsidRPr="00507400">
        <w:rPr>
          <w:rFonts w:asciiTheme="majorBidi" w:hAnsi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033B3F" w:rsidRPr="00507400">
        <w:rPr>
          <w:rFonts w:asciiTheme="majorBidi" w:hAnsiTheme="majorBidi"/>
          <w:spacing w:val="-2"/>
          <w:sz w:val="32"/>
          <w:szCs w:val="32"/>
        </w:rPr>
        <w:t>30</w:t>
      </w:r>
      <w:r w:rsidR="00AA288F" w:rsidRPr="0050740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62341C" w:rsidRPr="00507400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="00AA288F" w:rsidRPr="0050740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AA288F" w:rsidRPr="00507400">
        <w:rPr>
          <w:rFonts w:asciiTheme="majorBidi" w:hAnsiTheme="majorBidi"/>
          <w:spacing w:val="-2"/>
          <w:sz w:val="32"/>
          <w:szCs w:val="32"/>
        </w:rPr>
        <w:t>2568</w:t>
      </w:r>
      <w:r w:rsidR="00AA288F" w:rsidRPr="00507400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AA288F" w:rsidRPr="00507400">
        <w:rPr>
          <w:rFonts w:asciiTheme="majorBidi" w:hAnsiTheme="majorBidi"/>
          <w:spacing w:val="-2"/>
          <w:sz w:val="32"/>
          <w:szCs w:val="32"/>
        </w:rPr>
        <w:t>2567</w:t>
      </w:r>
      <w:r w:rsidR="00AA288F" w:rsidRPr="00507400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F95F7C" w:rsidRPr="00FF4F70" w14:paraId="200D0532" w14:textId="77777777" w:rsidTr="00A60247">
        <w:tc>
          <w:tcPr>
            <w:tcW w:w="1644" w:type="dxa"/>
          </w:tcPr>
          <w:p w14:paraId="06C6207F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14:paraId="79D94A87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F95F7C" w:rsidRPr="00FF4F70" w14:paraId="7E114885" w14:textId="77777777" w:rsidTr="00A60247">
        <w:tc>
          <w:tcPr>
            <w:tcW w:w="1644" w:type="dxa"/>
          </w:tcPr>
          <w:p w14:paraId="2E8D1539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573FF2D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F95F7C" w:rsidRPr="00FF4F70" w14:paraId="226ABF76" w14:textId="77777777" w:rsidTr="00A60247">
        <w:tc>
          <w:tcPr>
            <w:tcW w:w="1644" w:type="dxa"/>
          </w:tcPr>
          <w:p w14:paraId="5F23E937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FB6C9DA" w14:textId="7B87FC26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Pr="00FF4F7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สาม</w:t>
            </w: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30</w:t>
            </w: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2568</w:t>
            </w: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และ </w:t>
            </w: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F95F7C" w:rsidRPr="00FF4F70" w14:paraId="2338808A" w14:textId="77777777" w:rsidTr="00A60247">
        <w:tc>
          <w:tcPr>
            <w:tcW w:w="1644" w:type="dxa"/>
          </w:tcPr>
          <w:p w14:paraId="78181B29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D6F60B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กลุ่มผลิตภัณฑ์</w:t>
            </w:r>
          </w:p>
          <w:p w14:paraId="04A9F178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14A89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51740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6249D5E7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9FEF3C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A9B55A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409F0E65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F80438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C6B5C8" w14:textId="77777777" w:rsidR="00F95F7C" w:rsidRPr="00FF4F70" w:rsidRDefault="00F95F7C" w:rsidP="00A6024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F95F7C" w:rsidRPr="00FF4F70" w14:paraId="05C65EA4" w14:textId="77777777" w:rsidTr="00A60247">
        <w:tc>
          <w:tcPr>
            <w:tcW w:w="1644" w:type="dxa"/>
          </w:tcPr>
          <w:p w14:paraId="49A80187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4D4F7840" w14:textId="0DC0DE71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C511C7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F47FA07" w14:textId="2F9B19D1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774FA665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5AF7850" w14:textId="0FC8486A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77A76635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C08F497" w14:textId="2F349A8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2E9C3014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8ED4668" w14:textId="275E497D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01B2E724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759FE02" w14:textId="1D8F097B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627279D4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B8A875" w14:textId="1E2CF5DB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9" w:type="dxa"/>
          </w:tcPr>
          <w:p w14:paraId="332386AB" w14:textId="77777777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4F212C1" w14:textId="6D6B2BEF" w:rsidR="00F95F7C" w:rsidRPr="00FF4F70" w:rsidRDefault="00F95F7C" w:rsidP="00F95F7C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</w:tr>
      <w:tr w:rsidR="001D4B89" w:rsidRPr="00FF4F70" w14:paraId="75E38D58" w14:textId="77777777" w:rsidTr="009422EC">
        <w:trPr>
          <w:trHeight w:val="62"/>
        </w:trPr>
        <w:tc>
          <w:tcPr>
            <w:tcW w:w="1644" w:type="dxa"/>
            <w:vAlign w:val="bottom"/>
          </w:tcPr>
          <w:p w14:paraId="26297C0B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08869E5" w14:textId="6711D286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285,989</w:t>
            </w:r>
          </w:p>
        </w:tc>
        <w:tc>
          <w:tcPr>
            <w:tcW w:w="134" w:type="dxa"/>
          </w:tcPr>
          <w:p w14:paraId="2C533D00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057F56E" w14:textId="31C6536B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287,695</w:t>
            </w:r>
          </w:p>
        </w:tc>
        <w:tc>
          <w:tcPr>
            <w:tcW w:w="142" w:type="dxa"/>
          </w:tcPr>
          <w:p w14:paraId="196F3AEE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B347841" w14:textId="207B0990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117,864</w:t>
            </w:r>
          </w:p>
        </w:tc>
        <w:tc>
          <w:tcPr>
            <w:tcW w:w="142" w:type="dxa"/>
          </w:tcPr>
          <w:p w14:paraId="06F62D82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D3C8A2D" w14:textId="2B2A9D0D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153,729</w:t>
            </w:r>
          </w:p>
        </w:tc>
        <w:tc>
          <w:tcPr>
            <w:tcW w:w="142" w:type="dxa"/>
          </w:tcPr>
          <w:p w14:paraId="068DB1CC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4EAA399" w14:textId="1CD7B6FE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131,852</w:t>
            </w:r>
          </w:p>
        </w:tc>
        <w:tc>
          <w:tcPr>
            <w:tcW w:w="142" w:type="dxa"/>
          </w:tcPr>
          <w:p w14:paraId="3892D8CF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49447D3" w14:textId="1A93FBC0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71,238</w:t>
            </w:r>
          </w:p>
        </w:tc>
        <w:tc>
          <w:tcPr>
            <w:tcW w:w="142" w:type="dxa"/>
          </w:tcPr>
          <w:p w14:paraId="7794668E" w14:textId="77777777" w:rsidR="001D4B89" w:rsidRPr="00FF4F70" w:rsidRDefault="001D4B89" w:rsidP="001D4B89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32F4E00" w14:textId="3A2DC78C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535,705</w:t>
            </w:r>
          </w:p>
        </w:tc>
        <w:tc>
          <w:tcPr>
            <w:tcW w:w="139" w:type="dxa"/>
          </w:tcPr>
          <w:p w14:paraId="18D00595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F72E5B7" w14:textId="094D14B0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512,662</w:t>
            </w:r>
          </w:p>
        </w:tc>
      </w:tr>
      <w:tr w:rsidR="001D4B89" w:rsidRPr="00FF4F70" w14:paraId="4FAA95DD" w14:textId="77777777" w:rsidTr="009422EC">
        <w:tc>
          <w:tcPr>
            <w:tcW w:w="1644" w:type="dxa"/>
            <w:vAlign w:val="bottom"/>
          </w:tcPr>
          <w:p w14:paraId="35B27084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</w:tcPr>
          <w:p w14:paraId="1993420F" w14:textId="7764B365" w:rsidR="001D4B89" w:rsidRPr="00FF4F70" w:rsidRDefault="001D4B89" w:rsidP="001D4B89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(236,315)</w:t>
            </w:r>
          </w:p>
        </w:tc>
        <w:tc>
          <w:tcPr>
            <w:tcW w:w="134" w:type="dxa"/>
          </w:tcPr>
          <w:p w14:paraId="415A0594" w14:textId="77777777" w:rsidR="001D4B89" w:rsidRPr="00FF4F70" w:rsidRDefault="001D4B89" w:rsidP="001D4B89">
            <w:pPr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94C739" w14:textId="02954D08" w:rsidR="001D4B89" w:rsidRPr="00FF4F70" w:rsidRDefault="001D4B89" w:rsidP="001D4B89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(248,466)</w:t>
            </w:r>
          </w:p>
        </w:tc>
        <w:tc>
          <w:tcPr>
            <w:tcW w:w="142" w:type="dxa"/>
          </w:tcPr>
          <w:p w14:paraId="27ABA1FC" w14:textId="77777777" w:rsidR="001D4B89" w:rsidRPr="00FF4F70" w:rsidRDefault="001D4B89" w:rsidP="001D4B89">
            <w:pPr>
              <w:spacing w:line="260" w:lineRule="exact"/>
              <w:ind w:right="-57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7216F0" w14:textId="363FC95F" w:rsidR="001D4B89" w:rsidRPr="00FF4F70" w:rsidRDefault="001D4B89" w:rsidP="001D4B89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(89,366)</w:t>
            </w:r>
          </w:p>
        </w:tc>
        <w:tc>
          <w:tcPr>
            <w:tcW w:w="142" w:type="dxa"/>
          </w:tcPr>
          <w:p w14:paraId="79E6DF95" w14:textId="77777777" w:rsidR="001D4B89" w:rsidRPr="00FF4F70" w:rsidRDefault="001D4B89" w:rsidP="001D4B89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1C54A3" w14:textId="4B405476" w:rsidR="001D4B89" w:rsidRPr="00FF4F70" w:rsidRDefault="001D4B89" w:rsidP="001D4B89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(124,372)</w:t>
            </w:r>
          </w:p>
        </w:tc>
        <w:tc>
          <w:tcPr>
            <w:tcW w:w="142" w:type="dxa"/>
          </w:tcPr>
          <w:p w14:paraId="3EE7AE48" w14:textId="77777777" w:rsidR="001D4B89" w:rsidRPr="00FF4F70" w:rsidRDefault="001D4B89" w:rsidP="001D4B89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15DB6B" w14:textId="512756B2" w:rsidR="001D4B89" w:rsidRPr="00FF4F70" w:rsidRDefault="001D4B89" w:rsidP="001D4B89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(117,000)</w:t>
            </w:r>
          </w:p>
        </w:tc>
        <w:tc>
          <w:tcPr>
            <w:tcW w:w="142" w:type="dxa"/>
          </w:tcPr>
          <w:p w14:paraId="368F7ADA" w14:textId="77777777" w:rsidR="001D4B89" w:rsidRPr="00FF4F70" w:rsidRDefault="001D4B89" w:rsidP="001D4B89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68D503" w14:textId="153496AB" w:rsidR="001D4B89" w:rsidRPr="00FF4F70" w:rsidRDefault="001D4B89" w:rsidP="001D4B89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(68,908)</w:t>
            </w:r>
          </w:p>
        </w:tc>
        <w:tc>
          <w:tcPr>
            <w:tcW w:w="142" w:type="dxa"/>
            <w:tcBorders>
              <w:left w:val="nil"/>
            </w:tcBorders>
          </w:tcPr>
          <w:p w14:paraId="05C0A970" w14:textId="77777777" w:rsidR="001D4B89" w:rsidRPr="00FF4F70" w:rsidRDefault="001D4B89" w:rsidP="001D4B89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30DCE4" w14:textId="017D6EE7" w:rsidR="001D4B89" w:rsidRPr="00FF4F70" w:rsidRDefault="001D4B89" w:rsidP="001D4B89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(442,681)</w:t>
            </w:r>
          </w:p>
        </w:tc>
        <w:tc>
          <w:tcPr>
            <w:tcW w:w="139" w:type="dxa"/>
          </w:tcPr>
          <w:p w14:paraId="2C97014E" w14:textId="77777777" w:rsidR="001D4B89" w:rsidRPr="00FF4F70" w:rsidRDefault="001D4B89" w:rsidP="001D4B89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3819C515" w14:textId="05C41E0C" w:rsidR="001D4B89" w:rsidRPr="00FF4F70" w:rsidRDefault="001D4B89" w:rsidP="001D4B89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(441,746)</w:t>
            </w:r>
          </w:p>
        </w:tc>
      </w:tr>
      <w:tr w:rsidR="001D4B89" w:rsidRPr="00FF4F70" w14:paraId="7E74AB81" w14:textId="77777777" w:rsidTr="009422EC">
        <w:tc>
          <w:tcPr>
            <w:tcW w:w="1644" w:type="dxa"/>
            <w:vAlign w:val="bottom"/>
          </w:tcPr>
          <w:p w14:paraId="5E4413F4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4BE5B38" w14:textId="607D2D80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49,674</w:t>
            </w:r>
          </w:p>
        </w:tc>
        <w:tc>
          <w:tcPr>
            <w:tcW w:w="134" w:type="dxa"/>
          </w:tcPr>
          <w:p w14:paraId="45BE5C8B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2F11B3C" w14:textId="3D477233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39,229</w:t>
            </w:r>
          </w:p>
        </w:tc>
        <w:tc>
          <w:tcPr>
            <w:tcW w:w="142" w:type="dxa"/>
          </w:tcPr>
          <w:p w14:paraId="66AEA55C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550AAF16" w14:textId="78F4DB2D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28,498</w:t>
            </w:r>
          </w:p>
        </w:tc>
        <w:tc>
          <w:tcPr>
            <w:tcW w:w="142" w:type="dxa"/>
          </w:tcPr>
          <w:p w14:paraId="15EBB1B7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E0D8157" w14:textId="64894694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29,357</w:t>
            </w:r>
          </w:p>
        </w:tc>
        <w:tc>
          <w:tcPr>
            <w:tcW w:w="142" w:type="dxa"/>
          </w:tcPr>
          <w:p w14:paraId="3727A180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66B7C80" w14:textId="01659813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14,852</w:t>
            </w:r>
          </w:p>
        </w:tc>
        <w:tc>
          <w:tcPr>
            <w:tcW w:w="142" w:type="dxa"/>
          </w:tcPr>
          <w:p w14:paraId="6493FB89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C25AA16" w14:textId="3187D17E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2,330</w:t>
            </w:r>
          </w:p>
        </w:tc>
        <w:tc>
          <w:tcPr>
            <w:tcW w:w="142" w:type="dxa"/>
          </w:tcPr>
          <w:p w14:paraId="6BFAD65F" w14:textId="77777777" w:rsidR="001D4B89" w:rsidRPr="00FF4F70" w:rsidRDefault="001D4B89" w:rsidP="001D4B89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10FEE630" w14:textId="427C9848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93,024</w:t>
            </w:r>
          </w:p>
        </w:tc>
        <w:tc>
          <w:tcPr>
            <w:tcW w:w="139" w:type="dxa"/>
          </w:tcPr>
          <w:p w14:paraId="1DD173AA" w14:textId="77777777" w:rsidR="001D4B89" w:rsidRPr="00FF4F70" w:rsidRDefault="001D4B89" w:rsidP="001D4B89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74F0B64" w14:textId="40EAC86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70,916</w:t>
            </w:r>
          </w:p>
        </w:tc>
      </w:tr>
      <w:tr w:rsidR="001D4B89" w:rsidRPr="00FF4F70" w14:paraId="698BFD0D" w14:textId="77777777" w:rsidTr="00A313D1">
        <w:tc>
          <w:tcPr>
            <w:tcW w:w="1644" w:type="dxa"/>
          </w:tcPr>
          <w:p w14:paraId="5CE46C32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vAlign w:val="bottom"/>
          </w:tcPr>
          <w:p w14:paraId="4217AF94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1B78C72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993B66D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CA323D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1F6224E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8EE380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6BA852E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C943431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CA306A7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43201E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B33E4A8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0D7DEFE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4928793" w14:textId="663B94D4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18,193</w:t>
            </w:r>
          </w:p>
        </w:tc>
        <w:tc>
          <w:tcPr>
            <w:tcW w:w="139" w:type="dxa"/>
          </w:tcPr>
          <w:p w14:paraId="5467C8F3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C94F51C" w14:textId="2DC373AB" w:rsidR="001D4B89" w:rsidRPr="00FF4F70" w:rsidRDefault="008D2292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9,791</w:t>
            </w:r>
          </w:p>
        </w:tc>
      </w:tr>
      <w:tr w:rsidR="001D4B89" w:rsidRPr="00FF4F70" w14:paraId="3EB04D43" w14:textId="77777777" w:rsidTr="00A60247">
        <w:tc>
          <w:tcPr>
            <w:tcW w:w="1644" w:type="dxa"/>
          </w:tcPr>
          <w:p w14:paraId="3A77B94F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vAlign w:val="bottom"/>
          </w:tcPr>
          <w:p w14:paraId="1E0CE085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F0E1978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AF3F18E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B8689DC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3639C62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F731ED1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E71E8C8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2FC049F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949F192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4C55584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16E7CE0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6B961A2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0E36FE6" w14:textId="066B243C" w:rsidR="001D4B89" w:rsidRPr="00FF4F70" w:rsidRDefault="001D4B89" w:rsidP="001D4B89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(16,692)</w:t>
            </w:r>
          </w:p>
        </w:tc>
        <w:tc>
          <w:tcPr>
            <w:tcW w:w="139" w:type="dxa"/>
          </w:tcPr>
          <w:p w14:paraId="7048A1B2" w14:textId="77777777" w:rsidR="001D4B89" w:rsidRPr="00FF4F70" w:rsidRDefault="001D4B89" w:rsidP="001D4B89">
            <w:pPr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D700D05" w14:textId="21C7A3F4" w:rsidR="001D4B89" w:rsidRPr="00FF4F70" w:rsidRDefault="001D4B89" w:rsidP="001D4B89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(14,450)</w:t>
            </w:r>
          </w:p>
        </w:tc>
      </w:tr>
      <w:tr w:rsidR="001D4B89" w:rsidRPr="00FF4F70" w14:paraId="6816B863" w14:textId="77777777" w:rsidTr="00A60247">
        <w:tc>
          <w:tcPr>
            <w:tcW w:w="1644" w:type="dxa"/>
          </w:tcPr>
          <w:p w14:paraId="0C90D205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vAlign w:val="bottom"/>
          </w:tcPr>
          <w:p w14:paraId="2AD5B2A7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3338A48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4CCF49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CB90945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1A58F88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802ABA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AF3DEA3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8B0EE7A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B9A14E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6DDEC9" w14:textId="77777777" w:rsidR="001D4B89" w:rsidRPr="00FF4F70" w:rsidRDefault="001D4B89" w:rsidP="001D4B89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408C0BB" w14:textId="77777777" w:rsidR="001D4B89" w:rsidRPr="00FF4F70" w:rsidRDefault="001D4B89" w:rsidP="001D4B89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ED67524" w14:textId="77777777" w:rsidR="001D4B89" w:rsidRPr="00FF4F70" w:rsidRDefault="001D4B89" w:rsidP="001D4B89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458AA2F" w14:textId="175298F5" w:rsidR="001D4B89" w:rsidRPr="00FF4F70" w:rsidRDefault="001D4B89" w:rsidP="001D4B89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(41,268)</w:t>
            </w:r>
          </w:p>
        </w:tc>
        <w:tc>
          <w:tcPr>
            <w:tcW w:w="139" w:type="dxa"/>
          </w:tcPr>
          <w:p w14:paraId="0885D18D" w14:textId="77777777" w:rsidR="001D4B89" w:rsidRPr="00FF4F70" w:rsidRDefault="001D4B89" w:rsidP="001D4B89">
            <w:pPr>
              <w:spacing w:line="260" w:lineRule="exact"/>
              <w:ind w:right="-57"/>
              <w:jc w:val="center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0C4C719" w14:textId="6FD1CBE5" w:rsidR="001D4B89" w:rsidRPr="00FF4F70" w:rsidRDefault="001D4B89" w:rsidP="001D4B89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(32,579)</w:t>
            </w:r>
          </w:p>
        </w:tc>
      </w:tr>
      <w:tr w:rsidR="008D2292" w:rsidRPr="00FF4F70" w14:paraId="493B0659" w14:textId="77777777" w:rsidTr="00B5395C">
        <w:tc>
          <w:tcPr>
            <w:tcW w:w="1644" w:type="dxa"/>
          </w:tcPr>
          <w:p w14:paraId="4AAC918B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94" w:type="dxa"/>
            <w:vAlign w:val="bottom"/>
          </w:tcPr>
          <w:p w14:paraId="59586AB2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0020967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2F8CFB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0406DDA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2C2F08E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933F71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F5B34F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EECAEB1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8F6CA10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EB2BB21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9C1A95E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8B66D3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FF460E1" w14:textId="39DCA768" w:rsidR="008D2292" w:rsidRPr="00FF4F70" w:rsidRDefault="008D2292" w:rsidP="008D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7D35625D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40B86B2" w14:textId="623D78E5" w:rsidR="008D2292" w:rsidRPr="00FF4F70" w:rsidRDefault="008D2292" w:rsidP="00412FF6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(11,610)</w:t>
            </w:r>
          </w:p>
        </w:tc>
      </w:tr>
      <w:tr w:rsidR="008D2292" w:rsidRPr="00FF4F70" w14:paraId="20E6615A" w14:textId="77777777" w:rsidTr="00A60247">
        <w:tc>
          <w:tcPr>
            <w:tcW w:w="1644" w:type="dxa"/>
          </w:tcPr>
          <w:p w14:paraId="1EBDC91E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vAlign w:val="bottom"/>
          </w:tcPr>
          <w:p w14:paraId="71D9356C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4E372E9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4BC2618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10E2B35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79C447A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FBED4F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CBEC9C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940C85B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5320ED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230414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7606741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8660958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D8161EA" w14:textId="5F6B1F8D" w:rsidR="008D2292" w:rsidRPr="00FF4F70" w:rsidRDefault="008D2292" w:rsidP="008D229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(6,666)</w:t>
            </w:r>
          </w:p>
        </w:tc>
        <w:tc>
          <w:tcPr>
            <w:tcW w:w="139" w:type="dxa"/>
          </w:tcPr>
          <w:p w14:paraId="47962BE5" w14:textId="77777777" w:rsidR="008D2292" w:rsidRPr="00FF4F7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71EBA85" w14:textId="3B86FB72" w:rsidR="008D2292" w:rsidRPr="00FF4F70" w:rsidRDefault="008D2292" w:rsidP="008D229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(8,608)</w:t>
            </w:r>
          </w:p>
        </w:tc>
      </w:tr>
      <w:tr w:rsidR="008D2292" w:rsidRPr="00FF4F70" w14:paraId="615C72BD" w14:textId="77777777" w:rsidTr="009A08D7">
        <w:tc>
          <w:tcPr>
            <w:tcW w:w="1644" w:type="dxa"/>
          </w:tcPr>
          <w:p w14:paraId="413175CA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4" w:type="dxa"/>
            <w:vAlign w:val="bottom"/>
          </w:tcPr>
          <w:p w14:paraId="218093C9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CB251D8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FFAC4C7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25BE30F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A2264FA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88C34E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DB9642C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C44C7D8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B39DD5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BAD196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076633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EE86BEC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5811BD1" w14:textId="6AED5C7B" w:rsidR="008D2292" w:rsidRPr="00FF4F70" w:rsidRDefault="008D2292" w:rsidP="008D229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(8,849)</w:t>
            </w:r>
          </w:p>
        </w:tc>
        <w:tc>
          <w:tcPr>
            <w:tcW w:w="139" w:type="dxa"/>
          </w:tcPr>
          <w:p w14:paraId="75150E05" w14:textId="77777777" w:rsidR="008D2292" w:rsidRPr="00FF4F7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3C7C1A3" w14:textId="00FA11DF" w:rsidR="008D2292" w:rsidRPr="00FF4F70" w:rsidRDefault="008D2292" w:rsidP="008D2292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(3,288)</w:t>
            </w:r>
          </w:p>
        </w:tc>
      </w:tr>
      <w:tr w:rsidR="008D2292" w:rsidRPr="00FF4F70" w14:paraId="237DA194" w14:textId="77777777" w:rsidTr="009A08D7">
        <w:tc>
          <w:tcPr>
            <w:tcW w:w="1644" w:type="dxa"/>
          </w:tcPr>
          <w:p w14:paraId="32AAA569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94" w:type="dxa"/>
            <w:vAlign w:val="bottom"/>
          </w:tcPr>
          <w:p w14:paraId="5798846F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11D879E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4E88474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72E17A0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E4D4BE4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65197C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F8F719B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D060CB0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C21C3C8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60B5A2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724E9EF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E2F46BF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06B9EDD3" w14:textId="52877B44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37,742</w:t>
            </w:r>
          </w:p>
        </w:tc>
        <w:tc>
          <w:tcPr>
            <w:tcW w:w="139" w:type="dxa"/>
          </w:tcPr>
          <w:p w14:paraId="25E5625D" w14:textId="77777777" w:rsidR="008D2292" w:rsidRPr="00FF4F7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6BFB51CA" w14:textId="3290B592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10,172</w:t>
            </w:r>
          </w:p>
        </w:tc>
      </w:tr>
      <w:tr w:rsidR="008D2292" w:rsidRPr="00FF4F70" w14:paraId="10C3C321" w14:textId="77777777" w:rsidTr="00A60247">
        <w:tc>
          <w:tcPr>
            <w:tcW w:w="1644" w:type="dxa"/>
          </w:tcPr>
          <w:p w14:paraId="25AC7386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63D89D77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81DCA81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EE7C65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D271E1C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0BAF5E8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78A809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D34AB1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EE557F1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F6BAB1E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0906D54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FBED14F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709A78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8E2B991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2CF5F6EC" w14:textId="77777777" w:rsidR="008D2292" w:rsidRPr="00FF4F7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30E9053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D2292" w:rsidRPr="00FF4F70" w14:paraId="41EF0828" w14:textId="77777777" w:rsidTr="00A60247">
        <w:tc>
          <w:tcPr>
            <w:tcW w:w="1644" w:type="dxa"/>
          </w:tcPr>
          <w:p w14:paraId="41218FF2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94" w:type="dxa"/>
            <w:vAlign w:val="bottom"/>
          </w:tcPr>
          <w:p w14:paraId="3F9C1147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4FACE1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8A816A5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37988C9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88186DA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1F082D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D897BEB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E63AA7A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900ECC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9460FB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45951DB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1A60748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9720047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15817EF2" w14:textId="77777777" w:rsidR="008D2292" w:rsidRPr="00FF4F7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EFCF43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D2292" w:rsidRPr="00FF4F70" w14:paraId="1AF20F0F" w14:textId="77777777" w:rsidTr="001D04FC">
        <w:tc>
          <w:tcPr>
            <w:tcW w:w="1644" w:type="dxa"/>
          </w:tcPr>
          <w:p w14:paraId="0A18BB51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94" w:type="dxa"/>
          </w:tcPr>
          <w:p w14:paraId="71D6C6DF" w14:textId="2AFDF56D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179,978</w:t>
            </w:r>
          </w:p>
        </w:tc>
        <w:tc>
          <w:tcPr>
            <w:tcW w:w="134" w:type="dxa"/>
          </w:tcPr>
          <w:p w14:paraId="57985EE8" w14:textId="77777777" w:rsidR="008D2292" w:rsidRPr="00FF4F7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7DDAE7" w14:textId="541A88CE" w:rsidR="008D2292" w:rsidRPr="00FF4F7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211,304</w:t>
            </w:r>
          </w:p>
        </w:tc>
        <w:tc>
          <w:tcPr>
            <w:tcW w:w="142" w:type="dxa"/>
          </w:tcPr>
          <w:p w14:paraId="7643839E" w14:textId="77777777" w:rsidR="008D2292" w:rsidRPr="00FF4F7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1D2AFA" w14:textId="66772DD9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117,864</w:t>
            </w:r>
          </w:p>
        </w:tc>
        <w:tc>
          <w:tcPr>
            <w:tcW w:w="142" w:type="dxa"/>
          </w:tcPr>
          <w:p w14:paraId="550685EC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4C850C" w14:textId="39E82D14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153,729</w:t>
            </w:r>
          </w:p>
        </w:tc>
        <w:tc>
          <w:tcPr>
            <w:tcW w:w="142" w:type="dxa"/>
          </w:tcPr>
          <w:p w14:paraId="70992726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7FDE82" w14:textId="3D33EB7D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24,300</w:t>
            </w:r>
          </w:p>
        </w:tc>
        <w:tc>
          <w:tcPr>
            <w:tcW w:w="142" w:type="dxa"/>
          </w:tcPr>
          <w:p w14:paraId="4A87E4E3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A64B320" w14:textId="6C17B3E3" w:rsidR="008D2292" w:rsidRPr="00FF4F70" w:rsidRDefault="008D2292" w:rsidP="008D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438CA95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C0AEE9" w14:textId="7D55F6DB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322,142</w:t>
            </w:r>
          </w:p>
        </w:tc>
        <w:tc>
          <w:tcPr>
            <w:tcW w:w="139" w:type="dxa"/>
          </w:tcPr>
          <w:p w14:paraId="0803195C" w14:textId="77777777" w:rsidR="008D2292" w:rsidRPr="00FF4F7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9F08382" w14:textId="2070F2B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365,033</w:t>
            </w:r>
          </w:p>
        </w:tc>
      </w:tr>
      <w:tr w:rsidR="008D2292" w:rsidRPr="00FF4F70" w14:paraId="735FAE4F" w14:textId="77777777" w:rsidTr="00923D31">
        <w:tc>
          <w:tcPr>
            <w:tcW w:w="1644" w:type="dxa"/>
          </w:tcPr>
          <w:p w14:paraId="53387D9A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9375DE7" w14:textId="12A02FF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106,011</w:t>
            </w:r>
          </w:p>
        </w:tc>
        <w:tc>
          <w:tcPr>
            <w:tcW w:w="134" w:type="dxa"/>
          </w:tcPr>
          <w:p w14:paraId="1C1A4268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672614E" w14:textId="5297CFF9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76,391</w:t>
            </w:r>
          </w:p>
        </w:tc>
        <w:tc>
          <w:tcPr>
            <w:tcW w:w="142" w:type="dxa"/>
          </w:tcPr>
          <w:p w14:paraId="5D0BB8CA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5BCF3DA" w14:textId="51541CAA" w:rsidR="008D2292" w:rsidRPr="00FF4F70" w:rsidRDefault="008D2292" w:rsidP="008D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CE3BD32" w14:textId="77777777" w:rsidR="008D2292" w:rsidRPr="00FF4F70" w:rsidRDefault="008D2292" w:rsidP="008D2292">
            <w:pPr>
              <w:tabs>
                <w:tab w:val="clear" w:pos="227"/>
                <w:tab w:val="clear" w:pos="454"/>
                <w:tab w:val="clear" w:pos="680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7DE208D" w14:textId="7EB93207" w:rsidR="008D2292" w:rsidRPr="00FF4F70" w:rsidRDefault="008D2292" w:rsidP="008D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937E98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86C37A1" w14:textId="46641B9C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107,552</w:t>
            </w:r>
          </w:p>
        </w:tc>
        <w:tc>
          <w:tcPr>
            <w:tcW w:w="142" w:type="dxa"/>
          </w:tcPr>
          <w:p w14:paraId="5A9EEDFC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1E1CB5DD" w14:textId="2715BCC1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71,238</w:t>
            </w:r>
          </w:p>
        </w:tc>
        <w:tc>
          <w:tcPr>
            <w:tcW w:w="142" w:type="dxa"/>
          </w:tcPr>
          <w:p w14:paraId="4E79A68B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BF6F25F" w14:textId="2DC0C251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213,563</w:t>
            </w:r>
          </w:p>
        </w:tc>
        <w:tc>
          <w:tcPr>
            <w:tcW w:w="139" w:type="dxa"/>
          </w:tcPr>
          <w:p w14:paraId="3BBCF21D" w14:textId="77777777" w:rsidR="008D2292" w:rsidRPr="00FF4F7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AA126F0" w14:textId="6B3E2F65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147,629</w:t>
            </w:r>
          </w:p>
        </w:tc>
      </w:tr>
      <w:tr w:rsidR="008D2292" w:rsidRPr="00FF4F70" w14:paraId="55441123" w14:textId="77777777" w:rsidTr="00AF492B">
        <w:tc>
          <w:tcPr>
            <w:tcW w:w="1644" w:type="dxa"/>
          </w:tcPr>
          <w:p w14:paraId="38AF06D5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143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FF4F7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DA5F637" w14:textId="4FF0577C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285,989</w:t>
            </w:r>
          </w:p>
        </w:tc>
        <w:tc>
          <w:tcPr>
            <w:tcW w:w="134" w:type="dxa"/>
          </w:tcPr>
          <w:p w14:paraId="52E377D7" w14:textId="77777777" w:rsidR="008D2292" w:rsidRPr="00FF4F7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B796777" w14:textId="3B7E6AEA" w:rsidR="008D2292" w:rsidRPr="00FF4F7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287,695</w:t>
            </w:r>
          </w:p>
        </w:tc>
        <w:tc>
          <w:tcPr>
            <w:tcW w:w="142" w:type="dxa"/>
          </w:tcPr>
          <w:p w14:paraId="7B8343CD" w14:textId="77777777" w:rsidR="008D2292" w:rsidRPr="00FF4F7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5CD0E2C" w14:textId="73E76B25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117,864</w:t>
            </w:r>
          </w:p>
        </w:tc>
        <w:tc>
          <w:tcPr>
            <w:tcW w:w="142" w:type="dxa"/>
          </w:tcPr>
          <w:p w14:paraId="56A5B42E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DFE2ED7" w14:textId="60B4B395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153,729</w:t>
            </w:r>
          </w:p>
        </w:tc>
        <w:tc>
          <w:tcPr>
            <w:tcW w:w="142" w:type="dxa"/>
          </w:tcPr>
          <w:p w14:paraId="0B57B7B0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F2E9CA6" w14:textId="13BFF37C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131,852</w:t>
            </w:r>
          </w:p>
        </w:tc>
        <w:tc>
          <w:tcPr>
            <w:tcW w:w="142" w:type="dxa"/>
          </w:tcPr>
          <w:p w14:paraId="7A3C719B" w14:textId="77777777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BDF3753" w14:textId="1E0BC7B6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71,238</w:t>
            </w:r>
          </w:p>
        </w:tc>
        <w:tc>
          <w:tcPr>
            <w:tcW w:w="142" w:type="dxa"/>
          </w:tcPr>
          <w:p w14:paraId="3D5A5A46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4E45F14B" w14:textId="2947F2B6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535,705</w:t>
            </w:r>
          </w:p>
        </w:tc>
        <w:tc>
          <w:tcPr>
            <w:tcW w:w="139" w:type="dxa"/>
          </w:tcPr>
          <w:p w14:paraId="6C46971F" w14:textId="77777777" w:rsidR="008D2292" w:rsidRPr="00FF4F7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6B206809" w14:textId="01803973" w:rsidR="008D2292" w:rsidRPr="00FF4F7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512,662</w:t>
            </w:r>
          </w:p>
        </w:tc>
      </w:tr>
    </w:tbl>
    <w:p w14:paraId="6469C946" w14:textId="77777777" w:rsidR="008D2292" w:rsidRDefault="008D2292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7FA9B0A6" w14:textId="77777777" w:rsidR="00FF4F70" w:rsidRPr="00507400" w:rsidRDefault="00FF4F70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D1496D" w:rsidRPr="00507400" w14:paraId="4ACA7D8A" w14:textId="77777777" w:rsidTr="00973927">
        <w:tc>
          <w:tcPr>
            <w:tcW w:w="1644" w:type="dxa"/>
          </w:tcPr>
          <w:p w14:paraId="1934DDA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14:paraId="1C2822C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D1496D" w:rsidRPr="00507400" w14:paraId="1285C8A0" w14:textId="77777777" w:rsidTr="00973927">
        <w:tc>
          <w:tcPr>
            <w:tcW w:w="1644" w:type="dxa"/>
          </w:tcPr>
          <w:p w14:paraId="553EE3C9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68B568E3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1496D" w:rsidRPr="00507400" w14:paraId="3D87E7FE" w14:textId="77777777" w:rsidTr="00973927">
        <w:tc>
          <w:tcPr>
            <w:tcW w:w="1644" w:type="dxa"/>
          </w:tcPr>
          <w:p w14:paraId="316E54C7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0B72809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30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2568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 xml:space="preserve"> และ 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D1496D" w:rsidRPr="00507400" w14:paraId="3FE3E58D" w14:textId="77777777" w:rsidTr="00973927">
        <w:tc>
          <w:tcPr>
            <w:tcW w:w="1644" w:type="dxa"/>
          </w:tcPr>
          <w:p w14:paraId="21DBC58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35A61C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กลุ่มผลิตภัณฑ์</w:t>
            </w:r>
          </w:p>
          <w:p w14:paraId="30324063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DCE2FF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CF99F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0A013051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A747F3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801BC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03B68DB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6778F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97E97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1496D" w:rsidRPr="00507400" w14:paraId="27F72571" w14:textId="77777777" w:rsidTr="00973927">
        <w:tc>
          <w:tcPr>
            <w:tcW w:w="1644" w:type="dxa"/>
          </w:tcPr>
          <w:p w14:paraId="24EA26F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45E5BC47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74D4E0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32174A20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428382AB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A38BA2E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7D4B4B4D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C94CBF2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0360F03D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8ED0829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</w:tcPr>
          <w:p w14:paraId="785EE8FA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C1CC816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2734EB3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430036E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39" w:type="dxa"/>
          </w:tcPr>
          <w:p w14:paraId="31006F20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8B3E222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</w:tr>
      <w:tr w:rsidR="00D1496D" w:rsidRPr="00507400" w14:paraId="6A083AA1" w14:textId="77777777" w:rsidTr="00973927">
        <w:trPr>
          <w:trHeight w:val="62"/>
        </w:trPr>
        <w:tc>
          <w:tcPr>
            <w:tcW w:w="1644" w:type="dxa"/>
            <w:vAlign w:val="bottom"/>
          </w:tcPr>
          <w:p w14:paraId="4F6439E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30DB180" w14:textId="0FD6358B" w:rsidR="00D1496D" w:rsidRPr="00507400" w:rsidRDefault="005B79F5" w:rsidP="00973927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928,379</w:t>
            </w:r>
          </w:p>
        </w:tc>
        <w:tc>
          <w:tcPr>
            <w:tcW w:w="134" w:type="dxa"/>
          </w:tcPr>
          <w:p w14:paraId="4F5F54E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7487D0E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833,996</w:t>
            </w:r>
          </w:p>
        </w:tc>
        <w:tc>
          <w:tcPr>
            <w:tcW w:w="142" w:type="dxa"/>
            <w:vAlign w:val="bottom"/>
          </w:tcPr>
          <w:p w14:paraId="52F24DD6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4A0FD15" w14:textId="634748AA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375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211</w:t>
            </w:r>
          </w:p>
        </w:tc>
        <w:tc>
          <w:tcPr>
            <w:tcW w:w="142" w:type="dxa"/>
          </w:tcPr>
          <w:p w14:paraId="1F19EF83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106491C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418,194</w:t>
            </w:r>
          </w:p>
        </w:tc>
        <w:tc>
          <w:tcPr>
            <w:tcW w:w="142" w:type="dxa"/>
            <w:vAlign w:val="bottom"/>
          </w:tcPr>
          <w:p w14:paraId="292F8CD1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039F902" w14:textId="53A47604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261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570</w:t>
            </w:r>
          </w:p>
        </w:tc>
        <w:tc>
          <w:tcPr>
            <w:tcW w:w="142" w:type="dxa"/>
          </w:tcPr>
          <w:p w14:paraId="6B12755A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E2CDD4E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316,086</w:t>
            </w:r>
          </w:p>
        </w:tc>
        <w:tc>
          <w:tcPr>
            <w:tcW w:w="142" w:type="dxa"/>
            <w:vAlign w:val="bottom"/>
          </w:tcPr>
          <w:p w14:paraId="5A32CA7B" w14:textId="77777777" w:rsidR="00D1496D" w:rsidRPr="00507400" w:rsidRDefault="00D1496D" w:rsidP="0097392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98EC605" w14:textId="4982C6FA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565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160</w:t>
            </w:r>
          </w:p>
        </w:tc>
        <w:tc>
          <w:tcPr>
            <w:tcW w:w="139" w:type="dxa"/>
          </w:tcPr>
          <w:p w14:paraId="254F98E4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9A92BF4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1,568,276</w:t>
            </w:r>
          </w:p>
        </w:tc>
      </w:tr>
      <w:tr w:rsidR="00D1496D" w:rsidRPr="00507400" w14:paraId="5030F482" w14:textId="77777777" w:rsidTr="00973927">
        <w:tc>
          <w:tcPr>
            <w:tcW w:w="1644" w:type="dxa"/>
            <w:vAlign w:val="bottom"/>
          </w:tcPr>
          <w:p w14:paraId="58BE3097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vAlign w:val="bottom"/>
          </w:tcPr>
          <w:p w14:paraId="135B0599" w14:textId="64BC5561" w:rsidR="00D1496D" w:rsidRPr="00507400" w:rsidRDefault="005B79F5" w:rsidP="0097392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779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38</w:t>
            </w:r>
            <w:r w:rsidR="00561D01"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</w:t>
            </w:r>
            <w:r w:rsidRPr="0050740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25F271E9" w14:textId="77777777" w:rsidR="00D1496D" w:rsidRPr="00507400" w:rsidRDefault="00D1496D" w:rsidP="00973927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108BB61" w14:textId="77777777" w:rsidR="00D1496D" w:rsidRPr="00507400" w:rsidRDefault="00D1496D" w:rsidP="0097392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(743,269)</w:t>
            </w:r>
          </w:p>
        </w:tc>
        <w:tc>
          <w:tcPr>
            <w:tcW w:w="142" w:type="dxa"/>
            <w:vAlign w:val="bottom"/>
          </w:tcPr>
          <w:p w14:paraId="270959DF" w14:textId="77777777" w:rsidR="00D1496D" w:rsidRPr="00507400" w:rsidRDefault="00D1496D" w:rsidP="00973927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CC98D7D" w14:textId="78A8E7D7" w:rsidR="00D1496D" w:rsidRPr="00507400" w:rsidRDefault="005B79F5" w:rsidP="00973927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288,312)</w:t>
            </w:r>
          </w:p>
        </w:tc>
        <w:tc>
          <w:tcPr>
            <w:tcW w:w="142" w:type="dxa"/>
          </w:tcPr>
          <w:p w14:paraId="4B45C735" w14:textId="77777777" w:rsidR="00D1496D" w:rsidRPr="00507400" w:rsidRDefault="00D1496D" w:rsidP="00973927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EF80B14" w14:textId="77777777" w:rsidR="00D1496D" w:rsidRPr="00507400" w:rsidRDefault="00D1496D" w:rsidP="00973927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(331,550)</w:t>
            </w:r>
          </w:p>
        </w:tc>
        <w:tc>
          <w:tcPr>
            <w:tcW w:w="142" w:type="dxa"/>
            <w:vAlign w:val="bottom"/>
          </w:tcPr>
          <w:p w14:paraId="1CCDDB67" w14:textId="77777777" w:rsidR="00D1496D" w:rsidRPr="00507400" w:rsidRDefault="00D1496D" w:rsidP="0097392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066CFCB" w14:textId="0156F721" w:rsidR="00D1496D" w:rsidRPr="00507400" w:rsidRDefault="005B79F5" w:rsidP="0097392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(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219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335</w:t>
            </w:r>
            <w:r w:rsidRPr="0050740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</w:tcPr>
          <w:p w14:paraId="233E5C44" w14:textId="77777777" w:rsidR="00D1496D" w:rsidRPr="00507400" w:rsidRDefault="00D1496D" w:rsidP="0097392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A66550D" w14:textId="77777777" w:rsidR="00D1496D" w:rsidRPr="00507400" w:rsidRDefault="00D1496D" w:rsidP="0097392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(260,158)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2D99DFA" w14:textId="77777777" w:rsidR="00D1496D" w:rsidRPr="00507400" w:rsidRDefault="00D1496D" w:rsidP="0097392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18E59E2" w14:textId="4C15E0B6" w:rsidR="00D1496D" w:rsidRPr="00507400" w:rsidRDefault="005B79F5" w:rsidP="0097392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(1,287,03</w:t>
            </w:r>
            <w:r w:rsidR="00561D01"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2D1B19AE" w14:textId="77777777" w:rsidR="00D1496D" w:rsidRPr="00507400" w:rsidRDefault="00D1496D" w:rsidP="0097392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03B4F53E" w14:textId="77777777" w:rsidR="00D1496D" w:rsidRPr="00507400" w:rsidRDefault="00D1496D" w:rsidP="00973927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(1,334,977)</w:t>
            </w:r>
          </w:p>
        </w:tc>
      </w:tr>
      <w:tr w:rsidR="00D1496D" w:rsidRPr="00507400" w14:paraId="734138AE" w14:textId="77777777" w:rsidTr="00973927">
        <w:tc>
          <w:tcPr>
            <w:tcW w:w="1644" w:type="dxa"/>
            <w:vAlign w:val="bottom"/>
          </w:tcPr>
          <w:p w14:paraId="012106C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0DDB2E" w14:textId="153183F6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148,99</w:t>
            </w:r>
            <w:r w:rsidR="00561D01"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0D9E5A38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F7C195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90,727</w:t>
            </w:r>
          </w:p>
        </w:tc>
        <w:tc>
          <w:tcPr>
            <w:tcW w:w="142" w:type="dxa"/>
            <w:vAlign w:val="bottom"/>
          </w:tcPr>
          <w:p w14:paraId="51CA1D30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CE8CC8" w14:textId="0B5FD75B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86,899</w:t>
            </w:r>
          </w:p>
        </w:tc>
        <w:tc>
          <w:tcPr>
            <w:tcW w:w="142" w:type="dxa"/>
          </w:tcPr>
          <w:p w14:paraId="7BFBC665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F7068F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86,644</w:t>
            </w:r>
          </w:p>
        </w:tc>
        <w:tc>
          <w:tcPr>
            <w:tcW w:w="142" w:type="dxa"/>
            <w:vAlign w:val="bottom"/>
          </w:tcPr>
          <w:p w14:paraId="13C344CA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4532ACA2" w14:textId="31941BAF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42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235</w:t>
            </w:r>
          </w:p>
        </w:tc>
        <w:tc>
          <w:tcPr>
            <w:tcW w:w="142" w:type="dxa"/>
          </w:tcPr>
          <w:p w14:paraId="4415A5FB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D8D73F1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55,928</w:t>
            </w:r>
          </w:p>
        </w:tc>
        <w:tc>
          <w:tcPr>
            <w:tcW w:w="142" w:type="dxa"/>
            <w:vAlign w:val="bottom"/>
          </w:tcPr>
          <w:p w14:paraId="06A58B4B" w14:textId="77777777" w:rsidR="00D1496D" w:rsidRPr="00507400" w:rsidRDefault="00D1496D" w:rsidP="0097392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DD6C34" w14:textId="72E874C8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278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12</w:t>
            </w:r>
            <w:r w:rsidR="00561D01"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9" w:type="dxa"/>
          </w:tcPr>
          <w:p w14:paraId="248CC3F6" w14:textId="77777777" w:rsidR="00D1496D" w:rsidRPr="00507400" w:rsidRDefault="00D1496D" w:rsidP="00973927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66944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233,299</w:t>
            </w:r>
          </w:p>
        </w:tc>
      </w:tr>
      <w:tr w:rsidR="00D1496D" w:rsidRPr="00507400" w14:paraId="67CE3119" w14:textId="77777777" w:rsidTr="00973927">
        <w:tc>
          <w:tcPr>
            <w:tcW w:w="1644" w:type="dxa"/>
          </w:tcPr>
          <w:p w14:paraId="2828696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vAlign w:val="bottom"/>
          </w:tcPr>
          <w:p w14:paraId="315FF6AC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986FA0D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A33AF32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BD4EF47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2EC2FAB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9ED616D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62BF762E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6259C8C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BF39EE5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C239094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B6E725A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725D8D0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1FB6F8A" w14:textId="5D04CF78" w:rsidR="00D1496D" w:rsidRPr="00507400" w:rsidRDefault="005B79F5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43,831</w:t>
            </w:r>
          </w:p>
        </w:tc>
        <w:tc>
          <w:tcPr>
            <w:tcW w:w="139" w:type="dxa"/>
          </w:tcPr>
          <w:p w14:paraId="65F2E203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31D587F9" w14:textId="62376BAD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5B79F5"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9,643</w:t>
            </w:r>
          </w:p>
        </w:tc>
      </w:tr>
      <w:tr w:rsidR="00D1496D" w:rsidRPr="00507400" w14:paraId="08FF3463" w14:textId="77777777" w:rsidTr="00973927">
        <w:tc>
          <w:tcPr>
            <w:tcW w:w="1644" w:type="dxa"/>
          </w:tcPr>
          <w:p w14:paraId="6C3E7D85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vAlign w:val="bottom"/>
          </w:tcPr>
          <w:p w14:paraId="346257AB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BCA1ACE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7328F3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3F6E37F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1824439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800450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3326773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FB78052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DC27F96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9A5875F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E46EDE0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2208436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47D03A7" w14:textId="32B170CB" w:rsidR="00D1496D" w:rsidRPr="00507400" w:rsidRDefault="005B79F5" w:rsidP="0097392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(43,872)</w:t>
            </w:r>
          </w:p>
        </w:tc>
        <w:tc>
          <w:tcPr>
            <w:tcW w:w="139" w:type="dxa"/>
          </w:tcPr>
          <w:p w14:paraId="2B01F735" w14:textId="77777777" w:rsidR="00D1496D" w:rsidRPr="00507400" w:rsidRDefault="00D1496D" w:rsidP="00973927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575886B" w14:textId="77777777" w:rsidR="00D1496D" w:rsidRPr="00507400" w:rsidRDefault="00D1496D" w:rsidP="0097392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(40,173)</w:t>
            </w:r>
          </w:p>
        </w:tc>
      </w:tr>
      <w:tr w:rsidR="00D1496D" w:rsidRPr="00507400" w14:paraId="1C848444" w14:textId="77777777" w:rsidTr="00973927">
        <w:tc>
          <w:tcPr>
            <w:tcW w:w="1644" w:type="dxa"/>
          </w:tcPr>
          <w:p w14:paraId="41896054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vAlign w:val="bottom"/>
          </w:tcPr>
          <w:p w14:paraId="4E41505B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B484BB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54D353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33BE560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BDB85FF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FB02D3F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4C4D122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D97D9F2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90F587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280301" w14:textId="77777777" w:rsidR="00D1496D" w:rsidRPr="00507400" w:rsidRDefault="00D1496D" w:rsidP="0097392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B07F15D" w14:textId="77777777" w:rsidR="00D1496D" w:rsidRPr="00507400" w:rsidRDefault="00D1496D" w:rsidP="0097392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AC358DF" w14:textId="77777777" w:rsidR="00D1496D" w:rsidRPr="00507400" w:rsidRDefault="00D1496D" w:rsidP="0097392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33545EA" w14:textId="4381C882" w:rsidR="00D1496D" w:rsidRPr="00507400" w:rsidRDefault="005B79F5" w:rsidP="0097392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(167,061)</w:t>
            </w:r>
          </w:p>
        </w:tc>
        <w:tc>
          <w:tcPr>
            <w:tcW w:w="139" w:type="dxa"/>
          </w:tcPr>
          <w:p w14:paraId="5DC81938" w14:textId="77777777" w:rsidR="00D1496D" w:rsidRPr="00507400" w:rsidRDefault="00D1496D" w:rsidP="00973927">
            <w:pPr>
              <w:spacing w:line="2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07C52E2" w14:textId="77777777" w:rsidR="00D1496D" w:rsidRPr="00507400" w:rsidRDefault="00D1496D" w:rsidP="00973927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(88,958)</w:t>
            </w:r>
          </w:p>
        </w:tc>
      </w:tr>
      <w:tr w:rsidR="005B79F5" w:rsidRPr="00507400" w14:paraId="62E774E3" w14:textId="77777777" w:rsidTr="00834A58">
        <w:tc>
          <w:tcPr>
            <w:tcW w:w="1644" w:type="dxa"/>
          </w:tcPr>
          <w:p w14:paraId="22D2E837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794" w:type="dxa"/>
            <w:vAlign w:val="bottom"/>
          </w:tcPr>
          <w:p w14:paraId="102352B6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28C398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E46FE4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AA55737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40FCD92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D4E25CB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A0CA8B8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2B1A217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3A420F4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90E6E3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F67FC9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2911C63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3FAB7B0" w14:textId="53481F0B" w:rsidR="005B79F5" w:rsidRPr="00507400" w:rsidRDefault="005B79F5" w:rsidP="005B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</w:tcPr>
          <w:p w14:paraId="2465BDD8" w14:textId="77777777" w:rsidR="005B79F5" w:rsidRPr="00507400" w:rsidRDefault="005B79F5" w:rsidP="005B79F5">
            <w:pPr>
              <w:spacing w:line="260" w:lineRule="exact"/>
              <w:ind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30D850" w14:textId="77777777" w:rsidR="005B79F5" w:rsidRPr="00507400" w:rsidRDefault="005B79F5" w:rsidP="005B79F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(6,075)</w:t>
            </w:r>
          </w:p>
        </w:tc>
      </w:tr>
      <w:tr w:rsidR="005B79F5" w:rsidRPr="00507400" w14:paraId="47C93D8D" w14:textId="77777777" w:rsidTr="00973927">
        <w:tc>
          <w:tcPr>
            <w:tcW w:w="1644" w:type="dxa"/>
          </w:tcPr>
          <w:p w14:paraId="2EDF3F52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vAlign w:val="bottom"/>
          </w:tcPr>
          <w:p w14:paraId="458CF40C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B7B403C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25C0966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FE17276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6F0DBA0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1268343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D8657D1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5E3A26C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8DAFD99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43FB3DE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AE42AF5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E50D4A3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DFA7709" w14:textId="37D6A863" w:rsidR="005B79F5" w:rsidRPr="00507400" w:rsidRDefault="005B79F5" w:rsidP="005B79F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(21,171)</w:t>
            </w:r>
          </w:p>
        </w:tc>
        <w:tc>
          <w:tcPr>
            <w:tcW w:w="139" w:type="dxa"/>
          </w:tcPr>
          <w:p w14:paraId="0CB57DFF" w14:textId="77777777" w:rsidR="005B79F5" w:rsidRPr="00507400" w:rsidRDefault="005B79F5" w:rsidP="005B79F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AF5E81" w14:textId="77777777" w:rsidR="005B79F5" w:rsidRPr="00507400" w:rsidRDefault="005B79F5" w:rsidP="005B79F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(25,372)</w:t>
            </w:r>
          </w:p>
        </w:tc>
      </w:tr>
      <w:tr w:rsidR="005B79F5" w:rsidRPr="00507400" w14:paraId="5081D96F" w14:textId="77777777" w:rsidTr="00973927">
        <w:tc>
          <w:tcPr>
            <w:tcW w:w="1644" w:type="dxa"/>
          </w:tcPr>
          <w:p w14:paraId="0E4B1707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4" w:type="dxa"/>
            <w:vAlign w:val="bottom"/>
          </w:tcPr>
          <w:p w14:paraId="71BF21FC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87B476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D22ECB6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FDFAD6E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30D07FD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F84322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346177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48C04A6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A9B15CC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9FDD24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1F3AA75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BDF386C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D8472FC" w14:textId="590920C5" w:rsidR="005B79F5" w:rsidRPr="00507400" w:rsidRDefault="005B79F5" w:rsidP="005B79F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(18,941)</w:t>
            </w:r>
          </w:p>
        </w:tc>
        <w:tc>
          <w:tcPr>
            <w:tcW w:w="139" w:type="dxa"/>
          </w:tcPr>
          <w:p w14:paraId="7D3BE8A9" w14:textId="77777777" w:rsidR="005B79F5" w:rsidRPr="00507400" w:rsidRDefault="005B79F5" w:rsidP="005B79F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E59A7A8" w14:textId="77777777" w:rsidR="005B79F5" w:rsidRPr="00507400" w:rsidRDefault="005B79F5" w:rsidP="005B79F5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(21,895)</w:t>
            </w:r>
          </w:p>
        </w:tc>
      </w:tr>
      <w:tr w:rsidR="005B79F5" w:rsidRPr="00507400" w14:paraId="0ED46255" w14:textId="77777777" w:rsidTr="00973927">
        <w:tc>
          <w:tcPr>
            <w:tcW w:w="1644" w:type="dxa"/>
          </w:tcPr>
          <w:p w14:paraId="207F457A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94" w:type="dxa"/>
            <w:vAlign w:val="bottom"/>
          </w:tcPr>
          <w:p w14:paraId="4D991E1B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624C1E9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B2FC1CA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22A3A6D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9102B7C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60FD40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E082D9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308AFC0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F4B2853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56CE3F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A33156A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4C944C5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601B6C" w14:textId="3E9EF0CD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70,913</w:t>
            </w:r>
          </w:p>
        </w:tc>
        <w:tc>
          <w:tcPr>
            <w:tcW w:w="139" w:type="dxa"/>
          </w:tcPr>
          <w:p w14:paraId="2A08E09E" w14:textId="77777777" w:rsidR="005B79F5" w:rsidRPr="00507400" w:rsidRDefault="005B79F5" w:rsidP="005B79F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9DD3D5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80,469</w:t>
            </w:r>
          </w:p>
        </w:tc>
      </w:tr>
      <w:tr w:rsidR="005B79F5" w:rsidRPr="00507400" w14:paraId="645DFB38" w14:textId="77777777" w:rsidTr="00973927">
        <w:tc>
          <w:tcPr>
            <w:tcW w:w="1644" w:type="dxa"/>
          </w:tcPr>
          <w:p w14:paraId="04CD0317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47FC4346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ADBDEE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5C23B6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D2C534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8E40554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AD2C25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839654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72AFD57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745D0DE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6A9B75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0DAA3EE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ECFC5CA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3E3B88A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122B5E07" w14:textId="77777777" w:rsidR="005B79F5" w:rsidRPr="00507400" w:rsidRDefault="005B79F5" w:rsidP="005B79F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4C2E87E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5B79F5" w:rsidRPr="00507400" w14:paraId="5180073D" w14:textId="77777777" w:rsidTr="00973927">
        <w:tc>
          <w:tcPr>
            <w:tcW w:w="1644" w:type="dxa"/>
          </w:tcPr>
          <w:p w14:paraId="047B7E32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94" w:type="dxa"/>
            <w:vAlign w:val="bottom"/>
          </w:tcPr>
          <w:p w14:paraId="10A4F864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3D9DEF5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84B338B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80553D4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F6DE16D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56E04B7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8B7AC88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962C542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D36455F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1049E5" w14:textId="77777777" w:rsidR="005B79F5" w:rsidRPr="00507400" w:rsidRDefault="005B79F5" w:rsidP="005B79F5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9EF9DBF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8839422" w14:textId="77777777" w:rsidR="005B79F5" w:rsidRPr="00507400" w:rsidRDefault="005B79F5" w:rsidP="005B79F5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AD6BDD5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2B3D7A48" w14:textId="77777777" w:rsidR="005B79F5" w:rsidRPr="00507400" w:rsidRDefault="005B79F5" w:rsidP="005B79F5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088F731" w14:textId="77777777" w:rsidR="005B79F5" w:rsidRPr="00507400" w:rsidRDefault="005B79F5" w:rsidP="005B79F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D2292" w:rsidRPr="00507400" w14:paraId="72850D7C" w14:textId="77777777" w:rsidTr="003E0083">
        <w:tc>
          <w:tcPr>
            <w:tcW w:w="1644" w:type="dxa"/>
          </w:tcPr>
          <w:p w14:paraId="37A2937D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94" w:type="dxa"/>
            <w:vAlign w:val="bottom"/>
          </w:tcPr>
          <w:p w14:paraId="73010490" w14:textId="1567172B" w:rsidR="008D2292" w:rsidRPr="0050740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612,741</w:t>
            </w:r>
          </w:p>
        </w:tc>
        <w:tc>
          <w:tcPr>
            <w:tcW w:w="134" w:type="dxa"/>
          </w:tcPr>
          <w:p w14:paraId="09190692" w14:textId="77777777" w:rsidR="008D2292" w:rsidRPr="0050740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01DC511" w14:textId="4ECCC0B4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645,765</w:t>
            </w:r>
          </w:p>
        </w:tc>
        <w:tc>
          <w:tcPr>
            <w:tcW w:w="142" w:type="dxa"/>
            <w:vAlign w:val="bottom"/>
          </w:tcPr>
          <w:p w14:paraId="311DCF3B" w14:textId="77777777" w:rsidR="008D2292" w:rsidRPr="0050740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A3CACC" w14:textId="421BE80A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375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211</w:t>
            </w:r>
          </w:p>
        </w:tc>
        <w:tc>
          <w:tcPr>
            <w:tcW w:w="142" w:type="dxa"/>
          </w:tcPr>
          <w:p w14:paraId="29A7CF13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5BFD303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418,194</w:t>
            </w:r>
          </w:p>
        </w:tc>
        <w:tc>
          <w:tcPr>
            <w:tcW w:w="142" w:type="dxa"/>
            <w:vAlign w:val="bottom"/>
          </w:tcPr>
          <w:p w14:paraId="4B0EDC07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41BCC64" w14:textId="79D267AD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24,300 </w:t>
            </w:r>
          </w:p>
        </w:tc>
        <w:tc>
          <w:tcPr>
            <w:tcW w:w="142" w:type="dxa"/>
          </w:tcPr>
          <w:p w14:paraId="097CD5A0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51BFE92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126,544</w:t>
            </w:r>
          </w:p>
        </w:tc>
        <w:tc>
          <w:tcPr>
            <w:tcW w:w="142" w:type="dxa"/>
            <w:vAlign w:val="bottom"/>
          </w:tcPr>
          <w:p w14:paraId="6E01D74A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7AD312F" w14:textId="3F17785C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1,012,252 </w:t>
            </w:r>
          </w:p>
        </w:tc>
        <w:tc>
          <w:tcPr>
            <w:tcW w:w="139" w:type="dxa"/>
          </w:tcPr>
          <w:p w14:paraId="2A44C94B" w14:textId="77777777" w:rsidR="008D2292" w:rsidRPr="00507400" w:rsidRDefault="008D2292" w:rsidP="008D2292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EB0755" w14:textId="0AB4269C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1,190,503</w:t>
            </w:r>
          </w:p>
        </w:tc>
      </w:tr>
      <w:tr w:rsidR="008D2292" w:rsidRPr="00507400" w14:paraId="261FEF7F" w14:textId="77777777" w:rsidTr="003E0083">
        <w:tc>
          <w:tcPr>
            <w:tcW w:w="1644" w:type="dxa"/>
          </w:tcPr>
          <w:p w14:paraId="7563446E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C452FDC" w14:textId="22B9CA6F" w:rsidR="008D2292" w:rsidRPr="00507400" w:rsidRDefault="008D2292" w:rsidP="008D2292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315,638</w:t>
            </w:r>
          </w:p>
        </w:tc>
        <w:tc>
          <w:tcPr>
            <w:tcW w:w="134" w:type="dxa"/>
          </w:tcPr>
          <w:p w14:paraId="054A0D87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4F5983D" w14:textId="5523161E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188</w:t>
            </w:r>
            <w:r w:rsidR="00913A6E"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</w:rPr>
              <w:t>231</w:t>
            </w:r>
          </w:p>
        </w:tc>
        <w:tc>
          <w:tcPr>
            <w:tcW w:w="142" w:type="dxa"/>
            <w:vAlign w:val="bottom"/>
          </w:tcPr>
          <w:p w14:paraId="5CDE055F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C80E39B" w14:textId="2A4CE4CB" w:rsidR="008D2292" w:rsidRPr="00507400" w:rsidRDefault="008D2292" w:rsidP="008D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A87FD6" w14:textId="77777777" w:rsidR="008D2292" w:rsidRPr="0050740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63CF601" w14:textId="77777777" w:rsidR="008D2292" w:rsidRPr="00507400" w:rsidRDefault="008D2292" w:rsidP="008D2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4BB66638" w14:textId="77777777" w:rsidR="008D2292" w:rsidRPr="00507400" w:rsidRDefault="008D2292" w:rsidP="008D2292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F7C54BA" w14:textId="17E04D30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237,270 </w:t>
            </w:r>
          </w:p>
        </w:tc>
        <w:tc>
          <w:tcPr>
            <w:tcW w:w="142" w:type="dxa"/>
          </w:tcPr>
          <w:p w14:paraId="4FCB2A01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0173850" w14:textId="77777777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189,542 </w:t>
            </w:r>
          </w:p>
        </w:tc>
        <w:tc>
          <w:tcPr>
            <w:tcW w:w="142" w:type="dxa"/>
            <w:vAlign w:val="bottom"/>
          </w:tcPr>
          <w:p w14:paraId="55D827A2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0755222" w14:textId="02714A1A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552,908 </w:t>
            </w:r>
          </w:p>
        </w:tc>
        <w:tc>
          <w:tcPr>
            <w:tcW w:w="139" w:type="dxa"/>
          </w:tcPr>
          <w:p w14:paraId="0FDCCBDB" w14:textId="77777777" w:rsidR="008D2292" w:rsidRPr="00507400" w:rsidRDefault="008D2292" w:rsidP="008D2292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4853A72" w14:textId="16857C5F" w:rsidR="008D2292" w:rsidRPr="00507400" w:rsidRDefault="008D2292" w:rsidP="008D2292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377,773</w:t>
            </w:r>
          </w:p>
        </w:tc>
      </w:tr>
      <w:tr w:rsidR="0063536C" w:rsidRPr="00507400" w14:paraId="099938B9" w14:textId="77777777" w:rsidTr="00973927">
        <w:tc>
          <w:tcPr>
            <w:tcW w:w="1644" w:type="dxa"/>
          </w:tcPr>
          <w:p w14:paraId="3233AAF0" w14:textId="77777777" w:rsidR="0063536C" w:rsidRPr="00507400" w:rsidRDefault="0063536C" w:rsidP="0063536C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143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507400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317DD3" w14:textId="75479010" w:rsidR="0063536C" w:rsidRPr="00507400" w:rsidRDefault="0063536C" w:rsidP="0063536C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928,379</w:t>
            </w:r>
          </w:p>
        </w:tc>
        <w:tc>
          <w:tcPr>
            <w:tcW w:w="134" w:type="dxa"/>
          </w:tcPr>
          <w:p w14:paraId="1CB4C9D1" w14:textId="77777777" w:rsidR="0063536C" w:rsidRPr="00507400" w:rsidRDefault="0063536C" w:rsidP="0063536C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F1950" w14:textId="77777777" w:rsidR="0063536C" w:rsidRPr="00507400" w:rsidRDefault="0063536C" w:rsidP="0063536C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833,996</w:t>
            </w:r>
          </w:p>
        </w:tc>
        <w:tc>
          <w:tcPr>
            <w:tcW w:w="142" w:type="dxa"/>
            <w:vAlign w:val="bottom"/>
          </w:tcPr>
          <w:p w14:paraId="7E6B005A" w14:textId="77777777" w:rsidR="0063536C" w:rsidRPr="00507400" w:rsidRDefault="0063536C" w:rsidP="0063536C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F98B48" w14:textId="46A85043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375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211</w:t>
            </w:r>
          </w:p>
        </w:tc>
        <w:tc>
          <w:tcPr>
            <w:tcW w:w="142" w:type="dxa"/>
          </w:tcPr>
          <w:p w14:paraId="25613C79" w14:textId="77777777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59B657" w14:textId="77777777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418,194</w:t>
            </w:r>
          </w:p>
        </w:tc>
        <w:tc>
          <w:tcPr>
            <w:tcW w:w="142" w:type="dxa"/>
            <w:vAlign w:val="bottom"/>
          </w:tcPr>
          <w:p w14:paraId="72B4ECE9" w14:textId="77777777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1F1A786" w14:textId="4B1C2FA6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261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570</w:t>
            </w:r>
          </w:p>
        </w:tc>
        <w:tc>
          <w:tcPr>
            <w:tcW w:w="142" w:type="dxa"/>
          </w:tcPr>
          <w:p w14:paraId="4EB48357" w14:textId="77777777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E1F7B44" w14:textId="77777777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316,086</w:t>
            </w:r>
          </w:p>
        </w:tc>
        <w:tc>
          <w:tcPr>
            <w:tcW w:w="142" w:type="dxa"/>
            <w:vAlign w:val="bottom"/>
          </w:tcPr>
          <w:p w14:paraId="18C8D7AB" w14:textId="77777777" w:rsidR="0063536C" w:rsidRPr="00507400" w:rsidRDefault="0063536C" w:rsidP="0063536C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6C066740" w14:textId="29EF71D6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565</w:t>
            </w: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507400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160</w:t>
            </w:r>
          </w:p>
        </w:tc>
        <w:tc>
          <w:tcPr>
            <w:tcW w:w="139" w:type="dxa"/>
          </w:tcPr>
          <w:p w14:paraId="4CB401ED" w14:textId="77777777" w:rsidR="0063536C" w:rsidRPr="00507400" w:rsidRDefault="0063536C" w:rsidP="0063536C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0BACEB8" w14:textId="77777777" w:rsidR="0063536C" w:rsidRPr="00507400" w:rsidRDefault="0063536C" w:rsidP="0063536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0740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1,568,276</w:t>
            </w:r>
          </w:p>
        </w:tc>
      </w:tr>
    </w:tbl>
    <w:p w14:paraId="23AF3CA3" w14:textId="77777777" w:rsidR="00507400" w:rsidRDefault="00507400" w:rsidP="00033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B197FF4" w14:textId="398E5066" w:rsidR="00424763" w:rsidRPr="00507400" w:rsidRDefault="00424763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85A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</w:t>
      </w: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4814DBF2" w14:textId="244FE364" w:rsidR="000A424B" w:rsidRPr="00507400" w:rsidRDefault="00424763" w:rsidP="00507400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3</w:t>
      </w:r>
      <w:r w:rsidR="0010231C" w:rsidRPr="00507400">
        <w:rPr>
          <w:rFonts w:asciiTheme="majorBidi" w:hAnsiTheme="majorBidi" w:cstheme="majorBidi"/>
          <w:sz w:val="32"/>
          <w:szCs w:val="32"/>
        </w:rPr>
        <w:t xml:space="preserve">0 </w:t>
      </w:r>
      <w:r w:rsidR="005A185B" w:rsidRPr="00507400">
        <w:rPr>
          <w:rFonts w:asciiTheme="majorBidi" w:hAnsiTheme="majorBidi" w:cstheme="majorBidi" w:hint="cs"/>
          <w:sz w:val="32"/>
          <w:szCs w:val="32"/>
          <w:cs/>
        </w:rPr>
        <w:t>กันยาย</w:t>
      </w:r>
      <w:r w:rsidR="0010231C" w:rsidRPr="00507400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507400">
        <w:rPr>
          <w:rFonts w:asciiTheme="majorBidi" w:hAnsiTheme="majorBidi" w:cstheme="majorBidi"/>
          <w:sz w:val="32"/>
          <w:szCs w:val="32"/>
        </w:rPr>
        <w:t xml:space="preserve"> 256</w:t>
      </w:r>
      <w:r w:rsidR="006141CA" w:rsidRPr="00507400">
        <w:rPr>
          <w:rFonts w:asciiTheme="majorBidi" w:hAnsiTheme="majorBidi" w:cstheme="majorBidi"/>
          <w:sz w:val="32"/>
          <w:szCs w:val="32"/>
        </w:rPr>
        <w:t>8</w:t>
      </w:r>
      <w:r w:rsidR="000A424B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E0155B" w:rsidRPr="00507400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507400">
        <w:rPr>
          <w:rFonts w:asciiTheme="majorBidi" w:hAnsiTheme="majorBidi" w:cstheme="majorBidi"/>
          <w:sz w:val="32"/>
          <w:szCs w:val="32"/>
          <w:cs/>
        </w:rPr>
        <w:t>ที่วัดมูลค่า</w:t>
      </w:r>
      <w:r w:rsidR="002F34CD" w:rsidRPr="00507400">
        <w:rPr>
          <w:rFonts w:asciiTheme="majorBidi" w:hAnsiTheme="majorBidi" w:cstheme="majorBidi" w:hint="cs"/>
          <w:sz w:val="32"/>
          <w:szCs w:val="32"/>
          <w:cs/>
        </w:rPr>
        <w:t>และเปิดเผย</w:t>
      </w:r>
      <w:r w:rsidRPr="00507400">
        <w:rPr>
          <w:rFonts w:asciiTheme="majorBidi" w:hAnsiTheme="majorBidi" w:cstheme="majorBidi"/>
          <w:sz w:val="32"/>
          <w:szCs w:val="32"/>
          <w:cs/>
        </w:rPr>
        <w:t>ด้วยมูลค่ายุติธรรม</w:t>
      </w:r>
      <w:r w:rsidR="000A424B" w:rsidRPr="00507400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A185B" w:rsidRPr="00507400" w14:paraId="7A9DB3D2" w14:textId="77777777" w:rsidTr="00113731">
        <w:trPr>
          <w:cantSplit/>
        </w:trPr>
        <w:tc>
          <w:tcPr>
            <w:tcW w:w="3458" w:type="dxa"/>
            <w:vAlign w:val="bottom"/>
          </w:tcPr>
          <w:p w14:paraId="51FE7931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A7C38D9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5A185B" w:rsidRPr="00507400" w14:paraId="14684542" w14:textId="77777777" w:rsidTr="00113731">
        <w:trPr>
          <w:cantSplit/>
        </w:trPr>
        <w:tc>
          <w:tcPr>
            <w:tcW w:w="3458" w:type="dxa"/>
            <w:vAlign w:val="bottom"/>
          </w:tcPr>
          <w:p w14:paraId="0F087B13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63E13" w14:textId="647B2AAD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งบการเงิน</w:t>
            </w:r>
            <w:r w:rsidRPr="00507400">
              <w:rPr>
                <w:rFonts w:asciiTheme="majorBidi" w:hAnsiTheme="majorBidi" w:cstheme="majorBidi" w:hint="cs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5A185B" w:rsidRPr="00507400" w14:paraId="4500EB95" w14:textId="77777777" w:rsidTr="00113731">
        <w:trPr>
          <w:cantSplit/>
        </w:trPr>
        <w:tc>
          <w:tcPr>
            <w:tcW w:w="3458" w:type="dxa"/>
            <w:vAlign w:val="bottom"/>
          </w:tcPr>
          <w:p w14:paraId="7F35AD18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3E73CB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ระดับที่ </w:t>
            </w: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ED192B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EB9270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ระดับที่ </w:t>
            </w: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5DAA6D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00C57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ระดับที่ </w:t>
            </w: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C618EE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B74C8F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5A185B" w:rsidRPr="00507400" w14:paraId="76771AD8" w14:textId="77777777" w:rsidTr="00113731">
        <w:trPr>
          <w:cantSplit/>
        </w:trPr>
        <w:tc>
          <w:tcPr>
            <w:tcW w:w="3458" w:type="dxa"/>
            <w:vAlign w:val="bottom"/>
          </w:tcPr>
          <w:p w14:paraId="4F5A809B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 w:hint="cs"/>
                <w:b/>
                <w:bCs/>
                <w:position w:val="2"/>
                <w:sz w:val="24"/>
                <w:szCs w:val="24"/>
                <w:cs/>
              </w:rPr>
              <w:t>สินทรัพย์</w:t>
            </w:r>
            <w:r w:rsidRPr="00507400"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5E048D1A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A613A1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4C0AFD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4E5D5B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6056E7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F2DD04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15E175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5A185B" w:rsidRPr="00507400" w14:paraId="62484FF7" w14:textId="77777777" w:rsidTr="00113731">
        <w:trPr>
          <w:cantSplit/>
        </w:trPr>
        <w:tc>
          <w:tcPr>
            <w:tcW w:w="3458" w:type="dxa"/>
            <w:vAlign w:val="bottom"/>
          </w:tcPr>
          <w:p w14:paraId="524DCC66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0DA74FAE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A88BE4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B0BA72E" w14:textId="5B2D1878" w:rsidR="00DF7CAC" w:rsidRPr="00507400" w:rsidRDefault="004331E9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53</w:t>
            </w:r>
          </w:p>
        </w:tc>
        <w:tc>
          <w:tcPr>
            <w:tcW w:w="134" w:type="dxa"/>
          </w:tcPr>
          <w:p w14:paraId="39198B7E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093D50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181E60E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F635F35" w14:textId="563BFCE3" w:rsidR="00DF7CAC" w:rsidRPr="00507400" w:rsidRDefault="004331E9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53</w:t>
            </w:r>
          </w:p>
        </w:tc>
      </w:tr>
      <w:tr w:rsidR="005A185B" w:rsidRPr="00507400" w14:paraId="5F49AE47" w14:textId="77777777" w:rsidTr="00113731">
        <w:trPr>
          <w:cantSplit/>
        </w:trPr>
        <w:tc>
          <w:tcPr>
            <w:tcW w:w="3458" w:type="dxa"/>
            <w:vAlign w:val="bottom"/>
          </w:tcPr>
          <w:p w14:paraId="0B309D29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 w:hint="cs"/>
                <w:b/>
                <w:bCs/>
                <w:position w:val="2"/>
                <w:sz w:val="24"/>
                <w:szCs w:val="24"/>
                <w:cs/>
              </w:rPr>
              <w:t>หนี้สิน</w:t>
            </w:r>
            <w:r w:rsidRPr="00507400"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6309ECFB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D55724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7CC085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1F269E3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BD4EC74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7FE073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D29277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5A185B" w:rsidRPr="00507400" w14:paraId="12A35E02" w14:textId="77777777" w:rsidTr="00113731">
        <w:trPr>
          <w:cantSplit/>
        </w:trPr>
        <w:tc>
          <w:tcPr>
            <w:tcW w:w="3458" w:type="dxa"/>
            <w:vAlign w:val="bottom"/>
          </w:tcPr>
          <w:p w14:paraId="28AFCBD6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7B2B95BF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21CCBC1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C17F42" w14:textId="0271D028" w:rsidR="00DF7CAC" w:rsidRPr="00507400" w:rsidRDefault="004331E9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257</w:t>
            </w:r>
          </w:p>
        </w:tc>
        <w:tc>
          <w:tcPr>
            <w:tcW w:w="134" w:type="dxa"/>
          </w:tcPr>
          <w:p w14:paraId="5B3BE024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12A4C3" w14:textId="7AAA294D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D47A4F5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9015DB" w14:textId="5C57B4F2" w:rsidR="00DF7CAC" w:rsidRPr="00507400" w:rsidRDefault="004331E9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257</w:t>
            </w:r>
          </w:p>
        </w:tc>
      </w:tr>
      <w:tr w:rsidR="005A185B" w:rsidRPr="00507400" w14:paraId="762A3667" w14:textId="77777777" w:rsidTr="00113731">
        <w:trPr>
          <w:cantSplit/>
        </w:trPr>
        <w:tc>
          <w:tcPr>
            <w:tcW w:w="3458" w:type="dxa"/>
            <w:vAlign w:val="bottom"/>
          </w:tcPr>
          <w:p w14:paraId="205A3856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  <w:t>สินทรัพย์ที่</w:t>
            </w:r>
            <w:r w:rsidRPr="00507400">
              <w:rPr>
                <w:rFonts w:asciiTheme="majorBidi" w:hAnsiTheme="majorBidi" w:cstheme="majorBidi" w:hint="cs"/>
                <w:b/>
                <w:bCs/>
                <w:position w:val="2"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40300B44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2D093F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0C86BAF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3D80272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E2C295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4F8893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373CF5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DF7CAC" w:rsidRPr="00507400" w14:paraId="2ED0D72F" w14:textId="77777777" w:rsidTr="00113731">
        <w:trPr>
          <w:cantSplit/>
        </w:trPr>
        <w:tc>
          <w:tcPr>
            <w:tcW w:w="3458" w:type="dxa"/>
            <w:vAlign w:val="bottom"/>
          </w:tcPr>
          <w:p w14:paraId="4C75FE7C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 w:hint="cs"/>
                <w:kern w:val="28"/>
                <w:position w:val="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65B0B8A1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A7F3AC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13BD8A4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61,340</w:t>
            </w:r>
          </w:p>
        </w:tc>
        <w:tc>
          <w:tcPr>
            <w:tcW w:w="134" w:type="dxa"/>
          </w:tcPr>
          <w:p w14:paraId="3FF2C62C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A96178" w14:textId="77777777" w:rsidR="00DF7CAC" w:rsidRPr="00507400" w:rsidRDefault="00DF7CAC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0D307C" w14:textId="77777777" w:rsidR="00DF7CAC" w:rsidRPr="00507400" w:rsidRDefault="00DF7CAC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09AA24" w14:textId="77777777" w:rsidR="00DF7CAC" w:rsidRPr="00507400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61,340</w:t>
            </w:r>
          </w:p>
        </w:tc>
      </w:tr>
    </w:tbl>
    <w:p w14:paraId="21C57A1F" w14:textId="77777777" w:rsidR="00771E27" w:rsidRPr="00507400" w:rsidRDefault="00771E27" w:rsidP="00507400">
      <w:pPr>
        <w:tabs>
          <w:tab w:val="clear" w:pos="227"/>
          <w:tab w:val="clear" w:pos="454"/>
          <w:tab w:val="left" w:pos="426"/>
        </w:tabs>
        <w:spacing w:line="30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5A185B" w:rsidRPr="00507400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5A185B" w:rsidRPr="00507400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2DC0E4B0" w:rsidR="00424763" w:rsidRPr="00507400" w:rsidRDefault="00C73FE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185B" w:rsidRPr="00507400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ระดับที่ </w:t>
            </w: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ระดับที่ </w:t>
            </w: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ระดับที่ </w:t>
            </w: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507400" w:rsidRDefault="00424763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รวม</w:t>
            </w:r>
          </w:p>
        </w:tc>
      </w:tr>
      <w:tr w:rsidR="005A185B" w:rsidRPr="00507400" w14:paraId="6E97B8D6" w14:textId="77777777" w:rsidTr="00CB5BD0">
        <w:trPr>
          <w:cantSplit/>
        </w:trPr>
        <w:tc>
          <w:tcPr>
            <w:tcW w:w="3458" w:type="dxa"/>
            <w:vAlign w:val="bottom"/>
          </w:tcPr>
          <w:p w14:paraId="676569FD" w14:textId="1994EA99" w:rsidR="00751544" w:rsidRPr="00507400" w:rsidRDefault="007515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 w:hint="cs"/>
                <w:b/>
                <w:bCs/>
                <w:position w:val="2"/>
                <w:sz w:val="24"/>
                <w:szCs w:val="24"/>
                <w:cs/>
              </w:rPr>
              <w:t>สินทรัพย์</w:t>
            </w:r>
            <w:r w:rsidRPr="00507400"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389FF9FC" w14:textId="77777777" w:rsidR="00751544" w:rsidRPr="00507400" w:rsidRDefault="007515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4601AD" w14:textId="77777777" w:rsidR="00751544" w:rsidRPr="00507400" w:rsidRDefault="007515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BB2E7A" w14:textId="77777777" w:rsidR="00751544" w:rsidRPr="00507400" w:rsidRDefault="007515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F2D610" w14:textId="77777777" w:rsidR="00751544" w:rsidRPr="00507400" w:rsidRDefault="007515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0AF231" w14:textId="77777777" w:rsidR="00751544" w:rsidRPr="00507400" w:rsidRDefault="007515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F9F521" w14:textId="77777777" w:rsidR="00751544" w:rsidRPr="00507400" w:rsidRDefault="007515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3DB6BA" w14:textId="77777777" w:rsidR="00751544" w:rsidRPr="00507400" w:rsidRDefault="007515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5A185B" w:rsidRPr="00507400" w14:paraId="6FF9CA3F" w14:textId="77777777" w:rsidTr="003A0F81">
        <w:trPr>
          <w:cantSplit/>
        </w:trPr>
        <w:tc>
          <w:tcPr>
            <w:tcW w:w="3458" w:type="dxa"/>
            <w:vAlign w:val="bottom"/>
          </w:tcPr>
          <w:p w14:paraId="1B549B76" w14:textId="5E913CBD" w:rsidR="00BE5C48" w:rsidRPr="00507400" w:rsidRDefault="00BE5C48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17DCCA12" w14:textId="5604C033" w:rsidR="00BE5C48" w:rsidRPr="00507400" w:rsidRDefault="00BE5C48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40E3F7" w14:textId="77777777" w:rsidR="00BE5C48" w:rsidRPr="00507400" w:rsidRDefault="00BE5C48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7642E3" w14:textId="2B798DBD" w:rsidR="00BE5C48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53</w:t>
            </w:r>
          </w:p>
        </w:tc>
        <w:tc>
          <w:tcPr>
            <w:tcW w:w="134" w:type="dxa"/>
          </w:tcPr>
          <w:p w14:paraId="43F0D53B" w14:textId="77777777" w:rsidR="00BE5C48" w:rsidRPr="00507400" w:rsidRDefault="00BE5C48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311F50" w14:textId="3B202154" w:rsidR="00BE5C48" w:rsidRPr="00507400" w:rsidRDefault="00BE5C48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8B0299" w14:textId="77777777" w:rsidR="00BE5C48" w:rsidRPr="00507400" w:rsidRDefault="00BE5C48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EF8CD0" w14:textId="235A4865" w:rsidR="00BE5C48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53</w:t>
            </w:r>
          </w:p>
        </w:tc>
      </w:tr>
      <w:tr w:rsidR="005A185B" w:rsidRPr="00507400" w14:paraId="7F8B0951" w14:textId="77777777" w:rsidTr="005A6000">
        <w:trPr>
          <w:cantSplit/>
        </w:trPr>
        <w:tc>
          <w:tcPr>
            <w:tcW w:w="3458" w:type="dxa"/>
            <w:vAlign w:val="bottom"/>
          </w:tcPr>
          <w:p w14:paraId="6147CD25" w14:textId="7A41F3C0" w:rsidR="00BE5C48" w:rsidRPr="00507400" w:rsidRDefault="00BE5C48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 w:hint="cs"/>
                <w:b/>
                <w:bCs/>
                <w:position w:val="2"/>
                <w:sz w:val="24"/>
                <w:szCs w:val="24"/>
                <w:cs/>
              </w:rPr>
              <w:t>หนี้สิน</w:t>
            </w:r>
            <w:r w:rsidRPr="00507400"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1A95F2BD" w14:textId="77777777" w:rsidR="00BE5C48" w:rsidRPr="00507400" w:rsidRDefault="00BE5C48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8DFE87" w14:textId="77777777" w:rsidR="00BE5C48" w:rsidRPr="00507400" w:rsidRDefault="00BE5C48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6A278F" w14:textId="77777777" w:rsidR="00BE5C48" w:rsidRPr="00507400" w:rsidRDefault="00BE5C48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A7C5A5D" w14:textId="77777777" w:rsidR="00BE5C48" w:rsidRPr="00507400" w:rsidRDefault="00BE5C48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A36B37" w14:textId="77777777" w:rsidR="00BE5C48" w:rsidRPr="00507400" w:rsidRDefault="00BE5C48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54F71F" w14:textId="77777777" w:rsidR="00BE5C48" w:rsidRPr="00507400" w:rsidRDefault="00BE5C48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5992772" w14:textId="77777777" w:rsidR="00BE5C48" w:rsidRPr="00507400" w:rsidRDefault="00BE5C48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5A185B" w:rsidRPr="00507400" w14:paraId="370A5FF3" w14:textId="77777777" w:rsidTr="003A0F81">
        <w:trPr>
          <w:cantSplit/>
        </w:trPr>
        <w:tc>
          <w:tcPr>
            <w:tcW w:w="3458" w:type="dxa"/>
            <w:vAlign w:val="bottom"/>
          </w:tcPr>
          <w:p w14:paraId="47F1E84E" w14:textId="4F30FC78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2669E0F0" w14:textId="25525AD7" w:rsidR="00CB1F44" w:rsidRPr="00507400" w:rsidRDefault="00CB1F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E7208B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BD847AB" w14:textId="59981F22" w:rsidR="00CB1F44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2342366D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2EBC21" w14:textId="6A0E99A5" w:rsidR="00CB1F44" w:rsidRPr="00507400" w:rsidRDefault="00CB1F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F4113C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B45FD12" w14:textId="3BEF5064" w:rsidR="00CB1F44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5</w:t>
            </w:r>
          </w:p>
        </w:tc>
      </w:tr>
      <w:tr w:rsidR="005A185B" w:rsidRPr="00507400" w14:paraId="3359A06C" w14:textId="77777777" w:rsidTr="000D315E">
        <w:trPr>
          <w:cantSplit/>
        </w:trPr>
        <w:tc>
          <w:tcPr>
            <w:tcW w:w="3458" w:type="dxa"/>
            <w:vAlign w:val="bottom"/>
          </w:tcPr>
          <w:p w14:paraId="0B4CDAA4" w14:textId="77777777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  <w:t>สินทรัพย์ที่</w:t>
            </w:r>
            <w:r w:rsidRPr="00507400">
              <w:rPr>
                <w:rFonts w:asciiTheme="majorBidi" w:hAnsiTheme="majorBidi" w:cstheme="majorBidi" w:hint="cs"/>
                <w:b/>
                <w:bCs/>
                <w:position w:val="2"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1E6C8412" w14:textId="77777777" w:rsidR="00CB1F44" w:rsidRPr="00507400" w:rsidRDefault="00CB1F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136CBF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83FBCCB" w14:textId="77777777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03A96AF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B3705E" w14:textId="77777777" w:rsidR="00CB1F44" w:rsidRPr="00507400" w:rsidRDefault="00CB1F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</w:tcPr>
          <w:p w14:paraId="18EABA37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FF69FB3" w14:textId="77777777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</w:tr>
      <w:tr w:rsidR="005A185B" w:rsidRPr="00507400" w14:paraId="5AFA3DF0" w14:textId="77777777" w:rsidTr="000D315E">
        <w:trPr>
          <w:cantSplit/>
        </w:trPr>
        <w:tc>
          <w:tcPr>
            <w:tcW w:w="3458" w:type="dxa"/>
            <w:vAlign w:val="bottom"/>
          </w:tcPr>
          <w:p w14:paraId="106C1598" w14:textId="77777777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 w:hint="cs"/>
                <w:kern w:val="28"/>
                <w:position w:val="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1D853134" w14:textId="435266A8" w:rsidR="00CB1F44" w:rsidRPr="00507400" w:rsidRDefault="00CB1F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BD4839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D886C41" w14:textId="3AFCCA7D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61,340</w:t>
            </w:r>
          </w:p>
        </w:tc>
        <w:tc>
          <w:tcPr>
            <w:tcW w:w="134" w:type="dxa"/>
          </w:tcPr>
          <w:p w14:paraId="45ADC045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B5FBEC" w14:textId="684FBBC4" w:rsidR="00CB1F44" w:rsidRPr="00507400" w:rsidRDefault="00CB1F44" w:rsidP="0050740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8E52F2" w14:textId="77777777" w:rsidR="00CB1F44" w:rsidRPr="00507400" w:rsidRDefault="00CB1F44" w:rsidP="0050740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C10C8F5" w14:textId="564B3B9A" w:rsidR="00CB1F44" w:rsidRPr="00507400" w:rsidRDefault="00CB1F44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07400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  <w:t>61,340</w:t>
            </w:r>
          </w:p>
        </w:tc>
      </w:tr>
    </w:tbl>
    <w:p w14:paraId="0D4FAB25" w14:textId="14B5FC0E" w:rsidR="00424763" w:rsidRPr="00507400" w:rsidRDefault="00424763" w:rsidP="0050740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ในระหว่างงวดปัจจุบัน ไม่มีการโอนรายการระหว่างลำดับชั้นของมูลค่ายุติธรรม</w:t>
      </w:r>
    </w:p>
    <w:p w14:paraId="3E14F590" w14:textId="77777777" w:rsidR="000E09D0" w:rsidRPr="00507400" w:rsidRDefault="000E09D0" w:rsidP="0050740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39B956" w14:textId="43F4F676" w:rsidR="00DB0E01" w:rsidRPr="00507400" w:rsidRDefault="00DB0E01" w:rsidP="00507400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507400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788056A" w14:textId="5F1759CF" w:rsidR="00DB0E01" w:rsidRPr="00507400" w:rsidRDefault="00DB0E01" w:rsidP="0050740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สัญญาซื้อขายเงินตราต่างประเทศวัดมูลค่ายุติธรรมโดยใช้อัตราตลาดของแต่ละสัญญาที่คำนวณ</w:t>
      </w:r>
      <w:r w:rsidR="00C51F55"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>โดยสถาบันการเงินของบริษัท ณ วันที่ในงบฐานะการเงิน</w:t>
      </w:r>
    </w:p>
    <w:p w14:paraId="11358FC0" w14:textId="142390DA" w:rsidR="002F34CD" w:rsidRPr="00507400" w:rsidRDefault="008B0FD0" w:rsidP="0050740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07400">
        <w:rPr>
          <w:rFonts w:asciiTheme="majorBidi" w:hAnsiTheme="majorBidi" w:cstheme="majorBidi" w:hint="cs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507400">
        <w:rPr>
          <w:rFonts w:asciiTheme="majorBidi" w:hAnsiTheme="majorBidi" w:cstheme="majorBidi" w:hint="cs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507400">
        <w:rPr>
          <w:rFonts w:asciiTheme="majorBidi" w:hAnsiTheme="majorBidi" w:cstheme="majorBidi" w:hint="cs"/>
          <w:spacing w:val="-6"/>
          <w:sz w:val="32"/>
          <w:szCs w:val="32"/>
          <w:cs/>
        </w:rPr>
        <w:t>ใช้วิธีเปรียบเที</w:t>
      </w:r>
      <w:r w:rsidR="00EC4E95" w:rsidRPr="00507400">
        <w:rPr>
          <w:rFonts w:asciiTheme="majorBidi" w:hAnsiTheme="majorBidi" w:cstheme="majorBidi" w:hint="cs"/>
          <w:spacing w:val="-6"/>
          <w:sz w:val="32"/>
          <w:szCs w:val="32"/>
          <w:cs/>
        </w:rPr>
        <w:t>ยบ</w:t>
      </w:r>
      <w:r w:rsidRPr="00507400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ราคาตลาด</w:t>
      </w:r>
    </w:p>
    <w:p w14:paraId="2DC0BE32" w14:textId="77777777" w:rsidR="00507400" w:rsidRDefault="00507400" w:rsidP="00507400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66809F19" w14:textId="26D3FDEA" w:rsidR="00056722" w:rsidRPr="00507400" w:rsidRDefault="00056722" w:rsidP="00507400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141CA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108177EE" w:rsidR="00056722" w:rsidRPr="00507400" w:rsidRDefault="00056722" w:rsidP="00507400">
      <w:pPr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07400">
        <w:rPr>
          <w:rFonts w:asciiTheme="majorBidi" w:hAnsiTheme="majorBidi" w:cstheme="majorBidi"/>
          <w:sz w:val="32"/>
          <w:szCs w:val="32"/>
        </w:rPr>
        <w:t>3</w:t>
      </w:r>
      <w:r w:rsidR="0010231C" w:rsidRPr="00507400">
        <w:rPr>
          <w:rFonts w:asciiTheme="majorBidi" w:hAnsiTheme="majorBidi" w:cstheme="majorBidi"/>
          <w:sz w:val="32"/>
          <w:szCs w:val="32"/>
        </w:rPr>
        <w:t xml:space="preserve">0 </w:t>
      </w:r>
      <w:r w:rsidR="005A185B" w:rsidRPr="0050740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>25</w:t>
      </w:r>
      <w:r w:rsidR="00920684" w:rsidRPr="00507400">
        <w:rPr>
          <w:rFonts w:asciiTheme="majorBidi" w:hAnsiTheme="majorBidi" w:cstheme="majorBidi"/>
          <w:sz w:val="32"/>
          <w:szCs w:val="32"/>
        </w:rPr>
        <w:t>6</w:t>
      </w:r>
      <w:r w:rsidR="006141CA" w:rsidRPr="00507400">
        <w:rPr>
          <w:rFonts w:asciiTheme="majorBidi" w:hAnsiTheme="majorBidi" w:cstheme="majorBidi"/>
          <w:sz w:val="32"/>
          <w:szCs w:val="32"/>
        </w:rPr>
        <w:t>8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2095818B" w:rsidR="00056722" w:rsidRPr="00507400" w:rsidRDefault="00056722" w:rsidP="0050740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sz w:val="32"/>
          <w:szCs w:val="32"/>
        </w:rPr>
        <w:t>4</w:t>
      </w:r>
      <w:r w:rsidRPr="00507400">
        <w:rPr>
          <w:rFonts w:asciiTheme="majorBidi" w:hAnsiTheme="majorBidi" w:cstheme="majorBidi"/>
          <w:sz w:val="32"/>
          <w:szCs w:val="32"/>
        </w:rPr>
        <w:t>.1</w:t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="0034100E" w:rsidRPr="00507400">
        <w:rPr>
          <w:rFonts w:asciiTheme="majorBidi" w:hAnsiTheme="majorBidi" w:cstheme="majorBidi"/>
          <w:sz w:val="32"/>
          <w:szCs w:val="32"/>
        </w:rPr>
        <w:tab/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82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83"/>
        <w:gridCol w:w="166"/>
        <w:gridCol w:w="1871"/>
      </w:tblGrid>
      <w:tr w:rsidR="005A185B" w:rsidRPr="00507400" w14:paraId="2B16B0A1" w14:textId="77777777" w:rsidTr="00C51F55">
        <w:trPr>
          <w:cantSplit/>
        </w:trPr>
        <w:tc>
          <w:tcPr>
            <w:tcW w:w="5783" w:type="dxa"/>
          </w:tcPr>
          <w:p w14:paraId="6C37FC95" w14:textId="77777777" w:rsidR="00F560FD" w:rsidRPr="00507400" w:rsidRDefault="00F560FD" w:rsidP="00507400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507400" w:rsidRDefault="00F560FD" w:rsidP="00507400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05C9D5AB" w14:textId="09F60BE3" w:rsidR="00F560FD" w:rsidRPr="00507400" w:rsidRDefault="00F560FD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5A185B" w:rsidRPr="00507400" w14:paraId="197BE9AF" w14:textId="77777777" w:rsidTr="00C51F55">
        <w:trPr>
          <w:cantSplit/>
        </w:trPr>
        <w:tc>
          <w:tcPr>
            <w:tcW w:w="5783" w:type="dxa"/>
          </w:tcPr>
          <w:p w14:paraId="2D7A16A0" w14:textId="77777777" w:rsidR="00F560FD" w:rsidRPr="00507400" w:rsidRDefault="00F560FD" w:rsidP="00507400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507400" w:rsidRDefault="00F560FD" w:rsidP="00507400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507400" w:rsidRDefault="00F560FD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507400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507400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A86430" w:rsidRPr="00507400" w14:paraId="02B97E44" w14:textId="77777777" w:rsidTr="00C51F55">
        <w:trPr>
          <w:cantSplit/>
        </w:trPr>
        <w:tc>
          <w:tcPr>
            <w:tcW w:w="5783" w:type="dxa"/>
          </w:tcPr>
          <w:p w14:paraId="41C0A6F5" w14:textId="77777777" w:rsidR="00A86430" w:rsidRPr="00507400" w:rsidRDefault="00A86430" w:rsidP="00507400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A86430" w:rsidRPr="00507400" w:rsidRDefault="00A86430" w:rsidP="00507400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25ECA66E" w14:textId="322249CA" w:rsidR="00A86430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5,518 </w:t>
            </w:r>
          </w:p>
        </w:tc>
      </w:tr>
      <w:tr w:rsidR="00A86430" w:rsidRPr="00507400" w14:paraId="282EF1D7" w14:textId="77777777" w:rsidTr="00C51F55">
        <w:trPr>
          <w:cantSplit/>
        </w:trPr>
        <w:tc>
          <w:tcPr>
            <w:tcW w:w="5783" w:type="dxa"/>
          </w:tcPr>
          <w:p w14:paraId="212DA1F0" w14:textId="77777777" w:rsidR="00A86430" w:rsidRPr="00507400" w:rsidRDefault="00A86430" w:rsidP="00507400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A86430" w:rsidRPr="00507400" w:rsidRDefault="00A86430" w:rsidP="00507400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</w:tcPr>
          <w:p w14:paraId="2D9780A4" w14:textId="0272242B" w:rsidR="00A86430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521 </w:t>
            </w:r>
          </w:p>
        </w:tc>
      </w:tr>
      <w:tr w:rsidR="00A86430" w:rsidRPr="00507400" w14:paraId="4073C08B" w14:textId="77777777" w:rsidTr="00C51F55">
        <w:trPr>
          <w:cantSplit/>
        </w:trPr>
        <w:tc>
          <w:tcPr>
            <w:tcW w:w="5783" w:type="dxa"/>
          </w:tcPr>
          <w:p w14:paraId="2C008BEA" w14:textId="220F56E2" w:rsidR="00A86430" w:rsidRPr="00507400" w:rsidRDefault="00A86430" w:rsidP="0050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0740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E5AF2A7" w14:textId="77777777" w:rsidR="00A86430" w:rsidRPr="00507400" w:rsidRDefault="00A86430" w:rsidP="00507400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6" w:space="0" w:color="auto"/>
            </w:tcBorders>
          </w:tcPr>
          <w:p w14:paraId="421BD2D3" w14:textId="0EEA1219" w:rsidR="00A86430" w:rsidRPr="00507400" w:rsidRDefault="00A86430" w:rsidP="0050740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7400">
              <w:rPr>
                <w:rFonts w:asciiTheme="majorBidi" w:hAnsiTheme="majorBidi" w:cstheme="majorBidi"/>
                <w:sz w:val="32"/>
                <w:szCs w:val="32"/>
              </w:rPr>
              <w:t xml:space="preserve"> 6,039 </w:t>
            </w:r>
          </w:p>
        </w:tc>
      </w:tr>
    </w:tbl>
    <w:p w14:paraId="689EB05F" w14:textId="77777777" w:rsidR="00FF4F70" w:rsidRDefault="00FF4F70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010426" w14:textId="2BEAC545" w:rsidR="0000401E" w:rsidRPr="00507400" w:rsidRDefault="00654552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sz w:val="32"/>
          <w:szCs w:val="32"/>
        </w:rPr>
        <w:t>4</w:t>
      </w:r>
      <w:r w:rsidRPr="00507400">
        <w:rPr>
          <w:rFonts w:asciiTheme="majorBidi" w:hAnsiTheme="majorBidi" w:cstheme="majorBidi"/>
          <w:sz w:val="32"/>
          <w:szCs w:val="32"/>
        </w:rPr>
        <w:t>.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507400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</w:t>
      </w:r>
      <w:r w:rsidR="006141CA" w:rsidRPr="00507400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 มีภาระผูกพันคงเหลือจากสัญญา</w:t>
      </w:r>
      <w:r w:rsidR="00806F18"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ก่อสร้างอาคาร </w:t>
      </w:r>
      <w:r w:rsidR="006141CA" w:rsidRPr="00507400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สัญญาซื้อเครื่องตกแต่งติดตั้ง</w:t>
      </w:r>
      <w:r w:rsidR="00DF7CAC" w:rsidRPr="00507400">
        <w:rPr>
          <w:rFonts w:asciiTheme="majorBidi" w:hAnsiTheme="majorBidi" w:cstheme="majorBidi"/>
          <w:spacing w:val="-4"/>
          <w:sz w:val="32"/>
          <w:szCs w:val="32"/>
          <w:cs/>
        </w:rPr>
        <w:t>และจากสัญญา</w:t>
      </w:r>
      <w:r w:rsidR="00DF7CAC"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ติดตั้งโปรแกรมคอม</w:t>
      </w:r>
      <w:r w:rsidR="00CC15A2"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พิวเตอร์</w:t>
      </w:r>
      <w:r w:rsidR="006141CA" w:rsidRPr="0050740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รวมจำนวนเงิน </w:t>
      </w:r>
      <w:r w:rsidR="00806F18" w:rsidRPr="00507400">
        <w:rPr>
          <w:rFonts w:asciiTheme="majorBidi" w:hAnsiTheme="majorBidi"/>
          <w:spacing w:val="-4"/>
          <w:sz w:val="32"/>
          <w:szCs w:val="32"/>
        </w:rPr>
        <w:t>26.49</w:t>
      </w:r>
      <w:r w:rsidR="00AA1565" w:rsidRPr="0050740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141CA" w:rsidRPr="00507400">
        <w:rPr>
          <w:rFonts w:asciiTheme="majorBidi" w:hAnsiTheme="majorBidi"/>
          <w:spacing w:val="-4"/>
          <w:sz w:val="32"/>
          <w:szCs w:val="32"/>
          <w:cs/>
        </w:rPr>
        <w:t xml:space="preserve">ล้านบาท (รวมภาษีมูลค่าเพิ่ม) (เฉพาะกิจการจำนวนเงิน </w:t>
      </w:r>
      <w:r w:rsidR="003D5A40" w:rsidRPr="00507400">
        <w:rPr>
          <w:rFonts w:asciiTheme="majorBidi" w:hAnsiTheme="majorBidi"/>
          <w:spacing w:val="-4"/>
          <w:sz w:val="32"/>
          <w:szCs w:val="32"/>
        </w:rPr>
        <w:t>0.</w:t>
      </w:r>
      <w:r w:rsidR="00A86430" w:rsidRPr="00507400">
        <w:rPr>
          <w:rFonts w:asciiTheme="majorBidi" w:hAnsiTheme="majorBidi"/>
          <w:spacing w:val="-4"/>
          <w:sz w:val="32"/>
          <w:szCs w:val="32"/>
        </w:rPr>
        <w:t>2</w:t>
      </w:r>
      <w:r w:rsidR="003D5A40" w:rsidRPr="00507400">
        <w:rPr>
          <w:rFonts w:asciiTheme="majorBidi" w:hAnsiTheme="majorBidi"/>
          <w:spacing w:val="-4"/>
          <w:sz w:val="32"/>
          <w:szCs w:val="32"/>
        </w:rPr>
        <w:t>0</w:t>
      </w:r>
      <w:r w:rsidR="006141CA" w:rsidRPr="00507400">
        <w:rPr>
          <w:rFonts w:asciiTheme="majorBidi" w:hAnsiTheme="majorBidi"/>
          <w:spacing w:val="-4"/>
          <w:sz w:val="32"/>
          <w:szCs w:val="32"/>
          <w:cs/>
        </w:rPr>
        <w:t xml:space="preserve"> ล้านบาท </w:t>
      </w:r>
      <w:r w:rsidR="0030166B" w:rsidRPr="00507400">
        <w:rPr>
          <w:rFonts w:asciiTheme="majorBidi" w:hAnsiTheme="majorBidi" w:hint="cs"/>
          <w:spacing w:val="-4"/>
          <w:sz w:val="32"/>
          <w:szCs w:val="32"/>
          <w:cs/>
        </w:rPr>
        <w:t>(</w:t>
      </w:r>
      <w:r w:rsidR="006141CA" w:rsidRPr="00507400">
        <w:rPr>
          <w:rFonts w:asciiTheme="majorBidi" w:hAnsiTheme="majorBidi"/>
          <w:spacing w:val="-4"/>
          <w:sz w:val="32"/>
          <w:szCs w:val="32"/>
          <w:cs/>
        </w:rPr>
        <w:t>รวมภาษีมูลค่าเพิ่ม)</w:t>
      </w:r>
      <w:r w:rsidR="0030166B" w:rsidRPr="00507400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5A9371B4" w14:textId="77777777" w:rsidR="0000401E" w:rsidRPr="00507400" w:rsidRDefault="0000401E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443C0F" w14:textId="3A3B7167" w:rsidR="00C51F55" w:rsidRPr="00507400" w:rsidRDefault="00654552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sz w:val="32"/>
          <w:szCs w:val="32"/>
        </w:rPr>
        <w:t>4</w:t>
      </w:r>
      <w:r w:rsidRPr="00507400">
        <w:rPr>
          <w:rFonts w:asciiTheme="majorBidi" w:hAnsiTheme="majorBidi" w:cstheme="majorBidi"/>
          <w:sz w:val="32"/>
          <w:szCs w:val="32"/>
        </w:rPr>
        <w:t xml:space="preserve">.3 </w:t>
      </w:r>
      <w:r w:rsidRPr="00507400">
        <w:rPr>
          <w:rFonts w:asciiTheme="majorBidi" w:hAnsiTheme="majorBidi" w:cstheme="majorBidi"/>
          <w:sz w:val="32"/>
          <w:szCs w:val="32"/>
        </w:rPr>
        <w:tab/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6141CA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F548DF" w:rsidRPr="00507400">
        <w:rPr>
          <w:rFonts w:asciiTheme="majorBidi" w:hAnsiTheme="majorBidi" w:cstheme="majorBidi"/>
          <w:sz w:val="32"/>
          <w:szCs w:val="32"/>
        </w:rPr>
        <w:t xml:space="preserve">1.20 </w:t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6141CA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507400">
        <w:rPr>
          <w:rFonts w:asciiTheme="majorBidi" w:hAnsiTheme="majorBidi" w:cstheme="majorBidi" w:hint="cs"/>
          <w:sz w:val="32"/>
          <w:szCs w:val="32"/>
        </w:rPr>
        <w:t>(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เฉพาะกิจการจำนวนเงิน </w:t>
      </w:r>
      <w:r w:rsidR="00CC15A2" w:rsidRPr="00507400">
        <w:rPr>
          <w:rFonts w:asciiTheme="majorBidi" w:hAnsiTheme="majorBidi" w:cstheme="majorBidi"/>
          <w:sz w:val="32"/>
          <w:szCs w:val="32"/>
        </w:rPr>
        <w:t>1.</w:t>
      </w:r>
      <w:r w:rsidR="00A86430" w:rsidRPr="00507400">
        <w:rPr>
          <w:rFonts w:asciiTheme="majorBidi" w:hAnsiTheme="majorBidi" w:cstheme="majorBidi"/>
          <w:sz w:val="32"/>
          <w:szCs w:val="32"/>
        </w:rPr>
        <w:t>20</w:t>
      </w:r>
      <w:r w:rsidR="006141CA"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ดอลลาร์สหรัฐอเมริกา)</w:t>
      </w:r>
    </w:p>
    <w:p w14:paraId="41B1F9C4" w14:textId="77777777" w:rsidR="0010231C" w:rsidRPr="00507400" w:rsidRDefault="0010231C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1FDDAD8D" w14:textId="7E66EDEC" w:rsidR="006141CA" w:rsidRPr="00507400" w:rsidRDefault="006141CA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/>
          <w:b/>
          <w:bCs/>
          <w:sz w:val="32"/>
          <w:szCs w:val="32"/>
        </w:rPr>
        <w:t>2</w:t>
      </w:r>
      <w:r w:rsidR="0010231C" w:rsidRPr="00507400">
        <w:rPr>
          <w:rFonts w:asciiTheme="majorBidi" w:hAnsiTheme="majorBidi"/>
          <w:b/>
          <w:bCs/>
          <w:sz w:val="32"/>
          <w:szCs w:val="32"/>
        </w:rPr>
        <w:t>5</w:t>
      </w:r>
      <w:r w:rsidRPr="00507400">
        <w:rPr>
          <w:rFonts w:asciiTheme="majorBidi" w:hAnsiTheme="majorBidi" w:hint="cs"/>
          <w:b/>
          <w:bCs/>
          <w:sz w:val="32"/>
          <w:szCs w:val="32"/>
        </w:rPr>
        <w:t>.</w:t>
      </w:r>
      <w:r w:rsidRPr="00507400">
        <w:rPr>
          <w:rFonts w:asciiTheme="majorBidi" w:hAnsiTheme="majorBidi"/>
          <w:b/>
          <w:bCs/>
          <w:sz w:val="32"/>
          <w:szCs w:val="32"/>
        </w:rPr>
        <w:t xml:space="preserve">   </w:t>
      </w:r>
      <w:r w:rsidRPr="00507400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1657AC34" w14:textId="1F7DD87E" w:rsidR="006141CA" w:rsidRPr="00507400" w:rsidRDefault="0010231C" w:rsidP="0050740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/>
          <w:sz w:val="32"/>
          <w:szCs w:val="32"/>
          <w:cs/>
        </w:rPr>
        <w:t>ณ วันที่</w:t>
      </w:r>
      <w:r w:rsidRPr="00507400">
        <w:rPr>
          <w:rFonts w:asciiTheme="majorBidi" w:hAnsiTheme="majorBidi"/>
          <w:sz w:val="32"/>
          <w:szCs w:val="32"/>
        </w:rPr>
        <w:t xml:space="preserve"> 30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="005A185B" w:rsidRPr="00507400"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 w:rsidRPr="00507400">
        <w:rPr>
          <w:rFonts w:asciiTheme="majorBidi" w:hAnsiTheme="majorBidi"/>
          <w:sz w:val="32"/>
          <w:szCs w:val="32"/>
        </w:rPr>
        <w:t xml:space="preserve">2568 </w:t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>มี</w:t>
      </w:r>
      <w:r w:rsidR="006141CA" w:rsidRPr="00507400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="006141CA"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760049" w14:textId="3984997C" w:rsidR="006141CA" w:rsidRPr="00507400" w:rsidRDefault="006141CA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sz w:val="32"/>
          <w:szCs w:val="32"/>
        </w:rPr>
        <w:t>5</w:t>
      </w:r>
      <w:r w:rsidRPr="00507400">
        <w:rPr>
          <w:rFonts w:asciiTheme="majorBidi" w:hAnsiTheme="majorBidi" w:cstheme="majorBidi" w:hint="cs"/>
          <w:sz w:val="32"/>
          <w:szCs w:val="32"/>
        </w:rPr>
        <w:t>.</w:t>
      </w:r>
      <w:r w:rsidRPr="00507400">
        <w:rPr>
          <w:rFonts w:asciiTheme="majorBidi" w:hAnsiTheme="majorBidi" w:cstheme="majorBidi"/>
          <w:sz w:val="32"/>
          <w:szCs w:val="32"/>
        </w:rPr>
        <w:t>1</w:t>
      </w:r>
      <w:r w:rsidRPr="00507400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507400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507400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เพื่อค้ำประกันการใช้ไฟฟ้า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เป็นจำนวนเงินรวม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 4.04 </w:t>
      </w:r>
      <w:r w:rsidRPr="0050740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507400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507400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 จำนวน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507400">
        <w:rPr>
          <w:rFonts w:asciiTheme="majorBidi" w:hAnsiTheme="majorBidi" w:cstheme="majorBidi"/>
          <w:sz w:val="32"/>
          <w:szCs w:val="32"/>
        </w:rPr>
        <w:t xml:space="preserve">1.25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15F5CF9B" w14:textId="77777777" w:rsidR="006141CA" w:rsidRPr="00507400" w:rsidRDefault="006141CA" w:rsidP="00507400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2A340B" w14:textId="54FC0D44" w:rsidR="006141CA" w:rsidRPr="00507400" w:rsidRDefault="006141CA" w:rsidP="00507400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sz w:val="32"/>
          <w:szCs w:val="32"/>
        </w:rPr>
        <w:t>5</w:t>
      </w:r>
      <w:r w:rsidRPr="00507400">
        <w:rPr>
          <w:rFonts w:asciiTheme="majorBidi" w:hAnsiTheme="majorBidi" w:cstheme="majorBidi" w:hint="cs"/>
          <w:sz w:val="32"/>
          <w:szCs w:val="32"/>
        </w:rPr>
        <w:t>.</w:t>
      </w:r>
      <w:r w:rsidRPr="00507400">
        <w:rPr>
          <w:rFonts w:asciiTheme="majorBidi" w:hAnsiTheme="majorBidi" w:cstheme="majorBidi"/>
          <w:sz w:val="32"/>
          <w:szCs w:val="32"/>
        </w:rPr>
        <w:t>2</w:t>
      </w:r>
      <w:r w:rsidRPr="00507400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507400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507400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507400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Pr="00507400">
        <w:rPr>
          <w:rFonts w:asciiTheme="majorBidi" w:hAnsiTheme="majorBidi" w:cstheme="majorBidi"/>
          <w:sz w:val="32"/>
          <w:szCs w:val="32"/>
        </w:rPr>
        <w:t xml:space="preserve"> 0.20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81B4F74" w14:textId="77777777" w:rsidR="006141CA" w:rsidRPr="00507400" w:rsidRDefault="006141CA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4AC3FD97" w14:textId="016F88CF" w:rsidR="006141CA" w:rsidRDefault="006141CA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</w:rPr>
        <w:t>2</w:t>
      </w:r>
      <w:r w:rsidR="0010231C" w:rsidRPr="00507400">
        <w:rPr>
          <w:rFonts w:asciiTheme="majorBidi" w:hAnsiTheme="majorBidi" w:cstheme="majorBidi"/>
          <w:sz w:val="32"/>
          <w:szCs w:val="32"/>
        </w:rPr>
        <w:t>5</w:t>
      </w:r>
      <w:r w:rsidRPr="00507400">
        <w:rPr>
          <w:rFonts w:asciiTheme="majorBidi" w:hAnsiTheme="majorBidi" w:cstheme="majorBidi" w:hint="cs"/>
          <w:sz w:val="32"/>
          <w:szCs w:val="32"/>
        </w:rPr>
        <w:t>.</w:t>
      </w:r>
      <w:r w:rsidRPr="00507400">
        <w:rPr>
          <w:rFonts w:asciiTheme="majorBidi" w:hAnsiTheme="majorBidi" w:cstheme="majorBidi"/>
          <w:sz w:val="32"/>
          <w:szCs w:val="32"/>
        </w:rPr>
        <w:t>3</w:t>
      </w:r>
      <w:r w:rsidRPr="00507400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507400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ศสองแห่ง</w:t>
      </w:r>
      <w:r w:rsidRPr="00507400">
        <w:rPr>
          <w:rFonts w:asciiTheme="majorBidi" w:hAnsiTheme="majorBidi" w:cstheme="majorBidi"/>
          <w:sz w:val="32"/>
          <w:szCs w:val="32"/>
          <w:cs/>
        </w:rPr>
        <w:t>ออกหนังสือ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  <w:t>ค้ำ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ประกัน</w:t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AA1565" w:rsidRPr="0050740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06F18" w:rsidRPr="00507400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AA1565" w:rsidRPr="0050740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06F18" w:rsidRPr="00507400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69121B1E" w14:textId="3273AE40" w:rsidR="00D64B9E" w:rsidRPr="00507400" w:rsidRDefault="00D64B9E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507400">
        <w:rPr>
          <w:rFonts w:asciiTheme="majorBidi" w:hAnsiTheme="majorBidi"/>
          <w:b/>
          <w:bCs/>
          <w:sz w:val="32"/>
          <w:szCs w:val="32"/>
        </w:rPr>
        <w:lastRenderedPageBreak/>
        <w:t>2</w:t>
      </w:r>
      <w:r w:rsidR="0010231C" w:rsidRPr="00507400">
        <w:rPr>
          <w:rFonts w:asciiTheme="majorBidi" w:hAnsiTheme="majorBidi"/>
          <w:b/>
          <w:bCs/>
          <w:sz w:val="32"/>
          <w:szCs w:val="32"/>
        </w:rPr>
        <w:t>6</w:t>
      </w:r>
      <w:r w:rsidRPr="00507400">
        <w:rPr>
          <w:rFonts w:asciiTheme="majorBidi" w:hAnsi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076A4B9C" w14:textId="77777777" w:rsidR="00267980" w:rsidRPr="00507400" w:rsidRDefault="00D64B9E" w:rsidP="00507400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8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2567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บริษัท เอ็ม.แอล.ที.โซลาร์ เอเนอร์จี้ โปรดักส์ จำกัด ได้ฟ้องบริษัท โซลาร์ 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พีพีเอ็ม จำกัด (บริษัทย่อย)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ที่ศาลแพ่งเป็นคดีผิดสัญญา เรียกให้ชำระเงินจำนวน </w:t>
      </w:r>
      <w:r w:rsidRPr="00507400">
        <w:rPr>
          <w:rFonts w:asciiTheme="majorBidi" w:hAnsiTheme="majorBidi" w:cstheme="majorBidi"/>
          <w:sz w:val="32"/>
          <w:szCs w:val="32"/>
        </w:rPr>
        <w:t xml:space="preserve">45.48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="00557713" w:rsidRPr="00507400">
        <w:rPr>
          <w:rFonts w:asciiTheme="majorBidi" w:hAnsiTheme="majorBidi" w:cstheme="majorBidi"/>
          <w:sz w:val="32"/>
          <w:szCs w:val="32"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10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บริษัทย่อยได้ยื่นคำให้การต่อสู้คดี พิจารณาจากเอกสารที่เกี่ยวข้องในคดี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ทั้งหมดแล้วเชื่อมั่นว่า เอกสารของบริษัทย่อยมีความน่าเชื่อถือและหักล้างเอกสารโจทก์ได้ ส่วนจำนวนเงินที่ฟ้องไม่ถูกต้องและไม่มีมูลความจริง ส่วนค่าปรับหรือค่าเสียหายที่โจทก์ฟ้องมานั้นไม่อาจเรียกร้องได้ เพราะสูงเกินกว่าที่กฎหมายกำหนดและตกเป็นโมฆะ </w:t>
      </w:r>
    </w:p>
    <w:p w14:paraId="2F56C7DF" w14:textId="1BD52CBC" w:rsidR="00B207BD" w:rsidRPr="00507400" w:rsidRDefault="00267980" w:rsidP="00507400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ศาลจึงให้นัดไกล่เกลี่ย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1 </w:t>
      </w:r>
      <w:r w:rsidRPr="0050740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42557" w:rsidRPr="00507400">
        <w:rPr>
          <w:rFonts w:asciiTheme="majorBidi" w:hAnsiTheme="majorBidi" w:cstheme="majorBidi"/>
          <w:sz w:val="32"/>
          <w:szCs w:val="32"/>
        </w:rPr>
        <w:t xml:space="preserve"> 30 </w:t>
      </w:r>
      <w:r w:rsidR="00342557" w:rsidRPr="0050740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342557" w:rsidRPr="00507400">
        <w:rPr>
          <w:rFonts w:asciiTheme="majorBidi" w:hAnsiTheme="majorBidi" w:cstheme="majorBidi"/>
          <w:sz w:val="32"/>
          <w:szCs w:val="32"/>
        </w:rPr>
        <w:t xml:space="preserve">2568, </w:t>
      </w:r>
      <w:r w:rsidR="00342557" w:rsidRPr="00507400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342557" w:rsidRPr="00507400">
        <w:rPr>
          <w:rFonts w:asciiTheme="majorBidi" w:hAnsiTheme="majorBidi" w:cstheme="majorBidi"/>
          <w:sz w:val="32"/>
          <w:szCs w:val="32"/>
        </w:rPr>
        <w:t xml:space="preserve">2 </w:t>
      </w:r>
      <w:r w:rsidR="00342557" w:rsidRPr="0050740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42557" w:rsidRPr="00507400">
        <w:rPr>
          <w:rFonts w:asciiTheme="majorBidi" w:hAnsiTheme="majorBidi" w:cstheme="majorBidi"/>
          <w:sz w:val="32"/>
          <w:szCs w:val="32"/>
        </w:rPr>
        <w:t xml:space="preserve">11 </w:t>
      </w:r>
      <w:r w:rsidR="00342557" w:rsidRPr="0050740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2557" w:rsidRPr="00507400">
        <w:rPr>
          <w:rFonts w:asciiTheme="majorBidi" w:hAnsiTheme="majorBidi" w:cstheme="majorBidi"/>
          <w:sz w:val="32"/>
          <w:szCs w:val="32"/>
        </w:rPr>
        <w:t>2568</w:t>
      </w:r>
      <w:r w:rsidRPr="00507400">
        <w:rPr>
          <w:rFonts w:asciiTheme="majorBidi" w:hAnsiTheme="majorBidi" w:cstheme="majorBidi"/>
          <w:sz w:val="32"/>
          <w:szCs w:val="32"/>
        </w:rPr>
        <w:t xml:space="preserve">,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3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15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และครั้งที่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4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42557" w:rsidRPr="00507400">
        <w:rPr>
          <w:rFonts w:asciiTheme="majorBidi" w:hAnsiTheme="majorBidi" w:cstheme="majorBidi"/>
          <w:sz w:val="32"/>
          <w:szCs w:val="32"/>
        </w:rPr>
        <w:t xml:space="preserve">4 </w:t>
      </w:r>
      <w:r w:rsidR="00342557" w:rsidRPr="0050740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342557"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="00B207BD" w:rsidRPr="0050740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342557" w:rsidRPr="00507400">
        <w:rPr>
          <w:rFonts w:asciiTheme="majorBidi" w:hAnsiTheme="majorBidi" w:cstheme="majorBidi" w:hint="cs"/>
          <w:sz w:val="32"/>
          <w:szCs w:val="32"/>
          <w:cs/>
        </w:rPr>
        <w:t>ผลการไกล่เกลี่ย</w:t>
      </w:r>
      <w:r w:rsidR="001E2780" w:rsidRPr="00507400">
        <w:rPr>
          <w:rFonts w:asciiTheme="majorBidi" w:hAnsiTheme="majorBidi" w:cstheme="majorBidi" w:hint="cs"/>
          <w:sz w:val="32"/>
          <w:szCs w:val="32"/>
          <w:cs/>
        </w:rPr>
        <w:t>ครั้งล่าสุด</w:t>
      </w:r>
      <w:r w:rsidR="00B207BD" w:rsidRPr="0050740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507400">
        <w:rPr>
          <w:rFonts w:asciiTheme="majorBidi" w:hAnsiTheme="majorBidi" w:cstheme="majorBidi"/>
          <w:sz w:val="32"/>
          <w:szCs w:val="32"/>
          <w:cs/>
        </w:rPr>
        <w:t>ทำสัญญาประนีประนอมยอมความ</w:t>
      </w:r>
      <w:r w:rsidR="005878DC" w:rsidRPr="00507400">
        <w:rPr>
          <w:rFonts w:asciiTheme="majorBidi" w:hAnsiTheme="majorBidi" w:cstheme="majorBidi" w:hint="cs"/>
          <w:sz w:val="32"/>
          <w:szCs w:val="32"/>
          <w:cs/>
        </w:rPr>
        <w:t>และไม่ติดเรียกร้องสิ่งอื่นใดต่อกันอีก</w:t>
      </w:r>
    </w:p>
    <w:p w14:paraId="3E967A43" w14:textId="77777777" w:rsidR="00FF4F70" w:rsidRDefault="00FF4F70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</w:p>
    <w:p w14:paraId="7ECCC4E9" w14:textId="3E578502" w:rsidR="000518F1" w:rsidRPr="00507400" w:rsidRDefault="000518F1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/>
          <w:b/>
          <w:bCs/>
          <w:sz w:val="32"/>
          <w:szCs w:val="32"/>
        </w:rPr>
        <w:t>27.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10AB18DB" w14:textId="170E978E" w:rsidR="000518F1" w:rsidRPr="00507400" w:rsidRDefault="000518F1" w:rsidP="00507400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507400">
        <w:rPr>
          <w:rFonts w:asciiTheme="majorBidi" w:hAnsiTheme="majorBidi" w:cstheme="majorBidi"/>
          <w:sz w:val="32"/>
          <w:szCs w:val="32"/>
        </w:rPr>
        <w:t>2567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จัดประเภทรายการบัญชีในปีปัจจุบัน โดยไม่มีผลกระทบต่อกำไร (ขาดทุน) หรือส่วนของผู้ถือหุ้นตามที่ได้รายงานไว้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1B0E71" w:rsidRPr="00FF4F70" w14:paraId="0660AAC9" w14:textId="77777777" w:rsidTr="00973927">
        <w:tc>
          <w:tcPr>
            <w:tcW w:w="4195" w:type="dxa"/>
          </w:tcPr>
          <w:p w14:paraId="5677CA1C" w14:textId="77777777" w:rsidR="001B0E71" w:rsidRPr="00FF4F70" w:rsidRDefault="001B0E7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4C9189CF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B0E71" w:rsidRPr="00FF4F70" w14:paraId="4B4A720B" w14:textId="77777777" w:rsidTr="00973927">
        <w:tc>
          <w:tcPr>
            <w:tcW w:w="4195" w:type="dxa"/>
          </w:tcPr>
          <w:p w14:paraId="458499AA" w14:textId="77777777" w:rsidR="001B0E71" w:rsidRPr="00FF4F70" w:rsidRDefault="001B0E7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7F4E3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1B0E71" w:rsidRPr="00FF4F70" w14:paraId="7791A3C8" w14:textId="77777777" w:rsidTr="00FF4F70">
        <w:tc>
          <w:tcPr>
            <w:tcW w:w="4195" w:type="dxa"/>
          </w:tcPr>
          <w:p w14:paraId="0205F813" w14:textId="77777777" w:rsidR="001B0E71" w:rsidRPr="00FF4F70" w:rsidRDefault="001B0E7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0AAFD8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4708BB20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4FF9A4F" w14:textId="77777777" w:rsidR="001B0E71" w:rsidRPr="00FF4F70" w:rsidRDefault="001B0E7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CCFA0D0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  <w:p w14:paraId="54593CC7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E7D89BD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1A03A2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4E0A2DF3" w14:textId="77777777" w:rsidR="001B0E71" w:rsidRPr="00FF4F70" w:rsidRDefault="001B0E7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322C4E" w:rsidRPr="00FF4F70" w14:paraId="66DE511A" w14:textId="77777777" w:rsidTr="00FF4F70">
        <w:tc>
          <w:tcPr>
            <w:tcW w:w="4195" w:type="dxa"/>
          </w:tcPr>
          <w:p w14:paraId="19E3B4B7" w14:textId="1F9C78A1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งบ</w:t>
            </w:r>
            <w:r w:rsidRPr="00FF4F70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ฐานะการเงิน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right w:val="nil"/>
            </w:tcBorders>
          </w:tcPr>
          <w:p w14:paraId="4F9883F5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90B36AE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right w:val="nil"/>
            </w:tcBorders>
          </w:tcPr>
          <w:p w14:paraId="2E3D8189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89F33D3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right w:val="nil"/>
            </w:tcBorders>
          </w:tcPr>
          <w:p w14:paraId="5E93CAF7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C4E" w:rsidRPr="00FF4F70" w14:paraId="73F6038D" w14:textId="77777777" w:rsidTr="00322C4E">
        <w:tc>
          <w:tcPr>
            <w:tcW w:w="4195" w:type="dxa"/>
          </w:tcPr>
          <w:p w14:paraId="68ED1ACE" w14:textId="50CC8032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B2A4E90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114E292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944E969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3BB29F9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4E462493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C4E" w:rsidRPr="00FF4F70" w14:paraId="1A52144B" w14:textId="77777777" w:rsidTr="00322C4E">
        <w:tc>
          <w:tcPr>
            <w:tcW w:w="4195" w:type="dxa"/>
          </w:tcPr>
          <w:p w14:paraId="5C0FCDD7" w14:textId="35EC56C2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5589D3A" w14:textId="33B2E2E9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399,222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3949809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6993C34" w14:textId="7E54FD6C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392</w:t>
            </w:r>
            <w:r w:rsidRPr="00FF4F70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FA773CC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5612624D" w14:textId="1E764C25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395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830</w:t>
            </w:r>
          </w:p>
        </w:tc>
      </w:tr>
      <w:tr w:rsidR="00322C4E" w:rsidRPr="00FF4F70" w14:paraId="1660F919" w14:textId="77777777" w:rsidTr="007A66C6">
        <w:tc>
          <w:tcPr>
            <w:tcW w:w="4195" w:type="dxa"/>
          </w:tcPr>
          <w:p w14:paraId="2DBE6543" w14:textId="59B17A08" w:rsidR="00322C4E" w:rsidRPr="00FF4F70" w:rsidRDefault="008D6E48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เงินมัดจำค่าสินค้า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7C3F7AFD" w14:textId="0BCDAA3C" w:rsidR="00322C4E" w:rsidRPr="00FF4F70" w:rsidRDefault="00322C4E" w:rsidP="00FF4F7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A5E3495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B141350" w14:textId="72497A51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C35E670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4AD632A0" w14:textId="29717D75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392</w:t>
            </w:r>
          </w:p>
        </w:tc>
      </w:tr>
      <w:tr w:rsidR="00322C4E" w:rsidRPr="00FF4F70" w14:paraId="6412EEDF" w14:textId="77777777" w:rsidTr="00322C4E">
        <w:tc>
          <w:tcPr>
            <w:tcW w:w="4195" w:type="dxa"/>
          </w:tcPr>
          <w:p w14:paraId="6606AEEC" w14:textId="59765711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9717ECF" w14:textId="7E3913AA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147,658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21A9455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0B93F25" w14:textId="5B608C84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FF4F70">
              <w:rPr>
                <w:rFonts w:asciiTheme="majorBidi" w:hAnsi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098</w:t>
            </w:r>
            <w:r w:rsidRPr="00FF4F70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B8461B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51667E95" w14:textId="2BD0AB22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127,560</w:t>
            </w:r>
          </w:p>
        </w:tc>
      </w:tr>
      <w:tr w:rsidR="00322C4E" w:rsidRPr="00FF4F70" w14:paraId="116B854B" w14:textId="77777777" w:rsidTr="00A67A0C">
        <w:tc>
          <w:tcPr>
            <w:tcW w:w="4195" w:type="dxa"/>
          </w:tcPr>
          <w:p w14:paraId="50FC9010" w14:textId="2BF70F8D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042F8BE9" w14:textId="011D5807" w:rsidR="00322C4E" w:rsidRPr="00FF4F70" w:rsidRDefault="00322C4E" w:rsidP="00FF4F7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F1711CF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312F377" w14:textId="4ECD1372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FF4F70">
              <w:rPr>
                <w:rFonts w:asciiTheme="majorBidi" w:hAnsi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098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912D7BA" w14:textId="77777777" w:rsidR="00322C4E" w:rsidRPr="00FF4F70" w:rsidRDefault="00322C4E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52EAB696" w14:textId="2A9ABF0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098</w:t>
            </w:r>
          </w:p>
        </w:tc>
      </w:tr>
      <w:tr w:rsidR="00322C4E" w:rsidRPr="00FF4F70" w14:paraId="447E1DD2" w14:textId="77777777" w:rsidTr="00973927">
        <w:tc>
          <w:tcPr>
            <w:tcW w:w="4195" w:type="dxa"/>
          </w:tcPr>
          <w:p w14:paraId="29452E10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</w:tcPr>
          <w:p w14:paraId="5E04DFC5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C097F1A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35DEFED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5CA04BB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224452A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C4E" w:rsidRPr="00FF4F70" w14:paraId="4B47B5A6" w14:textId="77777777" w:rsidTr="00973927">
        <w:tc>
          <w:tcPr>
            <w:tcW w:w="4195" w:type="dxa"/>
          </w:tcPr>
          <w:p w14:paraId="354AD8A9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Pr="00FF4F7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งวดสามเดือน </w:t>
            </w: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FF4F7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4" w:type="dxa"/>
          </w:tcPr>
          <w:p w14:paraId="13668DEF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05FC8B0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5A2F0FC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703E6B6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BB6B4ED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C4E" w:rsidRPr="00FF4F70" w14:paraId="7DA71E71" w14:textId="77777777" w:rsidTr="00973927">
        <w:tc>
          <w:tcPr>
            <w:tcW w:w="4195" w:type="dxa"/>
          </w:tcPr>
          <w:p w14:paraId="19107B12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04" w:type="dxa"/>
          </w:tcPr>
          <w:p w14:paraId="284E2C3F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  <w:tc>
          <w:tcPr>
            <w:tcW w:w="134" w:type="dxa"/>
            <w:vAlign w:val="bottom"/>
          </w:tcPr>
          <w:p w14:paraId="5A042408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BE73B1E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2,641</w:t>
            </w:r>
          </w:p>
        </w:tc>
        <w:tc>
          <w:tcPr>
            <w:tcW w:w="134" w:type="dxa"/>
            <w:vAlign w:val="bottom"/>
          </w:tcPr>
          <w:p w14:paraId="20D3E38A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BCCDF80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2,839</w:t>
            </w:r>
          </w:p>
        </w:tc>
      </w:tr>
      <w:tr w:rsidR="00322C4E" w:rsidRPr="00FF4F70" w14:paraId="52D0F726" w14:textId="77777777" w:rsidTr="00973927">
        <w:tc>
          <w:tcPr>
            <w:tcW w:w="4195" w:type="dxa"/>
          </w:tcPr>
          <w:p w14:paraId="0F47D974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4" w:type="dxa"/>
          </w:tcPr>
          <w:p w14:paraId="526DE91E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641</w:t>
            </w:r>
          </w:p>
        </w:tc>
        <w:tc>
          <w:tcPr>
            <w:tcW w:w="134" w:type="dxa"/>
            <w:vAlign w:val="bottom"/>
          </w:tcPr>
          <w:p w14:paraId="5D9503A8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8BA231E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(2,641)</w:t>
            </w:r>
          </w:p>
        </w:tc>
        <w:tc>
          <w:tcPr>
            <w:tcW w:w="134" w:type="dxa"/>
            <w:vAlign w:val="bottom"/>
          </w:tcPr>
          <w:p w14:paraId="57E1FCA1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3A59850" w14:textId="77777777" w:rsidR="00322C4E" w:rsidRPr="00FF4F70" w:rsidRDefault="00322C4E" w:rsidP="00FF4F7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2C4E" w:rsidRPr="00FF4F70" w14:paraId="28C68EBC" w14:textId="77777777" w:rsidTr="00973927">
        <w:tc>
          <w:tcPr>
            <w:tcW w:w="4195" w:type="dxa"/>
          </w:tcPr>
          <w:p w14:paraId="35A64E96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Pr="00FF4F7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งวดเก้าเดือน </w:t>
            </w: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FF4F70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FF4F7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4" w:type="dxa"/>
          </w:tcPr>
          <w:p w14:paraId="4821ABE8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ECCADD6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D35BA52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1398B85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7AA3BD8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2C4E" w:rsidRPr="00FF4F70" w14:paraId="2247B91C" w14:textId="77777777" w:rsidTr="00973927">
        <w:tc>
          <w:tcPr>
            <w:tcW w:w="4195" w:type="dxa"/>
          </w:tcPr>
          <w:p w14:paraId="645E7DCA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04" w:type="dxa"/>
          </w:tcPr>
          <w:p w14:paraId="180C90C4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828</w:t>
            </w:r>
          </w:p>
        </w:tc>
        <w:tc>
          <w:tcPr>
            <w:tcW w:w="134" w:type="dxa"/>
            <w:vAlign w:val="bottom"/>
          </w:tcPr>
          <w:p w14:paraId="351A75A3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31FBE2A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34" w:type="dxa"/>
            <w:vAlign w:val="bottom"/>
          </w:tcPr>
          <w:p w14:paraId="03CF23D5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C9E5C4D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sz w:val="28"/>
                <w:szCs w:val="28"/>
              </w:rPr>
              <w:t>8,521</w:t>
            </w:r>
          </w:p>
        </w:tc>
      </w:tr>
      <w:tr w:rsidR="00322C4E" w:rsidRPr="00FF4F70" w14:paraId="3367BDC5" w14:textId="77777777" w:rsidTr="00973927">
        <w:tc>
          <w:tcPr>
            <w:tcW w:w="4195" w:type="dxa"/>
          </w:tcPr>
          <w:p w14:paraId="3495376C" w14:textId="77777777" w:rsidR="00322C4E" w:rsidRPr="00FF4F70" w:rsidRDefault="00322C4E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4" w:type="dxa"/>
          </w:tcPr>
          <w:p w14:paraId="5B7BF250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34" w:type="dxa"/>
            <w:vAlign w:val="bottom"/>
          </w:tcPr>
          <w:p w14:paraId="3D0BDD3A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B32BEB5" w14:textId="77777777" w:rsidR="00322C4E" w:rsidRPr="00FF4F70" w:rsidRDefault="00322C4E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sz w:val="28"/>
                <w:szCs w:val="28"/>
              </w:rPr>
              <w:t>(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693</w:t>
            </w:r>
            <w:r w:rsidRPr="00FF4F70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4CAE7EB" w14:textId="77777777" w:rsidR="00322C4E" w:rsidRPr="00FF4F70" w:rsidRDefault="00322C4E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72FE4C1" w14:textId="77777777" w:rsidR="00322C4E" w:rsidRPr="00FF4F70" w:rsidRDefault="00322C4E" w:rsidP="00FF4F7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1F9F959" w14:textId="77777777" w:rsidR="001B0E71" w:rsidRDefault="001B0E71" w:rsidP="009058C9">
      <w:pPr>
        <w:tabs>
          <w:tab w:val="left" w:pos="540"/>
        </w:tabs>
        <w:spacing w:line="30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B23AAE" w14:textId="77777777" w:rsidR="00FF4F70" w:rsidRDefault="00FF4F70" w:rsidP="009058C9">
      <w:pPr>
        <w:tabs>
          <w:tab w:val="left" w:pos="540"/>
        </w:tabs>
        <w:spacing w:line="30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0F54304" w14:textId="77777777" w:rsidR="00FF4F70" w:rsidRDefault="00FF4F70" w:rsidP="009058C9">
      <w:pPr>
        <w:tabs>
          <w:tab w:val="left" w:pos="540"/>
        </w:tabs>
        <w:spacing w:line="30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B46D13F" w14:textId="77777777" w:rsidR="00FF4F70" w:rsidRPr="00507400" w:rsidRDefault="00FF4F70" w:rsidP="009058C9">
      <w:pPr>
        <w:tabs>
          <w:tab w:val="left" w:pos="540"/>
        </w:tabs>
        <w:spacing w:line="30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8"/>
        <w:gridCol w:w="1300"/>
        <w:gridCol w:w="134"/>
        <w:gridCol w:w="1308"/>
      </w:tblGrid>
      <w:tr w:rsidR="005A185B" w:rsidRPr="00FF4F70" w14:paraId="58E6B782" w14:textId="77777777" w:rsidTr="00FD28C7">
        <w:tc>
          <w:tcPr>
            <w:tcW w:w="4195" w:type="dxa"/>
          </w:tcPr>
          <w:p w14:paraId="0EE546EE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 xml:space="preserve"> </w:t>
            </w: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0CDEC2E0" w14:textId="57128628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A185B" w:rsidRPr="00FF4F70" w14:paraId="1A4091FD" w14:textId="77777777" w:rsidTr="00FD28C7">
        <w:tc>
          <w:tcPr>
            <w:tcW w:w="4195" w:type="dxa"/>
          </w:tcPr>
          <w:p w14:paraId="261ACF8B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98CEC0" w14:textId="0D0735B2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A185B" w:rsidRPr="00FF4F70" w14:paraId="6CA30FE9" w14:textId="77777777" w:rsidTr="00AC768D">
        <w:tc>
          <w:tcPr>
            <w:tcW w:w="4195" w:type="dxa"/>
          </w:tcPr>
          <w:p w14:paraId="3A2D62AA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2EDFBB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734A102D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B894D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AF5207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  <w:p w14:paraId="3DEA7E2E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787EC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265815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400DCDF5" w14:textId="77777777" w:rsidR="000518F1" w:rsidRPr="00FF4F70" w:rsidRDefault="000518F1" w:rsidP="00FF4F70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5A185B" w:rsidRPr="00FF4F70" w14:paraId="264E3E36" w14:textId="77777777" w:rsidTr="00AC768D">
        <w:tc>
          <w:tcPr>
            <w:tcW w:w="4195" w:type="dxa"/>
            <w:hideMark/>
          </w:tcPr>
          <w:p w14:paraId="46A64AAA" w14:textId="77777777" w:rsidR="000518F1" w:rsidRPr="00FF4F70" w:rsidRDefault="000518F1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FF4F70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งบ</w:t>
            </w:r>
            <w:r w:rsidRPr="00FF4F70">
              <w:rPr>
                <w:rFonts w:asciiTheme="majorBidi" w:hAnsiTheme="majorBidi" w:hint="cs"/>
                <w:b/>
                <w:bCs/>
                <w:sz w:val="28"/>
                <w:szCs w:val="28"/>
                <w:u w:val="single"/>
                <w:cs/>
              </w:rPr>
              <w:t>ฐานะการเงิน</w:t>
            </w:r>
          </w:p>
        </w:tc>
        <w:tc>
          <w:tcPr>
            <w:tcW w:w="1304" w:type="dxa"/>
          </w:tcPr>
          <w:p w14:paraId="748B40AF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1D3D6D1E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588FCEF8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003ED57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1B4F600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185B" w:rsidRPr="00FF4F70" w14:paraId="684A8581" w14:textId="77777777" w:rsidTr="00AC768D">
        <w:tc>
          <w:tcPr>
            <w:tcW w:w="4195" w:type="dxa"/>
          </w:tcPr>
          <w:p w14:paraId="22B559C9" w14:textId="68A8F0E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F4F70">
              <w:rPr>
                <w:rFonts w:asciiTheme="majorBidi" w:hAnsi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4" w:type="dxa"/>
          </w:tcPr>
          <w:p w14:paraId="22424864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3DFEC08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06EE898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59DDC218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B6BF95F" w14:textId="77777777" w:rsidR="000518F1" w:rsidRPr="00FF4F70" w:rsidRDefault="000518F1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68D" w:rsidRPr="00FF4F70" w14:paraId="2147B1CA" w14:textId="77777777" w:rsidTr="00AC768D">
        <w:tc>
          <w:tcPr>
            <w:tcW w:w="4195" w:type="dxa"/>
          </w:tcPr>
          <w:p w14:paraId="0DF09775" w14:textId="458D13E6" w:rsidR="00AC768D" w:rsidRPr="00FF4F70" w:rsidRDefault="00AC768D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113" w:right="-34" w:hanging="170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เงินให้กู้ยืมระยะยาวแก่บริษัทย่อยส่วนที่ถึงกำหนดชำระภายในหนึ่งปี</w:t>
            </w:r>
          </w:p>
        </w:tc>
        <w:tc>
          <w:tcPr>
            <w:tcW w:w="1304" w:type="dxa"/>
            <w:vAlign w:val="bottom"/>
          </w:tcPr>
          <w:p w14:paraId="61EF2510" w14:textId="3557381E" w:rsidR="00AC768D" w:rsidRPr="00FF4F70" w:rsidRDefault="00AC768D" w:rsidP="00FF4F7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="Angsana New" w:hAnsi="Angsana New"/>
                <w:position w:val="2"/>
                <w:sz w:val="28"/>
                <w:szCs w:val="28"/>
              </w:rPr>
            </w:pPr>
            <w:r w:rsidRPr="00FF4F70">
              <w:rPr>
                <w:rFonts w:ascii="Angsana New" w:hAnsi="Angsana New"/>
                <w:position w:val="2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E6DD48B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7FAA65" w14:textId="3AB5A4D0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 xml:space="preserve">               68,302</w:t>
            </w:r>
          </w:p>
        </w:tc>
        <w:tc>
          <w:tcPr>
            <w:tcW w:w="134" w:type="dxa"/>
            <w:vAlign w:val="bottom"/>
          </w:tcPr>
          <w:p w14:paraId="2AB8ACA0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9C337FE" w14:textId="5087E67A" w:rsidR="00AC768D" w:rsidRPr="00FF4F70" w:rsidRDefault="00AC768D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68,302</w:t>
            </w:r>
          </w:p>
        </w:tc>
      </w:tr>
      <w:tr w:rsidR="00AC768D" w:rsidRPr="00FF4F70" w14:paraId="226487AA" w14:textId="77777777" w:rsidTr="00AC768D">
        <w:tc>
          <w:tcPr>
            <w:tcW w:w="4195" w:type="dxa"/>
          </w:tcPr>
          <w:p w14:paraId="567C53CB" w14:textId="36A81EE8" w:rsidR="00AC768D" w:rsidRPr="00FF4F70" w:rsidRDefault="00AC768D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04" w:type="dxa"/>
          </w:tcPr>
          <w:p w14:paraId="7AA78289" w14:textId="6C6F2E20" w:rsidR="00AC768D" w:rsidRPr="00FF4F70" w:rsidRDefault="00AC768D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97,557</w:t>
            </w:r>
          </w:p>
        </w:tc>
        <w:tc>
          <w:tcPr>
            <w:tcW w:w="138" w:type="dxa"/>
            <w:vAlign w:val="bottom"/>
          </w:tcPr>
          <w:p w14:paraId="0747C246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6F4BEAF" w14:textId="5F77EC79" w:rsidR="00AC768D" w:rsidRPr="00FF4F70" w:rsidRDefault="00AC768D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(68,302)</w:t>
            </w:r>
          </w:p>
        </w:tc>
        <w:tc>
          <w:tcPr>
            <w:tcW w:w="134" w:type="dxa"/>
            <w:vAlign w:val="bottom"/>
          </w:tcPr>
          <w:p w14:paraId="564435CF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1D1382B" w14:textId="0098090D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255</w:t>
            </w:r>
          </w:p>
        </w:tc>
      </w:tr>
      <w:tr w:rsidR="00AC768D" w:rsidRPr="00FF4F70" w14:paraId="5D5345FD" w14:textId="77777777" w:rsidTr="00AC768D">
        <w:tc>
          <w:tcPr>
            <w:tcW w:w="4195" w:type="dxa"/>
          </w:tcPr>
          <w:p w14:paraId="63EB6693" w14:textId="5C76D0C8" w:rsidR="00AC768D" w:rsidRPr="00FF4F70" w:rsidRDefault="00AC768D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</w:tcPr>
          <w:p w14:paraId="58CAF17D" w14:textId="12902793" w:rsidR="00AC768D" w:rsidRPr="00FF4F70" w:rsidRDefault="00AC768D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/>
                <w:sz w:val="28"/>
                <w:szCs w:val="28"/>
              </w:rPr>
              <w:t>32,977</w:t>
            </w:r>
          </w:p>
        </w:tc>
        <w:tc>
          <w:tcPr>
            <w:tcW w:w="138" w:type="dxa"/>
            <w:vAlign w:val="bottom"/>
          </w:tcPr>
          <w:p w14:paraId="7C9F2B50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14D9347" w14:textId="2CE966BF" w:rsidR="00AC768D" w:rsidRPr="00FF4F70" w:rsidRDefault="00AC768D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F4F70">
              <w:rPr>
                <w:rFonts w:asciiTheme="majorBidi" w:hAnsiTheme="majorBidi" w:cstheme="majorBidi"/>
                <w:sz w:val="28"/>
                <w:szCs w:val="28"/>
                <w:cs/>
              </w:rPr>
              <w:t>646</w:t>
            </w:r>
            <w:r w:rsidRPr="00FF4F7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817BDF9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1DFAF41" w14:textId="72C6B6AC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FF4F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331</w:t>
            </w:r>
          </w:p>
        </w:tc>
      </w:tr>
      <w:tr w:rsidR="00AC768D" w:rsidRPr="00FF4F70" w14:paraId="2F8DA421" w14:textId="77777777" w:rsidTr="007F52C7">
        <w:tc>
          <w:tcPr>
            <w:tcW w:w="4195" w:type="dxa"/>
          </w:tcPr>
          <w:p w14:paraId="6FA5E659" w14:textId="55346198" w:rsidR="00AC768D" w:rsidRPr="00FF4F70" w:rsidRDefault="00AC768D" w:rsidP="00FF4F7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color w:val="000000" w:themeColor="text1"/>
                <w:sz w:val="28"/>
                <w:szCs w:val="28"/>
                <w:cs/>
              </w:rPr>
            </w:pPr>
            <w:r w:rsidRPr="00FF4F70">
              <w:rPr>
                <w:color w:val="000000" w:themeColor="text1"/>
                <w:sz w:val="28"/>
                <w:szCs w:val="28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1304" w:type="dxa"/>
            <w:vAlign w:val="bottom"/>
          </w:tcPr>
          <w:p w14:paraId="4A82DEFD" w14:textId="6277074D" w:rsidR="00AC768D" w:rsidRPr="00FF4F70" w:rsidRDefault="00AC768D" w:rsidP="00FF4F70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F4F7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19B17717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8326567" w14:textId="19864AD7" w:rsidR="00AC768D" w:rsidRPr="00FF4F70" w:rsidRDefault="00AC768D" w:rsidP="00FF4F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4F70">
              <w:rPr>
                <w:rFonts w:asciiTheme="majorBidi" w:hAnsiTheme="majorBidi"/>
                <w:sz w:val="28"/>
                <w:szCs w:val="28"/>
                <w:cs/>
              </w:rPr>
              <w:t>646</w:t>
            </w:r>
          </w:p>
        </w:tc>
        <w:tc>
          <w:tcPr>
            <w:tcW w:w="134" w:type="dxa"/>
            <w:vAlign w:val="bottom"/>
          </w:tcPr>
          <w:p w14:paraId="5068F529" w14:textId="77777777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5921071" w14:textId="4BE31743" w:rsidR="00AC768D" w:rsidRPr="00FF4F70" w:rsidRDefault="00AC768D" w:rsidP="00FF4F7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F70"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</w:tr>
    </w:tbl>
    <w:p w14:paraId="08823A10" w14:textId="77777777" w:rsidR="009058C9" w:rsidRDefault="009058C9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6928C3E" w14:textId="1D420338" w:rsidR="00A10C20" w:rsidRPr="00507400" w:rsidRDefault="00DC5388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72C66" w:rsidRPr="0050740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10C20" w:rsidRPr="0050740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50740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1AF01A" w14:textId="1361BB6C" w:rsidR="00A10C20" w:rsidRPr="005A185B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507400">
        <w:rPr>
          <w:rFonts w:asciiTheme="majorBidi" w:hAnsiTheme="majorBidi" w:cstheme="majorBidi"/>
          <w:sz w:val="32"/>
          <w:szCs w:val="32"/>
        </w:rPr>
        <w:br/>
      </w:r>
      <w:r w:rsidR="005A185B" w:rsidRPr="00507400">
        <w:rPr>
          <w:rFonts w:asciiTheme="majorBidi" w:hAnsiTheme="majorBidi" w:cstheme="majorBidi"/>
          <w:sz w:val="32"/>
          <w:szCs w:val="32"/>
        </w:rPr>
        <w:t xml:space="preserve">13 </w:t>
      </w:r>
      <w:r w:rsidR="005A185B" w:rsidRPr="00507400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C15A86" w:rsidRPr="0050740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57E5" w:rsidRPr="00507400">
        <w:rPr>
          <w:rFonts w:asciiTheme="majorBidi" w:hAnsiTheme="majorBidi" w:cstheme="majorBidi"/>
          <w:sz w:val="32"/>
          <w:szCs w:val="32"/>
        </w:rPr>
        <w:t>2568</w:t>
      </w:r>
    </w:p>
    <w:sectPr w:rsidR="00A10C20" w:rsidRPr="005A185B" w:rsidSect="000866A8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2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23D1" w14:textId="77777777" w:rsidR="001C434D" w:rsidRDefault="001C434D">
      <w:r>
        <w:separator/>
      </w:r>
    </w:p>
  </w:endnote>
  <w:endnote w:type="continuationSeparator" w:id="0">
    <w:p w14:paraId="2007F095" w14:textId="77777777" w:rsidR="001C434D" w:rsidRDefault="001C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8E1A" w14:textId="77777777" w:rsidR="001C434D" w:rsidRDefault="001C434D">
      <w:r>
        <w:separator/>
      </w:r>
    </w:p>
  </w:footnote>
  <w:footnote w:type="continuationSeparator" w:id="0">
    <w:p w14:paraId="243563F8" w14:textId="77777777" w:rsidR="001C434D" w:rsidRDefault="001C4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8D1C1F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28B2DB56" w:rsidR="00CB52FB" w:rsidRPr="00005122" w:rsidRDefault="00CB52F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8D1C1F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03375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4D1406" w14:textId="77777777" w:rsidR="00AD4F1B" w:rsidRDefault="00AD4F1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2061A1F" w14:textId="77777777" w:rsidR="00AD4F1B" w:rsidRPr="0020624A" w:rsidRDefault="00AD4F1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08484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9662CA9" w14:textId="77777777" w:rsidR="00AD4F1B" w:rsidRDefault="00AD4F1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F24FF56" w14:textId="20C7BB39" w:rsidR="00AD4F1B" w:rsidRPr="00005122" w:rsidRDefault="008D1C1F" w:rsidP="00AD4F1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47C6"/>
    <w:rsid w:val="00005122"/>
    <w:rsid w:val="0000519D"/>
    <w:rsid w:val="0000537D"/>
    <w:rsid w:val="0000551A"/>
    <w:rsid w:val="00005631"/>
    <w:rsid w:val="0000615A"/>
    <w:rsid w:val="000061C1"/>
    <w:rsid w:val="000062B7"/>
    <w:rsid w:val="00006357"/>
    <w:rsid w:val="000063C3"/>
    <w:rsid w:val="00006972"/>
    <w:rsid w:val="00007698"/>
    <w:rsid w:val="00007F9D"/>
    <w:rsid w:val="000103CD"/>
    <w:rsid w:val="00011239"/>
    <w:rsid w:val="000114DB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6B7F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3F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8F1"/>
    <w:rsid w:val="0005190D"/>
    <w:rsid w:val="000519DF"/>
    <w:rsid w:val="000524C4"/>
    <w:rsid w:val="000525DE"/>
    <w:rsid w:val="0005285D"/>
    <w:rsid w:val="00052A32"/>
    <w:rsid w:val="000532A9"/>
    <w:rsid w:val="0005334C"/>
    <w:rsid w:val="00053C14"/>
    <w:rsid w:val="000541BC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2C3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6A8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7F6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0D62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9D0"/>
    <w:rsid w:val="000E0B0C"/>
    <w:rsid w:val="000E20E9"/>
    <w:rsid w:val="000E2C8C"/>
    <w:rsid w:val="000E30B9"/>
    <w:rsid w:val="000E37CF"/>
    <w:rsid w:val="000E3A05"/>
    <w:rsid w:val="000E3A61"/>
    <w:rsid w:val="000E3C1C"/>
    <w:rsid w:val="000E3D60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960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31C"/>
    <w:rsid w:val="00102987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59A0"/>
    <w:rsid w:val="00106141"/>
    <w:rsid w:val="001064A6"/>
    <w:rsid w:val="00106695"/>
    <w:rsid w:val="0010678D"/>
    <w:rsid w:val="00106A7B"/>
    <w:rsid w:val="001078C0"/>
    <w:rsid w:val="00107BBC"/>
    <w:rsid w:val="00107E53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583"/>
    <w:rsid w:val="0011597E"/>
    <w:rsid w:val="00115F44"/>
    <w:rsid w:val="00116C2D"/>
    <w:rsid w:val="0011739A"/>
    <w:rsid w:val="001177A5"/>
    <w:rsid w:val="00120373"/>
    <w:rsid w:val="001204EE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D5C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CF7"/>
    <w:rsid w:val="00130F38"/>
    <w:rsid w:val="00131671"/>
    <w:rsid w:val="00131688"/>
    <w:rsid w:val="00131937"/>
    <w:rsid w:val="00131A7E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5ECF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5D4"/>
    <w:rsid w:val="00191BF7"/>
    <w:rsid w:val="00191CE0"/>
    <w:rsid w:val="0019297B"/>
    <w:rsid w:val="00192C0C"/>
    <w:rsid w:val="001932FD"/>
    <w:rsid w:val="00193819"/>
    <w:rsid w:val="00193C6C"/>
    <w:rsid w:val="00193E8B"/>
    <w:rsid w:val="0019415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97A11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0E71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C2A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3F0D"/>
    <w:rsid w:val="001C40FD"/>
    <w:rsid w:val="001C434D"/>
    <w:rsid w:val="001C48E6"/>
    <w:rsid w:val="001C4AF5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B89"/>
    <w:rsid w:val="001D4D18"/>
    <w:rsid w:val="001D4D5B"/>
    <w:rsid w:val="001D4DA9"/>
    <w:rsid w:val="001D53CA"/>
    <w:rsid w:val="001D55B3"/>
    <w:rsid w:val="001D5D67"/>
    <w:rsid w:val="001D6698"/>
    <w:rsid w:val="001D6E6E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80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A06"/>
    <w:rsid w:val="001F1DD8"/>
    <w:rsid w:val="001F25FF"/>
    <w:rsid w:val="001F26FD"/>
    <w:rsid w:val="001F2B10"/>
    <w:rsid w:val="001F3056"/>
    <w:rsid w:val="001F385D"/>
    <w:rsid w:val="001F3979"/>
    <w:rsid w:val="001F3C6F"/>
    <w:rsid w:val="001F42E8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D0D"/>
    <w:rsid w:val="00205F22"/>
    <w:rsid w:val="00206066"/>
    <w:rsid w:val="0020643F"/>
    <w:rsid w:val="00206A6B"/>
    <w:rsid w:val="002071B5"/>
    <w:rsid w:val="00207697"/>
    <w:rsid w:val="00207A0A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721"/>
    <w:rsid w:val="002119F5"/>
    <w:rsid w:val="00211BFD"/>
    <w:rsid w:val="00211D60"/>
    <w:rsid w:val="00211E1F"/>
    <w:rsid w:val="00211FE2"/>
    <w:rsid w:val="002121A4"/>
    <w:rsid w:val="0021271D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922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1624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4C93"/>
    <w:rsid w:val="00225233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5CAB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6A4C"/>
    <w:rsid w:val="00267212"/>
    <w:rsid w:val="00267464"/>
    <w:rsid w:val="002676C0"/>
    <w:rsid w:val="00267980"/>
    <w:rsid w:val="00270269"/>
    <w:rsid w:val="002709A1"/>
    <w:rsid w:val="00271A0D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69C"/>
    <w:rsid w:val="00296EAE"/>
    <w:rsid w:val="00297124"/>
    <w:rsid w:val="0029731C"/>
    <w:rsid w:val="00297CCD"/>
    <w:rsid w:val="002A074F"/>
    <w:rsid w:val="002A1838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A8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0E71"/>
    <w:rsid w:val="002E11F6"/>
    <w:rsid w:val="002E1D23"/>
    <w:rsid w:val="002E21F2"/>
    <w:rsid w:val="002E2763"/>
    <w:rsid w:val="002E28A2"/>
    <w:rsid w:val="002E28EA"/>
    <w:rsid w:val="002E2D96"/>
    <w:rsid w:val="002E351B"/>
    <w:rsid w:val="002E3550"/>
    <w:rsid w:val="002E44C6"/>
    <w:rsid w:val="002E520B"/>
    <w:rsid w:val="002E5A53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B84"/>
    <w:rsid w:val="00310236"/>
    <w:rsid w:val="00310379"/>
    <w:rsid w:val="003103DD"/>
    <w:rsid w:val="00310E0C"/>
    <w:rsid w:val="00310F12"/>
    <w:rsid w:val="0031103C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4E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1F8C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6F5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557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27A"/>
    <w:rsid w:val="00362A57"/>
    <w:rsid w:val="00362EDA"/>
    <w:rsid w:val="003634B1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E6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28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129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80C"/>
    <w:rsid w:val="003A59B0"/>
    <w:rsid w:val="003A5FED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A40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B25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401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2E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2FF6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77F"/>
    <w:rsid w:val="0041790A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46E"/>
    <w:rsid w:val="00426BD1"/>
    <w:rsid w:val="00426E9F"/>
    <w:rsid w:val="00426F22"/>
    <w:rsid w:val="00426F28"/>
    <w:rsid w:val="00427101"/>
    <w:rsid w:val="004274E9"/>
    <w:rsid w:val="00427E3E"/>
    <w:rsid w:val="00430319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1E9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6CD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B86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B14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AF"/>
    <w:rsid w:val="00490CE8"/>
    <w:rsid w:val="00490E87"/>
    <w:rsid w:val="0049107B"/>
    <w:rsid w:val="004912D4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23C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50E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0E"/>
    <w:rsid w:val="004D6B7D"/>
    <w:rsid w:val="004D7167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9D6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4FD2"/>
    <w:rsid w:val="004F5057"/>
    <w:rsid w:val="004F538E"/>
    <w:rsid w:val="004F54E5"/>
    <w:rsid w:val="004F554C"/>
    <w:rsid w:val="004F5A0B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133"/>
    <w:rsid w:val="00503E94"/>
    <w:rsid w:val="0050403C"/>
    <w:rsid w:val="00504360"/>
    <w:rsid w:val="00504A54"/>
    <w:rsid w:val="00504EB0"/>
    <w:rsid w:val="0050529B"/>
    <w:rsid w:val="005056FC"/>
    <w:rsid w:val="00505A16"/>
    <w:rsid w:val="005061F5"/>
    <w:rsid w:val="00506869"/>
    <w:rsid w:val="00506905"/>
    <w:rsid w:val="00506D0C"/>
    <w:rsid w:val="00507400"/>
    <w:rsid w:val="00507FDD"/>
    <w:rsid w:val="005101C5"/>
    <w:rsid w:val="005101E6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39B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C64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64E1"/>
    <w:rsid w:val="00557713"/>
    <w:rsid w:val="005578AA"/>
    <w:rsid w:val="00560132"/>
    <w:rsid w:val="0056026E"/>
    <w:rsid w:val="00561237"/>
    <w:rsid w:val="00561718"/>
    <w:rsid w:val="00561BE8"/>
    <w:rsid w:val="00561D01"/>
    <w:rsid w:val="00562BE0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9EC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8DC"/>
    <w:rsid w:val="00587924"/>
    <w:rsid w:val="00587B23"/>
    <w:rsid w:val="00587BDB"/>
    <w:rsid w:val="00587DC6"/>
    <w:rsid w:val="0059032B"/>
    <w:rsid w:val="005906D9"/>
    <w:rsid w:val="005906DF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85B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CC4"/>
    <w:rsid w:val="005A5F04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9F5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B32"/>
    <w:rsid w:val="005C3D9C"/>
    <w:rsid w:val="005C4B1B"/>
    <w:rsid w:val="005C4FD5"/>
    <w:rsid w:val="005C5567"/>
    <w:rsid w:val="005C5E1B"/>
    <w:rsid w:val="005C6367"/>
    <w:rsid w:val="005C64CF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DA7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3E6"/>
    <w:rsid w:val="005E6FDA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21C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687"/>
    <w:rsid w:val="005F7E16"/>
    <w:rsid w:val="0060003E"/>
    <w:rsid w:val="00600126"/>
    <w:rsid w:val="00600155"/>
    <w:rsid w:val="006003DD"/>
    <w:rsid w:val="00600551"/>
    <w:rsid w:val="00600610"/>
    <w:rsid w:val="006008B9"/>
    <w:rsid w:val="00600BFB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3CF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271"/>
    <w:rsid w:val="0062341C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36C"/>
    <w:rsid w:val="0063567A"/>
    <w:rsid w:val="006358C9"/>
    <w:rsid w:val="00635DA9"/>
    <w:rsid w:val="006365A3"/>
    <w:rsid w:val="006369DA"/>
    <w:rsid w:val="006371DB"/>
    <w:rsid w:val="00637607"/>
    <w:rsid w:val="0063777E"/>
    <w:rsid w:val="00637B24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D94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81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3C7F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B90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68A"/>
    <w:rsid w:val="006B7C4A"/>
    <w:rsid w:val="006B7E1B"/>
    <w:rsid w:val="006C00C7"/>
    <w:rsid w:val="006C0456"/>
    <w:rsid w:val="006C0789"/>
    <w:rsid w:val="006C080E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08"/>
    <w:rsid w:val="006F28EB"/>
    <w:rsid w:val="006F2AB4"/>
    <w:rsid w:val="006F2EFA"/>
    <w:rsid w:val="006F2F11"/>
    <w:rsid w:val="006F2FB7"/>
    <w:rsid w:val="006F35EC"/>
    <w:rsid w:val="006F4205"/>
    <w:rsid w:val="006F51DF"/>
    <w:rsid w:val="006F53B7"/>
    <w:rsid w:val="006F544A"/>
    <w:rsid w:val="006F55F3"/>
    <w:rsid w:val="006F616F"/>
    <w:rsid w:val="006F6C0C"/>
    <w:rsid w:val="006F7677"/>
    <w:rsid w:val="00700661"/>
    <w:rsid w:val="0070180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871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D95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736"/>
    <w:rsid w:val="00733AB0"/>
    <w:rsid w:val="00733EE9"/>
    <w:rsid w:val="007342B3"/>
    <w:rsid w:val="00734591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5A1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017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1E27"/>
    <w:rsid w:val="00772185"/>
    <w:rsid w:val="007722B6"/>
    <w:rsid w:val="00772403"/>
    <w:rsid w:val="007728B8"/>
    <w:rsid w:val="007732F9"/>
    <w:rsid w:val="0077399C"/>
    <w:rsid w:val="00773DB3"/>
    <w:rsid w:val="0077453B"/>
    <w:rsid w:val="00774733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863"/>
    <w:rsid w:val="00781BC7"/>
    <w:rsid w:val="00781D30"/>
    <w:rsid w:val="0078211D"/>
    <w:rsid w:val="00782165"/>
    <w:rsid w:val="00782478"/>
    <w:rsid w:val="0078268D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46A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CC2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E31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4D5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8C7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1A6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6F18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D6A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31C"/>
    <w:rsid w:val="008208E9"/>
    <w:rsid w:val="00820D06"/>
    <w:rsid w:val="00820E69"/>
    <w:rsid w:val="0082101C"/>
    <w:rsid w:val="00821BA9"/>
    <w:rsid w:val="00821BB6"/>
    <w:rsid w:val="00822C27"/>
    <w:rsid w:val="00822C9D"/>
    <w:rsid w:val="008230D3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BA2"/>
    <w:rsid w:val="00840D77"/>
    <w:rsid w:val="008410FD"/>
    <w:rsid w:val="008411FC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6530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49B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3A30"/>
    <w:rsid w:val="00873A5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2BC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B7FF6"/>
    <w:rsid w:val="008C007C"/>
    <w:rsid w:val="008C0131"/>
    <w:rsid w:val="008C017E"/>
    <w:rsid w:val="008C0782"/>
    <w:rsid w:val="008C08C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1"/>
    <w:rsid w:val="008D07B2"/>
    <w:rsid w:val="008D0813"/>
    <w:rsid w:val="008D0985"/>
    <w:rsid w:val="008D0E42"/>
    <w:rsid w:val="008D13A7"/>
    <w:rsid w:val="008D16F7"/>
    <w:rsid w:val="008D1A4A"/>
    <w:rsid w:val="008D1C1F"/>
    <w:rsid w:val="008D2292"/>
    <w:rsid w:val="008D23AF"/>
    <w:rsid w:val="008D25B5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E48"/>
    <w:rsid w:val="008D6F83"/>
    <w:rsid w:val="008D74B2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586F"/>
    <w:rsid w:val="009058C9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6E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D4D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179A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19E7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5AEC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326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29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0A8"/>
    <w:rsid w:val="009F35E6"/>
    <w:rsid w:val="009F3A73"/>
    <w:rsid w:val="009F3C12"/>
    <w:rsid w:val="009F51D3"/>
    <w:rsid w:val="009F5E05"/>
    <w:rsid w:val="009F61A3"/>
    <w:rsid w:val="009F67E9"/>
    <w:rsid w:val="009F6C2F"/>
    <w:rsid w:val="009F6EDE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4D0"/>
    <w:rsid w:val="00A246F5"/>
    <w:rsid w:val="00A25B28"/>
    <w:rsid w:val="00A2601A"/>
    <w:rsid w:val="00A2601F"/>
    <w:rsid w:val="00A264E0"/>
    <w:rsid w:val="00A26855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C48"/>
    <w:rsid w:val="00A50AA1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6405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5DF9"/>
    <w:rsid w:val="00A6632B"/>
    <w:rsid w:val="00A677E6"/>
    <w:rsid w:val="00A67882"/>
    <w:rsid w:val="00A67F4A"/>
    <w:rsid w:val="00A700A0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823"/>
    <w:rsid w:val="00A73E78"/>
    <w:rsid w:val="00A7492B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430"/>
    <w:rsid w:val="00A86A37"/>
    <w:rsid w:val="00A86BFA"/>
    <w:rsid w:val="00A86C7C"/>
    <w:rsid w:val="00A871F5"/>
    <w:rsid w:val="00A87958"/>
    <w:rsid w:val="00A879B2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520"/>
    <w:rsid w:val="00A9660A"/>
    <w:rsid w:val="00A96EA1"/>
    <w:rsid w:val="00A9707E"/>
    <w:rsid w:val="00A97317"/>
    <w:rsid w:val="00A97E54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608"/>
    <w:rsid w:val="00AA263A"/>
    <w:rsid w:val="00AA288F"/>
    <w:rsid w:val="00AA2928"/>
    <w:rsid w:val="00AA361B"/>
    <w:rsid w:val="00AA3E92"/>
    <w:rsid w:val="00AA4C0A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1F69"/>
    <w:rsid w:val="00AC201B"/>
    <w:rsid w:val="00AC2183"/>
    <w:rsid w:val="00AC227B"/>
    <w:rsid w:val="00AC295C"/>
    <w:rsid w:val="00AC3096"/>
    <w:rsid w:val="00AC32E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8D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1913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8DD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5B31"/>
    <w:rsid w:val="00B16BEE"/>
    <w:rsid w:val="00B16F00"/>
    <w:rsid w:val="00B1757B"/>
    <w:rsid w:val="00B1786E"/>
    <w:rsid w:val="00B178FE"/>
    <w:rsid w:val="00B207BD"/>
    <w:rsid w:val="00B209AB"/>
    <w:rsid w:val="00B20C8D"/>
    <w:rsid w:val="00B21E1E"/>
    <w:rsid w:val="00B21E66"/>
    <w:rsid w:val="00B22782"/>
    <w:rsid w:val="00B22942"/>
    <w:rsid w:val="00B22BDF"/>
    <w:rsid w:val="00B23060"/>
    <w:rsid w:val="00B23310"/>
    <w:rsid w:val="00B23425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C4C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051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57C97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C64"/>
    <w:rsid w:val="00B70EEC"/>
    <w:rsid w:val="00B717F4"/>
    <w:rsid w:val="00B718C7"/>
    <w:rsid w:val="00B718E0"/>
    <w:rsid w:val="00B719B4"/>
    <w:rsid w:val="00B72C66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1AF8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A35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1D9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A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C7C4E"/>
    <w:rsid w:val="00BD033D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1D6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6FF3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674"/>
    <w:rsid w:val="00C119EB"/>
    <w:rsid w:val="00C11D2D"/>
    <w:rsid w:val="00C12254"/>
    <w:rsid w:val="00C12402"/>
    <w:rsid w:val="00C12AE3"/>
    <w:rsid w:val="00C12F9D"/>
    <w:rsid w:val="00C1315D"/>
    <w:rsid w:val="00C1387B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2933"/>
    <w:rsid w:val="00C22C51"/>
    <w:rsid w:val="00C23376"/>
    <w:rsid w:val="00C233F4"/>
    <w:rsid w:val="00C23441"/>
    <w:rsid w:val="00C23604"/>
    <w:rsid w:val="00C2378A"/>
    <w:rsid w:val="00C2408C"/>
    <w:rsid w:val="00C252B1"/>
    <w:rsid w:val="00C254C2"/>
    <w:rsid w:val="00C25C24"/>
    <w:rsid w:val="00C25E26"/>
    <w:rsid w:val="00C25F01"/>
    <w:rsid w:val="00C25F96"/>
    <w:rsid w:val="00C26527"/>
    <w:rsid w:val="00C26661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5DC3"/>
    <w:rsid w:val="00C36027"/>
    <w:rsid w:val="00C36410"/>
    <w:rsid w:val="00C36413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2BA"/>
    <w:rsid w:val="00C52804"/>
    <w:rsid w:val="00C5388E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6E41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64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88B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15A2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1C5B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6E73"/>
    <w:rsid w:val="00CD7BF5"/>
    <w:rsid w:val="00CD7DE5"/>
    <w:rsid w:val="00CE076F"/>
    <w:rsid w:val="00CE0F3A"/>
    <w:rsid w:val="00CE1582"/>
    <w:rsid w:val="00CE1609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B9B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0845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496D"/>
    <w:rsid w:val="00D153FF"/>
    <w:rsid w:val="00D159C5"/>
    <w:rsid w:val="00D15BF3"/>
    <w:rsid w:val="00D15D9B"/>
    <w:rsid w:val="00D15F5E"/>
    <w:rsid w:val="00D16139"/>
    <w:rsid w:val="00D163CE"/>
    <w:rsid w:val="00D16752"/>
    <w:rsid w:val="00D1792E"/>
    <w:rsid w:val="00D17E56"/>
    <w:rsid w:val="00D17FD2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DE7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1E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2F5C"/>
    <w:rsid w:val="00D53507"/>
    <w:rsid w:val="00D54106"/>
    <w:rsid w:val="00D54174"/>
    <w:rsid w:val="00D54CE5"/>
    <w:rsid w:val="00D55555"/>
    <w:rsid w:val="00D558EB"/>
    <w:rsid w:val="00D563E6"/>
    <w:rsid w:val="00D5659A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3ED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8AA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4D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A16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7BA"/>
    <w:rsid w:val="00DC2A35"/>
    <w:rsid w:val="00DC2AE6"/>
    <w:rsid w:val="00DC2B93"/>
    <w:rsid w:val="00DC2BCC"/>
    <w:rsid w:val="00DC3324"/>
    <w:rsid w:val="00DC399A"/>
    <w:rsid w:val="00DC40E5"/>
    <w:rsid w:val="00DC5185"/>
    <w:rsid w:val="00DC5210"/>
    <w:rsid w:val="00DC5388"/>
    <w:rsid w:val="00DC62BA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3C7E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DED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7B8"/>
    <w:rsid w:val="00DF68B5"/>
    <w:rsid w:val="00DF7CAC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62E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C18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288"/>
    <w:rsid w:val="00E3440C"/>
    <w:rsid w:val="00E34C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77F"/>
    <w:rsid w:val="00E45853"/>
    <w:rsid w:val="00E46FFC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8C6"/>
    <w:rsid w:val="00E66923"/>
    <w:rsid w:val="00E66D27"/>
    <w:rsid w:val="00E66E02"/>
    <w:rsid w:val="00E670EC"/>
    <w:rsid w:val="00E67F23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A16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50CD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6B9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01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C53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6D42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88F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0F8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D54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434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71E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9FD"/>
    <w:rsid w:val="00F33A2F"/>
    <w:rsid w:val="00F33D82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8DF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6C9A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2C03"/>
    <w:rsid w:val="00F831CF"/>
    <w:rsid w:val="00F8320D"/>
    <w:rsid w:val="00F832D0"/>
    <w:rsid w:val="00F837C3"/>
    <w:rsid w:val="00F83915"/>
    <w:rsid w:val="00F83947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5F7C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894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667C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025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4F70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B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1230</TotalTime>
  <Pages>20</Pages>
  <Words>5215</Words>
  <Characters>29731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97</cp:revision>
  <cp:lastPrinted>2025-11-13T08:00:00Z</cp:lastPrinted>
  <dcterms:created xsi:type="dcterms:W3CDTF">2025-10-07T08:51:00Z</dcterms:created>
  <dcterms:modified xsi:type="dcterms:W3CDTF">2025-11-13T12:02:00Z</dcterms:modified>
</cp:coreProperties>
</file>