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FEC1F" w14:textId="77777777" w:rsidR="00886800" w:rsidRPr="003F2D5F" w:rsidRDefault="00886800" w:rsidP="00492B94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3F2D5F">
        <w:rPr>
          <w:rFonts w:ascii="Angsana New" w:hAnsi="Angsana New"/>
          <w:b/>
          <w:bCs/>
          <w:sz w:val="52"/>
          <w:szCs w:val="52"/>
          <w:cs/>
        </w:rPr>
        <w:t>บริษัท สมบูรณ์ แอ๊ดวานซ์ เทคโนโลยี จำกัด (มหาชน)</w:t>
      </w:r>
    </w:p>
    <w:p w14:paraId="7B1248F6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3F2D5F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0785EE3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8AE828F" w14:textId="77777777" w:rsidR="004B37A4" w:rsidRPr="003F2D5F" w:rsidRDefault="004B37A4" w:rsidP="004B37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1" w:name="ExtraText"/>
      <w:bookmarkEnd w:id="0"/>
      <w:bookmarkEnd w:id="1"/>
      <w:r w:rsidRPr="003F2D5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69D378CB" w14:textId="479D77B1" w:rsidR="004B37A4" w:rsidRPr="003F2D5F" w:rsidRDefault="002E645F" w:rsidP="004B37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เดือนและเก้า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4B37A4" w:rsidRPr="003F2D5F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70CE0392" w14:textId="77777777" w:rsidR="004B37A4" w:rsidRPr="003F2D5F" w:rsidRDefault="004B37A4" w:rsidP="004B37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2D5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A6BF399" w14:textId="77777777" w:rsidR="004B37A4" w:rsidRPr="003F2D5F" w:rsidRDefault="004B37A4" w:rsidP="004B37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2D5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826DF8" w14:textId="4D2A802C" w:rsidR="00886800" w:rsidRPr="003F2D5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5C1A1BA" w14:textId="77777777" w:rsidR="00886800" w:rsidRPr="003F2D5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0664638" w14:textId="77777777" w:rsidR="00886800" w:rsidRPr="003F2D5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FA1FB6" w14:textId="77777777" w:rsidR="00886800" w:rsidRDefault="00886800" w:rsidP="00492B94">
      <w:pPr>
        <w:rPr>
          <w:rFonts w:ascii="Angsana New" w:hAnsi="Angsana New"/>
          <w:sz w:val="32"/>
          <w:szCs w:val="32"/>
        </w:rPr>
      </w:pPr>
    </w:p>
    <w:p w14:paraId="477CAE23" w14:textId="77777777" w:rsidR="002E645F" w:rsidRPr="003F2D5F" w:rsidRDefault="002E645F" w:rsidP="00492B94">
      <w:pPr>
        <w:rPr>
          <w:rFonts w:ascii="Angsana New" w:hAnsi="Angsana New"/>
          <w:sz w:val="32"/>
          <w:szCs w:val="32"/>
        </w:rPr>
        <w:sectPr w:rsidR="002E645F" w:rsidRPr="003F2D5F" w:rsidSect="00886800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FFD6C2" w14:textId="77777777" w:rsidR="00FE039F" w:rsidRPr="003F2D5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238F1EBB" w14:textId="77777777" w:rsidR="00FE039F" w:rsidRPr="003F2D5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7CC25B37" w14:textId="77777777" w:rsidR="00FE039F" w:rsidRPr="003F2D5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700FB283" w14:textId="77777777" w:rsidR="00FE039F" w:rsidRPr="003F2D5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30150888" w14:textId="47324F0E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3F2D5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1F5183B" w14:textId="77777777" w:rsidR="00886800" w:rsidRPr="003F2D5F" w:rsidRDefault="00886800" w:rsidP="00492B94">
      <w:pPr>
        <w:rPr>
          <w:rFonts w:ascii="Angsana New" w:hAnsi="Angsana New"/>
          <w:i/>
          <w:iCs/>
          <w:sz w:val="30"/>
          <w:szCs w:val="30"/>
        </w:rPr>
      </w:pPr>
    </w:p>
    <w:p w14:paraId="22AF6C9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F2D5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สมบูรณ์ แอ๊ดวานซ์ เทคโนโลยี จำกัด (มหาชน)</w:t>
      </w:r>
    </w:p>
    <w:p w14:paraId="3EE4EE69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2E7DDE1" w14:textId="5975E8F9" w:rsidR="002E645F" w:rsidRPr="00806B26" w:rsidRDefault="002E645F" w:rsidP="002E645F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6B26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806B26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</w:t>
      </w:r>
      <w:r w:rsidRPr="00806B26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806B2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806B26">
        <w:rPr>
          <w:rFonts w:ascii="Angsana New" w:hAnsi="Angsana New" w:hint="cs"/>
          <w:sz w:val="30"/>
          <w:szCs w:val="30"/>
          <w:cs/>
        </w:rPr>
        <w:t xml:space="preserve"> งบกำไรขาดทุนรวม</w:t>
      </w:r>
      <w:r w:rsidRPr="00622291">
        <w:rPr>
          <w:rFonts w:ascii="Angsana New" w:hAnsi="Angsana New" w:hint="cs"/>
          <w:spacing w:val="2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</w:t>
      </w:r>
      <w:r w:rsidRPr="00806B26">
        <w:rPr>
          <w:rFonts w:ascii="Angsana New" w:hAnsi="Angsana New" w:hint="cs"/>
          <w:sz w:val="30"/>
          <w:szCs w:val="30"/>
          <w:cs/>
        </w:rPr>
        <w:t>สามเดือนและ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806B2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806B26">
        <w:rPr>
          <w:rFonts w:ascii="Angsana New" w:hAnsi="Angsana New"/>
          <w:sz w:val="30"/>
          <w:szCs w:val="30"/>
        </w:rPr>
        <w:t>30</w:t>
      </w:r>
      <w:r w:rsidRPr="00806B2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</w:t>
      </w:r>
      <w:r w:rsidRPr="00806B26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806B2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806B26">
        <w:rPr>
          <w:rFonts w:ascii="Angsana New" w:hAnsi="Angsana New" w:hint="cs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</w:t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806B26">
        <w:rPr>
          <w:rFonts w:ascii="Angsana New" w:hAnsi="Angsana New" w:hint="cs"/>
          <w:sz w:val="30"/>
          <w:szCs w:val="30"/>
          <w:cs/>
        </w:rPr>
        <w:t xml:space="preserve"> </w:t>
      </w:r>
      <w:r w:rsidRPr="00622291"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</w:t>
      </w:r>
      <w:r w:rsidRPr="00806B26">
        <w:rPr>
          <w:rFonts w:ascii="Angsana New" w:hAnsi="Angsana New" w:hint="cs"/>
          <w:sz w:val="30"/>
          <w:szCs w:val="30"/>
          <w:cs/>
        </w:rPr>
        <w:t>ายน</w:t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22291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8</w:t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สมบูรณ์ แอ๊ดวานซ์</w:t>
      </w:r>
      <w:r w:rsidRPr="00806B26">
        <w:rPr>
          <w:rFonts w:ascii="Angsana New" w:hAnsi="Angsana New" w:hint="cs"/>
          <w:sz w:val="30"/>
          <w:szCs w:val="30"/>
          <w:cs/>
        </w:rPr>
        <w:t xml:space="preserve"> เทคโนโลยี จำกัด (มหาชน) และบริษัทย่อย และของเฉพาะบริษัท สมบูรณ์ แอ๊ดวานซ์ เทคโนโลยี จำกัด (มหาชน) </w:t>
      </w:r>
      <w:r w:rsidRPr="00622291">
        <w:rPr>
          <w:rFonts w:ascii="Angsana New" w:hAnsi="Angsana New" w:hint="cs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</w:t>
      </w:r>
      <w:r w:rsidRPr="00806B26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806B26">
        <w:rPr>
          <w:rFonts w:ascii="Angsana New" w:hAnsi="Angsana New"/>
          <w:sz w:val="30"/>
          <w:szCs w:val="30"/>
        </w:rPr>
        <w:t xml:space="preserve">34 </w:t>
      </w:r>
      <w:r w:rsidRPr="00806B26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A8C2E4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496F16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2D5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3752B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56C36E1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2D5F">
        <w:rPr>
          <w:rFonts w:ascii="Angsana New" w:hAnsi="Angsana New"/>
          <w:sz w:val="30"/>
          <w:szCs w:val="30"/>
        </w:rPr>
        <w:t xml:space="preserve"> </w:t>
      </w:r>
      <w:r w:rsidRPr="003F2D5F">
        <w:rPr>
          <w:rFonts w:ascii="Angsana New" w:hAnsi="Angsana New"/>
          <w:sz w:val="30"/>
          <w:szCs w:val="30"/>
          <w:cs/>
        </w:rPr>
        <w:t>รหัส</w:t>
      </w:r>
      <w:r w:rsidRPr="003F2D5F">
        <w:rPr>
          <w:rFonts w:ascii="Angsana New" w:hAnsi="Angsana New"/>
          <w:sz w:val="30"/>
          <w:szCs w:val="30"/>
        </w:rPr>
        <w:t xml:space="preserve"> 2410 “</w:t>
      </w:r>
      <w:r w:rsidRPr="003F2D5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2D5F">
        <w:rPr>
          <w:rFonts w:ascii="Angsana New" w:hAnsi="Angsana New"/>
          <w:sz w:val="30"/>
          <w:szCs w:val="30"/>
        </w:rPr>
        <w:t>”</w:t>
      </w:r>
      <w:r w:rsidRPr="003F2D5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2D5F">
        <w:rPr>
          <w:rFonts w:ascii="Angsana New" w:hAnsi="Angsana New"/>
          <w:sz w:val="30"/>
          <w:szCs w:val="30"/>
        </w:rPr>
        <w:t xml:space="preserve"> </w:t>
      </w:r>
      <w:r w:rsidRPr="003F2D5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2D5F">
        <w:rPr>
          <w:rFonts w:ascii="Angsana New" w:hAnsi="Angsana New"/>
          <w:sz w:val="30"/>
          <w:szCs w:val="30"/>
        </w:rPr>
        <w:t xml:space="preserve"> </w:t>
      </w:r>
      <w:r w:rsidRPr="003F2D5F">
        <w:rPr>
          <w:rFonts w:ascii="Angsana New" w:hAnsi="Angsana New"/>
          <w:sz w:val="30"/>
          <w:szCs w:val="30"/>
          <w:cs/>
        </w:rPr>
        <w:t>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2D5F">
        <w:rPr>
          <w:rFonts w:ascii="Angsana New" w:hAnsi="Angsana New"/>
          <w:sz w:val="30"/>
          <w:szCs w:val="30"/>
        </w:rPr>
        <w:t xml:space="preserve"> </w:t>
      </w:r>
      <w:r w:rsidRPr="003F2D5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38222C5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027C888E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E8F70C5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5FE636D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86800" w:rsidRPr="003F2D5F" w:rsidSect="006762BE"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98E785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2D5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9AA8FB9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6F586CF1" w14:textId="77777777" w:rsidR="00886800" w:rsidRPr="003F2D5F" w:rsidRDefault="00886800" w:rsidP="00492B94">
      <w:pPr>
        <w:jc w:val="both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3F2D5F">
        <w:rPr>
          <w:rFonts w:ascii="Angsana New" w:hAnsi="Angsana New"/>
          <w:sz w:val="30"/>
          <w:szCs w:val="30"/>
        </w:rPr>
        <w:t>34</w:t>
      </w:r>
      <w:r w:rsidRPr="003F2D5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E58575B" w14:textId="77777777" w:rsidR="00886800" w:rsidRPr="003F2D5F" w:rsidRDefault="00886800" w:rsidP="00492B94">
      <w:pPr>
        <w:jc w:val="both"/>
        <w:rPr>
          <w:rFonts w:ascii="Angsana New" w:hAnsi="Angsana New"/>
          <w:sz w:val="30"/>
          <w:szCs w:val="30"/>
        </w:rPr>
      </w:pPr>
    </w:p>
    <w:p w14:paraId="0E1C1700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AB25C7" w14:textId="77777777" w:rsidR="00886800" w:rsidRPr="003F2D5F" w:rsidRDefault="00886800" w:rsidP="00492B94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4ED527C5" w14:textId="77777777" w:rsidR="00886800" w:rsidRPr="003F2D5F" w:rsidRDefault="00886800" w:rsidP="00492B9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6263A0A8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</w:rPr>
        <w:t>(</w:t>
      </w:r>
      <w:r w:rsidRPr="003F2D5F">
        <w:rPr>
          <w:rFonts w:ascii="Angsana New" w:hAnsi="Angsana New"/>
          <w:sz w:val="30"/>
          <w:szCs w:val="30"/>
          <w:cs/>
        </w:rPr>
        <w:t>ทรงชัย วงศ์พิริยาภรณ์</w:t>
      </w:r>
      <w:r w:rsidRPr="003F2D5F">
        <w:rPr>
          <w:rFonts w:ascii="Angsana New" w:hAnsi="Angsana New"/>
          <w:sz w:val="30"/>
          <w:szCs w:val="30"/>
        </w:rPr>
        <w:t>)</w:t>
      </w:r>
    </w:p>
    <w:p w14:paraId="2317430C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E73DA0E" w14:textId="6B1DE2D0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F2D5F">
        <w:rPr>
          <w:rFonts w:ascii="Angsana New" w:hAnsi="Angsana New"/>
          <w:sz w:val="30"/>
          <w:szCs w:val="30"/>
        </w:rPr>
        <w:t>109</w:t>
      </w:r>
      <w:r w:rsidR="00523B7F" w:rsidRPr="003F2D5F">
        <w:rPr>
          <w:rFonts w:ascii="Angsana New" w:hAnsi="Angsana New"/>
          <w:sz w:val="30"/>
          <w:szCs w:val="30"/>
        </w:rPr>
        <w:t>9</w:t>
      </w:r>
      <w:r w:rsidRPr="003F2D5F">
        <w:rPr>
          <w:rFonts w:ascii="Angsana New" w:hAnsi="Angsana New"/>
          <w:sz w:val="30"/>
          <w:szCs w:val="30"/>
        </w:rPr>
        <w:t>6</w:t>
      </w:r>
    </w:p>
    <w:p w14:paraId="4D813BDA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71E20231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B1681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4B9CED7" w14:textId="466E0BE5" w:rsidR="003B1AEA" w:rsidRPr="003F2D5F" w:rsidRDefault="0033125E" w:rsidP="003B1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581CD9">
        <w:rPr>
          <w:rFonts w:ascii="Angsana New" w:hAnsi="Angsana New"/>
          <w:sz w:val="30"/>
          <w:szCs w:val="30"/>
        </w:rPr>
        <w:t xml:space="preserve"> </w:t>
      </w:r>
      <w:r w:rsidR="00581CD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3B1AEA" w:rsidRPr="003F2D5F">
        <w:rPr>
          <w:rFonts w:ascii="Angsana New" w:hAnsi="Angsana New"/>
          <w:sz w:val="30"/>
          <w:szCs w:val="30"/>
        </w:rPr>
        <w:t>2568</w:t>
      </w:r>
    </w:p>
    <w:p w14:paraId="3A689656" w14:textId="3AB0F3F8" w:rsidR="00771F12" w:rsidRPr="003F2D5F" w:rsidRDefault="00771F12" w:rsidP="00AA4D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65755DCE" w14:textId="77777777" w:rsidR="000F096E" w:rsidRPr="003F2D5F" w:rsidRDefault="000F096E" w:rsidP="00AA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0F096E" w:rsidRPr="003F2D5F" w:rsidSect="0008252F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DBC4C" w14:textId="77777777" w:rsidR="00F623A0" w:rsidRDefault="00F623A0">
      <w:r>
        <w:separator/>
      </w:r>
    </w:p>
  </w:endnote>
  <w:endnote w:type="continuationSeparator" w:id="0">
    <w:p w14:paraId="7969CF66" w14:textId="77777777" w:rsidR="00F623A0" w:rsidRDefault="00F62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Arial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077D9" w14:textId="77777777" w:rsidR="00886800" w:rsidRDefault="00886800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6A92897C" w14:textId="77777777" w:rsidR="00886800" w:rsidRDefault="00886800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DD88A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6378F029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1A2406B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88E1573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3DD9A8AE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228F520" w14:textId="77777777" w:rsidR="00886800" w:rsidRDefault="00886800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5850A544" w14:textId="77777777" w:rsidR="00886800" w:rsidRPr="00890558" w:rsidRDefault="00886800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46AC" w14:textId="77777777" w:rsidR="00886800" w:rsidRPr="00381B5D" w:rsidRDefault="00886800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77F24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2455546F" w14:textId="77777777" w:rsidR="00886800" w:rsidRPr="00890558" w:rsidRDefault="00886800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B7912" w14:textId="77777777" w:rsidR="00886800" w:rsidRDefault="00886800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661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21C24F" w14:textId="49F6E05E" w:rsidR="00365C9A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724E4" w14:textId="77777777" w:rsidR="00F623A0" w:rsidRDefault="00F623A0">
      <w:r>
        <w:separator/>
      </w:r>
    </w:p>
  </w:footnote>
  <w:footnote w:type="continuationSeparator" w:id="0">
    <w:p w14:paraId="7FDC7EEE" w14:textId="77777777" w:rsidR="00F623A0" w:rsidRDefault="00F62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F7D0E" w14:textId="77EE4F5D" w:rsidR="00886800" w:rsidRPr="00CD18AA" w:rsidRDefault="00886800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51D70AF" w14:textId="73AAB0DF" w:rsidR="00886800" w:rsidRPr="00CD18AA" w:rsidRDefault="00886800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50543E" w14:textId="02BCCAD5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FBE0E0B" w14:textId="592D8C78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372CB95" w14:textId="25F8F3DD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1E4AAC" w14:textId="77777777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93ECC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4ADF85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6DA8C4" w14:textId="5C22184B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DB58B6" w14:textId="77777777" w:rsidR="00CD18AA" w:rsidRPr="006762BE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7D514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7F0A2056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65150F5D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084EB7EE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6B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94C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2A1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863"/>
    <w:rsid w:val="0001594F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3CE8"/>
    <w:rsid w:val="000442E9"/>
    <w:rsid w:val="00044D57"/>
    <w:rsid w:val="00044D9E"/>
    <w:rsid w:val="0004505C"/>
    <w:rsid w:val="00045098"/>
    <w:rsid w:val="000450E5"/>
    <w:rsid w:val="0004539B"/>
    <w:rsid w:val="0004568C"/>
    <w:rsid w:val="000456A7"/>
    <w:rsid w:val="00045715"/>
    <w:rsid w:val="00045948"/>
    <w:rsid w:val="0004623B"/>
    <w:rsid w:val="000465E6"/>
    <w:rsid w:val="00046BA5"/>
    <w:rsid w:val="00046F82"/>
    <w:rsid w:val="000472B4"/>
    <w:rsid w:val="00047F68"/>
    <w:rsid w:val="00050252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38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09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2F4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3A"/>
    <w:rsid w:val="000A53A4"/>
    <w:rsid w:val="000A55A7"/>
    <w:rsid w:val="000A5686"/>
    <w:rsid w:val="000A5AAA"/>
    <w:rsid w:val="000A5CF4"/>
    <w:rsid w:val="000A6291"/>
    <w:rsid w:val="000A64B6"/>
    <w:rsid w:val="000A6629"/>
    <w:rsid w:val="000A66B6"/>
    <w:rsid w:val="000A66FA"/>
    <w:rsid w:val="000A6818"/>
    <w:rsid w:val="000A6824"/>
    <w:rsid w:val="000A68A7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42D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9E"/>
    <w:rsid w:val="000B5ADB"/>
    <w:rsid w:val="000B5D57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558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1C0"/>
    <w:rsid w:val="000C49B6"/>
    <w:rsid w:val="000C4F02"/>
    <w:rsid w:val="000C525E"/>
    <w:rsid w:val="000C5309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B60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6BE"/>
    <w:rsid w:val="000E7764"/>
    <w:rsid w:val="000E7C8D"/>
    <w:rsid w:val="000E7E1E"/>
    <w:rsid w:val="000F0036"/>
    <w:rsid w:val="000F025C"/>
    <w:rsid w:val="000F049E"/>
    <w:rsid w:val="000F04EE"/>
    <w:rsid w:val="000F07FE"/>
    <w:rsid w:val="000F096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7E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4D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B56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22"/>
    <w:rsid w:val="00142B65"/>
    <w:rsid w:val="00142C2E"/>
    <w:rsid w:val="00143075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6F0"/>
    <w:rsid w:val="001508DA"/>
    <w:rsid w:val="00150AEB"/>
    <w:rsid w:val="00150CA7"/>
    <w:rsid w:val="00150CC8"/>
    <w:rsid w:val="00150FE9"/>
    <w:rsid w:val="001513DA"/>
    <w:rsid w:val="001518F4"/>
    <w:rsid w:val="00151945"/>
    <w:rsid w:val="00151B94"/>
    <w:rsid w:val="00151BAC"/>
    <w:rsid w:val="00152120"/>
    <w:rsid w:val="001524AE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5AD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9C7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27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5FCC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77F"/>
    <w:rsid w:val="0019484F"/>
    <w:rsid w:val="00194A83"/>
    <w:rsid w:val="00194CA5"/>
    <w:rsid w:val="00195382"/>
    <w:rsid w:val="00195817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3E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638"/>
    <w:rsid w:val="001B186A"/>
    <w:rsid w:val="001B1BF5"/>
    <w:rsid w:val="001B1C43"/>
    <w:rsid w:val="001B2175"/>
    <w:rsid w:val="001B2276"/>
    <w:rsid w:val="001B25F6"/>
    <w:rsid w:val="001B26AE"/>
    <w:rsid w:val="001B29DC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0E7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2E90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43B"/>
    <w:rsid w:val="001E5244"/>
    <w:rsid w:val="001E527C"/>
    <w:rsid w:val="001E5470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2D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B66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4FBA"/>
    <w:rsid w:val="001F5227"/>
    <w:rsid w:val="001F556F"/>
    <w:rsid w:val="001F58C9"/>
    <w:rsid w:val="001F5CE0"/>
    <w:rsid w:val="001F5CF9"/>
    <w:rsid w:val="001F5FF1"/>
    <w:rsid w:val="001F6080"/>
    <w:rsid w:val="001F6227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4F5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0F3C"/>
    <w:rsid w:val="0021155F"/>
    <w:rsid w:val="002118C4"/>
    <w:rsid w:val="00211FBA"/>
    <w:rsid w:val="00211FE3"/>
    <w:rsid w:val="00212190"/>
    <w:rsid w:val="0021272B"/>
    <w:rsid w:val="00212A59"/>
    <w:rsid w:val="00212A8A"/>
    <w:rsid w:val="002131B2"/>
    <w:rsid w:val="002134EC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404"/>
    <w:rsid w:val="00223CA2"/>
    <w:rsid w:val="00223E67"/>
    <w:rsid w:val="002244AB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354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8E7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47F4E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58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70C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2BCF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A5C"/>
    <w:rsid w:val="00283C06"/>
    <w:rsid w:val="00283C52"/>
    <w:rsid w:val="00283E9F"/>
    <w:rsid w:val="0028437E"/>
    <w:rsid w:val="002848FA"/>
    <w:rsid w:val="0028496C"/>
    <w:rsid w:val="002849E7"/>
    <w:rsid w:val="00284B63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3CF"/>
    <w:rsid w:val="002926F1"/>
    <w:rsid w:val="0029287A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109"/>
    <w:rsid w:val="002B12C7"/>
    <w:rsid w:val="002B14C9"/>
    <w:rsid w:val="002B17BF"/>
    <w:rsid w:val="002B1ADB"/>
    <w:rsid w:val="002B1D0F"/>
    <w:rsid w:val="002B1F9A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167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298D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4F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45F"/>
    <w:rsid w:val="002E68F2"/>
    <w:rsid w:val="002E6970"/>
    <w:rsid w:val="002E6974"/>
    <w:rsid w:val="002E6CAB"/>
    <w:rsid w:val="002E703D"/>
    <w:rsid w:val="002E70CD"/>
    <w:rsid w:val="002E753F"/>
    <w:rsid w:val="002E79FB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2F7D36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C7E"/>
    <w:rsid w:val="00321D9E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25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235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A1E"/>
    <w:rsid w:val="00341B5F"/>
    <w:rsid w:val="00341BE3"/>
    <w:rsid w:val="00341E82"/>
    <w:rsid w:val="0034211B"/>
    <w:rsid w:val="003426F6"/>
    <w:rsid w:val="00342A83"/>
    <w:rsid w:val="00343091"/>
    <w:rsid w:val="00343123"/>
    <w:rsid w:val="0034314B"/>
    <w:rsid w:val="00343249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A98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6B9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005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5B2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1AE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5BE"/>
    <w:rsid w:val="003B6DF1"/>
    <w:rsid w:val="003B727B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17F"/>
    <w:rsid w:val="003C53CA"/>
    <w:rsid w:val="003C5496"/>
    <w:rsid w:val="003C5548"/>
    <w:rsid w:val="003C58F9"/>
    <w:rsid w:val="003C5960"/>
    <w:rsid w:val="003C5E01"/>
    <w:rsid w:val="003C6288"/>
    <w:rsid w:val="003C6704"/>
    <w:rsid w:val="003C6C35"/>
    <w:rsid w:val="003C6ED2"/>
    <w:rsid w:val="003C6EF4"/>
    <w:rsid w:val="003C77DA"/>
    <w:rsid w:val="003C784F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3BD"/>
    <w:rsid w:val="003E1434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3923"/>
    <w:rsid w:val="003E4300"/>
    <w:rsid w:val="003E47F2"/>
    <w:rsid w:val="003E52FD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D5F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63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4E0"/>
    <w:rsid w:val="004058D2"/>
    <w:rsid w:val="004059E9"/>
    <w:rsid w:val="00405D70"/>
    <w:rsid w:val="00405E6C"/>
    <w:rsid w:val="00406293"/>
    <w:rsid w:val="00406508"/>
    <w:rsid w:val="00406A48"/>
    <w:rsid w:val="00406A59"/>
    <w:rsid w:val="00406F9B"/>
    <w:rsid w:val="0040716D"/>
    <w:rsid w:val="004073A3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75B"/>
    <w:rsid w:val="0041185A"/>
    <w:rsid w:val="00411E9E"/>
    <w:rsid w:val="004122C8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0C2D"/>
    <w:rsid w:val="00420D18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4FBF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7E0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0E6A"/>
    <w:rsid w:val="00431151"/>
    <w:rsid w:val="004312D6"/>
    <w:rsid w:val="00431417"/>
    <w:rsid w:val="00431AEE"/>
    <w:rsid w:val="00431DDE"/>
    <w:rsid w:val="00432048"/>
    <w:rsid w:val="0043217F"/>
    <w:rsid w:val="004321C1"/>
    <w:rsid w:val="004322CF"/>
    <w:rsid w:val="00432651"/>
    <w:rsid w:val="004328C8"/>
    <w:rsid w:val="00432B98"/>
    <w:rsid w:val="00432CAE"/>
    <w:rsid w:val="00432FB7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8D1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244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06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13"/>
    <w:rsid w:val="00475836"/>
    <w:rsid w:val="004758A2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4A9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9B1"/>
    <w:rsid w:val="00487B13"/>
    <w:rsid w:val="00487B98"/>
    <w:rsid w:val="00487FA1"/>
    <w:rsid w:val="0049001C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97"/>
    <w:rsid w:val="004926E2"/>
    <w:rsid w:val="00492715"/>
    <w:rsid w:val="004929B6"/>
    <w:rsid w:val="00492D0F"/>
    <w:rsid w:val="00492D27"/>
    <w:rsid w:val="00492DD9"/>
    <w:rsid w:val="00492E20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1DC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422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37A4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B6D"/>
    <w:rsid w:val="004B7D1C"/>
    <w:rsid w:val="004B7EA4"/>
    <w:rsid w:val="004B7F3D"/>
    <w:rsid w:val="004C0E9E"/>
    <w:rsid w:val="004C0EDA"/>
    <w:rsid w:val="004C1223"/>
    <w:rsid w:val="004C131E"/>
    <w:rsid w:val="004C171A"/>
    <w:rsid w:val="004C1A84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7E4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894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14A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344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26E"/>
    <w:rsid w:val="005177D5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14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6B1"/>
    <w:rsid w:val="00547DA1"/>
    <w:rsid w:val="00547DEC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1A8C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3DF"/>
    <w:rsid w:val="0055477B"/>
    <w:rsid w:val="0055493F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6755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00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EA5"/>
    <w:rsid w:val="00577472"/>
    <w:rsid w:val="005777E7"/>
    <w:rsid w:val="00577878"/>
    <w:rsid w:val="00577B89"/>
    <w:rsid w:val="00580170"/>
    <w:rsid w:val="00580283"/>
    <w:rsid w:val="005802FE"/>
    <w:rsid w:val="00580530"/>
    <w:rsid w:val="0058067D"/>
    <w:rsid w:val="00580B49"/>
    <w:rsid w:val="00581306"/>
    <w:rsid w:val="00581668"/>
    <w:rsid w:val="005817E5"/>
    <w:rsid w:val="0058185D"/>
    <w:rsid w:val="00581CD9"/>
    <w:rsid w:val="005821E2"/>
    <w:rsid w:val="0058232A"/>
    <w:rsid w:val="00582492"/>
    <w:rsid w:val="00582590"/>
    <w:rsid w:val="00582646"/>
    <w:rsid w:val="00582A05"/>
    <w:rsid w:val="00582D4D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3C06"/>
    <w:rsid w:val="005945DB"/>
    <w:rsid w:val="005949B1"/>
    <w:rsid w:val="00594ED2"/>
    <w:rsid w:val="00594F75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0E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2F1B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487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944"/>
    <w:rsid w:val="005D0A5C"/>
    <w:rsid w:val="005D0B62"/>
    <w:rsid w:val="005D0F50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C95"/>
    <w:rsid w:val="005D4D29"/>
    <w:rsid w:val="005D4DA4"/>
    <w:rsid w:val="005D4F97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366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9AB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07EED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03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54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291"/>
    <w:rsid w:val="00622A58"/>
    <w:rsid w:val="00622E15"/>
    <w:rsid w:val="00623178"/>
    <w:rsid w:val="006239FD"/>
    <w:rsid w:val="00623AC3"/>
    <w:rsid w:val="0062404B"/>
    <w:rsid w:val="0062467E"/>
    <w:rsid w:val="00624984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8B5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4A2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8C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9CA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495"/>
    <w:rsid w:val="00675531"/>
    <w:rsid w:val="00675853"/>
    <w:rsid w:val="0067587F"/>
    <w:rsid w:val="00675941"/>
    <w:rsid w:val="00675CC4"/>
    <w:rsid w:val="006762BE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353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87E96"/>
    <w:rsid w:val="0069001B"/>
    <w:rsid w:val="00690367"/>
    <w:rsid w:val="00690467"/>
    <w:rsid w:val="0069046E"/>
    <w:rsid w:val="006909BE"/>
    <w:rsid w:val="00690AB1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9D0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AEB"/>
    <w:rsid w:val="006A6D4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036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0A7A"/>
    <w:rsid w:val="006C11A9"/>
    <w:rsid w:val="006C11DA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29A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EF4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082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67F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79C"/>
    <w:rsid w:val="0072689D"/>
    <w:rsid w:val="00726CC0"/>
    <w:rsid w:val="00726E25"/>
    <w:rsid w:val="0072712A"/>
    <w:rsid w:val="00727171"/>
    <w:rsid w:val="00727BBF"/>
    <w:rsid w:val="00727C6C"/>
    <w:rsid w:val="00727E50"/>
    <w:rsid w:val="0073019A"/>
    <w:rsid w:val="0073023D"/>
    <w:rsid w:val="00730C90"/>
    <w:rsid w:val="00730E9F"/>
    <w:rsid w:val="00731027"/>
    <w:rsid w:val="00731044"/>
    <w:rsid w:val="00731434"/>
    <w:rsid w:val="00731703"/>
    <w:rsid w:val="0073173D"/>
    <w:rsid w:val="00731773"/>
    <w:rsid w:val="00731C0A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DA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13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5E7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8BA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6D6"/>
    <w:rsid w:val="00774836"/>
    <w:rsid w:val="00774899"/>
    <w:rsid w:val="0077495E"/>
    <w:rsid w:val="00774AEF"/>
    <w:rsid w:val="00774B54"/>
    <w:rsid w:val="00774FEB"/>
    <w:rsid w:val="0077528A"/>
    <w:rsid w:val="00775438"/>
    <w:rsid w:val="00775BB2"/>
    <w:rsid w:val="00775DAE"/>
    <w:rsid w:val="00775EAE"/>
    <w:rsid w:val="00776DFF"/>
    <w:rsid w:val="0077701A"/>
    <w:rsid w:val="007770A7"/>
    <w:rsid w:val="007771CC"/>
    <w:rsid w:val="007773B0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815"/>
    <w:rsid w:val="00782900"/>
    <w:rsid w:val="00783207"/>
    <w:rsid w:val="00783811"/>
    <w:rsid w:val="00783858"/>
    <w:rsid w:val="0078413C"/>
    <w:rsid w:val="00784188"/>
    <w:rsid w:val="007842CA"/>
    <w:rsid w:val="00784391"/>
    <w:rsid w:val="0078463D"/>
    <w:rsid w:val="007849BB"/>
    <w:rsid w:val="00784D14"/>
    <w:rsid w:val="0078547F"/>
    <w:rsid w:val="00785970"/>
    <w:rsid w:val="00785982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C35"/>
    <w:rsid w:val="00792F71"/>
    <w:rsid w:val="00792FE1"/>
    <w:rsid w:val="00793AB5"/>
    <w:rsid w:val="00793DDA"/>
    <w:rsid w:val="00793EAF"/>
    <w:rsid w:val="00793EE7"/>
    <w:rsid w:val="0079404A"/>
    <w:rsid w:val="00794061"/>
    <w:rsid w:val="00795407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97F17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4A4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A8A"/>
    <w:rsid w:val="007C1C52"/>
    <w:rsid w:val="007C2852"/>
    <w:rsid w:val="007C2F7F"/>
    <w:rsid w:val="007C3477"/>
    <w:rsid w:val="007C38DF"/>
    <w:rsid w:val="007C3D4B"/>
    <w:rsid w:val="007C3F5A"/>
    <w:rsid w:val="007C3FDD"/>
    <w:rsid w:val="007C447F"/>
    <w:rsid w:val="007C4ACC"/>
    <w:rsid w:val="007C4BB6"/>
    <w:rsid w:val="007C4BB7"/>
    <w:rsid w:val="007C4CE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85D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B9E"/>
    <w:rsid w:val="007F0F57"/>
    <w:rsid w:val="007F116E"/>
    <w:rsid w:val="007F1507"/>
    <w:rsid w:val="007F1758"/>
    <w:rsid w:val="007F17BD"/>
    <w:rsid w:val="007F194C"/>
    <w:rsid w:val="007F1AF3"/>
    <w:rsid w:val="007F2092"/>
    <w:rsid w:val="007F2422"/>
    <w:rsid w:val="007F2A03"/>
    <w:rsid w:val="007F2AE2"/>
    <w:rsid w:val="007F2CED"/>
    <w:rsid w:val="007F2CF4"/>
    <w:rsid w:val="007F2ECE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B26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B53"/>
    <w:rsid w:val="00815E39"/>
    <w:rsid w:val="00816279"/>
    <w:rsid w:val="00816768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ABE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27DF4"/>
    <w:rsid w:val="008301E3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6C7"/>
    <w:rsid w:val="0085279F"/>
    <w:rsid w:val="008529DF"/>
    <w:rsid w:val="00852C96"/>
    <w:rsid w:val="008532A2"/>
    <w:rsid w:val="00853CC6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772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18F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4D01"/>
    <w:rsid w:val="0086507E"/>
    <w:rsid w:val="008650F0"/>
    <w:rsid w:val="0086529A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74D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CA5"/>
    <w:rsid w:val="008C0D2B"/>
    <w:rsid w:val="008C0FCE"/>
    <w:rsid w:val="008C1209"/>
    <w:rsid w:val="008C13A9"/>
    <w:rsid w:val="008C14CC"/>
    <w:rsid w:val="008C18CA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8B1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D41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662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8F7D44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5BD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27E"/>
    <w:rsid w:val="009145BC"/>
    <w:rsid w:val="00914977"/>
    <w:rsid w:val="00914F49"/>
    <w:rsid w:val="00914FDF"/>
    <w:rsid w:val="00915005"/>
    <w:rsid w:val="009150E7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83C"/>
    <w:rsid w:val="0092584B"/>
    <w:rsid w:val="0092598F"/>
    <w:rsid w:val="00925A15"/>
    <w:rsid w:val="00926065"/>
    <w:rsid w:val="00926143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972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7BD"/>
    <w:rsid w:val="00945CE0"/>
    <w:rsid w:val="00945EC4"/>
    <w:rsid w:val="009465F7"/>
    <w:rsid w:val="00946628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477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512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06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229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7DD"/>
    <w:rsid w:val="009B69AB"/>
    <w:rsid w:val="009B6B05"/>
    <w:rsid w:val="009B6D0F"/>
    <w:rsid w:val="009B7424"/>
    <w:rsid w:val="009B75AA"/>
    <w:rsid w:val="009B75CC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4CFF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02B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150"/>
    <w:rsid w:val="009F13FE"/>
    <w:rsid w:val="009F14C1"/>
    <w:rsid w:val="009F187B"/>
    <w:rsid w:val="009F1C17"/>
    <w:rsid w:val="009F1D38"/>
    <w:rsid w:val="009F1DEB"/>
    <w:rsid w:val="009F1E02"/>
    <w:rsid w:val="009F1E1F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A8C"/>
    <w:rsid w:val="009F3C3F"/>
    <w:rsid w:val="009F404F"/>
    <w:rsid w:val="009F4171"/>
    <w:rsid w:val="009F42A2"/>
    <w:rsid w:val="009F42AB"/>
    <w:rsid w:val="009F43A2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9F7F8D"/>
    <w:rsid w:val="00A002A8"/>
    <w:rsid w:val="00A00D3A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4DC"/>
    <w:rsid w:val="00A025C9"/>
    <w:rsid w:val="00A0260A"/>
    <w:rsid w:val="00A0261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8E0"/>
    <w:rsid w:val="00A05B4F"/>
    <w:rsid w:val="00A05CED"/>
    <w:rsid w:val="00A05D56"/>
    <w:rsid w:val="00A060DC"/>
    <w:rsid w:val="00A061B3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51C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42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8C3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50B"/>
    <w:rsid w:val="00A546F8"/>
    <w:rsid w:val="00A54730"/>
    <w:rsid w:val="00A54859"/>
    <w:rsid w:val="00A549F3"/>
    <w:rsid w:val="00A54C1E"/>
    <w:rsid w:val="00A54DCE"/>
    <w:rsid w:val="00A54F92"/>
    <w:rsid w:val="00A5500E"/>
    <w:rsid w:val="00A55045"/>
    <w:rsid w:val="00A55047"/>
    <w:rsid w:val="00A550DE"/>
    <w:rsid w:val="00A5531A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D74"/>
    <w:rsid w:val="00A74F9F"/>
    <w:rsid w:val="00A74FAB"/>
    <w:rsid w:val="00A7519F"/>
    <w:rsid w:val="00A75236"/>
    <w:rsid w:val="00A753E2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3FE0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C54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4D28"/>
    <w:rsid w:val="00AA5351"/>
    <w:rsid w:val="00AA5592"/>
    <w:rsid w:val="00AA5C60"/>
    <w:rsid w:val="00AA5D5A"/>
    <w:rsid w:val="00AA6119"/>
    <w:rsid w:val="00AA61C9"/>
    <w:rsid w:val="00AA6343"/>
    <w:rsid w:val="00AA657B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2DA6"/>
    <w:rsid w:val="00AB303F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AC9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B14"/>
    <w:rsid w:val="00AD5CA0"/>
    <w:rsid w:val="00AD62AA"/>
    <w:rsid w:val="00AD640A"/>
    <w:rsid w:val="00AD6EA6"/>
    <w:rsid w:val="00AD70B0"/>
    <w:rsid w:val="00AD718E"/>
    <w:rsid w:val="00AD7733"/>
    <w:rsid w:val="00AD7B3C"/>
    <w:rsid w:val="00AD7BC6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5659"/>
    <w:rsid w:val="00AF6168"/>
    <w:rsid w:val="00AF62DE"/>
    <w:rsid w:val="00AF6303"/>
    <w:rsid w:val="00AF63C1"/>
    <w:rsid w:val="00AF680A"/>
    <w:rsid w:val="00AF6A26"/>
    <w:rsid w:val="00AF6CB6"/>
    <w:rsid w:val="00AF6CF4"/>
    <w:rsid w:val="00AF6E16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1BC"/>
    <w:rsid w:val="00B0294C"/>
    <w:rsid w:val="00B02C3C"/>
    <w:rsid w:val="00B02E92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B2C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4CD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9A0"/>
    <w:rsid w:val="00B23B61"/>
    <w:rsid w:val="00B23BD6"/>
    <w:rsid w:val="00B23D96"/>
    <w:rsid w:val="00B24072"/>
    <w:rsid w:val="00B24181"/>
    <w:rsid w:val="00B241CB"/>
    <w:rsid w:val="00B2435C"/>
    <w:rsid w:val="00B24362"/>
    <w:rsid w:val="00B24525"/>
    <w:rsid w:val="00B24A71"/>
    <w:rsid w:val="00B24DEC"/>
    <w:rsid w:val="00B25205"/>
    <w:rsid w:val="00B2521D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138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78F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348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873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38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3B3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7A9"/>
    <w:rsid w:val="00B77A6C"/>
    <w:rsid w:val="00B77B4F"/>
    <w:rsid w:val="00B80174"/>
    <w:rsid w:val="00B80239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6C2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3E33"/>
    <w:rsid w:val="00B93F33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05F"/>
    <w:rsid w:val="00B9743B"/>
    <w:rsid w:val="00B97504"/>
    <w:rsid w:val="00B97CC7"/>
    <w:rsid w:val="00B97DF7"/>
    <w:rsid w:val="00B97E1E"/>
    <w:rsid w:val="00B97EE1"/>
    <w:rsid w:val="00B97FC0"/>
    <w:rsid w:val="00BA0721"/>
    <w:rsid w:val="00BA0821"/>
    <w:rsid w:val="00BA091D"/>
    <w:rsid w:val="00BA0AFF"/>
    <w:rsid w:val="00BA0B72"/>
    <w:rsid w:val="00BA0BD5"/>
    <w:rsid w:val="00BA0CBB"/>
    <w:rsid w:val="00BA0D09"/>
    <w:rsid w:val="00BA1441"/>
    <w:rsid w:val="00BA19A7"/>
    <w:rsid w:val="00BA1D48"/>
    <w:rsid w:val="00BA20A3"/>
    <w:rsid w:val="00BA21A8"/>
    <w:rsid w:val="00BA224A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258"/>
    <w:rsid w:val="00BA776F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8EB"/>
    <w:rsid w:val="00BB1AFF"/>
    <w:rsid w:val="00BB1C22"/>
    <w:rsid w:val="00BB1E8E"/>
    <w:rsid w:val="00BB1EBF"/>
    <w:rsid w:val="00BB2235"/>
    <w:rsid w:val="00BB22D7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3F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738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50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0983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6B6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490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EE2"/>
    <w:rsid w:val="00C22F59"/>
    <w:rsid w:val="00C2301A"/>
    <w:rsid w:val="00C23503"/>
    <w:rsid w:val="00C236AA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27F7A"/>
    <w:rsid w:val="00C30005"/>
    <w:rsid w:val="00C30211"/>
    <w:rsid w:val="00C30867"/>
    <w:rsid w:val="00C3096C"/>
    <w:rsid w:val="00C30E2D"/>
    <w:rsid w:val="00C3120F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15B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1A1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0F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5E1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A40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727"/>
    <w:rsid w:val="00C97847"/>
    <w:rsid w:val="00C97891"/>
    <w:rsid w:val="00C97F39"/>
    <w:rsid w:val="00CA0326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AA7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201"/>
    <w:rsid w:val="00CC23E6"/>
    <w:rsid w:val="00CC2443"/>
    <w:rsid w:val="00CC24CC"/>
    <w:rsid w:val="00CC2635"/>
    <w:rsid w:val="00CC267F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8AA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0CD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3788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738"/>
    <w:rsid w:val="00CF193D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C9E"/>
    <w:rsid w:val="00D12D9C"/>
    <w:rsid w:val="00D12EEB"/>
    <w:rsid w:val="00D1391D"/>
    <w:rsid w:val="00D13EB7"/>
    <w:rsid w:val="00D13F71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6AEF"/>
    <w:rsid w:val="00D17179"/>
    <w:rsid w:val="00D174D6"/>
    <w:rsid w:val="00D17516"/>
    <w:rsid w:val="00D179E9"/>
    <w:rsid w:val="00D17D71"/>
    <w:rsid w:val="00D17E27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0E6"/>
    <w:rsid w:val="00D42567"/>
    <w:rsid w:val="00D4315D"/>
    <w:rsid w:val="00D434F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256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440"/>
    <w:rsid w:val="00D6653B"/>
    <w:rsid w:val="00D66644"/>
    <w:rsid w:val="00D667A0"/>
    <w:rsid w:val="00D667E0"/>
    <w:rsid w:val="00D66A4C"/>
    <w:rsid w:val="00D66D10"/>
    <w:rsid w:val="00D66D1F"/>
    <w:rsid w:val="00D671A8"/>
    <w:rsid w:val="00D67AE7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2CFD"/>
    <w:rsid w:val="00D7392B"/>
    <w:rsid w:val="00D739A4"/>
    <w:rsid w:val="00D73A21"/>
    <w:rsid w:val="00D74359"/>
    <w:rsid w:val="00D74773"/>
    <w:rsid w:val="00D747B2"/>
    <w:rsid w:val="00D74864"/>
    <w:rsid w:val="00D749B8"/>
    <w:rsid w:val="00D74D04"/>
    <w:rsid w:val="00D7523F"/>
    <w:rsid w:val="00D75409"/>
    <w:rsid w:val="00D75542"/>
    <w:rsid w:val="00D75867"/>
    <w:rsid w:val="00D759E0"/>
    <w:rsid w:val="00D75FCA"/>
    <w:rsid w:val="00D761AE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19C8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483"/>
    <w:rsid w:val="00DB268F"/>
    <w:rsid w:val="00DB2C66"/>
    <w:rsid w:val="00DB3449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558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173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995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391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353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0BD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20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69B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377"/>
    <w:rsid w:val="00E13450"/>
    <w:rsid w:val="00E13486"/>
    <w:rsid w:val="00E134CD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ECF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2C7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0B4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1F2B"/>
    <w:rsid w:val="00E523EA"/>
    <w:rsid w:val="00E527F6"/>
    <w:rsid w:val="00E52B2B"/>
    <w:rsid w:val="00E52D59"/>
    <w:rsid w:val="00E52E6B"/>
    <w:rsid w:val="00E52FEC"/>
    <w:rsid w:val="00E53150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4EE2"/>
    <w:rsid w:val="00E550BF"/>
    <w:rsid w:val="00E5513F"/>
    <w:rsid w:val="00E55564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5E3"/>
    <w:rsid w:val="00E627BE"/>
    <w:rsid w:val="00E629D9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4DE"/>
    <w:rsid w:val="00E65500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63E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56D"/>
    <w:rsid w:val="00EB3988"/>
    <w:rsid w:val="00EB4015"/>
    <w:rsid w:val="00EB422F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6FAC"/>
    <w:rsid w:val="00EC7D04"/>
    <w:rsid w:val="00EC7E15"/>
    <w:rsid w:val="00ED0022"/>
    <w:rsid w:val="00ED0774"/>
    <w:rsid w:val="00ED07A4"/>
    <w:rsid w:val="00ED105D"/>
    <w:rsid w:val="00ED11A1"/>
    <w:rsid w:val="00ED1212"/>
    <w:rsid w:val="00ED1454"/>
    <w:rsid w:val="00ED18DE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C6D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03D"/>
    <w:rsid w:val="00EE3463"/>
    <w:rsid w:val="00EE3840"/>
    <w:rsid w:val="00EE3B8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3F03"/>
    <w:rsid w:val="00EF464F"/>
    <w:rsid w:val="00EF4AEB"/>
    <w:rsid w:val="00EF4AFB"/>
    <w:rsid w:val="00EF4D17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1DC"/>
    <w:rsid w:val="00F04213"/>
    <w:rsid w:val="00F042F8"/>
    <w:rsid w:val="00F043FC"/>
    <w:rsid w:val="00F0480B"/>
    <w:rsid w:val="00F04A43"/>
    <w:rsid w:val="00F0529B"/>
    <w:rsid w:val="00F0534A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07FED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C13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B4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5D18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75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5F20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3A0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7137"/>
    <w:rsid w:val="00F671EF"/>
    <w:rsid w:val="00F672B8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9E5"/>
    <w:rsid w:val="00F74B0E"/>
    <w:rsid w:val="00F753A5"/>
    <w:rsid w:val="00F75A0B"/>
    <w:rsid w:val="00F75F6B"/>
    <w:rsid w:val="00F75FF2"/>
    <w:rsid w:val="00F76117"/>
    <w:rsid w:val="00F7645E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11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72B"/>
    <w:rsid w:val="00F84ADE"/>
    <w:rsid w:val="00F84BAE"/>
    <w:rsid w:val="00F84D48"/>
    <w:rsid w:val="00F84EF3"/>
    <w:rsid w:val="00F84FE7"/>
    <w:rsid w:val="00F850A4"/>
    <w:rsid w:val="00F850A7"/>
    <w:rsid w:val="00F853E3"/>
    <w:rsid w:val="00F85870"/>
    <w:rsid w:val="00F85FBA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66F"/>
    <w:rsid w:val="00F92C49"/>
    <w:rsid w:val="00F92D90"/>
    <w:rsid w:val="00F92DBF"/>
    <w:rsid w:val="00F92F91"/>
    <w:rsid w:val="00F9353B"/>
    <w:rsid w:val="00F93593"/>
    <w:rsid w:val="00F936AF"/>
    <w:rsid w:val="00F9394C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DEE"/>
    <w:rsid w:val="00FB0E7D"/>
    <w:rsid w:val="00FB0F32"/>
    <w:rsid w:val="00FB10F6"/>
    <w:rsid w:val="00FB13FB"/>
    <w:rsid w:val="00FB1BA1"/>
    <w:rsid w:val="00FB1E1F"/>
    <w:rsid w:val="00FB1FCE"/>
    <w:rsid w:val="00FB1FD5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57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56C"/>
    <w:rsid w:val="00FC269F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B9E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17B"/>
    <w:rsid w:val="00FD039B"/>
    <w:rsid w:val="00FD0AA4"/>
    <w:rsid w:val="00FD10E6"/>
    <w:rsid w:val="00FD11D0"/>
    <w:rsid w:val="00FD11D1"/>
    <w:rsid w:val="00FD149F"/>
    <w:rsid w:val="00FD153C"/>
    <w:rsid w:val="00FD1613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39F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A05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63E"/>
    <w:rsid w:val="00FF4F5B"/>
    <w:rsid w:val="00FF5096"/>
    <w:rsid w:val="00FF5315"/>
    <w:rsid w:val="00FF5696"/>
    <w:rsid w:val="00FF5863"/>
    <w:rsid w:val="00FF59BA"/>
    <w:rsid w:val="00FF5FDD"/>
    <w:rsid w:val="00FF600A"/>
    <w:rsid w:val="00FF63C5"/>
    <w:rsid w:val="00FF6511"/>
    <w:rsid w:val="00FF6DAA"/>
    <w:rsid w:val="00FF7150"/>
    <w:rsid w:val="00FF753C"/>
    <w:rsid w:val="00FF7EE0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0EE3D2-13A6-407D-B74E-8732534BA83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6187DDE-3EB1-4DB2-918A-5068C899F1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A694D1-040F-4DC2-A6EA-971105AB8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6852</TotalTime>
  <Pages>3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Thanin, Yamapai</cp:lastModifiedBy>
  <cp:revision>1119</cp:revision>
  <cp:lastPrinted>2024-11-07T04:27:00Z</cp:lastPrinted>
  <dcterms:created xsi:type="dcterms:W3CDTF">2022-07-15T08:03:00Z</dcterms:created>
  <dcterms:modified xsi:type="dcterms:W3CDTF">2025-10-15T06:23:00Z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