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E37BB8">
        <w:tc>
          <w:tcPr>
            <w:tcW w:w="1188" w:type="dxa"/>
          </w:tcPr>
          <w:p w14:paraId="39FA3D2F" w14:textId="533F49D0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E37BB8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E37BB8">
        <w:tc>
          <w:tcPr>
            <w:tcW w:w="1188" w:type="dxa"/>
          </w:tcPr>
          <w:p w14:paraId="7DB2E943" w14:textId="13F453CE" w:rsidR="00E807EC" w:rsidRPr="00463144" w:rsidRDefault="00CD2CD5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E37BB8">
        <w:tc>
          <w:tcPr>
            <w:tcW w:w="1188" w:type="dxa"/>
          </w:tcPr>
          <w:p w14:paraId="2932BCFA" w14:textId="6F34E97C" w:rsidR="00AD7733" w:rsidRPr="00463144" w:rsidRDefault="00CD2CD5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E37BB8">
        <w:tc>
          <w:tcPr>
            <w:tcW w:w="1188" w:type="dxa"/>
          </w:tcPr>
          <w:p w14:paraId="20559E16" w14:textId="1E0BE408" w:rsidR="00136421" w:rsidRPr="00463144" w:rsidRDefault="00CD2CD5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37E2" w:rsidRPr="009566C2" w14:paraId="01ABF178" w14:textId="77777777" w:rsidTr="00E37BB8">
        <w:tc>
          <w:tcPr>
            <w:tcW w:w="1188" w:type="dxa"/>
          </w:tcPr>
          <w:p w14:paraId="65563BAE" w14:textId="6508F08B" w:rsidR="005737E2" w:rsidRPr="00463144" w:rsidRDefault="00CD2CD5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383C7046" w14:textId="7FE4BDE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5E04C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5E04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6314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6A4E8F49" w14:textId="77777777" w:rsidTr="00E37BB8">
        <w:tc>
          <w:tcPr>
            <w:tcW w:w="1188" w:type="dxa"/>
          </w:tcPr>
          <w:p w14:paraId="3270A8F3" w14:textId="2A2BE206" w:rsidR="005737E2" w:rsidRPr="00463144" w:rsidRDefault="00CD2CD5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270E4A8B" w14:textId="0A6D93EC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737E2" w:rsidRPr="009566C2" w14:paraId="2C507E7C" w14:textId="77777777" w:rsidTr="00E37BB8">
        <w:tc>
          <w:tcPr>
            <w:tcW w:w="1188" w:type="dxa"/>
          </w:tcPr>
          <w:p w14:paraId="6F7EF7BE" w14:textId="53413806" w:rsidR="005737E2" w:rsidRPr="00463144" w:rsidRDefault="00CD2CD5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74F313EE" w14:textId="3FFA768A" w:rsidR="00782815" w:rsidRPr="00463144" w:rsidRDefault="004E4569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B37FC" w:rsidRPr="009566C2" w14:paraId="4A7FEC41" w14:textId="77777777" w:rsidTr="00E37BB8">
        <w:tc>
          <w:tcPr>
            <w:tcW w:w="1188" w:type="dxa"/>
          </w:tcPr>
          <w:p w14:paraId="632AC9E0" w14:textId="4091A6CD" w:rsidR="001B37FC" w:rsidRPr="00AD7D23" w:rsidRDefault="00CD2CD5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14:paraId="7B8F7B73" w14:textId="3A45094B" w:rsidR="001B37FC" w:rsidRDefault="001B37FC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404CBA" w:rsidRPr="009566C2" w14:paraId="10AAAD15" w14:textId="77777777" w:rsidTr="00E37BB8">
        <w:tc>
          <w:tcPr>
            <w:tcW w:w="1188" w:type="dxa"/>
          </w:tcPr>
          <w:p w14:paraId="685703AA" w14:textId="740A01B3" w:rsidR="00404CBA" w:rsidRDefault="00CD2CD5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14:paraId="6D347649" w14:textId="099E0416" w:rsidR="009A2A7B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04CBA" w:rsidRPr="009566C2" w14:paraId="4EA119E7" w14:textId="77777777" w:rsidTr="00E37BB8">
        <w:tc>
          <w:tcPr>
            <w:tcW w:w="1188" w:type="dxa"/>
          </w:tcPr>
          <w:p w14:paraId="2711199D" w14:textId="5E7E4CF7" w:rsidR="00404CBA" w:rsidRPr="00463144" w:rsidRDefault="00CD2CD5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56106936" w14:textId="0222AD1A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C5A70" w:rsidRPr="009566C2" w14:paraId="2F5B29D2" w14:textId="77777777" w:rsidTr="00E37BB8">
        <w:tc>
          <w:tcPr>
            <w:tcW w:w="1188" w:type="dxa"/>
          </w:tcPr>
          <w:p w14:paraId="64B8F01D" w14:textId="72072CE5" w:rsidR="000C5A70" w:rsidRDefault="00CD2CD5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  <w:r w:rsidR="007E0C6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345" w:type="dxa"/>
          </w:tcPr>
          <w:p w14:paraId="25E077A8" w14:textId="1A13955A" w:rsidR="000C5A70" w:rsidRDefault="000C5A70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66F82399" w14:textId="77777777" w:rsidR="00547DEC" w:rsidRDefault="00547D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6469A1B2" w14:textId="77777777" w:rsidR="00547DEC" w:rsidRDefault="00547D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  <w:sectPr w:rsidR="00547DEC" w:rsidSect="00F00023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6250A5B5" w14:textId="77777777" w:rsidR="00547DEC" w:rsidRPr="00537948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AF1F60E" w14:textId="77777777" w:rsidR="00547DEC" w:rsidRPr="00537948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F79671B" w14:textId="61BA3520" w:rsidR="00547DEC" w:rsidRPr="002F7D36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Pr="00537948">
        <w:rPr>
          <w:rFonts w:ascii="Angsana New" w:hAnsi="Angsana New" w:hint="cs"/>
          <w:sz w:val="30"/>
          <w:szCs w:val="30"/>
          <w:cs/>
        </w:rPr>
        <w:t xml:space="preserve">่ </w:t>
      </w:r>
      <w:r w:rsidR="00E810D3">
        <w:rPr>
          <w:rFonts w:ascii="Angsana New" w:hAnsi="Angsana New"/>
          <w:sz w:val="30"/>
          <w:szCs w:val="30"/>
        </w:rPr>
        <w:t>11</w:t>
      </w:r>
      <w:r w:rsidR="00504B97">
        <w:rPr>
          <w:rFonts w:ascii="Angsana New" w:hAnsi="Angsana New"/>
          <w:sz w:val="30"/>
          <w:szCs w:val="30"/>
        </w:rPr>
        <w:t xml:space="preserve"> </w:t>
      </w:r>
      <w:r w:rsidR="00504B97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CD2CD5" w:rsidRPr="00CD2CD5">
        <w:rPr>
          <w:rFonts w:ascii="Angsana New" w:hAnsi="Angsana New"/>
          <w:sz w:val="30"/>
          <w:szCs w:val="30"/>
        </w:rPr>
        <w:t>2568</w:t>
      </w:r>
    </w:p>
    <w:p w14:paraId="2F753F7E" w14:textId="77777777" w:rsidR="00547DEC" w:rsidRPr="00102274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0117F98" w14:textId="7FF5E991" w:rsidR="00547DEC" w:rsidRPr="00537948" w:rsidRDefault="00CD2CD5" w:rsidP="00547DE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CD2CD5">
        <w:rPr>
          <w:rFonts w:ascii="Angsana New" w:hAnsi="Angsana New" w:cs="Angsana New"/>
          <w:b/>
          <w:bCs/>
          <w:lang w:val="en-US"/>
        </w:rPr>
        <w:t>1</w:t>
      </w:r>
      <w:r w:rsidR="00547DEC" w:rsidRPr="00537948">
        <w:rPr>
          <w:rFonts w:ascii="Angsana New" w:hAnsi="Angsana New" w:cs="Angsana New"/>
          <w:b/>
          <w:bCs/>
          <w:cs/>
        </w:rPr>
        <w:tab/>
        <w:t>ข้อมูลทั่วไป</w:t>
      </w:r>
    </w:p>
    <w:p w14:paraId="7A58B43F" w14:textId="77777777" w:rsidR="00547DEC" w:rsidRPr="00537948" w:rsidRDefault="00547DEC" w:rsidP="00547DE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807C069" w14:textId="44F36D0C" w:rsidR="00547DEC" w:rsidRDefault="00547DEC" w:rsidP="00547DE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77D79">
        <w:rPr>
          <w:rFonts w:ascii="Angsana New" w:hAnsi="Angsana New" w:cs="Angsana New" w:hint="cs"/>
          <w:cs/>
        </w:rPr>
        <w:t>กลุ่ม</w:t>
      </w:r>
      <w:r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Pr="006D076A">
        <w:rPr>
          <w:rFonts w:ascii="Angsana New" w:hAnsi="Angsana New" w:cs="Angsana New"/>
          <w:cs/>
        </w:rPr>
        <w:t>ผลิตเพลา</w:t>
      </w:r>
      <w:r w:rsidRPr="006D076A">
        <w:rPr>
          <w:rFonts w:ascii="Angsana New" w:hAnsi="Angsana New" w:cs="Angsana New" w:hint="cs"/>
          <w:cs/>
        </w:rPr>
        <w:t>ข้าง</w:t>
      </w:r>
      <w:r w:rsidRPr="006D076A">
        <w:rPr>
          <w:rFonts w:ascii="Angsana New" w:hAnsi="Angsana New" w:cs="Angsana New"/>
          <w:cs/>
        </w:rPr>
        <w:t>และ</w:t>
      </w:r>
      <w:r w:rsidRPr="006D076A">
        <w:rPr>
          <w:rFonts w:ascii="Angsana New" w:hAnsi="Angsana New" w:cs="Angsana New" w:hint="cs"/>
          <w:cs/>
        </w:rPr>
        <w:t>เพลา</w:t>
      </w:r>
      <w:r w:rsidRPr="006D076A">
        <w:rPr>
          <w:rFonts w:ascii="Angsana New" w:hAnsi="Angsana New" w:cs="Angsana New"/>
          <w:cs/>
        </w:rPr>
        <w:t>รองแหนบ รายละ</w:t>
      </w:r>
      <w:r w:rsidRPr="00537948">
        <w:rPr>
          <w:rFonts w:ascii="Angsana New" w:hAnsi="Angsana New" w:cs="Angsana New"/>
          <w:cs/>
        </w:rPr>
        <w:t>เอียดของบริษัทย่อย</w:t>
      </w:r>
      <w:r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Pr="00537948">
        <w:rPr>
          <w:rFonts w:ascii="Angsana New" w:hAnsi="Angsana New" w:cs="Angsana New"/>
          <w:cs/>
        </w:rPr>
        <w:t xml:space="preserve"> ณ </w:t>
      </w:r>
      <w:r w:rsidRPr="00537948">
        <w:rPr>
          <w:rFonts w:ascii="Angsana New" w:hAnsi="Angsana New" w:cs="Angsana New" w:hint="cs"/>
          <w:cs/>
        </w:rPr>
        <w:t xml:space="preserve">วันที่ </w:t>
      </w:r>
      <w:r w:rsidR="00CD2CD5" w:rsidRPr="00CD2CD5">
        <w:rPr>
          <w:rFonts w:ascii="Angsana New" w:hAnsi="Angsana New" w:cs="Angsana New"/>
          <w:lang w:val="en-US"/>
        </w:rPr>
        <w:t>30</w:t>
      </w:r>
      <w:r w:rsidR="00D94F53">
        <w:rPr>
          <w:rFonts w:ascii="Angsana New" w:hAnsi="Angsana New" w:cs="Angsana New"/>
          <w:lang w:val="en-US"/>
        </w:rPr>
        <w:t xml:space="preserve"> </w:t>
      </w:r>
      <w:r w:rsidR="00504B97">
        <w:rPr>
          <w:rFonts w:ascii="Angsana New" w:hAnsi="Angsana New" w:cs="Angsana New" w:hint="cs"/>
          <w:cs/>
          <w:lang w:val="en-US"/>
        </w:rPr>
        <w:t>กันยา</w:t>
      </w:r>
      <w:r w:rsidR="00D94F53">
        <w:rPr>
          <w:rFonts w:ascii="Angsana New" w:hAnsi="Angsana New" w:cs="Angsana New" w:hint="cs"/>
          <w:cs/>
          <w:lang w:val="en-US"/>
        </w:rPr>
        <w:t>ยน</w:t>
      </w:r>
      <w:r w:rsidR="005C2DEE">
        <w:rPr>
          <w:rFonts w:ascii="Angsana New" w:hAnsi="Angsana New" w:cs="Angsana New" w:hint="cs"/>
          <w:cs/>
          <w:lang w:val="en-US"/>
        </w:rPr>
        <w:t xml:space="preserve"> </w:t>
      </w:r>
      <w:r w:rsidR="00CD2CD5" w:rsidRPr="00CD2CD5">
        <w:rPr>
          <w:rFonts w:ascii="Angsana New" w:hAnsi="Angsana New" w:cs="Angsana New"/>
          <w:lang w:val="en-US"/>
        </w:rPr>
        <w:t>2568</w:t>
      </w:r>
      <w:r w:rsidRPr="00537948">
        <w:rPr>
          <w:rFonts w:ascii="Angsana New" w:hAnsi="Angsana New" w:cs="Angsana New" w:hint="cs"/>
          <w:cs/>
          <w:lang w:val="en-US"/>
        </w:rPr>
        <w:t xml:space="preserve"> </w:t>
      </w:r>
      <w:r w:rsidRPr="00537948">
        <w:rPr>
          <w:rFonts w:ascii="Angsana New" w:hAnsi="Angsana New" w:cs="Angsana New" w:hint="cs"/>
          <w:cs/>
        </w:rPr>
        <w:t>และ</w:t>
      </w:r>
      <w:r>
        <w:rPr>
          <w:rFonts w:ascii="Angsana New" w:hAnsi="Angsana New" w:cs="Angsana New" w:hint="cs"/>
          <w:cs/>
        </w:rPr>
        <w:t xml:space="preserve"> </w:t>
      </w:r>
      <w:r w:rsidR="00CD2CD5" w:rsidRPr="00CD2CD5">
        <w:rPr>
          <w:rFonts w:ascii="Angsana New" w:hAnsi="Angsana New" w:cs="Angsana New"/>
          <w:lang w:val="en-US"/>
        </w:rPr>
        <w:t>31</w:t>
      </w:r>
      <w:r w:rsidRPr="00537948">
        <w:rPr>
          <w:rFonts w:ascii="Angsana New" w:hAnsi="Angsana New" w:cs="Angsana New"/>
          <w:cs/>
        </w:rPr>
        <w:t xml:space="preserve"> ธันวาค</w:t>
      </w:r>
      <w:r w:rsidRPr="00537948">
        <w:rPr>
          <w:rFonts w:ascii="Angsana New" w:hAnsi="Angsana New" w:cs="Angsana New" w:hint="cs"/>
          <w:cs/>
        </w:rPr>
        <w:t xml:space="preserve">ม </w:t>
      </w:r>
      <w:r w:rsidR="00CD2CD5" w:rsidRPr="00CD2CD5">
        <w:rPr>
          <w:rFonts w:ascii="Angsana New" w:hAnsi="Angsana New" w:cs="Angsana New"/>
          <w:lang w:val="en-US"/>
        </w:rPr>
        <w:t>2567</w:t>
      </w:r>
      <w:r w:rsidRPr="00537948">
        <w:rPr>
          <w:rFonts w:ascii="Angsana New" w:hAnsi="Angsana New" w:cs="Angsana New"/>
          <w:cs/>
        </w:rPr>
        <w:t xml:space="preserve"> </w:t>
      </w:r>
      <w:r w:rsidRPr="00537948">
        <w:rPr>
          <w:rFonts w:ascii="Angsana New" w:hAnsi="Angsana New" w:cs="Angsana New" w:hint="cs"/>
          <w:cs/>
        </w:rPr>
        <w:t xml:space="preserve">ได้เปิดเผยไว้ในหมายเหตุประกอบงบการเงินข้อ </w:t>
      </w:r>
      <w:r w:rsidR="00CD2CD5" w:rsidRPr="00CD2CD5">
        <w:rPr>
          <w:rFonts w:ascii="Angsana New" w:hAnsi="Angsana New" w:cs="Angsana New"/>
          <w:lang w:val="en-US"/>
        </w:rPr>
        <w:t>4</w:t>
      </w:r>
    </w:p>
    <w:p w14:paraId="1C6D48CC" w14:textId="77777777" w:rsidR="00547DEC" w:rsidRPr="00102274" w:rsidRDefault="00547DEC" w:rsidP="00547DE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78E8CFB" w14:textId="17AAEB38" w:rsidR="00547DEC" w:rsidRPr="00537948" w:rsidRDefault="00CD2CD5" w:rsidP="00547DE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CD2CD5">
        <w:rPr>
          <w:rFonts w:ascii="Angsana New" w:hAnsi="Angsana New" w:cs="Angsana New"/>
          <w:b/>
          <w:bCs/>
          <w:lang w:val="en-US"/>
        </w:rPr>
        <w:t>2</w:t>
      </w:r>
      <w:r w:rsidR="00547DEC"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22C34EFB" w14:textId="77777777" w:rsidR="00547DEC" w:rsidRPr="00E77D79" w:rsidRDefault="00547DEC" w:rsidP="00547DEC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</w:p>
    <w:p w14:paraId="39B9A5D6" w14:textId="4C10FBCF" w:rsidR="00547DEC" w:rsidRPr="000C6BA7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82511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</w:t>
      </w:r>
      <w:r w:rsidRPr="00E82511">
        <w:rPr>
          <w:rFonts w:ascii="Angsana New" w:hAnsi="Angsana New"/>
          <w:spacing w:val="-6"/>
          <w:sz w:val="30"/>
          <w:szCs w:val="30"/>
        </w:rPr>
        <w:t xml:space="preserve"> 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และจัดทำหมายเหตุ</w:t>
      </w:r>
      <w:r w:rsidRPr="00537948">
        <w:rPr>
          <w:rFonts w:ascii="Angsana New" w:hAnsi="Angsana New" w:hint="cs"/>
          <w:cs/>
        </w:rPr>
        <w:t xml:space="preserve">    </w:t>
      </w:r>
      <w:r w:rsidRPr="00537948">
        <w:rPr>
          <w:rFonts w:ascii="Angsana New" w:hAnsi="Angsana New"/>
          <w:cs/>
        </w:rPr>
        <w:br/>
      </w:r>
      <w:r w:rsidRPr="00537948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ประกอบงบการเงินระหว่างกาลในรูปแบบย่อ (</w:t>
      </w:r>
      <w:r w:rsidRPr="00537948">
        <w:rPr>
          <w:rFonts w:ascii="Angsana New" w:hAnsi="Angsana New"/>
          <w:sz w:val="30"/>
          <w:szCs w:val="30"/>
        </w:rPr>
        <w:t>“</w:t>
      </w:r>
      <w:r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537948">
        <w:rPr>
          <w:rFonts w:ascii="Angsana New" w:hAnsi="Angsana New"/>
          <w:sz w:val="30"/>
          <w:szCs w:val="30"/>
        </w:rPr>
        <w:t>”</w:t>
      </w:r>
      <w:r w:rsidRPr="00537948">
        <w:rPr>
          <w:rFonts w:ascii="Angsana New" w:hAnsi="Angsana New" w:hint="cs"/>
          <w:sz w:val="30"/>
          <w:szCs w:val="30"/>
          <w:cs/>
        </w:rPr>
        <w:t>) 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="00CD2CD5" w:rsidRPr="00CD2CD5"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37948">
        <w:rPr>
          <w:rFonts w:ascii="Angsana New" w:hAnsi="Angsana New"/>
          <w:sz w:val="30"/>
          <w:szCs w:val="30"/>
        </w:rPr>
        <w:t xml:space="preserve"> </w:t>
      </w: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77D79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7D7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เพื่อไม่ให้ซ้ำซ้อนกับข้อมูลที่ได้เคยนำเสนอไปแล้ว</w:t>
      </w:r>
      <w:r w:rsidRPr="00E77D79">
        <w:rPr>
          <w:rFonts w:ascii="Angsana New" w:hAnsi="Angsana New" w:hint="cs"/>
          <w:sz w:val="30"/>
          <w:szCs w:val="30"/>
          <w:cs/>
        </w:rPr>
        <w:t>ใน</w:t>
      </w:r>
      <w:r w:rsidRPr="00E77D79">
        <w:rPr>
          <w:rFonts w:ascii="Angsana New" w:hAnsi="Angsana New" w:hint="cs"/>
          <w:cs/>
        </w:rPr>
        <w:t xml:space="preserve">    </w:t>
      </w:r>
      <w:r w:rsidRPr="00E77D79">
        <w:rPr>
          <w:rFonts w:ascii="Angsana New" w:hAnsi="Angsana New"/>
          <w:cs/>
        </w:rPr>
        <w:br/>
      </w:r>
      <w:r w:rsidRPr="00E77D79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Pr="00E77D79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Pr="00537948">
        <w:rPr>
          <w:rFonts w:ascii="Angsana New" w:hAnsi="Angsana New"/>
          <w:sz w:val="30"/>
          <w:szCs w:val="30"/>
          <w:cs/>
        </w:rPr>
        <w:t xml:space="preserve">ย่อยสำหรับปีสิ้นสุดวันที่ </w:t>
      </w:r>
      <w:r w:rsidR="00CD2CD5" w:rsidRPr="00CD2CD5">
        <w:rPr>
          <w:rFonts w:ascii="Angsana New" w:hAnsi="Angsana New"/>
          <w:sz w:val="30"/>
          <w:szCs w:val="30"/>
        </w:rPr>
        <w:t>31</w:t>
      </w:r>
      <w:r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D2CD5" w:rsidRPr="00CD2CD5">
        <w:rPr>
          <w:rFonts w:ascii="Angsana New" w:hAnsi="Angsana New"/>
          <w:sz w:val="30"/>
          <w:szCs w:val="30"/>
        </w:rPr>
        <w:t>2567</w:t>
      </w:r>
    </w:p>
    <w:p w14:paraId="221BD47E" w14:textId="77777777" w:rsidR="00547DEC" w:rsidRPr="00EA4BDC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B39FC5" w14:textId="07F56231" w:rsidR="00547DEC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="00CD2CD5" w:rsidRPr="00CD2CD5">
        <w:rPr>
          <w:rFonts w:ascii="Angsana New" w:hAnsi="Angsana New"/>
          <w:sz w:val="30"/>
          <w:szCs w:val="30"/>
        </w:rPr>
        <w:t>31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="00CD2CD5" w:rsidRPr="00CD2CD5">
        <w:rPr>
          <w:rFonts w:ascii="Angsana New" w:hAnsi="Angsana New"/>
          <w:sz w:val="30"/>
          <w:szCs w:val="30"/>
        </w:rPr>
        <w:t>2567</w:t>
      </w:r>
      <w:r w:rsidRPr="00E867C2">
        <w:rPr>
          <w:rFonts w:ascii="Angsana New" w:hAnsi="Angsana New"/>
          <w:sz w:val="30"/>
          <w:szCs w:val="30"/>
        </w:rPr>
        <w:t xml:space="preserve"> </w:t>
      </w:r>
    </w:p>
    <w:p w14:paraId="4590DB2B" w14:textId="77777777" w:rsidR="001B3715" w:rsidRDefault="001B3715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79F4DE" w14:textId="77777777" w:rsidR="001B3715" w:rsidRDefault="001B3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67E73983" w14:textId="65586215" w:rsidR="0091427E" w:rsidRDefault="00CD2CD5" w:rsidP="0091427E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</w:rPr>
      </w:pPr>
      <w:r w:rsidRPr="00CD2CD5">
        <w:rPr>
          <w:rFonts w:ascii="Angsana New" w:hAnsi="Angsana New" w:cs="Angsana New" w:hint="cs"/>
          <w:b/>
          <w:bCs/>
          <w:lang w:val="en-US"/>
        </w:rPr>
        <w:lastRenderedPageBreak/>
        <w:t>3</w:t>
      </w:r>
      <w:r w:rsidR="0091427E" w:rsidRPr="00886800">
        <w:rPr>
          <w:rFonts w:ascii="Angsana New" w:hAnsi="Angsana New" w:cs="Angsana New"/>
          <w:b/>
          <w:bCs/>
          <w:cs/>
        </w:rPr>
        <w:tab/>
        <w:t>บุคคลหรือกิจการที่เกี่ยวข้องกัน</w:t>
      </w:r>
    </w:p>
    <w:p w14:paraId="2C963F0B" w14:textId="77777777" w:rsidR="0091427E" w:rsidRPr="00767F88" w:rsidRDefault="0091427E" w:rsidP="0091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61"/>
        <w:gridCol w:w="990"/>
        <w:gridCol w:w="279"/>
        <w:gridCol w:w="1080"/>
        <w:gridCol w:w="270"/>
        <w:gridCol w:w="1071"/>
      </w:tblGrid>
      <w:tr w:rsidR="00504B97" w:rsidRPr="008733FB" w14:paraId="4D9354DE" w14:textId="77777777" w:rsidTr="00504B97">
        <w:trPr>
          <w:trHeight w:val="87"/>
          <w:tblHeader/>
        </w:trPr>
        <w:tc>
          <w:tcPr>
            <w:tcW w:w="4500" w:type="dxa"/>
          </w:tcPr>
          <w:p w14:paraId="6CEECD71" w14:textId="77777777" w:rsidR="00504B97" w:rsidRPr="006F0709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31" w:type="dxa"/>
            <w:gridSpan w:val="3"/>
          </w:tcPr>
          <w:p w14:paraId="204C6C57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EE50047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22485FE3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4B97" w:rsidRPr="008733FB" w14:paraId="572E90D8" w14:textId="77777777" w:rsidTr="00504B97">
        <w:trPr>
          <w:tblHeader/>
        </w:trPr>
        <w:tc>
          <w:tcPr>
            <w:tcW w:w="4500" w:type="dxa"/>
          </w:tcPr>
          <w:p w14:paraId="282B947A" w14:textId="77777777" w:rsidR="00504B97" w:rsidRPr="006F0709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2AEBDF44" w14:textId="59FA4FD5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61" w:type="dxa"/>
          </w:tcPr>
          <w:p w14:paraId="35E11077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417A21" w14:textId="504342DA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79" w:type="dxa"/>
          </w:tcPr>
          <w:p w14:paraId="68F6EFBF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84F39" w14:textId="493663BA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</w:tcPr>
          <w:p w14:paraId="2AE41992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B5C40B" w14:textId="5B88E0C4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</w:tr>
      <w:tr w:rsidR="00504B97" w:rsidRPr="008733FB" w14:paraId="43C1A017" w14:textId="77777777" w:rsidTr="00504B97">
        <w:trPr>
          <w:tblHeader/>
        </w:trPr>
        <w:tc>
          <w:tcPr>
            <w:tcW w:w="4500" w:type="dxa"/>
          </w:tcPr>
          <w:p w14:paraId="307786CF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7"/>
          </w:tcPr>
          <w:p w14:paraId="747B92F4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4B97" w:rsidRPr="008733FB" w14:paraId="0C97ADF6" w14:textId="77777777" w:rsidTr="00504B97">
        <w:tc>
          <w:tcPr>
            <w:tcW w:w="4500" w:type="dxa"/>
          </w:tcPr>
          <w:p w14:paraId="76275929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E946CAF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F1A59E6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F7D513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EB611F2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DB34CD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565AE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D9A8971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8733FB" w14:paraId="0BA3D87C" w14:textId="77777777" w:rsidTr="00504B97">
        <w:tc>
          <w:tcPr>
            <w:tcW w:w="4500" w:type="dxa"/>
          </w:tcPr>
          <w:p w14:paraId="31F97E26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4B695218" w14:textId="4B572032" w:rsidR="00504B97" w:rsidRPr="008733FB" w:rsidRDefault="00595846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27F37D7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8DF3C6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1CD9D0A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0E659F" w14:textId="60125DA7" w:rsidR="00504B97" w:rsidRPr="008733FB" w:rsidRDefault="00AE741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E741A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14:paraId="1B5D4833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4A79249" w14:textId="79FC68AA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</w:tr>
      <w:tr w:rsidR="00504B97" w:rsidRPr="008733FB" w14:paraId="38609F36" w14:textId="77777777" w:rsidTr="00504B97">
        <w:tc>
          <w:tcPr>
            <w:tcW w:w="4500" w:type="dxa"/>
          </w:tcPr>
          <w:p w14:paraId="27B4B7FC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5B02F518" w14:textId="687AF933" w:rsidR="00504B97" w:rsidRPr="008733FB" w:rsidRDefault="00595846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B817C8D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93F71A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47B7E08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9ECDBB" w14:textId="2355476B" w:rsidR="00504B97" w:rsidRPr="008733FB" w:rsidRDefault="00AE741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E741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74723B9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32512B" w14:textId="636E0AD6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F5F32" w:rsidRPr="008733FB" w14:paraId="783DF244" w14:textId="77777777" w:rsidTr="008D287E">
        <w:tc>
          <w:tcPr>
            <w:tcW w:w="4500" w:type="dxa"/>
          </w:tcPr>
          <w:p w14:paraId="10F71AB4" w14:textId="2683A218" w:rsidR="001F5F32" w:rsidRPr="005402B6" w:rsidRDefault="001F5F32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2B6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  <w:vAlign w:val="bottom"/>
          </w:tcPr>
          <w:p w14:paraId="72C82D79" w14:textId="50B70DF7" w:rsidR="001F5F32" w:rsidRPr="008733FB" w:rsidRDefault="00595846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0485831B" w14:textId="77777777" w:rsidR="001F5F32" w:rsidRPr="008733FB" w:rsidRDefault="001F5F32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0357F0" w14:textId="22EE4957" w:rsidR="001F5F32" w:rsidRPr="008733FB" w:rsidRDefault="001F5F32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48513D59" w14:textId="77777777" w:rsidR="001F5F32" w:rsidRPr="008733FB" w:rsidRDefault="001F5F32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AB4AC8" w14:textId="1B1C3617" w:rsidR="001F5F32" w:rsidRPr="002157B9" w:rsidRDefault="005402B6" w:rsidP="005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402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60D77D" w14:textId="77777777" w:rsidR="001F5F32" w:rsidRPr="008733FB" w:rsidRDefault="001F5F32" w:rsidP="005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337A190" w14:textId="2A80412F" w:rsidR="001F5F32" w:rsidRDefault="001F5F32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04B97" w:rsidRPr="008733FB" w14:paraId="7A184A14" w14:textId="77777777" w:rsidTr="00504B97">
        <w:tc>
          <w:tcPr>
            <w:tcW w:w="4500" w:type="dxa"/>
          </w:tcPr>
          <w:p w14:paraId="6DC8A41F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2B6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  <w:vAlign w:val="bottom"/>
          </w:tcPr>
          <w:p w14:paraId="454D1A5E" w14:textId="199FA0EA" w:rsidR="00504B97" w:rsidRPr="001D6932" w:rsidRDefault="00595846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39F97193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86DDAF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1DF34EC7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21F7B8" w14:textId="605CB773" w:rsidR="00504B97" w:rsidRPr="001D6932" w:rsidRDefault="00AE741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E741A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vAlign w:val="bottom"/>
          </w:tcPr>
          <w:p w14:paraId="24291600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73DD4C4" w14:textId="6EC74921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504B97" w:rsidRPr="008733FB" w14:paraId="3E082831" w14:textId="77777777" w:rsidTr="00504B97">
        <w:tc>
          <w:tcPr>
            <w:tcW w:w="4500" w:type="dxa"/>
          </w:tcPr>
          <w:p w14:paraId="0F811834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2B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68A2C8C" w14:textId="1BECDEDE" w:rsidR="00504B97" w:rsidRPr="001D6932" w:rsidRDefault="00595846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DDBF6C3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967300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8C6B0DF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7C4E1A" w14:textId="4B5A6B9F" w:rsidR="00504B97" w:rsidRPr="001D6932" w:rsidRDefault="00AE741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E741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CD154A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6B66331" w14:textId="24E1C9FE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04B97" w:rsidRPr="008733FB" w14:paraId="67B519FC" w14:textId="77777777" w:rsidTr="00504B97">
        <w:tc>
          <w:tcPr>
            <w:tcW w:w="4500" w:type="dxa"/>
          </w:tcPr>
          <w:p w14:paraId="59FAAE06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2B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5402B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00F30E4D" w14:textId="692EA46A" w:rsidR="00504B97" w:rsidRPr="001D6932" w:rsidRDefault="00595846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7784597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126C61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9D47EE5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4FB7C" w14:textId="37678AA7" w:rsidR="00504B97" w:rsidRDefault="0088424D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8008F93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890D7D6" w14:textId="253228AA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04B97" w:rsidRPr="008733FB" w14:paraId="1C3E6841" w14:textId="77777777" w:rsidTr="00504B97">
        <w:tc>
          <w:tcPr>
            <w:tcW w:w="4500" w:type="dxa"/>
          </w:tcPr>
          <w:p w14:paraId="29B2D275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2B6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4C409A49" w14:textId="3D66786F" w:rsidR="00504B97" w:rsidRPr="001D6932" w:rsidRDefault="00595846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56BBCCE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372651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BC5D873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DAAB1" w14:textId="732817B8" w:rsidR="00504B97" w:rsidRDefault="00AE741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E741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5A05F7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A3C160" w14:textId="37044B0A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04B97" w:rsidRPr="00636712" w14:paraId="0D82BF57" w14:textId="77777777" w:rsidTr="00504B97">
        <w:tc>
          <w:tcPr>
            <w:tcW w:w="4500" w:type="dxa"/>
          </w:tcPr>
          <w:p w14:paraId="21323A11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EA5759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F25BB83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763B0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BD81B46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B1915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1E0D7F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F8BD4C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8733FB" w14:paraId="4235A18E" w14:textId="77777777" w:rsidTr="00504B97">
        <w:tc>
          <w:tcPr>
            <w:tcW w:w="4500" w:type="dxa"/>
          </w:tcPr>
          <w:p w14:paraId="6BF31EF4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2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8F7793D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8F30A13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D670D8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3B3BE5A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9A38CB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1A321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C5C0B99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5210" w:rsidRPr="008733FB" w14:paraId="77FB5FE3" w14:textId="77777777" w:rsidTr="00504B97">
        <w:tc>
          <w:tcPr>
            <w:tcW w:w="4500" w:type="dxa"/>
          </w:tcPr>
          <w:p w14:paraId="11DC96B1" w14:textId="185141A9" w:rsidR="006D5210" w:rsidRPr="005402B6" w:rsidRDefault="006D5210" w:rsidP="006D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568DC929" w14:textId="32B69C26" w:rsidR="006D5210" w:rsidRPr="001D6932" w:rsidRDefault="006D5210" w:rsidP="006D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186B00F7" w14:textId="77777777" w:rsidR="006D5210" w:rsidRPr="001D6932" w:rsidRDefault="006D5210" w:rsidP="006D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10B9C1" w14:textId="34D4BA3F" w:rsidR="006D5210" w:rsidRPr="001D6932" w:rsidRDefault="006D5210" w:rsidP="006D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8B2F988" w14:textId="77777777" w:rsidR="006D5210" w:rsidRPr="001D6932" w:rsidRDefault="006D5210" w:rsidP="006D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1B96C5" w14:textId="217CF34B" w:rsidR="006D5210" w:rsidRPr="001D6932" w:rsidRDefault="006D5210" w:rsidP="006D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73DE88" w14:textId="77777777" w:rsidR="006D5210" w:rsidRPr="008733FB" w:rsidRDefault="006D5210" w:rsidP="006D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E2CCE83" w14:textId="518E5864" w:rsidR="006D5210" w:rsidRPr="008733FB" w:rsidRDefault="006D5210" w:rsidP="006D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B97" w:rsidRPr="008733FB" w14:paraId="69675D82" w14:textId="77777777" w:rsidTr="00504B97">
        <w:tc>
          <w:tcPr>
            <w:tcW w:w="4500" w:type="dxa"/>
          </w:tcPr>
          <w:p w14:paraId="1E83AE89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2B6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</w:tcPr>
          <w:p w14:paraId="3CCB9177" w14:textId="1A3EF519" w:rsidR="00504B97" w:rsidRPr="001D6932" w:rsidRDefault="0088424D" w:rsidP="00241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89857F2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72D753" w14:textId="64EBD115" w:rsidR="00504B97" w:rsidRPr="00E8449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4BBB6105" w14:textId="77777777" w:rsidR="00504B97" w:rsidRPr="001D693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85DCCC" w14:textId="351F85B0" w:rsidR="00504B97" w:rsidRPr="001D6932" w:rsidRDefault="00FD5ECA" w:rsidP="00FD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74721A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E4A09D1" w14:textId="77777777" w:rsidR="00504B97" w:rsidRPr="00E8449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B97" w:rsidRPr="008733FB" w14:paraId="6C56BA29" w14:textId="77777777" w:rsidTr="00504B97">
        <w:tc>
          <w:tcPr>
            <w:tcW w:w="4500" w:type="dxa"/>
          </w:tcPr>
          <w:p w14:paraId="048F1406" w14:textId="77777777" w:rsidR="00504B97" w:rsidRPr="005402B6" w:rsidRDefault="00504B97" w:rsidP="00504B9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2B6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7FFFCC0B" w14:textId="7963AC37" w:rsidR="00504B97" w:rsidRPr="00E37BB8" w:rsidRDefault="005402B6" w:rsidP="00241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343C619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13698D" w14:textId="2D9ECC45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9" w:type="dxa"/>
          </w:tcPr>
          <w:p w14:paraId="45C5101A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079308" w14:textId="1B9196BC" w:rsidR="00504B97" w:rsidRDefault="00AE741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A06EBA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2C4A0BA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B97" w:rsidRPr="00636712" w14:paraId="035DC5E0" w14:textId="77777777" w:rsidTr="00504B97">
        <w:tc>
          <w:tcPr>
            <w:tcW w:w="4500" w:type="dxa"/>
          </w:tcPr>
          <w:p w14:paraId="13E3103F" w14:textId="77777777" w:rsidR="00504B97" w:rsidRPr="005402B6" w:rsidRDefault="00504B97" w:rsidP="00504B9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F30573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E24C7F8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1861F8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67317BA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1E9A1" w14:textId="430176E6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C7BAA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30E8C0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8733FB" w14:paraId="567A7AD7" w14:textId="77777777" w:rsidTr="00504B97">
        <w:tc>
          <w:tcPr>
            <w:tcW w:w="4500" w:type="dxa"/>
          </w:tcPr>
          <w:p w14:paraId="3F7CD7B9" w14:textId="77777777" w:rsidR="00504B97" w:rsidRPr="005402B6" w:rsidRDefault="00504B97" w:rsidP="00504B9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5402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36CBAA3" w14:textId="77777777" w:rsidR="00504B97" w:rsidRPr="00E37BB8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D40BE4D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D18DED" w14:textId="77777777" w:rsidR="00504B97" w:rsidRPr="00E41F7D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6D3EA3F9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5705C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54384A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003192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8733FB" w14:paraId="21A64AD2" w14:textId="77777777" w:rsidTr="00504B97">
        <w:tc>
          <w:tcPr>
            <w:tcW w:w="4500" w:type="dxa"/>
          </w:tcPr>
          <w:p w14:paraId="33C76AEA" w14:textId="77777777" w:rsidR="00504B97" w:rsidRPr="005402B6" w:rsidRDefault="00504B97" w:rsidP="00504B9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2B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045D6090" w14:textId="225A3303" w:rsidR="00504B97" w:rsidRPr="00E37BB8" w:rsidRDefault="005402B6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0D4E27B7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566230" w14:textId="59F6DF81" w:rsidR="00504B97" w:rsidRPr="00E41F7D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9" w:type="dxa"/>
          </w:tcPr>
          <w:p w14:paraId="2F018296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B8257" w14:textId="2A3B1BFD" w:rsidR="00504B97" w:rsidRDefault="00AE741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C4393E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0D4E01C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B97" w:rsidRPr="00636712" w14:paraId="7F901DCF" w14:textId="77777777" w:rsidTr="00504B97">
        <w:tc>
          <w:tcPr>
            <w:tcW w:w="4500" w:type="dxa"/>
          </w:tcPr>
          <w:p w14:paraId="03911A0F" w14:textId="77777777" w:rsidR="00504B97" w:rsidRPr="00636712" w:rsidRDefault="00504B97" w:rsidP="00504B9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A154AA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839E5D5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3301C1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FD7402D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C5C9E1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E73D1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E0DB972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8733FB" w14:paraId="7672D793" w14:textId="77777777" w:rsidTr="00504B97">
        <w:tc>
          <w:tcPr>
            <w:tcW w:w="4500" w:type="dxa"/>
          </w:tcPr>
          <w:p w14:paraId="56D48569" w14:textId="77777777" w:rsidR="00504B97" w:rsidRPr="008733FB" w:rsidRDefault="00504B97" w:rsidP="00504B9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1A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20EE6AF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0B4A3BD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FA4D2C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96F5DB7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AF475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310CD4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EC5D46B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8733FB" w14:paraId="6C8EF45D" w14:textId="77777777" w:rsidTr="00504B97">
        <w:tc>
          <w:tcPr>
            <w:tcW w:w="4500" w:type="dxa"/>
          </w:tcPr>
          <w:p w14:paraId="2EC516EB" w14:textId="77777777" w:rsidR="00504B97" w:rsidRPr="006D4613" w:rsidRDefault="00504B97" w:rsidP="00504B9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A0CFA3B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EE88080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968AE2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25AFEE1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0E477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98432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D13945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8733FB" w14:paraId="59C40301" w14:textId="77777777" w:rsidTr="00504B97">
        <w:tc>
          <w:tcPr>
            <w:tcW w:w="4500" w:type="dxa"/>
          </w:tcPr>
          <w:p w14:paraId="43418DFE" w14:textId="77777777" w:rsidR="00504B97" w:rsidRPr="006D4613" w:rsidRDefault="00504B97" w:rsidP="00504B9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44F12D01" w14:textId="2FDD5154" w:rsidR="00504B97" w:rsidRPr="006D4613" w:rsidRDefault="00241D43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61" w:type="dxa"/>
          </w:tcPr>
          <w:p w14:paraId="73585022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072137" w14:textId="0557FEB8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9" w:type="dxa"/>
          </w:tcPr>
          <w:p w14:paraId="1291EE02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6490F5" w14:textId="7468327D" w:rsidR="00504B97" w:rsidRPr="006D4613" w:rsidRDefault="00AE741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419AC65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7F76AAC" w14:textId="385BE3A0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504B97" w:rsidRPr="008733FB" w14:paraId="1D31807C" w14:textId="77777777" w:rsidTr="00504B97">
        <w:tc>
          <w:tcPr>
            <w:tcW w:w="4500" w:type="dxa"/>
          </w:tcPr>
          <w:p w14:paraId="4FB411E2" w14:textId="77777777" w:rsidR="00504B97" w:rsidRPr="006D4613" w:rsidRDefault="00504B97" w:rsidP="00504B9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EE0BF" w14:textId="5885CE11" w:rsidR="00504B97" w:rsidRPr="006D4613" w:rsidRDefault="00241D43" w:rsidP="00241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1DA0CA78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841138" w14:textId="1D5EFB9A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19570F4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1B11CA" w14:textId="5C65EC0E" w:rsidR="00504B97" w:rsidRPr="006D4613" w:rsidRDefault="00AE741A" w:rsidP="00AE7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286415C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3862B22" w14:textId="60399314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B97" w:rsidRPr="008733FB" w14:paraId="2F3783CA" w14:textId="77777777" w:rsidTr="00504B97">
        <w:tc>
          <w:tcPr>
            <w:tcW w:w="4500" w:type="dxa"/>
          </w:tcPr>
          <w:p w14:paraId="0F1AD351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297BBB" w14:textId="47E06D5B" w:rsidR="00504B97" w:rsidRPr="00531D14" w:rsidRDefault="00241D43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61" w:type="dxa"/>
          </w:tcPr>
          <w:p w14:paraId="397C7C57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BAF36A" w14:textId="3CFB02B7" w:rsidR="00504B97" w:rsidRPr="0078413C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9" w:type="dxa"/>
          </w:tcPr>
          <w:p w14:paraId="5A19133B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03A3AA" w14:textId="15F50FA2" w:rsidR="00504B97" w:rsidRPr="00531D14" w:rsidRDefault="00AE741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9AA7372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B1BA937" w14:textId="05A19F09" w:rsidR="00504B97" w:rsidRPr="0078413C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</w:tr>
      <w:tr w:rsidR="00504B97" w:rsidRPr="008733FB" w14:paraId="74578262" w14:textId="77777777" w:rsidTr="00504B97">
        <w:tc>
          <w:tcPr>
            <w:tcW w:w="4500" w:type="dxa"/>
          </w:tcPr>
          <w:p w14:paraId="29CF0F97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95DEB6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B8DB134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5D3DD80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BE54786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5F5B938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F7582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67DBBFBC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4B97" w:rsidRPr="008733FB" w14:paraId="1EC69348" w14:textId="77777777" w:rsidTr="00504B97">
        <w:tc>
          <w:tcPr>
            <w:tcW w:w="4500" w:type="dxa"/>
          </w:tcPr>
          <w:p w14:paraId="5C31E9CD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7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1E35596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957157E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CE02684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E327912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BA472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07B76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A4D33BD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4B97" w:rsidRPr="008733FB" w14:paraId="4B0685C0" w14:textId="77777777" w:rsidTr="00504B97">
        <w:tc>
          <w:tcPr>
            <w:tcW w:w="4500" w:type="dxa"/>
          </w:tcPr>
          <w:p w14:paraId="430CFEC8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33E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4971F63" w14:textId="47E89F90" w:rsidR="00504B97" w:rsidRPr="00B24181" w:rsidRDefault="00241D43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149C05EA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09B9988" w14:textId="009064EE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2C5DC0BD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7CD55" w14:textId="75658321" w:rsidR="00504B97" w:rsidRPr="006C0A7A" w:rsidRDefault="00AE741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4CF1F8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EBAADB" w14:textId="79C8579B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B97" w:rsidRPr="004F014A" w14:paraId="1D22E5FE" w14:textId="77777777" w:rsidTr="00504B97">
        <w:tc>
          <w:tcPr>
            <w:tcW w:w="4500" w:type="dxa"/>
          </w:tcPr>
          <w:p w14:paraId="5445E9B2" w14:textId="77777777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19232E6E" w14:textId="66A2DA54" w:rsidR="00504B97" w:rsidRPr="004F014A" w:rsidRDefault="00241D43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75B8E07D" w14:textId="77777777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8913E5" w14:textId="523BA4EB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35CD1507" w14:textId="77777777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AC8968" w14:textId="52647B8E" w:rsidR="00504B97" w:rsidRPr="004F014A" w:rsidRDefault="00AE741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028C8" w14:textId="77777777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9C95DDE" w14:textId="47671498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B97" w:rsidRPr="008733FB" w14:paraId="398E9B34" w14:textId="77777777" w:rsidTr="00504B97">
        <w:tc>
          <w:tcPr>
            <w:tcW w:w="4500" w:type="dxa"/>
          </w:tcPr>
          <w:p w14:paraId="5EDDFAAB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1080" w:type="dxa"/>
          </w:tcPr>
          <w:p w14:paraId="04E65136" w14:textId="21B02540" w:rsidR="00504B97" w:rsidRPr="00B24181" w:rsidRDefault="00FD5EC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12C624FD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85C35E" w14:textId="14350C11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64A4D599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3305E" w14:textId="5C514F6E" w:rsidR="00504B97" w:rsidRPr="006C0A7A" w:rsidRDefault="00FD5EC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9833B32" w14:textId="77777777" w:rsidR="00504B97" w:rsidRPr="00531D1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A82DE14" w14:textId="58CF88A5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3A9859BC" w14:textId="36BFDBAD" w:rsidR="0086655A" w:rsidRPr="009D2C34" w:rsidRDefault="0086655A" w:rsidP="001B3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70"/>
        <w:gridCol w:w="990"/>
        <w:gridCol w:w="270"/>
        <w:gridCol w:w="1080"/>
        <w:gridCol w:w="286"/>
        <w:gridCol w:w="1064"/>
      </w:tblGrid>
      <w:tr w:rsidR="00504B97" w:rsidRPr="008733FB" w14:paraId="279AB845" w14:textId="77777777" w:rsidTr="00504B97">
        <w:trPr>
          <w:tblHeader/>
        </w:trPr>
        <w:tc>
          <w:tcPr>
            <w:tcW w:w="4500" w:type="dxa"/>
          </w:tcPr>
          <w:p w14:paraId="60395611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12A7BED8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5110D3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FF5CDF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4B97" w:rsidRPr="008733FB" w14:paraId="4AEC7518" w14:textId="77777777" w:rsidTr="00504B97">
        <w:trPr>
          <w:tblHeader/>
        </w:trPr>
        <w:tc>
          <w:tcPr>
            <w:tcW w:w="4500" w:type="dxa"/>
          </w:tcPr>
          <w:p w14:paraId="759C0010" w14:textId="77777777" w:rsidR="00504B97" w:rsidRPr="000232C0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</w:tcPr>
          <w:p w14:paraId="7CBB4D36" w14:textId="1FA0A6F0" w:rsidR="00504B97" w:rsidRPr="000232C0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</w:tcPr>
          <w:p w14:paraId="388E03EF" w14:textId="77777777" w:rsidR="00504B97" w:rsidRPr="000232C0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39B048" w14:textId="78BC3E84" w:rsidR="00504B97" w:rsidRPr="000232C0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70" w:type="dxa"/>
          </w:tcPr>
          <w:p w14:paraId="2F2C866F" w14:textId="77777777" w:rsidR="00504B97" w:rsidRPr="000232C0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E26B7" w14:textId="7E68C221" w:rsidR="00504B97" w:rsidRPr="000232C0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86" w:type="dxa"/>
          </w:tcPr>
          <w:p w14:paraId="379024E1" w14:textId="77777777" w:rsidR="00504B97" w:rsidRPr="000232C0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FE3A2E2" w14:textId="31018650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</w:tr>
      <w:tr w:rsidR="00504B97" w:rsidRPr="008733FB" w14:paraId="3EAEBF3E" w14:textId="77777777" w:rsidTr="00504B97">
        <w:trPr>
          <w:tblHeader/>
        </w:trPr>
        <w:tc>
          <w:tcPr>
            <w:tcW w:w="4500" w:type="dxa"/>
          </w:tcPr>
          <w:p w14:paraId="6C54EE03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13BD032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4B97" w:rsidRPr="008733FB" w14:paraId="052C5DB2" w14:textId="77777777" w:rsidTr="00504B97">
        <w:tc>
          <w:tcPr>
            <w:tcW w:w="4500" w:type="dxa"/>
          </w:tcPr>
          <w:p w14:paraId="50EB8663" w14:textId="77777777" w:rsidR="00504B97" w:rsidRPr="00D85EB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A2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68F6E23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811D50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4E75C8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94CE6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D80C31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0E58785D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30E42FA" w14:textId="77777777" w:rsidR="00504B97" w:rsidRPr="008733FB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8733FB" w14:paraId="0287E7C0" w14:textId="77777777" w:rsidTr="00504B97">
        <w:tc>
          <w:tcPr>
            <w:tcW w:w="4500" w:type="dxa"/>
          </w:tcPr>
          <w:p w14:paraId="1213264C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03B0E0AB" w14:textId="03D26555" w:rsidR="00504B97" w:rsidRPr="009B03C4" w:rsidRDefault="00B17F25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A7B64C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94199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266911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98CE4" w14:textId="4F31BBC0" w:rsidR="00504B97" w:rsidRPr="009B03C4" w:rsidRDefault="00C51F8B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C51F8B"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286" w:type="dxa"/>
          </w:tcPr>
          <w:p w14:paraId="4BBEC6E4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0E0FE47" w14:textId="23AAD154" w:rsidR="00504B97" w:rsidRPr="008D6C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888</w:t>
            </w:r>
          </w:p>
        </w:tc>
      </w:tr>
      <w:tr w:rsidR="00504B97" w:rsidRPr="008733FB" w14:paraId="76C11461" w14:textId="77777777" w:rsidTr="00504B97">
        <w:tc>
          <w:tcPr>
            <w:tcW w:w="4500" w:type="dxa"/>
          </w:tcPr>
          <w:p w14:paraId="32D27144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E50003E" w14:textId="39861E35" w:rsidR="00504B97" w:rsidRPr="009B03C4" w:rsidRDefault="00B17F25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262064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B57C50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ED6C4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1DE8A" w14:textId="64A939DA" w:rsidR="00504B97" w:rsidRPr="009B03C4" w:rsidRDefault="00C51F8B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C51F8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6" w:type="dxa"/>
          </w:tcPr>
          <w:p w14:paraId="67333CF5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3B66157" w14:textId="40980076" w:rsidR="00504B97" w:rsidRPr="008D6C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F5F32" w:rsidRPr="008733FB" w14:paraId="4022C793" w14:textId="77777777" w:rsidTr="00504B97">
        <w:tc>
          <w:tcPr>
            <w:tcW w:w="4500" w:type="dxa"/>
          </w:tcPr>
          <w:p w14:paraId="7B547B39" w14:textId="6AD2DBB6" w:rsidR="001F5F32" w:rsidRPr="005402B6" w:rsidRDefault="001F5F32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2B6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73082860" w14:textId="6941B729" w:rsidR="001F5F32" w:rsidRPr="005402B6" w:rsidRDefault="00B17F25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402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01CFA8" w14:textId="77777777" w:rsidR="001F5F32" w:rsidRPr="009B03C4" w:rsidRDefault="001F5F32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881F59" w14:textId="3643D71E" w:rsidR="001F5F32" w:rsidRPr="009B03C4" w:rsidRDefault="001F5F32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275F78" w14:textId="77777777" w:rsidR="001F5F32" w:rsidRPr="009B03C4" w:rsidRDefault="001F5F32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8632AB" w14:textId="4F50A7D8" w:rsidR="001F5F32" w:rsidRPr="009B03C4" w:rsidRDefault="005402B6" w:rsidP="0054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4852AD2D" w14:textId="77777777" w:rsidR="001F5F32" w:rsidRPr="008733FB" w:rsidRDefault="001F5F32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6CA7622" w14:textId="63A0796E" w:rsidR="001F5F32" w:rsidRDefault="001F5F32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04B97" w:rsidRPr="008733FB" w14:paraId="6E59F89E" w14:textId="77777777" w:rsidTr="00504B97">
        <w:tc>
          <w:tcPr>
            <w:tcW w:w="4500" w:type="dxa"/>
          </w:tcPr>
          <w:p w14:paraId="6837BBE8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02B6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</w:tcPr>
          <w:p w14:paraId="3D30980F" w14:textId="191C8CEB" w:rsidR="00504B97" w:rsidRPr="005402B6" w:rsidRDefault="00B17F25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402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65D0E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6CA141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72F2D0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D9D1E3" w14:textId="22ACEE8E" w:rsidR="00504B97" w:rsidRPr="009B03C4" w:rsidRDefault="00C51F8B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C51F8B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86" w:type="dxa"/>
          </w:tcPr>
          <w:p w14:paraId="3F559E0C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29D0F1F" w14:textId="6F343D7D" w:rsidR="00504B97" w:rsidRPr="008D6C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</w:tr>
      <w:tr w:rsidR="00504B97" w:rsidRPr="008733FB" w14:paraId="2D74CD96" w14:textId="77777777" w:rsidTr="00504B97">
        <w:tc>
          <w:tcPr>
            <w:tcW w:w="4500" w:type="dxa"/>
          </w:tcPr>
          <w:p w14:paraId="40966AD5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2B6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080" w:type="dxa"/>
          </w:tcPr>
          <w:p w14:paraId="658D4E2F" w14:textId="7756D1DC" w:rsidR="00504B97" w:rsidRPr="005402B6" w:rsidRDefault="00B17F25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402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D54FC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B247AD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7482B4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C6F87A" w14:textId="5F4872DC" w:rsidR="00504B97" w:rsidRPr="009B03C4" w:rsidRDefault="00C51F8B" w:rsidP="00C5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6B3725ED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DB6EB7C" w14:textId="18724E41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04B97" w:rsidRPr="008733FB" w14:paraId="740F12A3" w14:textId="77777777" w:rsidTr="00504B97">
        <w:tc>
          <w:tcPr>
            <w:tcW w:w="4500" w:type="dxa"/>
          </w:tcPr>
          <w:p w14:paraId="74FFCFA7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2B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4CE238B" w14:textId="58BDD17E" w:rsidR="00504B97" w:rsidRPr="005402B6" w:rsidRDefault="00B17F25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402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36584C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E63C6B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A8A26D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6BE2FF" w14:textId="589779F5" w:rsidR="00504B97" w:rsidRPr="009B03C4" w:rsidRDefault="00C51F8B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DE31D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46F041B4" w14:textId="77777777" w:rsidR="00504B97" w:rsidRPr="005A205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A1573FB" w14:textId="1296DDE3" w:rsidR="00504B97" w:rsidRPr="00A503B8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04B97" w:rsidRPr="008733FB" w14:paraId="0F57C49C" w14:textId="77777777" w:rsidTr="00504B97">
        <w:tc>
          <w:tcPr>
            <w:tcW w:w="4500" w:type="dxa"/>
          </w:tcPr>
          <w:p w14:paraId="014AE8BC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02B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5402B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31CF2EF8" w14:textId="051AB042" w:rsidR="00504B97" w:rsidRPr="005402B6" w:rsidRDefault="00B17F25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402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499C2F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F9B657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D50231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C202CB" w14:textId="29FC469F" w:rsidR="00504B97" w:rsidRPr="009B03C4" w:rsidRDefault="0088424D" w:rsidP="0088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6" w:type="dxa"/>
          </w:tcPr>
          <w:p w14:paraId="6FF1FC49" w14:textId="77777777" w:rsidR="00504B97" w:rsidRPr="005A205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16874DB" w14:textId="47ECE3D7" w:rsidR="00504B97" w:rsidRPr="005045DC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504B97" w:rsidRPr="008733FB" w14:paraId="55FAC56D" w14:textId="77777777" w:rsidTr="00504B97">
        <w:tc>
          <w:tcPr>
            <w:tcW w:w="4500" w:type="dxa"/>
          </w:tcPr>
          <w:p w14:paraId="351E605A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02B6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696321B4" w14:textId="6BE89383" w:rsidR="00504B97" w:rsidRPr="005402B6" w:rsidRDefault="00B17F25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402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0DB66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BD85D5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C43BE8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B131D" w14:textId="2FA8897C" w:rsidR="00504B97" w:rsidRPr="009B03C4" w:rsidRDefault="00C51F8B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C51F8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05592597" w14:textId="77777777" w:rsidR="00504B97" w:rsidRPr="005A205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803D477" w14:textId="67BF1A26" w:rsidR="00504B97" w:rsidRPr="00F15D18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04B97" w:rsidRPr="008733FB" w14:paraId="25823F5E" w14:textId="77777777" w:rsidTr="00504B97">
        <w:tc>
          <w:tcPr>
            <w:tcW w:w="4500" w:type="dxa"/>
          </w:tcPr>
          <w:p w14:paraId="1074CB87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BB0C737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78CA0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3ADBE0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1DCB2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4C549B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756A422" w14:textId="77777777" w:rsidR="00504B97" w:rsidRPr="005A205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1E3A6C9" w14:textId="77777777" w:rsidR="00504B97" w:rsidRPr="005A205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8733FB" w14:paraId="0BB61B54" w14:textId="77777777" w:rsidTr="00504B97">
        <w:tc>
          <w:tcPr>
            <w:tcW w:w="4500" w:type="dxa"/>
          </w:tcPr>
          <w:p w14:paraId="10C5C488" w14:textId="77777777" w:rsidR="00504B97" w:rsidRPr="005402B6" w:rsidRDefault="00504B97" w:rsidP="00504B9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2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E113E8C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9299F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DE8B67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6FC09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4FA46F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96414E2" w14:textId="77777777" w:rsidR="00504B97" w:rsidRPr="005A205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F821040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5F32" w:rsidRPr="008733FB" w14:paraId="6D23A858" w14:textId="77777777" w:rsidTr="00504B97">
        <w:tc>
          <w:tcPr>
            <w:tcW w:w="4500" w:type="dxa"/>
          </w:tcPr>
          <w:p w14:paraId="12C2C645" w14:textId="0843AC6C" w:rsidR="001F5F32" w:rsidRPr="005402B6" w:rsidRDefault="001F5F32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2B6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553CFFE2" w14:textId="69986CB3" w:rsidR="001F5F32" w:rsidRPr="005402B6" w:rsidRDefault="00B17F25" w:rsidP="00B1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5402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31717F" w14:textId="77777777" w:rsidR="001F5F32" w:rsidRPr="009B03C4" w:rsidRDefault="001F5F32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DBDA4C" w14:textId="273A6A53" w:rsidR="001F5F32" w:rsidRDefault="001F5F32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526230" w14:textId="77777777" w:rsidR="001F5F32" w:rsidRPr="009B03C4" w:rsidRDefault="001F5F32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D9757" w14:textId="43C89420" w:rsidR="001F5F32" w:rsidRPr="009B03C4" w:rsidRDefault="00481C77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7DF3BE84" w14:textId="77777777" w:rsidR="001F5F32" w:rsidRPr="005A2056" w:rsidRDefault="001F5F32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AE0CCF6" w14:textId="070DC9BF" w:rsidR="001F5F32" w:rsidRDefault="001F5F32" w:rsidP="001F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B97" w:rsidRPr="008733FB" w14:paraId="735FA551" w14:textId="77777777" w:rsidTr="00504B97">
        <w:tc>
          <w:tcPr>
            <w:tcW w:w="4500" w:type="dxa"/>
          </w:tcPr>
          <w:p w14:paraId="46FF15E0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2B6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</w:tcPr>
          <w:p w14:paraId="42F712BC" w14:textId="178EEF8A" w:rsidR="00504B97" w:rsidRPr="005402B6" w:rsidRDefault="00B17F25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5402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B968067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C8BB8B" w14:textId="488D3334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CFB250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F899C7" w14:textId="7F62C515" w:rsidR="00504B97" w:rsidRPr="009B03C4" w:rsidRDefault="00633FED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283044BB" w14:textId="77777777" w:rsidR="00504B97" w:rsidRPr="005A205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EC980D0" w14:textId="5095E819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04B97" w:rsidRPr="008733FB" w14:paraId="35D43FAD" w14:textId="77777777" w:rsidTr="00504B97">
        <w:trPr>
          <w:trHeight w:val="335"/>
        </w:trPr>
        <w:tc>
          <w:tcPr>
            <w:tcW w:w="4500" w:type="dxa"/>
          </w:tcPr>
          <w:p w14:paraId="37561AFF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2B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D568B2A" w14:textId="618832CF" w:rsidR="00504B97" w:rsidRPr="005402B6" w:rsidRDefault="00B17F25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5402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C25C4FD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030C21" w14:textId="44287ABE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F52F53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534C2" w14:textId="0ADD9CBF" w:rsidR="00504B97" w:rsidRPr="009B03C4" w:rsidRDefault="00481C7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5A65B364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A9FF705" w14:textId="712CEA9E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04B97" w:rsidRPr="00636712" w14:paraId="5E789EA8" w14:textId="77777777" w:rsidTr="00504B97">
        <w:trPr>
          <w:trHeight w:val="209"/>
        </w:trPr>
        <w:tc>
          <w:tcPr>
            <w:tcW w:w="4500" w:type="dxa"/>
          </w:tcPr>
          <w:p w14:paraId="78AF01E4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2B6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6CE880AF" w14:textId="0BB61ABB" w:rsidR="00504B97" w:rsidRPr="005402B6" w:rsidRDefault="0088424D" w:rsidP="0088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5402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9DB954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DB99D0" w14:textId="52960886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AA8B9A5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E6DD29" w14:textId="21D9095C" w:rsidR="00504B97" w:rsidRPr="009B03C4" w:rsidRDefault="00481C7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44BF4F27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A4C5C2A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B97" w:rsidRPr="00636712" w14:paraId="4B328750" w14:textId="77777777" w:rsidTr="00504B97">
        <w:trPr>
          <w:trHeight w:val="209"/>
        </w:trPr>
        <w:tc>
          <w:tcPr>
            <w:tcW w:w="4500" w:type="dxa"/>
          </w:tcPr>
          <w:p w14:paraId="66CC2CBE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DD6B56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B94D0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38CFD8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A7AF8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C4C57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0C29940E" w14:textId="77777777" w:rsidR="00504B97" w:rsidRPr="0063671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2218686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8733FB" w14:paraId="0CAADE20" w14:textId="77777777" w:rsidTr="00504B97">
        <w:trPr>
          <w:trHeight w:val="335"/>
        </w:trPr>
        <w:tc>
          <w:tcPr>
            <w:tcW w:w="4500" w:type="dxa"/>
          </w:tcPr>
          <w:p w14:paraId="6C7DF096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683933E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488F6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F74498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F658B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B755AB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25E6899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ADF8981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8733FB" w14:paraId="6158CB0D" w14:textId="77777777" w:rsidTr="00504B97">
        <w:trPr>
          <w:trHeight w:val="335"/>
        </w:trPr>
        <w:tc>
          <w:tcPr>
            <w:tcW w:w="4500" w:type="dxa"/>
          </w:tcPr>
          <w:p w14:paraId="12183750" w14:textId="77777777" w:rsidR="00504B97" w:rsidRPr="005402B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2B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460EA8B1" w14:textId="139B8C06" w:rsidR="00504B97" w:rsidRPr="005402B6" w:rsidRDefault="0088424D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5402B6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3B6A63B8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806660" w14:textId="476568A0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7E47D98" w14:textId="77777777" w:rsidR="00504B97" w:rsidRPr="009B03C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B2E87D" w14:textId="0926FFA4" w:rsidR="00504B97" w:rsidRPr="009B03C4" w:rsidRDefault="00481C7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504B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6" w:type="dxa"/>
          </w:tcPr>
          <w:p w14:paraId="618DED0F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CCC36A3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B97" w:rsidRPr="008733FB" w14:paraId="23B2538C" w14:textId="77777777" w:rsidTr="00504B97">
        <w:trPr>
          <w:trHeight w:val="335"/>
        </w:trPr>
        <w:tc>
          <w:tcPr>
            <w:tcW w:w="4500" w:type="dxa"/>
          </w:tcPr>
          <w:p w14:paraId="2672A8A3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BC32CF" w14:textId="77777777" w:rsidR="00504B97" w:rsidRPr="004C5619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9F5EE84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CC0416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59A6E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25104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4BAAE53D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6292661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8733FB" w14:paraId="52BCCC21" w14:textId="77777777" w:rsidTr="00504B97">
        <w:trPr>
          <w:trHeight w:val="335"/>
        </w:trPr>
        <w:tc>
          <w:tcPr>
            <w:tcW w:w="4500" w:type="dxa"/>
          </w:tcPr>
          <w:p w14:paraId="0B3BE287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7F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136DFF28" w14:textId="77777777" w:rsidR="00504B97" w:rsidRPr="004C5619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DE25827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5CB9F7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724DA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2D9D3B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5DF5B8B3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6BB83D1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8733FB" w14:paraId="42F8F602" w14:textId="77777777" w:rsidTr="00504B97">
        <w:trPr>
          <w:trHeight w:val="335"/>
        </w:trPr>
        <w:tc>
          <w:tcPr>
            <w:tcW w:w="4500" w:type="dxa"/>
          </w:tcPr>
          <w:p w14:paraId="2FEFFAB6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471E119" w14:textId="77777777" w:rsidR="00504B97" w:rsidRPr="004C5619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FD552C6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D555D6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ADFC4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720C5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5030F2BE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0DD4050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8733FB" w14:paraId="3DFD1FBD" w14:textId="77777777" w:rsidTr="00504B97">
        <w:trPr>
          <w:trHeight w:val="335"/>
        </w:trPr>
        <w:tc>
          <w:tcPr>
            <w:tcW w:w="4500" w:type="dxa"/>
          </w:tcPr>
          <w:p w14:paraId="6402865D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4FE988B5" w14:textId="764269F6" w:rsidR="00504B97" w:rsidRPr="00F07FED" w:rsidRDefault="00B17F25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4D2E694F" w14:textId="77777777" w:rsidR="00504B97" w:rsidRPr="00F07FED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8AE893" w14:textId="728A8D10" w:rsidR="00504B97" w:rsidRPr="00F07FED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5408FFF4" w14:textId="77777777" w:rsidR="00504B97" w:rsidRPr="00F07FED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02873" w14:textId="59C829D2" w:rsidR="00504B97" w:rsidRPr="00F07FED" w:rsidRDefault="00481C7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81C77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86" w:type="dxa"/>
          </w:tcPr>
          <w:p w14:paraId="362CCACD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F6CDA3C" w14:textId="60705A1F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504B97" w:rsidRPr="008733FB" w14:paraId="4F5FA36E" w14:textId="77777777" w:rsidTr="00504B97">
        <w:trPr>
          <w:trHeight w:val="335"/>
        </w:trPr>
        <w:tc>
          <w:tcPr>
            <w:tcW w:w="4500" w:type="dxa"/>
          </w:tcPr>
          <w:p w14:paraId="32B77DE3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653A57" w14:textId="6CE7E891" w:rsidR="00504B97" w:rsidRPr="00F07FED" w:rsidRDefault="00B17F25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A7C0361" w14:textId="77777777" w:rsidR="00504B97" w:rsidRPr="00F07FED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9A9009" w14:textId="25BC41FE" w:rsidR="00504B97" w:rsidRPr="00F07FED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E945D0B" w14:textId="77777777" w:rsidR="00504B97" w:rsidRPr="00F07FED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C25C8C" w14:textId="6BEDF857" w:rsidR="00504B97" w:rsidRPr="00F07FED" w:rsidRDefault="00481C7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81C7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6765207A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D9BDC50" w14:textId="5D6F5BC4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04B97" w:rsidRPr="008733FB" w14:paraId="732B2FCB" w14:textId="77777777" w:rsidTr="00504B97">
        <w:trPr>
          <w:trHeight w:val="335"/>
        </w:trPr>
        <w:tc>
          <w:tcPr>
            <w:tcW w:w="4500" w:type="dxa"/>
          </w:tcPr>
          <w:p w14:paraId="230D9FE9" w14:textId="77777777" w:rsidR="00504B97" w:rsidRPr="006D461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BC652A" w14:textId="6D60D385" w:rsidR="00504B97" w:rsidRPr="00C3120F" w:rsidRDefault="00B17F25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4281ECF3" w14:textId="77777777" w:rsidR="00504B97" w:rsidRPr="00C3120F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6C0750" w14:textId="22300DB9" w:rsidR="00504B97" w:rsidRPr="0012784D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04614429" w14:textId="77777777" w:rsidR="00504B97" w:rsidRPr="00C3120F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807FEF" w14:textId="470C3231" w:rsidR="00504B97" w:rsidRPr="00C3120F" w:rsidRDefault="00481C7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86" w:type="dxa"/>
          </w:tcPr>
          <w:p w14:paraId="36B8BFA7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689D3C9D" w14:textId="3830405F" w:rsidR="00504B97" w:rsidRPr="0012784D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  <w:tr w:rsidR="00504B97" w:rsidRPr="008733FB" w14:paraId="02750DF4" w14:textId="77777777" w:rsidTr="00504B97">
        <w:trPr>
          <w:trHeight w:val="335"/>
        </w:trPr>
        <w:tc>
          <w:tcPr>
            <w:tcW w:w="4500" w:type="dxa"/>
          </w:tcPr>
          <w:p w14:paraId="5AD57A00" w14:textId="77777777" w:rsidR="005402B6" w:rsidRPr="00135B56" w:rsidRDefault="005402B6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B64A8F" w14:textId="77777777" w:rsidR="00504B97" w:rsidRPr="004C5619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E5733C1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2694ADC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981F0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AA8785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71DADB1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389D37DE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8733FB" w14:paraId="7E82BD1E" w14:textId="77777777" w:rsidTr="00504B97">
        <w:trPr>
          <w:trHeight w:val="335"/>
        </w:trPr>
        <w:tc>
          <w:tcPr>
            <w:tcW w:w="4500" w:type="dxa"/>
          </w:tcPr>
          <w:p w14:paraId="5FA4F5FF" w14:textId="77777777" w:rsidR="00504B97" w:rsidRPr="00135B56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67E25DC" w14:textId="77777777" w:rsidR="00504B97" w:rsidRPr="004C5619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07F3AD2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005238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F1691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1ABFD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3F5FF7A8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FACAD57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4F014A" w14:paraId="6D1CA5B2" w14:textId="77777777" w:rsidTr="00504B97">
        <w:trPr>
          <w:trHeight w:val="335"/>
        </w:trPr>
        <w:tc>
          <w:tcPr>
            <w:tcW w:w="4500" w:type="dxa"/>
          </w:tcPr>
          <w:p w14:paraId="789E11EB" w14:textId="77777777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3226579" w14:textId="369F81F7" w:rsidR="00504B97" w:rsidRPr="004F014A" w:rsidRDefault="00B17F25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99BAB99" w14:textId="77777777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12E1DA" w14:textId="028C9E90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6F36CD" w14:textId="77777777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5F857" w14:textId="39EE4BFB" w:rsidR="00504B97" w:rsidRPr="004F014A" w:rsidRDefault="00481C7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0064FF58" w14:textId="77777777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DA48F5D" w14:textId="77777777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B97" w:rsidRPr="004F014A" w14:paraId="1C0C1EAA" w14:textId="77777777" w:rsidTr="00504B97">
        <w:trPr>
          <w:trHeight w:val="335"/>
        </w:trPr>
        <w:tc>
          <w:tcPr>
            <w:tcW w:w="4500" w:type="dxa"/>
          </w:tcPr>
          <w:p w14:paraId="7F0D8DC1" w14:textId="77777777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46041B20" w14:textId="2049A2E5" w:rsidR="00504B97" w:rsidRPr="004F014A" w:rsidRDefault="00B17F25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69177C3" w14:textId="77777777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AC4537" w14:textId="3EC420BE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CE80C80" w14:textId="77777777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442D8" w14:textId="05E5AF48" w:rsidR="00504B97" w:rsidRPr="004F014A" w:rsidRDefault="00481C7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38F54916" w14:textId="77777777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501AB0F" w14:textId="77777777" w:rsidR="00504B97" w:rsidRPr="004F014A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B97" w:rsidRPr="008733FB" w14:paraId="4F2E1D11" w14:textId="77777777" w:rsidTr="00504B97">
        <w:trPr>
          <w:trHeight w:val="335"/>
        </w:trPr>
        <w:tc>
          <w:tcPr>
            <w:tcW w:w="4500" w:type="dxa"/>
          </w:tcPr>
          <w:p w14:paraId="18012CC9" w14:textId="77777777" w:rsidR="00504B97" w:rsidRPr="00384142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384142">
              <w:rPr>
                <w:rFonts w:ascii="Angsana New" w:hAnsi="Angsana New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1080" w:type="dxa"/>
          </w:tcPr>
          <w:p w14:paraId="001FEA5F" w14:textId="0C791E10" w:rsidR="00504B97" w:rsidRPr="001A273E" w:rsidRDefault="00B17F25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36EFFB3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5450EB" w14:textId="0BC97EB0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1B115E6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1D9D2" w14:textId="364BAB6D" w:rsidR="00504B97" w:rsidRDefault="00481C7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86" w:type="dxa"/>
          </w:tcPr>
          <w:p w14:paraId="592E08C8" w14:textId="77777777" w:rsidR="00504B97" w:rsidRPr="008733F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613C309" w14:textId="7CFCD78E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</w:tbl>
    <w:p w14:paraId="28C0EBED" w14:textId="77777777" w:rsidR="00504B97" w:rsidRPr="009D2C34" w:rsidRDefault="00504B97" w:rsidP="001B3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26" w:type="dxa"/>
        <w:tblInd w:w="458" w:type="dxa"/>
        <w:tblLayout w:type="fixed"/>
        <w:tblLook w:val="01E0" w:firstRow="1" w:lastRow="1" w:firstColumn="1" w:lastColumn="1" w:noHBand="0" w:noVBand="0"/>
      </w:tblPr>
      <w:tblGrid>
        <w:gridCol w:w="4492"/>
        <w:gridCol w:w="1080"/>
        <w:gridCol w:w="270"/>
        <w:gridCol w:w="1080"/>
        <w:gridCol w:w="274"/>
        <w:gridCol w:w="1080"/>
        <w:gridCol w:w="270"/>
        <w:gridCol w:w="1080"/>
      </w:tblGrid>
      <w:tr w:rsidR="00095996" w:rsidRPr="00D26778" w14:paraId="6FFFA5BC" w14:textId="77777777" w:rsidTr="003A6267">
        <w:trPr>
          <w:tblHeader/>
        </w:trPr>
        <w:tc>
          <w:tcPr>
            <w:tcW w:w="4492" w:type="dxa"/>
          </w:tcPr>
          <w:p w14:paraId="7C83ED32" w14:textId="624131E0" w:rsidR="00095996" w:rsidRPr="00392458" w:rsidRDefault="00095996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19765D0" w14:textId="5764680A" w:rsidR="00095996" w:rsidRPr="00001C43" w:rsidRDefault="00095996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7829A637" w14:textId="77777777" w:rsidR="00095996" w:rsidRPr="00001C43" w:rsidRDefault="00095996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0557A2" w14:textId="56508C48" w:rsidR="00095996" w:rsidRPr="00001C43" w:rsidRDefault="00095996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4B97" w:rsidRPr="00D26778" w14:paraId="381043EF" w14:textId="77777777" w:rsidTr="00D94F53">
        <w:trPr>
          <w:tblHeader/>
        </w:trPr>
        <w:tc>
          <w:tcPr>
            <w:tcW w:w="4492" w:type="dxa"/>
          </w:tcPr>
          <w:p w14:paraId="59C61F71" w14:textId="77777777" w:rsidR="00504B97" w:rsidRPr="00392458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B11DCD" w14:textId="4649C39B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5D0FC97" w14:textId="77777777" w:rsidR="00504B97" w:rsidRPr="00001C4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712C1" w14:textId="7B19BF9E" w:rsidR="00504B97" w:rsidRPr="00AD7D2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31</w:t>
            </w:r>
            <w:r w:rsidRPr="00001C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5C177783" w14:textId="77777777" w:rsidR="00504B97" w:rsidRPr="00001C4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0D11B" w14:textId="7C764A5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672BD98" w14:textId="77777777" w:rsidR="00504B97" w:rsidRPr="00001C4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04051" w14:textId="1022DAF1" w:rsidR="00504B97" w:rsidRPr="00AD7D2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31</w:t>
            </w:r>
            <w:r w:rsidRPr="00001C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04B97" w:rsidRPr="00D26778" w14:paraId="4608C84A" w14:textId="77777777" w:rsidTr="00D94F53">
        <w:trPr>
          <w:tblHeader/>
        </w:trPr>
        <w:tc>
          <w:tcPr>
            <w:tcW w:w="4492" w:type="dxa"/>
          </w:tcPr>
          <w:p w14:paraId="1ED78D0E" w14:textId="1BC7CF30" w:rsidR="00504B97" w:rsidRPr="00982858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4E4B0928" w14:textId="709D57FD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2CD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AB30C7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B15B0" w14:textId="224D0333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2CD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6DFBE125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92AF8" w14:textId="08EDFCD6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2CD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BF266E6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627AAA" w14:textId="7D3ACA84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2CD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04B97" w:rsidRPr="00D26778" w14:paraId="7264E13F" w14:textId="77777777" w:rsidTr="00D94F53">
        <w:trPr>
          <w:tblHeader/>
        </w:trPr>
        <w:tc>
          <w:tcPr>
            <w:tcW w:w="4492" w:type="dxa"/>
          </w:tcPr>
          <w:p w14:paraId="59F89486" w14:textId="77777777" w:rsidR="00504B97" w:rsidRPr="00B045D4" w:rsidRDefault="00504B97" w:rsidP="00504B9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4" w:type="dxa"/>
            <w:gridSpan w:val="7"/>
          </w:tcPr>
          <w:p w14:paraId="3066CA1F" w14:textId="77777777" w:rsidR="00504B97" w:rsidRPr="00B045D4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4B97" w:rsidRPr="00D26778" w14:paraId="29089184" w14:textId="77777777" w:rsidTr="00D94F53">
        <w:tc>
          <w:tcPr>
            <w:tcW w:w="4492" w:type="dxa"/>
          </w:tcPr>
          <w:p w14:paraId="232233DC" w14:textId="77777777" w:rsidR="00504B97" w:rsidRPr="00B045D4" w:rsidRDefault="00504B97" w:rsidP="00504B9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34" w:type="dxa"/>
            <w:gridSpan w:val="7"/>
          </w:tcPr>
          <w:p w14:paraId="722C5011" w14:textId="77777777" w:rsidR="00504B97" w:rsidRPr="00B045D4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04B97" w:rsidRPr="00D26778" w14:paraId="07D979E4" w14:textId="77777777" w:rsidTr="00D94F53">
        <w:tc>
          <w:tcPr>
            <w:tcW w:w="4492" w:type="dxa"/>
          </w:tcPr>
          <w:p w14:paraId="5C43890B" w14:textId="7D2EC0D0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5ED528D" w14:textId="2ED64F68" w:rsidR="00504B97" w:rsidRDefault="002133FC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849FC0" w14:textId="77777777" w:rsidR="00504B97" w:rsidRPr="004C5619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F148E4" w14:textId="36CFB860" w:rsidR="00504B97" w:rsidRPr="00683D6C" w:rsidRDefault="00E810D3" w:rsidP="00E8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4" w:type="dxa"/>
          </w:tcPr>
          <w:p w14:paraId="118618E4" w14:textId="77777777" w:rsidR="00504B97" w:rsidRPr="004C5619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758FEF" w14:textId="2E4FFCE5" w:rsidR="00504B97" w:rsidRPr="004C5619" w:rsidRDefault="002133FC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1FAB01" w14:textId="77777777" w:rsidR="00504B97" w:rsidRPr="004C5619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EFFD68" w14:textId="0945EE3B" w:rsidR="00504B97" w:rsidRPr="00722C2D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B97" w:rsidRPr="00D26778" w14:paraId="655485E3" w14:textId="77777777" w:rsidTr="00D94F53">
        <w:tc>
          <w:tcPr>
            <w:tcW w:w="4492" w:type="dxa"/>
          </w:tcPr>
          <w:p w14:paraId="5E49E89D" w14:textId="05A7EF5E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6DC4F9" w14:textId="63D36138" w:rsidR="00504B97" w:rsidRDefault="002060A7" w:rsidP="002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1,353</w:t>
            </w:r>
          </w:p>
        </w:tc>
        <w:tc>
          <w:tcPr>
            <w:tcW w:w="270" w:type="dxa"/>
          </w:tcPr>
          <w:p w14:paraId="122A5A8E" w14:textId="77777777" w:rsidR="00504B97" w:rsidRPr="004C5619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E0A1BE" w14:textId="48E0A68B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810D3">
              <w:rPr>
                <w:rFonts w:ascii="Angsana New" w:hAnsi="Angsana New"/>
                <w:sz w:val="30"/>
                <w:szCs w:val="30"/>
              </w:rPr>
              <w:t>,277</w:t>
            </w:r>
          </w:p>
        </w:tc>
        <w:tc>
          <w:tcPr>
            <w:tcW w:w="274" w:type="dxa"/>
          </w:tcPr>
          <w:p w14:paraId="2DAA0404" w14:textId="77777777" w:rsidR="00504B97" w:rsidRPr="004C5619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68C905" w14:textId="4DA5B36F" w:rsidR="00504B97" w:rsidRPr="004C5619" w:rsidRDefault="002133FC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F4AE2A" w14:textId="77777777" w:rsidR="00504B97" w:rsidRPr="004C5619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CA6A14" w14:textId="5AD0F631" w:rsidR="00504B97" w:rsidRPr="00722C2D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B97" w:rsidRPr="00D26778" w14:paraId="2D9BA885" w14:textId="77777777" w:rsidTr="00D94F53">
        <w:tc>
          <w:tcPr>
            <w:tcW w:w="4492" w:type="dxa"/>
          </w:tcPr>
          <w:p w14:paraId="212CC654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C13E6F" w14:textId="2B903B3B" w:rsidR="00504B97" w:rsidRPr="00B045D4" w:rsidRDefault="002060A7" w:rsidP="002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1,353</w:t>
            </w:r>
          </w:p>
        </w:tc>
        <w:tc>
          <w:tcPr>
            <w:tcW w:w="270" w:type="dxa"/>
          </w:tcPr>
          <w:p w14:paraId="098511D4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99BE6" w14:textId="00BEF0DE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E810D3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4" w:type="dxa"/>
          </w:tcPr>
          <w:p w14:paraId="78AEB4FF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290CC" w14:textId="68E185C9" w:rsidR="00504B97" w:rsidRPr="00B61AC6" w:rsidRDefault="002133FC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59CD2F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214D35" w14:textId="131C2274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04B97" w:rsidRPr="00D26778" w14:paraId="414E3CD0" w14:textId="77777777" w:rsidTr="00D94F53">
        <w:tc>
          <w:tcPr>
            <w:tcW w:w="4492" w:type="dxa"/>
          </w:tcPr>
          <w:p w14:paraId="479CCDFB" w14:textId="47D5FFE3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9703F4" w14:textId="77777777" w:rsidR="00504B97" w:rsidRPr="00B045D4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F8573" w14:textId="77777777" w:rsidR="00504B97" w:rsidRPr="00B045D4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F7680" w14:textId="77777777" w:rsidR="00504B97" w:rsidRPr="00B045D4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7E1F1BA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3559F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88191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F521F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D26778" w14:paraId="50A3388F" w14:textId="77777777" w:rsidTr="00D94F53">
        <w:tc>
          <w:tcPr>
            <w:tcW w:w="4492" w:type="dxa"/>
          </w:tcPr>
          <w:p w14:paraId="717FD153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4F8E4E38" w14:textId="77777777" w:rsidR="00504B97" w:rsidRPr="00B045D4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B97EE" w14:textId="77777777" w:rsidR="00504B97" w:rsidRPr="00B045D4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05A47" w14:textId="77777777" w:rsidR="00504B97" w:rsidRPr="00B045D4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6F44750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082A9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14286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1B9D7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B97" w:rsidRPr="00D26778" w14:paraId="3F044D90" w14:textId="77777777" w:rsidTr="00D94F53">
        <w:tc>
          <w:tcPr>
            <w:tcW w:w="4492" w:type="dxa"/>
          </w:tcPr>
          <w:p w14:paraId="20BD9C6B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5267FE0" w14:textId="55293A9B" w:rsidR="00504B97" w:rsidRPr="00B045D4" w:rsidRDefault="002133FC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48765" w14:textId="77777777" w:rsidR="00504B97" w:rsidRPr="00B045D4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B116C" w14:textId="05CA1861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A682D02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3783A" w14:textId="27D03F3F" w:rsidR="00504B97" w:rsidRPr="00B045D4" w:rsidRDefault="002133FC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33FC">
              <w:rPr>
                <w:rFonts w:ascii="Angsana New" w:hAnsi="Angsana New"/>
                <w:sz w:val="30"/>
                <w:szCs w:val="30"/>
              </w:rPr>
              <w:t>63,326</w:t>
            </w:r>
          </w:p>
        </w:tc>
        <w:tc>
          <w:tcPr>
            <w:tcW w:w="270" w:type="dxa"/>
          </w:tcPr>
          <w:p w14:paraId="4977FC05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C3970" w14:textId="4B6AFC71" w:rsidR="00504B97" w:rsidRPr="00B045D4" w:rsidRDefault="004E743E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56,394</w:t>
            </w:r>
          </w:p>
        </w:tc>
      </w:tr>
      <w:tr w:rsidR="00504B97" w:rsidRPr="00D26778" w14:paraId="5D13DE3C" w14:textId="77777777" w:rsidTr="00D94F53">
        <w:tc>
          <w:tcPr>
            <w:tcW w:w="4492" w:type="dxa"/>
          </w:tcPr>
          <w:p w14:paraId="232058EB" w14:textId="77777777" w:rsidR="00504B97" w:rsidRPr="00B045D4" w:rsidRDefault="00504B97" w:rsidP="00504B97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AFFED6A" w14:textId="678B6D21" w:rsidR="00504B97" w:rsidRPr="00B045D4" w:rsidRDefault="002133FC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33FC">
              <w:rPr>
                <w:rFonts w:ascii="Angsana New" w:hAnsi="Angsana New"/>
                <w:sz w:val="30"/>
                <w:szCs w:val="30"/>
              </w:rPr>
              <w:t>3,646</w:t>
            </w:r>
          </w:p>
        </w:tc>
        <w:tc>
          <w:tcPr>
            <w:tcW w:w="270" w:type="dxa"/>
          </w:tcPr>
          <w:p w14:paraId="3743BE45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730D6" w14:textId="1150FB36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E810D3"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274" w:type="dxa"/>
          </w:tcPr>
          <w:p w14:paraId="0C495E6F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86FE2" w14:textId="661DEB99" w:rsidR="00504B97" w:rsidRPr="00B045D4" w:rsidRDefault="002133FC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33FC">
              <w:rPr>
                <w:rFonts w:ascii="Angsana New" w:hAnsi="Angsana New"/>
                <w:sz w:val="30"/>
                <w:szCs w:val="30"/>
              </w:rPr>
              <w:t>1,862</w:t>
            </w:r>
          </w:p>
        </w:tc>
        <w:tc>
          <w:tcPr>
            <w:tcW w:w="270" w:type="dxa"/>
          </w:tcPr>
          <w:p w14:paraId="3FA92DB5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4B554A" w14:textId="709A416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4E743E">
              <w:rPr>
                <w:rFonts w:ascii="Angsana New" w:hAnsi="Angsana New"/>
                <w:sz w:val="30"/>
                <w:szCs w:val="30"/>
              </w:rPr>
              <w:t>760</w:t>
            </w:r>
          </w:p>
        </w:tc>
      </w:tr>
      <w:tr w:rsidR="00504B97" w:rsidRPr="00D26778" w14:paraId="4866F767" w14:textId="77777777" w:rsidTr="00D94F53">
        <w:tc>
          <w:tcPr>
            <w:tcW w:w="4492" w:type="dxa"/>
          </w:tcPr>
          <w:p w14:paraId="5E418248" w14:textId="77777777" w:rsidR="00504B97" w:rsidRPr="00B045D4" w:rsidRDefault="00504B97" w:rsidP="00504B97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2FDFDF" w14:textId="07BF092E" w:rsidR="00504B97" w:rsidRPr="00B045D4" w:rsidRDefault="002133FC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33FC">
              <w:rPr>
                <w:rFonts w:ascii="Angsana New" w:hAnsi="Angsana New"/>
                <w:sz w:val="30"/>
                <w:szCs w:val="30"/>
              </w:rPr>
              <w:t>2,321</w:t>
            </w:r>
          </w:p>
        </w:tc>
        <w:tc>
          <w:tcPr>
            <w:tcW w:w="270" w:type="dxa"/>
          </w:tcPr>
          <w:p w14:paraId="51AC2E13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70745B" w14:textId="6FABCC5C" w:rsidR="00504B97" w:rsidRPr="00B045D4" w:rsidRDefault="00E810D3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274" w:type="dxa"/>
          </w:tcPr>
          <w:p w14:paraId="562C9EA6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CF2D1C" w14:textId="723E0081" w:rsidR="00504B97" w:rsidRPr="00B045D4" w:rsidRDefault="002133FC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33F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F0246BE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60AA02" w14:textId="7363EBAA" w:rsidR="00504B97" w:rsidRPr="00B045D4" w:rsidRDefault="004E743E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04B97" w:rsidRPr="00D26778" w14:paraId="1274E15A" w14:textId="77777777" w:rsidTr="00D94F53">
        <w:tc>
          <w:tcPr>
            <w:tcW w:w="4492" w:type="dxa"/>
          </w:tcPr>
          <w:p w14:paraId="312DFABE" w14:textId="77777777" w:rsidR="00504B97" w:rsidRPr="00B045D4" w:rsidRDefault="00504B97" w:rsidP="00504B97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F91A13" w14:textId="29A5DA1E" w:rsidR="00504B97" w:rsidRPr="00B045D4" w:rsidRDefault="004557EF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7EF">
              <w:rPr>
                <w:rFonts w:ascii="Angsana New" w:hAnsi="Angsana New"/>
                <w:b/>
                <w:bCs/>
                <w:sz w:val="30"/>
                <w:szCs w:val="30"/>
              </w:rPr>
              <w:t>5,967</w:t>
            </w:r>
          </w:p>
        </w:tc>
        <w:tc>
          <w:tcPr>
            <w:tcW w:w="270" w:type="dxa"/>
          </w:tcPr>
          <w:p w14:paraId="2E6A1695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F11724" w14:textId="1AA49096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E810D3">
              <w:rPr>
                <w:rFonts w:ascii="Angsana New" w:hAnsi="Angsana New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74" w:type="dxa"/>
          </w:tcPr>
          <w:p w14:paraId="5A117EB8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372CFC" w14:textId="187747A7" w:rsidR="00504B97" w:rsidRPr="00B045D4" w:rsidRDefault="004557EF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7EF">
              <w:rPr>
                <w:rFonts w:ascii="Angsana New" w:hAnsi="Angsana New"/>
                <w:b/>
                <w:bCs/>
                <w:sz w:val="30"/>
                <w:szCs w:val="30"/>
              </w:rPr>
              <w:t>65,192</w:t>
            </w:r>
          </w:p>
        </w:tc>
        <w:tc>
          <w:tcPr>
            <w:tcW w:w="270" w:type="dxa"/>
          </w:tcPr>
          <w:p w14:paraId="1BC5BF14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401BBD" w14:textId="1630D2AD" w:rsidR="00504B97" w:rsidRPr="00B045D4" w:rsidRDefault="004E743E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504B97">
              <w:rPr>
                <w:rFonts w:ascii="Angsana New" w:hAnsi="Angsana New"/>
                <w:b/>
                <w:bCs/>
                <w:sz w:val="30"/>
                <w:szCs w:val="30"/>
              </w:rPr>
              <w:t>,1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504B9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AD5FA6" w:rsidRPr="00D26778" w14:paraId="7F19D14A" w14:textId="77777777" w:rsidTr="00AD5FA6">
        <w:tc>
          <w:tcPr>
            <w:tcW w:w="4492" w:type="dxa"/>
          </w:tcPr>
          <w:p w14:paraId="1806F0A1" w14:textId="77777777" w:rsidR="00AD5FA6" w:rsidRPr="00B045D4" w:rsidRDefault="00AD5FA6" w:rsidP="00504B97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4A1F16" w14:textId="77777777" w:rsidR="00AD5FA6" w:rsidRPr="004557EF" w:rsidRDefault="00AD5FA6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77D95" w14:textId="77777777" w:rsidR="00AD5FA6" w:rsidRPr="00B045D4" w:rsidRDefault="00AD5FA6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B9C13A" w14:textId="77777777" w:rsidR="00AD5FA6" w:rsidRDefault="00AD5FA6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E36B0E6" w14:textId="77777777" w:rsidR="00AD5FA6" w:rsidRPr="00B045D4" w:rsidRDefault="00AD5FA6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2D57E0" w14:textId="77777777" w:rsidR="00AD5FA6" w:rsidRPr="004557EF" w:rsidRDefault="00AD5FA6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EAA4" w14:textId="77777777" w:rsidR="00AD5FA6" w:rsidRPr="00B045D4" w:rsidRDefault="00AD5FA6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866D3E" w14:textId="77777777" w:rsidR="00AD5FA6" w:rsidRDefault="00AD5FA6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4B97" w:rsidRPr="00D26778" w14:paraId="0A932283" w14:textId="77777777" w:rsidTr="00D94F53">
        <w:tc>
          <w:tcPr>
            <w:tcW w:w="4492" w:type="dxa"/>
          </w:tcPr>
          <w:p w14:paraId="0EDC94A5" w14:textId="0BE12D52" w:rsidR="00504B97" w:rsidRPr="00FD4B96" w:rsidRDefault="00504B97" w:rsidP="00504B97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</w:tcPr>
          <w:p w14:paraId="3F3F43DA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AC7BA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D19FE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B8ADCA5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F88B2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BFDF1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F9C1F7" w14:textId="77777777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4B97" w:rsidRPr="00D26778" w14:paraId="14AFC3A9" w14:textId="77777777" w:rsidTr="00D94F53">
        <w:tc>
          <w:tcPr>
            <w:tcW w:w="4492" w:type="dxa"/>
          </w:tcPr>
          <w:p w14:paraId="64D1237D" w14:textId="39F7B2E7" w:rsidR="00504B97" w:rsidRPr="00B045D4" w:rsidRDefault="00504B97" w:rsidP="00504B97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FB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64B5132" w14:textId="454E9C2A" w:rsidR="00504B97" w:rsidRPr="00E0000B" w:rsidRDefault="004557EF" w:rsidP="0045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76BC63" w14:textId="77777777" w:rsidR="00504B97" w:rsidRPr="00E0000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5F7E9" w14:textId="63491C76" w:rsidR="00504B97" w:rsidRPr="00E0000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A4663C" w14:textId="77777777" w:rsidR="00504B97" w:rsidRPr="00E0000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2D54E" w14:textId="06163870" w:rsidR="00504B97" w:rsidRPr="00E0000B" w:rsidRDefault="004557EF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557EF"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270" w:type="dxa"/>
          </w:tcPr>
          <w:p w14:paraId="7AEDCC14" w14:textId="77777777" w:rsidR="00504B97" w:rsidRPr="00E0000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B04B1" w14:textId="1C22F8CF" w:rsidR="00504B97" w:rsidRPr="00E0000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04B97" w:rsidRPr="00D26778" w14:paraId="502AD2F5" w14:textId="77777777" w:rsidTr="00D94F53">
        <w:tc>
          <w:tcPr>
            <w:tcW w:w="4492" w:type="dxa"/>
          </w:tcPr>
          <w:p w14:paraId="11B53E06" w14:textId="1584D324" w:rsidR="00504B97" w:rsidRPr="00590FB8" w:rsidRDefault="00504B97" w:rsidP="00504B97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1192426" w14:textId="171D0693" w:rsidR="00504B97" w:rsidRPr="00E0000B" w:rsidRDefault="004557EF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557EF"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  <w:tc>
          <w:tcPr>
            <w:tcW w:w="270" w:type="dxa"/>
          </w:tcPr>
          <w:p w14:paraId="6C8CB9F1" w14:textId="77777777" w:rsidR="00504B97" w:rsidRPr="00E0000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6415E" w14:textId="69C8260E" w:rsidR="00504B97" w:rsidRPr="00E0000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4" w:type="dxa"/>
          </w:tcPr>
          <w:p w14:paraId="69C6A5DD" w14:textId="77777777" w:rsidR="00504B97" w:rsidRPr="00E0000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5ECBA" w14:textId="33D357D4" w:rsidR="00504B97" w:rsidRPr="00E0000B" w:rsidRDefault="004557EF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557EF"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  <w:tc>
          <w:tcPr>
            <w:tcW w:w="270" w:type="dxa"/>
          </w:tcPr>
          <w:p w14:paraId="1DE73C17" w14:textId="77777777" w:rsidR="00504B97" w:rsidRPr="00E0000B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911C0" w14:textId="059AA344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04B97" w:rsidRPr="00D26778" w14:paraId="1B90B22B" w14:textId="77777777" w:rsidTr="00D94F53">
        <w:tc>
          <w:tcPr>
            <w:tcW w:w="4492" w:type="dxa"/>
          </w:tcPr>
          <w:p w14:paraId="27E5D509" w14:textId="34709704" w:rsidR="00504B97" w:rsidRPr="00B045D4" w:rsidRDefault="00504B97" w:rsidP="00504B97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2A94A2" w14:textId="3A1850F3" w:rsidR="00504B97" w:rsidRPr="00CF1738" w:rsidRDefault="004557EF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7EF">
              <w:rPr>
                <w:rFonts w:ascii="Angsana New" w:hAnsi="Angsana New"/>
                <w:b/>
                <w:bCs/>
                <w:sz w:val="30"/>
                <w:szCs w:val="30"/>
              </w:rPr>
              <w:t>11,000</w:t>
            </w:r>
          </w:p>
        </w:tc>
        <w:tc>
          <w:tcPr>
            <w:tcW w:w="270" w:type="dxa"/>
          </w:tcPr>
          <w:p w14:paraId="7794E6EF" w14:textId="77777777" w:rsidR="00504B97" w:rsidRPr="00CF1738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6C6818" w14:textId="5EFE2358" w:rsidR="00504B97" w:rsidRPr="00726245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726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4" w:type="dxa"/>
          </w:tcPr>
          <w:p w14:paraId="27E23191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946124" w14:textId="4D30C0D2" w:rsidR="00504B97" w:rsidRPr="00B045D4" w:rsidRDefault="004557EF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7EF">
              <w:rPr>
                <w:rFonts w:ascii="Angsana New" w:hAnsi="Angsana New"/>
                <w:b/>
                <w:bCs/>
                <w:sz w:val="30"/>
                <w:szCs w:val="30"/>
              </w:rPr>
              <w:t>131,000</w:t>
            </w:r>
          </w:p>
        </w:tc>
        <w:tc>
          <w:tcPr>
            <w:tcW w:w="270" w:type="dxa"/>
          </w:tcPr>
          <w:p w14:paraId="765F7745" w14:textId="77777777" w:rsidR="00504B97" w:rsidRPr="00B045D4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6F8010" w14:textId="666B0ACA" w:rsidR="00504B97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6B842233" w14:textId="77777777" w:rsidR="00CE3788" w:rsidRPr="0041175B" w:rsidRDefault="00CE3788" w:rsidP="00AA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C0E85F" w14:textId="53AC889D" w:rsidR="00886800" w:rsidRDefault="00D82ADE" w:rsidP="00411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เงินให้กู้ย</w:t>
      </w:r>
      <w:r w:rsidR="00EB04F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ืมระยะสั้นแก่</w:t>
      </w:r>
      <w:r w:rsidR="004F014A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กิจการ</w:t>
      </w:r>
      <w:r w:rsidR="00EB04F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ที่เกี่ยวข้อง</w:t>
      </w:r>
      <w:r w:rsidR="0086177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กัน</w:t>
      </w: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861772">
        <w:rPr>
          <w:rFonts w:ascii="Angsana New" w:hAnsi="Angsana New" w:hint="cs"/>
          <w:spacing w:val="4"/>
          <w:sz w:val="30"/>
          <w:szCs w:val="30"/>
        </w:rPr>
        <w:t xml:space="preserve"> (Money Market Rate)</w:t>
      </w: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ต่อปี</w:t>
      </w:r>
      <w:r w:rsidR="0086418F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  <w:r w:rsidR="0086418F" w:rsidRPr="00861772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>แล</w:t>
      </w:r>
      <w:r w:rsidR="0041175B">
        <w:rPr>
          <w:rFonts w:asciiTheme="majorBidi" w:hAnsiTheme="majorBidi" w:cstheme="majorBidi" w:hint="cs"/>
          <w:spacing w:val="4"/>
          <w:sz w:val="30"/>
          <w:szCs w:val="30"/>
          <w:cs/>
        </w:rPr>
        <w:t>ะ</w:t>
      </w:r>
      <w:r w:rsidR="0041175B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="0086418F" w:rsidRPr="0067549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มีกำหนดชำระเงินภายใน </w:t>
      </w:r>
      <w:r w:rsidR="00CD2CD5" w:rsidRPr="00CD2CD5">
        <w:rPr>
          <w:rFonts w:asciiTheme="majorBidi" w:hAnsiTheme="majorBidi" w:cstheme="majorBidi"/>
          <w:sz w:val="30"/>
          <w:szCs w:val="30"/>
        </w:rPr>
        <w:t>3</w:t>
      </w:r>
      <w:r w:rsidR="0086418F" w:rsidRPr="00975ADC">
        <w:rPr>
          <w:rFonts w:asciiTheme="majorBidi" w:hAnsiTheme="majorBidi" w:cstheme="majorBidi"/>
          <w:sz w:val="30"/>
          <w:szCs w:val="30"/>
        </w:rPr>
        <w:t xml:space="preserve"> - </w:t>
      </w:r>
      <w:r w:rsidR="00CD2CD5" w:rsidRPr="00CD2CD5">
        <w:rPr>
          <w:rFonts w:asciiTheme="majorBidi" w:hAnsiTheme="majorBidi" w:cstheme="majorBidi"/>
          <w:sz w:val="30"/>
          <w:szCs w:val="30"/>
        </w:rPr>
        <w:t>12</w:t>
      </w:r>
      <w:r w:rsidR="0086418F" w:rsidRPr="00675495">
        <w:rPr>
          <w:rFonts w:asciiTheme="majorBidi" w:hAnsiTheme="majorBidi" w:cstheme="majorBidi"/>
          <w:sz w:val="30"/>
          <w:szCs w:val="30"/>
        </w:rPr>
        <w:t xml:space="preserve"> </w:t>
      </w:r>
      <w:r w:rsidR="0086418F" w:rsidRPr="00675495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68BCE5B2" w14:textId="77777777" w:rsidR="00BC7AD5" w:rsidRDefault="00BC7AD5" w:rsidP="00411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82"/>
        <w:gridCol w:w="1080"/>
        <w:gridCol w:w="270"/>
        <w:gridCol w:w="1080"/>
        <w:gridCol w:w="270"/>
        <w:gridCol w:w="1080"/>
        <w:gridCol w:w="270"/>
        <w:gridCol w:w="1080"/>
      </w:tblGrid>
      <w:tr w:rsidR="00886800" w:rsidRPr="00D94F53" w14:paraId="5044D575" w14:textId="77777777" w:rsidTr="000D2B60">
        <w:trPr>
          <w:tblHeader/>
        </w:trPr>
        <w:tc>
          <w:tcPr>
            <w:tcW w:w="4482" w:type="dxa"/>
          </w:tcPr>
          <w:p w14:paraId="389F610D" w14:textId="71381927" w:rsidR="00886800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2430" w:type="dxa"/>
            <w:gridSpan w:val="3"/>
          </w:tcPr>
          <w:p w14:paraId="555AEFB6" w14:textId="77777777" w:rsidR="00886800" w:rsidRPr="00D94F53" w:rsidRDefault="00886800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AAF79B" w14:textId="77777777" w:rsidR="00886800" w:rsidRPr="00D94F53" w:rsidRDefault="00886800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5E9AAA8" w14:textId="77777777" w:rsidR="00886800" w:rsidRPr="00D94F53" w:rsidRDefault="00886800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4B97" w:rsidRPr="00D94F53" w14:paraId="77149990" w14:textId="77777777" w:rsidTr="000D2B60">
        <w:trPr>
          <w:tblHeader/>
        </w:trPr>
        <w:tc>
          <w:tcPr>
            <w:tcW w:w="4482" w:type="dxa"/>
          </w:tcPr>
          <w:p w14:paraId="3208A099" w14:textId="3E2E07F8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5D1B2" w14:textId="5FC808AB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A4A5169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20861" w14:textId="6719F258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94F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A845E8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EB8DC" w14:textId="016294E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C56B91F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8B4FF" w14:textId="7BA6AADB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94F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04B97" w:rsidRPr="00D94F53" w14:paraId="2A20C196" w14:textId="77777777" w:rsidTr="000D2B60">
        <w:trPr>
          <w:tblHeader/>
        </w:trPr>
        <w:tc>
          <w:tcPr>
            <w:tcW w:w="4482" w:type="dxa"/>
          </w:tcPr>
          <w:p w14:paraId="7BBDCEF4" w14:textId="7B43BCB1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D94F53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D94F53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3BB96498" w14:textId="17053159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2550218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E3B9F" w14:textId="2D7786FA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88201A0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5402D" w14:textId="489390BC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8FBCB27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AD519E" w14:textId="5D643E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04B97" w:rsidRPr="00D94F53" w14:paraId="5C64DFB8" w14:textId="77777777" w:rsidTr="000D2B60">
        <w:trPr>
          <w:tblHeader/>
        </w:trPr>
        <w:tc>
          <w:tcPr>
            <w:tcW w:w="4482" w:type="dxa"/>
          </w:tcPr>
          <w:p w14:paraId="45AF7142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698BBAD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4B97" w:rsidRPr="00D94F53" w14:paraId="0C6209CB" w14:textId="77777777" w:rsidTr="000D2B60">
        <w:tc>
          <w:tcPr>
            <w:tcW w:w="4482" w:type="dxa"/>
          </w:tcPr>
          <w:p w14:paraId="24E78A0F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30" w:type="dxa"/>
            <w:gridSpan w:val="7"/>
          </w:tcPr>
          <w:p w14:paraId="61A830B9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04B97" w:rsidRPr="00D94F53" w14:paraId="74F7ACBF" w14:textId="77777777" w:rsidTr="000D2B60">
        <w:tc>
          <w:tcPr>
            <w:tcW w:w="4482" w:type="dxa"/>
          </w:tcPr>
          <w:p w14:paraId="108E2D9B" w14:textId="60B6343C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9786043" w14:textId="37C26CE8" w:rsidR="00504B97" w:rsidRPr="00D94F53" w:rsidRDefault="0063461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61A">
              <w:rPr>
                <w:rFonts w:asciiTheme="majorBidi" w:hAnsiTheme="majorBidi" w:cstheme="majorBidi"/>
                <w:sz w:val="30"/>
                <w:szCs w:val="30"/>
              </w:rPr>
              <w:t>8,003</w:t>
            </w:r>
          </w:p>
        </w:tc>
        <w:tc>
          <w:tcPr>
            <w:tcW w:w="270" w:type="dxa"/>
          </w:tcPr>
          <w:p w14:paraId="5A11B2B8" w14:textId="77777777" w:rsidR="00504B97" w:rsidRPr="00D94F53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22883" w14:textId="6A742C21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94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70" w:type="dxa"/>
          </w:tcPr>
          <w:p w14:paraId="11D92A78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F0141" w14:textId="2F4A95AB" w:rsidR="00504B97" w:rsidRPr="00D94F53" w:rsidRDefault="004557EF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1FF547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17663" w14:textId="7E82FD0B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B97" w:rsidRPr="00D94F53" w14:paraId="45424B8D" w14:textId="77777777" w:rsidTr="003238E1">
        <w:trPr>
          <w:trHeight w:val="43"/>
        </w:trPr>
        <w:tc>
          <w:tcPr>
            <w:tcW w:w="4482" w:type="dxa"/>
          </w:tcPr>
          <w:p w14:paraId="7FCA7C76" w14:textId="77777777" w:rsidR="00504B97" w:rsidRPr="00D94F53" w:rsidRDefault="00504B97" w:rsidP="00504B97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15C7A9" w14:textId="650A6101" w:rsidR="00504B97" w:rsidRPr="00D94F53" w:rsidRDefault="0063461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6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8,003</w:t>
            </w:r>
          </w:p>
        </w:tc>
        <w:tc>
          <w:tcPr>
            <w:tcW w:w="270" w:type="dxa"/>
          </w:tcPr>
          <w:p w14:paraId="5C995D8F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A71583" w14:textId="467733A6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D94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70" w:type="dxa"/>
            <w:vAlign w:val="bottom"/>
          </w:tcPr>
          <w:p w14:paraId="5EF0FEE8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FEC97" w14:textId="5B5C9B8F" w:rsidR="00504B97" w:rsidRPr="00D94F53" w:rsidRDefault="004557EF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D43354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1C229" w14:textId="02327AE6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04B97" w:rsidRPr="00D94F53" w14:paraId="199C45CE" w14:textId="77777777" w:rsidTr="000D2B60">
        <w:tc>
          <w:tcPr>
            <w:tcW w:w="4482" w:type="dxa"/>
          </w:tcPr>
          <w:p w14:paraId="1B5943F4" w14:textId="77777777" w:rsidR="009D2C34" w:rsidRPr="00D94F53" w:rsidRDefault="009D2C34" w:rsidP="00504B97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0B86A" w14:textId="77777777" w:rsidR="00504B97" w:rsidRPr="00D94F53" w:rsidRDefault="00504B97" w:rsidP="00504B97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F8D01" w14:textId="77777777" w:rsidR="00504B97" w:rsidRPr="00D94F53" w:rsidRDefault="00504B97" w:rsidP="00504B97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138AD" w14:textId="77777777" w:rsidR="00504B97" w:rsidRPr="00D94F53" w:rsidRDefault="00504B97" w:rsidP="00504B97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83279" w14:textId="77777777" w:rsidR="00504B97" w:rsidRPr="00D94F53" w:rsidRDefault="00504B97" w:rsidP="00504B97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4F578" w14:textId="77777777" w:rsidR="00504B97" w:rsidRPr="00D94F53" w:rsidRDefault="00504B97" w:rsidP="00504B97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9C832" w14:textId="77777777" w:rsidR="00504B97" w:rsidRPr="00D94F53" w:rsidRDefault="00504B97" w:rsidP="00504B97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20A91" w14:textId="77777777" w:rsidR="00504B97" w:rsidRPr="00D94F53" w:rsidRDefault="00504B97" w:rsidP="00504B97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B97" w:rsidRPr="00D94F53" w14:paraId="39F609C8" w14:textId="77777777" w:rsidTr="000D2B60">
        <w:tc>
          <w:tcPr>
            <w:tcW w:w="4482" w:type="dxa"/>
          </w:tcPr>
          <w:p w14:paraId="1B2E9D52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080" w:type="dxa"/>
          </w:tcPr>
          <w:p w14:paraId="66561014" w14:textId="77777777" w:rsidR="00504B97" w:rsidRPr="00D94F53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3BF70" w14:textId="77777777" w:rsidR="00504B97" w:rsidRPr="00D94F53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3DBF2" w14:textId="77777777" w:rsidR="00504B97" w:rsidRPr="00D94F53" w:rsidRDefault="00504B97" w:rsidP="00504B9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9857E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2FD8C" w14:textId="77777777" w:rsidR="00504B97" w:rsidRPr="00D94F53" w:rsidRDefault="00504B97" w:rsidP="00504B9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25EEB3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33931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B97" w:rsidRPr="00D94F53" w14:paraId="15DAEDB9" w14:textId="77777777" w:rsidTr="000D2B60">
        <w:tc>
          <w:tcPr>
            <w:tcW w:w="4482" w:type="dxa"/>
          </w:tcPr>
          <w:p w14:paraId="2EE21699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289B65D" w14:textId="5858A577" w:rsidR="00504B97" w:rsidRPr="00D94F53" w:rsidRDefault="004557EF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5CBE6" w14:textId="77777777" w:rsidR="00504B97" w:rsidRPr="00D94F53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C26A7" w14:textId="06D62261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337DF5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3D6B4" w14:textId="25CB2493" w:rsidR="00504B97" w:rsidRPr="00D94F53" w:rsidRDefault="004557EF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57EF">
              <w:rPr>
                <w:rFonts w:asciiTheme="majorBidi" w:hAnsiTheme="majorBidi" w:cstheme="majorBidi"/>
                <w:sz w:val="30"/>
                <w:szCs w:val="30"/>
              </w:rPr>
              <w:t>2,633</w:t>
            </w:r>
          </w:p>
        </w:tc>
        <w:tc>
          <w:tcPr>
            <w:tcW w:w="270" w:type="dxa"/>
          </w:tcPr>
          <w:p w14:paraId="170081CC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030C0" w14:textId="7ED44458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94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</w:tr>
      <w:tr w:rsidR="00504B97" w:rsidRPr="00D94F53" w14:paraId="0B82C0C6" w14:textId="77777777" w:rsidTr="000D2B60">
        <w:tc>
          <w:tcPr>
            <w:tcW w:w="4482" w:type="dxa"/>
          </w:tcPr>
          <w:p w14:paraId="0ADE9FFC" w14:textId="77777777" w:rsidR="00504B97" w:rsidRPr="00D94F53" w:rsidRDefault="00504B97" w:rsidP="00504B97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9AC4EDB" w14:textId="3ACB4F15" w:rsidR="00504B97" w:rsidRPr="00D94F53" w:rsidRDefault="004557EF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57EF">
              <w:rPr>
                <w:rFonts w:asciiTheme="majorBidi" w:hAnsiTheme="majorBidi" w:cstheme="majorBidi"/>
                <w:sz w:val="30"/>
                <w:szCs w:val="30"/>
              </w:rPr>
              <w:t>1,077</w:t>
            </w:r>
          </w:p>
        </w:tc>
        <w:tc>
          <w:tcPr>
            <w:tcW w:w="270" w:type="dxa"/>
          </w:tcPr>
          <w:p w14:paraId="0259E5E7" w14:textId="77777777" w:rsidR="00504B97" w:rsidRPr="00D94F53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58730" w14:textId="5C49AC8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3B02617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20F2E" w14:textId="68D6FF7A" w:rsidR="00504B97" w:rsidRPr="00D94F53" w:rsidRDefault="0063461A" w:rsidP="00DE3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4FD34D9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13A34" w14:textId="7E007099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B97" w:rsidRPr="00D94F53" w14:paraId="5023837D" w14:textId="77777777" w:rsidTr="000D2B60">
        <w:tc>
          <w:tcPr>
            <w:tcW w:w="4482" w:type="dxa"/>
          </w:tcPr>
          <w:p w14:paraId="322A245A" w14:textId="77777777" w:rsidR="00504B97" w:rsidRPr="00D94F53" w:rsidRDefault="00504B97" w:rsidP="00504B97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5C161EC" w14:textId="26DBCD64" w:rsidR="00504B97" w:rsidRPr="00D94F53" w:rsidRDefault="0063461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61A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36D64A51" w14:textId="77777777" w:rsidR="00504B97" w:rsidRPr="00D94F53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DC603" w14:textId="221B5A16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1DD250F6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8A81D" w14:textId="713A1610" w:rsidR="00504B97" w:rsidRPr="00D94F53" w:rsidRDefault="0063461A" w:rsidP="00DE3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D62399" w14:textId="77777777" w:rsidR="00504B97" w:rsidRPr="004557EF" w:rsidRDefault="00504B97" w:rsidP="0045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70"/>
              </w:tabs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06DDD" w14:textId="1AA519D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B97" w:rsidRPr="00D94F53" w14:paraId="2C1A41AC" w14:textId="77777777" w:rsidTr="00A61AA4">
        <w:tc>
          <w:tcPr>
            <w:tcW w:w="4482" w:type="dxa"/>
          </w:tcPr>
          <w:p w14:paraId="7D7821D5" w14:textId="77777777" w:rsidR="00504B97" w:rsidRPr="00D94F53" w:rsidRDefault="00504B97" w:rsidP="00504B97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B6D6E7" w14:textId="7393FAE9" w:rsidR="00504B97" w:rsidRPr="00D94F53" w:rsidRDefault="0063461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61A">
              <w:rPr>
                <w:rFonts w:asciiTheme="majorBidi" w:hAnsiTheme="majorBidi" w:cstheme="majorBidi"/>
                <w:sz w:val="30"/>
                <w:szCs w:val="30"/>
              </w:rPr>
              <w:t>1,33</w:t>
            </w:r>
            <w:r w:rsidR="000F48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55F0C65" w14:textId="77777777" w:rsidR="00504B97" w:rsidRPr="00D94F53" w:rsidRDefault="00504B97" w:rsidP="00504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6B6C89" w14:textId="6F5DB2A2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94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662FA8B2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67A834" w14:textId="325F0F04" w:rsidR="00504B97" w:rsidRPr="00D94F53" w:rsidRDefault="004557EF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57EF">
              <w:rPr>
                <w:rFonts w:asciiTheme="majorBidi" w:hAnsiTheme="majorBidi" w:cstheme="majorBidi"/>
                <w:sz w:val="30"/>
                <w:szCs w:val="30"/>
              </w:rPr>
              <w:t>1,33</w:t>
            </w:r>
            <w:r w:rsidR="000F48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ACB02E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EF8DA9" w14:textId="691BEEE8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94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504B97" w:rsidRPr="00D94F53" w14:paraId="764C17F8" w14:textId="77777777" w:rsidTr="00A61AA4">
        <w:trPr>
          <w:trHeight w:val="70"/>
        </w:trPr>
        <w:tc>
          <w:tcPr>
            <w:tcW w:w="4482" w:type="dxa"/>
          </w:tcPr>
          <w:p w14:paraId="06561C95" w14:textId="77777777" w:rsidR="00504B97" w:rsidRPr="00D94F53" w:rsidRDefault="00504B97" w:rsidP="00504B97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34357" w14:textId="2CB55C4D" w:rsidR="00504B97" w:rsidRPr="00D94F53" w:rsidRDefault="0063461A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6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</w:t>
            </w:r>
            <w:r w:rsidR="000F4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1C8B37D3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E95D9D" w14:textId="45B7AC73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94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4AB92035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1578BB" w14:textId="57333A67" w:rsidR="00504B97" w:rsidRPr="00D94F53" w:rsidRDefault="004557EF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3,97</w:t>
            </w:r>
            <w:r w:rsidR="000F4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1C571DA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DA2D1" w14:textId="0EF60925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D94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</w:tr>
      <w:tr w:rsidR="00504B97" w:rsidRPr="00D94F53" w14:paraId="5B4AD56C" w14:textId="77777777" w:rsidTr="00A61AA4">
        <w:trPr>
          <w:trHeight w:val="70"/>
        </w:trPr>
        <w:tc>
          <w:tcPr>
            <w:tcW w:w="4482" w:type="dxa"/>
          </w:tcPr>
          <w:p w14:paraId="2C9E8AF5" w14:textId="77777777" w:rsidR="00504B97" w:rsidRPr="00D94F53" w:rsidRDefault="00504B97" w:rsidP="00504B97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459C23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3E153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4681B9A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78C62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D1503D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FFF652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999089" w14:textId="77777777" w:rsidR="00504B97" w:rsidRPr="00D94F53" w:rsidRDefault="00504B97" w:rsidP="0050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D1DBF20" w14:textId="793A2096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F3C482" w14:textId="6416C60E" w:rsidR="0086655A" w:rsidRDefault="0086655A" w:rsidP="00504B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="Angsana New" w:hAnsi="Angsana New"/>
          <w:sz w:val="30"/>
          <w:szCs w:val="30"/>
        </w:rPr>
        <w:sectPr w:rsidR="0086655A" w:rsidSect="001B3715">
          <w:footerReference w:type="default" r:id="rId14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4E119FF8" w14:textId="58146D3F" w:rsidR="007A27FA" w:rsidRDefault="00CD2CD5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CD2CD5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E96AEE" w:rsidRPr="0055493F">
        <w:rPr>
          <w:rFonts w:ascii="Angsana New" w:hAnsi="Angsana New"/>
          <w:b/>
          <w:bCs/>
          <w:sz w:val="30"/>
          <w:szCs w:val="30"/>
        </w:rPr>
        <w:tab/>
      </w:r>
      <w:r w:rsidR="00E96AEE" w:rsidRPr="004F5C56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023ADA" w:rsidRPr="004F5C56">
        <w:rPr>
          <w:rFonts w:ascii="Angsana New" w:hAnsi="Angsana New"/>
          <w:b/>
          <w:bCs/>
          <w:sz w:val="30"/>
          <w:szCs w:val="30"/>
          <w:cs/>
          <w:lang w:val="th-TH"/>
        </w:rPr>
        <w:t>ในบริษัทย่อย บริษัทร่วมและการร่วมค้</w:t>
      </w:r>
      <w:r w:rsidR="00023ADA" w:rsidRPr="004F5C56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14:paraId="2214F1C8" w14:textId="361437A0" w:rsidR="00582590" w:rsidRPr="002D615B" w:rsidRDefault="00B51883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/>
      </w:r>
      <w:r w:rsidR="004505E4" w:rsidRPr="004505E4">
        <w:rPr>
          <w:rFonts w:ascii="Angsana New" w:hAnsi="Angsana New"/>
          <w:b/>
          <w:bCs/>
          <w:noProof/>
          <w:sz w:val="30"/>
          <w:szCs w:val="30"/>
          <w:cs/>
        </w:rPr>
        <w:drawing>
          <wp:inline distT="0" distB="0" distL="0" distR="0" wp14:anchorId="40A6B929" wp14:editId="592EAFEA">
            <wp:extent cx="9226550" cy="4601210"/>
            <wp:effectExtent l="0" t="0" r="0" b="8890"/>
            <wp:docPr id="100958404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584049" name="Picture 1" descr="A screenshot of a computer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26550" cy="460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E7D09" w14:textId="64EB80EF" w:rsidR="002F042D" w:rsidRDefault="002F042D" w:rsidP="00A5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  <w:sectPr w:rsidR="002F042D" w:rsidSect="00700418"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409C6BCE" w14:textId="274667AC" w:rsidR="00395F76" w:rsidRPr="0050551C" w:rsidRDefault="00CD2CD5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2CD5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77AF4981" w:rsidR="0098013D" w:rsidRDefault="0098013D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304B21">
        <w:rPr>
          <w:rFonts w:ascii="Angsana New" w:hAnsi="Angsana New" w:hint="cs"/>
          <w:sz w:val="30"/>
          <w:szCs w:val="30"/>
          <w:cs/>
        </w:rPr>
        <w:t>และ</w:t>
      </w:r>
      <w:r w:rsidR="006A51E1" w:rsidRPr="007420CC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504B97">
        <w:rPr>
          <w:rFonts w:ascii="Angsana New" w:hAnsi="Angsana New" w:hint="cs"/>
          <w:sz w:val="30"/>
          <w:szCs w:val="30"/>
          <w:cs/>
        </w:rPr>
        <w:t>เ</w:t>
      </w:r>
      <w:r w:rsidR="000D75F8">
        <w:rPr>
          <w:rFonts w:ascii="Angsana New" w:hAnsi="Angsana New" w:hint="cs"/>
          <w:sz w:val="30"/>
          <w:szCs w:val="30"/>
          <w:cs/>
        </w:rPr>
        <w:t>ก</w:t>
      </w:r>
      <w:r w:rsidR="00504B97">
        <w:rPr>
          <w:rFonts w:ascii="Angsana New" w:hAnsi="Angsana New" w:hint="cs"/>
          <w:sz w:val="30"/>
          <w:szCs w:val="30"/>
          <w:cs/>
        </w:rPr>
        <w:t>้า</w:t>
      </w:r>
      <w:r w:rsidR="00F66E89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D2CD5" w:rsidRPr="00CD2CD5">
        <w:rPr>
          <w:rFonts w:ascii="Angsana New" w:hAnsi="Angsana New"/>
          <w:sz w:val="30"/>
          <w:szCs w:val="30"/>
        </w:rPr>
        <w:t>30</w:t>
      </w:r>
      <w:r w:rsidR="000D75F8">
        <w:rPr>
          <w:rFonts w:ascii="Angsana New" w:hAnsi="Angsana New"/>
          <w:sz w:val="30"/>
          <w:szCs w:val="30"/>
        </w:rPr>
        <w:t xml:space="preserve"> </w:t>
      </w:r>
      <w:r w:rsidR="00504B97">
        <w:rPr>
          <w:rFonts w:ascii="Angsana New" w:hAnsi="Angsana New" w:hint="cs"/>
          <w:sz w:val="30"/>
          <w:szCs w:val="30"/>
          <w:cs/>
        </w:rPr>
        <w:t>กันยา</w:t>
      </w:r>
      <w:r w:rsidR="000D75F8">
        <w:rPr>
          <w:rFonts w:ascii="Angsana New" w:hAnsi="Angsana New" w:hint="cs"/>
          <w:sz w:val="30"/>
          <w:szCs w:val="30"/>
          <w:cs/>
        </w:rPr>
        <w:t>ยน</w:t>
      </w:r>
      <w:r w:rsidR="008301E3">
        <w:rPr>
          <w:rFonts w:ascii="Angsana New" w:hAnsi="Angsana New" w:hint="cs"/>
          <w:sz w:val="30"/>
          <w:szCs w:val="30"/>
          <w:cs/>
        </w:rPr>
        <w:t xml:space="preserve"> </w:t>
      </w:r>
      <w:r w:rsidR="00CD2CD5" w:rsidRPr="00CD2CD5">
        <w:rPr>
          <w:rFonts w:ascii="Angsana New" w:hAnsi="Angsana New"/>
          <w:sz w:val="30"/>
          <w:szCs w:val="30"/>
        </w:rPr>
        <w:t>2568</w:t>
      </w:r>
      <w:r w:rsidR="00D67E16">
        <w:rPr>
          <w:rFonts w:ascii="Angsana New" w:hAnsi="Angsana New"/>
          <w:sz w:val="30"/>
          <w:szCs w:val="30"/>
        </w:rPr>
        <w:t xml:space="preserve">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4"/>
        <w:gridCol w:w="1621"/>
        <w:gridCol w:w="270"/>
        <w:gridCol w:w="1527"/>
        <w:gridCol w:w="270"/>
        <w:gridCol w:w="1442"/>
        <w:gridCol w:w="270"/>
        <w:gridCol w:w="1445"/>
        <w:gridCol w:w="270"/>
        <w:gridCol w:w="1530"/>
        <w:gridCol w:w="270"/>
        <w:gridCol w:w="1701"/>
      </w:tblGrid>
      <w:tr w:rsidR="00BC03F4" w:rsidRPr="0098013D" w14:paraId="68972967" w14:textId="77777777" w:rsidTr="002408E7">
        <w:trPr>
          <w:trHeight w:val="362"/>
          <w:tblHeader/>
        </w:trPr>
        <w:tc>
          <w:tcPr>
            <w:tcW w:w="1267" w:type="pct"/>
          </w:tcPr>
          <w:p w14:paraId="69276342" w14:textId="77777777" w:rsidR="00BC03F4" w:rsidRPr="0081246E" w:rsidRDefault="00BC03F4" w:rsidP="001F241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3" w:type="pct"/>
            <w:gridSpan w:val="11"/>
            <w:vAlign w:val="bottom"/>
          </w:tcPr>
          <w:p w14:paraId="471415DA" w14:textId="66D4A2CD" w:rsidR="00BC03F4" w:rsidRPr="0081246E" w:rsidRDefault="00BC03F4" w:rsidP="001F241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2408E7" w:rsidRPr="0098013D" w14:paraId="011C11AC" w14:textId="77777777" w:rsidTr="002408E7">
        <w:trPr>
          <w:trHeight w:val="1289"/>
          <w:tblHeader/>
        </w:trPr>
        <w:tc>
          <w:tcPr>
            <w:tcW w:w="1267" w:type="pct"/>
          </w:tcPr>
          <w:p w14:paraId="65B2527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  <w:hideMark/>
          </w:tcPr>
          <w:p w14:paraId="0DA7C996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</w:p>
          <w:p w14:paraId="40FF6C4A" w14:textId="1728AEA9" w:rsidR="00BC03F4" w:rsidRPr="0081246E" w:rsidRDefault="00CD2CD5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  <w:r w:rsidR="00BC03F4"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C03F4"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="00BC03F4"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D2CD5">
              <w:rPr>
                <w:rFonts w:ascii="Angsana New" w:hAnsi="Angsana New"/>
                <w:sz w:val="30"/>
                <w:szCs w:val="30"/>
              </w:rPr>
              <w:t>25</w:t>
            </w:r>
            <w:r w:rsidRPr="00CD2CD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D2CD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5" w:type="pct"/>
          </w:tcPr>
          <w:p w14:paraId="6C721052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376E7CA0" w14:textId="18AF6091" w:rsidR="00BC03F4" w:rsidRPr="0081246E" w:rsidRDefault="00BC03F4" w:rsidP="00174E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="00174ED2">
              <w:rPr>
                <w:rFonts w:ascii="Angsana New" w:hAnsi="Angsana New"/>
                <w:sz w:val="30"/>
                <w:szCs w:val="30"/>
              </w:rPr>
              <w:t>-</w:t>
            </w:r>
            <w:r w:rsidR="00174ED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และการโอนเข้า</w:t>
            </w:r>
            <w:r w:rsidR="00174ED2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5BC0E344" w14:textId="0EEB1ACD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174ED2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  <w:r w:rsidR="00174ED2">
              <w:rPr>
                <w:rFonts w:ascii="Angsana New" w:hAnsi="Angsana New"/>
                <w:sz w:val="30"/>
                <w:szCs w:val="30"/>
              </w:rPr>
              <w:br/>
            </w:r>
            <w:r w:rsidR="00174ED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5" w:type="pct"/>
          </w:tcPr>
          <w:p w14:paraId="21EA2621" w14:textId="4968FD0E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vAlign w:val="bottom"/>
            <w:hideMark/>
          </w:tcPr>
          <w:p w14:paraId="6C803511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58F0115E" w14:textId="0D80B421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5" w:type="pct"/>
            <w:vAlign w:val="bottom"/>
          </w:tcPr>
          <w:p w14:paraId="0CD73844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  <w:hideMark/>
          </w:tcPr>
          <w:p w14:paraId="689D17B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902A8B9" w14:textId="6DA2A4C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5" w:type="pct"/>
            <w:vAlign w:val="bottom"/>
          </w:tcPr>
          <w:p w14:paraId="160F7E5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1C28B92D" w14:textId="254A347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5" w:type="pct"/>
          </w:tcPr>
          <w:p w14:paraId="51B510D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  <w:vAlign w:val="bottom"/>
            <w:hideMark/>
          </w:tcPr>
          <w:p w14:paraId="075740EA" w14:textId="68499A8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5E800DA1" w:rsidR="00BC03F4" w:rsidRPr="0081246E" w:rsidRDefault="00CD2CD5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30</w:t>
            </w:r>
            <w:r w:rsidR="000D75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04B9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0D75F8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B422C1" w:rsidRPr="00B422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2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C03F4" w:rsidRPr="0098013D" w14:paraId="7C356A5C" w14:textId="13998C4B" w:rsidTr="002408E7">
        <w:trPr>
          <w:trHeight w:val="389"/>
          <w:tblHeader/>
        </w:trPr>
        <w:tc>
          <w:tcPr>
            <w:tcW w:w="1267" w:type="pct"/>
          </w:tcPr>
          <w:p w14:paraId="04ED880E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3" w:type="pct"/>
            <w:gridSpan w:val="11"/>
          </w:tcPr>
          <w:p w14:paraId="1565C4A3" w14:textId="11DB9819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7662" w:rsidRPr="0098013D" w14:paraId="1690AE0C" w14:textId="77777777" w:rsidTr="002408E7">
        <w:trPr>
          <w:tblHeader/>
        </w:trPr>
        <w:tc>
          <w:tcPr>
            <w:tcW w:w="1267" w:type="pct"/>
            <w:hideMark/>
          </w:tcPr>
          <w:p w14:paraId="4E5CB38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70" w:type="pct"/>
          </w:tcPr>
          <w:p w14:paraId="555F9130" w14:textId="6EBD83F4" w:rsidR="008E7662" w:rsidRPr="008C0CA5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539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95" w:type="pct"/>
          </w:tcPr>
          <w:p w14:paraId="306ADD68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6F6A859" w14:textId="313D2475" w:rsidR="008E7662" w:rsidRPr="00F0534A" w:rsidRDefault="000C1433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E51CE28" w14:textId="70506319" w:rsidR="008E7662" w:rsidRPr="00F0534A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</w:tcPr>
          <w:p w14:paraId="335EA7B4" w14:textId="11AC59B9" w:rsidR="008E7662" w:rsidRPr="00B002F0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1546FB1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2F4DC832" w14:textId="1BFAD10C" w:rsidR="008E7662" w:rsidRPr="00B002F0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605F969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3E036B" w14:textId="00326DBD" w:rsidR="008E7662" w:rsidRPr="00B002F0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69DE46B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EE371C7" w14:textId="1C0C86B4" w:rsidR="008E7662" w:rsidRPr="0081246E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</w:tr>
      <w:tr w:rsidR="008E7662" w:rsidRPr="0098013D" w14:paraId="78636232" w14:textId="77777777" w:rsidTr="002408E7">
        <w:trPr>
          <w:tblHeader/>
        </w:trPr>
        <w:tc>
          <w:tcPr>
            <w:tcW w:w="1267" w:type="pct"/>
            <w:hideMark/>
          </w:tcPr>
          <w:p w14:paraId="4771B22A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0" w:type="pct"/>
          </w:tcPr>
          <w:p w14:paraId="6FCCCAC0" w14:textId="3B45037D" w:rsidR="008E7662" w:rsidRPr="008C0CA5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602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95" w:type="pct"/>
          </w:tcPr>
          <w:p w14:paraId="78D85F5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06E8167" w14:textId="34ECB55E" w:rsidR="008E7662" w:rsidRPr="0081246E" w:rsidRDefault="000C1433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</w:t>
            </w:r>
            <w:r w:rsidR="006D488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95" w:type="pct"/>
          </w:tcPr>
          <w:p w14:paraId="1E8B0B42" w14:textId="4FA53852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73B9ED8" w14:textId="190E9D7B" w:rsidR="008E7662" w:rsidRPr="008E7662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95" w:type="pct"/>
          </w:tcPr>
          <w:p w14:paraId="2549A354" w14:textId="77777777" w:rsidR="008E7662" w:rsidRPr="008E7662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6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150BA5B6" w14:textId="4B5E6E5B" w:rsidR="008E7662" w:rsidRPr="002408E7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(69,978)</w:t>
            </w:r>
          </w:p>
        </w:tc>
        <w:tc>
          <w:tcPr>
            <w:tcW w:w="95" w:type="pct"/>
          </w:tcPr>
          <w:p w14:paraId="7AE0E293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6108BB" w14:textId="00BC8915" w:rsidR="008E7662" w:rsidRPr="00B002F0" w:rsidRDefault="000C1433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D0B3AF6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E3DEABF" w14:textId="1A1B3CF8" w:rsidR="008E7662" w:rsidRPr="0081246E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543,980</w:t>
            </w:r>
          </w:p>
        </w:tc>
      </w:tr>
      <w:tr w:rsidR="008E7662" w:rsidRPr="0098013D" w14:paraId="07B676D5" w14:textId="77777777" w:rsidTr="002408E7">
        <w:trPr>
          <w:tblHeader/>
        </w:trPr>
        <w:tc>
          <w:tcPr>
            <w:tcW w:w="1267" w:type="pct"/>
            <w:hideMark/>
          </w:tcPr>
          <w:p w14:paraId="17BB1CF1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0" w:type="pct"/>
          </w:tcPr>
          <w:p w14:paraId="0051F7F0" w14:textId="1E2C9227" w:rsidR="008E7662" w:rsidRPr="008C0CA5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494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95" w:type="pct"/>
          </w:tcPr>
          <w:p w14:paraId="7DAD5BC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B2654DD" w14:textId="10263623" w:rsidR="008E7662" w:rsidRPr="0081246E" w:rsidRDefault="000C1433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263,561</w:t>
            </w:r>
          </w:p>
        </w:tc>
        <w:tc>
          <w:tcPr>
            <w:tcW w:w="95" w:type="pct"/>
          </w:tcPr>
          <w:p w14:paraId="63A15002" w14:textId="7A66F733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3E8741CF" w14:textId="5E04393B" w:rsidR="008E7662" w:rsidRPr="003D1A54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(3,281)</w:t>
            </w:r>
          </w:p>
        </w:tc>
        <w:tc>
          <w:tcPr>
            <w:tcW w:w="95" w:type="pct"/>
          </w:tcPr>
          <w:p w14:paraId="65F46555" w14:textId="77777777" w:rsidR="008E7662" w:rsidRPr="003D1A54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6BE0647D" w14:textId="4C478020" w:rsidR="008E7662" w:rsidRPr="002408E7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(283,644)</w:t>
            </w:r>
          </w:p>
        </w:tc>
        <w:tc>
          <w:tcPr>
            <w:tcW w:w="95" w:type="pct"/>
          </w:tcPr>
          <w:p w14:paraId="1A7BFDDB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1C68A82" w14:textId="6E0B211E" w:rsidR="008E7662" w:rsidRPr="00B002F0" w:rsidRDefault="000C1433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C94750A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019C564" w14:textId="16BE3E41" w:rsidR="008E7662" w:rsidRPr="0081246E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1,471,295</w:t>
            </w:r>
          </w:p>
        </w:tc>
      </w:tr>
      <w:tr w:rsidR="008E7662" w:rsidRPr="0098013D" w14:paraId="38CF34F9" w14:textId="77777777" w:rsidTr="00FB3D57">
        <w:trPr>
          <w:tblHeader/>
        </w:trPr>
        <w:tc>
          <w:tcPr>
            <w:tcW w:w="1267" w:type="pct"/>
            <w:hideMark/>
          </w:tcPr>
          <w:p w14:paraId="7DF9734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0" w:type="pct"/>
          </w:tcPr>
          <w:p w14:paraId="65C7BFC8" w14:textId="69C136E2" w:rsidR="008E7662" w:rsidRPr="008C0CA5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23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95" w:type="pct"/>
          </w:tcPr>
          <w:p w14:paraId="13488C8B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94B8B4B" w14:textId="3A68FD70" w:rsidR="008E7662" w:rsidRPr="0081246E" w:rsidRDefault="000C1433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2,658</w:t>
            </w:r>
          </w:p>
        </w:tc>
        <w:tc>
          <w:tcPr>
            <w:tcW w:w="95" w:type="pct"/>
          </w:tcPr>
          <w:p w14:paraId="3B1551F8" w14:textId="68928D81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3BF669AA" w14:textId="7E396864" w:rsidR="008E7662" w:rsidRPr="00FB3D57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(124)</w:t>
            </w:r>
          </w:p>
        </w:tc>
        <w:tc>
          <w:tcPr>
            <w:tcW w:w="95" w:type="pct"/>
          </w:tcPr>
          <w:p w14:paraId="77407F0A" w14:textId="77777777" w:rsidR="008E7662" w:rsidRPr="00AF5659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08" w:type="pct"/>
          </w:tcPr>
          <w:p w14:paraId="00568C23" w14:textId="771C5D59" w:rsidR="008E7662" w:rsidRPr="002408E7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(8,487)</w:t>
            </w:r>
          </w:p>
        </w:tc>
        <w:tc>
          <w:tcPr>
            <w:tcW w:w="95" w:type="pct"/>
          </w:tcPr>
          <w:p w14:paraId="134AC49A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6651007" w14:textId="3C025F67" w:rsidR="008E7662" w:rsidRPr="00B002F0" w:rsidRDefault="000C1433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DFC4F50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21B9FD3" w14:textId="69AF5DA3" w:rsidR="008E7662" w:rsidRPr="0081246E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17,941</w:t>
            </w:r>
          </w:p>
        </w:tc>
      </w:tr>
      <w:tr w:rsidR="008E7662" w:rsidRPr="0098013D" w14:paraId="7E73E3EE" w14:textId="77777777" w:rsidTr="00FB3D57">
        <w:trPr>
          <w:tblHeader/>
        </w:trPr>
        <w:tc>
          <w:tcPr>
            <w:tcW w:w="1267" w:type="pct"/>
            <w:hideMark/>
          </w:tcPr>
          <w:p w14:paraId="00300DB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0" w:type="pct"/>
          </w:tcPr>
          <w:p w14:paraId="4E8A4C51" w14:textId="6A41F357" w:rsidR="008E7662" w:rsidRPr="008C0CA5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21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023</w:t>
            </w:r>
          </w:p>
        </w:tc>
        <w:tc>
          <w:tcPr>
            <w:tcW w:w="95" w:type="pct"/>
          </w:tcPr>
          <w:p w14:paraId="16CAA3F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D8B5745" w14:textId="282ABB5C" w:rsidR="008E7662" w:rsidRPr="0081246E" w:rsidRDefault="000C1433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9,433</w:t>
            </w:r>
          </w:p>
        </w:tc>
        <w:tc>
          <w:tcPr>
            <w:tcW w:w="95" w:type="pct"/>
          </w:tcPr>
          <w:p w14:paraId="2A9E936C" w14:textId="422B98A2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208A6FDA" w14:textId="7DEAFFF4" w:rsidR="008E7662" w:rsidRPr="00FB3D57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(3,713)</w:t>
            </w:r>
          </w:p>
        </w:tc>
        <w:tc>
          <w:tcPr>
            <w:tcW w:w="95" w:type="pct"/>
          </w:tcPr>
          <w:p w14:paraId="79F1BAF5" w14:textId="77777777" w:rsidR="008E7662" w:rsidRPr="00AF5659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08" w:type="pct"/>
          </w:tcPr>
          <w:p w14:paraId="499E551F" w14:textId="562A6252" w:rsidR="008E7662" w:rsidRPr="002408E7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(6,519)</w:t>
            </w:r>
          </w:p>
        </w:tc>
        <w:tc>
          <w:tcPr>
            <w:tcW w:w="95" w:type="pct"/>
          </w:tcPr>
          <w:p w14:paraId="5A345383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474ACD9" w14:textId="4212D4A6" w:rsidR="008E7662" w:rsidRPr="00B002F0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17C4B94E" w14:textId="4091FEB5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7A0CA0B" w14:textId="7554C582" w:rsidR="008E7662" w:rsidRPr="0081246E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20,224</w:t>
            </w:r>
          </w:p>
        </w:tc>
      </w:tr>
      <w:tr w:rsidR="008E7662" w:rsidRPr="0098013D" w14:paraId="4AE5E101" w14:textId="77777777" w:rsidTr="002408E7">
        <w:trPr>
          <w:tblHeader/>
        </w:trPr>
        <w:tc>
          <w:tcPr>
            <w:tcW w:w="1267" w:type="pct"/>
            <w:hideMark/>
          </w:tcPr>
          <w:p w14:paraId="3EFC1CCB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0" w:type="pct"/>
          </w:tcPr>
          <w:p w14:paraId="68E970FC" w14:textId="373ADF84" w:rsidR="008E7662" w:rsidRPr="008C0CA5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340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95" w:type="pct"/>
          </w:tcPr>
          <w:p w14:paraId="27CE666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A8D00EC" w14:textId="6159241E" w:rsidR="008E7662" w:rsidRPr="004758A2" w:rsidRDefault="000C1433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79,412</w:t>
            </w:r>
          </w:p>
        </w:tc>
        <w:tc>
          <w:tcPr>
            <w:tcW w:w="95" w:type="pct"/>
          </w:tcPr>
          <w:p w14:paraId="5EA05A32" w14:textId="059FB26F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48B12A86" w14:textId="13185CAB" w:rsidR="008E7662" w:rsidRPr="004758A2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(208,005)</w:t>
            </w:r>
          </w:p>
        </w:tc>
        <w:tc>
          <w:tcPr>
            <w:tcW w:w="95" w:type="pct"/>
          </w:tcPr>
          <w:p w14:paraId="4FB921E8" w14:textId="77777777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C56A936" w14:textId="28A7BDA7" w:rsidR="008E7662" w:rsidRPr="004758A2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3A62D9E" w14:textId="77777777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930FEA8" w14:textId="6774C329" w:rsidR="008E7662" w:rsidRPr="004758A2" w:rsidRDefault="000C1433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009E7FE6" w14:textId="77777777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4F37540" w14:textId="1001F5DA" w:rsidR="008E7662" w:rsidRPr="004758A2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211,924</w:t>
            </w:r>
          </w:p>
        </w:tc>
      </w:tr>
      <w:tr w:rsidR="008E7662" w:rsidRPr="0098013D" w14:paraId="65928F22" w14:textId="77777777" w:rsidTr="002408E7">
        <w:trPr>
          <w:tblHeader/>
        </w:trPr>
        <w:tc>
          <w:tcPr>
            <w:tcW w:w="1267" w:type="pct"/>
            <w:hideMark/>
          </w:tcPr>
          <w:p w14:paraId="6FF5CB8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0" w:type="pct"/>
          </w:tcPr>
          <w:p w14:paraId="438D4CDD" w14:textId="4EF71EC6" w:rsidR="008E7662" w:rsidRPr="008C0CA5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107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95" w:type="pct"/>
          </w:tcPr>
          <w:p w14:paraId="0DC76A6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5876F231" w14:textId="6CB8FD6E" w:rsidR="008E7662" w:rsidRPr="0061654D" w:rsidRDefault="000C1433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27,194</w:t>
            </w:r>
          </w:p>
        </w:tc>
        <w:tc>
          <w:tcPr>
            <w:tcW w:w="95" w:type="pct"/>
          </w:tcPr>
          <w:p w14:paraId="1ECA7FE5" w14:textId="6E694B34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9994437" w14:textId="69A45D88" w:rsidR="008E7662" w:rsidRPr="0061654D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(28,323)</w:t>
            </w:r>
          </w:p>
        </w:tc>
        <w:tc>
          <w:tcPr>
            <w:tcW w:w="95" w:type="pct"/>
          </w:tcPr>
          <w:p w14:paraId="67DACB85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FBE897A" w14:textId="61A52536" w:rsidR="008E7662" w:rsidRPr="0061654D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BACF731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59405E5" w14:textId="056FFA74" w:rsidR="008E7662" w:rsidRPr="0061654D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3E4E48FE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9BBD2CA" w14:textId="023A2DBE" w:rsidR="008E7662" w:rsidRPr="0061654D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106,358</w:t>
            </w:r>
          </w:p>
        </w:tc>
      </w:tr>
      <w:tr w:rsidR="008E7662" w:rsidRPr="0098013D" w14:paraId="46F9FC3F" w14:textId="77777777" w:rsidTr="002408E7">
        <w:trPr>
          <w:tblHeader/>
        </w:trPr>
        <w:tc>
          <w:tcPr>
            <w:tcW w:w="1267" w:type="pct"/>
            <w:hideMark/>
          </w:tcPr>
          <w:p w14:paraId="4289FFF1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C8C4E" w14:textId="7E48F25C" w:rsidR="008E7662" w:rsidRPr="008C0CA5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422C1" w:rsidRPr="00B422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 w:rsidR="00B422C1" w:rsidRPr="00B422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95" w:type="pct"/>
          </w:tcPr>
          <w:p w14:paraId="2BC17A4B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93E99" w14:textId="21A11CB2" w:rsidR="008E7662" w:rsidRPr="0061654D" w:rsidRDefault="000C1433" w:rsidP="00080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393,278</w:t>
            </w:r>
          </w:p>
        </w:tc>
        <w:tc>
          <w:tcPr>
            <w:tcW w:w="95" w:type="pct"/>
          </w:tcPr>
          <w:p w14:paraId="1F0F5851" w14:textId="663615A5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09A90B9C" w:rsidR="008E7662" w:rsidRPr="0061654D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(243,454)</w:t>
            </w:r>
          </w:p>
        </w:tc>
        <w:tc>
          <w:tcPr>
            <w:tcW w:w="95" w:type="pct"/>
          </w:tcPr>
          <w:p w14:paraId="030B7970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54D45C50" w:rsidR="008E7662" w:rsidRPr="0061654D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(368,628)</w:t>
            </w:r>
          </w:p>
        </w:tc>
        <w:tc>
          <w:tcPr>
            <w:tcW w:w="95" w:type="pct"/>
          </w:tcPr>
          <w:p w14:paraId="77E7312C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33E7DF9A" w:rsidR="008E7662" w:rsidRPr="00DB4667" w:rsidRDefault="000C1433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810698B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03E6C805" w:rsidR="008E7662" w:rsidRPr="0061654D" w:rsidRDefault="000C143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2,911,150</w:t>
            </w:r>
          </w:p>
        </w:tc>
      </w:tr>
    </w:tbl>
    <w:p w14:paraId="3088D253" w14:textId="77777777" w:rsidR="0091427E" w:rsidRDefault="0091427E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  <w:sectPr w:rsidR="0091427E" w:rsidSect="00E37BB8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1"/>
        <w:gridCol w:w="1800"/>
        <w:gridCol w:w="270"/>
        <w:gridCol w:w="1897"/>
        <w:gridCol w:w="358"/>
        <w:gridCol w:w="1891"/>
        <w:gridCol w:w="361"/>
        <w:gridCol w:w="1547"/>
        <w:gridCol w:w="341"/>
        <w:gridCol w:w="1704"/>
      </w:tblGrid>
      <w:tr w:rsidR="005A3247" w:rsidRPr="00071097" w14:paraId="1498F320" w14:textId="77777777" w:rsidTr="00596D64">
        <w:trPr>
          <w:trHeight w:val="272"/>
          <w:tblHeader/>
        </w:trPr>
        <w:tc>
          <w:tcPr>
            <w:tcW w:w="1424" w:type="pct"/>
          </w:tcPr>
          <w:p w14:paraId="4E03918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6" w:type="pct"/>
            <w:gridSpan w:val="9"/>
            <w:vAlign w:val="bottom"/>
          </w:tcPr>
          <w:p w14:paraId="44308632" w14:textId="6ACC7ACA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94985" w:rsidRPr="00071097" w14:paraId="65B81DF0" w14:textId="77777777" w:rsidTr="00596D64">
        <w:trPr>
          <w:trHeight w:val="1289"/>
          <w:tblHeader/>
        </w:trPr>
        <w:tc>
          <w:tcPr>
            <w:tcW w:w="1424" w:type="pct"/>
          </w:tcPr>
          <w:p w14:paraId="139BEBC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  <w:hideMark/>
          </w:tcPr>
          <w:p w14:paraId="251BA6B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4F6FD673" w:rsidR="005A3247" w:rsidRPr="005223D9" w:rsidRDefault="00CD2CD5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  <w:r w:rsidR="00B422C1"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22C1"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="00B422C1"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D2CD5">
              <w:rPr>
                <w:rFonts w:ascii="Angsana New" w:hAnsi="Angsana New"/>
                <w:sz w:val="30"/>
                <w:szCs w:val="30"/>
              </w:rPr>
              <w:t>25</w:t>
            </w:r>
            <w:r w:rsidRPr="00CD2CD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D2CD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5" w:type="pct"/>
          </w:tcPr>
          <w:p w14:paraId="6A69BBB9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  <w:vAlign w:val="bottom"/>
            <w:hideMark/>
          </w:tcPr>
          <w:p w14:paraId="55C80B55" w14:textId="32D35C21" w:rsidR="005A3247" w:rsidRPr="00596D64" w:rsidRDefault="00596D64" w:rsidP="00596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และการโอนเข้า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26" w:type="pct"/>
            <w:vAlign w:val="bottom"/>
          </w:tcPr>
          <w:p w14:paraId="7667B1D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  <w:hideMark/>
          </w:tcPr>
          <w:p w14:paraId="031D750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6E9F441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6F048E2E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0" w:type="pct"/>
          </w:tcPr>
          <w:p w14:paraId="5EAB34C1" w14:textId="298E5B15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  <w:hideMark/>
          </w:tcPr>
          <w:p w14:paraId="546745F0" w14:textId="77777777" w:rsidR="00E31076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332BFF3C" w14:textId="424461C3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365DC10" w14:textId="34E31C81" w:rsidR="005A3247" w:rsidRPr="005223D9" w:rsidRDefault="00CD2CD5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="Angsana New" w:hAnsi="Angsana New" w:hint="cs"/>
                <w:sz w:val="30"/>
                <w:szCs w:val="30"/>
              </w:rPr>
              <w:t>30</w:t>
            </w:r>
            <w:r w:rsidR="003514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04B9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3514B2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B422C1" w:rsidRPr="00B422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2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A3247" w:rsidRPr="00071097" w14:paraId="1F745165" w14:textId="77777777" w:rsidTr="00596D64">
        <w:trPr>
          <w:tblHeader/>
        </w:trPr>
        <w:tc>
          <w:tcPr>
            <w:tcW w:w="1424" w:type="pct"/>
          </w:tcPr>
          <w:p w14:paraId="41D34EF7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76" w:type="pct"/>
            <w:gridSpan w:val="9"/>
          </w:tcPr>
          <w:p w14:paraId="5CD2D64E" w14:textId="17498811" w:rsidR="005A3247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1036" w:rsidRPr="00071097" w14:paraId="742B2F0C" w14:textId="77777777" w:rsidTr="00596D64">
        <w:trPr>
          <w:tblHeader/>
        </w:trPr>
        <w:tc>
          <w:tcPr>
            <w:tcW w:w="1424" w:type="pct"/>
            <w:hideMark/>
          </w:tcPr>
          <w:p w14:paraId="78A62E82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33" w:type="pct"/>
          </w:tcPr>
          <w:p w14:paraId="1A532EBC" w14:textId="175B4B50" w:rsidR="006B1036" w:rsidRPr="006B1036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95" w:type="pct"/>
          </w:tcPr>
          <w:p w14:paraId="04349F5E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1D28E0C" w14:textId="570FC24C" w:rsidR="006B1036" w:rsidRPr="00596D64" w:rsidRDefault="004A0116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5A04557" w14:textId="493175D3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90F27F" w14:textId="09820D6D" w:rsidR="006B1036" w:rsidRPr="00D273A3" w:rsidRDefault="004A0116" w:rsidP="004A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3B3CE73" w14:textId="77777777" w:rsidR="006B1036" w:rsidRPr="004A0116" w:rsidRDefault="006B1036" w:rsidP="004A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1403E33A" w14:textId="5D49C60B" w:rsidR="006B1036" w:rsidRPr="005223D9" w:rsidRDefault="004A011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7430EC8D" w14:textId="300D6525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3EFDE2D" w14:textId="2F79D4B2" w:rsidR="006B1036" w:rsidRPr="005223D9" w:rsidRDefault="004A011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</w:tr>
      <w:tr w:rsidR="006B1036" w:rsidRPr="00071097" w14:paraId="65631C64" w14:textId="77777777" w:rsidTr="00596D64">
        <w:trPr>
          <w:tblHeader/>
        </w:trPr>
        <w:tc>
          <w:tcPr>
            <w:tcW w:w="1424" w:type="pct"/>
            <w:hideMark/>
          </w:tcPr>
          <w:p w14:paraId="37B8E33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3" w:type="pct"/>
          </w:tcPr>
          <w:p w14:paraId="4AF242A6" w14:textId="6C1E2FCA" w:rsidR="006B1036" w:rsidRPr="006B1036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95" w:type="pct"/>
          </w:tcPr>
          <w:p w14:paraId="4AF3A994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0BD735A" w14:textId="6FE171A0" w:rsidR="006B1036" w:rsidRPr="00596D64" w:rsidRDefault="004A0116" w:rsidP="004A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EFEFC56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17237BBD" w14:textId="36D0F379" w:rsidR="006B1036" w:rsidRPr="00D273A3" w:rsidRDefault="004A0116" w:rsidP="004A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74EB07D" w14:textId="77777777" w:rsidR="006B1036" w:rsidRPr="004A0116" w:rsidRDefault="006B1036" w:rsidP="004A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D59968" w14:textId="3B4832FC" w:rsidR="006B1036" w:rsidRPr="005223D9" w:rsidRDefault="004A011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(8,259)</w:t>
            </w:r>
          </w:p>
        </w:tc>
        <w:tc>
          <w:tcPr>
            <w:tcW w:w="120" w:type="pct"/>
          </w:tcPr>
          <w:p w14:paraId="0D6AF723" w14:textId="210845CD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B97B0B6" w14:textId="7EA96BC6" w:rsidR="006B1036" w:rsidRPr="005223D9" w:rsidRDefault="004A011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13,587</w:t>
            </w:r>
          </w:p>
        </w:tc>
      </w:tr>
      <w:tr w:rsidR="006B1036" w:rsidRPr="00071097" w14:paraId="081E1603" w14:textId="77777777" w:rsidTr="00596D64">
        <w:trPr>
          <w:tblHeader/>
        </w:trPr>
        <w:tc>
          <w:tcPr>
            <w:tcW w:w="1424" w:type="pct"/>
            <w:hideMark/>
          </w:tcPr>
          <w:p w14:paraId="26452636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33" w:type="pct"/>
          </w:tcPr>
          <w:p w14:paraId="45D79F16" w14:textId="2581E70D" w:rsidR="006B1036" w:rsidRPr="006B1036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95" w:type="pct"/>
          </w:tcPr>
          <w:p w14:paraId="7BFEF50B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F0B8FF8" w14:textId="449894B9" w:rsidR="006B1036" w:rsidRPr="004A0116" w:rsidRDefault="004A0116" w:rsidP="004A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A011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799F095D" w14:textId="77777777" w:rsidR="006B1036" w:rsidRPr="005223D9" w:rsidRDefault="006B1036" w:rsidP="004A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33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53720C1" w14:textId="79D092F6" w:rsidR="006B1036" w:rsidRPr="0049001C" w:rsidRDefault="004A0116" w:rsidP="0084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127" w:type="pct"/>
          </w:tcPr>
          <w:p w14:paraId="0EF08294" w14:textId="77777777" w:rsidR="006B1036" w:rsidRPr="005223D9" w:rsidRDefault="006B1036" w:rsidP="0049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BCE21E9" w14:textId="6470A448" w:rsidR="006B1036" w:rsidRPr="005223D9" w:rsidRDefault="004A0116" w:rsidP="0049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(1,593)</w:t>
            </w:r>
          </w:p>
        </w:tc>
        <w:tc>
          <w:tcPr>
            <w:tcW w:w="120" w:type="pct"/>
          </w:tcPr>
          <w:p w14:paraId="6DF7BFAF" w14:textId="74396610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48186D2" w14:textId="5FDBD176" w:rsidR="006B1036" w:rsidRPr="005223D9" w:rsidRDefault="004A011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6,241</w:t>
            </w:r>
          </w:p>
        </w:tc>
      </w:tr>
      <w:tr w:rsidR="006B1036" w:rsidRPr="00071097" w14:paraId="361DD322" w14:textId="77777777" w:rsidTr="00596D64">
        <w:trPr>
          <w:tblHeader/>
        </w:trPr>
        <w:tc>
          <w:tcPr>
            <w:tcW w:w="1424" w:type="pct"/>
            <w:hideMark/>
          </w:tcPr>
          <w:p w14:paraId="053F1DE7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3" w:type="pct"/>
          </w:tcPr>
          <w:p w14:paraId="616ACBDB" w14:textId="21BB1309" w:rsidR="006B1036" w:rsidRPr="006B1036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95" w:type="pct"/>
          </w:tcPr>
          <w:p w14:paraId="591B7F74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EF55864" w14:textId="45AC8F91" w:rsidR="006B1036" w:rsidRPr="005223D9" w:rsidRDefault="004A0116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126" w:type="pct"/>
          </w:tcPr>
          <w:p w14:paraId="754CA03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17AC0893" w14:textId="64336B3F" w:rsidR="006B1036" w:rsidRPr="00D273A3" w:rsidRDefault="004A0116" w:rsidP="004A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D19CB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D76AE04" w14:textId="6C277C7D" w:rsidR="006B1036" w:rsidRPr="005223D9" w:rsidRDefault="004A011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(2,255)</w:t>
            </w:r>
          </w:p>
        </w:tc>
        <w:tc>
          <w:tcPr>
            <w:tcW w:w="120" w:type="pct"/>
          </w:tcPr>
          <w:p w14:paraId="3CFEA180" w14:textId="7342998B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F86815F" w14:textId="45AB52A8" w:rsidR="006B1036" w:rsidRPr="005223D9" w:rsidRDefault="004A011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2,994</w:t>
            </w:r>
          </w:p>
        </w:tc>
      </w:tr>
      <w:tr w:rsidR="006B1036" w:rsidRPr="00071097" w14:paraId="4012F6EF" w14:textId="77777777" w:rsidTr="00596D64">
        <w:trPr>
          <w:tblHeader/>
        </w:trPr>
        <w:tc>
          <w:tcPr>
            <w:tcW w:w="1424" w:type="pct"/>
            <w:hideMark/>
          </w:tcPr>
          <w:p w14:paraId="31398CFA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3" w:type="pct"/>
          </w:tcPr>
          <w:p w14:paraId="07E2338E" w14:textId="66600C9D" w:rsidR="006B1036" w:rsidRPr="006B1036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95" w:type="pct"/>
          </w:tcPr>
          <w:p w14:paraId="0BE0952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41C77082" w14:textId="573B0481" w:rsidR="006B1036" w:rsidRPr="005223D9" w:rsidRDefault="004A0116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6,507</w:t>
            </w:r>
          </w:p>
        </w:tc>
        <w:tc>
          <w:tcPr>
            <w:tcW w:w="126" w:type="pct"/>
          </w:tcPr>
          <w:p w14:paraId="1B33F58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3360299F" w14:textId="49FC8656" w:rsidR="006B1036" w:rsidRPr="004A0116" w:rsidRDefault="004A0116" w:rsidP="004A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A01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2974DC" w14:textId="77777777" w:rsidR="006B1036" w:rsidRPr="004A0116" w:rsidRDefault="006B1036" w:rsidP="004A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1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074C2F5" w14:textId="26E87134" w:rsidR="006B1036" w:rsidRPr="005223D9" w:rsidRDefault="004A0116" w:rsidP="004A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A0116">
              <w:rPr>
                <w:rFonts w:asciiTheme="majorBidi" w:hAnsiTheme="majorBidi" w:cstheme="majorBidi"/>
                <w:sz w:val="30"/>
                <w:szCs w:val="30"/>
              </w:rPr>
              <w:t>(3,309)</w:t>
            </w:r>
          </w:p>
        </w:tc>
        <w:tc>
          <w:tcPr>
            <w:tcW w:w="120" w:type="pct"/>
          </w:tcPr>
          <w:p w14:paraId="2A682332" w14:textId="4BCCF97F" w:rsidR="006B1036" w:rsidRPr="005223D9" w:rsidRDefault="006B1036" w:rsidP="004A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81B081B" w14:textId="5AFFB737" w:rsidR="006B1036" w:rsidRPr="005223D9" w:rsidRDefault="004A011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9,814</w:t>
            </w:r>
          </w:p>
        </w:tc>
      </w:tr>
      <w:tr w:rsidR="006B1036" w:rsidRPr="00071097" w14:paraId="4B51F62B" w14:textId="77777777" w:rsidTr="00596D64">
        <w:trPr>
          <w:tblHeader/>
        </w:trPr>
        <w:tc>
          <w:tcPr>
            <w:tcW w:w="1424" w:type="pct"/>
            <w:hideMark/>
          </w:tcPr>
          <w:p w14:paraId="329803DE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33" w:type="pct"/>
          </w:tcPr>
          <w:p w14:paraId="0CD93BB6" w14:textId="0F3C74E4" w:rsidR="006B1036" w:rsidRPr="006B1036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95" w:type="pct"/>
          </w:tcPr>
          <w:p w14:paraId="04D4635A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62F429F1" w14:textId="70094D64" w:rsidR="006B1036" w:rsidRPr="005223D9" w:rsidRDefault="004A0116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126" w:type="pct"/>
          </w:tcPr>
          <w:p w14:paraId="4BF9EFD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E741860" w14:textId="2FEAE5B9" w:rsidR="006B1036" w:rsidRPr="00845336" w:rsidRDefault="004A0116" w:rsidP="004A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6D7F6F6" w14:textId="77777777" w:rsidR="006B1036" w:rsidRPr="004A0116" w:rsidRDefault="006B1036" w:rsidP="004A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62A1E46" w14:textId="617BAF5D" w:rsidR="006B1036" w:rsidRPr="005223D9" w:rsidRDefault="004A011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8D83448" w14:textId="51F40F58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95A6141" w14:textId="3ED121F0" w:rsidR="006B1036" w:rsidRPr="005223D9" w:rsidRDefault="004A011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5,275</w:t>
            </w:r>
          </w:p>
        </w:tc>
      </w:tr>
      <w:tr w:rsidR="006B1036" w:rsidRPr="00071097" w14:paraId="7920C6B8" w14:textId="77777777" w:rsidTr="00596D64">
        <w:trPr>
          <w:tblHeader/>
        </w:trPr>
        <w:tc>
          <w:tcPr>
            <w:tcW w:w="1424" w:type="pct"/>
            <w:hideMark/>
          </w:tcPr>
          <w:p w14:paraId="013A3560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1E4991" w14:textId="6E76D1A0" w:rsidR="006B1036" w:rsidRPr="006B1036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D516E3" w:rsidRPr="00D516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95" w:type="pct"/>
          </w:tcPr>
          <w:p w14:paraId="71F90129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0B422212" w:rsidR="006B1036" w:rsidRPr="005223D9" w:rsidRDefault="004A0116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8,318</w:t>
            </w:r>
          </w:p>
        </w:tc>
        <w:tc>
          <w:tcPr>
            <w:tcW w:w="126" w:type="pct"/>
          </w:tcPr>
          <w:p w14:paraId="5A10D74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6D04C74B" w:rsidR="006B1036" w:rsidRPr="005223D9" w:rsidRDefault="004A0116" w:rsidP="0084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(47)</w:t>
            </w:r>
          </w:p>
        </w:tc>
        <w:tc>
          <w:tcPr>
            <w:tcW w:w="127" w:type="pct"/>
          </w:tcPr>
          <w:p w14:paraId="2DF36A5F" w14:textId="77777777" w:rsidR="006B1036" w:rsidRPr="005223D9" w:rsidRDefault="006B1036" w:rsidP="0084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7EF264AE" w:rsidR="006B1036" w:rsidRPr="005223D9" w:rsidRDefault="004A011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(15,416)</w:t>
            </w:r>
          </w:p>
        </w:tc>
        <w:tc>
          <w:tcPr>
            <w:tcW w:w="120" w:type="pct"/>
          </w:tcPr>
          <w:p w14:paraId="58AC8555" w14:textId="6394DAB3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25412D75" w:rsidR="006B1036" w:rsidRPr="005223D9" w:rsidRDefault="004A011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51,623</w:t>
            </w:r>
          </w:p>
        </w:tc>
      </w:tr>
    </w:tbl>
    <w:p w14:paraId="57AA4D65" w14:textId="77777777" w:rsidR="006C20E7" w:rsidRDefault="006C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0095FA6" w14:textId="77777777" w:rsidR="00F66E89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F9AC0F5" w14:textId="3B68015F" w:rsidR="00F66E89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F66E89" w:rsidSect="00E37BB8"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1B089F25" w:rsidR="0077345D" w:rsidRDefault="00CD2CD5" w:rsidP="00504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D2CD5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A7237" w:rsidRPr="00D60095">
        <w:rPr>
          <w:rFonts w:ascii="Angsana New" w:hAnsi="Angsana New"/>
          <w:b/>
          <w:bCs/>
          <w:sz w:val="30"/>
          <w:szCs w:val="30"/>
        </w:rPr>
        <w:tab/>
      </w:r>
      <w:r w:rsidR="00FB3DB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W w:w="14634" w:type="dxa"/>
        <w:tblInd w:w="486" w:type="dxa"/>
        <w:tblLayout w:type="fixed"/>
        <w:tblLook w:val="00A0" w:firstRow="1" w:lastRow="0" w:firstColumn="1" w:lastColumn="0" w:noHBand="0" w:noVBand="0"/>
      </w:tblPr>
      <w:tblGrid>
        <w:gridCol w:w="3744"/>
        <w:gridCol w:w="900"/>
        <w:gridCol w:w="270"/>
        <w:gridCol w:w="810"/>
        <w:gridCol w:w="270"/>
        <w:gridCol w:w="900"/>
        <w:gridCol w:w="270"/>
        <w:gridCol w:w="954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781"/>
        <w:gridCol w:w="270"/>
        <w:gridCol w:w="785"/>
      </w:tblGrid>
      <w:tr w:rsidR="00504B97" w:rsidRPr="001619C7" w14:paraId="0B3F56E0" w14:textId="77777777" w:rsidTr="009B239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8F95B62" w14:textId="77777777" w:rsidR="00504B97" w:rsidRPr="001619C7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0890" w:type="dxa"/>
            <w:gridSpan w:val="19"/>
            <w:tcBorders>
              <w:top w:val="nil"/>
              <w:left w:val="nil"/>
              <w:bottom w:val="nil"/>
            </w:tcBorders>
          </w:tcPr>
          <w:p w14:paraId="613361E4" w14:textId="77777777" w:rsidR="00504B97" w:rsidRPr="001619C7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04B97" w:rsidRPr="001619C7" w14:paraId="40D8BECD" w14:textId="77777777" w:rsidTr="009B239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7F48A32" w14:textId="77777777" w:rsidR="00504B97" w:rsidRPr="001619C7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666A32" w14:textId="77777777" w:rsidR="00504B97" w:rsidRPr="001619C7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ผลิตภัณฑ์เพลาข้างและ</w:t>
            </w:r>
          </w:p>
          <w:p w14:paraId="4304C553" w14:textId="77777777" w:rsidR="00504B97" w:rsidRPr="001619C7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12CDBB" w14:textId="77777777" w:rsidR="00504B97" w:rsidRPr="001619C7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B4AD6" w14:textId="77777777" w:rsidR="00504B97" w:rsidRPr="001619C7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ผลิตภัณฑ์ชิ้นส่วนอะไหล่</w:t>
            </w:r>
          </w:p>
          <w:p w14:paraId="1C22CDA9" w14:textId="77777777" w:rsidR="00504B97" w:rsidRPr="001619C7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ยานยนต์อื่น ๆ</w:t>
            </w: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และอื่น 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87EAB" w14:textId="77777777" w:rsidR="00504B97" w:rsidRPr="001619C7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586061C0" w14:textId="77777777" w:rsidR="00504B97" w:rsidRPr="001619C7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492F7DE" w14:textId="77777777" w:rsidR="00504B97" w:rsidRPr="001619C7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53BAF75" w14:textId="77777777" w:rsidR="00504B97" w:rsidRPr="001619C7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2DC6CAA3" w14:textId="77777777" w:rsidR="00504B97" w:rsidRPr="001619C7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E588C5B" w14:textId="77777777" w:rsidR="00504B97" w:rsidRPr="001619C7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660D614A" w14:textId="77777777" w:rsidR="00504B97" w:rsidRPr="001619C7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gridSpan w:val="3"/>
          </w:tcPr>
          <w:p w14:paraId="2A5A32BE" w14:textId="77777777" w:rsidR="00504B97" w:rsidRPr="001619C7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1597B36" w14:textId="77777777" w:rsidR="00504B97" w:rsidRPr="001619C7" w:rsidRDefault="00504B97" w:rsidP="009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A96393" w:rsidRPr="001619C7" w14:paraId="1D3A5448" w14:textId="77777777" w:rsidTr="009B2393">
        <w:tc>
          <w:tcPr>
            <w:tcW w:w="37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1CA5CC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เก้า</w:t>
            </w: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เดือนสิ้นสุดวันที่</w:t>
            </w: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1619C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</w:t>
            </w: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116F75" w14:textId="5B185125" w:rsidR="00A96393" w:rsidRPr="00A96393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99" w:hanging="75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A96393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DA801" w14:textId="77777777" w:rsidR="00A96393" w:rsidRPr="00A96393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5319A8" w14:textId="2F1386CA" w:rsidR="00A96393" w:rsidRPr="00A96393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A96393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0C466E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F6C24D" w14:textId="0346630F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6393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88E3BB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A955C04" w14:textId="0BA334C5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A96393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7F28C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20D0AF" w14:textId="77A7193B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6393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F28BBC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E7940C" w14:textId="259D86DD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A96393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2567</w:t>
            </w:r>
          </w:p>
        </w:tc>
        <w:tc>
          <w:tcPr>
            <w:tcW w:w="270" w:type="dxa"/>
          </w:tcPr>
          <w:p w14:paraId="302767A7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C03C98" w14:textId="66B61253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6393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E185A2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D07FC8" w14:textId="34A70FBA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A96393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2567</w:t>
            </w:r>
          </w:p>
        </w:tc>
        <w:tc>
          <w:tcPr>
            <w:tcW w:w="270" w:type="dxa"/>
          </w:tcPr>
          <w:p w14:paraId="12C2CCAA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632414A" w14:textId="6DA8B5CE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6393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FFA22D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49FD8093" w14:textId="2E12DE1C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A96393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2567</w:t>
            </w:r>
          </w:p>
        </w:tc>
      </w:tr>
      <w:tr w:rsidR="00A96393" w:rsidRPr="001619C7" w14:paraId="57D15EBB" w14:textId="77777777" w:rsidTr="009B2393">
        <w:trPr>
          <w:trHeight w:hRule="exact" w:val="326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1C00F91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0" w:type="dxa"/>
            <w:gridSpan w:val="19"/>
            <w:tcBorders>
              <w:top w:val="nil"/>
              <w:left w:val="nil"/>
              <w:bottom w:val="nil"/>
            </w:tcBorders>
          </w:tcPr>
          <w:p w14:paraId="20221D79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1619C7">
              <w:rPr>
                <w:rFonts w:ascii="Angsana New" w:hAnsi="Angsana New" w:hint="cs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ล้านบาท)</w:t>
            </w:r>
          </w:p>
        </w:tc>
      </w:tr>
      <w:tr w:rsidR="00A96393" w:rsidRPr="001619C7" w14:paraId="06C59978" w14:textId="77777777" w:rsidTr="009B239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62C197B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344" w:hanging="148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รายได้จากการขายและค่าธรรมเนียมในการบริหาร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จัดการจากลูกค้าภายนอก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DA4C97" w14:textId="15CF5C13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2,276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B90C95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7246DCC" w14:textId="19E94173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2,349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94F164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FD71B4" w14:textId="320D0678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2,8</w:t>
            </w:r>
            <w:r w:rsidR="00096E6C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FFE147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7772474B" w14:textId="18AB43F8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3,262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25F4AA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92817AB" w14:textId="47FE33A4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5,1</w:t>
            </w:r>
            <w:r w:rsidR="00D925C1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096E6C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20C2FB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DE4D214" w14:textId="1F923ABB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5C1A45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687ABE" w14:textId="45086F96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1743A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39B547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5EC07CA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F37D31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A168C1A" w14:textId="42778BE7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5,13</w:t>
            </w:r>
            <w:r w:rsidR="00096E6C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4E09B057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64BECCD9" w14:textId="2BB571C2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5,611</w:t>
            </w:r>
          </w:p>
        </w:tc>
      </w:tr>
      <w:tr w:rsidR="00A96393" w:rsidRPr="001619C7" w14:paraId="76D6367A" w14:textId="77777777" w:rsidTr="009B239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59D5500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10" w:hanging="148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รายได้จากการขายและค่าธรรมเนียมในการบริหาร จัดการระหว่างส่วนงาน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D2DAFB" w14:textId="5DFB5C8A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727C44C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A26DC8" w14:textId="72356F6C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5A40C9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744287" w14:textId="130C68DD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1,3</w:t>
            </w:r>
            <w:r w:rsidR="00096E6C">
              <w:rPr>
                <w:rFonts w:ascii="Angsana New" w:hAnsi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28F0E9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AEF980" w14:textId="3132DD3C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1,537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A6A20D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A3C4E8" w14:textId="20F3E754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</w:t>
            </w:r>
            <w:r w:rsidR="00096E6C">
              <w:rPr>
                <w:rFonts w:ascii="Angsana New" w:hAnsi="Angsan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270" w:type="dxa"/>
            <w:vAlign w:val="bottom"/>
          </w:tcPr>
          <w:p w14:paraId="35C5DF9C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2029A9" w14:textId="0E043303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1,656</w:t>
            </w:r>
          </w:p>
        </w:tc>
        <w:tc>
          <w:tcPr>
            <w:tcW w:w="270" w:type="dxa"/>
            <w:vAlign w:val="bottom"/>
          </w:tcPr>
          <w:p w14:paraId="03EADE89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67F2B4" w14:textId="25A37F4C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(1,4</w:t>
            </w:r>
            <w:r w:rsidR="00096E6C">
              <w:rPr>
                <w:rFonts w:ascii="Angsana New" w:hAnsi="Angsana New"/>
                <w:color w:val="000000"/>
                <w:sz w:val="26"/>
                <w:szCs w:val="26"/>
              </w:rPr>
              <w:t>88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2D6D86C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7396727" w14:textId="3CCD11EF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(1,656)</w:t>
            </w:r>
          </w:p>
        </w:tc>
        <w:tc>
          <w:tcPr>
            <w:tcW w:w="270" w:type="dxa"/>
            <w:vAlign w:val="bottom"/>
          </w:tcPr>
          <w:p w14:paraId="4036F453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1747E49E" w14:textId="07327383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-</w:t>
            </w:r>
            <w:r w:rsidR="00A9639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C1A4F1A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585959C8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96393" w:rsidRPr="001619C7" w14:paraId="78099D95" w14:textId="77777777" w:rsidTr="009B239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2F4EAF2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E60CDF" w14:textId="2AE34FCD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2,386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88A161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3BBF6" w14:textId="364BBA75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2,468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6EAF46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46E147" w14:textId="23D842F8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4,2</w:t>
            </w:r>
            <w:r w:rsidR="00096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3D3A41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F0CB2B" w14:textId="4019EA45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4,799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AF1EB2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93FB2" w14:textId="4F8B6B9B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6,</w:t>
            </w:r>
            <w:r w:rsidR="003262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096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24</w:t>
            </w:r>
          </w:p>
        </w:tc>
        <w:tc>
          <w:tcPr>
            <w:tcW w:w="270" w:type="dxa"/>
            <w:vAlign w:val="bottom"/>
          </w:tcPr>
          <w:p w14:paraId="024D6FE0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9A08A" w14:textId="0A55474B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7,267</w:t>
            </w:r>
          </w:p>
        </w:tc>
        <w:tc>
          <w:tcPr>
            <w:tcW w:w="270" w:type="dxa"/>
          </w:tcPr>
          <w:p w14:paraId="2520C8DF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6CB6E" w14:textId="71CC82B6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(1,4</w:t>
            </w:r>
            <w:r w:rsidR="00096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88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677328B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AFACE" w14:textId="05661488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(1,656)</w:t>
            </w:r>
          </w:p>
        </w:tc>
        <w:tc>
          <w:tcPr>
            <w:tcW w:w="270" w:type="dxa"/>
            <w:vAlign w:val="bottom"/>
          </w:tcPr>
          <w:p w14:paraId="3CD4716D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02C1A" w14:textId="2F8A0B42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5,13</w:t>
            </w:r>
            <w:r w:rsidR="00096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3078C28E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C84A6" w14:textId="04791EB1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5,611</w:t>
            </w:r>
          </w:p>
        </w:tc>
      </w:tr>
      <w:tr w:rsidR="00A96393" w:rsidRPr="001619C7" w14:paraId="35AED48C" w14:textId="77777777" w:rsidTr="009B239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3EF4FB2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12F2A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0B2D62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D8DB40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5FE723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30F17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D6DC58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CFE088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E57C9A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2E9E673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23AC70F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3F358E6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09A65037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C600D98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1BF6623A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6231506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AEA6BBC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2E33DBFF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68B912B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034CD5B3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</w:tr>
      <w:tr w:rsidR="00A96393" w:rsidRPr="001619C7" w14:paraId="4920B55F" w14:textId="77777777" w:rsidTr="009B239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CD243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กำไรจากกิจกรรมดำเนินงานตามส่วนงาน</w:t>
            </w:r>
          </w:p>
          <w:p w14:paraId="5FBAFED3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   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3CEBE1E" w14:textId="03418D59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D605A17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46D125B" w14:textId="46099611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65D30C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85E50B8" w14:textId="28393E2B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4B891E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1DD841C8" w14:textId="6CA0A4F0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604F21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C864AD" w14:textId="21C19F90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1,283</w:t>
            </w:r>
          </w:p>
        </w:tc>
        <w:tc>
          <w:tcPr>
            <w:tcW w:w="270" w:type="dxa"/>
            <w:vAlign w:val="bottom"/>
          </w:tcPr>
          <w:p w14:paraId="53CB29D2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10497D" w14:textId="098D3465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1,376</w:t>
            </w:r>
          </w:p>
        </w:tc>
        <w:tc>
          <w:tcPr>
            <w:tcW w:w="270" w:type="dxa"/>
          </w:tcPr>
          <w:p w14:paraId="6FDFFEF9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4589FE" w14:textId="77786EE4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(75</w:t>
            </w:r>
            <w:r w:rsidR="00CE2F5F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9CBD913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5374DD" w14:textId="63571BD1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(862)</w:t>
            </w:r>
          </w:p>
        </w:tc>
        <w:tc>
          <w:tcPr>
            <w:tcW w:w="270" w:type="dxa"/>
          </w:tcPr>
          <w:p w14:paraId="78B6F648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1E132A9C" w14:textId="135CAE23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270" w:type="dxa"/>
            <w:vAlign w:val="bottom"/>
          </w:tcPr>
          <w:p w14:paraId="60565F4A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6C9271B2" w14:textId="1C60D87C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514</w:t>
            </w:r>
          </w:p>
        </w:tc>
      </w:tr>
      <w:tr w:rsidR="00A96393" w:rsidRPr="001619C7" w14:paraId="613D57DE" w14:textId="77777777" w:rsidTr="009B239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AD329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3E3709D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63EAAA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F2E3500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B43882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EE8C8A3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660741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C3133FD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A42F8D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3C1085D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F6AD750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0D2F7E5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487CF23E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C661D7F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74867D55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6830ACE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4C427473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2C7A4408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990C217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5" w:type="dxa"/>
            <w:vAlign w:val="bottom"/>
          </w:tcPr>
          <w:p w14:paraId="7172EEBA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</w:tr>
      <w:tr w:rsidR="00A96393" w:rsidRPr="001619C7" w14:paraId="4F712556" w14:textId="77777777" w:rsidTr="009B239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0DB0F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3C08824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33C808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98DDDE2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85EE0E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70A8FD1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3BFACE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171154F4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F4DD40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D89419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9B67799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16ED5D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CFF40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F8F465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C49EBB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0A6D30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0B8AA6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6ED2F5B1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E287D04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6250C3B7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96393" w:rsidRPr="001619C7" w14:paraId="028EB20D" w14:textId="77777777" w:rsidTr="009B2393"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236A0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ส่วนแบ่งกำไรของการร่วมค้าและบริษัทร่วมที่ใช้วิธีส่วนได้เสีย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E65E8F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5C663E6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F34120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7D1648E8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F7D5C7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0D129E7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341715D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0A6CCBC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091ADE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A5896EF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A311F7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F4DA9E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73A77B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74ECE97B" w14:textId="220D032C" w:rsidR="00A96393" w:rsidRPr="001619C7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270" w:type="dxa"/>
            <w:vAlign w:val="bottom"/>
          </w:tcPr>
          <w:p w14:paraId="3FC5FEAE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29C841BD" w14:textId="2F79B9C5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</w:tr>
      <w:tr w:rsidR="00A96393" w:rsidRPr="001619C7" w14:paraId="64DD5922" w14:textId="77777777" w:rsidTr="009B239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14DA7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51CCA99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9532A2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2C47601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EFAF4C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724D387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D38F26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21278BFC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31FAAC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96A4DD5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E38CACF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C9264A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CEBC79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2154C3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BD7869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C11721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A135AB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double" w:sz="4" w:space="0" w:color="auto"/>
            </w:tcBorders>
            <w:vAlign w:val="bottom"/>
          </w:tcPr>
          <w:p w14:paraId="7D948B14" w14:textId="2C9C1AD5" w:rsidR="00A96393" w:rsidRPr="001619C7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574</w:t>
            </w:r>
          </w:p>
        </w:tc>
        <w:tc>
          <w:tcPr>
            <w:tcW w:w="270" w:type="dxa"/>
            <w:vAlign w:val="bottom"/>
          </w:tcPr>
          <w:p w14:paraId="46A873AE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vAlign w:val="bottom"/>
          </w:tcPr>
          <w:p w14:paraId="476ABCE4" w14:textId="1828CE4E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554</w:t>
            </w:r>
          </w:p>
        </w:tc>
      </w:tr>
      <w:tr w:rsidR="00A96393" w:rsidRPr="001619C7" w14:paraId="181AEF36" w14:textId="77777777" w:rsidTr="009B239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1532F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D0DFC8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25CDDB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5707FF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DABFBD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FAAA66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67E4E5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1AC4F6DE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3F55AE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5C69C13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F5E50A7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0490903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5CEB72C2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F9E5EEF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9ACC43B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3F0B0E6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3BF3A81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  <w:vAlign w:val="bottom"/>
          </w:tcPr>
          <w:p w14:paraId="5A341D43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C53683C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vAlign w:val="bottom"/>
          </w:tcPr>
          <w:p w14:paraId="46D297EB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</w:tr>
      <w:tr w:rsidR="00A96393" w:rsidRPr="001619C7" w14:paraId="69ED52AD" w14:textId="77777777" w:rsidTr="009B239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7A01D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8A66CE7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AC90C5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E3A878B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6EBF42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1ABFFB2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7D3CC3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4590CA4C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ADAE0F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7FB573B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4E4DD9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0D4863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ECD8A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3FFD3A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E26899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3D376D9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31E53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5B2F3888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98A634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242CE8D7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96393" w:rsidRPr="001619C7" w14:paraId="1EF66363" w14:textId="77777777" w:rsidTr="009B239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99721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กันยา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ยน /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31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B67D" w14:textId="37416D42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2,5</w:t>
            </w:r>
            <w:r w:rsidR="00CE2F5F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0A9A9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8079" w14:textId="5CEA15C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2,6</w:t>
            </w:r>
            <w:r w:rsidR="004505E4">
              <w:rPr>
                <w:rFonts w:ascii="Angsana New" w:hAnsi="Angsana New"/>
                <w:color w:val="000000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981E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2A1F8" w14:textId="54F6531D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11,257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9697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DD20" w14:textId="7EDC3F32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</w:t>
            </w:r>
            <w:r w:rsidR="004505E4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4C5ED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D3A02DE" w14:textId="46D425C5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13,817</w:t>
            </w:r>
          </w:p>
        </w:tc>
        <w:tc>
          <w:tcPr>
            <w:tcW w:w="270" w:type="dxa"/>
            <w:vAlign w:val="bottom"/>
          </w:tcPr>
          <w:p w14:paraId="258CDC89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F53E1A" w14:textId="2E0DEAC9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</w:t>
            </w:r>
            <w:r w:rsidR="004505E4">
              <w:rPr>
                <w:rFonts w:ascii="Angsana New" w:hAnsi="Angsan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270" w:type="dxa"/>
          </w:tcPr>
          <w:p w14:paraId="065C261E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2F08FE" w14:textId="310924DE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(3,910)</w:t>
            </w:r>
          </w:p>
        </w:tc>
        <w:tc>
          <w:tcPr>
            <w:tcW w:w="270" w:type="dxa"/>
          </w:tcPr>
          <w:p w14:paraId="5F78C5AC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4449AD" w14:textId="0152E6C2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(4,</w:t>
            </w:r>
            <w:r w:rsidR="004505E4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30)</w:t>
            </w:r>
          </w:p>
        </w:tc>
        <w:tc>
          <w:tcPr>
            <w:tcW w:w="270" w:type="dxa"/>
          </w:tcPr>
          <w:p w14:paraId="51CB44CB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7E1AFC81" w14:textId="4FAC071E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9,907</w:t>
            </w:r>
          </w:p>
        </w:tc>
        <w:tc>
          <w:tcPr>
            <w:tcW w:w="270" w:type="dxa"/>
            <w:vAlign w:val="bottom"/>
          </w:tcPr>
          <w:p w14:paraId="6C55DC1E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34EA6376" w14:textId="1CF111F0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10,0</w:t>
            </w:r>
            <w:r w:rsidR="004505E4">
              <w:rPr>
                <w:rFonts w:ascii="Angsana New" w:hAnsi="Angsana New"/>
                <w:color w:val="000000"/>
                <w:sz w:val="26"/>
                <w:szCs w:val="26"/>
              </w:rPr>
              <w:t>57</w:t>
            </w:r>
          </w:p>
        </w:tc>
      </w:tr>
      <w:tr w:rsidR="00A96393" w:rsidRPr="001619C7" w14:paraId="2204250E" w14:textId="77777777" w:rsidTr="009B239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F854F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A1852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3B590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49942DC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BAD3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A26BD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D04B0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2F9C096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DFCA7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B27B6C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35A62B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34817B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583EEC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72CB82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F62A04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B6DBF4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210D2F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3F03B358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0406C5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11847834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96393" w:rsidRPr="001619C7" w14:paraId="75D19890" w14:textId="77777777" w:rsidTr="009B239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E4C7A" w14:textId="77777777" w:rsidR="00A96393" w:rsidRPr="001619C7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กันยา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ยน /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31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89541" w14:textId="53A25520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</w:t>
            </w:r>
            <w:r w:rsidR="00CE2F5F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832E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47C3" w14:textId="11D983C1" w:rsidR="00A96393" w:rsidRPr="001506F0" w:rsidRDefault="004505E4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0EBB0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B5B4" w14:textId="2209184C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D6A0C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A15EB" w14:textId="3F34D22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="004505E4">
              <w:rPr>
                <w:rFonts w:ascii="Angsana New" w:hAnsi="Angsana New"/>
                <w:color w:val="000000"/>
                <w:sz w:val="26"/>
                <w:szCs w:val="26"/>
              </w:rPr>
              <w:t>57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9DC1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EABD699" w14:textId="224DEA24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2,276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546B20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E9E5F4C" w14:textId="74D20333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</w:t>
            </w:r>
            <w:r w:rsidR="004505E4">
              <w:rPr>
                <w:rFonts w:ascii="Angsana New" w:hAnsi="Angsana New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270" w:type="dxa"/>
            <w:tcBorders>
              <w:bottom w:val="nil"/>
            </w:tcBorders>
          </w:tcPr>
          <w:p w14:paraId="4CBADB0C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7723FB0" w14:textId="75318153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(525)</w:t>
            </w:r>
          </w:p>
        </w:tc>
        <w:tc>
          <w:tcPr>
            <w:tcW w:w="270" w:type="dxa"/>
            <w:tcBorders>
              <w:bottom w:val="nil"/>
            </w:tcBorders>
          </w:tcPr>
          <w:p w14:paraId="35022518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55E19C" w14:textId="341472FF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4505E4">
              <w:rPr>
                <w:rFonts w:ascii="Angsana New" w:hAnsi="Angsana New"/>
                <w:color w:val="000000"/>
                <w:sz w:val="26"/>
                <w:szCs w:val="26"/>
              </w:rPr>
              <w:t>494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FBCF9FC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nil"/>
            </w:tcBorders>
            <w:vAlign w:val="bottom"/>
          </w:tcPr>
          <w:p w14:paraId="7FCF09FE" w14:textId="5EEC7FFB" w:rsidR="00A96393" w:rsidRPr="001506F0" w:rsidRDefault="001743A6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1,751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4BF401F" w14:textId="77777777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780BBFFF" w14:textId="1A7228C6" w:rsidR="00A96393" w:rsidRPr="001506F0" w:rsidRDefault="00A96393" w:rsidP="00A9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="004505E4">
              <w:rPr>
                <w:rFonts w:ascii="Angsana New" w:hAnsi="Angsana New"/>
                <w:color w:val="000000"/>
                <w:sz w:val="26"/>
                <w:szCs w:val="26"/>
              </w:rPr>
              <w:t>728</w:t>
            </w:r>
          </w:p>
        </w:tc>
      </w:tr>
    </w:tbl>
    <w:p w14:paraId="1AC6ECEE" w14:textId="61D9273B" w:rsidR="00AA4583" w:rsidRPr="00DE60BD" w:rsidRDefault="00243B59" w:rsidP="00163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DE60BD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กลุ่มบริษัทดำเนินธุรกิจเฉพาะในประเทศเท่านั้น</w:t>
      </w:r>
      <w:r w:rsidRPr="00DE60BD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 xml:space="preserve"> </w:t>
      </w:r>
      <w:r w:rsidRPr="00DE60BD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1757DA4E" w14:textId="77777777" w:rsidR="00811616" w:rsidRDefault="00811616" w:rsidP="00163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sectPr w:rsidR="00811616" w:rsidSect="001717B8"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444D260" w14:textId="03347C30" w:rsidR="00620695" w:rsidRDefault="00CD2CD5" w:rsidP="0086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D2CD5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86655A">
        <w:rPr>
          <w:rFonts w:ascii="Angsana New" w:hAnsi="Angsana New"/>
          <w:b/>
          <w:bCs/>
          <w:sz w:val="30"/>
          <w:szCs w:val="30"/>
        </w:rPr>
        <w:tab/>
      </w:r>
      <w:r w:rsidR="00620695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F477808" w14:textId="77777777" w:rsidR="00620695" w:rsidRDefault="00620695" w:rsidP="00620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13D48581" w14:textId="33A5F412" w:rsidR="00620695" w:rsidRDefault="00620695" w:rsidP="0086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="00B54676">
        <w:rPr>
          <w:rFonts w:ascii="Angsana New" w:hAnsi="Angsana New"/>
          <w:sz w:val="30"/>
          <w:szCs w:val="30"/>
        </w:rPr>
        <w:t>/</w:t>
      </w:r>
      <w:r w:rsidR="00B54676">
        <w:rPr>
          <w:rFonts w:ascii="Angsana New" w:hAnsi="Angsana New" w:hint="cs"/>
          <w:sz w:val="30"/>
          <w:szCs w:val="30"/>
          <w:cs/>
        </w:rPr>
        <w:t>คณะกรรมการ</w:t>
      </w:r>
      <w:r>
        <w:rPr>
          <w:rFonts w:ascii="Angsana New" w:hAnsi="Angsana New" w:hint="cs"/>
          <w:sz w:val="30"/>
          <w:szCs w:val="30"/>
          <w:cs/>
        </w:rPr>
        <w:t>ของบริษัทได้อนุมัติเงินปันผลดังต่อไปนี้</w:t>
      </w:r>
    </w:p>
    <w:p w14:paraId="5B125AFC" w14:textId="77777777" w:rsidR="00620695" w:rsidRPr="00BC25AC" w:rsidRDefault="00620695" w:rsidP="00620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2520"/>
        <w:gridCol w:w="1890"/>
        <w:gridCol w:w="1800"/>
        <w:gridCol w:w="1440"/>
        <w:gridCol w:w="1512"/>
      </w:tblGrid>
      <w:tr w:rsidR="00620695" w:rsidRPr="00D32308" w14:paraId="7825809C" w14:textId="77777777" w:rsidTr="0086655A">
        <w:tc>
          <w:tcPr>
            <w:tcW w:w="2520" w:type="dxa"/>
            <w:vAlign w:val="bottom"/>
          </w:tcPr>
          <w:p w14:paraId="6A396D6E" w14:textId="77777777" w:rsidR="00620695" w:rsidRPr="00DD7A82" w:rsidRDefault="00620695" w:rsidP="0062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82806C7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298D6C2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6C73C1D7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2FE04E91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12" w:type="dxa"/>
            <w:vAlign w:val="bottom"/>
          </w:tcPr>
          <w:p w14:paraId="4B32D516" w14:textId="77777777" w:rsidR="00620695" w:rsidRPr="00DD7A82" w:rsidDel="00D43E7A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20695" w:rsidRPr="000307FB" w14:paraId="4C99CD98" w14:textId="77777777" w:rsidTr="0086655A">
        <w:tc>
          <w:tcPr>
            <w:tcW w:w="2520" w:type="dxa"/>
          </w:tcPr>
          <w:p w14:paraId="51C3D5C9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0ED5643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1324CE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577ABDB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12" w:type="dxa"/>
          </w:tcPr>
          <w:p w14:paraId="6B08D329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20695" w:rsidRPr="00444600" w14:paraId="77AE8CC1" w14:textId="77777777" w:rsidTr="0086655A">
        <w:tc>
          <w:tcPr>
            <w:tcW w:w="2520" w:type="dxa"/>
          </w:tcPr>
          <w:p w14:paraId="43712A3E" w14:textId="2BCF6900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446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="00CD2CD5" w:rsidRPr="00CD2CD5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676E672F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1796E0A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7F21B0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A3C55A5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4C9C" w:rsidRPr="00444600" w14:paraId="251AEB9B" w14:textId="77777777" w:rsidTr="0086655A">
        <w:tc>
          <w:tcPr>
            <w:tcW w:w="2520" w:type="dxa"/>
          </w:tcPr>
          <w:p w14:paraId="7E40626A" w14:textId="4FDF712F" w:rsidR="00484C9C" w:rsidRPr="00444600" w:rsidRDefault="00484C9C" w:rsidP="0048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070C7D63" w14:textId="702F6F02" w:rsidR="00484C9C" w:rsidRPr="00444600" w:rsidRDefault="00512EF8" w:rsidP="0048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EF8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512EF8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512E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2EF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053302A1" w14:textId="4EC5E012" w:rsidR="00484C9C" w:rsidRPr="00444600" w:rsidRDefault="00512EF8" w:rsidP="0048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EF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12E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2EF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10F88ECB" w14:textId="792917E7" w:rsidR="00484C9C" w:rsidRPr="00444600" w:rsidRDefault="00512EF8" w:rsidP="0048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EF8"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1512" w:type="dxa"/>
          </w:tcPr>
          <w:p w14:paraId="2A8AACFB" w14:textId="5042AB86" w:rsidR="00484C9C" w:rsidRPr="00444600" w:rsidRDefault="00512EF8" w:rsidP="0048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EF8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8A1EA6" w:rsidRPr="00444600" w14:paraId="4130F5B9" w14:textId="77777777" w:rsidTr="00484C9C">
        <w:tc>
          <w:tcPr>
            <w:tcW w:w="2520" w:type="dxa"/>
          </w:tcPr>
          <w:p w14:paraId="7E5AC504" w14:textId="6D8E72E3" w:rsidR="008A1EA6" w:rsidRPr="00444600" w:rsidRDefault="008A1EA6" w:rsidP="008A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460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44600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4446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7B4522DC" w14:textId="714F674A" w:rsidR="008A1EA6" w:rsidRPr="00C17490" w:rsidRDefault="00CD2CD5" w:rsidP="008A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2CD5">
              <w:rPr>
                <w:rFonts w:ascii="Angsana New" w:eastAsia="Times New Roman" w:hAnsi="Angsana New"/>
                <w:sz w:val="30"/>
                <w:szCs w:val="30"/>
              </w:rPr>
              <w:t>28</w:t>
            </w:r>
            <w:r w:rsidR="008A1EA6" w:rsidRPr="00C17490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="008A1EA6" w:rsidRPr="00C1749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เมษายน </w:t>
            </w:r>
            <w:r w:rsidRPr="00CD2CD5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CD2CD5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26574E3B" w14:textId="7497C36E" w:rsidR="008A1EA6" w:rsidRPr="00C17490" w:rsidRDefault="008A1EA6" w:rsidP="008A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49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="00CD2CD5" w:rsidRPr="00CD2CD5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="00CD2CD5" w:rsidRPr="00CD2CD5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7E60EE18" w14:textId="65F9BFF2" w:rsidR="008A1EA6" w:rsidRPr="00C17490" w:rsidRDefault="00CD2CD5" w:rsidP="008A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  <w:r w:rsidR="008A1EA6" w:rsidRPr="00C17490">
              <w:rPr>
                <w:rFonts w:ascii="Angsana New" w:hAnsi="Angsana New"/>
                <w:sz w:val="30"/>
                <w:szCs w:val="30"/>
              </w:rPr>
              <w:t>.</w:t>
            </w:r>
            <w:r w:rsidRPr="00CD2CD5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79B058E" w14:textId="32E5A718" w:rsidR="008A1EA6" w:rsidRPr="00C17490" w:rsidRDefault="00CD2CD5" w:rsidP="008A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484C9C" w:rsidRPr="00444600" w14:paraId="0292E9D1" w14:textId="77777777" w:rsidTr="00484C9C">
        <w:tc>
          <w:tcPr>
            <w:tcW w:w="2520" w:type="dxa"/>
          </w:tcPr>
          <w:p w14:paraId="593BCBC9" w14:textId="77777777" w:rsidR="00484C9C" w:rsidRPr="00444600" w:rsidRDefault="00484C9C" w:rsidP="008A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605C2B9" w14:textId="77777777" w:rsidR="00484C9C" w:rsidRPr="00CD2CD5" w:rsidRDefault="00484C9C" w:rsidP="008A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60C11D8" w14:textId="77777777" w:rsidR="00484C9C" w:rsidRPr="00C17490" w:rsidRDefault="00484C9C" w:rsidP="008A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8154EC2" w14:textId="77777777" w:rsidR="00484C9C" w:rsidRPr="00CD2CD5" w:rsidRDefault="00484C9C" w:rsidP="008A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047B204D" w14:textId="71D7A165" w:rsidR="00484C9C" w:rsidRPr="00CD2CD5" w:rsidRDefault="000541B7" w:rsidP="008A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41B7"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</w:tr>
      <w:tr w:rsidR="00620695" w:rsidRPr="00444600" w14:paraId="44C54BB0" w14:textId="77777777" w:rsidTr="00484C9C">
        <w:tc>
          <w:tcPr>
            <w:tcW w:w="2520" w:type="dxa"/>
          </w:tcPr>
          <w:p w14:paraId="0E4F8B95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1CAA90A6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14:paraId="567BE8A6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9918EB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0E5DEFCD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695" w:rsidRPr="00444600" w14:paraId="3A42383C" w14:textId="77777777" w:rsidTr="0086655A">
        <w:tc>
          <w:tcPr>
            <w:tcW w:w="2520" w:type="dxa"/>
          </w:tcPr>
          <w:p w14:paraId="5FF56BF6" w14:textId="79E8480B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46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="00CD2CD5" w:rsidRPr="00CD2CD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653BB214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2B90D1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5F7CD1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2441E10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4C9C" w:rsidRPr="00444600" w14:paraId="22034F3D" w14:textId="77777777" w:rsidTr="0086655A">
        <w:tc>
          <w:tcPr>
            <w:tcW w:w="2520" w:type="dxa"/>
          </w:tcPr>
          <w:p w14:paraId="37236D9A" w14:textId="3932C2B3" w:rsidR="00484C9C" w:rsidRPr="00484C9C" w:rsidRDefault="00484C9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653074CD" w14:textId="4263451B" w:rsidR="00484C9C" w:rsidRPr="00444600" w:rsidRDefault="00484C9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0EFDBDBC" w14:textId="13CDD648" w:rsidR="00484C9C" w:rsidRPr="00444600" w:rsidRDefault="00484C9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37647FEF" w14:textId="38CFDFE2" w:rsidR="00484C9C" w:rsidRPr="00444600" w:rsidRDefault="00484C9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1512" w:type="dxa"/>
          </w:tcPr>
          <w:p w14:paraId="258CB4DD" w14:textId="6635207A" w:rsidR="00484C9C" w:rsidRPr="00444600" w:rsidRDefault="00484C9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620695" w:rsidRPr="00444600" w14:paraId="4323CED7" w14:textId="77777777" w:rsidTr="00484C9C">
        <w:tc>
          <w:tcPr>
            <w:tcW w:w="2520" w:type="dxa"/>
          </w:tcPr>
          <w:p w14:paraId="19742958" w14:textId="6AA97221" w:rsidR="00620695" w:rsidRPr="00444600" w:rsidRDefault="00620695" w:rsidP="0062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460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44600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4446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1862DCC1" w14:textId="6F81AC0A" w:rsidR="00620695" w:rsidRPr="00444600" w:rsidRDefault="00CD2CD5" w:rsidP="0062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eastAsia="Times New Roman" w:hAnsi="Angsana New"/>
                <w:sz w:val="30"/>
                <w:szCs w:val="30"/>
              </w:rPr>
              <w:t>29</w:t>
            </w:r>
            <w:r w:rsidR="00620695" w:rsidRPr="00C17490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="00620695" w:rsidRPr="00C1749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เมษายน </w:t>
            </w:r>
            <w:r w:rsidRPr="00CD2CD5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CD2CD5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23BB8C0A" w14:textId="2281A7E9" w:rsidR="00620695" w:rsidRPr="00444600" w:rsidRDefault="00620695" w:rsidP="0062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49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="00CD2CD5" w:rsidRPr="00CD2CD5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="00CD2CD5" w:rsidRPr="00CD2CD5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6CF830C0" w14:textId="3F4305EB" w:rsidR="00620695" w:rsidRPr="00444600" w:rsidRDefault="00CD2CD5" w:rsidP="0062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  <w:r w:rsidR="00620695" w:rsidRPr="00C17490">
              <w:rPr>
                <w:rFonts w:ascii="Angsana New" w:hAnsi="Angsana New"/>
                <w:sz w:val="30"/>
                <w:szCs w:val="30"/>
              </w:rPr>
              <w:t>.</w:t>
            </w:r>
            <w:r w:rsidRPr="00CD2CD5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8731CC8" w14:textId="7CF9DEF6" w:rsidR="00620695" w:rsidRPr="00444600" w:rsidRDefault="00CD2CD5" w:rsidP="0062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518</w:t>
            </w:r>
          </w:p>
        </w:tc>
      </w:tr>
      <w:tr w:rsidR="00484C9C" w:rsidRPr="00444600" w14:paraId="1A018813" w14:textId="77777777" w:rsidTr="00484C9C">
        <w:tc>
          <w:tcPr>
            <w:tcW w:w="2520" w:type="dxa"/>
          </w:tcPr>
          <w:p w14:paraId="6605F30A" w14:textId="77777777" w:rsidR="00484C9C" w:rsidRPr="00444600" w:rsidRDefault="00484C9C" w:rsidP="0062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D49BD06" w14:textId="77777777" w:rsidR="00484C9C" w:rsidRPr="00CD2CD5" w:rsidRDefault="00484C9C" w:rsidP="0062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0E5425B" w14:textId="77777777" w:rsidR="00484C9C" w:rsidRPr="00C17490" w:rsidRDefault="00484C9C" w:rsidP="0062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62F7938" w14:textId="77777777" w:rsidR="00484C9C" w:rsidRPr="00CD2CD5" w:rsidRDefault="00484C9C" w:rsidP="0062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764A4337" w14:textId="7D540A08" w:rsidR="00484C9C" w:rsidRPr="00484C9C" w:rsidRDefault="00484C9C" w:rsidP="0062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4C9C"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</w:tr>
    </w:tbl>
    <w:p w14:paraId="4FC2F20F" w14:textId="77777777" w:rsidR="00620695" w:rsidRDefault="00620695" w:rsidP="00620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 w:type="page"/>
      </w:r>
    </w:p>
    <w:p w14:paraId="12F3C7B9" w14:textId="77777777" w:rsidR="0072355F" w:rsidRDefault="0072355F" w:rsidP="00163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sectPr w:rsidR="0072355F" w:rsidSect="0086655A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4733361" w14:textId="2238768A" w:rsidR="00856DCD" w:rsidRDefault="00CD2CD5" w:rsidP="00D51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D2CD5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336235" w:rsidRPr="00D60095">
        <w:rPr>
          <w:rFonts w:ascii="Angsana New" w:hAnsi="Angsana New"/>
          <w:b/>
          <w:bCs/>
          <w:sz w:val="30"/>
          <w:szCs w:val="30"/>
        </w:rPr>
        <w:tab/>
      </w:r>
      <w:r w:rsidR="0033623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Pr="00D13EB7" w:rsidRDefault="00654639" w:rsidP="00D13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D13EB7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2DB0C37D" w14:textId="43DFA899" w:rsidR="00455C0E" w:rsidRDefault="00654639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724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F2EE8">
        <w:rPr>
          <w:rFonts w:ascii="Angsana New" w:hAnsi="Angsana New" w:hint="cs"/>
          <w:sz w:val="30"/>
          <w:szCs w:val="30"/>
          <w:cs/>
        </w:rPr>
        <w:t>วัด</w:t>
      </w:r>
      <w:r w:rsidR="00372480">
        <w:rPr>
          <w:rFonts w:ascii="Angsana New" w:hAnsi="Angsana New" w:hint="cs"/>
          <w:sz w:val="30"/>
          <w:szCs w:val="30"/>
          <w:cs/>
        </w:rPr>
        <w:t>มูลค่าด้วยราคาทุนตัดจำหน่าย</w:t>
      </w:r>
      <w:r w:rsidR="0019408B" w:rsidRPr="0019408B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653CFCB" w14:textId="77777777" w:rsidR="00BB04F2" w:rsidRDefault="00BB04F2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270"/>
        <w:gridCol w:w="1260"/>
      </w:tblGrid>
      <w:tr w:rsidR="004F3C96" w:rsidRPr="00CD50A9" w14:paraId="53A479E4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50410253" w14:textId="77777777" w:rsidR="004F3C96" w:rsidRPr="005D44F8" w:rsidRDefault="004F3C96" w:rsidP="004E2D3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031825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36C23628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0272A5" w:rsidRPr="00CD50A9" w14:paraId="3020B59A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67E5061A" w14:textId="77777777" w:rsidR="000272A5" w:rsidRPr="005D44F8" w:rsidRDefault="000272A5" w:rsidP="004E2D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281153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5DA3E094" w14:textId="103FCC0D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2EB7311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74" w:type="dxa"/>
            <w:gridSpan w:val="7"/>
          </w:tcPr>
          <w:p w14:paraId="142D7CFD" w14:textId="4F5FE40E" w:rsidR="000272A5" w:rsidRPr="005D44F8" w:rsidRDefault="00D11809" w:rsidP="0072557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751D9" w:rsidRPr="00CD50A9" w14:paraId="787F4147" w14:textId="77777777" w:rsidTr="00BB04F2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1E3978E" w14:textId="214526E7" w:rsidR="00141E6E" w:rsidRPr="005D44F8" w:rsidRDefault="00141E6E" w:rsidP="000272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3A0EC8" w14:textId="7417F51A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AD2C267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555F396" w14:textId="3278D0AC" w:rsidR="00141E6E" w:rsidRPr="005D44F8" w:rsidRDefault="00141E6E" w:rsidP="000272A5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D6E8EAA" w14:textId="0476C8D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45641368" w14:textId="24F662A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B495C2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6199DD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88EA0" w14:textId="5AC07932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476453B6" w14:textId="532854CB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69DA275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1243DCC" w14:textId="1E00CB5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CD2CD5" w:rsidRPr="00CD2C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663AB5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B1796F" w14:textId="672B01B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CD2CD5" w:rsidRPr="00CD2C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B8C53B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1747CC1" w14:textId="1D239B3E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CD2CD5" w:rsidRPr="00CD2C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CE2D9D2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EC40CF" w14:textId="5662C8A1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193E" w:rsidRPr="00CD50A9" w14:paraId="5E3F57AD" w14:textId="77777777" w:rsidTr="00BB04F2">
        <w:trPr>
          <w:trHeight w:val="261"/>
          <w:tblHeader/>
        </w:trPr>
        <w:tc>
          <w:tcPr>
            <w:tcW w:w="2067" w:type="dxa"/>
            <w:hideMark/>
          </w:tcPr>
          <w:p w14:paraId="13C5867A" w14:textId="6887990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4C06D" w14:textId="77777777" w:rsidR="0096193E" w:rsidRPr="005D44F8" w:rsidRDefault="0096193E" w:rsidP="009619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2576EBC3" w14:textId="1F166CF3" w:rsidR="0096193E" w:rsidRPr="005D44F8" w:rsidRDefault="0096193E" w:rsidP="009619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E24BB5" w:rsidRPr="00CD50A9" w14:paraId="5B7193E1" w14:textId="77777777" w:rsidTr="00B751D9">
        <w:trPr>
          <w:trHeight w:val="261"/>
        </w:trPr>
        <w:tc>
          <w:tcPr>
            <w:tcW w:w="2067" w:type="dxa"/>
          </w:tcPr>
          <w:p w14:paraId="07CA1B80" w14:textId="03CAD1CB" w:rsidR="00E24BB5" w:rsidRPr="005D44F8" w:rsidRDefault="00E24BB5" w:rsidP="00E24BB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 w:rsidR="0016320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A963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 w:rsidR="0016320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ยน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6F8DB2C5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A103564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DD00B0" w14:textId="77777777" w:rsidR="00E24BB5" w:rsidRPr="005D44F8" w:rsidRDefault="00E24BB5" w:rsidP="00E24BB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704518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76570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59B4A9C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718A231A" w14:textId="77777777" w:rsidR="00E24BB5" w:rsidRPr="005D44F8" w:rsidRDefault="00E24BB5" w:rsidP="00E24BB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4BB5" w:rsidRPr="00CD50A9" w14:paraId="752A14E6" w14:textId="77777777" w:rsidTr="00B751D9">
        <w:trPr>
          <w:trHeight w:val="261"/>
        </w:trPr>
        <w:tc>
          <w:tcPr>
            <w:tcW w:w="2067" w:type="dxa"/>
          </w:tcPr>
          <w:p w14:paraId="0C1C8E31" w14:textId="3507CDAF" w:rsidR="00E24BB5" w:rsidRPr="005D44F8" w:rsidRDefault="00E24BB5" w:rsidP="00E24BB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E87954A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2770727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6A1D" w14:textId="77777777" w:rsidR="00E24BB5" w:rsidRPr="005D44F8" w:rsidRDefault="00E24BB5" w:rsidP="00E24BB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6A5B99F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ECF7F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EFB0099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E52AFAB" w14:textId="77777777" w:rsidR="00E24BB5" w:rsidRPr="005D44F8" w:rsidRDefault="00E24BB5" w:rsidP="00E24BB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4BB5" w14:paraId="1E28BD01" w14:textId="77777777" w:rsidTr="00B751D9">
        <w:trPr>
          <w:trHeight w:val="261"/>
        </w:trPr>
        <w:tc>
          <w:tcPr>
            <w:tcW w:w="2067" w:type="dxa"/>
          </w:tcPr>
          <w:p w14:paraId="02E84772" w14:textId="77777777" w:rsidR="00E24BB5" w:rsidRPr="005D44F8" w:rsidRDefault="00E24BB5" w:rsidP="00E24BB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4099551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1EB2010C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DEF1D1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CEFAB34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87C048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FE8748D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13CC42BB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93CFD" w14:paraId="60B92483" w14:textId="77777777" w:rsidTr="00B64865">
        <w:trPr>
          <w:trHeight w:val="261"/>
        </w:trPr>
        <w:tc>
          <w:tcPr>
            <w:tcW w:w="2067" w:type="dxa"/>
          </w:tcPr>
          <w:p w14:paraId="465AC972" w14:textId="57BC55A8" w:rsidR="00593CFD" w:rsidRPr="005D44F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3EF06FD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23EBD2F5" w14:textId="68125813" w:rsidR="00593CFD" w:rsidRPr="001F16D0" w:rsidRDefault="00E70324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1,315,072</w:t>
            </w:r>
          </w:p>
        </w:tc>
        <w:tc>
          <w:tcPr>
            <w:tcW w:w="270" w:type="dxa"/>
            <w:vAlign w:val="bottom"/>
          </w:tcPr>
          <w:p w14:paraId="2908B994" w14:textId="5C03D8E3" w:rsidR="00593CFD" w:rsidRPr="001F16D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EC41B90" w14:textId="08EBE64D" w:rsidR="00593CFD" w:rsidRPr="00F55F20" w:rsidRDefault="00E70324" w:rsidP="00593CFD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623103" w14:textId="0096C8F4" w:rsidR="00593CFD" w:rsidRPr="00F55F20" w:rsidRDefault="00593CFD" w:rsidP="00593CFD">
            <w:pPr>
              <w:pStyle w:val="acctfourfigures"/>
              <w:tabs>
                <w:tab w:val="clear" w:pos="765"/>
                <w:tab w:val="decimal" w:pos="251"/>
                <w:tab w:val="decimal" w:pos="130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5FF27CA" w14:textId="096D0F1E" w:rsidR="00593CFD" w:rsidRPr="00E17ECF" w:rsidRDefault="00E70324" w:rsidP="00593CF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1,315,072</w:t>
            </w:r>
          </w:p>
        </w:tc>
        <w:tc>
          <w:tcPr>
            <w:tcW w:w="236" w:type="dxa"/>
            <w:vAlign w:val="bottom"/>
          </w:tcPr>
          <w:p w14:paraId="118B9C09" w14:textId="77777777" w:rsidR="00593CFD" w:rsidRPr="00E17ECF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33EDAFE8" w14:textId="5CEECA66" w:rsidR="00593CFD" w:rsidRPr="001F16D0" w:rsidRDefault="00E70324" w:rsidP="00593CFD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821852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EBCEBD" w14:textId="5DB8574D" w:rsidR="00593CFD" w:rsidRPr="001F16D0" w:rsidRDefault="00E70324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1,315,072</w:t>
            </w:r>
          </w:p>
        </w:tc>
        <w:tc>
          <w:tcPr>
            <w:tcW w:w="270" w:type="dxa"/>
            <w:vAlign w:val="bottom"/>
          </w:tcPr>
          <w:p w14:paraId="46671767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F9B616" w14:textId="496919C7" w:rsidR="00593CFD" w:rsidRPr="001F16D0" w:rsidRDefault="00E70324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CB6ADF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A65935" w14:textId="69B1A7AA" w:rsidR="00593CFD" w:rsidRPr="001F16D0" w:rsidRDefault="00E70324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1,315,072</w:t>
            </w:r>
          </w:p>
        </w:tc>
      </w:tr>
      <w:tr w:rsidR="00593CFD" w14:paraId="5D10C039" w14:textId="77777777" w:rsidTr="00B70493">
        <w:trPr>
          <w:trHeight w:val="261"/>
        </w:trPr>
        <w:tc>
          <w:tcPr>
            <w:tcW w:w="2067" w:type="dxa"/>
          </w:tcPr>
          <w:p w14:paraId="0FF25CE6" w14:textId="03381D64" w:rsidR="00593CFD" w:rsidRPr="005D44F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Pr="00046BA5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5FE29382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241C5A9" w14:textId="1EC7AD99" w:rsidR="00593CFD" w:rsidRPr="00722025" w:rsidRDefault="00E70324" w:rsidP="00593CFD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48994C" w14:textId="66F3C85E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C2DB539" w14:textId="16D339BF" w:rsidR="00593CFD" w:rsidRPr="00F55F20" w:rsidRDefault="00E70324" w:rsidP="00593CFD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87,877</w:t>
            </w:r>
          </w:p>
        </w:tc>
        <w:tc>
          <w:tcPr>
            <w:tcW w:w="236" w:type="dxa"/>
            <w:vAlign w:val="bottom"/>
          </w:tcPr>
          <w:p w14:paraId="008E49E4" w14:textId="66756DE9" w:rsidR="00593CFD" w:rsidRPr="00F55F20" w:rsidRDefault="00593CFD" w:rsidP="00593CFD">
            <w:pPr>
              <w:pStyle w:val="acctfourfigures"/>
              <w:tabs>
                <w:tab w:val="clear" w:pos="765"/>
                <w:tab w:val="decimal" w:pos="251"/>
                <w:tab w:val="decimal" w:pos="151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6DB56D31" w14:textId="2155A034" w:rsidR="00593CFD" w:rsidRPr="00E17ECF" w:rsidRDefault="00E70324" w:rsidP="00593CF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87,877</w:t>
            </w:r>
          </w:p>
        </w:tc>
        <w:tc>
          <w:tcPr>
            <w:tcW w:w="236" w:type="dxa"/>
          </w:tcPr>
          <w:p w14:paraId="048EA3FF" w14:textId="77777777" w:rsidR="00593CFD" w:rsidRPr="00E17ECF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6F36163F" w14:textId="4FD78E42" w:rsidR="00593CFD" w:rsidRPr="005D44F8" w:rsidRDefault="00E70324" w:rsidP="00593CFD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0059F7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87FB92" w14:textId="2637E56C" w:rsidR="00593CFD" w:rsidRPr="005D44F8" w:rsidRDefault="00E70324" w:rsidP="00593CF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CAFBA4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246FC2" w14:textId="53DCF1F2" w:rsidR="00593CFD" w:rsidRPr="005D44F8" w:rsidRDefault="00E70324" w:rsidP="00593CF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87,877</w:t>
            </w:r>
          </w:p>
        </w:tc>
        <w:tc>
          <w:tcPr>
            <w:tcW w:w="270" w:type="dxa"/>
          </w:tcPr>
          <w:p w14:paraId="72E0539E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2AE7F0" w14:textId="21F399E5" w:rsidR="00593CFD" w:rsidRPr="005D44F8" w:rsidRDefault="00E70324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87,877</w:t>
            </w:r>
          </w:p>
        </w:tc>
      </w:tr>
      <w:tr w:rsidR="00593CFD" w14:paraId="713D81DE" w14:textId="77777777" w:rsidTr="00B64865">
        <w:trPr>
          <w:trHeight w:val="261"/>
        </w:trPr>
        <w:tc>
          <w:tcPr>
            <w:tcW w:w="2067" w:type="dxa"/>
          </w:tcPr>
          <w:p w14:paraId="4DB5E1EA" w14:textId="3DBAE931" w:rsidR="00593CFD" w:rsidRPr="005D44F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55A8AFCA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36CB3CC" w14:textId="6D5B86F1" w:rsidR="00593CFD" w:rsidRPr="00722025" w:rsidRDefault="00E70324" w:rsidP="00593CFD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C3A63AA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0E4055" w14:textId="475AA3C3" w:rsidR="00593CFD" w:rsidRPr="00F55F20" w:rsidRDefault="00E70324" w:rsidP="00593CFD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165,444</w:t>
            </w:r>
          </w:p>
        </w:tc>
        <w:tc>
          <w:tcPr>
            <w:tcW w:w="236" w:type="dxa"/>
            <w:vAlign w:val="bottom"/>
          </w:tcPr>
          <w:p w14:paraId="68C6D2F8" w14:textId="77777777" w:rsidR="00593CFD" w:rsidRPr="00F55F20" w:rsidRDefault="00593CFD" w:rsidP="00593CFD">
            <w:pPr>
              <w:pStyle w:val="acctfourfigures"/>
              <w:tabs>
                <w:tab w:val="clear" w:pos="765"/>
                <w:tab w:val="decimal" w:pos="251"/>
                <w:tab w:val="decimal" w:pos="151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E9868FC" w14:textId="79536D27" w:rsidR="00593CFD" w:rsidRPr="00E17ECF" w:rsidRDefault="00E70324" w:rsidP="00593CF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165,444</w:t>
            </w:r>
          </w:p>
        </w:tc>
        <w:tc>
          <w:tcPr>
            <w:tcW w:w="236" w:type="dxa"/>
          </w:tcPr>
          <w:p w14:paraId="28004CD0" w14:textId="77777777" w:rsidR="00593CFD" w:rsidRPr="00E17ECF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E8F830F" w14:textId="1B7966B3" w:rsidR="00593CFD" w:rsidRPr="005D44F8" w:rsidRDefault="00E70324" w:rsidP="00593CFD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A39277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36CC06" w14:textId="47E51F13" w:rsidR="00593CFD" w:rsidRPr="005D44F8" w:rsidRDefault="00E70324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165,444</w:t>
            </w:r>
          </w:p>
        </w:tc>
        <w:tc>
          <w:tcPr>
            <w:tcW w:w="270" w:type="dxa"/>
          </w:tcPr>
          <w:p w14:paraId="193DF87F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2CC57" w14:textId="600ED450" w:rsidR="00593CFD" w:rsidRPr="005D44F8" w:rsidRDefault="00E70324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162C40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AC7CD3" w14:textId="73327FCF" w:rsidR="00593CFD" w:rsidRPr="005D44F8" w:rsidRDefault="00E70324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165,444</w:t>
            </w:r>
          </w:p>
        </w:tc>
      </w:tr>
      <w:tr w:rsidR="00593CFD" w:rsidRPr="00CD50A9" w14:paraId="1628A720" w14:textId="77777777" w:rsidTr="00B751D9">
        <w:trPr>
          <w:trHeight w:val="261"/>
        </w:trPr>
        <w:tc>
          <w:tcPr>
            <w:tcW w:w="2067" w:type="dxa"/>
            <w:hideMark/>
          </w:tcPr>
          <w:p w14:paraId="66AB22F8" w14:textId="77777777" w:rsidR="00593CFD" w:rsidRPr="005D44F8" w:rsidRDefault="00593CFD" w:rsidP="00593CFD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E69833F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EB18" w14:textId="52F15F40" w:rsidR="00593CFD" w:rsidRPr="00785982" w:rsidRDefault="00E70324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1,315,072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3BE13" w14:textId="3F966D0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0FCE3F" w14:textId="70E2CE56" w:rsidR="00593CFD" w:rsidRPr="00E17ECF" w:rsidRDefault="00E70324" w:rsidP="00593CFD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253,321</w:t>
            </w:r>
          </w:p>
        </w:tc>
        <w:tc>
          <w:tcPr>
            <w:tcW w:w="236" w:type="dxa"/>
          </w:tcPr>
          <w:p w14:paraId="0B681DBB" w14:textId="360D9E72" w:rsidR="00593CFD" w:rsidRPr="00E17ECF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  <w:tab w:val="decimal" w:pos="1516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449566B" w14:textId="1E1C5DF2" w:rsidR="00593CFD" w:rsidRPr="00E17ECF" w:rsidRDefault="00E70324" w:rsidP="00593CF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1,568,393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EDCD5C" w14:textId="77777777" w:rsidR="00593CFD" w:rsidRPr="00E17ECF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C4507" w14:textId="1B65AA03" w:rsidR="00593CFD" w:rsidRPr="001F16D0" w:rsidRDefault="00E70324" w:rsidP="00593CFD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0C1BC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18DE" w14:textId="705FA26B" w:rsidR="00593CFD" w:rsidRPr="001F16D0" w:rsidRDefault="00E70324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1,480,516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7F91B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C4F68" w14:textId="6CAD67ED" w:rsidR="00593CFD" w:rsidRPr="00593CFD" w:rsidRDefault="00E70324" w:rsidP="00593CF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87,877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375F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50548" w14:textId="2344BB06" w:rsidR="00593CFD" w:rsidRPr="00D36210" w:rsidRDefault="00E70324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1,568,393</w:t>
            </w:r>
          </w:p>
        </w:tc>
      </w:tr>
      <w:tr w:rsidR="00593CFD" w:rsidRPr="00BB04F2" w14:paraId="47F1373D" w14:textId="77777777" w:rsidTr="00BB04F2">
        <w:trPr>
          <w:trHeight w:val="40"/>
        </w:trPr>
        <w:tc>
          <w:tcPr>
            <w:tcW w:w="2067" w:type="dxa"/>
          </w:tcPr>
          <w:p w14:paraId="30A035CA" w14:textId="77777777" w:rsidR="00593CFD" w:rsidRPr="00BB04F2" w:rsidRDefault="00593CFD" w:rsidP="00593CFD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D3C64F2" w14:textId="77777777" w:rsidR="00593CFD" w:rsidRPr="00BB04F2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60F9543B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3DBD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E4A617E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68ACC7B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25D35CE2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389F078B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93CFD" w:rsidRPr="00BB04F2" w14:paraId="19128944" w14:textId="77777777" w:rsidTr="00BB04F2">
        <w:trPr>
          <w:trHeight w:val="40"/>
        </w:trPr>
        <w:tc>
          <w:tcPr>
            <w:tcW w:w="2067" w:type="dxa"/>
          </w:tcPr>
          <w:p w14:paraId="7FC72FF9" w14:textId="77777777" w:rsidR="00593CFD" w:rsidRPr="00BB04F2" w:rsidRDefault="00593CFD" w:rsidP="00593CFD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7884D42" w14:textId="77777777" w:rsidR="00593CFD" w:rsidRPr="00BB04F2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6308A2BC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57E441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FDC8947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8B1F58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63E2F6F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7AAEA590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93CFD" w:rsidRPr="00BB04F2" w14:paraId="1C36C16C" w14:textId="77777777" w:rsidTr="00BB04F2">
        <w:trPr>
          <w:trHeight w:val="40"/>
        </w:trPr>
        <w:tc>
          <w:tcPr>
            <w:tcW w:w="2067" w:type="dxa"/>
          </w:tcPr>
          <w:p w14:paraId="0076A1DC" w14:textId="77777777" w:rsidR="00593CFD" w:rsidRPr="00BB04F2" w:rsidRDefault="00593CFD" w:rsidP="00593CFD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22C1AAF" w14:textId="77777777" w:rsidR="00593CFD" w:rsidRPr="00BB04F2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1089A65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17EC6F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AD62CB2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57DA8B8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40BE5EA7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62421544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303B960A" w14:textId="77777777" w:rsidR="00A5450B" w:rsidRDefault="00A5450B" w:rsidP="00F00472">
      <w:pPr>
        <w:ind w:left="161" w:right="-90" w:hanging="180"/>
        <w:rPr>
          <w:rFonts w:ascii="Angsana New" w:hAnsi="Angsana New"/>
          <w:b/>
          <w:bCs/>
          <w:sz w:val="24"/>
          <w:szCs w:val="24"/>
          <w:lang w:val="en-GB"/>
        </w:rPr>
        <w:sectPr w:rsidR="00A5450B" w:rsidSect="0086655A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270"/>
        <w:gridCol w:w="1260"/>
      </w:tblGrid>
      <w:tr w:rsidR="00C5115B" w:rsidRPr="00BB04F2" w14:paraId="12248812" w14:textId="77777777" w:rsidTr="00E86982">
        <w:trPr>
          <w:trHeight w:val="40"/>
        </w:trPr>
        <w:tc>
          <w:tcPr>
            <w:tcW w:w="2067" w:type="dxa"/>
          </w:tcPr>
          <w:p w14:paraId="40C073EA" w14:textId="77777777" w:rsidR="00C5115B" w:rsidRPr="00BB04F2" w:rsidRDefault="00C5115B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322BA449" w14:textId="77777777" w:rsidR="00C5115B" w:rsidRPr="00BB04F2" w:rsidRDefault="00C5115B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4CEF4485" w14:textId="3BEB80F2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5115B" w:rsidRPr="00BB04F2" w14:paraId="779D2188" w14:textId="77777777" w:rsidTr="008657A5">
        <w:trPr>
          <w:trHeight w:val="40"/>
        </w:trPr>
        <w:tc>
          <w:tcPr>
            <w:tcW w:w="2067" w:type="dxa"/>
          </w:tcPr>
          <w:p w14:paraId="3F669508" w14:textId="77777777" w:rsidR="00C5115B" w:rsidRPr="00BB04F2" w:rsidRDefault="00C5115B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D702773" w14:textId="77777777" w:rsidR="00C5115B" w:rsidRPr="00BB04F2" w:rsidRDefault="00C5115B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5129EB1" w14:textId="03C06522" w:rsidR="00C5115B" w:rsidRPr="00BB04F2" w:rsidRDefault="00C5115B" w:rsidP="00E27C4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4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135FAC" w14:textId="77777777" w:rsidR="00C5115B" w:rsidRPr="00BB04F2" w:rsidRDefault="00C5115B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7"/>
            <w:tcBorders>
              <w:left w:val="nil"/>
              <w:right w:val="nil"/>
            </w:tcBorders>
            <w:vAlign w:val="bottom"/>
          </w:tcPr>
          <w:p w14:paraId="065EA2ED" w14:textId="25263CC9" w:rsidR="00C5115B" w:rsidRPr="00BB04F2" w:rsidRDefault="00C5115B" w:rsidP="00725574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left" w:pos="5747"/>
              </w:tabs>
              <w:spacing w:line="240" w:lineRule="atLeast"/>
              <w:ind w:left="14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80158" w:rsidRPr="00BB04F2" w14:paraId="445D6158" w14:textId="77777777" w:rsidTr="00C80158">
        <w:trPr>
          <w:trHeight w:val="40"/>
        </w:trPr>
        <w:tc>
          <w:tcPr>
            <w:tcW w:w="2067" w:type="dxa"/>
          </w:tcPr>
          <w:p w14:paraId="14393B6A" w14:textId="77777777" w:rsidR="00C80158" w:rsidRPr="00BB04F2" w:rsidRDefault="00C80158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2A918FD" w14:textId="77777777" w:rsidR="00C80158" w:rsidRPr="00BB04F2" w:rsidRDefault="00C80158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0160AB1" w14:textId="77777777" w:rsidR="00C80158" w:rsidRPr="005D44F8" w:rsidRDefault="00C80158" w:rsidP="00E27C40">
            <w:pPr>
              <w:pStyle w:val="acctfourfigures"/>
              <w:tabs>
                <w:tab w:val="left" w:pos="720"/>
              </w:tabs>
              <w:spacing w:line="240" w:lineRule="atLeast"/>
              <w:ind w:left="-109" w:right="-10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45049DCB" w14:textId="77777777" w:rsidR="00C80158" w:rsidRDefault="00C80158" w:rsidP="00E27C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10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</w:t>
            </w:r>
          </w:p>
          <w:p w14:paraId="5C3086B0" w14:textId="2F9367DF" w:rsidR="00C80158" w:rsidRPr="00BB04F2" w:rsidRDefault="00C80158" w:rsidP="00E27C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10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ABF39D" w14:textId="77777777" w:rsidR="00C80158" w:rsidRPr="00BB04F2" w:rsidRDefault="00C80158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BADBA87" w14:textId="1508D7D1" w:rsidR="00C80158" w:rsidRPr="00BB04F2" w:rsidRDefault="00C80158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2D9CDD8" w14:textId="77777777" w:rsidR="00C80158" w:rsidRPr="00BB04F2" w:rsidRDefault="00C80158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08BABA9A" w14:textId="3177169A" w:rsidR="00C80158" w:rsidRPr="00BB04F2" w:rsidRDefault="00C80158" w:rsidP="00C5115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F016E4" w14:textId="77777777" w:rsidR="00C80158" w:rsidRPr="00BB04F2" w:rsidRDefault="00C80158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vAlign w:val="bottom"/>
          </w:tcPr>
          <w:p w14:paraId="1F0BD831" w14:textId="79D25A7C" w:rsidR="00C80158" w:rsidRPr="00A248EB" w:rsidRDefault="00C80158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A248EB">
              <w:rPr>
                <w:rFonts w:ascii="Angsana New" w:hAnsi="Angsana New" w:hint="cs"/>
                <w:sz w:val="24"/>
                <w:szCs w:val="24"/>
                <w:lang w:bidi="th-TH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71A466" w14:textId="77777777" w:rsidR="00C80158" w:rsidRPr="00BB04F2" w:rsidRDefault="00C80158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6BC934E" w14:textId="0559F807" w:rsidR="00C80158" w:rsidRPr="00A248EB" w:rsidRDefault="00C80158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A248EB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6BDE4A" w14:textId="77777777" w:rsidR="00C80158" w:rsidRPr="00BB04F2" w:rsidRDefault="00C80158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80B5522" w14:textId="77777777" w:rsidR="00C80158" w:rsidRPr="00C80158" w:rsidRDefault="00C80158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C80158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3CE454" w14:textId="31F89225" w:rsidR="00C80158" w:rsidRPr="00BB04F2" w:rsidRDefault="00C80158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E956555" w14:textId="640618B4" w:rsidR="00C80158" w:rsidRPr="00BB04F2" w:rsidRDefault="00C80158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5115B" w:rsidRPr="00BB04F2" w14:paraId="45ED0A7A" w14:textId="77777777" w:rsidTr="009A632D">
        <w:trPr>
          <w:trHeight w:val="40"/>
        </w:trPr>
        <w:tc>
          <w:tcPr>
            <w:tcW w:w="2067" w:type="dxa"/>
          </w:tcPr>
          <w:p w14:paraId="03D0890B" w14:textId="77777777" w:rsidR="00C5115B" w:rsidRPr="00BB04F2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2260AD6" w14:textId="77777777" w:rsidR="00C5115B" w:rsidRPr="00BB04F2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13EEA999" w14:textId="0110F1B1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C5115B" w:rsidRPr="00CD50A9" w14:paraId="3BD3429E" w14:textId="77777777" w:rsidTr="00C5115B">
        <w:trPr>
          <w:trHeight w:val="261"/>
        </w:trPr>
        <w:tc>
          <w:tcPr>
            <w:tcW w:w="2067" w:type="dxa"/>
          </w:tcPr>
          <w:p w14:paraId="0BE0ED8A" w14:textId="3DCC997C" w:rsidR="00C5115B" w:rsidRPr="005D44F8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D2CD5" w:rsidRPr="00CD2CD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D2CD5" w:rsidRPr="00CD2CD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4F057A75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2037C49B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E2994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10DE03F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07D53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CB4819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CFE412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7"/>
            <w:tcBorders>
              <w:left w:val="nil"/>
              <w:right w:val="nil"/>
            </w:tcBorders>
          </w:tcPr>
          <w:p w14:paraId="63DD4CAC" w14:textId="096F8863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5115B" w:rsidRPr="00007010" w14:paraId="65044021" w14:textId="77777777" w:rsidTr="00C5115B">
        <w:trPr>
          <w:trHeight w:val="261"/>
        </w:trPr>
        <w:tc>
          <w:tcPr>
            <w:tcW w:w="2067" w:type="dxa"/>
          </w:tcPr>
          <w:p w14:paraId="32AF82F6" w14:textId="5FA2A336" w:rsidR="00C5115B" w:rsidRPr="0033264C" w:rsidRDefault="00C5115B" w:rsidP="00C5115B">
            <w:pPr>
              <w:ind w:left="-14" w:right="-90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23FEFDC" w14:textId="4B04B968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39E19241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B49E75" w14:textId="4DCCF5F6" w:rsidR="00C5115B" w:rsidRPr="005D44F8" w:rsidRDefault="00C5115B" w:rsidP="00C5115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52FB5F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56954" w14:textId="43844FA2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7867AC2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B378AF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74" w:type="dxa"/>
            <w:gridSpan w:val="7"/>
            <w:tcBorders>
              <w:left w:val="nil"/>
              <w:right w:val="nil"/>
            </w:tcBorders>
          </w:tcPr>
          <w:p w14:paraId="4D2023A5" w14:textId="38D104D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15B" w:rsidRPr="00CD50A9" w14:paraId="1BC09D3F" w14:textId="77777777" w:rsidTr="00C5115B">
        <w:trPr>
          <w:trHeight w:val="261"/>
        </w:trPr>
        <w:tc>
          <w:tcPr>
            <w:tcW w:w="2067" w:type="dxa"/>
          </w:tcPr>
          <w:p w14:paraId="6F1D22AE" w14:textId="58236D27" w:rsidR="00C5115B" w:rsidRPr="005D44F8" w:rsidRDefault="00C5115B" w:rsidP="00C5115B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BC84E3E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5E6E830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68474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1F344436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99EF0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5EC3366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90E18A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7"/>
            <w:tcBorders>
              <w:left w:val="nil"/>
              <w:right w:val="nil"/>
            </w:tcBorders>
          </w:tcPr>
          <w:p w14:paraId="020BDA41" w14:textId="28B46B9B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516E3" w:rsidRPr="00CD50A9" w14:paraId="36401A29" w14:textId="77777777" w:rsidTr="005E15F1">
        <w:trPr>
          <w:trHeight w:val="261"/>
        </w:trPr>
        <w:tc>
          <w:tcPr>
            <w:tcW w:w="2067" w:type="dxa"/>
          </w:tcPr>
          <w:p w14:paraId="25DF79BA" w14:textId="0F93A1BA" w:rsidR="00D516E3" w:rsidRPr="005D44F8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094D99E2" w14:textId="4B6D4A09" w:rsidR="00D516E3" w:rsidRPr="005D44F8" w:rsidRDefault="00D516E3" w:rsidP="00D516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01152741" w14:textId="28038A47" w:rsidR="00D516E3" w:rsidRPr="00492E20" w:rsidRDefault="00CD2CD5" w:rsidP="00D516E3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70" w:type="dxa"/>
            <w:vAlign w:val="bottom"/>
          </w:tcPr>
          <w:p w14:paraId="238FAC47" w14:textId="759AB70C" w:rsidR="00D516E3" w:rsidRPr="00492E20" w:rsidRDefault="00D516E3" w:rsidP="00D516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9D0D418" w14:textId="73887E25" w:rsidR="00D516E3" w:rsidRPr="00492E20" w:rsidRDefault="00D516E3" w:rsidP="00D516E3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6579D1" w14:textId="45EFD9FC" w:rsidR="00D516E3" w:rsidRPr="00492E20" w:rsidRDefault="00D516E3" w:rsidP="00D516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EFF2809" w14:textId="6ABA147B" w:rsidR="00D516E3" w:rsidRPr="00492E20" w:rsidRDefault="00CD2CD5" w:rsidP="00D51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36" w:type="dxa"/>
            <w:vAlign w:val="bottom"/>
          </w:tcPr>
          <w:p w14:paraId="0646A0E1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E9684D8" w14:textId="2C50B450" w:rsidR="00D516E3" w:rsidRPr="00492E20" w:rsidRDefault="00D516E3" w:rsidP="00D516E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7339A5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774D5B" w14:textId="373072A2" w:rsidR="00D516E3" w:rsidRPr="00492E20" w:rsidRDefault="00CD2CD5" w:rsidP="00D516E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70" w:type="dxa"/>
            <w:vAlign w:val="bottom"/>
          </w:tcPr>
          <w:p w14:paraId="05DF4A71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37953C" w14:textId="4AD0D46A" w:rsidR="00D516E3" w:rsidRPr="00492E20" w:rsidRDefault="00D516E3" w:rsidP="00D516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96503E1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AFA454" w14:textId="1DDD24E9" w:rsidR="00D516E3" w:rsidRPr="00492E20" w:rsidRDefault="00CD2CD5" w:rsidP="00D516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</w:tr>
      <w:tr w:rsidR="00D516E3" w:rsidRPr="00CD50A9" w14:paraId="00CB8EF0" w14:textId="77777777" w:rsidTr="005E15F1">
        <w:trPr>
          <w:trHeight w:val="261"/>
        </w:trPr>
        <w:tc>
          <w:tcPr>
            <w:tcW w:w="2067" w:type="dxa"/>
          </w:tcPr>
          <w:p w14:paraId="61BAF0E4" w14:textId="2DB01272" w:rsidR="00D516E3" w:rsidRPr="00EF5798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5BB84C45" w14:textId="77777777" w:rsidR="00D516E3" w:rsidRPr="005D44F8" w:rsidRDefault="00D516E3" w:rsidP="00D516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4852CD0E" w14:textId="501ABA6D" w:rsidR="00D516E3" w:rsidRPr="00492E20" w:rsidRDefault="00D516E3" w:rsidP="00D516E3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B9171B2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5C38AD1" w14:textId="7DD5BE78" w:rsidR="00D516E3" w:rsidRPr="00492E20" w:rsidRDefault="00CD2CD5" w:rsidP="00D516E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236" w:type="dxa"/>
            <w:vAlign w:val="bottom"/>
          </w:tcPr>
          <w:p w14:paraId="39B11C8A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AA09ED7" w14:textId="6AC1011D" w:rsidR="00D516E3" w:rsidRPr="00492E20" w:rsidRDefault="00CD2CD5" w:rsidP="00D51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236" w:type="dxa"/>
          </w:tcPr>
          <w:p w14:paraId="5EFA8D99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D170B36" w14:textId="512E7C1A" w:rsidR="00D516E3" w:rsidRPr="00492E20" w:rsidRDefault="00D516E3" w:rsidP="00D516E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15EE49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632DED" w14:textId="7F5BD492" w:rsidR="00D516E3" w:rsidRPr="00492E20" w:rsidRDefault="00D516E3" w:rsidP="00D516E3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E5BAE9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404001" w14:textId="0E436E13" w:rsidR="00D516E3" w:rsidRPr="00492E20" w:rsidRDefault="00CD2CD5" w:rsidP="00D516E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270" w:type="dxa"/>
          </w:tcPr>
          <w:p w14:paraId="0EE44B85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31E92F" w14:textId="4AB0C06B" w:rsidR="00D516E3" w:rsidRPr="00492E20" w:rsidRDefault="00CD2CD5" w:rsidP="00D516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</w:tr>
      <w:tr w:rsidR="00D516E3" w:rsidRPr="00CD50A9" w14:paraId="62BD1C52" w14:textId="77777777" w:rsidTr="005E15F1">
        <w:trPr>
          <w:trHeight w:val="261"/>
        </w:trPr>
        <w:tc>
          <w:tcPr>
            <w:tcW w:w="2067" w:type="dxa"/>
          </w:tcPr>
          <w:p w14:paraId="67A9C5CD" w14:textId="2EAB3ECC" w:rsidR="00D516E3" w:rsidRPr="005D44F8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771645ED" w14:textId="77777777" w:rsidR="00D516E3" w:rsidRPr="005D44F8" w:rsidRDefault="00D516E3" w:rsidP="00D516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C8589FD" w14:textId="1BF0D4EA" w:rsidR="00D516E3" w:rsidRPr="00492E20" w:rsidRDefault="00D516E3" w:rsidP="00D516E3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0B702D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3DB29D7" w14:textId="22C735BE" w:rsidR="00D516E3" w:rsidRPr="00492E20" w:rsidRDefault="00CD2CD5" w:rsidP="00D516E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</w:p>
        </w:tc>
        <w:tc>
          <w:tcPr>
            <w:tcW w:w="236" w:type="dxa"/>
            <w:vAlign w:val="bottom"/>
          </w:tcPr>
          <w:p w14:paraId="49E0FF7C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7B624D7" w14:textId="01C791EF" w:rsidR="00D516E3" w:rsidRPr="00492E20" w:rsidRDefault="00CD2CD5" w:rsidP="00D51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</w:p>
        </w:tc>
        <w:tc>
          <w:tcPr>
            <w:tcW w:w="236" w:type="dxa"/>
          </w:tcPr>
          <w:p w14:paraId="01B0426C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F0D571" w14:textId="4469727C" w:rsidR="00D516E3" w:rsidRPr="00492E20" w:rsidRDefault="00D516E3" w:rsidP="00D516E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393055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002D63" w14:textId="19E5EA76" w:rsidR="00D516E3" w:rsidRPr="00492E20" w:rsidRDefault="00CD2CD5" w:rsidP="00D516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</w:p>
        </w:tc>
        <w:tc>
          <w:tcPr>
            <w:tcW w:w="270" w:type="dxa"/>
          </w:tcPr>
          <w:p w14:paraId="21D9CFDC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7FACC" w14:textId="3BFF63DD" w:rsidR="00D516E3" w:rsidRPr="00492E20" w:rsidRDefault="00D516E3" w:rsidP="00D516E3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2D3D80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D25B9" w14:textId="217D6F91" w:rsidR="00D516E3" w:rsidRPr="00492E20" w:rsidRDefault="00CD2CD5" w:rsidP="00D516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</w:p>
        </w:tc>
      </w:tr>
      <w:tr w:rsidR="00D516E3" w:rsidRPr="00CD50A9" w14:paraId="198BA58D" w14:textId="77777777" w:rsidTr="00D157EA">
        <w:trPr>
          <w:trHeight w:val="261"/>
        </w:trPr>
        <w:tc>
          <w:tcPr>
            <w:tcW w:w="2067" w:type="dxa"/>
          </w:tcPr>
          <w:p w14:paraId="54386318" w14:textId="7FFE2D58" w:rsidR="00D516E3" w:rsidRPr="005D44F8" w:rsidRDefault="00D516E3" w:rsidP="00D516E3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3E8582" w14:textId="77777777" w:rsidR="00D516E3" w:rsidRPr="005D44F8" w:rsidRDefault="00D516E3" w:rsidP="00D516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49463" w14:textId="49FEAAD9" w:rsidR="00D516E3" w:rsidRPr="00492E20" w:rsidRDefault="00CD2CD5" w:rsidP="00D516E3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091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D4A5E" w14:textId="57BE781A" w:rsidR="00D516E3" w:rsidRPr="00492E20" w:rsidRDefault="00D516E3" w:rsidP="00D516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EADF06" w14:textId="45969E2D" w:rsidR="00D516E3" w:rsidRPr="00492E20" w:rsidRDefault="00CD2CD5" w:rsidP="00D516E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257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173</w:t>
            </w:r>
          </w:p>
        </w:tc>
        <w:tc>
          <w:tcPr>
            <w:tcW w:w="236" w:type="dxa"/>
          </w:tcPr>
          <w:p w14:paraId="2B7AD228" w14:textId="1D8A741D" w:rsidR="00D516E3" w:rsidRPr="00492E20" w:rsidRDefault="00D516E3" w:rsidP="00D516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1DD0E71" w14:textId="118D8A68" w:rsidR="00D516E3" w:rsidRPr="00492E20" w:rsidRDefault="00CD2CD5" w:rsidP="00D51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348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FC53D8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9405D" w14:textId="3D228C77" w:rsidR="00D516E3" w:rsidRPr="00E17ECF" w:rsidRDefault="00D516E3" w:rsidP="00D516E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9700C8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5E010" w14:textId="64929082" w:rsidR="00D516E3" w:rsidRPr="00492E20" w:rsidRDefault="00CD2CD5" w:rsidP="00D516E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254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16C66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73CD" w14:textId="09318202" w:rsidR="00D516E3" w:rsidRPr="00492E20" w:rsidRDefault="00CD2CD5" w:rsidP="00D516E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5F44C8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FCA96" w14:textId="60FFAA1E" w:rsidR="00D516E3" w:rsidRPr="00492E20" w:rsidRDefault="00CD2CD5" w:rsidP="00D516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348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</w:p>
        </w:tc>
      </w:tr>
    </w:tbl>
    <w:p w14:paraId="49DD6EE1" w14:textId="77777777" w:rsidR="00C5115B" w:rsidRDefault="00C5115B" w:rsidP="00FD4094">
      <w:pPr>
        <w:ind w:left="-19" w:right="-90"/>
        <w:rPr>
          <w:rFonts w:ascii="Angsana New" w:hAnsi="Angsana New"/>
          <w:i/>
          <w:iCs/>
          <w:sz w:val="24"/>
          <w:szCs w:val="24"/>
        </w:rPr>
        <w:sectPr w:rsidR="00C5115B" w:rsidSect="0008252F"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70"/>
        <w:gridCol w:w="153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FD4094" w:rsidRPr="00CD50A9" w14:paraId="7C3AF286" w14:textId="77777777" w:rsidTr="00163206">
        <w:trPr>
          <w:trHeight w:val="261"/>
          <w:tblHeader/>
        </w:trPr>
        <w:tc>
          <w:tcPr>
            <w:tcW w:w="2067" w:type="dxa"/>
            <w:vAlign w:val="bottom"/>
          </w:tcPr>
          <w:p w14:paraId="29D6C7D4" w14:textId="77777777" w:rsidR="00FD4094" w:rsidRPr="005D44F8" w:rsidRDefault="00FD4094" w:rsidP="00163206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FBCCA89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78B2BE49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D4094" w:rsidRPr="00CD50A9" w14:paraId="24383C09" w14:textId="77777777" w:rsidTr="00163206">
        <w:trPr>
          <w:trHeight w:val="261"/>
          <w:tblHeader/>
        </w:trPr>
        <w:tc>
          <w:tcPr>
            <w:tcW w:w="2067" w:type="dxa"/>
            <w:vAlign w:val="bottom"/>
          </w:tcPr>
          <w:p w14:paraId="7C76F031" w14:textId="77777777" w:rsidR="00FD4094" w:rsidRPr="005D44F8" w:rsidRDefault="00FD4094" w:rsidP="0016320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9E98F31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02753B3" w14:textId="77777777" w:rsidR="00FD4094" w:rsidRPr="005D44F8" w:rsidRDefault="00FD4094" w:rsidP="00E27C4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FC2A81C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40" w:type="dxa"/>
            <w:gridSpan w:val="7"/>
          </w:tcPr>
          <w:p w14:paraId="79B808D8" w14:textId="77777777" w:rsidR="00FD4094" w:rsidRPr="005D44F8" w:rsidRDefault="00FD4094" w:rsidP="0072557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D4094" w:rsidRPr="00CD50A9" w14:paraId="38937477" w14:textId="77777777" w:rsidTr="00163206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1C63D899" w14:textId="77777777" w:rsidR="00FD4094" w:rsidRPr="005D44F8" w:rsidRDefault="00FD4094" w:rsidP="0016320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D792951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C32EA0E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84A0EEC" w14:textId="77777777" w:rsidR="00FD4094" w:rsidRPr="005D44F8" w:rsidRDefault="00FD4094" w:rsidP="00163206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4C2B6D0B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39031BD5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74F963E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439686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2F26FE4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9BB562C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2E58F60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BBA5B52" w14:textId="4587B685" w:rsidR="00FD4094" w:rsidRPr="005D44F8" w:rsidRDefault="00FD4094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0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CD2CD5" w:rsidRPr="00CD2C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74E45F5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DEBADF" w14:textId="552FA2FD" w:rsidR="00FD4094" w:rsidRPr="005D44F8" w:rsidRDefault="00FD4094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08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CD2CD5" w:rsidRPr="00CD2C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BB3C1F2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243EF2" w14:textId="08445B7E" w:rsidR="00FD4094" w:rsidRPr="005D44F8" w:rsidRDefault="00FD4094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CD2CD5" w:rsidRPr="00CD2C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B8FC88B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0D5570" w14:textId="77777777" w:rsidR="00FD4094" w:rsidRPr="005D44F8" w:rsidRDefault="00FD4094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D4094" w:rsidRPr="00CD50A9" w14:paraId="52C4E7BE" w14:textId="77777777" w:rsidTr="00163206">
        <w:trPr>
          <w:trHeight w:val="261"/>
        </w:trPr>
        <w:tc>
          <w:tcPr>
            <w:tcW w:w="2067" w:type="dxa"/>
            <w:hideMark/>
          </w:tcPr>
          <w:p w14:paraId="0BE7DDB6" w14:textId="77777777" w:rsidR="00FD4094" w:rsidRPr="005D44F8" w:rsidRDefault="00FD4094" w:rsidP="0016320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93158D8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552A4C7B" w14:textId="77777777" w:rsidR="00FD4094" w:rsidRPr="005D44F8" w:rsidRDefault="00FD4094" w:rsidP="0016320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163206" w14:paraId="0522A0FD" w14:textId="77777777" w:rsidTr="00163206">
        <w:trPr>
          <w:trHeight w:val="261"/>
        </w:trPr>
        <w:tc>
          <w:tcPr>
            <w:tcW w:w="2067" w:type="dxa"/>
          </w:tcPr>
          <w:p w14:paraId="3A2EFA76" w14:textId="3B632737" w:rsidR="00163206" w:rsidRPr="00163206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 w:firstLine="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A963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ยน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374B66C5" w14:textId="77777777" w:rsidR="00163206" w:rsidRPr="005D44F8" w:rsidRDefault="00163206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62B26E9A" w14:textId="77777777" w:rsidR="00163206" w:rsidRPr="006E1318" w:rsidRDefault="00163206" w:rsidP="0016320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49FE62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B0D9C9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A9FA1F3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914CE62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3E36AD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3C48A14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F1E53A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F3B23E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09DC00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49BFFF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5764DD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C55A36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163206" w14:paraId="37686638" w14:textId="77777777" w:rsidTr="00163206">
        <w:trPr>
          <w:trHeight w:val="261"/>
        </w:trPr>
        <w:tc>
          <w:tcPr>
            <w:tcW w:w="2067" w:type="dxa"/>
          </w:tcPr>
          <w:p w14:paraId="6B327A24" w14:textId="271A4889" w:rsidR="00163206" w:rsidRPr="00163206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 w:firstLine="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6320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A849DCF" w14:textId="77777777" w:rsidR="00163206" w:rsidRPr="005D44F8" w:rsidRDefault="00163206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CA6C2E0" w14:textId="77777777" w:rsidR="00163206" w:rsidRPr="006E1318" w:rsidRDefault="00163206" w:rsidP="0016320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8ED973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738F4F5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F1A2F3A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A927DD7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27CAA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A5849D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DD4271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4AC6DC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BBCFA5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19D22C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A0A4C0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DD0729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163206" w14:paraId="0EFC2C21" w14:textId="77777777" w:rsidTr="00163206">
        <w:trPr>
          <w:trHeight w:val="261"/>
        </w:trPr>
        <w:tc>
          <w:tcPr>
            <w:tcW w:w="2067" w:type="dxa"/>
          </w:tcPr>
          <w:p w14:paraId="69913651" w14:textId="144806C2" w:rsidR="00163206" w:rsidRPr="00D26778" w:rsidRDefault="00163206" w:rsidP="004D07E0">
            <w:pPr>
              <w:tabs>
                <w:tab w:val="clear" w:pos="227"/>
                <w:tab w:val="left" w:pos="252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2DDB08C" w14:textId="77777777" w:rsidR="00163206" w:rsidRPr="005D44F8" w:rsidRDefault="00163206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DCAACA6" w14:textId="77777777" w:rsidR="00163206" w:rsidRPr="006E1318" w:rsidRDefault="00163206" w:rsidP="0016320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4E2237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7837484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919D24E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EA5D8D3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7BCC00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4E026E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BFF50D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28CB50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0CA2DE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D0DA37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505955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7FD431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593CFD" w14:paraId="1E88FB9F" w14:textId="77777777" w:rsidTr="00163206">
        <w:trPr>
          <w:trHeight w:val="261"/>
        </w:trPr>
        <w:tc>
          <w:tcPr>
            <w:tcW w:w="2067" w:type="dxa"/>
          </w:tcPr>
          <w:p w14:paraId="4E340F76" w14:textId="52ECD5FA" w:rsidR="00593CFD" w:rsidRPr="00D2677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77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D2677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3E41F2B7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3092FF3" w14:textId="5B6C8683" w:rsidR="00593CFD" w:rsidRPr="006E1318" w:rsidRDefault="00E70324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734,075</w:t>
            </w:r>
          </w:p>
        </w:tc>
        <w:tc>
          <w:tcPr>
            <w:tcW w:w="270" w:type="dxa"/>
            <w:vAlign w:val="bottom"/>
          </w:tcPr>
          <w:p w14:paraId="12812C1C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085F5CF" w14:textId="0316A5DF" w:rsidR="00593CFD" w:rsidRPr="005D44F8" w:rsidRDefault="00E70324" w:rsidP="00593CF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33C331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2D40319" w14:textId="3A0AB3BF" w:rsidR="00593CFD" w:rsidRPr="005D44F8" w:rsidRDefault="00E70324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734,075</w:t>
            </w:r>
          </w:p>
        </w:tc>
        <w:tc>
          <w:tcPr>
            <w:tcW w:w="270" w:type="dxa"/>
          </w:tcPr>
          <w:p w14:paraId="6A87A252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6B09E0" w14:textId="4DEAA31C" w:rsidR="00593CFD" w:rsidRPr="005D44F8" w:rsidRDefault="00E70324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66D60D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2E9E57" w14:textId="68F706B8" w:rsidR="00593CFD" w:rsidRPr="005D44F8" w:rsidRDefault="00E70324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734,075</w:t>
            </w:r>
          </w:p>
        </w:tc>
        <w:tc>
          <w:tcPr>
            <w:tcW w:w="270" w:type="dxa"/>
          </w:tcPr>
          <w:p w14:paraId="487D65D8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B8DB13" w14:textId="3E771EBF" w:rsidR="00593CFD" w:rsidRPr="005D44F8" w:rsidRDefault="00E70324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B925F2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F177AC" w14:textId="029DF559" w:rsidR="00593CFD" w:rsidRPr="005D44F8" w:rsidRDefault="00E70324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734,075</w:t>
            </w:r>
          </w:p>
        </w:tc>
      </w:tr>
      <w:tr w:rsidR="00593CFD" w14:paraId="1F83CE0E" w14:textId="77777777" w:rsidTr="00163206">
        <w:trPr>
          <w:trHeight w:val="261"/>
        </w:trPr>
        <w:tc>
          <w:tcPr>
            <w:tcW w:w="2067" w:type="dxa"/>
          </w:tcPr>
          <w:p w14:paraId="15E4A8CA" w14:textId="056EE1B2" w:rsidR="00593CFD" w:rsidRPr="005D44F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Pr="0019408B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002BFF11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32E4CCB3" w14:textId="6D712F59" w:rsidR="00593CFD" w:rsidRPr="00AB2DA6" w:rsidRDefault="00E70324" w:rsidP="00593CFD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8DB83D" w14:textId="7C8E4021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DE1A96A" w14:textId="20FD68DB" w:rsidR="00593CFD" w:rsidRPr="00E17ECF" w:rsidRDefault="00E70324" w:rsidP="00593CFD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45,108</w:t>
            </w:r>
          </w:p>
        </w:tc>
        <w:tc>
          <w:tcPr>
            <w:tcW w:w="270" w:type="dxa"/>
            <w:vAlign w:val="bottom"/>
          </w:tcPr>
          <w:p w14:paraId="052D3CA0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37B7601" w14:textId="63D18231" w:rsidR="00593CFD" w:rsidRDefault="00E70324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226AE0D4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3FDE08" w14:textId="3D803779" w:rsidR="00593CFD" w:rsidRDefault="00E70324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35E1E1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2729B7" w14:textId="67C9C23E" w:rsidR="00593CFD" w:rsidRDefault="00E70324" w:rsidP="00593CF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781510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CD00DF" w14:textId="3A065000" w:rsidR="00593CFD" w:rsidRDefault="00E70324" w:rsidP="00593CF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11A740BC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6B17FB" w14:textId="0D9EEB9E" w:rsidR="00593CFD" w:rsidRDefault="00E70324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593CFD" w14:paraId="39ABECE1" w14:textId="77777777" w:rsidTr="00163206">
        <w:trPr>
          <w:trHeight w:val="261"/>
        </w:trPr>
        <w:tc>
          <w:tcPr>
            <w:tcW w:w="2067" w:type="dxa"/>
          </w:tcPr>
          <w:p w14:paraId="0D98F1E3" w14:textId="5870CDE4" w:rsidR="00593CFD" w:rsidRPr="005D44F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F843941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E953766" w14:textId="2A32486B" w:rsidR="00593CFD" w:rsidRDefault="00E70324" w:rsidP="00593CFD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7B1427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C0FCAE" w14:textId="6ECC8D2C" w:rsidR="00593CFD" w:rsidRDefault="00E70324" w:rsidP="00593CFD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43,840</w:t>
            </w:r>
          </w:p>
        </w:tc>
        <w:tc>
          <w:tcPr>
            <w:tcW w:w="270" w:type="dxa"/>
            <w:vAlign w:val="bottom"/>
          </w:tcPr>
          <w:p w14:paraId="57AA50E3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EDFEB7" w14:textId="12552CCA" w:rsidR="00593CFD" w:rsidRDefault="00E70324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43,840</w:t>
            </w:r>
          </w:p>
        </w:tc>
        <w:tc>
          <w:tcPr>
            <w:tcW w:w="270" w:type="dxa"/>
          </w:tcPr>
          <w:p w14:paraId="34517BB0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02D42C" w14:textId="7ADCEFAD" w:rsidR="00593CFD" w:rsidRDefault="00E70324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926F87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CD7C30" w14:textId="05C9A9BE" w:rsidR="00593CFD" w:rsidRDefault="00E70324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43,840</w:t>
            </w:r>
          </w:p>
        </w:tc>
        <w:tc>
          <w:tcPr>
            <w:tcW w:w="270" w:type="dxa"/>
          </w:tcPr>
          <w:p w14:paraId="4A2217BA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F50FB1" w14:textId="1F37D097" w:rsidR="00593CFD" w:rsidRDefault="00E70324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67B9F8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560935" w14:textId="37A6AFD5" w:rsidR="00593CFD" w:rsidRDefault="00E70324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43,840</w:t>
            </w:r>
          </w:p>
        </w:tc>
      </w:tr>
      <w:tr w:rsidR="00593CFD" w:rsidRPr="00CD50A9" w14:paraId="170BAA2E" w14:textId="77777777" w:rsidTr="00163206">
        <w:trPr>
          <w:trHeight w:val="261"/>
        </w:trPr>
        <w:tc>
          <w:tcPr>
            <w:tcW w:w="2067" w:type="dxa"/>
            <w:hideMark/>
          </w:tcPr>
          <w:p w14:paraId="5D96CAC7" w14:textId="77777777" w:rsidR="00593CFD" w:rsidRPr="005D44F8" w:rsidRDefault="00593CFD" w:rsidP="00593CFD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CEE0EA7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51F1E" w14:textId="76284CC9" w:rsidR="00593CFD" w:rsidRPr="00593CFD" w:rsidRDefault="00E70324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734,075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77A4E0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6FD238F" w14:textId="05537BC3" w:rsidR="00593CFD" w:rsidRPr="00593CFD" w:rsidRDefault="00E70324" w:rsidP="00593CFD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88,948</w:t>
            </w:r>
          </w:p>
        </w:tc>
        <w:tc>
          <w:tcPr>
            <w:tcW w:w="270" w:type="dxa"/>
          </w:tcPr>
          <w:p w14:paraId="0849D3EF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542708" w14:textId="3B47D607" w:rsidR="00593CFD" w:rsidRPr="00593CFD" w:rsidRDefault="00E70324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823,023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6A2205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7D190" w14:textId="08E3AE12" w:rsidR="00593CFD" w:rsidRPr="00593CFD" w:rsidRDefault="00E70324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1F608D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7AF88" w14:textId="4F5657E7" w:rsidR="00593CFD" w:rsidRPr="00593CFD" w:rsidRDefault="00E70324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777,915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B19F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C09F6" w14:textId="70A99A30" w:rsidR="00593CFD" w:rsidRPr="00593CFD" w:rsidRDefault="00E70324" w:rsidP="00593CF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6FD1B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8CD61" w14:textId="1FA28220" w:rsidR="00593CFD" w:rsidRPr="00593CFD" w:rsidRDefault="00E70324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823,023</w:t>
            </w:r>
          </w:p>
        </w:tc>
      </w:tr>
      <w:tr w:rsidR="00593CFD" w:rsidRPr="00CD50A9" w14:paraId="19DB3454" w14:textId="77777777" w:rsidTr="00163206">
        <w:trPr>
          <w:trHeight w:val="261"/>
        </w:trPr>
        <w:tc>
          <w:tcPr>
            <w:tcW w:w="2067" w:type="dxa"/>
          </w:tcPr>
          <w:p w14:paraId="64836E74" w14:textId="48827E1E" w:rsidR="00593CFD" w:rsidRPr="005D44F8" w:rsidRDefault="00593CFD" w:rsidP="0059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13148C3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AC11489" w14:textId="2D0C360E" w:rsidR="00593CFD" w:rsidRPr="00492E20" w:rsidRDefault="00593CFD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3DD8B5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BAF8B38" w14:textId="0C121715" w:rsidR="00593CFD" w:rsidRPr="00492E20" w:rsidRDefault="00593CFD" w:rsidP="00593CF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87CB9A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3EB6BD3" w14:textId="549C526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9458EB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23EBFE" w14:textId="1229472D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2120B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F154EA" w14:textId="7102C415" w:rsidR="00593CFD" w:rsidRPr="00492E20" w:rsidRDefault="00593CFD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536A94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C73E1" w14:textId="2300CE9B" w:rsidR="00593CFD" w:rsidRPr="00492E20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66367D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451248" w14:textId="7181FE2C" w:rsidR="00593CFD" w:rsidRPr="00492E20" w:rsidRDefault="00593CFD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3CFD" w:rsidRPr="00CD50A9" w14:paraId="5F143BC0" w14:textId="77777777" w:rsidTr="00163206">
        <w:trPr>
          <w:trHeight w:val="261"/>
        </w:trPr>
        <w:tc>
          <w:tcPr>
            <w:tcW w:w="2067" w:type="dxa"/>
          </w:tcPr>
          <w:p w14:paraId="028CCE7A" w14:textId="1392842D" w:rsidR="00593CFD" w:rsidRPr="005D44F8" w:rsidRDefault="00593CFD" w:rsidP="0059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6ED9C402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33416895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55DD3D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C156771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2E44AC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60D6688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23468D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3564C36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B6AE47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489A87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5D2AD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41AB50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55E5C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5D6C66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3CFD" w:rsidRPr="00CD50A9" w14:paraId="5F1E8F8B" w14:textId="77777777" w:rsidTr="00163206">
        <w:trPr>
          <w:trHeight w:val="261"/>
        </w:trPr>
        <w:tc>
          <w:tcPr>
            <w:tcW w:w="2067" w:type="dxa"/>
          </w:tcPr>
          <w:p w14:paraId="4D92F7FA" w14:textId="70D51E2A" w:rsidR="00593CFD" w:rsidRPr="005D44F8" w:rsidRDefault="00593CFD" w:rsidP="0059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A401747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7C9B006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72969D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A090D54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5138F0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F023ED4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313DB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01A0C4C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567FAD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6CCEEF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4BA4C7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FD4D2C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865385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3EFA8B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3CFD" w:rsidRPr="00CD50A9" w14:paraId="2121ECF3" w14:textId="77777777" w:rsidTr="00163206">
        <w:trPr>
          <w:trHeight w:val="261"/>
        </w:trPr>
        <w:tc>
          <w:tcPr>
            <w:tcW w:w="2067" w:type="dxa"/>
          </w:tcPr>
          <w:p w14:paraId="005D6807" w14:textId="081DE3EF" w:rsidR="00593CFD" w:rsidRPr="00722C2D" w:rsidRDefault="00593CFD" w:rsidP="004D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A6C7716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4E2156B8" w14:textId="77777777" w:rsidR="00593CFD" w:rsidRPr="00AD7D23" w:rsidRDefault="00593CFD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0089CE0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5772D19" w14:textId="77777777" w:rsidR="00593CFD" w:rsidRPr="0077625B" w:rsidRDefault="00593CFD" w:rsidP="00593CF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809C4F8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9D60A00" w14:textId="77777777" w:rsidR="00593CFD" w:rsidRPr="00AD7D23" w:rsidRDefault="00593CFD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34A8CC6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075B8D" w14:textId="77777777" w:rsidR="00593CFD" w:rsidRPr="0077625B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4FFEF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F56CA1" w14:textId="77777777" w:rsidR="00593CFD" w:rsidRPr="00AD7D23" w:rsidRDefault="00593CFD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550B9E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AB8FE7" w14:textId="77777777" w:rsidR="00593CFD" w:rsidRPr="0077625B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BC7327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9A57AA" w14:textId="77777777" w:rsidR="00593CFD" w:rsidRPr="00AD7D23" w:rsidRDefault="00593CFD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93CFD" w:rsidRPr="00CD50A9" w14:paraId="74061F2E" w14:textId="77777777" w:rsidTr="00163206">
        <w:trPr>
          <w:trHeight w:val="261"/>
        </w:trPr>
        <w:tc>
          <w:tcPr>
            <w:tcW w:w="2067" w:type="dxa"/>
          </w:tcPr>
          <w:p w14:paraId="527B0DC4" w14:textId="501C589F" w:rsidR="00593CFD" w:rsidRPr="00722C2D" w:rsidRDefault="00593CFD" w:rsidP="0059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55CBECB9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B454ADB" w14:textId="4C788DE3" w:rsidR="00593CFD" w:rsidRPr="00AD7D23" w:rsidRDefault="00CD2CD5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</w:p>
        </w:tc>
        <w:tc>
          <w:tcPr>
            <w:tcW w:w="270" w:type="dxa"/>
            <w:vAlign w:val="bottom"/>
          </w:tcPr>
          <w:p w14:paraId="7C555845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1284F6A" w14:textId="64BF9238" w:rsidR="00593CFD" w:rsidRPr="0077625B" w:rsidRDefault="00593CFD" w:rsidP="00593CF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7B9B8E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B0B6EC7" w14:textId="3136F5F4" w:rsidR="00593CFD" w:rsidRPr="00AD7D23" w:rsidRDefault="00CD2CD5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10A59A1E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C1631DD" w14:textId="12216E81" w:rsidR="00593CFD" w:rsidRPr="0077625B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83B145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347091" w14:textId="513B3D5C" w:rsidR="00593CFD" w:rsidRPr="00AD7D23" w:rsidRDefault="00CD2CD5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1BCF55F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220F7D" w14:textId="36533F65" w:rsidR="00593CFD" w:rsidRPr="0077625B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B92D0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01B192" w14:textId="6DFDBDF5" w:rsidR="00593CFD" w:rsidRPr="00AD7D23" w:rsidRDefault="00CD2CD5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138</w:t>
            </w:r>
          </w:p>
        </w:tc>
      </w:tr>
      <w:tr w:rsidR="00593CFD" w:rsidRPr="00CD50A9" w14:paraId="6FC897FB" w14:textId="77777777" w:rsidTr="00163206">
        <w:trPr>
          <w:trHeight w:val="261"/>
        </w:trPr>
        <w:tc>
          <w:tcPr>
            <w:tcW w:w="2067" w:type="dxa"/>
          </w:tcPr>
          <w:p w14:paraId="09734659" w14:textId="50F51014" w:rsidR="00593CFD" w:rsidRPr="005D44F8" w:rsidRDefault="00593CFD" w:rsidP="0059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65E70EB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01E9DC6" w14:textId="01892292" w:rsidR="00593CFD" w:rsidRPr="00492E20" w:rsidRDefault="00593CFD" w:rsidP="00593CFD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976377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7CF77FE" w14:textId="10A927A9" w:rsidR="00593CFD" w:rsidRPr="00492E20" w:rsidRDefault="00CD2CD5" w:rsidP="00593CFD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5D3B01BF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BBEE3C0" w14:textId="2CB3A73A" w:rsidR="00593CFD" w:rsidRPr="00492E20" w:rsidRDefault="00CD2CD5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2534195D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BDCBBE" w14:textId="1CED26F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3E1263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543C0D" w14:textId="50FC9CE2" w:rsidR="00593CFD" w:rsidRPr="00492E20" w:rsidRDefault="00593CFD" w:rsidP="00593CF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90A1A1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956E56" w14:textId="788A60CE" w:rsidR="00593CFD" w:rsidRPr="00492E20" w:rsidRDefault="00CD2CD5" w:rsidP="00593CF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7AB6B2B4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F29EF2" w14:textId="69F9F2C0" w:rsidR="00593CFD" w:rsidRPr="00492E20" w:rsidRDefault="00CD2CD5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</w:tr>
      <w:tr w:rsidR="00593CFD" w:rsidRPr="00CD50A9" w14:paraId="7624281E" w14:textId="77777777" w:rsidTr="00163206">
        <w:trPr>
          <w:trHeight w:val="261"/>
        </w:trPr>
        <w:tc>
          <w:tcPr>
            <w:tcW w:w="2067" w:type="dxa"/>
          </w:tcPr>
          <w:p w14:paraId="5CE42859" w14:textId="6476A834" w:rsidR="00593CFD" w:rsidRPr="00D26778" w:rsidRDefault="00593CFD" w:rsidP="0059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7ECCEF3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2CC1A58" w14:textId="0C0F3DB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B1B622F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492721A" w14:textId="77DB316E" w:rsidR="00593CFD" w:rsidRPr="00492E20" w:rsidRDefault="00CD2CD5" w:rsidP="00593CFD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  <w:vAlign w:val="bottom"/>
          </w:tcPr>
          <w:p w14:paraId="21301ECC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E1A394C" w14:textId="511EB186" w:rsidR="00593CFD" w:rsidRPr="00492E20" w:rsidRDefault="00CD2CD5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</w:tcPr>
          <w:p w14:paraId="5F14F37F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CE35A4" w14:textId="1EDD4B3B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EC9AA3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F532AF" w14:textId="428A4AFB" w:rsidR="00593CFD" w:rsidRPr="00492E20" w:rsidRDefault="00CD2CD5" w:rsidP="00593CF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</w:tcPr>
          <w:p w14:paraId="5AA64AC0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8E863C" w14:textId="3A57EADF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C08782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1B6CA7" w14:textId="054C037D" w:rsidR="00593CFD" w:rsidRPr="00492E20" w:rsidRDefault="00CD2CD5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</w:tr>
      <w:tr w:rsidR="00593CFD" w:rsidRPr="00CD50A9" w14:paraId="4A3DB5F6" w14:textId="77777777" w:rsidTr="00163206">
        <w:trPr>
          <w:trHeight w:val="261"/>
        </w:trPr>
        <w:tc>
          <w:tcPr>
            <w:tcW w:w="2067" w:type="dxa"/>
          </w:tcPr>
          <w:p w14:paraId="7D7B71DD" w14:textId="5FF340AC" w:rsidR="00593CFD" w:rsidRPr="005D44F8" w:rsidRDefault="00593CFD" w:rsidP="00593CFD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3CC2AE4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62D31" w14:textId="2299D53C" w:rsidR="00593CFD" w:rsidRPr="00492E20" w:rsidRDefault="00CD2CD5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610</w:t>
            </w:r>
            <w:r w:rsidR="00593CFD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508BC3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30EA54F" w14:textId="6BEBD8A5" w:rsidR="00593CFD" w:rsidRPr="00492E20" w:rsidRDefault="00CD2CD5" w:rsidP="00593CFD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148</w:t>
            </w:r>
            <w:r w:rsidR="00593CFD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333</w:t>
            </w:r>
          </w:p>
        </w:tc>
        <w:tc>
          <w:tcPr>
            <w:tcW w:w="270" w:type="dxa"/>
          </w:tcPr>
          <w:p w14:paraId="13E8B014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B7A3CA" w14:textId="11D4208A" w:rsidR="00593CFD" w:rsidRPr="00492E20" w:rsidRDefault="00CD2CD5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758</w:t>
            </w:r>
            <w:r w:rsidR="00593CFD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1362E4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56487" w14:textId="64441106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3C26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4672A3" w14:textId="67222078" w:rsidR="00593CFD" w:rsidRPr="00492E20" w:rsidRDefault="00CD2CD5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713</w:t>
            </w:r>
            <w:r w:rsidR="00593CFD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8B002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4F993" w14:textId="564A0AEE" w:rsidR="00593CFD" w:rsidRPr="00492E20" w:rsidRDefault="00CD2CD5" w:rsidP="00593CF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="00593CFD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71C66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93E08" w14:textId="30A110AB" w:rsidR="00593CFD" w:rsidRPr="00492E20" w:rsidRDefault="00CD2CD5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758</w:t>
            </w:r>
            <w:r w:rsidR="00593CFD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471</w:t>
            </w:r>
          </w:p>
        </w:tc>
      </w:tr>
    </w:tbl>
    <w:p w14:paraId="21D322B6" w14:textId="69C1EC6F" w:rsidR="000072A1" w:rsidRDefault="000072A1" w:rsidP="00007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5B317C" w14:textId="11ADC6D2" w:rsidR="0008252F" w:rsidRDefault="0008252F" w:rsidP="0008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08252F" w:rsidSect="0008252F">
          <w:footerReference w:type="default" r:id="rId2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4B63005" w14:textId="3FAC942B" w:rsidR="00A74FAB" w:rsidRDefault="00A74FAB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726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CAC2FE6" w14:textId="3341F933" w:rsidR="00A74FAB" w:rsidRPr="00983179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36"/>
        <w:gridCol w:w="4084"/>
      </w:tblGrid>
      <w:tr w:rsidR="00A74FAB" w:rsidRPr="00E25ABB" w14:paraId="40C1C03D" w14:textId="77777777" w:rsidTr="00332AC9">
        <w:trPr>
          <w:tblHeader/>
        </w:trPr>
        <w:tc>
          <w:tcPr>
            <w:tcW w:w="5040" w:type="dxa"/>
          </w:tcPr>
          <w:p w14:paraId="37078D24" w14:textId="77777777" w:rsidR="00A74FAB" w:rsidRPr="00AC15F0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BE6842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1EB27F13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74FAB" w:rsidRPr="00E25ABB" w14:paraId="7401CDE9" w14:textId="77777777" w:rsidTr="00332AC9">
        <w:tc>
          <w:tcPr>
            <w:tcW w:w="5040" w:type="dxa"/>
          </w:tcPr>
          <w:p w14:paraId="63F8B0CF" w14:textId="52397D35" w:rsidR="00A74FAB" w:rsidRPr="00AC15F0" w:rsidRDefault="00A74FAB" w:rsidP="00760FEA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0B34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กอง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ทุน</w:t>
            </w:r>
            <w:r w:rsidR="000B34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56A3EE6F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69FEEE1D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A10E2" w:rsidRPr="00E25ABB" w14:paraId="43A8762D" w14:textId="77777777" w:rsidTr="00332AC9">
        <w:tc>
          <w:tcPr>
            <w:tcW w:w="5040" w:type="dxa"/>
          </w:tcPr>
          <w:p w14:paraId="492A2714" w14:textId="1F721DBA" w:rsidR="00CA10E2" w:rsidRPr="00AC15F0" w:rsidRDefault="00CA10E2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เงินลงทุนในตราสารทุน</w:t>
            </w:r>
            <w:r w:rsidR="00466A47"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ที่ไม่ได้อยู่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712A1689" w14:textId="77777777" w:rsidR="00CA10E2" w:rsidRPr="00E25ABB" w:rsidRDefault="00CA10E2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76AF71AA" w14:textId="323CA3D4" w:rsidR="00CA10E2" w:rsidRPr="00E25ABB" w:rsidRDefault="00466A47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มูลค่าสินทรัพย์สุทธิที่ถูกปรับปรุง ณ วันที่รายงาน</w:t>
            </w:r>
          </w:p>
        </w:tc>
      </w:tr>
      <w:tr w:rsidR="00492697" w:rsidRPr="00E25ABB" w14:paraId="5C67B097" w14:textId="77777777" w:rsidTr="00332AC9">
        <w:tc>
          <w:tcPr>
            <w:tcW w:w="5040" w:type="dxa"/>
          </w:tcPr>
          <w:p w14:paraId="56C49768" w14:textId="4A2919AB" w:rsidR="00492697" w:rsidRPr="00AC15F0" w:rsidRDefault="00492697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236" w:type="dxa"/>
          </w:tcPr>
          <w:p w14:paraId="4EF14ED1" w14:textId="77777777" w:rsidR="00492697" w:rsidRPr="007C4D71" w:rsidRDefault="00492697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4084" w:type="dxa"/>
          </w:tcPr>
          <w:p w14:paraId="1A698032" w14:textId="6BF8E084" w:rsidR="00492697" w:rsidRPr="00C91A40" w:rsidRDefault="00431DDE" w:rsidP="00DB2483">
            <w:pPr>
              <w:pStyle w:val="block"/>
              <w:spacing w:after="0" w:line="240" w:lineRule="auto"/>
              <w:ind w:left="160" w:right="-108" w:hanging="23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</w:t>
            </w:r>
            <w:r w:rsidR="00DB2483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ตราสารหนี้ไทย</w:t>
            </w:r>
            <w:r w:rsidR="00DB2483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โดยใช้ราคาปิด</w:t>
            </w:r>
            <w:r w:rsidRPr="00431DD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431DD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วันสิ้นรอบระยะเวลารายงาน</w:t>
            </w:r>
          </w:p>
        </w:tc>
      </w:tr>
    </w:tbl>
    <w:p w14:paraId="372FCCF8" w14:textId="60C201BF" w:rsidR="003D0C6A" w:rsidRDefault="003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7D4C4B" w14:textId="577B249F" w:rsidR="00417033" w:rsidRDefault="00CD2CD5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2CD5">
        <w:rPr>
          <w:rFonts w:ascii="Angsana New" w:hAnsi="Angsana New"/>
          <w:b/>
          <w:bCs/>
          <w:sz w:val="30"/>
          <w:szCs w:val="30"/>
        </w:rPr>
        <w:t>9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398E540" w14:textId="4877241D" w:rsidR="00E34829" w:rsidRPr="00983179" w:rsidRDefault="00E2420E" w:rsidP="000C73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983179">
        <w:rPr>
          <w:rFonts w:ascii="Angsana New" w:hAnsi="Angsana New"/>
          <w:b/>
          <w:bCs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0C730E" w:rsidRPr="009566C2" w14:paraId="625CF16C" w14:textId="77777777" w:rsidTr="001F241A">
        <w:tc>
          <w:tcPr>
            <w:tcW w:w="3382" w:type="pct"/>
            <w:vAlign w:val="bottom"/>
          </w:tcPr>
          <w:p w14:paraId="7B4AA835" w14:textId="4138CD7F" w:rsidR="000C730E" w:rsidRPr="007B354C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D14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963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D142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3B4B2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37" w:type="pct"/>
          </w:tcPr>
          <w:p w14:paraId="7A240165" w14:textId="77777777" w:rsidR="000C730E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56818B" w14:textId="77777777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B48317" w14:textId="77777777" w:rsidR="000C730E" w:rsidRPr="000C7259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76B8925D" w14:textId="77777777" w:rsidR="00C14E57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</w:p>
          <w:p w14:paraId="37160224" w14:textId="354016D4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730E" w:rsidRPr="009566C2" w14:paraId="48575BEA" w14:textId="77777777" w:rsidTr="001F241A">
        <w:tc>
          <w:tcPr>
            <w:tcW w:w="3382" w:type="pct"/>
          </w:tcPr>
          <w:p w14:paraId="22A6ADFA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6F6D1F51" w14:textId="4971AE69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662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730E" w:rsidRPr="009566C2" w14:paraId="36F2D46F" w14:textId="77777777" w:rsidTr="00B93E33">
        <w:tc>
          <w:tcPr>
            <w:tcW w:w="3382" w:type="pct"/>
          </w:tcPr>
          <w:p w14:paraId="5A6DF2A7" w14:textId="77777777" w:rsidR="000C730E" w:rsidRPr="007C1C52" w:rsidRDefault="000C730E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4702D7EB" w14:textId="4791217A" w:rsidR="000C730E" w:rsidRPr="009566C2" w:rsidRDefault="000C730E" w:rsidP="00EF2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2237C0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62C1915F" w14:textId="739CBDD7" w:rsidR="000C730E" w:rsidRPr="009566C2" w:rsidRDefault="000C730E" w:rsidP="006F75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E33" w:rsidRPr="009566C2" w14:paraId="6C88726C" w14:textId="77777777" w:rsidTr="00D66440">
        <w:tc>
          <w:tcPr>
            <w:tcW w:w="3382" w:type="pct"/>
          </w:tcPr>
          <w:p w14:paraId="462EE8B4" w14:textId="31D98E08" w:rsidR="00B93E33" w:rsidRDefault="00B93E33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737" w:type="pct"/>
          </w:tcPr>
          <w:p w14:paraId="10A217C9" w14:textId="6042C3BE" w:rsidR="00B93E33" w:rsidRPr="00B93E33" w:rsidRDefault="00EF247C" w:rsidP="009F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F247C">
              <w:rPr>
                <w:rFonts w:ascii="Angsana New" w:hAnsi="Angsana New"/>
                <w:sz w:val="30"/>
                <w:szCs w:val="30"/>
              </w:rPr>
              <w:t>3,280</w:t>
            </w:r>
          </w:p>
        </w:tc>
        <w:tc>
          <w:tcPr>
            <w:tcW w:w="147" w:type="pct"/>
          </w:tcPr>
          <w:p w14:paraId="35773E0E" w14:textId="77777777" w:rsidR="00B93E33" w:rsidRPr="00B93E33" w:rsidRDefault="00B93E33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3A94763A" w14:textId="6DD071C1" w:rsidR="00B93E33" w:rsidRPr="00B93E33" w:rsidRDefault="0077319B" w:rsidP="0077319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3E33" w:rsidRPr="009566C2" w14:paraId="3F93C0E0" w14:textId="77777777" w:rsidTr="00D66440">
        <w:tc>
          <w:tcPr>
            <w:tcW w:w="3382" w:type="pct"/>
          </w:tcPr>
          <w:p w14:paraId="5C67B9DC" w14:textId="32C6FE0F" w:rsidR="00B93E33" w:rsidRDefault="0033391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</w:tcPr>
          <w:p w14:paraId="125216CC" w14:textId="1D089589" w:rsidR="00B93E33" w:rsidRPr="00B93E33" w:rsidRDefault="00EF247C" w:rsidP="009F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F247C">
              <w:rPr>
                <w:rFonts w:ascii="Angsana New" w:hAnsi="Angsana New"/>
                <w:sz w:val="30"/>
                <w:szCs w:val="30"/>
              </w:rPr>
              <w:t>25,366</w:t>
            </w:r>
          </w:p>
        </w:tc>
        <w:tc>
          <w:tcPr>
            <w:tcW w:w="147" w:type="pct"/>
          </w:tcPr>
          <w:p w14:paraId="72415CD5" w14:textId="77777777" w:rsidR="00B93E33" w:rsidRPr="00B93E33" w:rsidRDefault="00B93E33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50935795" w14:textId="70A8FC16" w:rsidR="00B93E33" w:rsidRPr="00B93E33" w:rsidRDefault="0077319B" w:rsidP="006F75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6440" w:rsidRPr="006F753E" w14:paraId="37EB8134" w14:textId="77777777" w:rsidTr="00D66440">
        <w:tc>
          <w:tcPr>
            <w:tcW w:w="3382" w:type="pct"/>
          </w:tcPr>
          <w:p w14:paraId="2C8F8C91" w14:textId="400A19B7" w:rsidR="00D66440" w:rsidRDefault="0033391E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1A10540B" w14:textId="6C63273E" w:rsidR="00D66440" w:rsidRDefault="00EF247C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F247C">
              <w:rPr>
                <w:rFonts w:ascii="Angsana New" w:hAnsi="Angsana New"/>
                <w:sz w:val="30"/>
                <w:szCs w:val="30"/>
              </w:rPr>
              <w:t>14,540</w:t>
            </w:r>
          </w:p>
        </w:tc>
        <w:tc>
          <w:tcPr>
            <w:tcW w:w="147" w:type="pct"/>
          </w:tcPr>
          <w:p w14:paraId="7F74FAC4" w14:textId="77777777" w:rsidR="00D66440" w:rsidRPr="00B93E33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45C52A10" w14:textId="77ABEF32" w:rsidR="00D66440" w:rsidRDefault="0077319B" w:rsidP="0060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7319B">
              <w:rPr>
                <w:rFonts w:ascii="Angsana New" w:hAnsi="Angsana New"/>
                <w:sz w:val="30"/>
                <w:szCs w:val="30"/>
              </w:rPr>
              <w:t>1,454</w:t>
            </w:r>
          </w:p>
        </w:tc>
      </w:tr>
      <w:tr w:rsidR="00D66440" w:rsidRPr="009566C2" w14:paraId="6ACFB799" w14:textId="77777777" w:rsidTr="00B93E33">
        <w:tc>
          <w:tcPr>
            <w:tcW w:w="3382" w:type="pct"/>
          </w:tcPr>
          <w:p w14:paraId="6CE2AF89" w14:textId="4FD7404D" w:rsidR="00D66440" w:rsidRPr="00B93E33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E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F751C2C" w14:textId="18CE4220" w:rsidR="00D66440" w:rsidRDefault="00EF247C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47C">
              <w:rPr>
                <w:rFonts w:ascii="Angsana New" w:hAnsi="Angsana New"/>
                <w:b/>
                <w:bCs/>
                <w:sz w:val="30"/>
                <w:szCs w:val="30"/>
              </w:rPr>
              <w:t>43,186</w:t>
            </w:r>
          </w:p>
        </w:tc>
        <w:tc>
          <w:tcPr>
            <w:tcW w:w="147" w:type="pct"/>
          </w:tcPr>
          <w:p w14:paraId="5AC69222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0EE10D81" w14:textId="68285183" w:rsidR="00D66440" w:rsidRDefault="008F58C2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8C2">
              <w:rPr>
                <w:rFonts w:ascii="Angsana New" w:hAnsi="Angsana New"/>
                <w:b/>
                <w:bCs/>
                <w:sz w:val="30"/>
                <w:szCs w:val="30"/>
              </w:rPr>
              <w:t>1,454</w:t>
            </w:r>
          </w:p>
        </w:tc>
      </w:tr>
      <w:tr w:rsidR="00D66440" w:rsidRPr="009566C2" w14:paraId="12CF1E27" w14:textId="77777777" w:rsidTr="001F241A">
        <w:tc>
          <w:tcPr>
            <w:tcW w:w="3382" w:type="pct"/>
          </w:tcPr>
          <w:p w14:paraId="1C7E5F41" w14:textId="77777777" w:rsidR="00D66440" w:rsidRPr="009566C2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3718FC42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239EE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08C54405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6440" w:rsidRPr="003C6288" w14:paraId="273C86DB" w14:textId="77777777" w:rsidTr="001F241A">
        <w:tc>
          <w:tcPr>
            <w:tcW w:w="3382" w:type="pct"/>
          </w:tcPr>
          <w:p w14:paraId="2EC489B2" w14:textId="370B38A2" w:rsidR="00D66440" w:rsidRPr="003C6288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7" w:type="pct"/>
          </w:tcPr>
          <w:p w14:paraId="44E34F1A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5E5F53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427BECE9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3ED3" w:rsidRPr="003C6288" w14:paraId="012C5BF2" w14:textId="77777777" w:rsidTr="001F241A">
        <w:tc>
          <w:tcPr>
            <w:tcW w:w="3382" w:type="pct"/>
          </w:tcPr>
          <w:p w14:paraId="3306A072" w14:textId="3DD6FD16" w:rsidR="00AF3ED3" w:rsidRPr="00AF3ED3" w:rsidRDefault="00AF3ED3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7" w:type="pct"/>
          </w:tcPr>
          <w:p w14:paraId="2045F628" w14:textId="182725B4" w:rsidR="00AF3ED3" w:rsidRPr="00621089" w:rsidRDefault="00EF247C" w:rsidP="00EF2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F247C">
              <w:rPr>
                <w:rFonts w:ascii="Angsana New" w:hAnsi="Angsana New"/>
                <w:sz w:val="30"/>
                <w:szCs w:val="30"/>
              </w:rPr>
              <w:t>3,400</w:t>
            </w:r>
          </w:p>
        </w:tc>
        <w:tc>
          <w:tcPr>
            <w:tcW w:w="147" w:type="pct"/>
          </w:tcPr>
          <w:p w14:paraId="37010D9C" w14:textId="77777777" w:rsidR="00AF3ED3" w:rsidRPr="00621089" w:rsidRDefault="00AF3ED3" w:rsidP="00EF2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3E73F28A" w14:textId="6313D8B8" w:rsidR="00AF3ED3" w:rsidRPr="00621089" w:rsidRDefault="000B21D3" w:rsidP="00AF3ED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6440" w:rsidRPr="003C6288" w14:paraId="473DD93F" w14:textId="77777777" w:rsidTr="001E3F3F">
        <w:trPr>
          <w:trHeight w:val="263"/>
        </w:trPr>
        <w:tc>
          <w:tcPr>
            <w:tcW w:w="3382" w:type="pct"/>
          </w:tcPr>
          <w:p w14:paraId="3B25B642" w14:textId="2CC3CADF" w:rsidR="0033391E" w:rsidRPr="003C6288" w:rsidRDefault="00D66440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7" w:type="pct"/>
          </w:tcPr>
          <w:p w14:paraId="30CDE5A2" w14:textId="233E982C" w:rsidR="006F753E" w:rsidRPr="004B7B6D" w:rsidRDefault="00EF247C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F247C">
              <w:rPr>
                <w:rFonts w:ascii="Angsana New" w:hAnsi="Angsana New"/>
                <w:sz w:val="30"/>
                <w:szCs w:val="30"/>
              </w:rPr>
              <w:t>28,634</w:t>
            </w:r>
          </w:p>
        </w:tc>
        <w:tc>
          <w:tcPr>
            <w:tcW w:w="147" w:type="pct"/>
          </w:tcPr>
          <w:p w14:paraId="65EF41A7" w14:textId="77777777" w:rsidR="00D66440" w:rsidRPr="004B7B6D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6B6A0A6" w14:textId="1948A182" w:rsidR="00D66440" w:rsidRPr="004B7B6D" w:rsidRDefault="000B21D3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B21D3">
              <w:rPr>
                <w:rFonts w:ascii="Angsana New" w:hAnsi="Angsana New"/>
                <w:sz w:val="30"/>
                <w:szCs w:val="30"/>
              </w:rPr>
              <w:t>3,264</w:t>
            </w:r>
          </w:p>
        </w:tc>
      </w:tr>
      <w:tr w:rsidR="00D66440" w:rsidRPr="003C6288" w14:paraId="4CE64CBE" w14:textId="77777777" w:rsidTr="001E3F3F">
        <w:tc>
          <w:tcPr>
            <w:tcW w:w="3382" w:type="pct"/>
          </w:tcPr>
          <w:p w14:paraId="01C8A7DA" w14:textId="77777777" w:rsidR="00D66440" w:rsidRPr="003C6288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9DC1729" w14:textId="70433C3E" w:rsidR="00D66440" w:rsidRPr="004B7B6D" w:rsidRDefault="00511646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11646">
              <w:rPr>
                <w:rFonts w:ascii="Angsana New" w:hAnsi="Angsana New"/>
                <w:sz w:val="30"/>
                <w:szCs w:val="30"/>
              </w:rPr>
              <w:t>76,614</w:t>
            </w:r>
          </w:p>
        </w:tc>
        <w:tc>
          <w:tcPr>
            <w:tcW w:w="147" w:type="pct"/>
          </w:tcPr>
          <w:p w14:paraId="5B7145E1" w14:textId="77777777" w:rsidR="00D66440" w:rsidRPr="004B7B6D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392AC3C" w14:textId="5D8B43E7" w:rsidR="00D66440" w:rsidRPr="004B7B6D" w:rsidRDefault="000B21D3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B21D3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D66440" w:rsidRPr="009566C2" w14:paraId="6B0D0B83" w14:textId="77777777" w:rsidTr="001F241A">
        <w:tc>
          <w:tcPr>
            <w:tcW w:w="3382" w:type="pct"/>
          </w:tcPr>
          <w:p w14:paraId="3A1AF1C9" w14:textId="77777777" w:rsidR="00D66440" w:rsidRPr="003C6288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6BA80EA" w14:textId="2259849A" w:rsidR="00D66440" w:rsidRPr="00621089" w:rsidRDefault="00511646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1646">
              <w:rPr>
                <w:rFonts w:ascii="Angsana New" w:hAnsi="Angsana New"/>
                <w:b/>
                <w:bCs/>
                <w:sz w:val="30"/>
                <w:szCs w:val="30"/>
              </w:rPr>
              <w:t>108,648</w:t>
            </w:r>
          </w:p>
        </w:tc>
        <w:tc>
          <w:tcPr>
            <w:tcW w:w="147" w:type="pct"/>
          </w:tcPr>
          <w:p w14:paraId="2BF06321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4017C5D3" w14:textId="51703A02" w:rsidR="00D66440" w:rsidRPr="00621089" w:rsidRDefault="008F58C2" w:rsidP="00EB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58C2">
              <w:rPr>
                <w:rFonts w:ascii="Angsana New" w:hAnsi="Angsana New"/>
                <w:b/>
                <w:bCs/>
                <w:sz w:val="30"/>
                <w:szCs w:val="30"/>
              </w:rPr>
              <w:t>3,360</w:t>
            </w:r>
          </w:p>
        </w:tc>
      </w:tr>
    </w:tbl>
    <w:p w14:paraId="190F243B" w14:textId="77777777" w:rsidR="0033391E" w:rsidRDefault="0033391E" w:rsidP="00333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713931" w14:textId="2026E983" w:rsidR="00D142D8" w:rsidRDefault="00D1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30FF8B8" w14:textId="200F7CF5" w:rsidR="000C5A70" w:rsidRPr="0086655A" w:rsidRDefault="00CD2CD5" w:rsidP="000C5A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6655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E0C60">
        <w:rPr>
          <w:rFonts w:ascii="Angsana New" w:hAnsi="Angsana New"/>
          <w:b/>
          <w:bCs/>
          <w:sz w:val="30"/>
          <w:szCs w:val="30"/>
        </w:rPr>
        <w:t>0</w:t>
      </w:r>
      <w:r w:rsidR="000C5A70" w:rsidRPr="0086655A">
        <w:rPr>
          <w:rFonts w:ascii="Angsana New" w:hAnsi="Angsana New"/>
          <w:b/>
          <w:bCs/>
          <w:sz w:val="30"/>
          <w:szCs w:val="30"/>
          <w:cs/>
        </w:rPr>
        <w:tab/>
      </w:r>
      <w:r w:rsidR="000C5A70" w:rsidRPr="0086655A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76C59D42" w14:textId="77777777" w:rsidR="000C5A70" w:rsidRPr="0086655A" w:rsidRDefault="000C5A70" w:rsidP="000C5A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97DEA2" w14:textId="7CBB6E63" w:rsidR="000C5A70" w:rsidRPr="0086655A" w:rsidRDefault="000C5A70" w:rsidP="000C5A70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86655A">
        <w:rPr>
          <w:rFonts w:ascii="Angsana New" w:hAnsi="Angsana New" w:cs="Angsana New" w:hint="cs"/>
          <w:cs/>
          <w:lang w:val="en-US"/>
        </w:rPr>
        <w:t>รายการบางรายการในงบการเงิน</w:t>
      </w:r>
      <w:r w:rsidR="00F34D57" w:rsidRPr="0086655A">
        <w:rPr>
          <w:rFonts w:ascii="Angsana New" w:hAnsi="Angsana New" w:cs="Angsana New" w:hint="cs"/>
          <w:cs/>
          <w:lang w:val="en-US"/>
        </w:rPr>
        <w:t>สำหรับงวดสามเดือนและ</w:t>
      </w:r>
      <w:r w:rsidR="00A96393">
        <w:rPr>
          <w:rFonts w:ascii="Angsana New" w:hAnsi="Angsana New" w:cs="Angsana New" w:hint="cs"/>
          <w:cs/>
          <w:lang w:val="en-US"/>
        </w:rPr>
        <w:t>เ</w:t>
      </w:r>
      <w:r w:rsidR="00F34D57" w:rsidRPr="0086655A">
        <w:rPr>
          <w:rFonts w:ascii="Angsana New" w:hAnsi="Angsana New" w:cs="Angsana New" w:hint="cs"/>
          <w:cs/>
          <w:lang w:val="en-US"/>
        </w:rPr>
        <w:t>ก</w:t>
      </w:r>
      <w:r w:rsidR="00A96393">
        <w:rPr>
          <w:rFonts w:ascii="Angsana New" w:hAnsi="Angsana New" w:cs="Angsana New" w:hint="cs"/>
          <w:cs/>
          <w:lang w:val="en-US"/>
        </w:rPr>
        <w:t>้า</w:t>
      </w:r>
      <w:r w:rsidR="00F34D57" w:rsidRPr="0086655A">
        <w:rPr>
          <w:rFonts w:ascii="Angsana New" w:hAnsi="Angsana New" w:cs="Angsana New" w:hint="cs"/>
          <w:cs/>
          <w:lang w:val="en-US"/>
        </w:rPr>
        <w:t>เดือนสิ้นสุดวันที่</w:t>
      </w:r>
      <w:r w:rsidR="00F34D57" w:rsidRPr="0086655A">
        <w:rPr>
          <w:rFonts w:ascii="Angsana New" w:hAnsi="Angsana New" w:cs="Angsana New"/>
          <w:lang w:val="en-US"/>
        </w:rPr>
        <w:t xml:space="preserve"> </w:t>
      </w:r>
      <w:r w:rsidR="00CD2CD5" w:rsidRPr="0086655A">
        <w:rPr>
          <w:rFonts w:ascii="Angsana New" w:hAnsi="Angsana New" w:cs="Angsana New"/>
          <w:lang w:val="en-US"/>
        </w:rPr>
        <w:t>30</w:t>
      </w:r>
      <w:r w:rsidR="00F34D57" w:rsidRPr="0086655A">
        <w:rPr>
          <w:rFonts w:ascii="Angsana New" w:hAnsi="Angsana New" w:cs="Angsana New"/>
          <w:lang w:val="en-US"/>
        </w:rPr>
        <w:t xml:space="preserve"> </w:t>
      </w:r>
      <w:r w:rsidR="00A96393">
        <w:rPr>
          <w:rFonts w:ascii="Angsana New" w:hAnsi="Angsana New" w:cs="Angsana New" w:hint="cs"/>
          <w:cs/>
          <w:lang w:val="en-US"/>
        </w:rPr>
        <w:t>กันยา</w:t>
      </w:r>
      <w:r w:rsidR="00F34D57" w:rsidRPr="0086655A">
        <w:rPr>
          <w:rFonts w:ascii="Angsana New" w:hAnsi="Angsana New" w:cs="Angsana New" w:hint="cs"/>
          <w:cs/>
          <w:lang w:val="en-US"/>
        </w:rPr>
        <w:t xml:space="preserve">ยน </w:t>
      </w:r>
      <w:r w:rsidR="00CD2CD5" w:rsidRPr="0086655A">
        <w:rPr>
          <w:rFonts w:ascii="Angsana New" w:hAnsi="Angsana New" w:cs="Angsana New"/>
          <w:lang w:val="en-US"/>
        </w:rPr>
        <w:t>2567</w:t>
      </w:r>
      <w:r w:rsidRPr="0086655A">
        <w:rPr>
          <w:rFonts w:ascii="Angsana New" w:hAnsi="Angsana New" w:cs="Angsana New"/>
          <w:lang w:val="en-US"/>
        </w:rPr>
        <w:t xml:space="preserve"> </w:t>
      </w:r>
      <w:r w:rsidRPr="0086655A">
        <w:rPr>
          <w:rFonts w:ascii="Angsana New" w:hAnsi="Angsana New" w:cs="Angsana New" w:hint="cs"/>
          <w:cs/>
          <w:lang w:val="en-US"/>
        </w:rPr>
        <w:t>ได้มี</w:t>
      </w:r>
      <w:r w:rsidR="00CD2CD5" w:rsidRPr="0086655A">
        <w:rPr>
          <w:rFonts w:ascii="Angsana New" w:hAnsi="Angsana New" w:cs="Angsana New"/>
          <w:lang w:val="en-US"/>
        </w:rPr>
        <w:br/>
      </w:r>
      <w:r w:rsidRPr="0086655A">
        <w:rPr>
          <w:rFonts w:ascii="Angsana New" w:hAnsi="Angsana New" w:cs="Angsana New" w:hint="cs"/>
          <w:cs/>
          <w:lang w:val="en-US"/>
        </w:rPr>
        <w:t>การจัดประเภทรายการใหม่เพื่อให้สอดคล้องกับการนำเสนอ</w:t>
      </w:r>
      <w:r w:rsidR="00F34D57" w:rsidRPr="0086655A">
        <w:rPr>
          <w:rFonts w:ascii="Angsana New" w:hAnsi="Angsana New" w:cs="Angsana New" w:hint="cs"/>
          <w:cs/>
          <w:lang w:val="en-US"/>
        </w:rPr>
        <w:t>งบการเงินสำหรับงวดสามเดือนและ</w:t>
      </w:r>
      <w:r w:rsidR="00A96393">
        <w:rPr>
          <w:rFonts w:ascii="Angsana New" w:hAnsi="Angsana New" w:cs="Angsana New" w:hint="cs"/>
          <w:cs/>
          <w:lang w:val="en-US"/>
        </w:rPr>
        <w:t>เ</w:t>
      </w:r>
      <w:r w:rsidR="00F34D57" w:rsidRPr="0086655A">
        <w:rPr>
          <w:rFonts w:ascii="Angsana New" w:hAnsi="Angsana New" w:cs="Angsana New" w:hint="cs"/>
          <w:cs/>
          <w:lang w:val="en-US"/>
        </w:rPr>
        <w:t>ก</w:t>
      </w:r>
      <w:r w:rsidR="00A96393">
        <w:rPr>
          <w:rFonts w:ascii="Angsana New" w:hAnsi="Angsana New" w:cs="Angsana New" w:hint="cs"/>
          <w:cs/>
          <w:lang w:val="en-US"/>
        </w:rPr>
        <w:t>้า</w:t>
      </w:r>
      <w:r w:rsidR="00F34D57" w:rsidRPr="0086655A">
        <w:rPr>
          <w:rFonts w:ascii="Angsana New" w:hAnsi="Angsana New" w:cs="Angsana New" w:hint="cs"/>
          <w:cs/>
          <w:lang w:val="en-US"/>
        </w:rPr>
        <w:t>เดือนสิ้นสุดวันที่</w:t>
      </w:r>
      <w:r w:rsidR="00F34D57" w:rsidRPr="0086655A">
        <w:rPr>
          <w:rFonts w:ascii="Angsana New" w:hAnsi="Angsana New" w:cs="Angsana New"/>
          <w:lang w:val="en-US"/>
        </w:rPr>
        <w:t xml:space="preserve"> </w:t>
      </w:r>
      <w:r w:rsidR="00CD2CD5" w:rsidRPr="0086655A">
        <w:rPr>
          <w:rFonts w:ascii="Angsana New" w:hAnsi="Angsana New" w:cs="Angsana New"/>
          <w:lang w:val="en-US"/>
        </w:rPr>
        <w:t>30</w:t>
      </w:r>
      <w:r w:rsidR="00F34D57" w:rsidRPr="0086655A">
        <w:rPr>
          <w:rFonts w:ascii="Angsana New" w:hAnsi="Angsana New" w:cs="Angsana New"/>
          <w:lang w:val="en-US"/>
        </w:rPr>
        <w:t xml:space="preserve"> </w:t>
      </w:r>
      <w:r w:rsidR="00A96393">
        <w:rPr>
          <w:rFonts w:ascii="Angsana New" w:hAnsi="Angsana New" w:cs="Angsana New" w:hint="cs"/>
          <w:cs/>
          <w:lang w:val="en-US"/>
        </w:rPr>
        <w:t>กันยา</w:t>
      </w:r>
      <w:r w:rsidR="00F34D57" w:rsidRPr="0086655A">
        <w:rPr>
          <w:rFonts w:ascii="Angsana New" w:hAnsi="Angsana New" w:cs="Angsana New" w:hint="cs"/>
          <w:cs/>
          <w:lang w:val="en-US"/>
        </w:rPr>
        <w:t xml:space="preserve">ยน </w:t>
      </w:r>
      <w:r w:rsidR="00CD2CD5" w:rsidRPr="0086655A">
        <w:rPr>
          <w:rFonts w:ascii="Angsana New" w:hAnsi="Angsana New" w:cs="Angsana New"/>
          <w:lang w:val="en-US"/>
        </w:rPr>
        <w:t>2568</w:t>
      </w:r>
      <w:r w:rsidR="00F34D57" w:rsidRPr="0086655A">
        <w:rPr>
          <w:rFonts w:ascii="Angsana New" w:hAnsi="Angsana New" w:cs="Angsana New"/>
          <w:lang w:val="en-US"/>
        </w:rPr>
        <w:t xml:space="preserve"> </w:t>
      </w:r>
      <w:r w:rsidRPr="0086655A">
        <w:rPr>
          <w:rFonts w:ascii="Angsana New" w:hAnsi="Angsana New" w:cs="Angsana New" w:hint="cs"/>
          <w:cs/>
          <w:lang w:val="en-US"/>
        </w:rPr>
        <w:t>ดังนี้</w:t>
      </w:r>
    </w:p>
    <w:p w14:paraId="6E44B4EE" w14:textId="77777777" w:rsidR="000C5A70" w:rsidRPr="0086655A" w:rsidRDefault="000C5A70" w:rsidP="000C5A70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339"/>
        <w:gridCol w:w="236"/>
        <w:gridCol w:w="1332"/>
        <w:gridCol w:w="243"/>
        <w:gridCol w:w="1332"/>
      </w:tblGrid>
      <w:tr w:rsidR="000C5A70" w:rsidRPr="00C56946" w14:paraId="1B484522" w14:textId="77777777" w:rsidTr="00EA1749">
        <w:tc>
          <w:tcPr>
            <w:tcW w:w="4590" w:type="dxa"/>
          </w:tcPr>
          <w:p w14:paraId="5CDE049F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C6432D5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ก่อนจัด</w:t>
            </w:r>
          </w:p>
        </w:tc>
        <w:tc>
          <w:tcPr>
            <w:tcW w:w="236" w:type="dxa"/>
          </w:tcPr>
          <w:p w14:paraId="3AFF04DF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46AC3A3" w14:textId="4235EC71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</w:t>
            </w:r>
          </w:p>
        </w:tc>
        <w:tc>
          <w:tcPr>
            <w:tcW w:w="243" w:type="dxa"/>
          </w:tcPr>
          <w:p w14:paraId="6EE0423E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C5A324B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หลังจัด</w:t>
            </w:r>
          </w:p>
        </w:tc>
      </w:tr>
      <w:tr w:rsidR="000C5A70" w:rsidRPr="00C56946" w14:paraId="4941C80F" w14:textId="77777777" w:rsidTr="00EA1749">
        <w:tc>
          <w:tcPr>
            <w:tcW w:w="4590" w:type="dxa"/>
          </w:tcPr>
          <w:p w14:paraId="3E90F3AE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9E13B3E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30AA9BFB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C2EB996" w14:textId="29BC8558" w:rsidR="000C5A70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ประเภท</w:t>
            </w:r>
            <w:r w:rsidR="000C5A70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243" w:type="dxa"/>
          </w:tcPr>
          <w:p w14:paraId="47927B52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991CBBC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0C5A70" w:rsidRPr="00C56946" w14:paraId="46F2A531" w14:textId="77777777" w:rsidTr="00EA1749">
        <w:tc>
          <w:tcPr>
            <w:tcW w:w="4590" w:type="dxa"/>
          </w:tcPr>
          <w:p w14:paraId="7BA4BC57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82" w:type="dxa"/>
            <w:gridSpan w:val="5"/>
          </w:tcPr>
          <w:p w14:paraId="79DA4E16" w14:textId="77777777" w:rsidR="000C5A70" w:rsidRPr="00C56946" w:rsidRDefault="000C5A70" w:rsidP="00EA174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C56946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(พันบาท)</w:t>
            </w:r>
          </w:p>
        </w:tc>
      </w:tr>
      <w:tr w:rsidR="000C5A70" w:rsidRPr="00C56946" w14:paraId="410A6894" w14:textId="77777777" w:rsidTr="00EA1749">
        <w:tc>
          <w:tcPr>
            <w:tcW w:w="4590" w:type="dxa"/>
          </w:tcPr>
          <w:p w14:paraId="65B824BC" w14:textId="77777777" w:rsidR="000C5A70" w:rsidRPr="009A5EBC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9A5E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งบกำไรขาดทุน</w:t>
            </w:r>
          </w:p>
        </w:tc>
        <w:tc>
          <w:tcPr>
            <w:tcW w:w="4482" w:type="dxa"/>
            <w:gridSpan w:val="5"/>
          </w:tcPr>
          <w:p w14:paraId="64663BA0" w14:textId="77777777" w:rsidR="000C5A70" w:rsidRPr="00C56946" w:rsidRDefault="000C5A70" w:rsidP="00EA174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</w:tr>
      <w:tr w:rsidR="00F34D57" w:rsidRPr="00C56946" w14:paraId="4EBD23C0" w14:textId="77777777" w:rsidTr="00EA1749">
        <w:tc>
          <w:tcPr>
            <w:tcW w:w="4590" w:type="dxa"/>
          </w:tcPr>
          <w:p w14:paraId="78D4D1B3" w14:textId="78E55B36" w:rsidR="00F34D57" w:rsidRPr="00F34D57" w:rsidRDefault="00F34D57" w:rsidP="00F3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4D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34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34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963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F34D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F34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31C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482" w:type="dxa"/>
            <w:gridSpan w:val="5"/>
          </w:tcPr>
          <w:p w14:paraId="177DC361" w14:textId="77777777" w:rsidR="00F34D57" w:rsidRPr="00C56946" w:rsidRDefault="00F34D57" w:rsidP="00EA174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</w:tr>
      <w:tr w:rsidR="000C5A70" w:rsidRPr="00C56946" w14:paraId="541FF880" w14:textId="77777777" w:rsidTr="00EA1749">
        <w:tc>
          <w:tcPr>
            <w:tcW w:w="4590" w:type="dxa"/>
          </w:tcPr>
          <w:p w14:paraId="475ACE7B" w14:textId="4BA9FB60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39" w:type="dxa"/>
            <w:vAlign w:val="bottom"/>
          </w:tcPr>
          <w:p w14:paraId="01B020ED" w14:textId="0A9000CC" w:rsidR="000C5A70" w:rsidRPr="00C56946" w:rsidRDefault="00E7794F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34,294</w:t>
            </w:r>
          </w:p>
        </w:tc>
        <w:tc>
          <w:tcPr>
            <w:tcW w:w="236" w:type="dxa"/>
          </w:tcPr>
          <w:p w14:paraId="5CEBC836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5C6CAE96" w14:textId="68643ED8" w:rsidR="000C5A70" w:rsidRPr="00C56946" w:rsidRDefault="00E7794F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9,823</w:t>
            </w:r>
          </w:p>
        </w:tc>
        <w:tc>
          <w:tcPr>
            <w:tcW w:w="243" w:type="dxa"/>
          </w:tcPr>
          <w:p w14:paraId="5072A1B5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8B28833" w14:textId="5AE939CA" w:rsidR="000C5A70" w:rsidRPr="00C56946" w:rsidRDefault="00E7794F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44,117</w:t>
            </w:r>
          </w:p>
        </w:tc>
      </w:tr>
      <w:tr w:rsidR="00F34D57" w:rsidRPr="00C56946" w14:paraId="78F0FFD8" w14:textId="77777777" w:rsidTr="002B3AF1">
        <w:tc>
          <w:tcPr>
            <w:tcW w:w="4590" w:type="dxa"/>
          </w:tcPr>
          <w:p w14:paraId="7CFBD0D2" w14:textId="300A9535" w:rsidR="00F34D57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6946">
              <w:rPr>
                <w:rFonts w:ascii="Angsana New" w:hAnsi="Angsana New"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าใช้จ่ายในการบริหาร</w:t>
            </w:r>
          </w:p>
        </w:tc>
        <w:tc>
          <w:tcPr>
            <w:tcW w:w="1339" w:type="dxa"/>
            <w:vAlign w:val="bottom"/>
          </w:tcPr>
          <w:p w14:paraId="63870352" w14:textId="4ACAE744" w:rsidR="00F34D57" w:rsidRDefault="00E7794F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140,115</w:t>
            </w:r>
          </w:p>
        </w:tc>
        <w:tc>
          <w:tcPr>
            <w:tcW w:w="236" w:type="dxa"/>
          </w:tcPr>
          <w:p w14:paraId="4D974485" w14:textId="77777777" w:rsidR="00F34D57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F2C7317" w14:textId="6A97FFCB" w:rsidR="00F34D57" w:rsidRDefault="00E7794F" w:rsidP="00F3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(9,823)</w:t>
            </w:r>
          </w:p>
        </w:tc>
        <w:tc>
          <w:tcPr>
            <w:tcW w:w="243" w:type="dxa"/>
          </w:tcPr>
          <w:p w14:paraId="27480BDA" w14:textId="77777777" w:rsidR="00F34D57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1FB8383" w14:textId="4C677738" w:rsidR="00F34D57" w:rsidRDefault="00E7794F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130,292</w:t>
            </w:r>
          </w:p>
        </w:tc>
      </w:tr>
      <w:tr w:rsidR="00F34D57" w:rsidRPr="00C56946" w14:paraId="422F9809" w14:textId="77777777" w:rsidTr="002B3AF1">
        <w:tc>
          <w:tcPr>
            <w:tcW w:w="4590" w:type="dxa"/>
          </w:tcPr>
          <w:p w14:paraId="14C4E6C4" w14:textId="77777777" w:rsidR="00F34D57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60D5B402" w14:textId="77777777" w:rsidR="00F34D57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67A385" w14:textId="77777777" w:rsidR="00F34D57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8E347" w14:textId="38557896" w:rsidR="00F34D57" w:rsidRPr="00CD2CD5" w:rsidRDefault="00E7794F" w:rsidP="00E7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A342351" w14:textId="77777777" w:rsidR="00F34D57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D3B977F" w14:textId="77777777" w:rsidR="00F34D57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39CB" w:rsidRPr="00C56946" w14:paraId="04A27E48" w14:textId="77777777" w:rsidTr="002B3AF1">
        <w:tc>
          <w:tcPr>
            <w:tcW w:w="4590" w:type="dxa"/>
          </w:tcPr>
          <w:p w14:paraId="19C445F1" w14:textId="77777777" w:rsidR="005A39CB" w:rsidRDefault="005A39CB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19BBFF07" w14:textId="77777777" w:rsidR="005A39CB" w:rsidRDefault="005A39CB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33662A" w14:textId="77777777" w:rsidR="005A39CB" w:rsidRPr="00C56946" w:rsidRDefault="005A39CB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bottom"/>
          </w:tcPr>
          <w:p w14:paraId="3AE3430F" w14:textId="77777777" w:rsidR="005A39CB" w:rsidRDefault="005A39CB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B905C35" w14:textId="77777777" w:rsidR="005A39CB" w:rsidRPr="00C56946" w:rsidRDefault="005A39CB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C2E3B37" w14:textId="77777777" w:rsidR="005A39CB" w:rsidRDefault="005A39CB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57" w:rsidRPr="00C56946" w14:paraId="1E6E503D" w14:textId="77777777" w:rsidTr="00EA1749">
        <w:tc>
          <w:tcPr>
            <w:tcW w:w="4590" w:type="dxa"/>
          </w:tcPr>
          <w:p w14:paraId="551CAA9A" w14:textId="39B6AA46" w:rsidR="00F34D57" w:rsidRDefault="00B377D1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4D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963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A963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F34D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34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34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963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F34D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F34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31C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39" w:type="dxa"/>
            <w:vAlign w:val="bottom"/>
          </w:tcPr>
          <w:p w14:paraId="47C9C54A" w14:textId="77777777" w:rsidR="00F34D57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A27E94" w14:textId="77777777" w:rsidR="00F34D57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4EDEAD4F" w14:textId="77777777" w:rsidR="00F34D57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FAB9CB8" w14:textId="77777777" w:rsidR="00F34D57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5A823B3" w14:textId="77777777" w:rsidR="00F34D57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57" w:rsidRPr="00C56946" w14:paraId="07677730" w14:textId="77777777" w:rsidTr="00EA1749">
        <w:tc>
          <w:tcPr>
            <w:tcW w:w="4590" w:type="dxa"/>
          </w:tcPr>
          <w:p w14:paraId="3E018125" w14:textId="66A4BD6B" w:rsidR="00F34D57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39" w:type="dxa"/>
            <w:vAlign w:val="bottom"/>
          </w:tcPr>
          <w:p w14:paraId="5AC44AAC" w14:textId="2F670CC0" w:rsidR="00F34D57" w:rsidRDefault="00E7794F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94,504</w:t>
            </w:r>
          </w:p>
        </w:tc>
        <w:tc>
          <w:tcPr>
            <w:tcW w:w="236" w:type="dxa"/>
          </w:tcPr>
          <w:p w14:paraId="37718758" w14:textId="77777777" w:rsidR="00F34D57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19621329" w14:textId="7D5DE9E7" w:rsidR="00F34D57" w:rsidRDefault="00E7794F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28,313</w:t>
            </w:r>
          </w:p>
        </w:tc>
        <w:tc>
          <w:tcPr>
            <w:tcW w:w="243" w:type="dxa"/>
          </w:tcPr>
          <w:p w14:paraId="6285DDB7" w14:textId="77777777" w:rsidR="00F34D57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4979CCE" w14:textId="19C188D8" w:rsidR="00F34D57" w:rsidRDefault="00E7794F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122,817</w:t>
            </w:r>
          </w:p>
        </w:tc>
      </w:tr>
      <w:tr w:rsidR="000C5A70" w:rsidRPr="00C56946" w14:paraId="4A768C82" w14:textId="77777777" w:rsidTr="002B3AF1">
        <w:tc>
          <w:tcPr>
            <w:tcW w:w="4590" w:type="dxa"/>
          </w:tcPr>
          <w:p w14:paraId="698D1685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6946">
              <w:rPr>
                <w:rFonts w:ascii="Angsana New" w:hAnsi="Angsana New"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าใช้จ่ายในการบริหาร</w:t>
            </w:r>
          </w:p>
        </w:tc>
        <w:tc>
          <w:tcPr>
            <w:tcW w:w="1339" w:type="dxa"/>
            <w:vAlign w:val="bottom"/>
          </w:tcPr>
          <w:p w14:paraId="64A5EC38" w14:textId="112E4025" w:rsidR="000C5A70" w:rsidRPr="00C56946" w:rsidRDefault="00E7794F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404,065</w:t>
            </w:r>
          </w:p>
        </w:tc>
        <w:tc>
          <w:tcPr>
            <w:tcW w:w="236" w:type="dxa"/>
          </w:tcPr>
          <w:p w14:paraId="4C63FC81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2DACABD" w14:textId="3E5BA275" w:rsidR="000C5A70" w:rsidRPr="00C56946" w:rsidRDefault="00E7794F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(28,313)</w:t>
            </w:r>
          </w:p>
        </w:tc>
        <w:tc>
          <w:tcPr>
            <w:tcW w:w="243" w:type="dxa"/>
          </w:tcPr>
          <w:p w14:paraId="0EA08164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E908CCE" w14:textId="2F2B29BB" w:rsidR="000C5A70" w:rsidRPr="00C56946" w:rsidRDefault="00E7794F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375,752</w:t>
            </w:r>
          </w:p>
        </w:tc>
      </w:tr>
      <w:tr w:rsidR="002B3AF1" w:rsidRPr="00C56946" w14:paraId="425D4590" w14:textId="77777777" w:rsidTr="002B3AF1">
        <w:tc>
          <w:tcPr>
            <w:tcW w:w="4590" w:type="dxa"/>
          </w:tcPr>
          <w:p w14:paraId="5DD17ADF" w14:textId="77777777" w:rsidR="002B3AF1" w:rsidRPr="00C56946" w:rsidRDefault="002B3AF1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4863AB15" w14:textId="77777777" w:rsidR="002B3AF1" w:rsidRDefault="002B3AF1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A717F3" w14:textId="77777777" w:rsidR="002B3AF1" w:rsidRPr="00C56946" w:rsidRDefault="002B3AF1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E9E84" w14:textId="25ECAE72" w:rsidR="002B3AF1" w:rsidRPr="00CD2CD5" w:rsidRDefault="00E7794F" w:rsidP="00E7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624149C" w14:textId="77777777" w:rsidR="002B3AF1" w:rsidRPr="00C56946" w:rsidRDefault="002B3AF1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137524F" w14:textId="77777777" w:rsidR="002B3AF1" w:rsidRDefault="002B3AF1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0F9309E" w14:textId="77777777" w:rsidR="000C5A70" w:rsidRPr="000E7769" w:rsidRDefault="000C5A70" w:rsidP="000C5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162ED4D4" w14:textId="231AC640" w:rsidR="000C5A70" w:rsidRDefault="002B3AF1" w:rsidP="002B3A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14:paraId="5EBBFD24" w14:textId="77777777" w:rsidR="000C5A70" w:rsidRPr="0033391E" w:rsidRDefault="000C5A70" w:rsidP="003339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sectPr w:rsidR="000C5A70" w:rsidRPr="0033391E" w:rsidSect="0008252F">
      <w:footerReference w:type="default" r:id="rId2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1ECF7" w14:textId="77777777" w:rsidR="00014663" w:rsidRDefault="00014663">
      <w:r>
        <w:separator/>
      </w:r>
    </w:p>
  </w:endnote>
  <w:endnote w:type="continuationSeparator" w:id="0">
    <w:p w14:paraId="0CD10EB3" w14:textId="77777777" w:rsidR="00014663" w:rsidRDefault="0001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Arial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491995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EA3E7D7" w14:textId="66F5E33F" w:rsidR="00365C9A" w:rsidRPr="001B3715" w:rsidRDefault="001B3715" w:rsidP="001B3715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B3715">
          <w:rPr>
            <w:rFonts w:ascii="Angsana New" w:hAnsi="Angsana New"/>
            <w:sz w:val="30"/>
            <w:szCs w:val="30"/>
          </w:rPr>
          <w:fldChar w:fldCharType="begin"/>
        </w:r>
        <w:r w:rsidRPr="001B3715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B3715">
          <w:rPr>
            <w:rFonts w:ascii="Angsana New" w:hAnsi="Angsana New"/>
            <w:sz w:val="30"/>
            <w:szCs w:val="30"/>
          </w:rPr>
          <w:fldChar w:fldCharType="separate"/>
        </w:r>
        <w:r w:rsidR="00CD2CD5" w:rsidRPr="00CD2CD5">
          <w:rPr>
            <w:rFonts w:ascii="Angsana New" w:hAnsi="Angsana New"/>
            <w:noProof/>
            <w:sz w:val="30"/>
            <w:szCs w:val="30"/>
          </w:rPr>
          <w:t>2</w:t>
        </w:r>
        <w:r w:rsidRPr="001B3715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2455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37A760" w14:textId="1892EFC6" w:rsidR="00C5115B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661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21C24F" w14:textId="1EDFC7E9" w:rsidR="00365C9A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E80D" w14:textId="059D9B1E" w:rsidR="00365C9A" w:rsidRPr="003C3524" w:rsidRDefault="00365C9A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CD2CD5" w:rsidRPr="00CD2CD5">
      <w:rPr>
        <w:rStyle w:val="PageNumber"/>
        <w:rFonts w:ascii="Angsana New" w:hAnsi="Angsana New"/>
        <w:noProof/>
        <w:sz w:val="30"/>
        <w:szCs w:val="30"/>
      </w:rPr>
      <w:t>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0AAA427B" w:rsidR="00365C9A" w:rsidRPr="001D2470" w:rsidRDefault="00365C9A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A4123B">
      <w:rPr>
        <w:rFonts w:ascii="Angsana New" w:hAnsi="Angsana New"/>
        <w:noProof/>
        <w:sz w:val="30"/>
        <w:szCs w:val="30"/>
      </w:rPr>
      <w:t>1711228_2025 Dec_FSA_Somboon Advance Technology_TH_Q3.docx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242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7B5BA7" w14:textId="15CE1841" w:rsidR="00580B49" w:rsidRPr="001B3715" w:rsidRDefault="001B3715" w:rsidP="001B371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B37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B37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B371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B37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/>
      </w:rPr>
      <w:id w:val="753324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20284C70" w14:textId="56ECC78E" w:rsidR="00365C9A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01601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FD368D" w14:textId="6613B5AD" w:rsidR="0091427E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53745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24DC9CC" w14:textId="53F94DF7" w:rsidR="0091427E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noProof/>
        <w:sz w:val="30"/>
        <w:szCs w:val="30"/>
      </w:rPr>
      <w:id w:val="703520442"/>
      <w:docPartObj>
        <w:docPartGallery w:val="Page Numbers (Bottom of Page)"/>
        <w:docPartUnique/>
      </w:docPartObj>
    </w:sdtPr>
    <w:sdtEndPr/>
    <w:sdtContent>
      <w:p w14:paraId="41157665" w14:textId="0C30D80D" w:rsidR="00365C9A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48647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581DC3" w14:textId="30BF640D" w:rsidR="0008252F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80540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689A59" w14:textId="355A494A" w:rsidR="00A5450B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D284B" w14:textId="77777777" w:rsidR="00014663" w:rsidRDefault="00014663">
      <w:r>
        <w:separator/>
      </w:r>
    </w:p>
  </w:footnote>
  <w:footnote w:type="continuationSeparator" w:id="0">
    <w:p w14:paraId="1E446E85" w14:textId="77777777" w:rsidR="00014663" w:rsidRDefault="00014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47D52" w14:textId="77777777" w:rsidR="0086655A" w:rsidRPr="00774FEB" w:rsidRDefault="0086655A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18A5BB" w14:textId="77777777" w:rsidR="0086655A" w:rsidRPr="009D0D6C" w:rsidRDefault="0086655A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29AC2FD" w14:textId="77766ABE" w:rsidR="0086655A" w:rsidRPr="009D0D6C" w:rsidRDefault="0086655A" w:rsidP="0086655A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และเก้าเดือน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กันยายน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2568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D571727" w14:textId="77777777" w:rsidR="00365C9A" w:rsidRDefault="00365C9A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E5361" w14:textId="77777777" w:rsidR="0086655A" w:rsidRPr="00774FEB" w:rsidRDefault="0086655A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4E19578" w14:textId="77777777" w:rsidR="0086655A" w:rsidRPr="009D0D6C" w:rsidRDefault="0086655A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D2FDF48" w14:textId="77777777" w:rsidR="0086655A" w:rsidRPr="009D0D6C" w:rsidRDefault="0086655A" w:rsidP="0086655A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และเก้าเดือน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กันยายน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2568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42F38A8C" w14:textId="77777777" w:rsidR="00365C9A" w:rsidRPr="006E020C" w:rsidRDefault="00365C9A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F130C" w14:textId="77777777" w:rsidR="0086655A" w:rsidRPr="00774FEB" w:rsidRDefault="0086655A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F0A63C3" w14:textId="77777777" w:rsidR="0086655A" w:rsidRPr="009D0D6C" w:rsidRDefault="0086655A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CA216B8" w14:textId="77777777" w:rsidR="0086655A" w:rsidRPr="009D0D6C" w:rsidRDefault="0086655A" w:rsidP="0086655A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และเก้าเดือน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กันยายน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2568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556F1E7C" w14:textId="77777777" w:rsidR="00A5450B" w:rsidRPr="001B3715" w:rsidRDefault="00A5450B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6B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4A0"/>
    <w:rsid w:val="000037FE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534"/>
    <w:rsid w:val="0000594C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2A1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663"/>
    <w:rsid w:val="00014804"/>
    <w:rsid w:val="000148BF"/>
    <w:rsid w:val="00014C00"/>
    <w:rsid w:val="00014E9A"/>
    <w:rsid w:val="00014ED3"/>
    <w:rsid w:val="000152E6"/>
    <w:rsid w:val="00015863"/>
    <w:rsid w:val="0001594F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0C26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3CE8"/>
    <w:rsid w:val="000442E9"/>
    <w:rsid w:val="00044D57"/>
    <w:rsid w:val="00044D9E"/>
    <w:rsid w:val="0004505C"/>
    <w:rsid w:val="00045098"/>
    <w:rsid w:val="000450E5"/>
    <w:rsid w:val="0004539B"/>
    <w:rsid w:val="0004568C"/>
    <w:rsid w:val="000456A7"/>
    <w:rsid w:val="00045715"/>
    <w:rsid w:val="00045948"/>
    <w:rsid w:val="0004623B"/>
    <w:rsid w:val="000465E6"/>
    <w:rsid w:val="00046BA5"/>
    <w:rsid w:val="00046F82"/>
    <w:rsid w:val="000472B4"/>
    <w:rsid w:val="00047F68"/>
    <w:rsid w:val="00050252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1B7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6C3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38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1B4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32D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09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996"/>
    <w:rsid w:val="00095BCD"/>
    <w:rsid w:val="00095C61"/>
    <w:rsid w:val="00096045"/>
    <w:rsid w:val="00096268"/>
    <w:rsid w:val="00096327"/>
    <w:rsid w:val="00096903"/>
    <w:rsid w:val="00096CB2"/>
    <w:rsid w:val="00096D78"/>
    <w:rsid w:val="00096E6C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2F4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3A"/>
    <w:rsid w:val="000A53A4"/>
    <w:rsid w:val="000A55A7"/>
    <w:rsid w:val="000A5686"/>
    <w:rsid w:val="000A5AAA"/>
    <w:rsid w:val="000A5CF4"/>
    <w:rsid w:val="000A6291"/>
    <w:rsid w:val="000A635B"/>
    <w:rsid w:val="000A64B6"/>
    <w:rsid w:val="000A6629"/>
    <w:rsid w:val="000A66B6"/>
    <w:rsid w:val="000A66FA"/>
    <w:rsid w:val="000A6818"/>
    <w:rsid w:val="000A6824"/>
    <w:rsid w:val="000A68A7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114"/>
    <w:rsid w:val="000B21D3"/>
    <w:rsid w:val="000B26B9"/>
    <w:rsid w:val="000B27C3"/>
    <w:rsid w:val="000B287A"/>
    <w:rsid w:val="000B28CF"/>
    <w:rsid w:val="000B2922"/>
    <w:rsid w:val="000B31BB"/>
    <w:rsid w:val="000B3207"/>
    <w:rsid w:val="000B323C"/>
    <w:rsid w:val="000B342D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9E"/>
    <w:rsid w:val="000B5ADB"/>
    <w:rsid w:val="000B5D57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558"/>
    <w:rsid w:val="000C0793"/>
    <w:rsid w:val="000C0B5F"/>
    <w:rsid w:val="000C0DA0"/>
    <w:rsid w:val="000C131A"/>
    <w:rsid w:val="000C13D3"/>
    <w:rsid w:val="000C1407"/>
    <w:rsid w:val="000C1433"/>
    <w:rsid w:val="000C164D"/>
    <w:rsid w:val="000C1BB9"/>
    <w:rsid w:val="000C1D48"/>
    <w:rsid w:val="000C3256"/>
    <w:rsid w:val="000C326F"/>
    <w:rsid w:val="000C3357"/>
    <w:rsid w:val="000C3AF0"/>
    <w:rsid w:val="000C3BE8"/>
    <w:rsid w:val="000C41C0"/>
    <w:rsid w:val="000C49B6"/>
    <w:rsid w:val="000C4F02"/>
    <w:rsid w:val="000C5255"/>
    <w:rsid w:val="000C525E"/>
    <w:rsid w:val="000C5309"/>
    <w:rsid w:val="000C5A70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B60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5F8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472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3D9"/>
    <w:rsid w:val="000E7471"/>
    <w:rsid w:val="000E76BE"/>
    <w:rsid w:val="000E7764"/>
    <w:rsid w:val="000E7C8D"/>
    <w:rsid w:val="000E7E1E"/>
    <w:rsid w:val="000F0036"/>
    <w:rsid w:val="000F025C"/>
    <w:rsid w:val="000F049E"/>
    <w:rsid w:val="000F04EE"/>
    <w:rsid w:val="000F07FE"/>
    <w:rsid w:val="000F096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7E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6D3"/>
    <w:rsid w:val="000F483F"/>
    <w:rsid w:val="000F4D64"/>
    <w:rsid w:val="000F4F39"/>
    <w:rsid w:val="000F509B"/>
    <w:rsid w:val="000F5225"/>
    <w:rsid w:val="000F5578"/>
    <w:rsid w:val="000F5A77"/>
    <w:rsid w:val="000F5F73"/>
    <w:rsid w:val="000F5FDA"/>
    <w:rsid w:val="000F6326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0F7EE9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440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347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09A8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3F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4D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562"/>
    <w:rsid w:val="0013567C"/>
    <w:rsid w:val="00135802"/>
    <w:rsid w:val="00135B56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22"/>
    <w:rsid w:val="00142B65"/>
    <w:rsid w:val="00142C2E"/>
    <w:rsid w:val="00143075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6F0"/>
    <w:rsid w:val="001508DA"/>
    <w:rsid w:val="00150AEB"/>
    <w:rsid w:val="00150CA7"/>
    <w:rsid w:val="00150CC8"/>
    <w:rsid w:val="00150FE9"/>
    <w:rsid w:val="001513DA"/>
    <w:rsid w:val="001518F4"/>
    <w:rsid w:val="00151945"/>
    <w:rsid w:val="00151B94"/>
    <w:rsid w:val="00151BAC"/>
    <w:rsid w:val="00152120"/>
    <w:rsid w:val="001524AE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5AD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9C7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09C"/>
    <w:rsid w:val="00163206"/>
    <w:rsid w:val="00163326"/>
    <w:rsid w:val="00163558"/>
    <w:rsid w:val="00163681"/>
    <w:rsid w:val="001637E4"/>
    <w:rsid w:val="001639AC"/>
    <w:rsid w:val="001639C6"/>
    <w:rsid w:val="00163B23"/>
    <w:rsid w:val="00163F59"/>
    <w:rsid w:val="00164043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27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3A6"/>
    <w:rsid w:val="00174484"/>
    <w:rsid w:val="001744D8"/>
    <w:rsid w:val="00174632"/>
    <w:rsid w:val="001747D7"/>
    <w:rsid w:val="001747DF"/>
    <w:rsid w:val="00174A18"/>
    <w:rsid w:val="00174B21"/>
    <w:rsid w:val="00174ED2"/>
    <w:rsid w:val="0017553D"/>
    <w:rsid w:val="00175915"/>
    <w:rsid w:val="00175992"/>
    <w:rsid w:val="00175EC4"/>
    <w:rsid w:val="00175FCC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97E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0EFB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77F"/>
    <w:rsid w:val="0019484F"/>
    <w:rsid w:val="00194A83"/>
    <w:rsid w:val="00194CA5"/>
    <w:rsid w:val="00195382"/>
    <w:rsid w:val="00195817"/>
    <w:rsid w:val="00195BC9"/>
    <w:rsid w:val="00195DE1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3E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638"/>
    <w:rsid w:val="001B186A"/>
    <w:rsid w:val="001B1BF5"/>
    <w:rsid w:val="001B1C43"/>
    <w:rsid w:val="001B2175"/>
    <w:rsid w:val="001B2276"/>
    <w:rsid w:val="001B25F6"/>
    <w:rsid w:val="001B26AE"/>
    <w:rsid w:val="001B29DC"/>
    <w:rsid w:val="001B2D5E"/>
    <w:rsid w:val="001B3424"/>
    <w:rsid w:val="001B3715"/>
    <w:rsid w:val="001B37FC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0E7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2E90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545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43B"/>
    <w:rsid w:val="001E5244"/>
    <w:rsid w:val="001E527C"/>
    <w:rsid w:val="001E5470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2D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B66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2A8"/>
    <w:rsid w:val="001F3357"/>
    <w:rsid w:val="001F33CF"/>
    <w:rsid w:val="001F39CC"/>
    <w:rsid w:val="001F3A4D"/>
    <w:rsid w:val="001F3CF2"/>
    <w:rsid w:val="001F45F2"/>
    <w:rsid w:val="001F4D4F"/>
    <w:rsid w:val="001F4FBA"/>
    <w:rsid w:val="001F5227"/>
    <w:rsid w:val="001F556F"/>
    <w:rsid w:val="001F58C9"/>
    <w:rsid w:val="001F5CE0"/>
    <w:rsid w:val="001F5CF9"/>
    <w:rsid w:val="001F5F32"/>
    <w:rsid w:val="001F5FF1"/>
    <w:rsid w:val="001F6080"/>
    <w:rsid w:val="001F6227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4F5"/>
    <w:rsid w:val="00200689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0A7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0F3C"/>
    <w:rsid w:val="0021155F"/>
    <w:rsid w:val="002118C4"/>
    <w:rsid w:val="00211FBA"/>
    <w:rsid w:val="00211FE3"/>
    <w:rsid w:val="00212190"/>
    <w:rsid w:val="0021272B"/>
    <w:rsid w:val="00212A59"/>
    <w:rsid w:val="00212A8A"/>
    <w:rsid w:val="002131B2"/>
    <w:rsid w:val="002133FC"/>
    <w:rsid w:val="002134EC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7B9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338"/>
    <w:rsid w:val="00223404"/>
    <w:rsid w:val="00223CA2"/>
    <w:rsid w:val="00223E67"/>
    <w:rsid w:val="002244AB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354"/>
    <w:rsid w:val="00231471"/>
    <w:rsid w:val="002315F2"/>
    <w:rsid w:val="0023176D"/>
    <w:rsid w:val="002323DA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8E7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43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6B99"/>
    <w:rsid w:val="002477C5"/>
    <w:rsid w:val="00247F4E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58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70C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2BCF"/>
    <w:rsid w:val="0027308C"/>
    <w:rsid w:val="002731F6"/>
    <w:rsid w:val="0027399F"/>
    <w:rsid w:val="00274167"/>
    <w:rsid w:val="0027419A"/>
    <w:rsid w:val="002741F2"/>
    <w:rsid w:val="002747B0"/>
    <w:rsid w:val="002751E3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A5C"/>
    <w:rsid w:val="00283C06"/>
    <w:rsid w:val="00283C52"/>
    <w:rsid w:val="00283E9F"/>
    <w:rsid w:val="0028437E"/>
    <w:rsid w:val="002848FA"/>
    <w:rsid w:val="0028496C"/>
    <w:rsid w:val="002849E7"/>
    <w:rsid w:val="00284B63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1D1"/>
    <w:rsid w:val="00291323"/>
    <w:rsid w:val="0029161C"/>
    <w:rsid w:val="00291620"/>
    <w:rsid w:val="00291DA7"/>
    <w:rsid w:val="00292042"/>
    <w:rsid w:val="002922CF"/>
    <w:rsid w:val="002923CF"/>
    <w:rsid w:val="002926F1"/>
    <w:rsid w:val="0029287A"/>
    <w:rsid w:val="00292BCF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109"/>
    <w:rsid w:val="002B12C7"/>
    <w:rsid w:val="002B14C9"/>
    <w:rsid w:val="002B17BF"/>
    <w:rsid w:val="002B1ADB"/>
    <w:rsid w:val="002B1D0F"/>
    <w:rsid w:val="002B1F9A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AF1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167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BBA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298D"/>
    <w:rsid w:val="002D3287"/>
    <w:rsid w:val="002D33E7"/>
    <w:rsid w:val="002D36CD"/>
    <w:rsid w:val="002D388A"/>
    <w:rsid w:val="002D38A2"/>
    <w:rsid w:val="002D3ADB"/>
    <w:rsid w:val="002D41D6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4F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3D"/>
    <w:rsid w:val="002E70CD"/>
    <w:rsid w:val="002E753F"/>
    <w:rsid w:val="002E79FB"/>
    <w:rsid w:val="002E7C1F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1C89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2F7D36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C7E"/>
    <w:rsid w:val="00321D9E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6C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91E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235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A1E"/>
    <w:rsid w:val="00341B5F"/>
    <w:rsid w:val="00341BE3"/>
    <w:rsid w:val="00341E82"/>
    <w:rsid w:val="003420D4"/>
    <w:rsid w:val="0034211B"/>
    <w:rsid w:val="003426F6"/>
    <w:rsid w:val="00342A83"/>
    <w:rsid w:val="00343091"/>
    <w:rsid w:val="00343123"/>
    <w:rsid w:val="0034314B"/>
    <w:rsid w:val="00343249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4B2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A98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005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3D73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8C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69"/>
    <w:rsid w:val="00396DA4"/>
    <w:rsid w:val="00396E39"/>
    <w:rsid w:val="00396FAE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5B2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7B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19DC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B26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5BE"/>
    <w:rsid w:val="003B6DF1"/>
    <w:rsid w:val="003B727B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17F"/>
    <w:rsid w:val="003C53CA"/>
    <w:rsid w:val="003C5496"/>
    <w:rsid w:val="003C5548"/>
    <w:rsid w:val="003C58F9"/>
    <w:rsid w:val="003C5960"/>
    <w:rsid w:val="003C5E01"/>
    <w:rsid w:val="003C6288"/>
    <w:rsid w:val="003C6704"/>
    <w:rsid w:val="003C6C35"/>
    <w:rsid w:val="003C6ED2"/>
    <w:rsid w:val="003C6EF4"/>
    <w:rsid w:val="003C77DA"/>
    <w:rsid w:val="003C784F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2F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3A"/>
    <w:rsid w:val="003E11F4"/>
    <w:rsid w:val="003E13BD"/>
    <w:rsid w:val="003E1434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3923"/>
    <w:rsid w:val="003E4300"/>
    <w:rsid w:val="003E47F2"/>
    <w:rsid w:val="003E52FD"/>
    <w:rsid w:val="003E5498"/>
    <w:rsid w:val="003E58C5"/>
    <w:rsid w:val="003E5B66"/>
    <w:rsid w:val="003E5CFB"/>
    <w:rsid w:val="003E5DCE"/>
    <w:rsid w:val="003E5E83"/>
    <w:rsid w:val="003E5F3D"/>
    <w:rsid w:val="003E63CD"/>
    <w:rsid w:val="003E6711"/>
    <w:rsid w:val="003E68F2"/>
    <w:rsid w:val="003E6A36"/>
    <w:rsid w:val="003E6B6A"/>
    <w:rsid w:val="003E6F3A"/>
    <w:rsid w:val="003E6F95"/>
    <w:rsid w:val="003E6FD6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63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A84"/>
    <w:rsid w:val="003F7B2F"/>
    <w:rsid w:val="004003E4"/>
    <w:rsid w:val="00400850"/>
    <w:rsid w:val="00400E16"/>
    <w:rsid w:val="00401075"/>
    <w:rsid w:val="00401185"/>
    <w:rsid w:val="00401524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4E0"/>
    <w:rsid w:val="004058D2"/>
    <w:rsid w:val="004059E9"/>
    <w:rsid w:val="00405D70"/>
    <w:rsid w:val="00405E6C"/>
    <w:rsid w:val="00406293"/>
    <w:rsid w:val="00406508"/>
    <w:rsid w:val="00406A48"/>
    <w:rsid w:val="00406A59"/>
    <w:rsid w:val="00406F9B"/>
    <w:rsid w:val="0040716D"/>
    <w:rsid w:val="004073A3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75B"/>
    <w:rsid w:val="0041185A"/>
    <w:rsid w:val="00411E9E"/>
    <w:rsid w:val="004122C8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0C2D"/>
    <w:rsid w:val="00420D18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4FBF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11B"/>
    <w:rsid w:val="00427396"/>
    <w:rsid w:val="004273DB"/>
    <w:rsid w:val="004275E6"/>
    <w:rsid w:val="0042762F"/>
    <w:rsid w:val="004277B7"/>
    <w:rsid w:val="004277E0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0E6A"/>
    <w:rsid w:val="00431151"/>
    <w:rsid w:val="004312D6"/>
    <w:rsid w:val="00431417"/>
    <w:rsid w:val="00431AEE"/>
    <w:rsid w:val="00431DDE"/>
    <w:rsid w:val="00432048"/>
    <w:rsid w:val="0043217F"/>
    <w:rsid w:val="004321C1"/>
    <w:rsid w:val="004322CF"/>
    <w:rsid w:val="00432651"/>
    <w:rsid w:val="004328C8"/>
    <w:rsid w:val="00432B98"/>
    <w:rsid w:val="00432C4A"/>
    <w:rsid w:val="00432CAE"/>
    <w:rsid w:val="00432FB7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8D1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244"/>
    <w:rsid w:val="00447EA8"/>
    <w:rsid w:val="00447F9B"/>
    <w:rsid w:val="004500C7"/>
    <w:rsid w:val="00450570"/>
    <w:rsid w:val="004505BD"/>
    <w:rsid w:val="004505E4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7EF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06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13"/>
    <w:rsid w:val="00475836"/>
    <w:rsid w:val="004758A2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4A9"/>
    <w:rsid w:val="004807C8"/>
    <w:rsid w:val="00480859"/>
    <w:rsid w:val="004808FA"/>
    <w:rsid w:val="00480A1F"/>
    <w:rsid w:val="004816A1"/>
    <w:rsid w:val="004816E8"/>
    <w:rsid w:val="00481B40"/>
    <w:rsid w:val="00481C77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4C9C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9B1"/>
    <w:rsid w:val="00487B13"/>
    <w:rsid w:val="00487B98"/>
    <w:rsid w:val="00487FA1"/>
    <w:rsid w:val="0049001C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97"/>
    <w:rsid w:val="004926E2"/>
    <w:rsid w:val="00492715"/>
    <w:rsid w:val="004929B6"/>
    <w:rsid w:val="00492D0F"/>
    <w:rsid w:val="00492D27"/>
    <w:rsid w:val="00492DC3"/>
    <w:rsid w:val="00492DD9"/>
    <w:rsid w:val="00492E20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16"/>
    <w:rsid w:val="004A014A"/>
    <w:rsid w:val="004A01DC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0CD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422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D46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50C"/>
    <w:rsid w:val="004B7B6D"/>
    <w:rsid w:val="004B7D1C"/>
    <w:rsid w:val="004B7EA4"/>
    <w:rsid w:val="004B7F3D"/>
    <w:rsid w:val="004C0E9E"/>
    <w:rsid w:val="004C0EDA"/>
    <w:rsid w:val="004C1223"/>
    <w:rsid w:val="004C131E"/>
    <w:rsid w:val="004C171A"/>
    <w:rsid w:val="004C1A84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7E0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7E4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894"/>
    <w:rsid w:val="004E4A11"/>
    <w:rsid w:val="004E4CA3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43E"/>
    <w:rsid w:val="004E7540"/>
    <w:rsid w:val="004E786E"/>
    <w:rsid w:val="004E79E2"/>
    <w:rsid w:val="004E7D6C"/>
    <w:rsid w:val="004E7E35"/>
    <w:rsid w:val="004F014A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5C56"/>
    <w:rsid w:val="004F61CB"/>
    <w:rsid w:val="004F6F40"/>
    <w:rsid w:val="004F703F"/>
    <w:rsid w:val="004F734D"/>
    <w:rsid w:val="004F7808"/>
    <w:rsid w:val="004F7D31"/>
    <w:rsid w:val="005003BE"/>
    <w:rsid w:val="00500B37"/>
    <w:rsid w:val="00500DC1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344"/>
    <w:rsid w:val="005045DC"/>
    <w:rsid w:val="0050491D"/>
    <w:rsid w:val="00504999"/>
    <w:rsid w:val="00504B97"/>
    <w:rsid w:val="0050551C"/>
    <w:rsid w:val="005061CA"/>
    <w:rsid w:val="00506AB6"/>
    <w:rsid w:val="00506B89"/>
    <w:rsid w:val="00506E06"/>
    <w:rsid w:val="005074A2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1646"/>
    <w:rsid w:val="00512EF8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A07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26E"/>
    <w:rsid w:val="005177D5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9E9"/>
    <w:rsid w:val="00521A6E"/>
    <w:rsid w:val="005220BF"/>
    <w:rsid w:val="00522275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14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2B6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6B1"/>
    <w:rsid w:val="00547DA1"/>
    <w:rsid w:val="00547DEC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C08"/>
    <w:rsid w:val="00550F5B"/>
    <w:rsid w:val="0055104D"/>
    <w:rsid w:val="005510FA"/>
    <w:rsid w:val="00551764"/>
    <w:rsid w:val="00551851"/>
    <w:rsid w:val="005519B0"/>
    <w:rsid w:val="00551A8C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3DF"/>
    <w:rsid w:val="0055477B"/>
    <w:rsid w:val="0055493F"/>
    <w:rsid w:val="00554A46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6755"/>
    <w:rsid w:val="00557093"/>
    <w:rsid w:val="00557549"/>
    <w:rsid w:val="0055764A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00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DE3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EA5"/>
    <w:rsid w:val="00577472"/>
    <w:rsid w:val="005777E7"/>
    <w:rsid w:val="00577878"/>
    <w:rsid w:val="00577AAF"/>
    <w:rsid w:val="00577B89"/>
    <w:rsid w:val="00580170"/>
    <w:rsid w:val="00580283"/>
    <w:rsid w:val="005802FE"/>
    <w:rsid w:val="00580530"/>
    <w:rsid w:val="0058067D"/>
    <w:rsid w:val="00580B49"/>
    <w:rsid w:val="00581306"/>
    <w:rsid w:val="00581668"/>
    <w:rsid w:val="005817E5"/>
    <w:rsid w:val="0058185D"/>
    <w:rsid w:val="005821E2"/>
    <w:rsid w:val="0058232A"/>
    <w:rsid w:val="00582492"/>
    <w:rsid w:val="00582590"/>
    <w:rsid w:val="00582646"/>
    <w:rsid w:val="00582A05"/>
    <w:rsid w:val="00582D4D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3C06"/>
    <w:rsid w:val="00593CFD"/>
    <w:rsid w:val="005945DB"/>
    <w:rsid w:val="005949B1"/>
    <w:rsid w:val="00594ED2"/>
    <w:rsid w:val="00594F75"/>
    <w:rsid w:val="00595066"/>
    <w:rsid w:val="005950C3"/>
    <w:rsid w:val="005951E1"/>
    <w:rsid w:val="0059559D"/>
    <w:rsid w:val="00595652"/>
    <w:rsid w:val="00595846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6D64"/>
    <w:rsid w:val="00596E88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9CB"/>
    <w:rsid w:val="005A3D6D"/>
    <w:rsid w:val="005A3D84"/>
    <w:rsid w:val="005A3D8D"/>
    <w:rsid w:val="005A3DC7"/>
    <w:rsid w:val="005A3E0E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2F1B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487"/>
    <w:rsid w:val="005C2511"/>
    <w:rsid w:val="005C2DA4"/>
    <w:rsid w:val="005C2DEE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944"/>
    <w:rsid w:val="005D0A5C"/>
    <w:rsid w:val="005D0B62"/>
    <w:rsid w:val="005D0F50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17"/>
    <w:rsid w:val="005D44F8"/>
    <w:rsid w:val="005D4A60"/>
    <w:rsid w:val="005D4AC9"/>
    <w:rsid w:val="005D4C95"/>
    <w:rsid w:val="005D4D29"/>
    <w:rsid w:val="005D4DA4"/>
    <w:rsid w:val="005D4F97"/>
    <w:rsid w:val="005D51F3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366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9AB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358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92E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07EED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03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54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695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291"/>
    <w:rsid w:val="00622A58"/>
    <w:rsid w:val="00622E15"/>
    <w:rsid w:val="00623178"/>
    <w:rsid w:val="006239FD"/>
    <w:rsid w:val="00623AC3"/>
    <w:rsid w:val="0062404B"/>
    <w:rsid w:val="0062467E"/>
    <w:rsid w:val="00624984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1E9"/>
    <w:rsid w:val="0063038B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3FED"/>
    <w:rsid w:val="006340FE"/>
    <w:rsid w:val="006344B5"/>
    <w:rsid w:val="0063451E"/>
    <w:rsid w:val="0063461A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1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854"/>
    <w:rsid w:val="00642A64"/>
    <w:rsid w:val="00642B48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8B5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4A2"/>
    <w:rsid w:val="00652B75"/>
    <w:rsid w:val="00653098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57AEF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8C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9CA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592"/>
    <w:rsid w:val="00674712"/>
    <w:rsid w:val="006748DE"/>
    <w:rsid w:val="00674A0D"/>
    <w:rsid w:val="00674A2A"/>
    <w:rsid w:val="00674BC2"/>
    <w:rsid w:val="006751A0"/>
    <w:rsid w:val="00675495"/>
    <w:rsid w:val="00675531"/>
    <w:rsid w:val="00675853"/>
    <w:rsid w:val="0067587F"/>
    <w:rsid w:val="00675941"/>
    <w:rsid w:val="00675CC4"/>
    <w:rsid w:val="006762BE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353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87E96"/>
    <w:rsid w:val="0069001B"/>
    <w:rsid w:val="00690367"/>
    <w:rsid w:val="006904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ADE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8A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9D0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AEB"/>
    <w:rsid w:val="006A6D4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036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B4C"/>
    <w:rsid w:val="006B7C73"/>
    <w:rsid w:val="006C0845"/>
    <w:rsid w:val="006C0A7A"/>
    <w:rsid w:val="006C0CFD"/>
    <w:rsid w:val="006C11A9"/>
    <w:rsid w:val="006C11DA"/>
    <w:rsid w:val="006C134B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9"/>
    <w:rsid w:val="006D488F"/>
    <w:rsid w:val="006D4AE5"/>
    <w:rsid w:val="006D4B93"/>
    <w:rsid w:val="006D4BC2"/>
    <w:rsid w:val="006D4F2E"/>
    <w:rsid w:val="006D506B"/>
    <w:rsid w:val="006D50A2"/>
    <w:rsid w:val="006D51B6"/>
    <w:rsid w:val="006D51B7"/>
    <w:rsid w:val="006D5210"/>
    <w:rsid w:val="006D529A"/>
    <w:rsid w:val="006D5902"/>
    <w:rsid w:val="006D5C4B"/>
    <w:rsid w:val="006D5F26"/>
    <w:rsid w:val="006D694E"/>
    <w:rsid w:val="006D6B1F"/>
    <w:rsid w:val="006D70A3"/>
    <w:rsid w:val="006D74DC"/>
    <w:rsid w:val="006D79BC"/>
    <w:rsid w:val="006D7A3B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EF4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98D"/>
    <w:rsid w:val="006F3D81"/>
    <w:rsid w:val="006F3E59"/>
    <w:rsid w:val="006F3FAE"/>
    <w:rsid w:val="006F4082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53E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67F"/>
    <w:rsid w:val="00715A27"/>
    <w:rsid w:val="00715AC3"/>
    <w:rsid w:val="00715C12"/>
    <w:rsid w:val="0071609F"/>
    <w:rsid w:val="0071617E"/>
    <w:rsid w:val="007168A7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55F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574"/>
    <w:rsid w:val="0072599C"/>
    <w:rsid w:val="00725BEA"/>
    <w:rsid w:val="00725DB0"/>
    <w:rsid w:val="00726245"/>
    <w:rsid w:val="00726542"/>
    <w:rsid w:val="0072679C"/>
    <w:rsid w:val="0072689D"/>
    <w:rsid w:val="00726CC0"/>
    <w:rsid w:val="00726E25"/>
    <w:rsid w:val="0072712A"/>
    <w:rsid w:val="00727171"/>
    <w:rsid w:val="00727BBF"/>
    <w:rsid w:val="00727C6C"/>
    <w:rsid w:val="00727E50"/>
    <w:rsid w:val="0073019A"/>
    <w:rsid w:val="0073023D"/>
    <w:rsid w:val="00730C90"/>
    <w:rsid w:val="00730E9F"/>
    <w:rsid w:val="00731027"/>
    <w:rsid w:val="00731044"/>
    <w:rsid w:val="00731434"/>
    <w:rsid w:val="00731703"/>
    <w:rsid w:val="0073173D"/>
    <w:rsid w:val="00731773"/>
    <w:rsid w:val="00731C0A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9B0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2F95"/>
    <w:rsid w:val="00743063"/>
    <w:rsid w:val="007434DA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13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5E7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8BA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AA8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19B"/>
    <w:rsid w:val="00773382"/>
    <w:rsid w:val="0077345D"/>
    <w:rsid w:val="007736DD"/>
    <w:rsid w:val="00773906"/>
    <w:rsid w:val="00773BC6"/>
    <w:rsid w:val="00773CB2"/>
    <w:rsid w:val="00773CE7"/>
    <w:rsid w:val="00773E18"/>
    <w:rsid w:val="007746D6"/>
    <w:rsid w:val="00774836"/>
    <w:rsid w:val="00774899"/>
    <w:rsid w:val="0077495E"/>
    <w:rsid w:val="00774AEF"/>
    <w:rsid w:val="00774B54"/>
    <w:rsid w:val="00774FEB"/>
    <w:rsid w:val="0077528A"/>
    <w:rsid w:val="00775438"/>
    <w:rsid w:val="00775BB2"/>
    <w:rsid w:val="00775DAE"/>
    <w:rsid w:val="00775EAE"/>
    <w:rsid w:val="00776DFF"/>
    <w:rsid w:val="0077701A"/>
    <w:rsid w:val="007770A7"/>
    <w:rsid w:val="007771CC"/>
    <w:rsid w:val="007773B0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755"/>
    <w:rsid w:val="00782815"/>
    <w:rsid w:val="00782900"/>
    <w:rsid w:val="00783207"/>
    <w:rsid w:val="00783811"/>
    <w:rsid w:val="00783858"/>
    <w:rsid w:val="007839F8"/>
    <w:rsid w:val="0078413C"/>
    <w:rsid w:val="00784188"/>
    <w:rsid w:val="007842CA"/>
    <w:rsid w:val="00784391"/>
    <w:rsid w:val="0078463D"/>
    <w:rsid w:val="007849BB"/>
    <w:rsid w:val="00784D14"/>
    <w:rsid w:val="0078547F"/>
    <w:rsid w:val="00785970"/>
    <w:rsid w:val="00785982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C35"/>
    <w:rsid w:val="00792F71"/>
    <w:rsid w:val="00792FE1"/>
    <w:rsid w:val="00793AB5"/>
    <w:rsid w:val="00793DDA"/>
    <w:rsid w:val="00793EAF"/>
    <w:rsid w:val="00793EE7"/>
    <w:rsid w:val="0079404A"/>
    <w:rsid w:val="00794061"/>
    <w:rsid w:val="00795407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97F17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4A4"/>
    <w:rsid w:val="007B686E"/>
    <w:rsid w:val="007B6F65"/>
    <w:rsid w:val="007B71C8"/>
    <w:rsid w:val="007B7682"/>
    <w:rsid w:val="007B78F0"/>
    <w:rsid w:val="007B797E"/>
    <w:rsid w:val="007B79F7"/>
    <w:rsid w:val="007C00C4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A8A"/>
    <w:rsid w:val="007C1C52"/>
    <w:rsid w:val="007C2852"/>
    <w:rsid w:val="007C2F7F"/>
    <w:rsid w:val="007C3477"/>
    <w:rsid w:val="007C38DF"/>
    <w:rsid w:val="007C3D4B"/>
    <w:rsid w:val="007C3F5A"/>
    <w:rsid w:val="007C3FDD"/>
    <w:rsid w:val="007C447F"/>
    <w:rsid w:val="007C4ACC"/>
    <w:rsid w:val="007C4BB6"/>
    <w:rsid w:val="007C4BB7"/>
    <w:rsid w:val="007C4CE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E00DF"/>
    <w:rsid w:val="007E04EF"/>
    <w:rsid w:val="007E0C60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85D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B9E"/>
    <w:rsid w:val="007F0F57"/>
    <w:rsid w:val="007F10A0"/>
    <w:rsid w:val="007F116E"/>
    <w:rsid w:val="007F1507"/>
    <w:rsid w:val="007F1758"/>
    <w:rsid w:val="007F17BD"/>
    <w:rsid w:val="007F194C"/>
    <w:rsid w:val="007F1AF3"/>
    <w:rsid w:val="007F2092"/>
    <w:rsid w:val="007F22D9"/>
    <w:rsid w:val="007F2422"/>
    <w:rsid w:val="007F2A03"/>
    <w:rsid w:val="007F2AE2"/>
    <w:rsid w:val="007F2CED"/>
    <w:rsid w:val="007F2CF4"/>
    <w:rsid w:val="007F2ECE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BC3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B26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16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B53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17979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ABE"/>
    <w:rsid w:val="00823B24"/>
    <w:rsid w:val="00824054"/>
    <w:rsid w:val="0082432D"/>
    <w:rsid w:val="00824420"/>
    <w:rsid w:val="00824551"/>
    <w:rsid w:val="008246AD"/>
    <w:rsid w:val="0082491D"/>
    <w:rsid w:val="00824AF0"/>
    <w:rsid w:val="00824BDF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27DF4"/>
    <w:rsid w:val="008301E3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1CC5"/>
    <w:rsid w:val="0083206D"/>
    <w:rsid w:val="00832281"/>
    <w:rsid w:val="008322B4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2AC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336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6C7"/>
    <w:rsid w:val="0085279F"/>
    <w:rsid w:val="008529DF"/>
    <w:rsid w:val="00852C96"/>
    <w:rsid w:val="008532A2"/>
    <w:rsid w:val="00853CC6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772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18F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4D01"/>
    <w:rsid w:val="0086507E"/>
    <w:rsid w:val="008650F0"/>
    <w:rsid w:val="0086529A"/>
    <w:rsid w:val="008656D3"/>
    <w:rsid w:val="008656D8"/>
    <w:rsid w:val="008659AB"/>
    <w:rsid w:val="00865CB5"/>
    <w:rsid w:val="00865D5A"/>
    <w:rsid w:val="00866017"/>
    <w:rsid w:val="0086655A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24D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1EA6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74D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CA5"/>
    <w:rsid w:val="008C0D2B"/>
    <w:rsid w:val="008C0FCE"/>
    <w:rsid w:val="008C1209"/>
    <w:rsid w:val="008C13A9"/>
    <w:rsid w:val="008C14CC"/>
    <w:rsid w:val="008C18CA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8B1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808"/>
    <w:rsid w:val="008E4BE7"/>
    <w:rsid w:val="008E4BFA"/>
    <w:rsid w:val="008E4D41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662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8C2"/>
    <w:rsid w:val="008F5F46"/>
    <w:rsid w:val="008F6061"/>
    <w:rsid w:val="008F65FF"/>
    <w:rsid w:val="008F6CF0"/>
    <w:rsid w:val="008F6DA5"/>
    <w:rsid w:val="008F7310"/>
    <w:rsid w:val="008F77CB"/>
    <w:rsid w:val="008F7D3C"/>
    <w:rsid w:val="008F7D44"/>
    <w:rsid w:val="00900741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0FB"/>
    <w:rsid w:val="009061F9"/>
    <w:rsid w:val="0090652F"/>
    <w:rsid w:val="00906836"/>
    <w:rsid w:val="00906B47"/>
    <w:rsid w:val="0090703E"/>
    <w:rsid w:val="00907052"/>
    <w:rsid w:val="0090720A"/>
    <w:rsid w:val="00907317"/>
    <w:rsid w:val="009075BD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27E"/>
    <w:rsid w:val="009145BC"/>
    <w:rsid w:val="00914977"/>
    <w:rsid w:val="00914F49"/>
    <w:rsid w:val="00914FDF"/>
    <w:rsid w:val="00915005"/>
    <w:rsid w:val="009150E7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08C"/>
    <w:rsid w:val="009257A9"/>
    <w:rsid w:val="0092583C"/>
    <w:rsid w:val="0092584B"/>
    <w:rsid w:val="0092598F"/>
    <w:rsid w:val="00925A15"/>
    <w:rsid w:val="00926065"/>
    <w:rsid w:val="00926143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972"/>
    <w:rsid w:val="00934D68"/>
    <w:rsid w:val="00934EBA"/>
    <w:rsid w:val="00934FA2"/>
    <w:rsid w:val="009352F7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7BD"/>
    <w:rsid w:val="00945CE0"/>
    <w:rsid w:val="00945EC4"/>
    <w:rsid w:val="009465F7"/>
    <w:rsid w:val="00946628"/>
    <w:rsid w:val="0094678D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477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512"/>
    <w:rsid w:val="00962B38"/>
    <w:rsid w:val="00962C6C"/>
    <w:rsid w:val="00963197"/>
    <w:rsid w:val="009634DF"/>
    <w:rsid w:val="00963639"/>
    <w:rsid w:val="009636EB"/>
    <w:rsid w:val="00963BB3"/>
    <w:rsid w:val="00963ECA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07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4E3B"/>
    <w:rsid w:val="00975209"/>
    <w:rsid w:val="0097591A"/>
    <w:rsid w:val="009759BA"/>
    <w:rsid w:val="00975ADC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C8F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06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229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A7B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73E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034"/>
    <w:rsid w:val="009B11EE"/>
    <w:rsid w:val="009B11F5"/>
    <w:rsid w:val="009B123E"/>
    <w:rsid w:val="009B1484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7DD"/>
    <w:rsid w:val="009B69AB"/>
    <w:rsid w:val="009B6B05"/>
    <w:rsid w:val="009B6D0F"/>
    <w:rsid w:val="009B7424"/>
    <w:rsid w:val="009B75AA"/>
    <w:rsid w:val="009B75CC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4CFF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1C2B"/>
    <w:rsid w:val="009D2056"/>
    <w:rsid w:val="009D21FB"/>
    <w:rsid w:val="009D26B7"/>
    <w:rsid w:val="009D27DD"/>
    <w:rsid w:val="009D281B"/>
    <w:rsid w:val="009D28FB"/>
    <w:rsid w:val="009D2BE6"/>
    <w:rsid w:val="009D2C34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02B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150"/>
    <w:rsid w:val="009F13FE"/>
    <w:rsid w:val="009F14C1"/>
    <w:rsid w:val="009F187B"/>
    <w:rsid w:val="009F1C17"/>
    <w:rsid w:val="009F1D38"/>
    <w:rsid w:val="009F1DEB"/>
    <w:rsid w:val="009F1E02"/>
    <w:rsid w:val="009F1E1F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A8C"/>
    <w:rsid w:val="009F3C3F"/>
    <w:rsid w:val="009F404F"/>
    <w:rsid w:val="009F4171"/>
    <w:rsid w:val="009F42A2"/>
    <w:rsid w:val="009F42AB"/>
    <w:rsid w:val="009F43A2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9F7F8D"/>
    <w:rsid w:val="00A002A8"/>
    <w:rsid w:val="00A00D3A"/>
    <w:rsid w:val="00A00DFE"/>
    <w:rsid w:val="00A00ECA"/>
    <w:rsid w:val="00A00FAD"/>
    <w:rsid w:val="00A01266"/>
    <w:rsid w:val="00A012DE"/>
    <w:rsid w:val="00A01387"/>
    <w:rsid w:val="00A01749"/>
    <w:rsid w:val="00A01948"/>
    <w:rsid w:val="00A01AED"/>
    <w:rsid w:val="00A020B7"/>
    <w:rsid w:val="00A022FC"/>
    <w:rsid w:val="00A024DC"/>
    <w:rsid w:val="00A025C9"/>
    <w:rsid w:val="00A0260A"/>
    <w:rsid w:val="00A0261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8E0"/>
    <w:rsid w:val="00A05B4F"/>
    <w:rsid w:val="00A05CED"/>
    <w:rsid w:val="00A05D56"/>
    <w:rsid w:val="00A060DC"/>
    <w:rsid w:val="00A061B3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51C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470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9E4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8EB"/>
    <w:rsid w:val="00A24943"/>
    <w:rsid w:val="00A24ABB"/>
    <w:rsid w:val="00A2549E"/>
    <w:rsid w:val="00A25663"/>
    <w:rsid w:val="00A2586E"/>
    <w:rsid w:val="00A260F6"/>
    <w:rsid w:val="00A26268"/>
    <w:rsid w:val="00A26318"/>
    <w:rsid w:val="00A2642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3B"/>
    <w:rsid w:val="00A412B5"/>
    <w:rsid w:val="00A412C2"/>
    <w:rsid w:val="00A415CA"/>
    <w:rsid w:val="00A416FB"/>
    <w:rsid w:val="00A418C3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50B"/>
    <w:rsid w:val="00A546F8"/>
    <w:rsid w:val="00A54730"/>
    <w:rsid w:val="00A54859"/>
    <w:rsid w:val="00A549F3"/>
    <w:rsid w:val="00A54C1E"/>
    <w:rsid w:val="00A54DCE"/>
    <w:rsid w:val="00A54F92"/>
    <w:rsid w:val="00A5500E"/>
    <w:rsid w:val="00A55045"/>
    <w:rsid w:val="00A55047"/>
    <w:rsid w:val="00A550DE"/>
    <w:rsid w:val="00A5531A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AA4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902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19E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330"/>
    <w:rsid w:val="00A744FC"/>
    <w:rsid w:val="00A74D74"/>
    <w:rsid w:val="00A74F9F"/>
    <w:rsid w:val="00A74FAB"/>
    <w:rsid w:val="00A7519F"/>
    <w:rsid w:val="00A75236"/>
    <w:rsid w:val="00A753E2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3FE0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C54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09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393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4D28"/>
    <w:rsid w:val="00AA5351"/>
    <w:rsid w:val="00AA5592"/>
    <w:rsid w:val="00AA5C60"/>
    <w:rsid w:val="00AA5D5A"/>
    <w:rsid w:val="00AA6119"/>
    <w:rsid w:val="00AA61C9"/>
    <w:rsid w:val="00AA6343"/>
    <w:rsid w:val="00AA657B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2DA6"/>
    <w:rsid w:val="00AB303F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AC9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5FA6"/>
    <w:rsid w:val="00AD62AA"/>
    <w:rsid w:val="00AD640A"/>
    <w:rsid w:val="00AD6EA6"/>
    <w:rsid w:val="00AD70B0"/>
    <w:rsid w:val="00AD718E"/>
    <w:rsid w:val="00AD7733"/>
    <w:rsid w:val="00AD7B3C"/>
    <w:rsid w:val="00AD7BC6"/>
    <w:rsid w:val="00AD7D23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41A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3ED3"/>
    <w:rsid w:val="00AF4172"/>
    <w:rsid w:val="00AF429B"/>
    <w:rsid w:val="00AF42F5"/>
    <w:rsid w:val="00AF46D1"/>
    <w:rsid w:val="00AF47B1"/>
    <w:rsid w:val="00AF4AF8"/>
    <w:rsid w:val="00AF5152"/>
    <w:rsid w:val="00AF5659"/>
    <w:rsid w:val="00AF6168"/>
    <w:rsid w:val="00AF62DE"/>
    <w:rsid w:val="00AF6303"/>
    <w:rsid w:val="00AF63C1"/>
    <w:rsid w:val="00AF680A"/>
    <w:rsid w:val="00AF6A26"/>
    <w:rsid w:val="00AF6CB6"/>
    <w:rsid w:val="00AF6CF4"/>
    <w:rsid w:val="00AF6E16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1BC"/>
    <w:rsid w:val="00B0294C"/>
    <w:rsid w:val="00B02C3C"/>
    <w:rsid w:val="00B02E92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B2C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4CD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17F25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9A0"/>
    <w:rsid w:val="00B23B61"/>
    <w:rsid w:val="00B23BD6"/>
    <w:rsid w:val="00B23D96"/>
    <w:rsid w:val="00B24072"/>
    <w:rsid w:val="00B24181"/>
    <w:rsid w:val="00B241CB"/>
    <w:rsid w:val="00B2435C"/>
    <w:rsid w:val="00B24362"/>
    <w:rsid w:val="00B24525"/>
    <w:rsid w:val="00B24A71"/>
    <w:rsid w:val="00B24DEC"/>
    <w:rsid w:val="00B25205"/>
    <w:rsid w:val="00B2521D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80D"/>
    <w:rsid w:val="00B321B1"/>
    <w:rsid w:val="00B321B5"/>
    <w:rsid w:val="00B326D9"/>
    <w:rsid w:val="00B327A7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337"/>
    <w:rsid w:val="00B36754"/>
    <w:rsid w:val="00B36AD5"/>
    <w:rsid w:val="00B36E18"/>
    <w:rsid w:val="00B36E9D"/>
    <w:rsid w:val="00B37138"/>
    <w:rsid w:val="00B377D1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2C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78F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1B7"/>
    <w:rsid w:val="00B47235"/>
    <w:rsid w:val="00B475C2"/>
    <w:rsid w:val="00B47706"/>
    <w:rsid w:val="00B47D22"/>
    <w:rsid w:val="00B47F9A"/>
    <w:rsid w:val="00B50348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88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676"/>
    <w:rsid w:val="00B54873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38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3B3"/>
    <w:rsid w:val="00B7279D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307"/>
    <w:rsid w:val="00B777A9"/>
    <w:rsid w:val="00B77908"/>
    <w:rsid w:val="00B77A6C"/>
    <w:rsid w:val="00B77B4F"/>
    <w:rsid w:val="00B80174"/>
    <w:rsid w:val="00B80239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5D8"/>
    <w:rsid w:val="00B856B2"/>
    <w:rsid w:val="00B85B4A"/>
    <w:rsid w:val="00B85DA4"/>
    <w:rsid w:val="00B85DC6"/>
    <w:rsid w:val="00B867B6"/>
    <w:rsid w:val="00B871CC"/>
    <w:rsid w:val="00B87558"/>
    <w:rsid w:val="00B87657"/>
    <w:rsid w:val="00B876C2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3E33"/>
    <w:rsid w:val="00B93F33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6EC4"/>
    <w:rsid w:val="00B9705F"/>
    <w:rsid w:val="00B9743B"/>
    <w:rsid w:val="00B97504"/>
    <w:rsid w:val="00B97CC7"/>
    <w:rsid w:val="00B97DF7"/>
    <w:rsid w:val="00B97E1E"/>
    <w:rsid w:val="00B97EE1"/>
    <w:rsid w:val="00B97FC0"/>
    <w:rsid w:val="00BA0721"/>
    <w:rsid w:val="00BA07EB"/>
    <w:rsid w:val="00BA0821"/>
    <w:rsid w:val="00BA091D"/>
    <w:rsid w:val="00BA0AFF"/>
    <w:rsid w:val="00BA0B72"/>
    <w:rsid w:val="00BA0BD5"/>
    <w:rsid w:val="00BA0CBB"/>
    <w:rsid w:val="00BA0D09"/>
    <w:rsid w:val="00BA1441"/>
    <w:rsid w:val="00BA19A7"/>
    <w:rsid w:val="00BA1D48"/>
    <w:rsid w:val="00BA20A3"/>
    <w:rsid w:val="00BA21A8"/>
    <w:rsid w:val="00BA224A"/>
    <w:rsid w:val="00BA22B4"/>
    <w:rsid w:val="00BA22FB"/>
    <w:rsid w:val="00BA26A7"/>
    <w:rsid w:val="00BA2998"/>
    <w:rsid w:val="00BA2BDB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258"/>
    <w:rsid w:val="00BA776F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8EB"/>
    <w:rsid w:val="00BB1AFF"/>
    <w:rsid w:val="00BB1C22"/>
    <w:rsid w:val="00BB1E8E"/>
    <w:rsid w:val="00BB1EBF"/>
    <w:rsid w:val="00BB2235"/>
    <w:rsid w:val="00BB22D7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3F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738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C7AD5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50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0EA"/>
    <w:rsid w:val="00BD76C3"/>
    <w:rsid w:val="00BD7E2E"/>
    <w:rsid w:val="00BE0983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516"/>
    <w:rsid w:val="00BF0B06"/>
    <w:rsid w:val="00BF0B62"/>
    <w:rsid w:val="00BF0CA5"/>
    <w:rsid w:val="00BF102C"/>
    <w:rsid w:val="00BF10BD"/>
    <w:rsid w:val="00BF1911"/>
    <w:rsid w:val="00BF1A14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7A1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0FD2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6B6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490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EE2"/>
    <w:rsid w:val="00C22F59"/>
    <w:rsid w:val="00C2301A"/>
    <w:rsid w:val="00C23503"/>
    <w:rsid w:val="00C236AA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27F7A"/>
    <w:rsid w:val="00C30005"/>
    <w:rsid w:val="00C30211"/>
    <w:rsid w:val="00C30867"/>
    <w:rsid w:val="00C3096C"/>
    <w:rsid w:val="00C30E2D"/>
    <w:rsid w:val="00C3120F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BBE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15B"/>
    <w:rsid w:val="00C51BEC"/>
    <w:rsid w:val="00C51F8B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57D41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1A1"/>
    <w:rsid w:val="00C6626A"/>
    <w:rsid w:val="00C66282"/>
    <w:rsid w:val="00C662A5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0F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5E1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158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9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A40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724"/>
    <w:rsid w:val="00C9691D"/>
    <w:rsid w:val="00C9695E"/>
    <w:rsid w:val="00C96AC0"/>
    <w:rsid w:val="00C96E2B"/>
    <w:rsid w:val="00C96FE4"/>
    <w:rsid w:val="00C97518"/>
    <w:rsid w:val="00C97671"/>
    <w:rsid w:val="00C976F7"/>
    <w:rsid w:val="00C97727"/>
    <w:rsid w:val="00C97847"/>
    <w:rsid w:val="00C97891"/>
    <w:rsid w:val="00C97F39"/>
    <w:rsid w:val="00C97F4F"/>
    <w:rsid w:val="00CA0326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AA7"/>
    <w:rsid w:val="00CA4B81"/>
    <w:rsid w:val="00CA4EFC"/>
    <w:rsid w:val="00CA50BD"/>
    <w:rsid w:val="00CA521F"/>
    <w:rsid w:val="00CA52A0"/>
    <w:rsid w:val="00CA56B5"/>
    <w:rsid w:val="00CA585F"/>
    <w:rsid w:val="00CA5A26"/>
    <w:rsid w:val="00CA605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67F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8AA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2CD5"/>
    <w:rsid w:val="00CD3020"/>
    <w:rsid w:val="00CD31EA"/>
    <w:rsid w:val="00CD3252"/>
    <w:rsid w:val="00CD3448"/>
    <w:rsid w:val="00CD36BA"/>
    <w:rsid w:val="00CD3C9F"/>
    <w:rsid w:val="00CD40CD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5F"/>
    <w:rsid w:val="00CE2FE3"/>
    <w:rsid w:val="00CE32D1"/>
    <w:rsid w:val="00CE33A7"/>
    <w:rsid w:val="00CE34CC"/>
    <w:rsid w:val="00CE3788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738"/>
    <w:rsid w:val="00CF193D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C9E"/>
    <w:rsid w:val="00D12D9C"/>
    <w:rsid w:val="00D12EEB"/>
    <w:rsid w:val="00D1391D"/>
    <w:rsid w:val="00D13EB7"/>
    <w:rsid w:val="00D13F71"/>
    <w:rsid w:val="00D140F2"/>
    <w:rsid w:val="00D142D8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6AEF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98C"/>
    <w:rsid w:val="00D20AF7"/>
    <w:rsid w:val="00D20EC0"/>
    <w:rsid w:val="00D20F24"/>
    <w:rsid w:val="00D21225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55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987"/>
    <w:rsid w:val="00D41A7D"/>
    <w:rsid w:val="00D420E6"/>
    <w:rsid w:val="00D42567"/>
    <w:rsid w:val="00D4315D"/>
    <w:rsid w:val="00D434F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6E3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256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D89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440"/>
    <w:rsid w:val="00D6653B"/>
    <w:rsid w:val="00D66644"/>
    <w:rsid w:val="00D667A0"/>
    <w:rsid w:val="00D667E0"/>
    <w:rsid w:val="00D66A4C"/>
    <w:rsid w:val="00D66D10"/>
    <w:rsid w:val="00D66D1F"/>
    <w:rsid w:val="00D671A8"/>
    <w:rsid w:val="00D67AE7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2CFD"/>
    <w:rsid w:val="00D7392B"/>
    <w:rsid w:val="00D739A4"/>
    <w:rsid w:val="00D73A21"/>
    <w:rsid w:val="00D74359"/>
    <w:rsid w:val="00D74773"/>
    <w:rsid w:val="00D747B2"/>
    <w:rsid w:val="00D74864"/>
    <w:rsid w:val="00D749B8"/>
    <w:rsid w:val="00D74D04"/>
    <w:rsid w:val="00D75033"/>
    <w:rsid w:val="00D7523F"/>
    <w:rsid w:val="00D75409"/>
    <w:rsid w:val="00D75542"/>
    <w:rsid w:val="00D75867"/>
    <w:rsid w:val="00D759E0"/>
    <w:rsid w:val="00D75FCA"/>
    <w:rsid w:val="00D761AE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B96"/>
    <w:rsid w:val="00D80CEA"/>
    <w:rsid w:val="00D80D36"/>
    <w:rsid w:val="00D80EFA"/>
    <w:rsid w:val="00D81141"/>
    <w:rsid w:val="00D81165"/>
    <w:rsid w:val="00D81301"/>
    <w:rsid w:val="00D81482"/>
    <w:rsid w:val="00D81918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19C8"/>
    <w:rsid w:val="00D925C1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4F53"/>
    <w:rsid w:val="00D95080"/>
    <w:rsid w:val="00D951C5"/>
    <w:rsid w:val="00D954E3"/>
    <w:rsid w:val="00D9563D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483"/>
    <w:rsid w:val="00DB268F"/>
    <w:rsid w:val="00DB2C66"/>
    <w:rsid w:val="00DB3449"/>
    <w:rsid w:val="00DB34EF"/>
    <w:rsid w:val="00DB356D"/>
    <w:rsid w:val="00DB3638"/>
    <w:rsid w:val="00DB3E37"/>
    <w:rsid w:val="00DB3F5A"/>
    <w:rsid w:val="00DB3FF2"/>
    <w:rsid w:val="00DB4667"/>
    <w:rsid w:val="00DB4ABD"/>
    <w:rsid w:val="00DB4C15"/>
    <w:rsid w:val="00DB50DD"/>
    <w:rsid w:val="00DB54C5"/>
    <w:rsid w:val="00DB5A60"/>
    <w:rsid w:val="00DB6047"/>
    <w:rsid w:val="00DB63CB"/>
    <w:rsid w:val="00DB690B"/>
    <w:rsid w:val="00DB6A51"/>
    <w:rsid w:val="00DB6DE8"/>
    <w:rsid w:val="00DB6F9C"/>
    <w:rsid w:val="00DB7299"/>
    <w:rsid w:val="00DB7558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173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391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157"/>
    <w:rsid w:val="00DE31D7"/>
    <w:rsid w:val="00DE3353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0BD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20"/>
    <w:rsid w:val="00DF0EAD"/>
    <w:rsid w:val="00DF1124"/>
    <w:rsid w:val="00DF13BC"/>
    <w:rsid w:val="00DF1BCC"/>
    <w:rsid w:val="00DF1D55"/>
    <w:rsid w:val="00DF1D6E"/>
    <w:rsid w:val="00DF204C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B85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69B"/>
    <w:rsid w:val="00E03730"/>
    <w:rsid w:val="00E044A5"/>
    <w:rsid w:val="00E04CB6"/>
    <w:rsid w:val="00E05091"/>
    <w:rsid w:val="00E054BF"/>
    <w:rsid w:val="00E0712C"/>
    <w:rsid w:val="00E0728E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377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ECF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4BB5"/>
    <w:rsid w:val="00E25ABB"/>
    <w:rsid w:val="00E25F44"/>
    <w:rsid w:val="00E25F92"/>
    <w:rsid w:val="00E261AE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27C40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0B4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907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5F3"/>
    <w:rsid w:val="00E527F6"/>
    <w:rsid w:val="00E52B2B"/>
    <w:rsid w:val="00E52D59"/>
    <w:rsid w:val="00E52E6B"/>
    <w:rsid w:val="00E52FEC"/>
    <w:rsid w:val="00E53150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4EE2"/>
    <w:rsid w:val="00E550BF"/>
    <w:rsid w:val="00E5513F"/>
    <w:rsid w:val="00E55564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5E3"/>
    <w:rsid w:val="00E627BE"/>
    <w:rsid w:val="00E629D9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0B8"/>
    <w:rsid w:val="00E643AC"/>
    <w:rsid w:val="00E64571"/>
    <w:rsid w:val="00E64B86"/>
    <w:rsid w:val="00E64BE1"/>
    <w:rsid w:val="00E64D4A"/>
    <w:rsid w:val="00E6542C"/>
    <w:rsid w:val="00E654DE"/>
    <w:rsid w:val="00E65500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324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63E"/>
    <w:rsid w:val="00E76897"/>
    <w:rsid w:val="00E76B8D"/>
    <w:rsid w:val="00E76C56"/>
    <w:rsid w:val="00E76DC5"/>
    <w:rsid w:val="00E77137"/>
    <w:rsid w:val="00E771BA"/>
    <w:rsid w:val="00E77330"/>
    <w:rsid w:val="00E7750C"/>
    <w:rsid w:val="00E77905"/>
    <w:rsid w:val="00E7794F"/>
    <w:rsid w:val="00E77C67"/>
    <w:rsid w:val="00E77D79"/>
    <w:rsid w:val="00E80327"/>
    <w:rsid w:val="00E80364"/>
    <w:rsid w:val="00E8040E"/>
    <w:rsid w:val="00E8078E"/>
    <w:rsid w:val="00E807EC"/>
    <w:rsid w:val="00E810D3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6F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3F51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0C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56D"/>
    <w:rsid w:val="00EB3988"/>
    <w:rsid w:val="00EB4015"/>
    <w:rsid w:val="00EB4399"/>
    <w:rsid w:val="00EB45BB"/>
    <w:rsid w:val="00EB4682"/>
    <w:rsid w:val="00EB483A"/>
    <w:rsid w:val="00EB4927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C7E15"/>
    <w:rsid w:val="00ED0022"/>
    <w:rsid w:val="00ED0774"/>
    <w:rsid w:val="00ED07A4"/>
    <w:rsid w:val="00ED105D"/>
    <w:rsid w:val="00ED11A1"/>
    <w:rsid w:val="00ED1212"/>
    <w:rsid w:val="00ED1454"/>
    <w:rsid w:val="00ED18DE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C6D"/>
    <w:rsid w:val="00ED5D7E"/>
    <w:rsid w:val="00ED61F5"/>
    <w:rsid w:val="00ED6298"/>
    <w:rsid w:val="00ED65FF"/>
    <w:rsid w:val="00ED665D"/>
    <w:rsid w:val="00ED666D"/>
    <w:rsid w:val="00ED6762"/>
    <w:rsid w:val="00ED679C"/>
    <w:rsid w:val="00ED6EAA"/>
    <w:rsid w:val="00ED725D"/>
    <w:rsid w:val="00ED738A"/>
    <w:rsid w:val="00ED73D6"/>
    <w:rsid w:val="00ED79D0"/>
    <w:rsid w:val="00ED7A9C"/>
    <w:rsid w:val="00ED7ACA"/>
    <w:rsid w:val="00ED7C2B"/>
    <w:rsid w:val="00EE00D3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03D"/>
    <w:rsid w:val="00EE3463"/>
    <w:rsid w:val="00EE3840"/>
    <w:rsid w:val="00EE3B8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7C"/>
    <w:rsid w:val="00EF24C1"/>
    <w:rsid w:val="00EF2945"/>
    <w:rsid w:val="00EF301A"/>
    <w:rsid w:val="00EF3385"/>
    <w:rsid w:val="00EF3724"/>
    <w:rsid w:val="00EF3808"/>
    <w:rsid w:val="00EF3F03"/>
    <w:rsid w:val="00EF464F"/>
    <w:rsid w:val="00EF4AEB"/>
    <w:rsid w:val="00EF4AFB"/>
    <w:rsid w:val="00EF4D17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023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1DC"/>
    <w:rsid w:val="00F04213"/>
    <w:rsid w:val="00F042F8"/>
    <w:rsid w:val="00F043FC"/>
    <w:rsid w:val="00F0480B"/>
    <w:rsid w:val="00F04A43"/>
    <w:rsid w:val="00F0529B"/>
    <w:rsid w:val="00F0534A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07FED"/>
    <w:rsid w:val="00F10111"/>
    <w:rsid w:val="00F10647"/>
    <w:rsid w:val="00F106D4"/>
    <w:rsid w:val="00F10853"/>
    <w:rsid w:val="00F1094F"/>
    <w:rsid w:val="00F1095E"/>
    <w:rsid w:val="00F10B0B"/>
    <w:rsid w:val="00F10CA8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C13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7C2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5AC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4EAB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5F1F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B4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D57"/>
    <w:rsid w:val="00F34FFA"/>
    <w:rsid w:val="00F35126"/>
    <w:rsid w:val="00F35575"/>
    <w:rsid w:val="00F35D18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75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52A"/>
    <w:rsid w:val="00F538CF"/>
    <w:rsid w:val="00F53A68"/>
    <w:rsid w:val="00F53E55"/>
    <w:rsid w:val="00F54774"/>
    <w:rsid w:val="00F54D8F"/>
    <w:rsid w:val="00F55058"/>
    <w:rsid w:val="00F558AF"/>
    <w:rsid w:val="00F55E7E"/>
    <w:rsid w:val="00F55F20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57D9B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6FD3"/>
    <w:rsid w:val="00F67137"/>
    <w:rsid w:val="00F671EF"/>
    <w:rsid w:val="00F672B8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9E5"/>
    <w:rsid w:val="00F74B0E"/>
    <w:rsid w:val="00F753A5"/>
    <w:rsid w:val="00F75A0B"/>
    <w:rsid w:val="00F75F6B"/>
    <w:rsid w:val="00F75FF2"/>
    <w:rsid w:val="00F76117"/>
    <w:rsid w:val="00F7645E"/>
    <w:rsid w:val="00F7660D"/>
    <w:rsid w:val="00F767F7"/>
    <w:rsid w:val="00F76BA8"/>
    <w:rsid w:val="00F7732D"/>
    <w:rsid w:val="00F77B90"/>
    <w:rsid w:val="00F80260"/>
    <w:rsid w:val="00F802FC"/>
    <w:rsid w:val="00F8046A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11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31B"/>
    <w:rsid w:val="00F8472B"/>
    <w:rsid w:val="00F84ADE"/>
    <w:rsid w:val="00F84BAE"/>
    <w:rsid w:val="00F84D48"/>
    <w:rsid w:val="00F84EF3"/>
    <w:rsid w:val="00F84FE7"/>
    <w:rsid w:val="00F850A4"/>
    <w:rsid w:val="00F850A7"/>
    <w:rsid w:val="00F853E3"/>
    <w:rsid w:val="00F85870"/>
    <w:rsid w:val="00F85FBA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66F"/>
    <w:rsid w:val="00F92C49"/>
    <w:rsid w:val="00F92D90"/>
    <w:rsid w:val="00F92DBF"/>
    <w:rsid w:val="00F92F91"/>
    <w:rsid w:val="00F932B7"/>
    <w:rsid w:val="00F9353B"/>
    <w:rsid w:val="00F93593"/>
    <w:rsid w:val="00F936AF"/>
    <w:rsid w:val="00F9394C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5F8C"/>
    <w:rsid w:val="00FA61B3"/>
    <w:rsid w:val="00FA68A7"/>
    <w:rsid w:val="00FA6C13"/>
    <w:rsid w:val="00FA7076"/>
    <w:rsid w:val="00FA71DC"/>
    <w:rsid w:val="00FA7BE9"/>
    <w:rsid w:val="00FA7EB8"/>
    <w:rsid w:val="00FB0030"/>
    <w:rsid w:val="00FB01D4"/>
    <w:rsid w:val="00FB0500"/>
    <w:rsid w:val="00FB0706"/>
    <w:rsid w:val="00FB0B19"/>
    <w:rsid w:val="00FB0DEE"/>
    <w:rsid w:val="00FB0E7D"/>
    <w:rsid w:val="00FB0F32"/>
    <w:rsid w:val="00FB10F6"/>
    <w:rsid w:val="00FB13FB"/>
    <w:rsid w:val="00FB1BA1"/>
    <w:rsid w:val="00FB1E1F"/>
    <w:rsid w:val="00FB1FCE"/>
    <w:rsid w:val="00FB1FD5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57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56C"/>
    <w:rsid w:val="00FC269F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B9E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C7CB6"/>
    <w:rsid w:val="00FD017B"/>
    <w:rsid w:val="00FD039B"/>
    <w:rsid w:val="00FD0AA4"/>
    <w:rsid w:val="00FD10E6"/>
    <w:rsid w:val="00FD11D0"/>
    <w:rsid w:val="00FD11D1"/>
    <w:rsid w:val="00FD149F"/>
    <w:rsid w:val="00FD153C"/>
    <w:rsid w:val="00FD1613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5ECA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63B"/>
    <w:rsid w:val="00FE4A05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16E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63E"/>
    <w:rsid w:val="00FF4F5B"/>
    <w:rsid w:val="00FF5096"/>
    <w:rsid w:val="00FF5315"/>
    <w:rsid w:val="00FF5696"/>
    <w:rsid w:val="00FF5863"/>
    <w:rsid w:val="00FF59BA"/>
    <w:rsid w:val="00FF5FDD"/>
    <w:rsid w:val="00FF600A"/>
    <w:rsid w:val="00FF63C5"/>
    <w:rsid w:val="00FF6511"/>
    <w:rsid w:val="00FF6DAA"/>
    <w:rsid w:val="00FF7104"/>
    <w:rsid w:val="00FF7150"/>
    <w:rsid w:val="00FF753C"/>
    <w:rsid w:val="00FF7EE0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5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10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EE3D2-13A6-407D-B74E-8732534BA83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6187DDE-3EB1-4DB2-918A-5068C899F1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E270C-D396-432A-9D20-CEBB1771B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11116</TotalTime>
  <Pages>16</Pages>
  <Words>2310</Words>
  <Characters>10356</Characters>
  <Application>Microsoft Office Word</Application>
  <DocSecurity>0</DocSecurity>
  <Lines>86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Thanin, Yamapai</cp:lastModifiedBy>
  <cp:revision>1283</cp:revision>
  <cp:lastPrinted>2025-11-05T02:58:00Z</cp:lastPrinted>
  <dcterms:created xsi:type="dcterms:W3CDTF">2022-07-15T08:03:00Z</dcterms:created>
  <dcterms:modified xsi:type="dcterms:W3CDTF">2025-11-05T03:00:00Z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