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2E9F" w14:textId="4608B583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013CB" w:rsidRDefault="004C264D" w:rsidP="00592E5E">
      <w:pPr>
        <w:pStyle w:val="IndexHeading1"/>
        <w:tabs>
          <w:tab w:val="left" w:pos="207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9013CB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9013CB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9013CB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9013CB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6218F71" w14:textId="2EC0835E" w:rsidR="008D2F8B" w:rsidRPr="009013CB" w:rsidRDefault="008F39F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ACFA6E2" w14:textId="17C3073E" w:rsidR="008D2F8B" w:rsidRDefault="007422D2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  <w:r w:rsidR="008D2F8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060DA1" w:rsidRPr="00060DA1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0C208527" w14:textId="0D378157" w:rsidR="00E27464" w:rsidRPr="009013CB" w:rsidRDefault="00E27464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6F3D0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060DA1" w:rsidRPr="00060DA1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8B8D982" w14:textId="2A5B7A9B" w:rsidR="005731F4" w:rsidRDefault="00E27464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  <w:r w:rsidR="002965E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CB116D6" w14:textId="153D1E31" w:rsidR="006438C4" w:rsidRPr="00DA2C71" w:rsidRDefault="006438C4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EE0DB70" w14:textId="77777777" w:rsidR="006438C4" w:rsidRPr="006438C4" w:rsidRDefault="006438C4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3A37DFB" w14:textId="77777777" w:rsidR="006438C4" w:rsidRPr="009013CB" w:rsidRDefault="006438C4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674243" w14:textId="3E11F4AC" w:rsidR="000E7F9F" w:rsidRPr="009013CB" w:rsidRDefault="000E7F9F" w:rsidP="000E7F9F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67B226" w14:textId="66D4CC56" w:rsidR="000E7F9F" w:rsidRPr="009013CB" w:rsidRDefault="000E7F9F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7B4CF62" w14:textId="04AB184E" w:rsidR="0026104A" w:rsidRPr="009013CB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9013CB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9013CB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013C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22"/>
          <w:szCs w:val="22"/>
        </w:rPr>
        <w:br w:type="page"/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013C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013C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41AC71CF" w:rsidR="00982385" w:rsidRPr="009013C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9013CB">
        <w:rPr>
          <w:rFonts w:asciiTheme="majorBidi" w:hAnsiTheme="majorBidi" w:cstheme="majorBidi"/>
          <w:sz w:val="30"/>
          <w:szCs w:val="30"/>
          <w:cs/>
        </w:rPr>
        <w:t>นี้</w:t>
      </w:r>
      <w:r w:rsidRPr="009013C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013CB">
        <w:rPr>
          <w:rFonts w:asciiTheme="majorBidi" w:hAnsiTheme="majorBidi" w:cstheme="majorBidi"/>
          <w:sz w:val="30"/>
          <w:szCs w:val="30"/>
          <w:cs/>
        </w:rPr>
        <w:t>คณะ</w:t>
      </w:r>
      <w:r w:rsidRPr="009013C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F72E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B97259">
        <w:rPr>
          <w:rFonts w:asciiTheme="majorBidi" w:hAnsiTheme="majorBidi" w:cstheme="majorBidi"/>
          <w:sz w:val="30"/>
          <w:szCs w:val="30"/>
        </w:rPr>
        <w:t xml:space="preserve">13 </w:t>
      </w:r>
      <w:r w:rsidR="00B9725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sz w:val="30"/>
          <w:szCs w:val="30"/>
        </w:rPr>
        <w:t>2568</w:t>
      </w:r>
    </w:p>
    <w:p w14:paraId="67CCDF49" w14:textId="77777777" w:rsidR="00C31E08" w:rsidRPr="009013C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9013CB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013CB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6C29FA22" w:rsidR="005F0C7C" w:rsidRPr="009013CB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13CB">
        <w:rPr>
          <w:rFonts w:asciiTheme="majorBidi" w:hAnsiTheme="majorBidi" w:cstheme="majorBidi"/>
          <w:sz w:val="30"/>
          <w:szCs w:val="30"/>
        </w:rPr>
        <w:t xml:space="preserve">34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9013CB">
        <w:rPr>
          <w:rFonts w:asciiTheme="majorBidi" w:hAnsiTheme="majorBidi" w:cstheme="majorBidi"/>
          <w:sz w:val="30"/>
          <w:szCs w:val="30"/>
        </w:rPr>
        <w:br/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9013CB">
        <w:rPr>
          <w:rFonts w:asciiTheme="majorBidi" w:hAnsiTheme="majorBidi" w:cstheme="majorBidi"/>
          <w:sz w:val="30"/>
          <w:szCs w:val="30"/>
        </w:rPr>
        <w:t>256</w:t>
      </w:r>
      <w:r w:rsidR="007422D2">
        <w:rPr>
          <w:rFonts w:asciiTheme="majorBidi" w:hAnsiTheme="majorBidi" w:cstheme="majorBidi"/>
          <w:sz w:val="30"/>
          <w:szCs w:val="30"/>
        </w:rPr>
        <w:t>7</w:t>
      </w:r>
    </w:p>
    <w:p w14:paraId="1E7C1712" w14:textId="77777777" w:rsidR="00063612" w:rsidRPr="009013CB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0E119AB0" w:rsidR="005F0C7C" w:rsidRPr="009013CB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13C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9013C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13CB">
        <w:rPr>
          <w:rFonts w:asciiTheme="majorBidi" w:hAnsiTheme="majorBidi" w:cstheme="majorBidi"/>
          <w:bCs/>
          <w:sz w:val="30"/>
          <w:szCs w:val="30"/>
        </w:rPr>
        <w:t>31</w:t>
      </w:r>
      <w:r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9013CB">
        <w:rPr>
          <w:rFonts w:asciiTheme="majorBidi" w:hAnsiTheme="majorBidi" w:cstheme="majorBidi"/>
          <w:bCs/>
          <w:sz w:val="30"/>
          <w:szCs w:val="30"/>
        </w:rPr>
        <w:t>256</w:t>
      </w:r>
      <w:r w:rsidR="007422D2">
        <w:rPr>
          <w:rFonts w:asciiTheme="majorBidi" w:hAnsiTheme="majorBidi" w:cstheme="majorBidi"/>
          <w:bCs/>
          <w:sz w:val="30"/>
          <w:szCs w:val="30"/>
        </w:rPr>
        <w:t>7</w:t>
      </w:r>
    </w:p>
    <w:p w14:paraId="6C32D346" w14:textId="1B1201B1" w:rsidR="00024D7C" w:rsidRPr="009013C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013CB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9013CB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8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233"/>
        <w:gridCol w:w="1082"/>
        <w:gridCol w:w="236"/>
        <w:gridCol w:w="1069"/>
        <w:gridCol w:w="11"/>
        <w:gridCol w:w="242"/>
        <w:gridCol w:w="1071"/>
        <w:gridCol w:w="236"/>
        <w:gridCol w:w="1118"/>
      </w:tblGrid>
      <w:tr w:rsidR="006C265F" w:rsidRPr="009013CB" w14:paraId="095CFD88" w14:textId="77777777" w:rsidTr="00DA2C71">
        <w:trPr>
          <w:tblHeader/>
        </w:trPr>
        <w:tc>
          <w:tcPr>
            <w:tcW w:w="2276" w:type="pct"/>
          </w:tcPr>
          <w:p w14:paraId="27452F47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24338A44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684C1384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49958D5D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65F" w:rsidRPr="009013CB" w14:paraId="2F3623D8" w14:textId="77777777" w:rsidTr="00DA2C71">
        <w:trPr>
          <w:tblHeader/>
        </w:trPr>
        <w:tc>
          <w:tcPr>
            <w:tcW w:w="2276" w:type="pct"/>
          </w:tcPr>
          <w:p w14:paraId="4F770E97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2" w:type="pct"/>
          </w:tcPr>
          <w:p w14:paraId="25779BF0" w14:textId="46DD8424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8A5FAEF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2989E3C" w14:textId="3FCAB794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03FB1D92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AA1F3D" w14:textId="2C145043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407D3FA7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FB101" w14:textId="5DDA9F2B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265F" w:rsidRPr="009013CB" w14:paraId="23DC6DB1" w14:textId="77777777" w:rsidTr="00927361">
        <w:trPr>
          <w:tblHeader/>
        </w:trPr>
        <w:tc>
          <w:tcPr>
            <w:tcW w:w="2276" w:type="pct"/>
          </w:tcPr>
          <w:p w14:paraId="4B09DCF3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8"/>
          </w:tcPr>
          <w:p w14:paraId="546E3B0E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65F" w:rsidRPr="009013CB" w14:paraId="749D23E8" w14:textId="77777777" w:rsidTr="00DA2C71">
        <w:tc>
          <w:tcPr>
            <w:tcW w:w="2276" w:type="pct"/>
          </w:tcPr>
          <w:p w14:paraId="5A68DE77" w14:textId="77777777" w:rsidR="006C265F" w:rsidRPr="009013CB" w:rsidRDefault="006C265F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82" w:type="pct"/>
          </w:tcPr>
          <w:p w14:paraId="042B59CB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207D11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F6AB11F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B19B1BB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C400A3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15965C6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DA240D0" w14:textId="77777777" w:rsidR="006C265F" w:rsidRPr="009013CB" w:rsidRDefault="006C265F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265F" w:rsidRPr="009013CB" w14:paraId="26110463" w14:textId="77777777" w:rsidTr="00DA2C71">
        <w:tc>
          <w:tcPr>
            <w:tcW w:w="2276" w:type="pct"/>
          </w:tcPr>
          <w:p w14:paraId="4B776BE6" w14:textId="77777777" w:rsidR="006C265F" w:rsidRPr="009013CB" w:rsidRDefault="006C265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3F7330B2" w14:textId="5E590D74" w:rsidR="006C265F" w:rsidRPr="009013CB" w:rsidRDefault="00652F54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8,535</w:t>
            </w:r>
          </w:p>
        </w:tc>
        <w:tc>
          <w:tcPr>
            <w:tcW w:w="127" w:type="pct"/>
          </w:tcPr>
          <w:p w14:paraId="411FE3D9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F74C4BC" w14:textId="17E8B771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9,614</w:t>
            </w:r>
          </w:p>
        </w:tc>
        <w:tc>
          <w:tcPr>
            <w:tcW w:w="130" w:type="pct"/>
          </w:tcPr>
          <w:p w14:paraId="3DAC5662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7AD1A2" w14:textId="7CED9CCB" w:rsidR="006C265F" w:rsidRPr="009013CB" w:rsidRDefault="00652F54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8,535</w:t>
            </w:r>
          </w:p>
        </w:tc>
        <w:tc>
          <w:tcPr>
            <w:tcW w:w="127" w:type="pct"/>
          </w:tcPr>
          <w:p w14:paraId="5DC8FA22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230D2BB" w14:textId="73B7BE20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9,614</w:t>
            </w:r>
          </w:p>
        </w:tc>
      </w:tr>
      <w:tr w:rsidR="006C265F" w:rsidRPr="009013CB" w14:paraId="0D271BA8" w14:textId="77777777" w:rsidTr="00DA2C71">
        <w:tc>
          <w:tcPr>
            <w:tcW w:w="2276" w:type="pct"/>
          </w:tcPr>
          <w:p w14:paraId="75E20322" w14:textId="77777777" w:rsidR="006C265F" w:rsidRPr="009013CB" w:rsidRDefault="006C265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A9F36E5" w14:textId="482208DD" w:rsidR="006C265F" w:rsidRPr="009013CB" w:rsidRDefault="00652F54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9,031</w:t>
            </w:r>
          </w:p>
        </w:tc>
        <w:tc>
          <w:tcPr>
            <w:tcW w:w="127" w:type="pct"/>
          </w:tcPr>
          <w:p w14:paraId="4909DFA9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AD62299" w14:textId="79AC6B3C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11,567</w:t>
            </w:r>
          </w:p>
        </w:tc>
        <w:tc>
          <w:tcPr>
            <w:tcW w:w="130" w:type="pct"/>
          </w:tcPr>
          <w:p w14:paraId="23FA1702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516FE2" w14:textId="0A0D4C7B" w:rsidR="006C265F" w:rsidRPr="009013CB" w:rsidRDefault="00652F54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9,031</w:t>
            </w:r>
          </w:p>
        </w:tc>
        <w:tc>
          <w:tcPr>
            <w:tcW w:w="127" w:type="pct"/>
          </w:tcPr>
          <w:p w14:paraId="6B3E07DE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C0B686" w14:textId="56B78190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11,567</w:t>
            </w:r>
          </w:p>
        </w:tc>
      </w:tr>
      <w:tr w:rsidR="006C265F" w:rsidRPr="009013CB" w14:paraId="30514777" w14:textId="77777777" w:rsidTr="00DA2C71">
        <w:tc>
          <w:tcPr>
            <w:tcW w:w="2276" w:type="pct"/>
          </w:tcPr>
          <w:p w14:paraId="305CC1DE" w14:textId="77777777" w:rsidR="006C265F" w:rsidRPr="009013CB" w:rsidRDefault="006C265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0" w:name="_Hlk212249881"/>
          </w:p>
        </w:tc>
        <w:tc>
          <w:tcPr>
            <w:tcW w:w="582" w:type="pct"/>
          </w:tcPr>
          <w:p w14:paraId="71862036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18EAB2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948FAF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FD0C2FA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26D4C43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785230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1F5DDF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A2C71" w:rsidRPr="009013CB" w14:paraId="7F453039" w14:textId="77777777" w:rsidTr="00DA2C71">
        <w:tc>
          <w:tcPr>
            <w:tcW w:w="2276" w:type="pct"/>
          </w:tcPr>
          <w:p w14:paraId="7A99130F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485CEE6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5A2EB77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A68136E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DD35A49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1D74CDC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D470E30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1A55593" w14:textId="77777777" w:rsidR="00DA2C71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8B975A7" w14:textId="77777777" w:rsidR="00DA2C71" w:rsidRPr="009013CB" w:rsidRDefault="00DA2C71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DE37CEE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B3C9A90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5F0279ED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7D0C5D6C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5E6900C1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D4EC427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51C7F66A" w14:textId="77777777" w:rsidR="00DA2C71" w:rsidRPr="009013CB" w:rsidRDefault="00DA2C71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0"/>
      <w:tr w:rsidR="006C265F" w:rsidRPr="009013CB" w14:paraId="726EA168" w14:textId="77777777" w:rsidTr="00DA2C71">
        <w:tc>
          <w:tcPr>
            <w:tcW w:w="2276" w:type="pct"/>
          </w:tcPr>
          <w:p w14:paraId="588501B9" w14:textId="77777777" w:rsidR="006C265F" w:rsidRPr="009013CB" w:rsidRDefault="006C265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01A006D4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332A6B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932A10E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26599517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B968B3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F27098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D661B2" w14:textId="77777777" w:rsidR="006C265F" w:rsidRPr="009013CB" w:rsidRDefault="006C265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34F" w:rsidRPr="009013CB" w14:paraId="289E5A84" w14:textId="77777777" w:rsidTr="00DA2C71">
        <w:tc>
          <w:tcPr>
            <w:tcW w:w="2276" w:type="pct"/>
          </w:tcPr>
          <w:p w14:paraId="19331862" w14:textId="77777777" w:rsidR="005B234F" w:rsidRPr="009013CB" w:rsidRDefault="005B234F" w:rsidP="005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583B15FB" w14:textId="745B6BE2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DC728BB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C727304" w14:textId="77777777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DB31548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4420CD" w14:textId="2646E3E3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127" w:type="pct"/>
          </w:tcPr>
          <w:p w14:paraId="22AB5AC6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2C632FA" w14:textId="60865078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3,574</w:t>
            </w:r>
          </w:p>
        </w:tc>
      </w:tr>
      <w:tr w:rsidR="005B234F" w:rsidRPr="009013CB" w14:paraId="7A8FE82F" w14:textId="77777777" w:rsidTr="00DA2C71">
        <w:tc>
          <w:tcPr>
            <w:tcW w:w="2276" w:type="pct"/>
          </w:tcPr>
          <w:p w14:paraId="5E034E8C" w14:textId="77777777" w:rsidR="005B234F" w:rsidRPr="009013CB" w:rsidRDefault="005B234F" w:rsidP="005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3FE92D79" w14:textId="7246BF06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8241E9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327885E" w14:textId="77777777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A780BF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B03104F" w14:textId="0AECE863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27,445</w:t>
            </w:r>
          </w:p>
        </w:tc>
        <w:tc>
          <w:tcPr>
            <w:tcW w:w="127" w:type="pct"/>
          </w:tcPr>
          <w:p w14:paraId="0F954FEA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773BC" w14:textId="30618C39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31,846</w:t>
            </w:r>
          </w:p>
        </w:tc>
      </w:tr>
      <w:tr w:rsidR="005B234F" w:rsidRPr="009013CB" w14:paraId="0405059E" w14:textId="77777777" w:rsidTr="00DA2C71">
        <w:tc>
          <w:tcPr>
            <w:tcW w:w="2276" w:type="pct"/>
          </w:tcPr>
          <w:p w14:paraId="7DCB3AB2" w14:textId="77777777" w:rsidR="005B234F" w:rsidRPr="009013CB" w:rsidRDefault="005B234F" w:rsidP="005B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7897C6F5" w14:textId="1F1B482F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1B88E6D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03CDB51" w14:textId="77777777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B685AC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32E9C1" w14:textId="7BFBC2DC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27" w:type="pct"/>
          </w:tcPr>
          <w:p w14:paraId="0E3E7BE4" w14:textId="77777777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23872A" w14:textId="12B7F7C9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BB1D5E" w:rsidRPr="009013CB" w14:paraId="3878DAA7" w14:textId="77777777" w:rsidTr="00DA2C71">
        <w:tc>
          <w:tcPr>
            <w:tcW w:w="2276" w:type="pct"/>
          </w:tcPr>
          <w:p w14:paraId="4C444DB5" w14:textId="77777777" w:rsidR="00BB1D5E" w:rsidRPr="00BB1D5E" w:rsidRDefault="00BB1D5E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3660552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E72290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5D25A6E2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8800B44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33CD70B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0128255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211EDFB5" w14:textId="77777777" w:rsidR="00BB1D5E" w:rsidRPr="009013CB" w:rsidRDefault="00BB1D5E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234F" w:rsidRPr="009013CB" w14:paraId="513DE19A" w14:textId="77777777" w:rsidTr="00DA2C71">
        <w:tc>
          <w:tcPr>
            <w:tcW w:w="2276" w:type="pct"/>
          </w:tcPr>
          <w:p w14:paraId="4FB52A15" w14:textId="0FF284FF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41C3D7E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A70111E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84D9FF7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4FE8825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3B9BCE0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078F9127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29C04C5A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234F" w:rsidRPr="009013CB" w14:paraId="4CFD55DE" w14:textId="77777777" w:rsidTr="00DA2C71">
        <w:tc>
          <w:tcPr>
            <w:tcW w:w="2276" w:type="pct"/>
          </w:tcPr>
          <w:p w14:paraId="4E04A0AB" w14:textId="725C1D61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294A427" w14:textId="16ECB906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4BC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4BCE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127" w:type="pct"/>
          </w:tcPr>
          <w:p w14:paraId="3B6A3274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41E4E26" w14:textId="52DFF9B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90,144</w:t>
            </w:r>
          </w:p>
        </w:tc>
        <w:tc>
          <w:tcPr>
            <w:tcW w:w="130" w:type="pct"/>
          </w:tcPr>
          <w:p w14:paraId="49A908FB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CA64B7" w14:textId="757BB579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72,755</w:t>
            </w:r>
          </w:p>
        </w:tc>
        <w:tc>
          <w:tcPr>
            <w:tcW w:w="127" w:type="pct"/>
          </w:tcPr>
          <w:p w14:paraId="1386B107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142066D" w14:textId="25EDD48D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89,917</w:t>
            </w:r>
          </w:p>
        </w:tc>
      </w:tr>
      <w:tr w:rsidR="005B234F" w:rsidRPr="009013CB" w14:paraId="1767C85A" w14:textId="77777777" w:rsidTr="00DA2C71">
        <w:tc>
          <w:tcPr>
            <w:tcW w:w="2276" w:type="pct"/>
          </w:tcPr>
          <w:p w14:paraId="2DD4106C" w14:textId="07458464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B86D2DB" w14:textId="1D0A3927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4,391</w:t>
            </w:r>
          </w:p>
        </w:tc>
        <w:tc>
          <w:tcPr>
            <w:tcW w:w="127" w:type="pct"/>
          </w:tcPr>
          <w:p w14:paraId="3E53EA4F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450AEDE" w14:textId="130C3538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  <w:tc>
          <w:tcPr>
            <w:tcW w:w="130" w:type="pct"/>
          </w:tcPr>
          <w:p w14:paraId="16515025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7C5895" w14:textId="181E2922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4,391</w:t>
            </w:r>
          </w:p>
        </w:tc>
        <w:tc>
          <w:tcPr>
            <w:tcW w:w="127" w:type="pct"/>
          </w:tcPr>
          <w:p w14:paraId="655F2E5C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825E49" w14:textId="61CF2EA2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</w:tr>
      <w:tr w:rsidR="005B234F" w:rsidRPr="009013CB" w14:paraId="1B0CCBBB" w14:textId="77777777" w:rsidTr="00DA2C71">
        <w:tc>
          <w:tcPr>
            <w:tcW w:w="2276" w:type="pct"/>
          </w:tcPr>
          <w:p w14:paraId="037DD028" w14:textId="0D109575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CA74F7F" w14:textId="2C3F44EB" w:rsidR="005B234F" w:rsidRPr="009013CB" w:rsidRDefault="00D42B25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9A18120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3E34EC4" w14:textId="202BF5DF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2517A24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C76EC0" w14:textId="563FBE7E" w:rsidR="005B234F" w:rsidRPr="009013CB" w:rsidRDefault="005B234F" w:rsidP="00D4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FF09404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6B363E" w14:textId="36ED1C9E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5B234F" w:rsidRPr="009013CB" w14:paraId="470E7271" w14:textId="77777777" w:rsidTr="00DA2C71">
        <w:tc>
          <w:tcPr>
            <w:tcW w:w="2276" w:type="pct"/>
          </w:tcPr>
          <w:p w14:paraId="54F08B4A" w14:textId="76167300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B1C853A" w14:textId="151D3786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3,964</w:t>
            </w:r>
          </w:p>
        </w:tc>
        <w:tc>
          <w:tcPr>
            <w:tcW w:w="127" w:type="pct"/>
          </w:tcPr>
          <w:p w14:paraId="002FD8C4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69B90BF" w14:textId="73523346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4,620</w:t>
            </w:r>
          </w:p>
        </w:tc>
        <w:tc>
          <w:tcPr>
            <w:tcW w:w="130" w:type="pct"/>
          </w:tcPr>
          <w:p w14:paraId="590CDC68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D707505" w14:textId="367DF742" w:rsidR="005B234F" w:rsidRPr="009013CB" w:rsidRDefault="005B234F" w:rsidP="005B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3,964</w:t>
            </w:r>
          </w:p>
        </w:tc>
        <w:tc>
          <w:tcPr>
            <w:tcW w:w="127" w:type="pct"/>
          </w:tcPr>
          <w:p w14:paraId="3E462898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49018A7" w14:textId="6331E1EF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4,620</w:t>
            </w:r>
          </w:p>
        </w:tc>
      </w:tr>
      <w:tr w:rsidR="00927361" w:rsidRPr="009013CB" w14:paraId="100865EB" w14:textId="77777777" w:rsidTr="00DA2C71">
        <w:tc>
          <w:tcPr>
            <w:tcW w:w="2276" w:type="pct"/>
          </w:tcPr>
          <w:p w14:paraId="18080380" w14:textId="77777777" w:rsidR="00927361" w:rsidRPr="009013CB" w:rsidRDefault="00927361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067B0AAA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954C1F9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3A2395D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017F5857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0D6CB3E3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1E3DBA60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4123A89D" w14:textId="77777777" w:rsidR="00927361" w:rsidRPr="009013CB" w:rsidRDefault="00927361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234F" w:rsidRPr="009013CB" w14:paraId="7707404E" w14:textId="77777777" w:rsidTr="00DA2C71">
        <w:tc>
          <w:tcPr>
            <w:tcW w:w="2276" w:type="pct"/>
          </w:tcPr>
          <w:p w14:paraId="0DAE9F0A" w14:textId="3D6FDD16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7F1806F7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7D024BF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71E8655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</w:tcPr>
          <w:p w14:paraId="191447A5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3A0D3379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77C7B15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D8A8B19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B234F" w:rsidRPr="009013CB" w14:paraId="7D92DFD4" w14:textId="77777777" w:rsidTr="00DA2C71">
        <w:tc>
          <w:tcPr>
            <w:tcW w:w="2276" w:type="pct"/>
          </w:tcPr>
          <w:p w14:paraId="6C3AE4D9" w14:textId="0D8B1BC7" w:rsidR="005B234F" w:rsidRPr="009013CB" w:rsidRDefault="005B234F" w:rsidP="006C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2A6A440E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9C1A43A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4C6286D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09B1E4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FA5EEE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18A7E7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FEE21C8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234F" w:rsidRPr="009013CB" w14:paraId="03E22D68" w14:textId="77777777" w:rsidTr="00DA2C71">
        <w:tc>
          <w:tcPr>
            <w:tcW w:w="2276" w:type="pct"/>
          </w:tcPr>
          <w:p w14:paraId="06A1B09F" w14:textId="41823242" w:rsidR="005B234F" w:rsidRPr="009013CB" w:rsidRDefault="005B234F" w:rsidP="006438C4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040166C2" w14:textId="7B3F24AC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8,624</w:t>
            </w:r>
          </w:p>
        </w:tc>
        <w:tc>
          <w:tcPr>
            <w:tcW w:w="127" w:type="pct"/>
          </w:tcPr>
          <w:p w14:paraId="44CFCD49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0334D2" w14:textId="3ACEEC03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8,858</w:t>
            </w:r>
          </w:p>
        </w:tc>
        <w:tc>
          <w:tcPr>
            <w:tcW w:w="130" w:type="pct"/>
          </w:tcPr>
          <w:p w14:paraId="5D0E4B2E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671D53" w14:textId="2F0D757E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3,423</w:t>
            </w:r>
          </w:p>
        </w:tc>
        <w:tc>
          <w:tcPr>
            <w:tcW w:w="127" w:type="pct"/>
          </w:tcPr>
          <w:p w14:paraId="76DCA50F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9B51B3A" w14:textId="2F41075B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</w:tr>
      <w:tr w:rsidR="005B234F" w:rsidRPr="009013CB" w14:paraId="600F8AF1" w14:textId="77777777" w:rsidTr="00DA2C71">
        <w:tc>
          <w:tcPr>
            <w:tcW w:w="2276" w:type="pct"/>
          </w:tcPr>
          <w:p w14:paraId="16F49E24" w14:textId="3747960A" w:rsidR="005B234F" w:rsidRPr="009013CB" w:rsidRDefault="005B234F" w:rsidP="006C265F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16376C3" w14:textId="3BDC960E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27" w:type="pct"/>
          </w:tcPr>
          <w:p w14:paraId="1FCFECB6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06B8BBBE" w14:textId="3892B041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30" w:type="pct"/>
          </w:tcPr>
          <w:p w14:paraId="78070F48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1E24441" w14:textId="68F809BD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27" w:type="pct"/>
          </w:tcPr>
          <w:p w14:paraId="20613846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CB893EB" w14:textId="5360843E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5B234F" w:rsidRPr="009013CB" w14:paraId="2283C5E6" w14:textId="77777777" w:rsidTr="00DA2C71">
        <w:tc>
          <w:tcPr>
            <w:tcW w:w="2276" w:type="pct"/>
          </w:tcPr>
          <w:p w14:paraId="4F5220F5" w14:textId="72995859" w:rsidR="005B234F" w:rsidRPr="009013CB" w:rsidRDefault="005B234F" w:rsidP="006438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CC735F1" w14:textId="7BAD6CC3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8,935</w:t>
            </w:r>
          </w:p>
        </w:tc>
        <w:tc>
          <w:tcPr>
            <w:tcW w:w="127" w:type="pct"/>
          </w:tcPr>
          <w:p w14:paraId="216D1759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257F08" w14:textId="31E3916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9,197</w:t>
            </w:r>
          </w:p>
        </w:tc>
        <w:tc>
          <w:tcPr>
            <w:tcW w:w="130" w:type="pct"/>
          </w:tcPr>
          <w:p w14:paraId="46873D9B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D534C22" w14:textId="7081276D" w:rsidR="005B234F" w:rsidRPr="009013CB" w:rsidRDefault="00D42B25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3,621</w:t>
            </w:r>
          </w:p>
        </w:tc>
        <w:tc>
          <w:tcPr>
            <w:tcW w:w="127" w:type="pct"/>
          </w:tcPr>
          <w:p w14:paraId="0F9C929D" w14:textId="77777777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4B157D9" w14:textId="7FFF00E9" w:rsidR="005B234F" w:rsidRPr="009013CB" w:rsidRDefault="005B234F" w:rsidP="006C2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4,313</w:t>
            </w:r>
          </w:p>
        </w:tc>
      </w:tr>
    </w:tbl>
    <w:p w14:paraId="3E3C3524" w14:textId="51EF03BE" w:rsidR="00233730" w:rsidRDefault="0023373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</w:p>
    <w:p w14:paraId="6A5820CB" w14:textId="24849AB5" w:rsidR="00060D87" w:rsidRPr="006C265F" w:rsidRDefault="00233730" w:rsidP="0023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3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169"/>
        <w:gridCol w:w="1110"/>
        <w:gridCol w:w="236"/>
        <w:gridCol w:w="11"/>
        <w:gridCol w:w="1103"/>
        <w:gridCol w:w="272"/>
        <w:gridCol w:w="1079"/>
        <w:gridCol w:w="272"/>
        <w:gridCol w:w="22"/>
        <w:gridCol w:w="1056"/>
      </w:tblGrid>
      <w:tr w:rsidR="00BB3A61" w:rsidRPr="009013CB" w14:paraId="7B2F734C" w14:textId="77777777" w:rsidTr="002B4BCE">
        <w:trPr>
          <w:tblHeader/>
        </w:trPr>
        <w:tc>
          <w:tcPr>
            <w:tcW w:w="2234" w:type="pct"/>
          </w:tcPr>
          <w:p w14:paraId="3BF7D18A" w14:textId="77777777" w:rsidR="003D12BA" w:rsidRPr="00035CFE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D2E65C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5CFE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6802C061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2" w:type="pct"/>
            <w:gridSpan w:val="4"/>
          </w:tcPr>
          <w:p w14:paraId="4C9B419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D6009" w:rsidRPr="009013CB" w14:paraId="03B402EA" w14:textId="77777777" w:rsidTr="002B4BCE">
        <w:trPr>
          <w:tblHeader/>
        </w:trPr>
        <w:tc>
          <w:tcPr>
            <w:tcW w:w="2234" w:type="pct"/>
          </w:tcPr>
          <w:p w14:paraId="66673513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06C0D85" w14:textId="2DDF6945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6C4F6534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CEA7D71" w14:textId="3DADCE6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ADB3424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166C05A0" w14:textId="18DBCD5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" w:type="pct"/>
            <w:gridSpan w:val="2"/>
          </w:tcPr>
          <w:p w14:paraId="4920759C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D4CBB22" w14:textId="047DAE93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D6009" w:rsidRPr="009013CB" w14:paraId="663DB555" w14:textId="77777777" w:rsidTr="002B4BCE">
        <w:trPr>
          <w:tblHeader/>
        </w:trPr>
        <w:tc>
          <w:tcPr>
            <w:tcW w:w="2234" w:type="pct"/>
          </w:tcPr>
          <w:p w14:paraId="2BE06C5A" w14:textId="789B417D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5C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5" w:type="pct"/>
          </w:tcPr>
          <w:p w14:paraId="5BA98C04" w14:textId="1299FFCE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126D4EB2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670C2F5" w14:textId="00E1776D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2EF3DEA3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CB0DE71" w14:textId="3E60F25F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" w:type="pct"/>
            <w:gridSpan w:val="2"/>
          </w:tcPr>
          <w:p w14:paraId="08527CFB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F915A2F" w14:textId="126240DD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D6009" w:rsidRPr="009013CB" w14:paraId="092D307F" w14:textId="77777777" w:rsidTr="002B4BCE">
        <w:trPr>
          <w:tblHeader/>
        </w:trPr>
        <w:tc>
          <w:tcPr>
            <w:tcW w:w="2234" w:type="pct"/>
          </w:tcPr>
          <w:p w14:paraId="68626C2C" w14:textId="0F085BA4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6" w:type="pct"/>
            <w:gridSpan w:val="9"/>
          </w:tcPr>
          <w:p w14:paraId="22DCBC36" w14:textId="77777777" w:rsidR="003D6009" w:rsidRPr="00035CFE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009" w:rsidRPr="009013CB" w14:paraId="0956CF10" w14:textId="77777777" w:rsidTr="002B4BCE">
        <w:tc>
          <w:tcPr>
            <w:tcW w:w="2234" w:type="pct"/>
          </w:tcPr>
          <w:p w14:paraId="5147DD26" w14:textId="2E6BFF9E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4CFBE6A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CB709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5AA992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C37B9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26814E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F7011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7F0BB86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009" w:rsidRPr="009013CB" w14:paraId="12F0A090" w14:textId="77777777" w:rsidTr="002B4BCE">
        <w:tc>
          <w:tcPr>
            <w:tcW w:w="2234" w:type="pct"/>
          </w:tcPr>
          <w:p w14:paraId="25AA398D" w14:textId="07557F12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95" w:type="pct"/>
          </w:tcPr>
          <w:p w14:paraId="0E6E9FA8" w14:textId="78F968C8" w:rsidR="003D6009" w:rsidRPr="001C1D61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1,630</w:t>
            </w:r>
          </w:p>
        </w:tc>
        <w:tc>
          <w:tcPr>
            <w:tcW w:w="126" w:type="pct"/>
          </w:tcPr>
          <w:p w14:paraId="44EFA3CF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86C0362" w14:textId="094F1628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46" w:type="pct"/>
          </w:tcPr>
          <w:p w14:paraId="22CA8F8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F03DF3" w14:textId="1508D85D" w:rsidR="003D6009" w:rsidRPr="009013CB" w:rsidRDefault="00811ECC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  <w:tc>
          <w:tcPr>
            <w:tcW w:w="146" w:type="pct"/>
          </w:tcPr>
          <w:p w14:paraId="4E85774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13ED7FB" w14:textId="5D50BD8E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3D6009" w:rsidRPr="009013CB" w14:paraId="725F4E9D" w14:textId="77777777" w:rsidTr="002B4BCE">
        <w:trPr>
          <w:trHeight w:hRule="exact" w:val="371"/>
        </w:trPr>
        <w:tc>
          <w:tcPr>
            <w:tcW w:w="2234" w:type="pct"/>
          </w:tcPr>
          <w:p w14:paraId="344C68D7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25EC03E" w14:textId="066F790E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16,493</w:t>
            </w:r>
          </w:p>
        </w:tc>
        <w:tc>
          <w:tcPr>
            <w:tcW w:w="126" w:type="pct"/>
          </w:tcPr>
          <w:p w14:paraId="3801F6F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E6B7576" w14:textId="536090FC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sz w:val="30"/>
                <w:szCs w:val="30"/>
              </w:rPr>
              <w:t>25,765</w:t>
            </w:r>
          </w:p>
        </w:tc>
        <w:tc>
          <w:tcPr>
            <w:tcW w:w="146" w:type="pct"/>
          </w:tcPr>
          <w:p w14:paraId="3B85F7A6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7A7599" w14:textId="7740F287" w:rsidR="003D6009" w:rsidRPr="00826CFA" w:rsidRDefault="00811ECC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16,422</w:t>
            </w:r>
          </w:p>
        </w:tc>
        <w:tc>
          <w:tcPr>
            <w:tcW w:w="146" w:type="pct"/>
          </w:tcPr>
          <w:p w14:paraId="7DFE1D55" w14:textId="77777777" w:rsidR="003D6009" w:rsidRPr="00DD426D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18B85345" w14:textId="6EF6D3FC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25,709</w:t>
            </w:r>
          </w:p>
        </w:tc>
      </w:tr>
      <w:tr w:rsidR="003D6009" w:rsidRPr="009013CB" w14:paraId="25D8F1CE" w14:textId="77777777" w:rsidTr="002B4BCE">
        <w:tc>
          <w:tcPr>
            <w:tcW w:w="2234" w:type="pct"/>
          </w:tcPr>
          <w:p w14:paraId="0C2D3669" w14:textId="118DA74C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6FB82947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18,123</w:t>
            </w:r>
          </w:p>
        </w:tc>
        <w:tc>
          <w:tcPr>
            <w:tcW w:w="126" w:type="pct"/>
          </w:tcPr>
          <w:p w14:paraId="6A8C392F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31B6F796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26,486</w:t>
            </w:r>
          </w:p>
        </w:tc>
        <w:tc>
          <w:tcPr>
            <w:tcW w:w="146" w:type="pct"/>
          </w:tcPr>
          <w:p w14:paraId="2079F21B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5C068A8D" w:rsidR="003D6009" w:rsidRPr="00826CFA" w:rsidRDefault="00811ECC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18,052</w:t>
            </w:r>
          </w:p>
        </w:tc>
        <w:tc>
          <w:tcPr>
            <w:tcW w:w="146" w:type="pct"/>
          </w:tcPr>
          <w:p w14:paraId="030F9A43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4A982B16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26,430</w:t>
            </w:r>
          </w:p>
        </w:tc>
      </w:tr>
      <w:tr w:rsidR="003D6009" w:rsidRPr="009013CB" w14:paraId="29C5E453" w14:textId="77777777" w:rsidTr="002B4BCE">
        <w:trPr>
          <w:trHeight w:val="60"/>
        </w:trPr>
        <w:tc>
          <w:tcPr>
            <w:tcW w:w="2234" w:type="pct"/>
          </w:tcPr>
          <w:p w14:paraId="7691F936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1" w:name="_Hlk212246796"/>
          </w:p>
        </w:tc>
        <w:tc>
          <w:tcPr>
            <w:tcW w:w="595" w:type="pct"/>
          </w:tcPr>
          <w:p w14:paraId="59128A3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" w:type="pct"/>
          </w:tcPr>
          <w:p w14:paraId="374C8A7D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7" w:type="pct"/>
            <w:gridSpan w:val="2"/>
          </w:tcPr>
          <w:p w14:paraId="0E69AD96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735149C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78" w:type="pct"/>
          </w:tcPr>
          <w:p w14:paraId="1A64523B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15B365B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1E51235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1"/>
      <w:tr w:rsidR="003D6009" w:rsidRPr="009013CB" w14:paraId="3816C38A" w14:textId="77777777" w:rsidTr="002B4BCE">
        <w:trPr>
          <w:trHeight w:val="60"/>
        </w:trPr>
        <w:tc>
          <w:tcPr>
            <w:tcW w:w="2234" w:type="pct"/>
          </w:tcPr>
          <w:p w14:paraId="34D58CF9" w14:textId="02A0316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7F8DE938" w14:textId="420551BF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2391577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2F91D1E" w14:textId="6337B39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DEEC29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816865C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D4A5F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B8AD4E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009" w:rsidRPr="009013CB" w14:paraId="5AEF8F1E" w14:textId="77777777" w:rsidTr="002B4BCE">
        <w:trPr>
          <w:trHeight w:val="60"/>
        </w:trPr>
        <w:tc>
          <w:tcPr>
            <w:tcW w:w="2234" w:type="pct"/>
          </w:tcPr>
          <w:p w14:paraId="68973F06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0D59A75E" w14:textId="55675D41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7680FD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43F3A76" w14:textId="4996ADB5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B27E75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2AA342E" w14:textId="21A10450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811ECC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14:paraId="06A0B549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576CA3" w14:textId="65181CAC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2,061</w:t>
            </w:r>
          </w:p>
        </w:tc>
      </w:tr>
      <w:tr w:rsidR="003D6009" w:rsidRPr="009013CB" w14:paraId="313E5554" w14:textId="77777777" w:rsidTr="002B4BCE">
        <w:tc>
          <w:tcPr>
            <w:tcW w:w="2234" w:type="pct"/>
          </w:tcPr>
          <w:p w14:paraId="33524CF0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75E6142" w14:textId="21C03148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26" w:type="pct"/>
          </w:tcPr>
          <w:p w14:paraId="7AC62B84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F80619D" w14:textId="02B3BFB8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sz w:val="30"/>
                <w:szCs w:val="30"/>
              </w:rPr>
              <w:t>2,407</w:t>
            </w:r>
          </w:p>
        </w:tc>
        <w:tc>
          <w:tcPr>
            <w:tcW w:w="146" w:type="pct"/>
          </w:tcPr>
          <w:p w14:paraId="1B2D84DA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4E573E" w14:textId="3B351CC0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11ECC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46" w:type="pct"/>
          </w:tcPr>
          <w:p w14:paraId="2475BA45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377AD40" w14:textId="49D3A044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2,388</w:t>
            </w:r>
          </w:p>
        </w:tc>
      </w:tr>
      <w:tr w:rsidR="003D6009" w:rsidRPr="009013CB" w14:paraId="178CF938" w14:textId="77777777" w:rsidTr="002B4BCE">
        <w:tc>
          <w:tcPr>
            <w:tcW w:w="2234" w:type="pct"/>
          </w:tcPr>
          <w:p w14:paraId="3F5C52A1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2E3BB170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2,032</w:t>
            </w:r>
          </w:p>
        </w:tc>
        <w:tc>
          <w:tcPr>
            <w:tcW w:w="126" w:type="pct"/>
          </w:tcPr>
          <w:p w14:paraId="09F2A478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45EF4FB9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2,407</w:t>
            </w:r>
          </w:p>
        </w:tc>
        <w:tc>
          <w:tcPr>
            <w:tcW w:w="146" w:type="pct"/>
          </w:tcPr>
          <w:p w14:paraId="50FCA443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7CE2BECC" w:rsidR="003D6009" w:rsidRPr="00826CFA" w:rsidRDefault="00B9725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</w:t>
            </w:r>
            <w:r w:rsidR="00811EC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655</w:t>
            </w:r>
          </w:p>
        </w:tc>
        <w:tc>
          <w:tcPr>
            <w:tcW w:w="146" w:type="pct"/>
          </w:tcPr>
          <w:p w14:paraId="5298ACC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717031BC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4,449</w:t>
            </w:r>
          </w:p>
        </w:tc>
      </w:tr>
      <w:tr w:rsidR="00DE0577" w:rsidRPr="009013CB" w14:paraId="713D296B" w14:textId="77777777" w:rsidTr="002B4BCE">
        <w:tc>
          <w:tcPr>
            <w:tcW w:w="2234" w:type="pct"/>
          </w:tcPr>
          <w:p w14:paraId="3C288F29" w14:textId="77777777" w:rsidR="00DE0577" w:rsidRPr="009013CB" w:rsidRDefault="00DE0577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5" w:type="pct"/>
          </w:tcPr>
          <w:p w14:paraId="7B08E285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1EE70539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FC02DC1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AA81AFC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0E1FEF2C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7A27123E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47F3DB9E" w14:textId="77777777" w:rsidR="00DE0577" w:rsidRPr="009013CB" w:rsidRDefault="00DE0577" w:rsidP="00855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009" w:rsidRPr="009013CB" w14:paraId="4C5EE4C7" w14:textId="77777777" w:rsidTr="002B4BCE">
        <w:tc>
          <w:tcPr>
            <w:tcW w:w="2234" w:type="pct"/>
          </w:tcPr>
          <w:p w14:paraId="4FBF9F5D" w14:textId="626E4141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5" w:type="pct"/>
          </w:tcPr>
          <w:p w14:paraId="055194F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CBB972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1396005E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98C13B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39DF49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37A7E5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030D4C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009" w:rsidRPr="009013CB" w14:paraId="62BAB8AF" w14:textId="77777777" w:rsidTr="002B4BCE">
        <w:tc>
          <w:tcPr>
            <w:tcW w:w="2234" w:type="pct"/>
          </w:tcPr>
          <w:p w14:paraId="449E8664" w14:textId="66C75CE4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95" w:type="pct"/>
          </w:tcPr>
          <w:p w14:paraId="10967B07" w14:textId="2176B1FB" w:rsidR="003D6009" w:rsidRPr="00826CFA" w:rsidRDefault="00566EF2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26" w:type="pct"/>
          </w:tcPr>
          <w:p w14:paraId="77FA8711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11C9AF9" w14:textId="47C3DAF5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6" w:type="pct"/>
          </w:tcPr>
          <w:p w14:paraId="21722FC8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49FBFA8" w14:textId="3C956173" w:rsidR="003D6009" w:rsidRPr="00826CFA" w:rsidRDefault="00566EF2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1EC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6F886C1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FA89DCD" w14:textId="1B4F38EC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3D6009" w:rsidRPr="009013CB" w14:paraId="1074C52D" w14:textId="77777777" w:rsidTr="002B4BCE">
        <w:tc>
          <w:tcPr>
            <w:tcW w:w="2234" w:type="pct"/>
          </w:tcPr>
          <w:p w14:paraId="304BEB0A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B84B3D3" w14:textId="3915193A" w:rsidR="003D6009" w:rsidRPr="00826CFA" w:rsidRDefault="00D7503E" w:rsidP="009D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F393A5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077413A9" w14:textId="6B9D68CA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22F165" w14:textId="77777777" w:rsidR="003D6009" w:rsidRPr="00826CFA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936F9B" w14:textId="73CCFEE7" w:rsidR="003D6009" w:rsidRPr="00826CFA" w:rsidRDefault="00D7503E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7,602</w:t>
            </w:r>
          </w:p>
        </w:tc>
        <w:tc>
          <w:tcPr>
            <w:tcW w:w="146" w:type="pct"/>
          </w:tcPr>
          <w:p w14:paraId="712D64D2" w14:textId="77777777" w:rsidR="003D6009" w:rsidRPr="0007276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7581D27C" w14:textId="556239DB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8,73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A2C71" w:rsidRPr="009013CB" w14:paraId="7FEB9EB8" w14:textId="77777777" w:rsidTr="002B4BCE">
        <w:tc>
          <w:tcPr>
            <w:tcW w:w="2234" w:type="pct"/>
          </w:tcPr>
          <w:p w14:paraId="7386FB6D" w14:textId="455556DF" w:rsidR="00DA2C71" w:rsidRPr="009013CB" w:rsidRDefault="00DA2C71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C6871D8" w14:textId="0D771D3D" w:rsidR="00DA2C71" w:rsidRDefault="00D7503E" w:rsidP="00566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6DE43F03" w14:textId="77777777" w:rsidR="00DA2C71" w:rsidRPr="00826CFA" w:rsidRDefault="00DA2C71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852443B" w14:textId="79759FE8" w:rsidR="00DA2C71" w:rsidRPr="00826CFA" w:rsidRDefault="00D7503E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108C3C" w14:textId="77777777" w:rsidR="00DA2C71" w:rsidRPr="00826CFA" w:rsidRDefault="00DA2C71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E0BCDB" w14:textId="30847F51" w:rsidR="00DA2C71" w:rsidRDefault="00D7503E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8B9D5FB" w14:textId="77777777" w:rsidR="00DA2C71" w:rsidRPr="0007276B" w:rsidRDefault="00DA2C71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gridSpan w:val="2"/>
          </w:tcPr>
          <w:p w14:paraId="2C52CF68" w14:textId="75A3DC81" w:rsidR="00DA2C71" w:rsidRPr="00872254" w:rsidRDefault="00D7503E" w:rsidP="00D7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D6009" w:rsidRPr="009013CB" w14:paraId="0C17618F" w14:textId="77777777" w:rsidTr="002B4BCE">
        <w:tc>
          <w:tcPr>
            <w:tcW w:w="2234" w:type="pct"/>
          </w:tcPr>
          <w:p w14:paraId="6ABD1900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166E136C" w:rsidR="003D6009" w:rsidRPr="009013CB" w:rsidRDefault="00566EF2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666</w:t>
            </w:r>
          </w:p>
        </w:tc>
        <w:tc>
          <w:tcPr>
            <w:tcW w:w="126" w:type="pct"/>
          </w:tcPr>
          <w:p w14:paraId="6B28FB2D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2F4A89C4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905</w:t>
            </w:r>
          </w:p>
        </w:tc>
        <w:tc>
          <w:tcPr>
            <w:tcW w:w="146" w:type="pct"/>
          </w:tcPr>
          <w:p w14:paraId="06A2672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1BFA79D3" w:rsidR="003D6009" w:rsidRPr="009013CB" w:rsidRDefault="00D7503E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  <w:r w:rsidR="00811EC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268</w:t>
            </w:r>
          </w:p>
        </w:tc>
        <w:tc>
          <w:tcPr>
            <w:tcW w:w="146" w:type="pct"/>
          </w:tcPr>
          <w:p w14:paraId="07C3A6AB" w14:textId="5741D045" w:rsidR="003D6009" w:rsidRPr="009013CB" w:rsidRDefault="003D6009" w:rsidP="00D75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575FF9B1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9,640</w:t>
            </w:r>
          </w:p>
        </w:tc>
      </w:tr>
      <w:tr w:rsidR="003D6009" w:rsidRPr="009013CB" w14:paraId="12272451" w14:textId="77777777" w:rsidTr="002B4BCE">
        <w:tc>
          <w:tcPr>
            <w:tcW w:w="2234" w:type="pct"/>
          </w:tcPr>
          <w:p w14:paraId="732A4A69" w14:textId="7777777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2" w:name="_Hlk212250783"/>
          </w:p>
        </w:tc>
        <w:tc>
          <w:tcPr>
            <w:tcW w:w="595" w:type="pct"/>
          </w:tcPr>
          <w:p w14:paraId="3875887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100133D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92EAD8D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C4CA06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4E870CD0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2E037017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gridSpan w:val="2"/>
          </w:tcPr>
          <w:p w14:paraId="54EFE4B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bookmarkEnd w:id="2"/>
      <w:tr w:rsidR="003D6009" w:rsidRPr="00EF20C5" w14:paraId="4B220DF0" w14:textId="77777777" w:rsidTr="002B4BCE">
        <w:tc>
          <w:tcPr>
            <w:tcW w:w="2234" w:type="pct"/>
          </w:tcPr>
          <w:p w14:paraId="5F968FE9" w14:textId="2EF1C947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2E1BC772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ABF262B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122843F3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C36C5D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0F045" w14:textId="4019F9C1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AE61A8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3E534A9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009" w:rsidRPr="009013CB" w14:paraId="083B4754" w14:textId="77777777" w:rsidTr="002B4BCE">
        <w:tc>
          <w:tcPr>
            <w:tcW w:w="2234" w:type="pct"/>
          </w:tcPr>
          <w:p w14:paraId="702E7264" w14:textId="284529EE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0E75273" w14:textId="2FAD11A9" w:rsidR="003D6009" w:rsidRPr="00EF20C5" w:rsidRDefault="00566EF2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552E3D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57FA7AD4" w14:textId="6BF3CBCA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F20C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46EFCE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6A950B" w14:textId="6D7D1D53" w:rsidR="003D6009" w:rsidRPr="00D4218B" w:rsidRDefault="00D7503E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6" w:type="pct"/>
          </w:tcPr>
          <w:p w14:paraId="56E48D5A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90FA50B" w14:textId="3B6EC246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3D6009" w:rsidRPr="009013CB" w14:paraId="309D4648" w14:textId="77777777" w:rsidTr="002B4BCE">
        <w:tc>
          <w:tcPr>
            <w:tcW w:w="2234" w:type="pct"/>
          </w:tcPr>
          <w:p w14:paraId="253EF792" w14:textId="148FAE0E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7BAC5235" w14:textId="1806600D" w:rsidR="003D6009" w:rsidRPr="00D4218B" w:rsidRDefault="00566EF2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32" w:type="pct"/>
            <w:gridSpan w:val="2"/>
          </w:tcPr>
          <w:p w14:paraId="1CDAC7F9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3653BB" w14:textId="564C3B79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46" w:type="pct"/>
          </w:tcPr>
          <w:p w14:paraId="0F36F039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AA7287" w14:textId="330F8667" w:rsidR="003D6009" w:rsidRPr="009013CB" w:rsidRDefault="00811ECC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7503E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6" w:type="pct"/>
          </w:tcPr>
          <w:p w14:paraId="2AF88B3F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02C070" w14:textId="38CDF265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  <w:tr w:rsidR="003D6009" w:rsidRPr="009013CB" w14:paraId="0DDB93A5" w14:textId="77777777" w:rsidTr="002B4BCE">
        <w:tc>
          <w:tcPr>
            <w:tcW w:w="2234" w:type="pct"/>
          </w:tcPr>
          <w:p w14:paraId="1C9DF779" w14:textId="5097AF7D" w:rsidR="003D6009" w:rsidRPr="009013CB" w:rsidRDefault="003D6009" w:rsidP="003D6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2BA316" w14:textId="531E6016" w:rsidR="003D6009" w:rsidRPr="00DD426D" w:rsidRDefault="00566EF2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132" w:type="pct"/>
            <w:gridSpan w:val="2"/>
          </w:tcPr>
          <w:p w14:paraId="6C1C83CB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CF8E5E1" w14:textId="4138CC43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C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1,340</w:t>
            </w:r>
          </w:p>
        </w:tc>
        <w:tc>
          <w:tcPr>
            <w:tcW w:w="146" w:type="pct"/>
          </w:tcPr>
          <w:p w14:paraId="1397A835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C1CA6F6" w14:textId="693F0608" w:rsidR="003D6009" w:rsidRPr="00DD426D" w:rsidRDefault="00D7503E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1,741</w:t>
            </w:r>
          </w:p>
        </w:tc>
        <w:tc>
          <w:tcPr>
            <w:tcW w:w="146" w:type="pct"/>
          </w:tcPr>
          <w:p w14:paraId="323DFD91" w14:textId="77777777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5611F" w14:textId="20716D50" w:rsidR="003D6009" w:rsidRPr="009013CB" w:rsidRDefault="003D6009" w:rsidP="003D6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1,605</w:t>
            </w:r>
          </w:p>
        </w:tc>
      </w:tr>
    </w:tbl>
    <w:p w14:paraId="3A5B9D65" w14:textId="1B8C6F08" w:rsidR="00233730" w:rsidRDefault="00233730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B98E14" w14:textId="22FD4E2F" w:rsidR="00060D87" w:rsidRPr="009013CB" w:rsidRDefault="00233730" w:rsidP="0023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9013CB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Pr="009013CB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3B35C" w14:textId="42A51075" w:rsidR="00997875" w:rsidRPr="00652F54" w:rsidRDefault="00D05D87" w:rsidP="00652F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</w:t>
      </w:r>
      <w:r w:rsidRPr="00DD3EB0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F8089F" w:rsidRPr="00DD3EB0">
        <w:rPr>
          <w:rFonts w:asciiTheme="majorBidi" w:hAnsiTheme="majorBidi" w:cstheme="majorBidi"/>
          <w:sz w:val="30"/>
          <w:szCs w:val="30"/>
        </w:rPr>
        <w:t>129</w:t>
      </w:r>
      <w:r w:rsidR="00202B0E" w:rsidRPr="00DD3EB0">
        <w:rPr>
          <w:rFonts w:asciiTheme="majorBidi" w:hAnsiTheme="majorBidi" w:cstheme="majorBidi"/>
          <w:sz w:val="30"/>
          <w:szCs w:val="30"/>
        </w:rPr>
        <w:t xml:space="preserve"> </w:t>
      </w:r>
      <w:r w:rsidRPr="00DD3E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16B0" w:rsidRPr="00DD3EB0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>และ</w:t>
      </w:r>
      <w:r w:rsidRPr="00DD3EB0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>ริษัทมีวงเงินสินเชื่อที่</w:t>
      </w:r>
      <w:r w:rsidR="003F2895" w:rsidRPr="00DD3EB0">
        <w:rPr>
          <w:rFonts w:asciiTheme="majorBidi" w:hAnsiTheme="majorBidi" w:cstheme="majorBidi"/>
          <w:sz w:val="30"/>
          <w:szCs w:val="30"/>
          <w:cs/>
        </w:rPr>
        <w:t>ยังมิได้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 xml:space="preserve">เบิกใช้เป็นจำนวนเงิน </w:t>
      </w:r>
      <w:r w:rsidR="00F8089F" w:rsidRPr="00DD3EB0">
        <w:rPr>
          <w:rFonts w:asciiTheme="majorBidi" w:hAnsiTheme="majorBidi" w:cstheme="majorBidi"/>
          <w:sz w:val="30"/>
          <w:szCs w:val="30"/>
        </w:rPr>
        <w:t>110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47E74" w:rsidRPr="00DD3E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3EB0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DD3EB0">
        <w:rPr>
          <w:rFonts w:asciiTheme="majorBidi" w:hAnsiTheme="majorBidi" w:cstheme="majorBidi"/>
          <w:sz w:val="30"/>
          <w:szCs w:val="30"/>
          <w:cs/>
        </w:rPr>
        <w:t>ย</w:t>
      </w:r>
      <w:r w:rsidRPr="00DD3EB0">
        <w:rPr>
          <w:rFonts w:asciiTheme="majorBidi" w:hAnsiTheme="majorBidi" w:cstheme="majorBidi"/>
          <w:sz w:val="30"/>
          <w:szCs w:val="30"/>
          <w:cs/>
        </w:rPr>
        <w:t>ที่ดิน รวม</w:t>
      </w:r>
      <w:r w:rsidRPr="009013CB">
        <w:rPr>
          <w:rFonts w:asciiTheme="majorBidi" w:hAnsiTheme="majorBidi" w:cstheme="majorBidi"/>
          <w:sz w:val="30"/>
          <w:szCs w:val="30"/>
          <w:cs/>
        </w:rPr>
        <w:t>ทั้งสิ่งปลูกสร้างที่มีอยู่และที่จะมีขึ้นในอนาคต แล</w:t>
      </w:r>
      <w:r w:rsidR="00DD3EB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9013CB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เครื่องจักรและอุปกรณ์บางส่วนของกลุ่มบริษัทและบริษัท</w:t>
      </w:r>
      <w:r w:rsidR="00C44A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616105B2" w14:textId="77777777" w:rsidR="00997875" w:rsidRPr="009013CB" w:rsidRDefault="00997875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9013CB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013CB" w14:paraId="0C6EF7E7" w14:textId="77777777" w:rsidTr="00AA554A">
        <w:tc>
          <w:tcPr>
            <w:tcW w:w="3969" w:type="dxa"/>
          </w:tcPr>
          <w:p w14:paraId="27214FD2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1F8" w:rsidRPr="009013CB" w14:paraId="28599875" w14:textId="77777777" w:rsidTr="00AA554A">
        <w:tc>
          <w:tcPr>
            <w:tcW w:w="3969" w:type="dxa"/>
          </w:tcPr>
          <w:p w14:paraId="18290D72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049361D2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5C6AA3A4" w14:textId="77777777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071A2365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8C71F8" w:rsidRPr="009013CB" w:rsidRDefault="008C71F8" w:rsidP="008C7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066A9FA6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CCF377B" w14:textId="77777777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5CD9267F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C71F8" w:rsidRPr="009013CB" w14:paraId="011694C2" w14:textId="77777777" w:rsidTr="00AA554A">
        <w:tc>
          <w:tcPr>
            <w:tcW w:w="3969" w:type="dxa"/>
          </w:tcPr>
          <w:p w14:paraId="103A770E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194FB1D2" w:rsidR="008C71F8" w:rsidRPr="007422D2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53E5E177" w14:textId="77777777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4D274541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95979BE" w14:textId="77777777" w:rsidR="008C71F8" w:rsidRPr="009013CB" w:rsidRDefault="008C71F8" w:rsidP="008C7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474EA6BA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B7E122A" w14:textId="77777777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6C97CE36" w:rsidR="008C71F8" w:rsidRPr="009013CB" w:rsidRDefault="008C71F8" w:rsidP="008C71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C71F8" w:rsidRPr="009013CB" w14:paraId="38DFC728" w14:textId="77777777" w:rsidTr="00AA554A">
        <w:tc>
          <w:tcPr>
            <w:tcW w:w="3969" w:type="dxa"/>
          </w:tcPr>
          <w:p w14:paraId="5A5577F8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1F8" w:rsidRPr="009013CB" w14:paraId="10C29837" w14:textId="77777777" w:rsidTr="00AA554A">
        <w:tc>
          <w:tcPr>
            <w:tcW w:w="3969" w:type="dxa"/>
          </w:tcPr>
          <w:p w14:paraId="7BE828E9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68A6183D" w:rsidR="008C71F8" w:rsidRPr="009013CB" w:rsidRDefault="00150307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11ECC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9" w:type="dxa"/>
          </w:tcPr>
          <w:p w14:paraId="20711160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5E3444CC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2E44D3AA" w:rsidR="008C71F8" w:rsidRPr="009013CB" w:rsidRDefault="00150307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4629D9C0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150307" w:rsidRPr="009013CB" w14:paraId="7CBC3DF5" w14:textId="77777777" w:rsidTr="00AA554A">
        <w:tc>
          <w:tcPr>
            <w:tcW w:w="3969" w:type="dxa"/>
          </w:tcPr>
          <w:p w14:paraId="14561D3F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451EFFFB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60,983</w:t>
            </w:r>
          </w:p>
        </w:tc>
        <w:tc>
          <w:tcPr>
            <w:tcW w:w="279" w:type="dxa"/>
          </w:tcPr>
          <w:p w14:paraId="6A8C0E8F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38CDF425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60,983</w:t>
            </w:r>
          </w:p>
        </w:tc>
        <w:tc>
          <w:tcPr>
            <w:tcW w:w="261" w:type="dxa"/>
          </w:tcPr>
          <w:p w14:paraId="0E111913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361A2725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65,557</w:t>
            </w:r>
          </w:p>
        </w:tc>
        <w:tc>
          <w:tcPr>
            <w:tcW w:w="236" w:type="dxa"/>
          </w:tcPr>
          <w:p w14:paraId="117ECB7F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08D5C313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65,557</w:t>
            </w:r>
          </w:p>
        </w:tc>
      </w:tr>
      <w:tr w:rsidR="00150307" w:rsidRPr="009013CB" w14:paraId="2C1F9548" w14:textId="77777777" w:rsidTr="00AA554A">
        <w:tc>
          <w:tcPr>
            <w:tcW w:w="3969" w:type="dxa"/>
          </w:tcPr>
          <w:p w14:paraId="5CA1D950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514F1860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79" w:type="dxa"/>
          </w:tcPr>
          <w:p w14:paraId="42B4896B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5B586676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61" w:type="dxa"/>
          </w:tcPr>
          <w:p w14:paraId="1C50973A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245C9348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  <w:tc>
          <w:tcPr>
            <w:tcW w:w="236" w:type="dxa"/>
          </w:tcPr>
          <w:p w14:paraId="0247321F" w14:textId="77777777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7EAF16E1" w:rsidR="00150307" w:rsidRPr="009013CB" w:rsidRDefault="00150307" w:rsidP="00150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</w:tr>
      <w:tr w:rsidR="008C71F8" w:rsidRPr="009013CB" w14:paraId="56E5AEB9" w14:textId="77777777" w:rsidTr="00AA554A">
        <w:tc>
          <w:tcPr>
            <w:tcW w:w="3969" w:type="dxa"/>
          </w:tcPr>
          <w:p w14:paraId="52AEC79D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4844D92D" w:rsidR="008C71F8" w:rsidRPr="009013CB" w:rsidRDefault="00150307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</w:t>
            </w:r>
            <w:r w:rsidR="00811EC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113</w:t>
            </w:r>
          </w:p>
        </w:tc>
        <w:tc>
          <w:tcPr>
            <w:tcW w:w="279" w:type="dxa"/>
          </w:tcPr>
          <w:p w14:paraId="492F748A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4927F01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707AB6BF" w:rsidR="008C71F8" w:rsidRPr="009013CB" w:rsidRDefault="00150307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0C606F07" w:rsidR="008C71F8" w:rsidRPr="009013CB" w:rsidRDefault="008C71F8" w:rsidP="008C7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6D179AC0" w14:textId="77777777" w:rsidR="00997875" w:rsidRDefault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3D98A406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C7CA9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D93FCA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70F868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68F68752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B230F3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530CC426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DD8E5" w14:textId="77777777" w:rsidR="00997875" w:rsidRPr="009013CB" w:rsidRDefault="00997875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3B2E2CD1" w:rsidR="0015135A" w:rsidRPr="00997875" w:rsidRDefault="008C71F8" w:rsidP="0099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701BD1CB" w14:textId="62F1B0B6" w:rsidR="00B10DA2" w:rsidRDefault="00085901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  <w:r w:rsidR="00E56DEB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D88BAF0" w14:textId="1FC52BB9" w:rsidR="00B77D94" w:rsidRPr="009013CB" w:rsidRDefault="00850E46" w:rsidP="00B77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 wp14:anchorId="733AD259" wp14:editId="42EFAD67">
            <wp:simplePos x="0" y="0"/>
            <wp:positionH relativeFrom="margin">
              <wp:align>center</wp:align>
            </wp:positionH>
            <wp:positionV relativeFrom="paragraph">
              <wp:posOffset>137028</wp:posOffset>
            </wp:positionV>
            <wp:extent cx="6579235" cy="3638550"/>
            <wp:effectExtent l="0" t="0" r="0" b="0"/>
            <wp:wrapTight wrapText="bothSides">
              <wp:wrapPolygon edited="0">
                <wp:start x="7755" y="113"/>
                <wp:lineTo x="7317" y="679"/>
                <wp:lineTo x="7317" y="905"/>
                <wp:lineTo x="7568" y="2149"/>
                <wp:lineTo x="7568" y="2262"/>
                <wp:lineTo x="10632" y="3958"/>
                <wp:lineTo x="3690" y="4071"/>
                <wp:lineTo x="3690" y="4863"/>
                <wp:lineTo x="10757" y="5768"/>
                <wp:lineTo x="4503" y="5881"/>
                <wp:lineTo x="2627" y="6220"/>
                <wp:lineTo x="2627" y="7577"/>
                <wp:lineTo x="2189" y="8369"/>
                <wp:lineTo x="1689" y="9386"/>
                <wp:lineTo x="1313" y="11196"/>
                <wp:lineTo x="1251" y="13005"/>
                <wp:lineTo x="1501" y="14815"/>
                <wp:lineTo x="2126" y="16624"/>
                <wp:lineTo x="2189" y="17076"/>
                <wp:lineTo x="3815" y="18434"/>
                <wp:lineTo x="4315" y="18434"/>
                <wp:lineTo x="7317" y="20243"/>
                <wp:lineTo x="7443" y="21487"/>
                <wp:lineTo x="14260" y="21487"/>
                <wp:lineTo x="14260" y="18434"/>
                <wp:lineTo x="17199" y="18434"/>
                <wp:lineTo x="19451" y="17642"/>
                <wp:lineTo x="19451" y="16624"/>
                <wp:lineTo x="20076" y="14815"/>
                <wp:lineTo x="20326" y="13005"/>
                <wp:lineTo x="20326" y="11196"/>
                <wp:lineTo x="19951" y="9386"/>
                <wp:lineTo x="19326" y="8142"/>
                <wp:lineTo x="19138" y="6333"/>
                <wp:lineTo x="17074" y="5881"/>
                <wp:lineTo x="10757" y="5768"/>
                <wp:lineTo x="18325" y="4863"/>
                <wp:lineTo x="18325" y="4071"/>
                <wp:lineTo x="20326" y="3732"/>
                <wp:lineTo x="20389" y="2940"/>
                <wp:lineTo x="14135" y="2149"/>
                <wp:lineTo x="14510" y="452"/>
                <wp:lineTo x="14510" y="113"/>
                <wp:lineTo x="7755" y="113"/>
              </wp:wrapPolygon>
            </wp:wrapTight>
            <wp:docPr id="6970275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027508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9256" cy="3639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7CA9">
        <w:rPr>
          <w:rFonts w:asciiTheme="majorBidi" w:hAnsiTheme="majorBidi" w:cstheme="majorBidi" w:hint="cs"/>
          <w:b/>
          <w:bCs/>
          <w:i/>
          <w:iCs/>
          <w:noProof/>
          <w:sz w:val="30"/>
          <w:szCs w:val="30"/>
        </w:rPr>
        <w:drawing>
          <wp:anchor distT="0" distB="0" distL="114300" distR="114300" simplePos="0" relativeHeight="251658241" behindDoc="1" locked="0" layoutInCell="1" allowOverlap="1" wp14:anchorId="380F3F94" wp14:editId="6A2B17E5">
            <wp:simplePos x="0" y="0"/>
            <wp:positionH relativeFrom="margin">
              <wp:align>center</wp:align>
            </wp:positionH>
            <wp:positionV relativeFrom="paragraph">
              <wp:posOffset>4007854</wp:posOffset>
            </wp:positionV>
            <wp:extent cx="6583045" cy="3599815"/>
            <wp:effectExtent l="0" t="0" r="0" b="635"/>
            <wp:wrapTight wrapText="bothSides">
              <wp:wrapPolygon edited="0">
                <wp:start x="7751" y="114"/>
                <wp:lineTo x="7313" y="686"/>
                <wp:lineTo x="7313" y="914"/>
                <wp:lineTo x="7501" y="2172"/>
                <wp:lineTo x="4563" y="4001"/>
                <wp:lineTo x="3750" y="4115"/>
                <wp:lineTo x="3750" y="4458"/>
                <wp:lineTo x="4250" y="5830"/>
                <wp:lineTo x="3375" y="6630"/>
                <wp:lineTo x="2438" y="7658"/>
                <wp:lineTo x="2125" y="8344"/>
                <wp:lineTo x="1625" y="9487"/>
                <wp:lineTo x="1375" y="10859"/>
                <wp:lineTo x="1313" y="11316"/>
                <wp:lineTo x="1250" y="13145"/>
                <wp:lineTo x="1563" y="14974"/>
                <wp:lineTo x="2250" y="16803"/>
                <wp:lineTo x="2313" y="17717"/>
                <wp:lineTo x="4563" y="18632"/>
                <wp:lineTo x="7001" y="18632"/>
                <wp:lineTo x="7063" y="21490"/>
                <wp:lineTo x="14564" y="21490"/>
                <wp:lineTo x="14564" y="18632"/>
                <wp:lineTo x="16877" y="18632"/>
                <wp:lineTo x="19377" y="17717"/>
                <wp:lineTo x="19377" y="16803"/>
                <wp:lineTo x="20064" y="14974"/>
                <wp:lineTo x="20314" y="13145"/>
                <wp:lineTo x="20314" y="11316"/>
                <wp:lineTo x="20002" y="9487"/>
                <wp:lineTo x="19189" y="7658"/>
                <wp:lineTo x="18689" y="7087"/>
                <wp:lineTo x="17314" y="5830"/>
                <wp:lineTo x="18377" y="4572"/>
                <wp:lineTo x="18439" y="4001"/>
                <wp:lineTo x="17814" y="4001"/>
                <wp:lineTo x="20502" y="3201"/>
                <wp:lineTo x="20377" y="2515"/>
                <wp:lineTo x="14189" y="2172"/>
                <wp:lineTo x="14314" y="800"/>
                <wp:lineTo x="14251" y="114"/>
                <wp:lineTo x="7751" y="114"/>
              </wp:wrapPolygon>
            </wp:wrapTight>
            <wp:docPr id="17655624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56245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3192" cy="3599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4A05" w:rsidRPr="009013CB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757F6DA" w14:textId="06B60504" w:rsidR="002965EB" w:rsidRPr="009013CB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965EB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965EB" w:rsidRPr="00EC7CA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64A5F889" w14:textId="77777777" w:rsidR="002965EB" w:rsidRPr="009013C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991B" w14:textId="7E5E1F64" w:rsidR="00A0782B" w:rsidRPr="009013CB" w:rsidRDefault="00A0782B" w:rsidP="00844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2C7B">
        <w:rPr>
          <w:rFonts w:asciiTheme="majorBidi" w:hAnsiTheme="majorBidi" w:cstheme="majorBidi"/>
          <w:spacing w:val="-4"/>
          <w:sz w:val="30"/>
          <w:szCs w:val="30"/>
          <w:cs/>
        </w:rPr>
        <w:t>อัตราภาษีเงินได้ที่แท้จริงรวมของกลุ่มบริษัทสำหรับระยะเวลา</w:t>
      </w:r>
      <w:r w:rsidR="008C71F8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CF372A" w:rsidRPr="00432C7B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8C71F8">
        <w:rPr>
          <w:rFonts w:asciiTheme="majorBidi" w:hAnsiTheme="majorBidi" w:cstheme="majorBidi" w:hint="cs"/>
          <w:spacing w:val="-4"/>
          <w:sz w:val="30"/>
          <w:szCs w:val="30"/>
          <w:cs/>
        </w:rPr>
        <w:t>้า</w:t>
      </w:r>
      <w:r w:rsidR="00844912" w:rsidRPr="00432C7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27464" w:rsidRPr="00432C7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8C71F8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E27464" w:rsidRPr="00432C7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ยน </w:t>
      </w:r>
      <w:r w:rsidR="00971620" w:rsidRPr="00432C7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422D2" w:rsidRPr="00432C7B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D2354" w:rsidRPr="00432C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32C7B">
        <w:rPr>
          <w:rFonts w:asciiTheme="majorBidi" w:hAnsiTheme="majorBidi" w:cstheme="majorBidi"/>
          <w:spacing w:val="-4"/>
          <w:sz w:val="30"/>
          <w:szCs w:val="30"/>
          <w:cs/>
        </w:rPr>
        <w:t>คือร้อยล</w:t>
      </w:r>
      <w:r w:rsidR="00204FE7" w:rsidRPr="00432C7B">
        <w:rPr>
          <w:rFonts w:asciiTheme="majorBidi" w:hAnsiTheme="majorBidi" w:cstheme="majorBidi"/>
          <w:spacing w:val="-4"/>
          <w:sz w:val="30"/>
          <w:szCs w:val="30"/>
          <w:cs/>
        </w:rPr>
        <w:t>ะ</w:t>
      </w:r>
      <w:r w:rsidR="00204FE7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A9">
        <w:rPr>
          <w:rFonts w:asciiTheme="majorBidi" w:hAnsiTheme="majorBidi" w:cstheme="majorBidi"/>
          <w:sz w:val="30"/>
          <w:szCs w:val="30"/>
        </w:rPr>
        <w:t>18.3</w:t>
      </w:r>
      <w:r w:rsidR="00442F1B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7422D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C71F8">
        <w:rPr>
          <w:rFonts w:asciiTheme="majorBidi" w:hAnsiTheme="majorBidi" w:cstheme="majorBidi"/>
          <w:i/>
          <w:iCs/>
          <w:sz w:val="30"/>
          <w:szCs w:val="30"/>
        </w:rPr>
        <w:t>19.1</w:t>
      </w:r>
      <w:r w:rsidR="00136A5F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9013CB">
        <w:rPr>
          <w:rFonts w:asciiTheme="majorBidi" w:hAnsiTheme="majorBidi" w:cstheme="majorBidi"/>
          <w:sz w:val="30"/>
          <w:szCs w:val="30"/>
          <w:cs/>
        </w:rPr>
        <w:t>มีสาเหตุหลักจากบริษัทย่อยมี</w:t>
      </w:r>
      <w:r w:rsidR="000208DF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การใช้ขาดทุนทางภาษีเดิมที่ไม่ได้บันทึก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8C71F8">
        <w:rPr>
          <w:rFonts w:asciiTheme="majorBidi" w:hAnsiTheme="majorBidi" w:cstheme="majorBidi" w:hint="cs"/>
          <w:sz w:val="30"/>
          <w:szCs w:val="30"/>
          <w:cs/>
        </w:rPr>
        <w:t>เ</w:t>
      </w:r>
      <w:r w:rsidR="00CF372A">
        <w:rPr>
          <w:rFonts w:asciiTheme="majorBidi" w:hAnsiTheme="majorBidi" w:cstheme="majorBidi" w:hint="cs"/>
          <w:sz w:val="30"/>
          <w:szCs w:val="30"/>
          <w:cs/>
        </w:rPr>
        <w:t>ก</w:t>
      </w:r>
      <w:r w:rsidR="008C71F8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27464">
        <w:rPr>
          <w:rFonts w:asciiTheme="majorBidi" w:hAnsiTheme="majorBidi" w:cstheme="majorBidi"/>
          <w:sz w:val="30"/>
          <w:szCs w:val="30"/>
        </w:rPr>
        <w:t xml:space="preserve">30 </w:t>
      </w:r>
      <w:r w:rsidR="008C71F8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27464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sz w:val="30"/>
          <w:szCs w:val="30"/>
        </w:rPr>
        <w:t>2568</w:t>
      </w:r>
      <w:r w:rsidR="00971620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EC7CA9">
        <w:rPr>
          <w:rFonts w:asciiTheme="majorBidi" w:hAnsiTheme="majorBidi" w:cstheme="majorBidi"/>
          <w:sz w:val="30"/>
          <w:szCs w:val="30"/>
        </w:rPr>
        <w:t>19.3</w:t>
      </w:r>
      <w:r w:rsidR="003753E1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0D498A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8D1B46"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C71F8">
        <w:rPr>
          <w:rFonts w:asciiTheme="majorBidi" w:hAnsiTheme="majorBidi" w:cstheme="majorBidi"/>
          <w:i/>
          <w:iCs/>
          <w:sz w:val="30"/>
          <w:szCs w:val="30"/>
        </w:rPr>
        <w:t>11.8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21B5E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</w:t>
      </w:r>
      <w:r w:rsidR="000D3705" w:rsidRPr="009013CB">
        <w:rPr>
          <w:rFonts w:asciiTheme="majorBidi" w:hAnsiTheme="majorBidi" w:cstheme="majorBidi"/>
          <w:sz w:val="30"/>
          <w:szCs w:val="30"/>
          <w:cs/>
        </w:rPr>
        <w:t>หลักจากเงินปันผลรับซึ่งได้รับยกเว้นในทางภาษี</w:t>
      </w:r>
    </w:p>
    <w:p w14:paraId="36952718" w14:textId="77777777" w:rsidR="00E27464" w:rsidRDefault="00E27464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C21F0" w14:textId="7E554E76" w:rsidR="00E27464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E27464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27464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1585133" w14:textId="77777777" w:rsidR="00E27464" w:rsidRDefault="00E27464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5"/>
        <w:gridCol w:w="1693"/>
        <w:gridCol w:w="1696"/>
        <w:gridCol w:w="1350"/>
        <w:gridCol w:w="231"/>
        <w:gridCol w:w="1365"/>
      </w:tblGrid>
      <w:tr w:rsidR="00E27464" w:rsidRPr="00E36DF9" w14:paraId="3A7D9341" w14:textId="77777777" w:rsidTr="00855717">
        <w:trPr>
          <w:tblHeader/>
        </w:trPr>
        <w:tc>
          <w:tcPr>
            <w:tcW w:w="2845" w:type="dxa"/>
            <w:vAlign w:val="bottom"/>
          </w:tcPr>
          <w:p w14:paraId="7AFDE5B7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79628E05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6" w:type="dxa"/>
            <w:vAlign w:val="bottom"/>
          </w:tcPr>
          <w:p w14:paraId="54EF4F6D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7BC6DAF1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6CA414B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6837A9E5" w14:textId="77777777" w:rsidR="00E27464" w:rsidRPr="00E36DF9" w:rsidDel="00D43E7A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27464" w:rsidRPr="00E36DF9" w14:paraId="4D5181C1" w14:textId="77777777" w:rsidTr="00855717">
        <w:trPr>
          <w:tblHeader/>
        </w:trPr>
        <w:tc>
          <w:tcPr>
            <w:tcW w:w="2845" w:type="dxa"/>
          </w:tcPr>
          <w:p w14:paraId="7E86EF03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198C5475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790C47A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CE4A19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FFD6963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47C0DFAB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7464" w:rsidRPr="00E36DF9" w14:paraId="7C1A92A9" w14:textId="77777777" w:rsidTr="00855717">
        <w:trPr>
          <w:tblHeader/>
        </w:trPr>
        <w:tc>
          <w:tcPr>
            <w:tcW w:w="2845" w:type="dxa"/>
          </w:tcPr>
          <w:p w14:paraId="4AEBB2C3" w14:textId="33EC1982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6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93" w:type="dxa"/>
          </w:tcPr>
          <w:p w14:paraId="4F35C106" w14:textId="77777777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C3AE961" w14:textId="77777777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182526" w14:textId="77777777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85606C2" w14:textId="77777777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74E2628" w14:textId="77777777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27464" w:rsidRPr="00E36DF9" w14:paraId="5342C054" w14:textId="77777777" w:rsidTr="00855717">
        <w:trPr>
          <w:tblHeader/>
        </w:trPr>
        <w:tc>
          <w:tcPr>
            <w:tcW w:w="2845" w:type="dxa"/>
          </w:tcPr>
          <w:p w14:paraId="22795E33" w14:textId="66715078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5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36566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693" w:type="dxa"/>
          </w:tcPr>
          <w:p w14:paraId="251F874C" w14:textId="03C39269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656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A794A" w:rsidRPr="00636566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6365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365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3656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6" w:type="dxa"/>
          </w:tcPr>
          <w:p w14:paraId="45962E00" w14:textId="2F2ADE2F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65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3656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D6F831A" w14:textId="6F9F8CB4" w:rsidR="00E27464" w:rsidRPr="00636566" w:rsidRDefault="00EA794A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566">
              <w:rPr>
                <w:rFonts w:asciiTheme="majorBidi" w:hAnsiTheme="majorBidi" w:cstheme="majorBidi"/>
                <w:sz w:val="30"/>
                <w:szCs w:val="30"/>
              </w:rPr>
              <w:t>0.078</w:t>
            </w:r>
          </w:p>
        </w:tc>
        <w:tc>
          <w:tcPr>
            <w:tcW w:w="231" w:type="dxa"/>
          </w:tcPr>
          <w:p w14:paraId="2A0552C4" w14:textId="77777777" w:rsidR="00E27464" w:rsidRPr="00636566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944E645" w14:textId="1A8A476B" w:rsidR="00E27464" w:rsidRPr="00636566" w:rsidRDefault="00EA794A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566">
              <w:rPr>
                <w:rFonts w:asciiTheme="majorBidi" w:hAnsiTheme="majorBidi" w:cstheme="majorBidi"/>
                <w:sz w:val="30"/>
                <w:szCs w:val="30"/>
              </w:rPr>
              <w:t>15.52</w:t>
            </w:r>
          </w:p>
        </w:tc>
      </w:tr>
      <w:tr w:rsidR="00E27464" w:rsidRPr="00E36DF9" w14:paraId="757D43F9" w14:textId="77777777" w:rsidTr="00855717">
        <w:trPr>
          <w:tblHeader/>
        </w:trPr>
        <w:tc>
          <w:tcPr>
            <w:tcW w:w="2845" w:type="dxa"/>
          </w:tcPr>
          <w:p w14:paraId="42D9397F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227F94F4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138229FD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917E1E" w14:textId="77777777" w:rsidR="00E27464" w:rsidRPr="008F6E88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FA00901" w14:textId="77777777" w:rsidR="00E27464" w:rsidRPr="008F6E88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39866FD6" w14:textId="77777777" w:rsidR="00E27464" w:rsidRPr="008F6E88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7464" w:rsidRPr="00E36DF9" w14:paraId="6681DCCB" w14:textId="77777777" w:rsidTr="00855717">
        <w:trPr>
          <w:tblHeader/>
        </w:trPr>
        <w:tc>
          <w:tcPr>
            <w:tcW w:w="2845" w:type="dxa"/>
          </w:tcPr>
          <w:p w14:paraId="61A5A27D" w14:textId="78726BB0" w:rsidR="00E27464" w:rsidRPr="006F48EB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93" w:type="dxa"/>
          </w:tcPr>
          <w:p w14:paraId="2A577924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8CF2AD9" w14:textId="77777777" w:rsidR="00E27464" w:rsidRPr="00E36DF9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EABBFB1" w14:textId="77777777" w:rsidR="00E27464" w:rsidRPr="008F6E88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E5C2B0" w14:textId="77777777" w:rsidR="00E27464" w:rsidRPr="008F6E88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526ACE86" w14:textId="77777777" w:rsidR="00E27464" w:rsidRPr="008F6E88" w:rsidRDefault="00E27464" w:rsidP="0085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7464" w:rsidRPr="00E36DF9" w14:paraId="5D913266" w14:textId="77777777" w:rsidTr="00855717">
        <w:trPr>
          <w:tblHeader/>
        </w:trPr>
        <w:tc>
          <w:tcPr>
            <w:tcW w:w="2845" w:type="dxa"/>
          </w:tcPr>
          <w:p w14:paraId="1F004A17" w14:textId="6062EA76" w:rsidR="00E27464" w:rsidRPr="00E36DF9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9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0793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93" w:type="dxa"/>
          </w:tcPr>
          <w:p w14:paraId="69270EDF" w14:textId="47BB74D9" w:rsidR="00E27464" w:rsidRPr="00E36DF9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96" w:type="dxa"/>
          </w:tcPr>
          <w:p w14:paraId="1A727BE6" w14:textId="7A61E6E7" w:rsidR="00E27464" w:rsidRPr="00E36DF9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507D5D6" w14:textId="02724A8D" w:rsidR="00E27464" w:rsidRPr="008F6E88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0.116</w:t>
            </w:r>
          </w:p>
        </w:tc>
        <w:tc>
          <w:tcPr>
            <w:tcW w:w="231" w:type="dxa"/>
          </w:tcPr>
          <w:p w14:paraId="08A33DD3" w14:textId="77777777" w:rsidR="00E27464" w:rsidRPr="008F6E88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79877B46" w14:textId="7CACB531" w:rsidR="00E27464" w:rsidRPr="008F6E88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23.08</w:t>
            </w:r>
          </w:p>
        </w:tc>
      </w:tr>
    </w:tbl>
    <w:p w14:paraId="0D906041" w14:textId="77777777" w:rsidR="00343FE1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507DFC" w14:textId="61774D02" w:rsidR="00E27464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343FE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43FE1">
        <w:rPr>
          <w:rFonts w:asciiTheme="majorBidi" w:hAnsiTheme="majorBidi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729A851" w14:textId="77777777" w:rsidR="00343FE1" w:rsidRPr="009013CB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CEE4BFC" w14:textId="77777777" w:rsidR="00343FE1" w:rsidRPr="00754CBA" w:rsidRDefault="00343FE1" w:rsidP="00343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CBA">
        <w:rPr>
          <w:rFonts w:asciiTheme="majorBidi" w:hAnsiTheme="majorBidi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54CBA">
        <w:rPr>
          <w:rFonts w:asciiTheme="majorBidi" w:hAnsiTheme="majorBidi" w:cs="Angsana New"/>
          <w:i/>
          <w:iCs/>
          <w:sz w:val="30"/>
          <w:szCs w:val="30"/>
          <w:cs/>
        </w:rPr>
        <w:t xml:space="preserve">   </w:t>
      </w:r>
    </w:p>
    <w:p w14:paraId="5D40184B" w14:textId="23085EEF" w:rsidR="00E27464" w:rsidRDefault="00343FE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3FE1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343F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FE1">
        <w:rPr>
          <w:rFonts w:asciiTheme="majorBidi" w:hAnsiTheme="majorBidi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05868141" w14:textId="40E878CC" w:rsidR="00A67394" w:rsidRDefault="00A67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B3D1710" w14:textId="677F1941" w:rsidR="00E27464" w:rsidRPr="009013CB" w:rsidRDefault="00E27464" w:rsidP="00E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2C7960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9013CB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9013CB" w14:paraId="3EBBDB67" w14:textId="77777777" w:rsidTr="005B2F38">
        <w:tc>
          <w:tcPr>
            <w:tcW w:w="3302" w:type="pct"/>
            <w:vAlign w:val="bottom"/>
          </w:tcPr>
          <w:p w14:paraId="7774589E" w14:textId="79F53756" w:rsidR="00AB61FA" w:rsidRPr="009013CB" w:rsidRDefault="00844912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27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928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274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27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9013CB" w14:paraId="69A49F8B" w14:textId="77777777" w:rsidTr="00AA554A">
        <w:tc>
          <w:tcPr>
            <w:tcW w:w="3302" w:type="pct"/>
          </w:tcPr>
          <w:p w14:paraId="47DCC899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9013C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64EF" w:rsidRPr="009013CB" w14:paraId="714EF83A" w14:textId="77777777" w:rsidTr="005B2F38">
        <w:tc>
          <w:tcPr>
            <w:tcW w:w="3302" w:type="pct"/>
          </w:tcPr>
          <w:p w14:paraId="12243F53" w14:textId="7DFEB943" w:rsidR="006A64EF" w:rsidRPr="009013CB" w:rsidRDefault="006A64EF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139E13BE" w14:textId="77777777" w:rsidR="006A64EF" w:rsidRPr="009013CB" w:rsidRDefault="006A64EF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2682987" w14:textId="77777777" w:rsidR="006A64EF" w:rsidRPr="009013CB" w:rsidRDefault="006A64EF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610E0126" w14:textId="77777777" w:rsidR="006A64EF" w:rsidRPr="009013CB" w:rsidRDefault="006A64EF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64EF" w:rsidRPr="009013CB" w14:paraId="4261D0AE" w14:textId="77777777" w:rsidTr="00855717">
        <w:tc>
          <w:tcPr>
            <w:tcW w:w="3302" w:type="pct"/>
          </w:tcPr>
          <w:p w14:paraId="143055FE" w14:textId="5D0FB197" w:rsidR="006A64EF" w:rsidRPr="006C45A3" w:rsidRDefault="006A64EF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1D5FA99F" w14:textId="3E1CE1FF" w:rsidR="006A64EF" w:rsidRPr="00233875" w:rsidRDefault="006A64EF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33" w:type="pct"/>
            <w:vAlign w:val="bottom"/>
          </w:tcPr>
          <w:p w14:paraId="79FB0303" w14:textId="77777777" w:rsidR="006A64EF" w:rsidRPr="009013CB" w:rsidRDefault="006A64EF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2DAF8A85" w14:textId="7516BBF1" w:rsidR="006A64EF" w:rsidRPr="00DD426D" w:rsidRDefault="006A64EF" w:rsidP="00DD426D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6A64EF" w:rsidRPr="009013CB" w14:paraId="61563FD8" w14:textId="77777777" w:rsidTr="00855717">
        <w:tc>
          <w:tcPr>
            <w:tcW w:w="3302" w:type="pct"/>
          </w:tcPr>
          <w:p w14:paraId="3D8F7E2D" w14:textId="7E18293F" w:rsidR="006A64EF" w:rsidRPr="009013CB" w:rsidRDefault="006A64EF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44E84B74" w14:textId="7FF33F88" w:rsidR="006A64EF" w:rsidRPr="009013CB" w:rsidRDefault="006A64EF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3,148</w:t>
            </w:r>
          </w:p>
        </w:tc>
        <w:tc>
          <w:tcPr>
            <w:tcW w:w="133" w:type="pct"/>
            <w:vAlign w:val="bottom"/>
          </w:tcPr>
          <w:p w14:paraId="1EA38971" w14:textId="77777777" w:rsidR="006A64EF" w:rsidRPr="009013CB" w:rsidRDefault="006A64EF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2DC87E6" w14:textId="31D9491B" w:rsidR="006A64EF" w:rsidRPr="00DD426D" w:rsidRDefault="006A64EF" w:rsidP="00DD426D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6A64EF" w:rsidRPr="007F1BAC" w14:paraId="507BD32A" w14:textId="77777777" w:rsidTr="00855717">
        <w:tc>
          <w:tcPr>
            <w:tcW w:w="3302" w:type="pct"/>
          </w:tcPr>
          <w:p w14:paraId="278E1C07" w14:textId="75FA48AA" w:rsidR="006A64EF" w:rsidRPr="00EF500F" w:rsidRDefault="006A64EF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5F337" w14:textId="1DC2A8DB" w:rsidR="006A64EF" w:rsidRPr="005B218D" w:rsidRDefault="006A64EF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3,335</w:t>
            </w:r>
          </w:p>
        </w:tc>
        <w:tc>
          <w:tcPr>
            <w:tcW w:w="133" w:type="pct"/>
            <w:vAlign w:val="bottom"/>
          </w:tcPr>
          <w:p w14:paraId="57E04112" w14:textId="77777777" w:rsidR="006A64EF" w:rsidRPr="005B218D" w:rsidRDefault="006A64EF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D434D" w14:textId="4FD4A037" w:rsidR="006A64EF" w:rsidRPr="0055097A" w:rsidRDefault="006A64EF" w:rsidP="00DD426D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2,660</w:t>
            </w:r>
          </w:p>
        </w:tc>
      </w:tr>
    </w:tbl>
    <w:p w14:paraId="389F2AFB" w14:textId="64C93B1A" w:rsidR="004B0450" w:rsidRPr="009013CB" w:rsidRDefault="004B0450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8E9B3E" w14:textId="46F32F68" w:rsidR="003706A7" w:rsidRPr="009013CB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t>อ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9013CB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7A6E8624" w:rsidR="00286EB0" w:rsidRPr="009013CB" w:rsidRDefault="00286EB0" w:rsidP="00E7337E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DC79EA"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="00183FE7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08763B" w14:textId="57C959B6" w:rsidR="00BE2EF0" w:rsidRPr="009013CB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B693E" w14:textId="6C3A51B9" w:rsidR="000C27FB" w:rsidRPr="008F18DC" w:rsidRDefault="000C27FB" w:rsidP="000C2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</w:rPr>
      </w:pPr>
    </w:p>
    <w:p w14:paraId="31641FA3" w14:textId="69D5A540" w:rsidR="00811ECC" w:rsidRPr="009013CB" w:rsidRDefault="00811ECC" w:rsidP="0081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85668A" w14:textId="0403B1AA" w:rsidR="000E7F9F" w:rsidRPr="008F18DC" w:rsidRDefault="000E7F9F" w:rsidP="008F18DC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sectPr w:rsidR="000E7F9F" w:rsidRPr="008F18DC" w:rsidSect="007A2B4C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ED9C9" w14:textId="77777777" w:rsidR="00001ADE" w:rsidRDefault="00001ADE">
      <w:r>
        <w:separator/>
      </w:r>
    </w:p>
  </w:endnote>
  <w:endnote w:type="continuationSeparator" w:id="0">
    <w:p w14:paraId="6C0C4A0A" w14:textId="77777777" w:rsidR="00001ADE" w:rsidRDefault="00001ADE">
      <w:r>
        <w:continuationSeparator/>
      </w:r>
    </w:p>
  </w:endnote>
  <w:endnote w:type="continuationNotice" w:id="1">
    <w:p w14:paraId="339ECB8F" w14:textId="77777777" w:rsidR="00001ADE" w:rsidRDefault="00001A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7AD2" w14:textId="77777777" w:rsidR="00001ADE" w:rsidRDefault="00001ADE">
      <w:r>
        <w:separator/>
      </w:r>
    </w:p>
  </w:footnote>
  <w:footnote w:type="continuationSeparator" w:id="0">
    <w:p w14:paraId="54A704D6" w14:textId="77777777" w:rsidR="00001ADE" w:rsidRDefault="00001ADE">
      <w:r>
        <w:continuationSeparator/>
      </w:r>
    </w:p>
  </w:footnote>
  <w:footnote w:type="continuationNotice" w:id="1">
    <w:p w14:paraId="651C57EE" w14:textId="77777777" w:rsidR="00001ADE" w:rsidRDefault="00001A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B97259">
      <w:rPr>
        <w:rFonts w:ascii="Angsana New" w:hAnsi="Angsana New" w:cs="Angsana New" w:hint="cs"/>
        <w:b/>
        <w:bCs/>
        <w:sz w:val="32"/>
        <w:szCs w:val="32"/>
        <w:cs/>
      </w:rPr>
      <w:t>ระหว่าง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77D073AE" w:rsidR="00685665" w:rsidRDefault="006C265F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Pr="00924C58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D7628E" w:rsidRPr="00D37285">
      <w:rPr>
        <w:rFonts w:ascii="Angsana New" w:hAnsi="Angsana New" w:cs="Angsana New"/>
        <w:sz w:val="32"/>
        <w:szCs w:val="32"/>
        <w:lang w:bidi="th-TH"/>
      </w:rPr>
      <w:t>256</w:t>
    </w:r>
    <w:r w:rsidR="007422D2">
      <w:rPr>
        <w:rFonts w:ascii="Angsana New" w:hAnsi="Angsana New" w:cs="Angsana New"/>
        <w:sz w:val="32"/>
        <w:szCs w:val="32"/>
        <w:lang w:val="en-US" w:bidi="th-TH"/>
      </w:rPr>
      <w:t>8</w:t>
    </w:r>
    <w:r w:rsidR="00D7628E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="00685665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1ADE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2EC5"/>
    <w:rsid w:val="000132DF"/>
    <w:rsid w:val="000135CB"/>
    <w:rsid w:val="00014E23"/>
    <w:rsid w:val="00015364"/>
    <w:rsid w:val="00015C52"/>
    <w:rsid w:val="00016540"/>
    <w:rsid w:val="000202DC"/>
    <w:rsid w:val="0002055E"/>
    <w:rsid w:val="000208DF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CFE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807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208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0DA1"/>
    <w:rsid w:val="00061A80"/>
    <w:rsid w:val="000624A5"/>
    <w:rsid w:val="0006276B"/>
    <w:rsid w:val="00062C4B"/>
    <w:rsid w:val="00063020"/>
    <w:rsid w:val="00063093"/>
    <w:rsid w:val="00063612"/>
    <w:rsid w:val="00063C95"/>
    <w:rsid w:val="000652EC"/>
    <w:rsid w:val="00066174"/>
    <w:rsid w:val="00066461"/>
    <w:rsid w:val="00066524"/>
    <w:rsid w:val="000667FD"/>
    <w:rsid w:val="000670CB"/>
    <w:rsid w:val="000675C1"/>
    <w:rsid w:val="00067A00"/>
    <w:rsid w:val="000701EB"/>
    <w:rsid w:val="00070D48"/>
    <w:rsid w:val="00071BA8"/>
    <w:rsid w:val="00071E82"/>
    <w:rsid w:val="0007276B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1786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901E2"/>
    <w:rsid w:val="0009177C"/>
    <w:rsid w:val="000917BC"/>
    <w:rsid w:val="00092224"/>
    <w:rsid w:val="00092CB6"/>
    <w:rsid w:val="000931D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B7492"/>
    <w:rsid w:val="000C00BB"/>
    <w:rsid w:val="000C00C1"/>
    <w:rsid w:val="000C12C2"/>
    <w:rsid w:val="000C1F3C"/>
    <w:rsid w:val="000C27FB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0E5D"/>
    <w:rsid w:val="000D2AD0"/>
    <w:rsid w:val="000D3705"/>
    <w:rsid w:val="000D3B78"/>
    <w:rsid w:val="000D3D86"/>
    <w:rsid w:val="000D3F3E"/>
    <w:rsid w:val="000D4432"/>
    <w:rsid w:val="000D498A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1CBD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E7F9F"/>
    <w:rsid w:val="000F0134"/>
    <w:rsid w:val="000F0251"/>
    <w:rsid w:val="000F0E53"/>
    <w:rsid w:val="000F18E1"/>
    <w:rsid w:val="000F2500"/>
    <w:rsid w:val="000F2E40"/>
    <w:rsid w:val="000F3074"/>
    <w:rsid w:val="000F30BE"/>
    <w:rsid w:val="000F72E6"/>
    <w:rsid w:val="000F7622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5AE0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4A09"/>
    <w:rsid w:val="0013611D"/>
    <w:rsid w:val="0013657B"/>
    <w:rsid w:val="00136A5F"/>
    <w:rsid w:val="00136F11"/>
    <w:rsid w:val="0013717D"/>
    <w:rsid w:val="00137743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307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1D6"/>
    <w:rsid w:val="001603D0"/>
    <w:rsid w:val="0016041F"/>
    <w:rsid w:val="00160499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67DB8"/>
    <w:rsid w:val="00170AC6"/>
    <w:rsid w:val="00170CB3"/>
    <w:rsid w:val="00170EB5"/>
    <w:rsid w:val="00170FEF"/>
    <w:rsid w:val="00171105"/>
    <w:rsid w:val="00171787"/>
    <w:rsid w:val="00172081"/>
    <w:rsid w:val="0017245A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3E9"/>
    <w:rsid w:val="001924E5"/>
    <w:rsid w:val="0019386D"/>
    <w:rsid w:val="00193BFA"/>
    <w:rsid w:val="00193CDA"/>
    <w:rsid w:val="00194187"/>
    <w:rsid w:val="001951B6"/>
    <w:rsid w:val="00195304"/>
    <w:rsid w:val="001958A6"/>
    <w:rsid w:val="00195C95"/>
    <w:rsid w:val="00196D6C"/>
    <w:rsid w:val="001970E8"/>
    <w:rsid w:val="001A0707"/>
    <w:rsid w:val="001A07B7"/>
    <w:rsid w:val="001A0FAD"/>
    <w:rsid w:val="001A123E"/>
    <w:rsid w:val="001A161A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28F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1D61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4DBF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242B"/>
    <w:rsid w:val="001E3763"/>
    <w:rsid w:val="001E47E6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452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55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51C4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730"/>
    <w:rsid w:val="00233875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8CE"/>
    <w:rsid w:val="002539C6"/>
    <w:rsid w:val="002539E7"/>
    <w:rsid w:val="0025486A"/>
    <w:rsid w:val="0025598A"/>
    <w:rsid w:val="00255C1A"/>
    <w:rsid w:val="00256C6E"/>
    <w:rsid w:val="0025705F"/>
    <w:rsid w:val="00260F0D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D73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1D1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6C72"/>
    <w:rsid w:val="002A76F7"/>
    <w:rsid w:val="002A7BA5"/>
    <w:rsid w:val="002B037C"/>
    <w:rsid w:val="002B0856"/>
    <w:rsid w:val="002B087D"/>
    <w:rsid w:val="002B1F41"/>
    <w:rsid w:val="002B2AE8"/>
    <w:rsid w:val="002B3308"/>
    <w:rsid w:val="002B35E0"/>
    <w:rsid w:val="002B37B3"/>
    <w:rsid w:val="002B455C"/>
    <w:rsid w:val="002B4BCE"/>
    <w:rsid w:val="002B5CD9"/>
    <w:rsid w:val="002B70E1"/>
    <w:rsid w:val="002C16FC"/>
    <w:rsid w:val="002C35D9"/>
    <w:rsid w:val="002C35F3"/>
    <w:rsid w:val="002C3756"/>
    <w:rsid w:val="002C4228"/>
    <w:rsid w:val="002C5027"/>
    <w:rsid w:val="002C55A6"/>
    <w:rsid w:val="002C56BB"/>
    <w:rsid w:val="002C589E"/>
    <w:rsid w:val="002C62E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166"/>
    <w:rsid w:val="002F7969"/>
    <w:rsid w:val="002F7E2C"/>
    <w:rsid w:val="002F7EBB"/>
    <w:rsid w:val="00300191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2FF1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875"/>
    <w:rsid w:val="00316ABB"/>
    <w:rsid w:val="00317513"/>
    <w:rsid w:val="003177CF"/>
    <w:rsid w:val="003200ED"/>
    <w:rsid w:val="00320F09"/>
    <w:rsid w:val="00322E3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080"/>
    <w:rsid w:val="00330EA8"/>
    <w:rsid w:val="00331012"/>
    <w:rsid w:val="00331639"/>
    <w:rsid w:val="0033195A"/>
    <w:rsid w:val="00331D1B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3FE1"/>
    <w:rsid w:val="003440F4"/>
    <w:rsid w:val="00344165"/>
    <w:rsid w:val="0034436B"/>
    <w:rsid w:val="0034495A"/>
    <w:rsid w:val="00344C39"/>
    <w:rsid w:val="0034585C"/>
    <w:rsid w:val="003463C0"/>
    <w:rsid w:val="00346A0B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496"/>
    <w:rsid w:val="00371E0E"/>
    <w:rsid w:val="00371FE3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4FA6"/>
    <w:rsid w:val="003D58D8"/>
    <w:rsid w:val="003D6009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3F21"/>
    <w:rsid w:val="003E424C"/>
    <w:rsid w:val="003E602B"/>
    <w:rsid w:val="003E6F42"/>
    <w:rsid w:val="003E754E"/>
    <w:rsid w:val="003F06E0"/>
    <w:rsid w:val="003F2895"/>
    <w:rsid w:val="003F2B11"/>
    <w:rsid w:val="003F2DC4"/>
    <w:rsid w:val="003F4D36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01FA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2C7B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3FA1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AFC"/>
    <w:rsid w:val="00472BB2"/>
    <w:rsid w:val="00473046"/>
    <w:rsid w:val="00473CBE"/>
    <w:rsid w:val="00473FEB"/>
    <w:rsid w:val="004745E7"/>
    <w:rsid w:val="0047466D"/>
    <w:rsid w:val="0047494C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2859"/>
    <w:rsid w:val="00492C76"/>
    <w:rsid w:val="00493216"/>
    <w:rsid w:val="00493FF3"/>
    <w:rsid w:val="00495AC1"/>
    <w:rsid w:val="00495C96"/>
    <w:rsid w:val="004960BE"/>
    <w:rsid w:val="00496258"/>
    <w:rsid w:val="00496730"/>
    <w:rsid w:val="00496E0A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C781A"/>
    <w:rsid w:val="004D01C2"/>
    <w:rsid w:val="004D1B22"/>
    <w:rsid w:val="004D23DD"/>
    <w:rsid w:val="004D2901"/>
    <w:rsid w:val="004D29F8"/>
    <w:rsid w:val="004D2A09"/>
    <w:rsid w:val="004D2A74"/>
    <w:rsid w:val="004D2A99"/>
    <w:rsid w:val="004D2E74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1363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A71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0CF1"/>
    <w:rsid w:val="005210C0"/>
    <w:rsid w:val="0052121C"/>
    <w:rsid w:val="0052141E"/>
    <w:rsid w:val="00521933"/>
    <w:rsid w:val="00521B5E"/>
    <w:rsid w:val="00521E77"/>
    <w:rsid w:val="0052221F"/>
    <w:rsid w:val="00522EA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4203"/>
    <w:rsid w:val="00547D5C"/>
    <w:rsid w:val="00550185"/>
    <w:rsid w:val="0055097A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6EF2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31E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4C67"/>
    <w:rsid w:val="0058540A"/>
    <w:rsid w:val="00585762"/>
    <w:rsid w:val="00587F35"/>
    <w:rsid w:val="005905FC"/>
    <w:rsid w:val="00590909"/>
    <w:rsid w:val="005911EE"/>
    <w:rsid w:val="0059139F"/>
    <w:rsid w:val="00591656"/>
    <w:rsid w:val="00591ED5"/>
    <w:rsid w:val="00592B8D"/>
    <w:rsid w:val="00592E5E"/>
    <w:rsid w:val="00592FED"/>
    <w:rsid w:val="0059334C"/>
    <w:rsid w:val="005939D8"/>
    <w:rsid w:val="00594C70"/>
    <w:rsid w:val="00594F42"/>
    <w:rsid w:val="005953D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572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18D"/>
    <w:rsid w:val="005B234F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2660"/>
    <w:rsid w:val="005C3F33"/>
    <w:rsid w:val="005C4256"/>
    <w:rsid w:val="005C438D"/>
    <w:rsid w:val="005C53B8"/>
    <w:rsid w:val="005C5931"/>
    <w:rsid w:val="005C60DC"/>
    <w:rsid w:val="005C6558"/>
    <w:rsid w:val="005C6714"/>
    <w:rsid w:val="005C7203"/>
    <w:rsid w:val="005C7312"/>
    <w:rsid w:val="005C7776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0DC"/>
    <w:rsid w:val="005D633C"/>
    <w:rsid w:val="005D66FC"/>
    <w:rsid w:val="005D67C4"/>
    <w:rsid w:val="005E1639"/>
    <w:rsid w:val="005E164B"/>
    <w:rsid w:val="005E3254"/>
    <w:rsid w:val="005E3C43"/>
    <w:rsid w:val="005E3D84"/>
    <w:rsid w:val="005E4FDF"/>
    <w:rsid w:val="005E51B1"/>
    <w:rsid w:val="005E548A"/>
    <w:rsid w:val="005E5B12"/>
    <w:rsid w:val="005E5B79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329"/>
    <w:rsid w:val="005F46F9"/>
    <w:rsid w:val="005F470B"/>
    <w:rsid w:val="005F50F1"/>
    <w:rsid w:val="005F5654"/>
    <w:rsid w:val="005F6B49"/>
    <w:rsid w:val="005F6C9F"/>
    <w:rsid w:val="005F776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3A5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2DCE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566"/>
    <w:rsid w:val="00636621"/>
    <w:rsid w:val="006367F9"/>
    <w:rsid w:val="00636BDA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8C4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2F54"/>
    <w:rsid w:val="0065370D"/>
    <w:rsid w:val="006539FC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B7F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9624A"/>
    <w:rsid w:val="006A0094"/>
    <w:rsid w:val="006A0424"/>
    <w:rsid w:val="006A08F4"/>
    <w:rsid w:val="006A0B46"/>
    <w:rsid w:val="006A0CA1"/>
    <w:rsid w:val="006A13B6"/>
    <w:rsid w:val="006A161C"/>
    <w:rsid w:val="006A1B37"/>
    <w:rsid w:val="006A1D11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4EF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5F"/>
    <w:rsid w:val="006C26E8"/>
    <w:rsid w:val="006C2A15"/>
    <w:rsid w:val="006C2B06"/>
    <w:rsid w:val="006C3157"/>
    <w:rsid w:val="006C45A3"/>
    <w:rsid w:val="006C4DE5"/>
    <w:rsid w:val="006C4F56"/>
    <w:rsid w:val="006C5080"/>
    <w:rsid w:val="006C51E9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5C1D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1055"/>
    <w:rsid w:val="006F27DE"/>
    <w:rsid w:val="006F30BF"/>
    <w:rsid w:val="006F3D01"/>
    <w:rsid w:val="006F3E67"/>
    <w:rsid w:val="006F41E8"/>
    <w:rsid w:val="006F48EB"/>
    <w:rsid w:val="006F4F47"/>
    <w:rsid w:val="006F5506"/>
    <w:rsid w:val="006F5B58"/>
    <w:rsid w:val="006F66B2"/>
    <w:rsid w:val="006F6F6F"/>
    <w:rsid w:val="006F7097"/>
    <w:rsid w:val="006F7572"/>
    <w:rsid w:val="0070035A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890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1E42"/>
    <w:rsid w:val="007422D2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4CBA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67EAC"/>
    <w:rsid w:val="007705A6"/>
    <w:rsid w:val="00770666"/>
    <w:rsid w:val="00771381"/>
    <w:rsid w:val="0077221C"/>
    <w:rsid w:val="00772F04"/>
    <w:rsid w:val="007739E6"/>
    <w:rsid w:val="00773B1F"/>
    <w:rsid w:val="00773B2A"/>
    <w:rsid w:val="0077410E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1F8B"/>
    <w:rsid w:val="00782266"/>
    <w:rsid w:val="007825D0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AAB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2B4C"/>
    <w:rsid w:val="007A3612"/>
    <w:rsid w:val="007A3917"/>
    <w:rsid w:val="007A3BA2"/>
    <w:rsid w:val="007A3E87"/>
    <w:rsid w:val="007A45CD"/>
    <w:rsid w:val="007A4BFA"/>
    <w:rsid w:val="007A5F88"/>
    <w:rsid w:val="007A607A"/>
    <w:rsid w:val="007A659F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1BAC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696"/>
    <w:rsid w:val="00803896"/>
    <w:rsid w:val="00803A47"/>
    <w:rsid w:val="00804802"/>
    <w:rsid w:val="00804A5B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0FE4"/>
    <w:rsid w:val="00811102"/>
    <w:rsid w:val="00811ECC"/>
    <w:rsid w:val="008121BA"/>
    <w:rsid w:val="00812B7B"/>
    <w:rsid w:val="0081331F"/>
    <w:rsid w:val="0081356A"/>
    <w:rsid w:val="0081453D"/>
    <w:rsid w:val="00814A98"/>
    <w:rsid w:val="00814B45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2CF5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6CFA"/>
    <w:rsid w:val="008279EF"/>
    <w:rsid w:val="00827BCF"/>
    <w:rsid w:val="008303EE"/>
    <w:rsid w:val="00830C7F"/>
    <w:rsid w:val="008313B7"/>
    <w:rsid w:val="00831AA5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0452"/>
    <w:rsid w:val="0084112B"/>
    <w:rsid w:val="00841738"/>
    <w:rsid w:val="00843974"/>
    <w:rsid w:val="00843FB4"/>
    <w:rsid w:val="00844912"/>
    <w:rsid w:val="00844E82"/>
    <w:rsid w:val="00844FF3"/>
    <w:rsid w:val="0084559F"/>
    <w:rsid w:val="0084565F"/>
    <w:rsid w:val="00845973"/>
    <w:rsid w:val="00845B17"/>
    <w:rsid w:val="00846506"/>
    <w:rsid w:val="00846FCE"/>
    <w:rsid w:val="00847836"/>
    <w:rsid w:val="008478B6"/>
    <w:rsid w:val="00850204"/>
    <w:rsid w:val="0085045B"/>
    <w:rsid w:val="008506FA"/>
    <w:rsid w:val="0085092F"/>
    <w:rsid w:val="00850D3B"/>
    <w:rsid w:val="00850E46"/>
    <w:rsid w:val="0085140E"/>
    <w:rsid w:val="008519A4"/>
    <w:rsid w:val="00852025"/>
    <w:rsid w:val="008522E2"/>
    <w:rsid w:val="008547C2"/>
    <w:rsid w:val="008551FF"/>
    <w:rsid w:val="00855717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3F1B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33D"/>
    <w:rsid w:val="0088488C"/>
    <w:rsid w:val="00884BC6"/>
    <w:rsid w:val="00884CB9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6B69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7A7"/>
    <w:rsid w:val="008C4BEF"/>
    <w:rsid w:val="008C4D1A"/>
    <w:rsid w:val="008C646B"/>
    <w:rsid w:val="008C65CF"/>
    <w:rsid w:val="008C706F"/>
    <w:rsid w:val="008C71F8"/>
    <w:rsid w:val="008C7729"/>
    <w:rsid w:val="008C7F47"/>
    <w:rsid w:val="008D022F"/>
    <w:rsid w:val="008D10DE"/>
    <w:rsid w:val="008D15E0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A16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18DC"/>
    <w:rsid w:val="008F2251"/>
    <w:rsid w:val="008F270D"/>
    <w:rsid w:val="008F392F"/>
    <w:rsid w:val="008F39F9"/>
    <w:rsid w:val="008F3E1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0B9"/>
    <w:rsid w:val="00901134"/>
    <w:rsid w:val="009013CB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051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361"/>
    <w:rsid w:val="00927E9E"/>
    <w:rsid w:val="0093105B"/>
    <w:rsid w:val="0093283F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641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36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0D0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217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97875"/>
    <w:rsid w:val="009A019D"/>
    <w:rsid w:val="009A0D62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5BF3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0C6C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94F"/>
    <w:rsid w:val="009D4F51"/>
    <w:rsid w:val="009D60E5"/>
    <w:rsid w:val="009D66E6"/>
    <w:rsid w:val="009D67E8"/>
    <w:rsid w:val="009D6DC3"/>
    <w:rsid w:val="009D72D0"/>
    <w:rsid w:val="009E0591"/>
    <w:rsid w:val="009E0CA7"/>
    <w:rsid w:val="009E0D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540"/>
    <w:rsid w:val="009F6763"/>
    <w:rsid w:val="009F678C"/>
    <w:rsid w:val="009F6D91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169"/>
    <w:rsid w:val="00A05321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69A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093"/>
    <w:rsid w:val="00A541A7"/>
    <w:rsid w:val="00A541F8"/>
    <w:rsid w:val="00A545FC"/>
    <w:rsid w:val="00A56803"/>
    <w:rsid w:val="00A602EC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394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491C"/>
    <w:rsid w:val="00A755BF"/>
    <w:rsid w:val="00A760FB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436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DFA"/>
    <w:rsid w:val="00AA0E9C"/>
    <w:rsid w:val="00AA12EC"/>
    <w:rsid w:val="00AA2398"/>
    <w:rsid w:val="00AA25D6"/>
    <w:rsid w:val="00AA2BC2"/>
    <w:rsid w:val="00AA3760"/>
    <w:rsid w:val="00AA3BF1"/>
    <w:rsid w:val="00AA3CA3"/>
    <w:rsid w:val="00AA4FB7"/>
    <w:rsid w:val="00AA554A"/>
    <w:rsid w:val="00AA5791"/>
    <w:rsid w:val="00AA5CF2"/>
    <w:rsid w:val="00AA5ED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0B"/>
    <w:rsid w:val="00AC016B"/>
    <w:rsid w:val="00AC09E6"/>
    <w:rsid w:val="00AC1002"/>
    <w:rsid w:val="00AC17B2"/>
    <w:rsid w:val="00AC1BFD"/>
    <w:rsid w:val="00AC27E6"/>
    <w:rsid w:val="00AC2A2C"/>
    <w:rsid w:val="00AC35D0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1F6D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A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B50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3E"/>
    <w:rsid w:val="00B330DB"/>
    <w:rsid w:val="00B33DB9"/>
    <w:rsid w:val="00B35824"/>
    <w:rsid w:val="00B35D32"/>
    <w:rsid w:val="00B3600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2D7E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77D94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97259"/>
    <w:rsid w:val="00BA0018"/>
    <w:rsid w:val="00BA0997"/>
    <w:rsid w:val="00BA2298"/>
    <w:rsid w:val="00BA2571"/>
    <w:rsid w:val="00BA263F"/>
    <w:rsid w:val="00BA277C"/>
    <w:rsid w:val="00BA2EF0"/>
    <w:rsid w:val="00BA3BBB"/>
    <w:rsid w:val="00BA3BCF"/>
    <w:rsid w:val="00BA3CAE"/>
    <w:rsid w:val="00BA4C62"/>
    <w:rsid w:val="00BA4DB2"/>
    <w:rsid w:val="00BA4E9E"/>
    <w:rsid w:val="00BA5BC9"/>
    <w:rsid w:val="00BA6550"/>
    <w:rsid w:val="00BA699B"/>
    <w:rsid w:val="00BA6D76"/>
    <w:rsid w:val="00BA77B9"/>
    <w:rsid w:val="00BA78A1"/>
    <w:rsid w:val="00BB0704"/>
    <w:rsid w:val="00BB1382"/>
    <w:rsid w:val="00BB1D5E"/>
    <w:rsid w:val="00BB2765"/>
    <w:rsid w:val="00BB277B"/>
    <w:rsid w:val="00BB32E1"/>
    <w:rsid w:val="00BB342E"/>
    <w:rsid w:val="00BB364D"/>
    <w:rsid w:val="00BB392B"/>
    <w:rsid w:val="00BB3A61"/>
    <w:rsid w:val="00BB3CA0"/>
    <w:rsid w:val="00BB4C43"/>
    <w:rsid w:val="00BB5F22"/>
    <w:rsid w:val="00BB614C"/>
    <w:rsid w:val="00BB61EB"/>
    <w:rsid w:val="00BB6AE7"/>
    <w:rsid w:val="00BB7133"/>
    <w:rsid w:val="00BB734A"/>
    <w:rsid w:val="00BC051D"/>
    <w:rsid w:val="00BC0523"/>
    <w:rsid w:val="00BC0BAD"/>
    <w:rsid w:val="00BC0BF1"/>
    <w:rsid w:val="00BC2665"/>
    <w:rsid w:val="00BC2A39"/>
    <w:rsid w:val="00BC2F42"/>
    <w:rsid w:val="00BC398A"/>
    <w:rsid w:val="00BC3FD1"/>
    <w:rsid w:val="00BC3FF2"/>
    <w:rsid w:val="00BC4A17"/>
    <w:rsid w:val="00BC4C6E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1DF0"/>
    <w:rsid w:val="00BF23EA"/>
    <w:rsid w:val="00BF2463"/>
    <w:rsid w:val="00BF247A"/>
    <w:rsid w:val="00BF285E"/>
    <w:rsid w:val="00BF286B"/>
    <w:rsid w:val="00BF2E15"/>
    <w:rsid w:val="00BF3311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3A73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2D0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50B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4A2A"/>
    <w:rsid w:val="00C4521D"/>
    <w:rsid w:val="00C4537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6ED1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B57"/>
    <w:rsid w:val="00C71C43"/>
    <w:rsid w:val="00C7265A"/>
    <w:rsid w:val="00C72A62"/>
    <w:rsid w:val="00C72F9D"/>
    <w:rsid w:val="00C734BD"/>
    <w:rsid w:val="00C74296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4119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21F"/>
    <w:rsid w:val="00CC53EE"/>
    <w:rsid w:val="00CC5469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D7938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2D8A"/>
    <w:rsid w:val="00CE3D1E"/>
    <w:rsid w:val="00CE3F04"/>
    <w:rsid w:val="00CE4108"/>
    <w:rsid w:val="00CE4624"/>
    <w:rsid w:val="00CE46B6"/>
    <w:rsid w:val="00CE4918"/>
    <w:rsid w:val="00CE51BC"/>
    <w:rsid w:val="00CE59DB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72A"/>
    <w:rsid w:val="00CF3BAA"/>
    <w:rsid w:val="00CF3E3C"/>
    <w:rsid w:val="00CF4428"/>
    <w:rsid w:val="00CF57FB"/>
    <w:rsid w:val="00CF67B5"/>
    <w:rsid w:val="00CF6A21"/>
    <w:rsid w:val="00D01312"/>
    <w:rsid w:val="00D0176C"/>
    <w:rsid w:val="00D019DA"/>
    <w:rsid w:val="00D0250B"/>
    <w:rsid w:val="00D03197"/>
    <w:rsid w:val="00D03597"/>
    <w:rsid w:val="00D0364E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1FC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A76"/>
    <w:rsid w:val="00D41E18"/>
    <w:rsid w:val="00D4218B"/>
    <w:rsid w:val="00D4240B"/>
    <w:rsid w:val="00D42B25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86D"/>
    <w:rsid w:val="00D55AB7"/>
    <w:rsid w:val="00D55D7D"/>
    <w:rsid w:val="00D55FC9"/>
    <w:rsid w:val="00D56B45"/>
    <w:rsid w:val="00D575DD"/>
    <w:rsid w:val="00D60F2D"/>
    <w:rsid w:val="00D61151"/>
    <w:rsid w:val="00D615DF"/>
    <w:rsid w:val="00D61724"/>
    <w:rsid w:val="00D62286"/>
    <w:rsid w:val="00D62864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03E"/>
    <w:rsid w:val="00D75803"/>
    <w:rsid w:val="00D75889"/>
    <w:rsid w:val="00D7628E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2F85"/>
    <w:rsid w:val="00D8306C"/>
    <w:rsid w:val="00D8369B"/>
    <w:rsid w:val="00D8394C"/>
    <w:rsid w:val="00D83B03"/>
    <w:rsid w:val="00D84287"/>
    <w:rsid w:val="00D84410"/>
    <w:rsid w:val="00D85D4E"/>
    <w:rsid w:val="00D85F51"/>
    <w:rsid w:val="00D862F2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979F5"/>
    <w:rsid w:val="00DA074B"/>
    <w:rsid w:val="00DA0B05"/>
    <w:rsid w:val="00DA0C42"/>
    <w:rsid w:val="00DA186E"/>
    <w:rsid w:val="00DA2C71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44E7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3EB0"/>
    <w:rsid w:val="00DD426D"/>
    <w:rsid w:val="00DD45CB"/>
    <w:rsid w:val="00DD4C42"/>
    <w:rsid w:val="00DD4FBB"/>
    <w:rsid w:val="00DD5F3B"/>
    <w:rsid w:val="00DD645B"/>
    <w:rsid w:val="00DD73C0"/>
    <w:rsid w:val="00DD7670"/>
    <w:rsid w:val="00DE0577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0771"/>
    <w:rsid w:val="00E21DC7"/>
    <w:rsid w:val="00E226A7"/>
    <w:rsid w:val="00E228A3"/>
    <w:rsid w:val="00E228E8"/>
    <w:rsid w:val="00E22A63"/>
    <w:rsid w:val="00E22DAD"/>
    <w:rsid w:val="00E22E16"/>
    <w:rsid w:val="00E23EEC"/>
    <w:rsid w:val="00E2435C"/>
    <w:rsid w:val="00E24624"/>
    <w:rsid w:val="00E25F30"/>
    <w:rsid w:val="00E26168"/>
    <w:rsid w:val="00E27464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CC9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6E6D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BD8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5E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94A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5C3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C7CA9"/>
    <w:rsid w:val="00ED006A"/>
    <w:rsid w:val="00ED0173"/>
    <w:rsid w:val="00ED186A"/>
    <w:rsid w:val="00ED1D10"/>
    <w:rsid w:val="00ED235C"/>
    <w:rsid w:val="00ED2C3E"/>
    <w:rsid w:val="00ED44A6"/>
    <w:rsid w:val="00ED49C8"/>
    <w:rsid w:val="00ED4FB6"/>
    <w:rsid w:val="00ED51A2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0C5"/>
    <w:rsid w:val="00EF22F3"/>
    <w:rsid w:val="00EF23EE"/>
    <w:rsid w:val="00EF2694"/>
    <w:rsid w:val="00EF2F93"/>
    <w:rsid w:val="00EF3109"/>
    <w:rsid w:val="00EF36B2"/>
    <w:rsid w:val="00EF4406"/>
    <w:rsid w:val="00EF500F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53"/>
    <w:rsid w:val="00F147DB"/>
    <w:rsid w:val="00F149CF"/>
    <w:rsid w:val="00F15451"/>
    <w:rsid w:val="00F15F88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AEB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362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47D8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660"/>
    <w:rsid w:val="00F71AE4"/>
    <w:rsid w:val="00F723D5"/>
    <w:rsid w:val="00F74A33"/>
    <w:rsid w:val="00F75223"/>
    <w:rsid w:val="00F75971"/>
    <w:rsid w:val="00F7602F"/>
    <w:rsid w:val="00F77B31"/>
    <w:rsid w:val="00F80096"/>
    <w:rsid w:val="00F8089F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5B4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0855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2600"/>
    <w:rsid w:val="00FC3409"/>
    <w:rsid w:val="00FC3CA0"/>
    <w:rsid w:val="00FC4080"/>
    <w:rsid w:val="00FC5022"/>
    <w:rsid w:val="00FC524B"/>
    <w:rsid w:val="00FC598E"/>
    <w:rsid w:val="00FC599D"/>
    <w:rsid w:val="00FC5B07"/>
    <w:rsid w:val="00FC5F18"/>
    <w:rsid w:val="00FC626E"/>
    <w:rsid w:val="00FC68C3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16DC91C3-6693-4599-9F87-2F6AEE6A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E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BD65F29-A1BA-4ACB-B3C0-5B18B33D2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483</TotalTime>
  <Pages>8</Pages>
  <Words>1122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Pachara, Howpinjai</cp:lastModifiedBy>
  <cp:revision>75</cp:revision>
  <cp:lastPrinted>2025-08-12T16:33:00Z</cp:lastPrinted>
  <dcterms:created xsi:type="dcterms:W3CDTF">2025-05-07T16:54:00Z</dcterms:created>
  <dcterms:modified xsi:type="dcterms:W3CDTF">2025-10-31T07:17:00Z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