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1684" w14:textId="23363D79" w:rsidR="00654E70" w:rsidRPr="00296BD8" w:rsidRDefault="00654E70" w:rsidP="00F57E7C">
      <w:pPr>
        <w:pStyle w:val="IndexHeading1"/>
        <w:tabs>
          <w:tab w:val="left" w:pos="3729"/>
        </w:tabs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b w:val="0"/>
          <w:bCs/>
          <w:sz w:val="28"/>
          <w:szCs w:val="28"/>
          <w:lang w:val="en-US" w:bidi="th-TH"/>
        </w:rPr>
      </w:pP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 xml:space="preserve">หมายเหตุ   </w:t>
      </w: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lang w:bidi="th-TH"/>
        </w:rPr>
        <w:t xml:space="preserve">   </w:t>
      </w: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  <w:r w:rsidR="00F57E7C"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ab/>
      </w:r>
    </w:p>
    <w:p w14:paraId="7563B897" w14:textId="77777777" w:rsidR="00654E70" w:rsidRPr="002350DA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16"/>
          <w:szCs w:val="16"/>
          <w:cs/>
        </w:rPr>
      </w:pPr>
    </w:p>
    <w:p w14:paraId="0DAD75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1DECA43" w14:textId="77777777" w:rsidR="00BC5293" w:rsidRPr="00BC5293" w:rsidRDefault="00903604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สินทรัพย์</w:t>
      </w:r>
      <w:r w:rsidR="00E87690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ต้นทุนของ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สัญญา</w:t>
      </w:r>
    </w:p>
    <w:p w14:paraId="2AF13AF5" w14:textId="4B72D9F2" w:rsidR="00683B23" w:rsidRPr="00476DEE" w:rsidRDefault="005A416F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>
        <w:rPr>
          <w:rFonts w:asciiTheme="minorBidi" w:eastAsia="Cordia New" w:hAnsiTheme="minorBidi" w:cs="Cordi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469C42E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66F1F9A4" w14:textId="0B359CDB" w:rsidR="00E16C62" w:rsidRPr="002C228B" w:rsidRDefault="00654E70" w:rsidP="002C22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CD12E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0059A139" w14:textId="2C8C985B" w:rsidR="00376BC6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4BEFD3B9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631DCF">
        <w:rPr>
          <w:rFonts w:asciiTheme="minorBidi" w:eastAsia="Cordia New" w:hAnsiTheme="minorBidi" w:cstheme="minorBidi"/>
          <w:sz w:val="28"/>
          <w:szCs w:val="28"/>
          <w:cs/>
        </w:rPr>
        <w:t>วันที่</w:t>
      </w:r>
      <w:r w:rsidRPr="00631DCF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221DC3" w:rsidRPr="00631DCF">
        <w:rPr>
          <w:rFonts w:asciiTheme="minorBidi" w:eastAsia="Cordia New" w:hAnsiTheme="minorBidi" w:cstheme="minorBidi"/>
          <w:sz w:val="28"/>
          <w:szCs w:val="28"/>
        </w:rPr>
        <w:t xml:space="preserve">7 </w:t>
      </w:r>
      <w:r w:rsidR="00221DC3" w:rsidRPr="00631DCF">
        <w:rPr>
          <w:rFonts w:asciiTheme="minorBidi" w:eastAsia="Cordia New" w:hAnsiTheme="minorBidi" w:cstheme="minorBidi" w:hint="cs"/>
          <w:sz w:val="28"/>
          <w:szCs w:val="28"/>
          <w:cs/>
        </w:rPr>
        <w:t>พฤศจิกายน</w:t>
      </w:r>
      <w:r w:rsidRPr="00631DCF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631DCF">
        <w:rPr>
          <w:rFonts w:asciiTheme="minorBidi" w:eastAsia="Cordia New" w:hAnsiTheme="minorBidi" w:cstheme="minorBidi"/>
          <w:sz w:val="28"/>
          <w:szCs w:val="28"/>
        </w:rPr>
        <w:t>256</w:t>
      </w:r>
      <w:r w:rsidR="0095148C" w:rsidRPr="00631DCF">
        <w:rPr>
          <w:rFonts w:asciiTheme="minorBidi" w:eastAsia="Cordia New" w:hAnsiTheme="minorBidi" w:cstheme="minorBidi"/>
          <w:sz w:val="28"/>
          <w:szCs w:val="28"/>
        </w:rPr>
        <w:t>8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</w:p>
    <w:p w14:paraId="5C91658F" w14:textId="380407B4" w:rsidR="009F37AC" w:rsidRPr="00C43471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C43471" w:rsidRDefault="0068400E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00A549BD" w14:textId="610A5512" w:rsidR="003A2995" w:rsidRPr="00C43471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2535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2548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70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C43471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C43471">
        <w:rPr>
          <w:rFonts w:asciiTheme="minorBidi" w:eastAsia="Cordia New" w:hAnsiTheme="minorBidi" w:cstheme="minorBidi"/>
          <w:sz w:val="28"/>
          <w:szCs w:val="28"/>
          <w:cs/>
        </w:rPr>
        <w:t>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6F942680" w:rsidR="003A2995" w:rsidRPr="00C43471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  <w:cs/>
        </w:rPr>
        <w:t>โดย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C43471">
        <w:rPr>
          <w:rFonts w:asciiTheme="minorBidi" w:eastAsia="Cordia New" w:hAnsiTheme="minorBidi" w:cstheme="minorBidi"/>
          <w:sz w:val="28"/>
          <w:szCs w:val="28"/>
          <w:cs/>
        </w:rPr>
        <w:t>ของบริษัท</w:t>
      </w:r>
      <w:r w:rsidR="00F12FE9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ย่อย ณ วันที่ </w:t>
      </w:r>
      <w:r w:rsidR="00A020E5" w:rsidRPr="00A020E5">
        <w:rPr>
          <w:rFonts w:asciiTheme="minorBidi" w:eastAsia="Cordia New" w:hAnsiTheme="minorBidi" w:cstheme="minorBidi"/>
          <w:sz w:val="28"/>
          <w:szCs w:val="28"/>
        </w:rPr>
        <w:t xml:space="preserve">30 </w:t>
      </w:r>
      <w:r w:rsidR="002A3DB9">
        <w:rPr>
          <w:rFonts w:asciiTheme="minorBidi" w:eastAsia="Cordia New" w:hAnsiTheme="minorBidi" w:cs="Cordia New" w:hint="cs"/>
          <w:sz w:val="28"/>
          <w:szCs w:val="28"/>
          <w:cs/>
        </w:rPr>
        <w:t>กันยายน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95148C">
        <w:rPr>
          <w:rFonts w:asciiTheme="minorBidi" w:eastAsia="Cordia New" w:hAnsiTheme="minorBidi" w:cstheme="minorBidi"/>
          <w:sz w:val="28"/>
          <w:szCs w:val="28"/>
        </w:rPr>
        <w:t>8</w:t>
      </w:r>
      <w:r w:rsidR="00335297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 w:rsidRPr="00C43471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C43471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Pr="00C43471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val="th-TH"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366A0378" w14:textId="6145F396" w:rsidR="009E3087" w:rsidRDefault="004E4E0E" w:rsidP="00AA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0" w:name="_Hlk66464858"/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34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6C712A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bookmarkEnd w:id="0"/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256</w:t>
      </w:r>
      <w:r w:rsidR="00FC013B">
        <w:rPr>
          <w:rFonts w:asciiTheme="minorBidi" w:eastAsia="Cordia New" w:hAnsiTheme="minorBidi" w:cstheme="minorBidi"/>
          <w:sz w:val="28"/>
          <w:szCs w:val="28"/>
        </w:rPr>
        <w:t>7</w:t>
      </w:r>
    </w:p>
    <w:p w14:paraId="3BF7D4C5" w14:textId="77777777" w:rsidR="008C3BD3" w:rsidRPr="00E36E38" w:rsidRDefault="008C3BD3" w:rsidP="008C3BD3">
      <w:pPr>
        <w:spacing w:after="240"/>
        <w:ind w:left="540" w:right="-45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A335B4A" w14:textId="0ED1C85C" w:rsidR="008C3BD3" w:rsidRDefault="008C3BD3" w:rsidP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Pr="00E36E38">
        <w:rPr>
          <w:rFonts w:asciiTheme="minorBidi" w:eastAsia="Cordia New" w:hAnsiTheme="minorBidi" w:cstheme="minorBidi"/>
          <w:sz w:val="28"/>
          <w:szCs w:val="28"/>
        </w:rPr>
        <w:t>256</w:t>
      </w:r>
      <w:r>
        <w:rPr>
          <w:rFonts w:asciiTheme="minorBidi" w:eastAsia="Cordia New" w:hAnsiTheme="minorBidi" w:cstheme="minorBidi"/>
          <w:sz w:val="28"/>
          <w:szCs w:val="28"/>
        </w:rPr>
        <w:t>8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2DB18179" w14:textId="261FF66F" w:rsidR="009D03EC" w:rsidRPr="00E36E38" w:rsidRDefault="009D03EC" w:rsidP="009D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</w:t>
      </w:r>
      <w:r w:rsidR="009931BC">
        <w:rPr>
          <w:rFonts w:asciiTheme="minorBidi" w:eastAsia="Cordia New" w:hAnsiTheme="minorBidi" w:cstheme="minorBidi" w:hint="cs"/>
          <w:sz w:val="28"/>
          <w:szCs w:val="28"/>
          <w:cs/>
        </w:rPr>
        <w:t>ร</w:t>
      </w:r>
      <w:r>
        <w:rPr>
          <w:rFonts w:asciiTheme="minorBidi" w:eastAsia="Cordia New" w:hAnsiTheme="minorBidi" w:cstheme="minorBidi" w:hint="cs"/>
          <w:sz w:val="28"/>
          <w:szCs w:val="28"/>
          <w:cs/>
        </w:rPr>
        <w:t>เงินระหว่างกาลฉบับภาษาอังกฤษแปลมาจากงบการเงินระหว่างกาลฉบับภาษาไทยนี้</w:t>
      </w:r>
    </w:p>
    <w:p w14:paraId="17106180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>
        <w:rPr>
          <w:rFonts w:asciiTheme="minorBidi" w:eastAsia="Cordia New" w:hAnsiTheme="minorBidi" w:cstheme="minorBidi"/>
          <w:sz w:val="28"/>
          <w:szCs w:val="28"/>
          <w:cs/>
        </w:rPr>
        <w:br w:type="page"/>
      </w:r>
    </w:p>
    <w:p w14:paraId="741C3A6F" w14:textId="088951B6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 xml:space="preserve"> (ข)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E7F8700" w14:textId="5C15B0E8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2B58B3">
        <w:rPr>
          <w:rFonts w:asciiTheme="minorBidi" w:eastAsia="Cordia New" w:hAnsiTheme="minorBidi" w:cstheme="minorBidi"/>
          <w:sz w:val="28"/>
          <w:szCs w:val="28"/>
        </w:rPr>
        <w:t>7</w:t>
      </w:r>
    </w:p>
    <w:p w14:paraId="591E17BF" w14:textId="22401538" w:rsidR="00B560F4" w:rsidRPr="00C43471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(ค)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C43471" w:rsidRDefault="00B560F4" w:rsidP="008429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772BAE4F" w:rsidR="00143782" w:rsidRPr="00C43471" w:rsidRDefault="004E4E0E" w:rsidP="00AE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 w:rsidRPr="00C43471">
        <w:rPr>
          <w:rFonts w:asciiTheme="minorBidi" w:eastAsia="Cordia New" w:hAnsiTheme="minorBidi" w:cstheme="minorBidi"/>
          <w:sz w:val="28"/>
          <w:szCs w:val="28"/>
        </w:rPr>
        <w:t>1</w:t>
      </w:r>
      <w:r w:rsidR="00296BD8">
        <w:rPr>
          <w:rFonts w:asciiTheme="minorBidi" w:eastAsia="Cordia New" w:hAnsiTheme="minorBidi" w:cstheme="minorBidi"/>
          <w:sz w:val="28"/>
          <w:szCs w:val="28"/>
        </w:rPr>
        <w:t>2</w:t>
      </w:r>
    </w:p>
    <w:p w14:paraId="19A4159F" w14:textId="20DE2008" w:rsidR="00857AEA" w:rsidRPr="007B3263" w:rsidRDefault="00804175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470A3EDA" w14:textId="775B896E" w:rsidR="00FA4822" w:rsidRPr="00C43471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C43471">
        <w:rPr>
          <w:rFonts w:asciiTheme="minorBidi" w:hAnsiTheme="minorBidi" w:cstheme="minorBidi"/>
          <w:b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C43471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A86FA0" w:rsidRPr="00C43471">
        <w:rPr>
          <w:rFonts w:asciiTheme="minorBidi" w:eastAsia="Cordia New" w:hAnsiTheme="minorBidi" w:cstheme="minorBidi"/>
          <w:sz w:val="28"/>
          <w:szCs w:val="28"/>
        </w:rPr>
        <w:t>6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สำหรับบุคคลหรือกิจการอื่นที่เกี่ยวข้องกันที่ม</w:t>
      </w:r>
      <w:r w:rsidR="0003005B" w:rsidRPr="00C43471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 w:rsidRPr="00C43471">
        <w:rPr>
          <w:rFonts w:asciiTheme="minorBidi" w:eastAsia="Cordia New" w:hAnsiTheme="minorBidi" w:cstheme="minorBidi"/>
          <w:sz w:val="28"/>
          <w:szCs w:val="28"/>
          <w:cs/>
        </w:rPr>
        <w:t>งวด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C43471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C43471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C43471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C43471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C43471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C43471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C43471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C43471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C43471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8E28EC0" w14:textId="7B3D8295" w:rsidR="008C3BD3" w:rsidRDefault="008C3BD3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01C7911C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B08CA16" w14:textId="77777777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5"/>
        <w:gridCol w:w="1079"/>
        <w:gridCol w:w="270"/>
        <w:gridCol w:w="8"/>
        <w:gridCol w:w="1087"/>
        <w:gridCol w:w="270"/>
        <w:gridCol w:w="1085"/>
        <w:gridCol w:w="270"/>
        <w:gridCol w:w="1150"/>
      </w:tblGrid>
      <w:tr w:rsidR="008509D2" w:rsidRPr="00C43471" w14:paraId="7250B93D" w14:textId="77777777" w:rsidTr="00A962A9">
        <w:trPr>
          <w:tblHeader/>
        </w:trPr>
        <w:tc>
          <w:tcPr>
            <w:tcW w:w="2219" w:type="pct"/>
          </w:tcPr>
          <w:p w14:paraId="6E755422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02" w:type="pct"/>
            <w:gridSpan w:val="4"/>
          </w:tcPr>
          <w:p w14:paraId="262980D5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40352F" w14:textId="07C81620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374522B1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3C" w:rsidRPr="00C43471" w14:paraId="746C5C64" w14:textId="77777777" w:rsidTr="00A962A9">
        <w:trPr>
          <w:tblHeader/>
        </w:trPr>
        <w:tc>
          <w:tcPr>
            <w:tcW w:w="2219" w:type="pct"/>
          </w:tcPr>
          <w:p w14:paraId="1DDF4A4E" w14:textId="055EF740" w:rsidR="00DB6C55" w:rsidRPr="00C43471" w:rsidRDefault="00F22A61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A4586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820ED4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A065F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5" w:type="pct"/>
          </w:tcPr>
          <w:p w14:paraId="1A32509B" w14:textId="4523C4A5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174AFB9D" w14:textId="376029E4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2A37D71" w14:textId="7AADDB55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451035DC" w14:textId="76E901BF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9EF22A6" w14:textId="542F5B69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0610F919" w14:textId="79416347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430EFCD" w14:textId="2A350502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</w:tr>
      <w:tr w:rsidR="00104204" w:rsidRPr="00C43471" w14:paraId="03EB4DFC" w14:textId="77777777" w:rsidTr="001426AA">
        <w:trPr>
          <w:tblHeader/>
        </w:trPr>
        <w:tc>
          <w:tcPr>
            <w:tcW w:w="2219" w:type="pct"/>
          </w:tcPr>
          <w:p w14:paraId="7C216F1F" w14:textId="3EEECBCA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pct"/>
            <w:gridSpan w:val="8"/>
          </w:tcPr>
          <w:p w14:paraId="29B0EFC6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713C" w:rsidRPr="00C43471" w14:paraId="65666090" w14:textId="77777777" w:rsidTr="00D24A13">
        <w:tc>
          <w:tcPr>
            <w:tcW w:w="2219" w:type="pct"/>
          </w:tcPr>
          <w:p w14:paraId="751B61DC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3686204C" w14:textId="77CBE7D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291C253" w14:textId="520EE133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CD8C544" w14:textId="7F3FC76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496BF" w14:textId="3CC12DD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7E7FD72" w14:textId="79EA6DA7" w:rsidR="00104204" w:rsidRPr="00D10E4E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9F2D303" w14:textId="0F6C4A3A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395D057" w14:textId="4DD673F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C6A95" w:rsidRPr="00C43471" w14:paraId="2D577BAF" w14:textId="77777777" w:rsidTr="00D24A13">
        <w:tc>
          <w:tcPr>
            <w:tcW w:w="2219" w:type="pct"/>
          </w:tcPr>
          <w:p w14:paraId="23934EAE" w14:textId="1C680CDC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5" w:type="pct"/>
          </w:tcPr>
          <w:p w14:paraId="653E1EEF" w14:textId="358056AE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B3599BB" w14:textId="2CB6F4E7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72576BC7" w14:textId="587BE813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CEB11F" w14:textId="32CF616A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A6DC79A" w14:textId="6BA01C51" w:rsidR="00EC6A95" w:rsidRPr="00D10E4E" w:rsidRDefault="00593BB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08F5AE0" w14:textId="6A3CA429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69E2DFF" w14:textId="37A21EBF" w:rsidR="00EC6A95" w:rsidRPr="00AF107E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3,072</w:t>
            </w:r>
          </w:p>
        </w:tc>
      </w:tr>
      <w:tr w:rsidR="00EC6A95" w:rsidRPr="00C43471" w14:paraId="4473FF6D" w14:textId="77777777" w:rsidTr="00D24A13">
        <w:tc>
          <w:tcPr>
            <w:tcW w:w="2219" w:type="pct"/>
            <w:vAlign w:val="bottom"/>
          </w:tcPr>
          <w:p w14:paraId="6198A6E9" w14:textId="1F8EB668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5" w:type="pct"/>
          </w:tcPr>
          <w:p w14:paraId="3848187B" w14:textId="178A14E0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0DFE65F" w14:textId="54E7A007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895B37C" w14:textId="1ABF4EAF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213883E" w14:textId="4D5626EB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25E9773" w14:textId="49505280" w:rsidR="00EC6A95" w:rsidRPr="00D10E4E" w:rsidRDefault="00D20A0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20A05">
              <w:rPr>
                <w:rFonts w:asciiTheme="minorBidi" w:eastAsia="Cordia New" w:hAnsiTheme="minorBidi" w:cstheme="minorBidi"/>
                <w:sz w:val="28"/>
                <w:szCs w:val="28"/>
              </w:rPr>
              <w:t>950,038</w:t>
            </w:r>
          </w:p>
        </w:tc>
        <w:tc>
          <w:tcPr>
            <w:tcW w:w="144" w:type="pct"/>
          </w:tcPr>
          <w:p w14:paraId="11E50A52" w14:textId="20BD1552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AC9A2B7" w14:textId="613E693B" w:rsidR="00EC6A95" w:rsidRPr="00AF107E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1,163,370</w:t>
            </w:r>
          </w:p>
        </w:tc>
      </w:tr>
      <w:tr w:rsidR="00EC6A95" w:rsidRPr="00C43471" w14:paraId="5D4B38BD" w14:textId="77777777" w:rsidTr="00D24A13">
        <w:tc>
          <w:tcPr>
            <w:tcW w:w="2219" w:type="pct"/>
            <w:vAlign w:val="bottom"/>
          </w:tcPr>
          <w:p w14:paraId="4C6E98E4" w14:textId="5D4B82E5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5" w:type="pct"/>
          </w:tcPr>
          <w:p w14:paraId="49EC3C5E" w14:textId="274F89AD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6D4BE50" w14:textId="1FFE015C" w:rsidR="00EC6A95" w:rsidRPr="00C43471" w:rsidRDefault="00EC6A95" w:rsidP="00EC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A95C693" w14:textId="2D8410D5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EEFC221" w14:textId="4A6E61E5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EF745D3" w14:textId="275811BD" w:rsidR="00EC6A95" w:rsidRPr="00D10E4E" w:rsidRDefault="00C541D3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541D3">
              <w:rPr>
                <w:rFonts w:asciiTheme="minorBidi" w:eastAsia="Cordia New" w:hAnsiTheme="minorBidi" w:cstheme="minorBidi"/>
                <w:sz w:val="28"/>
                <w:szCs w:val="28"/>
              </w:rPr>
              <w:t>16,106</w:t>
            </w:r>
          </w:p>
        </w:tc>
        <w:tc>
          <w:tcPr>
            <w:tcW w:w="144" w:type="pct"/>
          </w:tcPr>
          <w:p w14:paraId="4F3EA7B0" w14:textId="0670833A" w:rsidR="00EC6A95" w:rsidRPr="00C43471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1B3E454" w14:textId="73DFF241" w:rsidR="00EC6A95" w:rsidRPr="00AF107E" w:rsidRDefault="00EC6A95" w:rsidP="00EC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17,032</w:t>
            </w:r>
          </w:p>
        </w:tc>
      </w:tr>
      <w:tr w:rsidR="007D713C" w:rsidRPr="00C43471" w14:paraId="70B26979" w14:textId="77777777" w:rsidTr="00D24A13">
        <w:tc>
          <w:tcPr>
            <w:tcW w:w="2219" w:type="pct"/>
            <w:vAlign w:val="bottom"/>
          </w:tcPr>
          <w:p w14:paraId="517B943E" w14:textId="693420DB" w:rsidR="00F22A61" w:rsidRPr="009558A0" w:rsidRDefault="00A77557" w:rsidP="00A7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="Cordia New"/>
                <w:sz w:val="28"/>
                <w:szCs w:val="28"/>
                <w:cs/>
              </w:rPr>
            </w:pPr>
            <w:r w:rsidRPr="00FA5185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5" w:type="pct"/>
          </w:tcPr>
          <w:p w14:paraId="0CF2FD92" w14:textId="1999873C" w:rsidR="00A77557" w:rsidRPr="00C43471" w:rsidRDefault="00A77557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0F684DB" w14:textId="2EA12B1C" w:rsidR="00A77557" w:rsidRPr="00C43471" w:rsidRDefault="00A77557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C53B5F3" w14:textId="40595484" w:rsidR="00A77557" w:rsidRPr="00C43471" w:rsidRDefault="00A77557" w:rsidP="00187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27816CC" w14:textId="27B12E8A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40F8320" w14:textId="42204912" w:rsidR="00A77557" w:rsidRPr="00C43471" w:rsidRDefault="00593BB5" w:rsidP="00CC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93BB5">
              <w:rPr>
                <w:rFonts w:asciiTheme="minorBidi" w:eastAsia="Cordia New" w:hAnsiTheme="minorBidi" w:cstheme="minorBidi"/>
                <w:sz w:val="28"/>
                <w:szCs w:val="28"/>
              </w:rPr>
              <w:t>4,205</w:t>
            </w:r>
          </w:p>
        </w:tc>
        <w:tc>
          <w:tcPr>
            <w:tcW w:w="144" w:type="pct"/>
          </w:tcPr>
          <w:p w14:paraId="5226357F" w14:textId="0E81CA96" w:rsidR="00A77557" w:rsidRPr="00C43471" w:rsidRDefault="00A77557" w:rsidP="0063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EDF1EEF" w14:textId="6EC2EC44" w:rsidR="00A77557" w:rsidRPr="00C43471" w:rsidRDefault="004D60BB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7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9558A0" w:rsidRPr="00C43471" w14:paraId="0FA07B69" w14:textId="77777777" w:rsidTr="00D24A13">
        <w:tc>
          <w:tcPr>
            <w:tcW w:w="2219" w:type="pct"/>
            <w:vAlign w:val="bottom"/>
          </w:tcPr>
          <w:p w14:paraId="02D4E41C" w14:textId="77777777" w:rsidR="009558A0" w:rsidRPr="00C43471" w:rsidRDefault="009558A0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3C3FAF62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23818B2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D184A31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7E3186F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E2D440C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986583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67B34AD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D713C" w:rsidRPr="00C43471" w14:paraId="68340BD1" w14:textId="77777777" w:rsidTr="00D24A13">
        <w:tc>
          <w:tcPr>
            <w:tcW w:w="2219" w:type="pct"/>
            <w:vAlign w:val="bottom"/>
          </w:tcPr>
          <w:p w14:paraId="2E3A927E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1812B38F" w14:textId="4C5468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07F28E0" w14:textId="541A49C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94FEE7E" w14:textId="17ED894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A7D3ECD" w14:textId="3CC8D8D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1DF0EF2" w14:textId="09D14BB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54D36E6" w14:textId="77A82B4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3FFF5B" w14:textId="59EC83B2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D713C" w:rsidRPr="00C43471" w14:paraId="79CA6891" w14:textId="77777777" w:rsidTr="00D24A13">
        <w:tc>
          <w:tcPr>
            <w:tcW w:w="2219" w:type="pct"/>
            <w:vAlign w:val="bottom"/>
          </w:tcPr>
          <w:p w14:paraId="2FB62EE3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7B318BC2" w14:textId="0DEBEE61" w:rsidR="00BE470D" w:rsidRPr="00C43471" w:rsidRDefault="00BE470D" w:rsidP="004D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6CB94C0" w14:textId="7EB0FB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B166C95" w14:textId="606F4E13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6505A02" w14:textId="4A71039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399DC50" w14:textId="62FA11F1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0A5BDE2" w14:textId="57CE6E9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1725241" w14:textId="5CD17EA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1E0FF5" w:rsidRPr="00C43471" w14:paraId="04695868" w14:textId="77777777" w:rsidTr="00D24A13">
        <w:tc>
          <w:tcPr>
            <w:tcW w:w="2219" w:type="pct"/>
            <w:vAlign w:val="bottom"/>
          </w:tcPr>
          <w:p w14:paraId="651A8486" w14:textId="3E0291D0" w:rsidR="001E0FF5" w:rsidRPr="00C43471" w:rsidRDefault="001E0FF5" w:rsidP="001E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455B00A4" w14:textId="749CD651" w:rsidR="001E0FF5" w:rsidRPr="00C43471" w:rsidRDefault="00921CE6" w:rsidP="008F4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D23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51</w:t>
            </w:r>
            <w:r w:rsidRPr="00921CE6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5F0D23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093</w:t>
            </w:r>
          </w:p>
        </w:tc>
        <w:tc>
          <w:tcPr>
            <w:tcW w:w="144" w:type="pct"/>
          </w:tcPr>
          <w:p w14:paraId="4F346600" w14:textId="63873B0A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839E059" w14:textId="57B7D2BE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28,508</w:t>
            </w:r>
          </w:p>
        </w:tc>
        <w:tc>
          <w:tcPr>
            <w:tcW w:w="144" w:type="pct"/>
          </w:tcPr>
          <w:p w14:paraId="4F6081B6" w14:textId="0DCF1FAE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45CF29E" w14:textId="7E84F300" w:rsidR="001E0FF5" w:rsidRPr="00E365C1" w:rsidRDefault="005F0D23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D23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44</w:t>
            </w:r>
            <w:r w:rsidRPr="005F0D23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5F0D23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792</w:t>
            </w:r>
          </w:p>
        </w:tc>
        <w:tc>
          <w:tcPr>
            <w:tcW w:w="144" w:type="pct"/>
          </w:tcPr>
          <w:p w14:paraId="3CD46686" w14:textId="52AD05F3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B6DF554" w14:textId="0C10145F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22,225</w:t>
            </w:r>
          </w:p>
        </w:tc>
      </w:tr>
      <w:tr w:rsidR="001E0FF5" w:rsidRPr="00C43471" w14:paraId="7228BBCC" w14:textId="77777777" w:rsidTr="00D24A13">
        <w:tc>
          <w:tcPr>
            <w:tcW w:w="2219" w:type="pct"/>
            <w:vAlign w:val="bottom"/>
          </w:tcPr>
          <w:p w14:paraId="58714CCB" w14:textId="44622830" w:rsidR="001E0FF5" w:rsidRPr="00C43471" w:rsidRDefault="001E0FF5" w:rsidP="001E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D9BFEBC" w14:textId="36ED4669" w:rsidR="001E0FF5" w:rsidRPr="00C43471" w:rsidRDefault="008C173A" w:rsidP="008F4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D23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124</w:t>
            </w:r>
          </w:p>
        </w:tc>
        <w:tc>
          <w:tcPr>
            <w:tcW w:w="144" w:type="pct"/>
          </w:tcPr>
          <w:p w14:paraId="348836DB" w14:textId="60CD157A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D511D" w14:textId="5F951220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128</w:t>
            </w:r>
          </w:p>
        </w:tc>
        <w:tc>
          <w:tcPr>
            <w:tcW w:w="144" w:type="pct"/>
          </w:tcPr>
          <w:p w14:paraId="5C0DB268" w14:textId="410092EB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48216B3" w14:textId="7B5A14CC" w:rsidR="001E0FF5" w:rsidRPr="00E365C1" w:rsidRDefault="005F0D23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D23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124</w:t>
            </w:r>
          </w:p>
        </w:tc>
        <w:tc>
          <w:tcPr>
            <w:tcW w:w="144" w:type="pct"/>
          </w:tcPr>
          <w:p w14:paraId="5DAD9F7A" w14:textId="4AB864CE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BEBFA" w14:textId="3574D29F" w:rsidR="001E0FF5" w:rsidRPr="00C43471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128</w:t>
            </w:r>
          </w:p>
        </w:tc>
      </w:tr>
      <w:tr w:rsidR="001E0FF5" w:rsidRPr="00C43471" w14:paraId="3162D737" w14:textId="77777777" w:rsidTr="00D24A13">
        <w:tc>
          <w:tcPr>
            <w:tcW w:w="2219" w:type="pct"/>
            <w:vAlign w:val="bottom"/>
          </w:tcPr>
          <w:p w14:paraId="1FB9631E" w14:textId="6C83B1FD" w:rsidR="001E0FF5" w:rsidRPr="008E51C2" w:rsidRDefault="001E0FF5" w:rsidP="001E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8E51C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61C3FDB" w14:textId="6D3F89AE" w:rsidR="001E0FF5" w:rsidRPr="005F0D23" w:rsidRDefault="00A72590" w:rsidP="005F0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5F0D2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51</w:t>
            </w:r>
            <w:r w:rsidRPr="005F0D2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F0D2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217</w:t>
            </w:r>
          </w:p>
        </w:tc>
        <w:tc>
          <w:tcPr>
            <w:tcW w:w="144" w:type="pct"/>
          </w:tcPr>
          <w:p w14:paraId="24CA72C0" w14:textId="20BDBD41" w:rsidR="001E0FF5" w:rsidRPr="004A601E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10074" w14:textId="1C17C354" w:rsidR="001E0FF5" w:rsidRPr="004A601E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28,636</w:t>
            </w:r>
          </w:p>
        </w:tc>
        <w:tc>
          <w:tcPr>
            <w:tcW w:w="144" w:type="pct"/>
          </w:tcPr>
          <w:p w14:paraId="0C9B074F" w14:textId="440A6480" w:rsidR="001E0FF5" w:rsidRPr="004A601E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27418C6" w14:textId="1285DCBD" w:rsidR="001E0FF5" w:rsidRPr="005F0D23" w:rsidRDefault="005F0D23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D2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44</w:t>
            </w:r>
            <w:r w:rsidRPr="005F0D2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F0D2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916</w:t>
            </w:r>
          </w:p>
        </w:tc>
        <w:tc>
          <w:tcPr>
            <w:tcW w:w="144" w:type="pct"/>
          </w:tcPr>
          <w:p w14:paraId="2AE72AD0" w14:textId="36F48F25" w:rsidR="001E0FF5" w:rsidRPr="004A601E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240F6" w14:textId="4AEE0E66" w:rsidR="001E0FF5" w:rsidRPr="004A601E" w:rsidRDefault="001E0FF5" w:rsidP="001E0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22,353</w:t>
            </w:r>
          </w:p>
        </w:tc>
      </w:tr>
      <w:tr w:rsidR="007D713C" w:rsidRPr="00C43471" w14:paraId="25B32BAB" w14:textId="77777777" w:rsidTr="00A962A9">
        <w:tc>
          <w:tcPr>
            <w:tcW w:w="2219" w:type="pct"/>
            <w:vAlign w:val="bottom"/>
          </w:tcPr>
          <w:p w14:paraId="3D56B95C" w14:textId="77777777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311D4AA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E185A39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2749F5BB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B64C32D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3A070A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D0FD385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63328F5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68C9462F" w14:textId="77777777" w:rsidTr="00A962A9">
        <w:trPr>
          <w:trHeight w:val="144"/>
          <w:tblHeader/>
        </w:trPr>
        <w:tc>
          <w:tcPr>
            <w:tcW w:w="2219" w:type="pct"/>
          </w:tcPr>
          <w:p w14:paraId="7A03CF88" w14:textId="77777777" w:rsidR="00910D84" w:rsidRPr="00C43471" w:rsidRDefault="00910D84" w:rsidP="00910D84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2" w:type="pct"/>
            <w:gridSpan w:val="4"/>
          </w:tcPr>
          <w:p w14:paraId="760572AA" w14:textId="231E10F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BCCBF10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4A0CD161" w14:textId="49DB8C8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3C" w:rsidRPr="00C43471" w14:paraId="7A4ABB5D" w14:textId="77777777" w:rsidTr="00A962A9">
        <w:trPr>
          <w:trHeight w:val="144"/>
          <w:tblHeader/>
        </w:trPr>
        <w:tc>
          <w:tcPr>
            <w:tcW w:w="2219" w:type="pct"/>
          </w:tcPr>
          <w:p w14:paraId="19D9DB1F" w14:textId="3FDBF26E" w:rsidR="00FC013B" w:rsidRPr="00C43471" w:rsidRDefault="00FC013B" w:rsidP="00FC013B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5" w:type="pct"/>
            <w:vAlign w:val="center"/>
          </w:tcPr>
          <w:p w14:paraId="55B7ED48" w14:textId="5D725259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6528AF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4D10B7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0C16C5C4" w14:textId="2788F8DB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00A6994D" w14:textId="28AE5FC4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vAlign w:val="center"/>
          </w:tcPr>
          <w:p w14:paraId="78008D0A" w14:textId="77777777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1253CC4F" w14:textId="3211237D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6528AF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4D10B7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33D1A20E" w14:textId="3B6C8201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C42D0A3" w14:textId="3FFE2EE3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7D713C" w:rsidRPr="00C43471" w14:paraId="495F25F8" w14:textId="77777777" w:rsidTr="00A962A9">
        <w:trPr>
          <w:trHeight w:val="144"/>
          <w:tblHeader/>
        </w:trPr>
        <w:tc>
          <w:tcPr>
            <w:tcW w:w="2219" w:type="pct"/>
          </w:tcPr>
          <w:p w14:paraId="0C967203" w14:textId="4341FAF0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02A09703" w14:textId="4865DB0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center"/>
          </w:tcPr>
          <w:p w14:paraId="65CE1139" w14:textId="674EEA7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63675EDF" w14:textId="59CC75EC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" w:type="pct"/>
            <w:vAlign w:val="center"/>
          </w:tcPr>
          <w:p w14:paraId="5A52BBBB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FAF7E1C" w14:textId="64DBD880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center"/>
          </w:tcPr>
          <w:p w14:paraId="5A85BDA1" w14:textId="0EA5C0C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7C8B1F0" w14:textId="615434FF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</w:tr>
      <w:tr w:rsidR="00910D84" w:rsidRPr="00C43471" w14:paraId="5364B860" w14:textId="77777777" w:rsidTr="00C310C1">
        <w:trPr>
          <w:trHeight w:val="144"/>
          <w:tblHeader/>
        </w:trPr>
        <w:tc>
          <w:tcPr>
            <w:tcW w:w="2219" w:type="pct"/>
          </w:tcPr>
          <w:p w14:paraId="7A754575" w14:textId="77777777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81" w:type="pct"/>
            <w:gridSpan w:val="8"/>
            <w:vAlign w:val="center"/>
          </w:tcPr>
          <w:p w14:paraId="6E948950" w14:textId="321D38B6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7D713C" w:rsidRPr="00C43471" w14:paraId="3AC9098E" w14:textId="77777777" w:rsidTr="00D24A13">
        <w:trPr>
          <w:trHeight w:val="144"/>
          <w:tblHeader/>
        </w:trPr>
        <w:tc>
          <w:tcPr>
            <w:tcW w:w="2219" w:type="pct"/>
          </w:tcPr>
          <w:p w14:paraId="236DB3F2" w14:textId="2B8E1E4F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5" w:type="pct"/>
            <w:vAlign w:val="center"/>
          </w:tcPr>
          <w:p w14:paraId="429D0AE7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1DB81E68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4D30A56A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5E46B8F6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5A328CF5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605679CE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708BB5C4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42632F" w:rsidRPr="00C43471" w14:paraId="25DDB1C3" w14:textId="77777777" w:rsidTr="00D24A13">
        <w:trPr>
          <w:trHeight w:val="144"/>
        </w:trPr>
        <w:tc>
          <w:tcPr>
            <w:tcW w:w="2219" w:type="pct"/>
          </w:tcPr>
          <w:p w14:paraId="6FFF66D4" w14:textId="77777777" w:rsidR="0042632F" w:rsidRPr="00C43471" w:rsidRDefault="0042632F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3418B566" w14:textId="520200AF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2F3D090" w14:textId="4A7076E6" w:rsidR="0042632F" w:rsidRPr="00401B4A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476D4E2" w14:textId="3078BEB6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DEF2733" w14:textId="6A9437CE" w:rsidR="0042632F" w:rsidRPr="00401B4A" w:rsidRDefault="0042632F" w:rsidP="0080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DD1C2C3" w14:textId="38E55210" w:rsidR="0042632F" w:rsidRPr="00D24A13" w:rsidRDefault="008F45FA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8F45FA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216</w:t>
            </w:r>
            <w:r w:rsidRPr="008F45FA">
              <w:rPr>
                <w:rFonts w:asciiTheme="minorBidi" w:eastAsia="Cordia New" w:hAnsiTheme="minorBidi" w:cs="Cordia New"/>
                <w:sz w:val="28"/>
                <w:szCs w:val="28"/>
              </w:rPr>
              <w:t>,</w:t>
            </w:r>
            <w:r w:rsidRPr="008F45FA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636</w:t>
            </w:r>
          </w:p>
        </w:tc>
        <w:tc>
          <w:tcPr>
            <w:tcW w:w="144" w:type="pct"/>
          </w:tcPr>
          <w:p w14:paraId="13297275" w14:textId="1E348BFC" w:rsidR="0042632F" w:rsidRPr="00C43471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818AE26" w14:textId="2A916E29" w:rsidR="0042632F" w:rsidRPr="00C43471" w:rsidRDefault="0042632F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42632F" w:rsidRPr="00C43471" w14:paraId="7C6DDD65" w14:textId="77777777" w:rsidTr="00D24A13">
        <w:trPr>
          <w:trHeight w:val="144"/>
        </w:trPr>
        <w:tc>
          <w:tcPr>
            <w:tcW w:w="2219" w:type="pct"/>
          </w:tcPr>
          <w:p w14:paraId="223FE432" w14:textId="41EB19BC" w:rsidR="0042632F" w:rsidRPr="00C43471" w:rsidRDefault="004629A2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4629A2">
              <w:rPr>
                <w:rFonts w:asciiTheme="minorBidi" w:eastAsia="Cordia New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2080B" w14:textId="22597F31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01B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center"/>
          </w:tcPr>
          <w:p w14:paraId="1C9B321D" w14:textId="1C0168C5" w:rsidR="0042632F" w:rsidRPr="00401B4A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F57E4A" w14:textId="5BEC68C8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0784CE8" w14:textId="77777777" w:rsidR="0042632F" w:rsidRPr="00401B4A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EFAD166" w14:textId="78DAD70C" w:rsidR="0042632F" w:rsidRPr="00D24A13" w:rsidRDefault="008F45FA" w:rsidP="00ED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8F45FA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216,636</w:t>
            </w:r>
          </w:p>
        </w:tc>
        <w:tc>
          <w:tcPr>
            <w:tcW w:w="144" w:type="pct"/>
          </w:tcPr>
          <w:p w14:paraId="673FFAD6" w14:textId="6D7B2504" w:rsidR="0042632F" w:rsidRPr="00C43471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6DA35" w14:textId="39D43028" w:rsidR="0042632F" w:rsidRPr="00C43471" w:rsidRDefault="0042632F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724B6C" w:rsidRPr="00C43471" w14:paraId="5F8E716A" w14:textId="77777777" w:rsidTr="00D24A13">
        <w:trPr>
          <w:tblHeader/>
        </w:trPr>
        <w:tc>
          <w:tcPr>
            <w:tcW w:w="2219" w:type="pct"/>
          </w:tcPr>
          <w:p w14:paraId="56A4D4CA" w14:textId="1B3010EC" w:rsidR="00A86619" w:rsidRPr="001426AA" w:rsidRDefault="00A86619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5" w:type="pct"/>
            <w:vAlign w:val="center"/>
          </w:tcPr>
          <w:p w14:paraId="0C842C4B" w14:textId="39D77F01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vAlign w:val="center"/>
          </w:tcPr>
          <w:p w14:paraId="45A3E3BB" w14:textId="3B969E13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3B645666" w14:textId="2551452C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3535C40" w14:textId="07A1ED24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006CAE3" w14:textId="4058AF7E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1FA20C75" w14:textId="0D30FD0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26C49B81" w14:textId="14B6B55F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24B6C" w:rsidRPr="00C43471" w14:paraId="499BD9A8" w14:textId="77777777" w:rsidTr="00D24A13">
        <w:trPr>
          <w:trHeight w:val="144"/>
        </w:trPr>
        <w:tc>
          <w:tcPr>
            <w:tcW w:w="2219" w:type="pct"/>
          </w:tcPr>
          <w:p w14:paraId="7132BDF9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5" w:type="pct"/>
          </w:tcPr>
          <w:p w14:paraId="42AEDC70" w14:textId="75AEA0E5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494B8C94" w14:textId="291A8139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25CE613" w14:textId="10E56BB8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0F35EB6" w14:textId="3EF64482" w:rsidR="00104204" w:rsidRPr="00C43471" w:rsidRDefault="00104204" w:rsidP="00D8237A">
            <w:pPr>
              <w:pStyle w:val="BodyText"/>
              <w:spacing w:after="0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385570A" w14:textId="55827139" w:rsidR="00104204" w:rsidRPr="00C43471" w:rsidRDefault="00104204" w:rsidP="00D8237A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D68FC43" w14:textId="7F034846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6FA28A2D" w14:textId="711D929E" w:rsidR="00104204" w:rsidRPr="00C43471" w:rsidRDefault="00104204" w:rsidP="00D8237A">
            <w:pPr>
              <w:pStyle w:val="BodyText"/>
              <w:tabs>
                <w:tab w:val="decimal" w:pos="86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5A284AA1" w14:textId="77777777" w:rsidTr="00D24A13">
        <w:trPr>
          <w:trHeight w:val="144"/>
        </w:trPr>
        <w:tc>
          <w:tcPr>
            <w:tcW w:w="2219" w:type="pct"/>
          </w:tcPr>
          <w:p w14:paraId="7AF9DED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EE7C682" w14:textId="6DFFD838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7CB75DBD" w14:textId="11008BAD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19406CF" w14:textId="1CBF0BDF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6D60373" w14:textId="1C91BE47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4F1ADC" w14:textId="328F4368" w:rsidR="00E05ACC" w:rsidRPr="00616FF6" w:rsidRDefault="001A3013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1A3013">
              <w:rPr>
                <w:rFonts w:asciiTheme="minorBidi" w:eastAsia="Cordia New" w:hAnsiTheme="minorBidi" w:cstheme="minorBidi"/>
                <w:sz w:val="28"/>
                <w:szCs w:val="28"/>
              </w:rPr>
              <w:t>348,146</w:t>
            </w:r>
          </w:p>
        </w:tc>
        <w:tc>
          <w:tcPr>
            <w:tcW w:w="144" w:type="pct"/>
          </w:tcPr>
          <w:p w14:paraId="44C639B8" w14:textId="6C60ABEB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3A132D8" w14:textId="4557B3DA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402,860</w:t>
            </w:r>
          </w:p>
        </w:tc>
      </w:tr>
      <w:tr w:rsidR="00724B6C" w:rsidRPr="00C43471" w14:paraId="64D040E9" w14:textId="77777777" w:rsidTr="00D24A13">
        <w:trPr>
          <w:trHeight w:val="144"/>
        </w:trPr>
        <w:tc>
          <w:tcPr>
            <w:tcW w:w="2219" w:type="pct"/>
          </w:tcPr>
          <w:p w14:paraId="56C3EB3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5245A74" w14:textId="2ECBA9F1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4EAEDF11" w14:textId="32E68AA6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25B08198" w14:textId="30D9BB29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F6865B4" w14:textId="4DE8C243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6312A126" w14:textId="663D7022" w:rsidR="00E05ACC" w:rsidRPr="00616FF6" w:rsidRDefault="001A3013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348,146</w:t>
            </w:r>
          </w:p>
        </w:tc>
        <w:tc>
          <w:tcPr>
            <w:tcW w:w="144" w:type="pct"/>
          </w:tcPr>
          <w:p w14:paraId="5CBD2B42" w14:textId="5AF6B872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603177DD" w14:textId="77FC6219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402,860</w:t>
            </w:r>
          </w:p>
        </w:tc>
      </w:tr>
      <w:tr w:rsidR="00724B6C" w:rsidRPr="00C43471" w14:paraId="7ED75654" w14:textId="77777777" w:rsidTr="00D24A13">
        <w:trPr>
          <w:trHeight w:val="144"/>
        </w:trPr>
        <w:tc>
          <w:tcPr>
            <w:tcW w:w="2219" w:type="pct"/>
          </w:tcPr>
          <w:p w14:paraId="24570C81" w14:textId="0E83EE30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A876CE2" w14:textId="6ECA5A00" w:rsidR="00E05ACC" w:rsidRPr="00C43471" w:rsidRDefault="00E05ACC" w:rsidP="00E05ACC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7868E088" w14:textId="756AC583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A7AB7B7" w14:textId="2E9336ED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00E6E07E" w14:textId="7F586A4B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43F02AA" w14:textId="069DF297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7055F2C5" w14:textId="74E70122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bottom"/>
          </w:tcPr>
          <w:p w14:paraId="2C4F720E" w14:textId="295A9D08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33066C1D" w14:textId="77777777" w:rsidTr="00D24A13">
        <w:trPr>
          <w:trHeight w:val="144"/>
        </w:trPr>
        <w:tc>
          <w:tcPr>
            <w:tcW w:w="2219" w:type="pct"/>
          </w:tcPr>
          <w:p w14:paraId="2617CD27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5" w:type="pct"/>
          </w:tcPr>
          <w:p w14:paraId="7A2615B9" w14:textId="673B8AB9" w:rsidR="00E05ACC" w:rsidRPr="00C43471" w:rsidRDefault="00E05ACC" w:rsidP="00E05ACC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221C6221" w14:textId="77A13ADC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35ED52A6" w14:textId="4EC9E592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C8868CB" w14:textId="2B2A47E0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8292051" w14:textId="350A2092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CC9A4E8" w14:textId="76BFB51E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0EC83E30" w14:textId="2FBD91CD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754CAA6E" w14:textId="77777777" w:rsidTr="00D24A13">
        <w:trPr>
          <w:trHeight w:val="144"/>
        </w:trPr>
        <w:tc>
          <w:tcPr>
            <w:tcW w:w="2219" w:type="pct"/>
          </w:tcPr>
          <w:p w14:paraId="186E629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DC9DED9" w14:textId="52666A8D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2477256B" w14:textId="45987A44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9E333A5" w14:textId="3395AE88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C40F623" w14:textId="264A9104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32F9B92" w14:textId="6FAA6C48" w:rsidR="00E05ACC" w:rsidRPr="00616FF6" w:rsidRDefault="001A3013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1A3013">
              <w:rPr>
                <w:rFonts w:asciiTheme="minorBidi" w:eastAsia="Cordia New" w:hAnsiTheme="minorBidi" w:cstheme="minorBidi"/>
                <w:sz w:val="28"/>
                <w:szCs w:val="28"/>
              </w:rPr>
              <w:t>96,117</w:t>
            </w:r>
          </w:p>
        </w:tc>
        <w:tc>
          <w:tcPr>
            <w:tcW w:w="144" w:type="pct"/>
          </w:tcPr>
          <w:p w14:paraId="246FF773" w14:textId="006ECC7A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674AE39" w14:textId="5E442359" w:rsidR="00E05ACC" w:rsidRPr="00616FF6" w:rsidRDefault="00C37310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126</w:t>
            </w:r>
            <w:r w:rsidR="00E05ACC"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073</w:t>
            </w:r>
          </w:p>
        </w:tc>
      </w:tr>
      <w:tr w:rsidR="00724B6C" w:rsidRPr="00C43471" w14:paraId="3EC49249" w14:textId="77777777" w:rsidTr="00D24A13">
        <w:trPr>
          <w:trHeight w:val="144"/>
        </w:trPr>
        <w:tc>
          <w:tcPr>
            <w:tcW w:w="2219" w:type="pct"/>
          </w:tcPr>
          <w:p w14:paraId="19332331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9D9D190" w14:textId="4C2B5C43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14495516" w14:textId="54298522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C51E350" w14:textId="44ECE6AE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C8A685A" w14:textId="14BA834E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4D21AEF" w14:textId="30735F46" w:rsidR="00E05ACC" w:rsidRPr="00616FF6" w:rsidRDefault="001A3013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96,117</w:t>
            </w:r>
          </w:p>
        </w:tc>
        <w:tc>
          <w:tcPr>
            <w:tcW w:w="144" w:type="pct"/>
          </w:tcPr>
          <w:p w14:paraId="3B6045A6" w14:textId="5DD04FB5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CD0D6" w14:textId="39B4BCE0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126,073</w:t>
            </w:r>
          </w:p>
        </w:tc>
      </w:tr>
    </w:tbl>
    <w:p w14:paraId="33019901" w14:textId="77777777" w:rsidR="00CA39BE" w:rsidRPr="00C43471" w:rsidRDefault="00CA39BE" w:rsidP="00D03F58">
      <w:pPr>
        <w:spacing w:after="240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32BF800E" w14:textId="77777777" w:rsidR="009558A0" w:rsidRDefault="0095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2A0F02DA" w14:textId="1AAB2537" w:rsidR="00AF754B" w:rsidRPr="00C43471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5D871C2" w14:textId="5BC40520" w:rsidR="00667036" w:rsidRPr="00C43471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48B5C7AE" w14:textId="467781DF" w:rsidR="00667036" w:rsidRPr="00C43471" w:rsidRDefault="00BB1DEC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บริษัทได้ทำสัญญาใช้บริการจ้างผลิตชิ้นงานกับบริษัท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บริษัทต้องชำระเงินล่วงหน้าให้กับบริษัท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035878A6" w14:textId="396701AF" w:rsidR="00667036" w:rsidRPr="00C43471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8C66370" w14:textId="6D055AD8" w:rsidR="00AF754B" w:rsidRPr="00C43471" w:rsidRDefault="00A945CD" w:rsidP="00EC6B46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บริษัทได้ทำสัญญาการฝึกอบรมทางเทคนิคกับบริษัท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เพื่อรับบริการการฝึกอบรมทาง</w:t>
      </w:r>
      <w:r w:rsidR="00EC6B46">
        <w:rPr>
          <w:rFonts w:asciiTheme="minorBidi" w:eastAsia="Cordia New" w:hAnsiTheme="minorBidi" w:cs="Cordia New"/>
          <w:sz w:val="28"/>
          <w:szCs w:val="28"/>
          <w:cs/>
        </w:rPr>
        <w:br/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ด้านเทคนิคและความชำนาญโดยมีจุดประสงค์ในการปรับปรุงประสิทธิภาพการผลิต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บริษัทมีภาระผูกพันในการจ่ายค่าบริการตามที่ตกลงกันในสัญญา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</w:t>
      </w:r>
      <w:r w:rsidR="00667036" w:rsidRPr="00C43471">
        <w:rPr>
          <w:rFonts w:asciiTheme="minorBidi" w:eastAsia="Cordia New" w:hAnsiTheme="minorBidi" w:cstheme="minorBidi"/>
          <w:sz w:val="28"/>
          <w:szCs w:val="28"/>
          <w:cs/>
        </w:rPr>
        <w:t>ก</w:t>
      </w:r>
    </w:p>
    <w:p w14:paraId="383B9C33" w14:textId="773CA3BB" w:rsidR="007B3263" w:rsidRPr="00C43471" w:rsidRDefault="007B3263" w:rsidP="007B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14CAC37D" w14:textId="00E7C072" w:rsidR="00A30598" w:rsidRPr="00C43471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ลูกหนี้การค้า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43471" w14:paraId="7C3E1F2D" w14:textId="77777777" w:rsidTr="00F003F1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43471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11577AD" w:rsidR="00A30598" w:rsidRPr="00C43471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043739CF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593C78" w:rsidRPr="00C43471" w14:paraId="1A004268" w14:textId="77777777" w:rsidTr="00F003F1">
        <w:trPr>
          <w:trHeight w:val="385"/>
          <w:tblHeader/>
        </w:trPr>
        <w:tc>
          <w:tcPr>
            <w:tcW w:w="3330" w:type="dxa"/>
          </w:tcPr>
          <w:p w14:paraId="3AD8FDE4" w14:textId="52327D7E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C707855" w:rsidR="00593C78" w:rsidRPr="00C43471" w:rsidRDefault="00593C78" w:rsidP="00593C7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FC9ACFE" w14:textId="030A637A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1951FA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16FE5EFF" w14:textId="7A8C14C3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A82634B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5811EE7" w14:textId="79533EB1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1951FA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558B6B51" w14:textId="40CA8D0F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81CFA22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93C78" w:rsidRPr="00C43471" w14:paraId="75519F7B" w14:textId="77777777" w:rsidTr="00F003F1">
        <w:trPr>
          <w:trHeight w:val="385"/>
          <w:tblHeader/>
        </w:trPr>
        <w:tc>
          <w:tcPr>
            <w:tcW w:w="3330" w:type="dxa"/>
          </w:tcPr>
          <w:p w14:paraId="763F04C5" w14:textId="789A3927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458A5280" w:rsidR="00593C78" w:rsidRPr="00C43471" w:rsidRDefault="00593C78" w:rsidP="00593C7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629EC1DF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2C3697BA" w14:textId="70B90262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06F5DBC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5" w:type="dxa"/>
          </w:tcPr>
          <w:p w14:paraId="2F652C75" w14:textId="40BA06FD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7C700303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9" w:type="dxa"/>
            <w:vAlign w:val="center"/>
          </w:tcPr>
          <w:p w14:paraId="34479FE2" w14:textId="131126F8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120247E4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C43471" w14:paraId="357B03E7" w14:textId="77777777" w:rsidTr="00F003F1">
        <w:trPr>
          <w:trHeight w:val="399"/>
          <w:tblHeader/>
        </w:trPr>
        <w:tc>
          <w:tcPr>
            <w:tcW w:w="3330" w:type="dxa"/>
          </w:tcPr>
          <w:p w14:paraId="576036AE" w14:textId="12A35A01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033870A5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3FB94D43" w14:textId="77777777" w:rsidTr="26453A08">
        <w:trPr>
          <w:trHeight w:val="399"/>
        </w:trPr>
        <w:tc>
          <w:tcPr>
            <w:tcW w:w="3330" w:type="dxa"/>
          </w:tcPr>
          <w:p w14:paraId="4B5185D7" w14:textId="395805FD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828A799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0C912FD9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93C78" w:rsidRPr="00C43471" w14:paraId="5B9F4897" w14:textId="77777777" w:rsidTr="26453A08">
        <w:trPr>
          <w:trHeight w:val="399"/>
        </w:trPr>
        <w:tc>
          <w:tcPr>
            <w:tcW w:w="3330" w:type="dxa"/>
          </w:tcPr>
          <w:p w14:paraId="0380AAAB" w14:textId="3B353729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7A201A17" w14:textId="77777777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C95D87F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93C78" w:rsidRPr="00C43471" w14:paraId="596ACFD5" w14:textId="77777777" w:rsidTr="00EA04E6">
        <w:trPr>
          <w:trHeight w:val="399"/>
        </w:trPr>
        <w:tc>
          <w:tcPr>
            <w:tcW w:w="3330" w:type="dxa"/>
          </w:tcPr>
          <w:p w14:paraId="3A15C04F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2057106F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8775F83" w14:textId="2C7AAB80" w:rsidR="00593C78" w:rsidRPr="00C43471" w:rsidRDefault="009D1674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9D1674">
              <w:rPr>
                <w:rFonts w:asciiTheme="minorBidi" w:hAnsiTheme="minorBidi" w:cs="Cordia New"/>
                <w:sz w:val="28"/>
                <w:szCs w:val="28"/>
                <w:cs/>
              </w:rPr>
              <w:t>882</w:t>
            </w:r>
            <w:r w:rsidRPr="009D167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D1674">
              <w:rPr>
                <w:rFonts w:asciiTheme="minorBidi" w:hAnsiTheme="minorBidi" w:cs="Cordia New"/>
                <w:sz w:val="28"/>
                <w:szCs w:val="28"/>
                <w:cs/>
              </w:rPr>
              <w:t>575</w:t>
            </w:r>
          </w:p>
        </w:tc>
        <w:tc>
          <w:tcPr>
            <w:tcW w:w="236" w:type="dxa"/>
            <w:vAlign w:val="bottom"/>
          </w:tcPr>
          <w:p w14:paraId="6697E972" w14:textId="515D4DA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CE3B7D7" w14:textId="2775B88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8353B">
              <w:rPr>
                <w:rFonts w:asciiTheme="minorBidi" w:hAnsiTheme="minorBidi" w:cstheme="minorBidi"/>
                <w:sz w:val="28"/>
                <w:szCs w:val="28"/>
              </w:rPr>
              <w:t>1,177,458</w:t>
            </w:r>
          </w:p>
        </w:tc>
        <w:tc>
          <w:tcPr>
            <w:tcW w:w="265" w:type="dxa"/>
            <w:vAlign w:val="bottom"/>
          </w:tcPr>
          <w:p w14:paraId="7710B5DA" w14:textId="4F8A128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71D6B0C" w14:textId="55B5F1E7" w:rsidR="00593C78" w:rsidRPr="00C43471" w:rsidRDefault="006A259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A2597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882</w:t>
            </w:r>
            <w:r w:rsidRPr="006A2597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6A2597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575</w:t>
            </w:r>
          </w:p>
        </w:tc>
        <w:tc>
          <w:tcPr>
            <w:tcW w:w="279" w:type="dxa"/>
            <w:vAlign w:val="bottom"/>
          </w:tcPr>
          <w:p w14:paraId="1EA09922" w14:textId="0170789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1F64CD" w14:textId="09B864E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1,128,454</w:t>
            </w:r>
          </w:p>
        </w:tc>
      </w:tr>
      <w:tr w:rsidR="00593C78" w:rsidRPr="00C43471" w14:paraId="3AC37A9F" w14:textId="77777777" w:rsidTr="00EA04E6">
        <w:trPr>
          <w:trHeight w:val="399"/>
        </w:trPr>
        <w:tc>
          <w:tcPr>
            <w:tcW w:w="3330" w:type="dxa"/>
          </w:tcPr>
          <w:p w14:paraId="71B40388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57119331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B43E68" w14:textId="3B0E97EB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B032E" w14:textId="2AEF20CB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745EF07" w14:textId="51801E13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0EFA7EC" w14:textId="38520B3C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3509F468" w14:textId="010254E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044B24" w14:textId="6651CD93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561C61E0" w14:textId="77777777" w:rsidTr="00EA04E6">
        <w:trPr>
          <w:trHeight w:val="399"/>
        </w:trPr>
        <w:tc>
          <w:tcPr>
            <w:tcW w:w="3330" w:type="dxa"/>
          </w:tcPr>
          <w:p w14:paraId="7843F7BB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1CFEFB99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1F18057" w14:textId="083E3DC8" w:rsidR="00593C78" w:rsidRPr="00C43471" w:rsidRDefault="009A63F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9A63F7">
              <w:rPr>
                <w:rFonts w:asciiTheme="minorBidi" w:hAnsiTheme="minorBidi" w:cs="Cordia New"/>
                <w:sz w:val="28"/>
                <w:szCs w:val="28"/>
                <w:cs/>
              </w:rPr>
              <w:t>276</w:t>
            </w:r>
            <w:r w:rsidRPr="009A63F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A63F7">
              <w:rPr>
                <w:rFonts w:asciiTheme="minorBidi" w:hAnsiTheme="minorBidi" w:cs="Cordia New"/>
                <w:sz w:val="28"/>
                <w:szCs w:val="28"/>
                <w:cs/>
              </w:rPr>
              <w:t>965</w:t>
            </w:r>
          </w:p>
        </w:tc>
        <w:tc>
          <w:tcPr>
            <w:tcW w:w="236" w:type="dxa"/>
            <w:vAlign w:val="bottom"/>
          </w:tcPr>
          <w:p w14:paraId="58D58430" w14:textId="1CB2E9B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23D0593" w14:textId="3563889D" w:rsidR="00593C78" w:rsidRPr="001D5337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A0B8D9A" w14:textId="2C4184FD" w:rsidR="00593C78" w:rsidRPr="001D5337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8442570" w14:textId="005333BD" w:rsidR="00593C78" w:rsidRPr="00C43471" w:rsidRDefault="000A5BE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BE8">
              <w:rPr>
                <w:rFonts w:asciiTheme="minorBidi" w:hAnsiTheme="minorBidi" w:cs="Cordia New"/>
                <w:sz w:val="28"/>
                <w:szCs w:val="28"/>
                <w:cs/>
              </w:rPr>
              <w:t>204</w:t>
            </w:r>
            <w:r w:rsidRPr="000A5BE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5BE8">
              <w:rPr>
                <w:rFonts w:asciiTheme="minorBidi" w:hAnsiTheme="minorBidi" w:cs="Cordia New"/>
                <w:sz w:val="28"/>
                <w:szCs w:val="28"/>
                <w:cs/>
              </w:rPr>
              <w:t>745</w:t>
            </w:r>
          </w:p>
        </w:tc>
        <w:tc>
          <w:tcPr>
            <w:tcW w:w="279" w:type="dxa"/>
            <w:vAlign w:val="bottom"/>
          </w:tcPr>
          <w:p w14:paraId="295D0105" w14:textId="1B133F1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FFCF3A8" w14:textId="10D65D88" w:rsidR="00593C78" w:rsidRPr="00453E5E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4C6CD15F" w14:textId="77777777" w:rsidTr="00EA04E6">
        <w:trPr>
          <w:trHeight w:val="399"/>
        </w:trPr>
        <w:tc>
          <w:tcPr>
            <w:tcW w:w="3330" w:type="dxa"/>
          </w:tcPr>
          <w:p w14:paraId="174D7615" w14:textId="3F686B93" w:rsidR="00593C78" w:rsidRPr="00C43471" w:rsidRDefault="00593C78" w:rsidP="00593C78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1754979D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3FB2B7" w14:textId="315D9F71" w:rsidR="00593C78" w:rsidRPr="00C43471" w:rsidRDefault="0064734B" w:rsidP="00D42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4734B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64734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4734B">
              <w:rPr>
                <w:rFonts w:asciiTheme="minorBidi" w:hAnsiTheme="minorBidi" w:cs="Cordia New"/>
                <w:sz w:val="28"/>
                <w:szCs w:val="28"/>
                <w:cs/>
              </w:rPr>
              <w:t>262</w:t>
            </w:r>
          </w:p>
        </w:tc>
        <w:tc>
          <w:tcPr>
            <w:tcW w:w="236" w:type="dxa"/>
            <w:vAlign w:val="bottom"/>
          </w:tcPr>
          <w:p w14:paraId="4DB80825" w14:textId="6094251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281D6256" w14:textId="3A3EE18D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A52507E" w14:textId="3EAC71D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2E69DAF" w14:textId="04E2A903" w:rsidR="00593C78" w:rsidRPr="00C43471" w:rsidRDefault="000A5BE8" w:rsidP="00D21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BE8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0A5BE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5BE8">
              <w:rPr>
                <w:rFonts w:asciiTheme="minorBidi" w:hAnsiTheme="minorBidi" w:cs="Cordia New"/>
                <w:sz w:val="28"/>
                <w:szCs w:val="28"/>
                <w:cs/>
              </w:rPr>
              <w:t>262</w:t>
            </w:r>
          </w:p>
        </w:tc>
        <w:tc>
          <w:tcPr>
            <w:tcW w:w="279" w:type="dxa"/>
            <w:vAlign w:val="bottom"/>
          </w:tcPr>
          <w:p w14:paraId="343C06FC" w14:textId="161E0BE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E4C52A" w14:textId="40B246C8" w:rsidR="00593C78" w:rsidRPr="00453E5E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42BD2796" w14:textId="77777777" w:rsidTr="00EA04E6">
        <w:trPr>
          <w:trHeight w:val="399"/>
        </w:trPr>
        <w:tc>
          <w:tcPr>
            <w:tcW w:w="3330" w:type="dxa"/>
          </w:tcPr>
          <w:p w14:paraId="7C48A20A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5F856846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79BE7B2" w14:textId="175EFA8B" w:rsidR="00593C78" w:rsidRPr="00C43471" w:rsidRDefault="00523B7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23B7B">
              <w:rPr>
                <w:rFonts w:asciiTheme="minorBidi" w:hAnsiTheme="minorBidi" w:cs="Cordia New"/>
                <w:sz w:val="28"/>
                <w:szCs w:val="28"/>
                <w:cs/>
              </w:rPr>
              <w:t>447</w:t>
            </w:r>
          </w:p>
        </w:tc>
        <w:tc>
          <w:tcPr>
            <w:tcW w:w="236" w:type="dxa"/>
            <w:vAlign w:val="bottom"/>
          </w:tcPr>
          <w:p w14:paraId="23146E6F" w14:textId="0D8EACC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1DD58D6" w14:textId="064DA4B3" w:rsidR="00593C78" w:rsidRPr="0027242F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3,269</w:t>
            </w:r>
          </w:p>
        </w:tc>
        <w:tc>
          <w:tcPr>
            <w:tcW w:w="265" w:type="dxa"/>
            <w:vAlign w:val="bottom"/>
          </w:tcPr>
          <w:p w14:paraId="03A5F2A5" w14:textId="0DF149B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05A62CF" w14:textId="1E9BB653" w:rsidR="00593C78" w:rsidRPr="00C43471" w:rsidRDefault="00C82D7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82D77">
              <w:rPr>
                <w:rFonts w:asciiTheme="minorBidi" w:hAnsiTheme="minorBidi" w:cs="Cordia New"/>
                <w:sz w:val="28"/>
                <w:szCs w:val="28"/>
                <w:cs/>
              </w:rPr>
              <w:t>447</w:t>
            </w:r>
          </w:p>
        </w:tc>
        <w:tc>
          <w:tcPr>
            <w:tcW w:w="279" w:type="dxa"/>
            <w:vAlign w:val="bottom"/>
          </w:tcPr>
          <w:p w14:paraId="768D61E2" w14:textId="6179DFE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F10E45" w14:textId="76C66DB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3,269</w:t>
            </w:r>
          </w:p>
        </w:tc>
      </w:tr>
      <w:tr w:rsidR="00593C78" w:rsidRPr="00C43471" w14:paraId="2A28F49E" w14:textId="77777777" w:rsidTr="00EA04E6">
        <w:trPr>
          <w:trHeight w:val="399"/>
        </w:trPr>
        <w:tc>
          <w:tcPr>
            <w:tcW w:w="3330" w:type="dxa"/>
          </w:tcPr>
          <w:p w14:paraId="6DA47A02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35914106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1E1E972" w14:textId="0A2AE73F" w:rsidR="00593C78" w:rsidRPr="00C43471" w:rsidRDefault="00523B7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23B7B">
              <w:rPr>
                <w:rFonts w:asciiTheme="minorBidi" w:hAnsiTheme="minorBidi" w:cs="Cordia New"/>
                <w:sz w:val="28"/>
                <w:szCs w:val="28"/>
                <w:cs/>
              </w:rPr>
              <w:t>44</w:t>
            </w:r>
            <w:r w:rsidRPr="00523B7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23B7B">
              <w:rPr>
                <w:rFonts w:asciiTheme="minorBidi" w:hAnsiTheme="minorBidi" w:cs="Cordia New"/>
                <w:sz w:val="28"/>
                <w:szCs w:val="28"/>
                <w:cs/>
              </w:rPr>
              <w:t>225</w:t>
            </w:r>
          </w:p>
        </w:tc>
        <w:tc>
          <w:tcPr>
            <w:tcW w:w="236" w:type="dxa"/>
            <w:vAlign w:val="bottom"/>
          </w:tcPr>
          <w:p w14:paraId="02C5C1BD" w14:textId="60A6057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7A624EE" w14:textId="7524F2A8" w:rsidR="00593C78" w:rsidRPr="002A0E00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63459">
              <w:rPr>
                <w:rFonts w:asciiTheme="minorBidi" w:hAnsiTheme="minorBidi" w:cstheme="minorBidi"/>
                <w:sz w:val="28"/>
                <w:szCs w:val="28"/>
              </w:rPr>
              <w:t>62,589</w:t>
            </w:r>
          </w:p>
        </w:tc>
        <w:tc>
          <w:tcPr>
            <w:tcW w:w="265" w:type="dxa"/>
            <w:vAlign w:val="bottom"/>
          </w:tcPr>
          <w:p w14:paraId="3BE3C449" w14:textId="68DC554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BEDFECF" w14:textId="333636C6" w:rsidR="00593C78" w:rsidRPr="00C43471" w:rsidRDefault="00C82D77" w:rsidP="00C82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82D77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C82D7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C82D77">
              <w:rPr>
                <w:rFonts w:asciiTheme="minorBidi" w:hAnsiTheme="minorBidi" w:cs="Cordia New"/>
                <w:sz w:val="28"/>
                <w:szCs w:val="28"/>
                <w:cs/>
              </w:rPr>
              <w:t>303</w:t>
            </w:r>
          </w:p>
        </w:tc>
        <w:tc>
          <w:tcPr>
            <w:tcW w:w="279" w:type="dxa"/>
            <w:vAlign w:val="bottom"/>
          </w:tcPr>
          <w:p w14:paraId="64552051" w14:textId="7B52318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C5AA74" w14:textId="14F076E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2"/>
      <w:bookmarkEnd w:id="3"/>
      <w:tr w:rsidR="00593C78" w:rsidRPr="00C43471" w14:paraId="76141F6A" w14:textId="77777777" w:rsidTr="00EA04E6">
        <w:trPr>
          <w:trHeight w:val="399"/>
        </w:trPr>
        <w:tc>
          <w:tcPr>
            <w:tcW w:w="3330" w:type="dxa"/>
          </w:tcPr>
          <w:p w14:paraId="003D0806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50415904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42029" w14:textId="0E4B5964" w:rsidR="00593C78" w:rsidRPr="00C43471" w:rsidRDefault="008B51AE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B51AE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8B51A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8B51AE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207</w:t>
            </w:r>
            <w:r w:rsidRPr="008B51A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8B51AE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474</w:t>
            </w:r>
          </w:p>
        </w:tc>
        <w:tc>
          <w:tcPr>
            <w:tcW w:w="236" w:type="dxa"/>
            <w:vAlign w:val="bottom"/>
          </w:tcPr>
          <w:p w14:paraId="12528AE1" w14:textId="7351770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6A63E" w14:textId="6F823F3C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1,243,316</w:t>
            </w:r>
          </w:p>
        </w:tc>
        <w:tc>
          <w:tcPr>
            <w:tcW w:w="265" w:type="dxa"/>
            <w:vAlign w:val="bottom"/>
          </w:tcPr>
          <w:p w14:paraId="2B445D76" w14:textId="05F2C26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2F89" w14:textId="559CCEC9" w:rsidR="00593C78" w:rsidRPr="00C43471" w:rsidRDefault="00733F66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33F66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733F6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733F66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094</w:t>
            </w:r>
            <w:r w:rsidRPr="00733F6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733F66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332</w:t>
            </w:r>
          </w:p>
        </w:tc>
        <w:tc>
          <w:tcPr>
            <w:tcW w:w="279" w:type="dxa"/>
            <w:vAlign w:val="bottom"/>
          </w:tcPr>
          <w:p w14:paraId="4CA69966" w14:textId="79AC002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7B6FF" w14:textId="30F318E1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593C78" w:rsidRPr="00C43471" w14:paraId="58AB7963" w14:textId="77777777" w:rsidTr="00EA04E6">
        <w:trPr>
          <w:trHeight w:val="399"/>
        </w:trPr>
        <w:tc>
          <w:tcPr>
            <w:tcW w:w="3330" w:type="dxa"/>
          </w:tcPr>
          <w:p w14:paraId="0C5008ED" w14:textId="77777777" w:rsidR="00593C78" w:rsidRPr="00C43471" w:rsidRDefault="00593C78" w:rsidP="00593C7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593C78" w:rsidRPr="00C43471" w:rsidRDefault="00593C78" w:rsidP="00593C7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C5A54EC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8875B2C" w14:textId="4CDAA09B" w:rsidR="00593C78" w:rsidRPr="00C43471" w:rsidRDefault="006A259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A2597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(96</w:t>
            </w:r>
            <w:r w:rsidRPr="006A2597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6A2597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725)</w:t>
            </w:r>
          </w:p>
        </w:tc>
        <w:tc>
          <w:tcPr>
            <w:tcW w:w="236" w:type="dxa"/>
            <w:vAlign w:val="bottom"/>
          </w:tcPr>
          <w:p w14:paraId="5BC186F7" w14:textId="133946B2" w:rsidR="00593C78" w:rsidRPr="00C43471" w:rsidRDefault="00593C78" w:rsidP="00BE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8D2D95E" w14:textId="77777777" w:rsidR="00593C78" w:rsidRPr="00E36E38" w:rsidRDefault="00593C78" w:rsidP="00593C7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63A5B9" w14:textId="7BE9DFA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(99,396)</w:t>
            </w:r>
          </w:p>
        </w:tc>
        <w:tc>
          <w:tcPr>
            <w:tcW w:w="265" w:type="dxa"/>
            <w:vAlign w:val="bottom"/>
          </w:tcPr>
          <w:p w14:paraId="4BD96493" w14:textId="2BE6C6E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DF44858" w14:textId="0BEE3EBA" w:rsidR="00593C78" w:rsidRPr="00C43471" w:rsidRDefault="00AC53CD" w:rsidP="00C91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2497A09" w14:textId="77777777" w:rsidR="00593C78" w:rsidRPr="00E36E38" w:rsidRDefault="00593C78" w:rsidP="00593C7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3D469ABF" w14:textId="47DB826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031309CA" w14:textId="77777777" w:rsidTr="00EA04E6">
        <w:trPr>
          <w:trHeight w:val="399"/>
        </w:trPr>
        <w:tc>
          <w:tcPr>
            <w:tcW w:w="3330" w:type="dxa"/>
          </w:tcPr>
          <w:p w14:paraId="455CA94D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43BD7442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0DA0F" w14:textId="6CD8A82C" w:rsidR="00593C78" w:rsidRPr="00C43471" w:rsidRDefault="006A259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A25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6A25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A25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110</w:t>
            </w:r>
            <w:r w:rsidRPr="006A25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A25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749</w:t>
            </w:r>
          </w:p>
        </w:tc>
        <w:tc>
          <w:tcPr>
            <w:tcW w:w="236" w:type="dxa"/>
            <w:vAlign w:val="bottom"/>
          </w:tcPr>
          <w:p w14:paraId="556A2FCA" w14:textId="488E4EC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7A7D41B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65" w:type="dxa"/>
            <w:vAlign w:val="bottom"/>
          </w:tcPr>
          <w:p w14:paraId="67237E1A" w14:textId="3CBE5B0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989A1" w14:textId="4414EC90" w:rsidR="00593C78" w:rsidRPr="00C43471" w:rsidRDefault="00AC53CD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C53C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AC53C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AC53C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094</w:t>
            </w:r>
            <w:r w:rsidRPr="00AC53C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AC53C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332</w:t>
            </w:r>
          </w:p>
        </w:tc>
        <w:tc>
          <w:tcPr>
            <w:tcW w:w="279" w:type="dxa"/>
            <w:vAlign w:val="bottom"/>
          </w:tcPr>
          <w:p w14:paraId="1E11CBB1" w14:textId="4F30B2A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2C72D7CC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593C78" w:rsidRPr="00C43471" w14:paraId="50622ED5" w14:textId="77777777" w:rsidTr="00EA04E6">
        <w:trPr>
          <w:trHeight w:val="399"/>
        </w:trPr>
        <w:tc>
          <w:tcPr>
            <w:tcW w:w="3330" w:type="dxa"/>
          </w:tcPr>
          <w:p w14:paraId="0C6B49B3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3843F995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CFC54" w14:textId="533B2787" w:rsidR="00593C78" w:rsidRPr="00C43471" w:rsidRDefault="001A575C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A25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6A25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A25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110</w:t>
            </w:r>
            <w:r w:rsidRPr="006A25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A25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749</w:t>
            </w:r>
          </w:p>
        </w:tc>
        <w:tc>
          <w:tcPr>
            <w:tcW w:w="236" w:type="dxa"/>
            <w:vAlign w:val="bottom"/>
          </w:tcPr>
          <w:p w14:paraId="3578ED40" w14:textId="1C90C93A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42C83F8B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65" w:type="dxa"/>
            <w:vAlign w:val="bottom"/>
          </w:tcPr>
          <w:p w14:paraId="58D2151A" w14:textId="4BBBE08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063E2" w14:textId="2E926564" w:rsidR="00593C78" w:rsidRPr="00C43471" w:rsidRDefault="001A575C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C53C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AC53C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AC53C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094</w:t>
            </w:r>
            <w:r w:rsidRPr="00AC53C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AC53C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332</w:t>
            </w:r>
          </w:p>
        </w:tc>
        <w:tc>
          <w:tcPr>
            <w:tcW w:w="279" w:type="dxa"/>
            <w:vAlign w:val="bottom"/>
          </w:tcPr>
          <w:p w14:paraId="6E849BFB" w14:textId="718EC6A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7FFBF545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</w:tbl>
    <w:p w14:paraId="6F224766" w14:textId="0B10DFB8" w:rsidR="00A30598" w:rsidRPr="00C43471" w:rsidRDefault="00A30598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p w14:paraId="0D0A3955" w14:textId="393D234A" w:rsidR="00F45566" w:rsidRPr="00C43471" w:rsidRDefault="00400545" w:rsidP="0040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"/>
          <w:szCs w:val="2"/>
        </w:rPr>
      </w:pPr>
      <w:r>
        <w:rPr>
          <w:rFonts w:asciiTheme="minorBidi" w:eastAsia="Cordia New" w:hAnsiTheme="minorBidi" w:cstheme="minorBidi"/>
          <w:sz w:val="2"/>
          <w:szCs w:val="2"/>
        </w:rPr>
        <w:br w:type="page"/>
      </w:r>
    </w:p>
    <w:tbl>
      <w:tblPr>
        <w:tblW w:w="923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843"/>
        <w:gridCol w:w="1089"/>
        <w:gridCol w:w="239"/>
        <w:gridCol w:w="1058"/>
        <w:gridCol w:w="265"/>
        <w:gridCol w:w="1056"/>
        <w:gridCol w:w="279"/>
        <w:gridCol w:w="1077"/>
      </w:tblGrid>
      <w:tr w:rsidR="004943C7" w:rsidRPr="00C43471" w14:paraId="41D91674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B63A71D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390F022A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top w:val="nil"/>
              <w:bottom w:val="nil"/>
            </w:tcBorders>
            <w:vAlign w:val="bottom"/>
          </w:tcPr>
          <w:p w14:paraId="367535D1" w14:textId="0E08862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99E5CA8" w14:textId="7777777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nil"/>
            </w:tcBorders>
            <w:vAlign w:val="bottom"/>
          </w:tcPr>
          <w:p w14:paraId="1BB31FD6" w14:textId="780F8DDC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C43471" w14:paraId="23A58713" w14:textId="77777777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824D84C" w14:textId="77777777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88A98C0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5812DFFB" w14:textId="3F1DBEEA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2D3049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7277F0A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7141A12F" w14:textId="3F9B8DAE" w:rsidR="00593C78" w:rsidRPr="00C43471" w:rsidRDefault="00593C78" w:rsidP="00593C78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DD18041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69324B4D" w14:textId="10578CEF" w:rsidR="00593C78" w:rsidRPr="00C43471" w:rsidRDefault="00593C78" w:rsidP="00593C78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2D3049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97FB565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5EB729" w14:textId="3AD22FF0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93C78" w:rsidRPr="00C43471" w14:paraId="66EA457E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B7A9B42" w14:textId="77777777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A2F9C8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C556071" w14:textId="18403C23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61D9BE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EEB3041" w14:textId="59BDFBBE" w:rsidR="00593C78" w:rsidRPr="00C43471" w:rsidRDefault="00593C78" w:rsidP="00593C78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FA70C8D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6993605" w14:textId="18F84B68" w:rsidR="00593C78" w:rsidRPr="00C43471" w:rsidRDefault="00593C78" w:rsidP="00593C78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EBA2B85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7244EA8" w14:textId="0A8A2F5A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C43471" w14:paraId="700795B8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B270B63" w14:textId="77777777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3ECA30B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3" w:type="dxa"/>
            <w:gridSpan w:val="7"/>
            <w:tcBorders>
              <w:top w:val="nil"/>
              <w:bottom w:val="nil"/>
            </w:tcBorders>
            <w:vAlign w:val="bottom"/>
          </w:tcPr>
          <w:p w14:paraId="62AF0960" w14:textId="3D47AA4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6BE59561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4254F79F" w14:textId="52213B25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0AC5AD0" w14:textId="7B1A087D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F24C569" w14:textId="07756093" w:rsidR="00593C78" w:rsidRPr="00EA04E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B643E8" w14:textId="193FC3F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B57F160" w14:textId="2AA9893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13C36AE" w14:textId="429415D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5740EE2C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68C21966" w14:textId="5FE6E3A4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554680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77EA4A5" w14:textId="77777777" w:rsidR="00593C78" w:rsidRPr="00EA04E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07F296E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965327C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4E8A8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22426F8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F7C31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4691B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4556ECE6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A6820F0" w14:textId="0B03B641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7C4512F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316B422E" w14:textId="3525BF10" w:rsidR="00593C78" w:rsidRPr="00F45566" w:rsidRDefault="0000275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AD6AAD6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864C290" w14:textId="7602C2FB" w:rsidR="00593C78" w:rsidRPr="006B26F2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C88DAA9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5939891E" w14:textId="7DE47EC2" w:rsidR="00593C78" w:rsidRPr="00C43471" w:rsidRDefault="004B42A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B42AB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213</w:t>
            </w:r>
            <w:r w:rsidRPr="004B42AB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4B42AB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585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4E2A54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4BA979B" w14:textId="58D97DFF" w:rsidR="00593C78" w:rsidRPr="009F217D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593C78" w:rsidRPr="00C43471" w14:paraId="162A9677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A34F2C4" w14:textId="3C08EBF5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C5200E0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60F869A4" w14:textId="041F8F66" w:rsidR="00593C78" w:rsidRPr="00F45566" w:rsidRDefault="0000275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4F9915F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654AA65A" w14:textId="61C988C6" w:rsidR="00593C78" w:rsidRPr="006B26F2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DCB76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vAlign w:val="bottom"/>
          </w:tcPr>
          <w:p w14:paraId="5D754CDA" w14:textId="084B62D1" w:rsidR="00593C78" w:rsidRPr="00C43471" w:rsidRDefault="004F0E6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F0E6F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3</w:t>
            </w:r>
            <w:r w:rsidRPr="004F0E6F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4F0E6F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051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8121E09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A172D1D" w14:textId="2BC6E493" w:rsidR="00593C78" w:rsidRPr="009F217D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4CB3D3D2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D90DF86" w14:textId="65067830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9DC017A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19172" w14:textId="49CCF394" w:rsidR="00593C78" w:rsidRPr="006B26F2" w:rsidRDefault="0000275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A57A03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9664" w14:textId="0DFDD1D4" w:rsidR="00593C78" w:rsidRPr="00F4556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0430E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E434" w14:textId="14E7FD4C" w:rsidR="00593C78" w:rsidRPr="009F217D" w:rsidRDefault="004F0E6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F0E6F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216</w:t>
            </w:r>
            <w:r w:rsidRPr="004F0E6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4F0E6F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636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4E68F21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E916" w14:textId="743AAD7D" w:rsidR="00593C78" w:rsidRPr="009F217D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593C78" w:rsidRPr="00C43471" w14:paraId="7E82ADC4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E1BA9EF" w14:textId="77777777" w:rsidR="00593C78" w:rsidRPr="00C43471" w:rsidRDefault="00593C78" w:rsidP="00593C7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66607C19" w14:textId="7652F30A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E85BC4D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9B0F" w14:textId="2FF102A8" w:rsidR="00593C78" w:rsidRPr="00F45566" w:rsidRDefault="0000275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56A541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9379" w14:textId="0460591F" w:rsidR="00593C78" w:rsidRPr="006B26F2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1851628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C7E4D" w14:textId="1C353904" w:rsidR="00593C78" w:rsidRPr="00C43471" w:rsidRDefault="0000275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CC6137B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648C6" w14:textId="4F7ABC5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7A3EBD69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E94E41C" w14:textId="15F7D9F1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0FFDBD1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0AC01" w14:textId="4BFFB2DC" w:rsidR="00593C78" w:rsidRPr="006B26F2" w:rsidRDefault="0000275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8F37C5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684F" w14:textId="5D5EC38C" w:rsidR="00593C78" w:rsidRPr="00F4556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0C497B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E906" w14:textId="07576C63" w:rsidR="00593C78" w:rsidRPr="009F217D" w:rsidRDefault="0000275F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0275F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216</w:t>
            </w:r>
            <w:r w:rsidRPr="0000275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00275F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636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3D7500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66B3" w14:textId="0FD1C31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593C78" w:rsidRPr="00C43471" w14:paraId="3865D220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AD3C982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9E68095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vAlign w:val="bottom"/>
          </w:tcPr>
          <w:p w14:paraId="0ADF8D74" w14:textId="77777777" w:rsidR="00593C78" w:rsidRPr="00EA04E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D424CE5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338CB80C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387D6972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vAlign w:val="bottom"/>
          </w:tcPr>
          <w:p w14:paraId="3E430006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B64B634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51AEC26E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5F2331F7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264C9B5" w14:textId="7B3C3661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0F9AF96D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75F87D0" w14:textId="1BB51146" w:rsidR="00593C78" w:rsidRPr="00EA04E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6EA1FC3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4ED15694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FF34455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2913F2E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9319A6E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EFE5C2E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06F3F0AE" w14:textId="77777777" w:rsidTr="00EA04E6">
        <w:trPr>
          <w:trHeight w:val="399"/>
        </w:trPr>
        <w:tc>
          <w:tcPr>
            <w:tcW w:w="3328" w:type="dxa"/>
            <w:tcBorders>
              <w:bottom w:val="nil"/>
            </w:tcBorders>
            <w:vAlign w:val="bottom"/>
          </w:tcPr>
          <w:p w14:paraId="61A0A08C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3" w:type="dxa"/>
            <w:tcBorders>
              <w:bottom w:val="nil"/>
            </w:tcBorders>
          </w:tcPr>
          <w:p w14:paraId="6A3C13DE" w14:textId="38EDE61C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DD312E7" w14:textId="269808C2" w:rsidR="00593C78" w:rsidRPr="00C43471" w:rsidRDefault="00375F66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375F66">
              <w:rPr>
                <w:rFonts w:asciiTheme="minorBidi" w:hAnsiTheme="minorBidi" w:cs="Cordia New"/>
                <w:sz w:val="28"/>
                <w:szCs w:val="28"/>
                <w:cs/>
              </w:rPr>
              <w:t>338</w:t>
            </w:r>
            <w:r w:rsidRPr="00375F6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75F66">
              <w:rPr>
                <w:rFonts w:asciiTheme="minorBidi" w:hAnsiTheme="minorBidi" w:cs="Cordia New"/>
                <w:sz w:val="28"/>
                <w:szCs w:val="28"/>
                <w:cs/>
              </w:rPr>
              <w:t>189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588E6EF" w14:textId="54517DB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30102F73" w14:textId="6FF4248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345,661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77F91355" w14:textId="66D8C0DC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2967ABCD" w14:textId="51CE14AB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4494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338</w:t>
            </w:r>
            <w:r w:rsidRPr="0054494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189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9369E22" w14:textId="5F00028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0F5D3CD8" w14:textId="543BBEF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345,661</w:t>
            </w:r>
          </w:p>
        </w:tc>
      </w:tr>
      <w:tr w:rsidR="00593C78" w:rsidRPr="00C43471" w14:paraId="719CCD80" w14:textId="77777777" w:rsidTr="00EA04E6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460C66CC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3" w:type="dxa"/>
            <w:tcBorders>
              <w:bottom w:val="nil"/>
            </w:tcBorders>
          </w:tcPr>
          <w:p w14:paraId="64D08CC1" w14:textId="65DAFDB4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2FB4B07D" w14:textId="5B9649E3" w:rsidR="00593C78" w:rsidRPr="00C43471" w:rsidRDefault="00194B6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194B6B">
              <w:rPr>
                <w:rFonts w:asciiTheme="minorBidi" w:hAnsiTheme="minorBidi" w:cs="Cordia New"/>
                <w:sz w:val="28"/>
                <w:szCs w:val="28"/>
                <w:cs/>
              </w:rPr>
              <w:t>86</w:t>
            </w:r>
            <w:r w:rsidRPr="00194B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94B6B">
              <w:rPr>
                <w:rFonts w:asciiTheme="minorBidi" w:hAnsiTheme="minorBidi" w:cs="Cordia New"/>
                <w:sz w:val="28"/>
                <w:szCs w:val="28"/>
                <w:cs/>
              </w:rPr>
              <w:t>958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1E38639" w14:textId="1289B29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50A1183D" w14:textId="5CDA410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73,843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4F2BCCB4" w14:textId="245FB2C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5E58E87C" w14:textId="6594E725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44941">
              <w:rPr>
                <w:rFonts w:asciiTheme="minorBidi" w:hAnsiTheme="minorBidi" w:cs="Cordia New"/>
                <w:sz w:val="28"/>
                <w:szCs w:val="28"/>
                <w:cs/>
              </w:rPr>
              <w:t>55</w:t>
            </w:r>
            <w:r w:rsidRPr="0054494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44941">
              <w:rPr>
                <w:rFonts w:asciiTheme="minorBidi" w:hAnsiTheme="minorBidi" w:cs="Cordia New"/>
                <w:sz w:val="28"/>
                <w:szCs w:val="28"/>
                <w:cs/>
              </w:rPr>
              <w:t>556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13DBC7BF" w14:textId="7537F6F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718AB709" w14:textId="5CA1F5C1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33,067</w:t>
            </w:r>
          </w:p>
        </w:tc>
      </w:tr>
      <w:tr w:rsidR="00593C78" w:rsidRPr="00C43471" w14:paraId="1CEA74A5" w14:textId="77777777" w:rsidTr="00EA04E6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784A3CF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3" w:type="dxa"/>
            <w:tcBorders>
              <w:bottom w:val="nil"/>
            </w:tcBorders>
          </w:tcPr>
          <w:p w14:paraId="268CFCDD" w14:textId="3F047ACB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9CD7AC3" w14:textId="2D527BC5" w:rsidR="00593C78" w:rsidRPr="00C43471" w:rsidRDefault="00194B6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94B6B">
              <w:rPr>
                <w:rFonts w:asciiTheme="minorBidi" w:hAnsiTheme="minorBidi" w:cs="Cordia New"/>
                <w:sz w:val="28"/>
                <w:szCs w:val="28"/>
                <w:cs/>
              </w:rPr>
              <w:t>61</w:t>
            </w:r>
            <w:r w:rsidRPr="00194B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94B6B">
              <w:rPr>
                <w:rFonts w:asciiTheme="minorBidi" w:hAnsiTheme="minorBidi" w:cs="Cordia New"/>
                <w:sz w:val="28"/>
                <w:szCs w:val="28"/>
                <w:cs/>
              </w:rPr>
              <w:t>925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2AEB4177" w14:textId="7B58630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1E3B35AB" w14:textId="091EA75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94,721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6086A6E1" w14:textId="52581958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28BCE3B3" w14:textId="0D612233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4494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21</w:t>
            </w:r>
            <w:r w:rsidRPr="0054494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598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1781B52" w14:textId="46BA6B4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27BD1C11" w14:textId="4586863A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83,190</w:t>
            </w:r>
          </w:p>
        </w:tc>
      </w:tr>
      <w:tr w:rsidR="00593C78" w:rsidRPr="00C43471" w14:paraId="6932B038" w14:textId="77777777" w:rsidTr="00EA04E6">
        <w:trPr>
          <w:trHeight w:val="399"/>
        </w:trPr>
        <w:tc>
          <w:tcPr>
            <w:tcW w:w="3328" w:type="dxa"/>
          </w:tcPr>
          <w:p w14:paraId="6989A7D2" w14:textId="46E403D0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</w:tcPr>
          <w:p w14:paraId="60F800DF" w14:textId="235D9718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5466632" w14:textId="13869A0A" w:rsidR="00593C78" w:rsidRPr="00C43471" w:rsidRDefault="00194B6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194B6B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12</w:t>
            </w:r>
            <w:r w:rsidRPr="00194B6B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194B6B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573</w:t>
            </w:r>
          </w:p>
        </w:tc>
        <w:tc>
          <w:tcPr>
            <w:tcW w:w="239" w:type="dxa"/>
            <w:vAlign w:val="bottom"/>
          </w:tcPr>
          <w:p w14:paraId="18CB5752" w14:textId="26C35A1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BE19F62" w14:textId="22986714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18,586</w:t>
            </w:r>
          </w:p>
        </w:tc>
        <w:tc>
          <w:tcPr>
            <w:tcW w:w="265" w:type="dxa"/>
            <w:vAlign w:val="bottom"/>
          </w:tcPr>
          <w:p w14:paraId="29AC4E17" w14:textId="23355D2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523C99E0" w14:textId="5FE49217" w:rsidR="00593C78" w:rsidRPr="00C43471" w:rsidRDefault="00CA0185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A0185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1</w:t>
            </w:r>
            <w:r w:rsidRPr="00CA0185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CA0185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767</w:t>
            </w:r>
          </w:p>
        </w:tc>
        <w:tc>
          <w:tcPr>
            <w:tcW w:w="279" w:type="dxa"/>
            <w:vAlign w:val="bottom"/>
          </w:tcPr>
          <w:p w14:paraId="79E81830" w14:textId="302F2EA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7F4E644" w14:textId="03CD2E2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6,602</w:t>
            </w:r>
          </w:p>
        </w:tc>
      </w:tr>
      <w:tr w:rsidR="00593C78" w:rsidRPr="00C43471" w14:paraId="45E82D4F" w14:textId="77777777" w:rsidTr="00EA04E6">
        <w:trPr>
          <w:trHeight w:val="399"/>
        </w:trPr>
        <w:tc>
          <w:tcPr>
            <w:tcW w:w="3328" w:type="dxa"/>
          </w:tcPr>
          <w:p w14:paraId="589F354D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</w:tcPr>
          <w:p w14:paraId="6ECCA675" w14:textId="67E804BA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ACE64" w14:textId="135C8237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499</w:t>
            </w:r>
            <w:r w:rsidRPr="0054494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645</w:t>
            </w:r>
          </w:p>
        </w:tc>
        <w:tc>
          <w:tcPr>
            <w:tcW w:w="239" w:type="dxa"/>
            <w:vAlign w:val="bottom"/>
          </w:tcPr>
          <w:p w14:paraId="6B6C9DC7" w14:textId="576464E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DD820" w14:textId="4E7DAB58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532,811</w:t>
            </w:r>
          </w:p>
        </w:tc>
        <w:tc>
          <w:tcPr>
            <w:tcW w:w="265" w:type="dxa"/>
            <w:vAlign w:val="bottom"/>
          </w:tcPr>
          <w:p w14:paraId="7F890EC6" w14:textId="635DB1B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8C940" w14:textId="20817DD8" w:rsidR="00593C78" w:rsidRPr="00C43471" w:rsidRDefault="00CA0185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A0185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417</w:t>
            </w:r>
            <w:r w:rsidRPr="00CA018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A0185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110</w:t>
            </w:r>
          </w:p>
        </w:tc>
        <w:tc>
          <w:tcPr>
            <w:tcW w:w="279" w:type="dxa"/>
            <w:vAlign w:val="bottom"/>
          </w:tcPr>
          <w:p w14:paraId="141D77E4" w14:textId="497416C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1EEC" w14:textId="2B48B79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593C78" w:rsidRPr="00C43471" w14:paraId="712EA1A5" w14:textId="77777777" w:rsidTr="00EA04E6">
        <w:trPr>
          <w:trHeight w:val="399"/>
        </w:trPr>
        <w:tc>
          <w:tcPr>
            <w:tcW w:w="3328" w:type="dxa"/>
          </w:tcPr>
          <w:p w14:paraId="11723A7C" w14:textId="77777777" w:rsidR="00593C78" w:rsidRPr="00C43471" w:rsidRDefault="00593C78" w:rsidP="00593C7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71F06EA" w14:textId="663A6F94" w:rsidR="00593C78" w:rsidRPr="00C43471" w:rsidRDefault="00593C78" w:rsidP="00593C7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จะเกิดขึ้น </w:t>
            </w:r>
          </w:p>
        </w:tc>
        <w:tc>
          <w:tcPr>
            <w:tcW w:w="843" w:type="dxa"/>
          </w:tcPr>
          <w:p w14:paraId="7C592954" w14:textId="09D3930C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7222" w14:textId="4C4898F0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4494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(28</w:t>
            </w:r>
            <w:r w:rsidRPr="0054494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064)</w:t>
            </w:r>
          </w:p>
        </w:tc>
        <w:tc>
          <w:tcPr>
            <w:tcW w:w="239" w:type="dxa"/>
            <w:vAlign w:val="bottom"/>
          </w:tcPr>
          <w:p w14:paraId="4A8E2425" w14:textId="5B253A3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098FF93" w14:textId="77777777" w:rsidR="00593C78" w:rsidRPr="00E36E38" w:rsidRDefault="00593C78" w:rsidP="00593C78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A0D7635" w14:textId="189183F2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(29,442)</w:t>
            </w:r>
          </w:p>
        </w:tc>
        <w:tc>
          <w:tcPr>
            <w:tcW w:w="265" w:type="dxa"/>
            <w:vAlign w:val="bottom"/>
          </w:tcPr>
          <w:p w14:paraId="017CB622" w14:textId="6433A59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3F8E4" w14:textId="6783BBCD" w:rsidR="00593C78" w:rsidRPr="00C43471" w:rsidRDefault="00CA0185" w:rsidP="00C91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1E5001B2" w14:textId="575C438B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ACD7B6C" w14:textId="77777777" w:rsidR="00593C78" w:rsidRPr="00E36E38" w:rsidRDefault="00593C78" w:rsidP="00593C7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7E5DD7D9" w14:textId="3804C81C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1689CEF7" w14:textId="77777777" w:rsidTr="00EA04E6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4FC1846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63C0D78" w14:textId="2C68C748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9ED7" w14:textId="2052F57A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471</w:t>
            </w:r>
            <w:r w:rsidRPr="0054494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581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9238DD2" w14:textId="0FAA8B1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35DF7FF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21D0BD4" w14:textId="5082BFE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886C" w14:textId="3391E743" w:rsidR="00593C78" w:rsidRPr="00C43471" w:rsidRDefault="00CA0185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A0185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417</w:t>
            </w:r>
            <w:r w:rsidRPr="00CA018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A0185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110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58D9137" w14:textId="4DFCB068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317B7F44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593C78" w:rsidRPr="00C43471" w14:paraId="524FB431" w14:textId="77777777" w:rsidTr="00EA04E6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3FD58FD4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EFB9765" w14:textId="5043B2D6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06AA" w14:textId="12EF408D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471</w:t>
            </w:r>
            <w:r w:rsidRPr="0054494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581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C85CBC" w14:textId="5AA511E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1792D9D8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EC3C0CC" w14:textId="403E83D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827D4" w14:textId="072BC071" w:rsidR="00593C78" w:rsidRPr="00C43471" w:rsidRDefault="00CA0185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A0185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633</w:t>
            </w:r>
            <w:r w:rsidRPr="00CA018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A0185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746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7ACC210" w14:textId="23EB8AE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23DE9461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700,173</w:t>
            </w:r>
          </w:p>
        </w:tc>
      </w:tr>
      <w:tr w:rsidR="00593C78" w:rsidRPr="00C43471" w14:paraId="6736B5EB" w14:textId="77777777" w:rsidTr="00EA04E6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56C0AFCA" w14:textId="77777777" w:rsidR="00593C78" w:rsidRPr="00C43471" w:rsidRDefault="00593C78" w:rsidP="00593C78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3924B91E" w14:textId="16E25084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E7A7B" w14:textId="5CA452B7" w:rsidR="00593C78" w:rsidRPr="00C43471" w:rsidRDefault="0054494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54494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582</w:t>
            </w:r>
            <w:r w:rsidRPr="0054494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44941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330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020D9E93" w14:textId="6117B66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7D5E51A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1,647,289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286C242F" w14:textId="2EAA3C4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4F22B" w14:textId="5C52C84E" w:rsidR="00593C78" w:rsidRPr="00C43471" w:rsidRDefault="00F4510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45100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F4510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45100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728</w:t>
            </w:r>
            <w:r w:rsidRPr="00F4510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45100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078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3BB4651" w14:textId="74225938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6B76560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1,831,896</w:t>
            </w:r>
          </w:p>
        </w:tc>
      </w:tr>
    </w:tbl>
    <w:p w14:paraId="4B38A2B9" w14:textId="211722B2" w:rsidR="00A30598" w:rsidRPr="00C43471" w:rsidRDefault="00A30598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679CA63C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0D3C90DA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42A94030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785DDADB" w14:textId="77777777" w:rsidR="008B756A" w:rsidRPr="00C43471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65ADCA7" w14:textId="7F721B51" w:rsidR="00B30C51" w:rsidRPr="00C43471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lastRenderedPageBreak/>
        <w:t>สินค้าคงเหลือ</w:t>
      </w:r>
    </w:p>
    <w:p w14:paraId="7BE04783" w14:textId="14D2FCD8" w:rsidR="00A30598" w:rsidRPr="00C43471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36"/>
        <w:gridCol w:w="283"/>
        <w:gridCol w:w="1124"/>
        <w:gridCol w:w="263"/>
        <w:gridCol w:w="1080"/>
        <w:gridCol w:w="279"/>
        <w:gridCol w:w="1070"/>
      </w:tblGrid>
      <w:tr w:rsidR="00A30598" w:rsidRPr="00C43471" w14:paraId="6A51B23B" w14:textId="77777777" w:rsidTr="00B11CD2">
        <w:trPr>
          <w:tblHeader/>
        </w:trPr>
        <w:tc>
          <w:tcPr>
            <w:tcW w:w="2149" w:type="pct"/>
          </w:tcPr>
          <w:p w14:paraId="6624715C" w14:textId="5F507243" w:rsidR="00A30598" w:rsidRPr="00C43471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5" w:type="pct"/>
            <w:gridSpan w:val="3"/>
            <w:hideMark/>
          </w:tcPr>
          <w:p w14:paraId="55FC1297" w14:textId="77777777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hideMark/>
          </w:tcPr>
          <w:p w14:paraId="470A1EF0" w14:textId="77777777" w:rsidR="00A30598" w:rsidRPr="00C43471" w:rsidRDefault="00A30598" w:rsidP="00B11CD2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C43471" w14:paraId="1E4A5F53" w14:textId="77777777">
        <w:trPr>
          <w:tblHeader/>
        </w:trPr>
        <w:tc>
          <w:tcPr>
            <w:tcW w:w="2149" w:type="pct"/>
          </w:tcPr>
          <w:p w14:paraId="52839014" w14:textId="24DAFD20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24FDDE79" w14:textId="3B085DB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A924A4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4" w:type="pct"/>
          </w:tcPr>
          <w:p w14:paraId="3A4C94AF" w14:textId="67CA218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6F0D76A" w14:textId="7ECDA6C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20CF11B" w14:textId="7FBDCE4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A924A4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</w:tcPr>
          <w:p w14:paraId="458A40AC" w14:textId="15BF231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63DFDDBC" w14:textId="648DE74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93C78" w:rsidRPr="00C43471" w14:paraId="6934C150" w14:textId="77777777" w:rsidTr="00B11CD2">
        <w:trPr>
          <w:tblHeader/>
        </w:trPr>
        <w:tc>
          <w:tcPr>
            <w:tcW w:w="2149" w:type="pct"/>
          </w:tcPr>
          <w:p w14:paraId="5B2F617E" w14:textId="6AD96290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hideMark/>
          </w:tcPr>
          <w:p w14:paraId="1C7439C3" w14:textId="583472B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4" w:type="pct"/>
          </w:tcPr>
          <w:p w14:paraId="31D8B4CC" w14:textId="3D7E3BC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hideMark/>
          </w:tcPr>
          <w:p w14:paraId="619CD079" w14:textId="5B47929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57F68E0B" w14:textId="2F1F99EA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28B41EE7" w14:textId="385C99F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211254C5" w14:textId="71F71A9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hideMark/>
          </w:tcPr>
          <w:p w14:paraId="574ABCAB" w14:textId="4CC4F1E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C43471" w14:paraId="6EDBBDA7" w14:textId="77777777" w:rsidTr="00B11CD2">
        <w:trPr>
          <w:tblHeader/>
        </w:trPr>
        <w:tc>
          <w:tcPr>
            <w:tcW w:w="2149" w:type="pct"/>
          </w:tcPr>
          <w:p w14:paraId="27E9080F" w14:textId="650024D9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51" w:type="pct"/>
            <w:gridSpan w:val="7"/>
            <w:hideMark/>
          </w:tcPr>
          <w:p w14:paraId="0423DCD6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665F0C8F" w14:textId="77777777" w:rsidTr="00CE1556">
        <w:tc>
          <w:tcPr>
            <w:tcW w:w="2149" w:type="pct"/>
            <w:hideMark/>
          </w:tcPr>
          <w:p w14:paraId="7F07AD8B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</w:tcPr>
          <w:p w14:paraId="778F736D" w14:textId="284AC141" w:rsidR="00593C78" w:rsidRPr="00C43471" w:rsidRDefault="008C1844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8C1844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1,116,929</w:t>
            </w:r>
          </w:p>
        </w:tc>
        <w:tc>
          <w:tcPr>
            <w:tcW w:w="154" w:type="pct"/>
          </w:tcPr>
          <w:p w14:paraId="554C0C8A" w14:textId="41584F1E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6189F25B" w14:textId="1EBEB1F0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864,513</w:t>
            </w:r>
          </w:p>
        </w:tc>
        <w:tc>
          <w:tcPr>
            <w:tcW w:w="143" w:type="pct"/>
          </w:tcPr>
          <w:p w14:paraId="0423804D" w14:textId="454F115B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60FDCB62" w14:textId="1BFCF684" w:rsidR="00593C78" w:rsidRPr="00C43471" w:rsidRDefault="00E055D3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055D3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938,294</w:t>
            </w:r>
          </w:p>
        </w:tc>
        <w:tc>
          <w:tcPr>
            <w:tcW w:w="152" w:type="pct"/>
          </w:tcPr>
          <w:p w14:paraId="03705E66" w14:textId="1990E1FB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8E222D5" w14:textId="51AF9BE6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719,940</w:t>
            </w:r>
          </w:p>
        </w:tc>
      </w:tr>
      <w:tr w:rsidR="00593C78" w:rsidRPr="00C43471" w14:paraId="5308AAB6" w14:textId="77777777" w:rsidTr="00CE1556">
        <w:tc>
          <w:tcPr>
            <w:tcW w:w="2149" w:type="pct"/>
            <w:hideMark/>
          </w:tcPr>
          <w:p w14:paraId="6771B937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</w:tcPr>
          <w:p w14:paraId="4C5A9534" w14:textId="3F8566A6" w:rsidR="00593C78" w:rsidRPr="007F177A" w:rsidRDefault="008C1844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8C1844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848,506</w:t>
            </w:r>
          </w:p>
        </w:tc>
        <w:tc>
          <w:tcPr>
            <w:tcW w:w="154" w:type="pct"/>
          </w:tcPr>
          <w:p w14:paraId="4A1AD889" w14:textId="026A5121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02F1E826" w14:textId="304AE85F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1,531,811</w:t>
            </w:r>
          </w:p>
        </w:tc>
        <w:tc>
          <w:tcPr>
            <w:tcW w:w="143" w:type="pct"/>
          </w:tcPr>
          <w:p w14:paraId="1563AE42" w14:textId="2363096E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2C20D327" w14:textId="5631EC29" w:rsidR="00593C78" w:rsidRPr="00C43471" w:rsidRDefault="00E055D3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E055D3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773,553</w:t>
            </w:r>
          </w:p>
        </w:tc>
        <w:tc>
          <w:tcPr>
            <w:tcW w:w="152" w:type="pct"/>
          </w:tcPr>
          <w:p w14:paraId="025139FE" w14:textId="078BF2A4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12A68F2" w14:textId="6FC4674C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1,462,855</w:t>
            </w:r>
          </w:p>
        </w:tc>
      </w:tr>
      <w:tr w:rsidR="00593C78" w:rsidRPr="00C43471" w14:paraId="172B782D" w14:textId="77777777" w:rsidTr="00CE1556">
        <w:tc>
          <w:tcPr>
            <w:tcW w:w="2149" w:type="pct"/>
          </w:tcPr>
          <w:p w14:paraId="0E89EBB2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</w:tcPr>
          <w:p w14:paraId="61D8E037" w14:textId="3B9C0529" w:rsidR="00593C78" w:rsidRPr="00C43471" w:rsidRDefault="008C1844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8C1844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250,136</w:t>
            </w:r>
          </w:p>
        </w:tc>
        <w:tc>
          <w:tcPr>
            <w:tcW w:w="154" w:type="pct"/>
          </w:tcPr>
          <w:p w14:paraId="581E859B" w14:textId="7E0B475E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25F86D2B" w14:textId="47002EE1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262,946</w:t>
            </w:r>
          </w:p>
        </w:tc>
        <w:tc>
          <w:tcPr>
            <w:tcW w:w="143" w:type="pct"/>
          </w:tcPr>
          <w:p w14:paraId="4680C6A3" w14:textId="3ECC1AED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55514802" w14:textId="1D4443F3" w:rsidR="00593C78" w:rsidRPr="00C43471" w:rsidRDefault="00E055D3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055D3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184,598</w:t>
            </w:r>
          </w:p>
        </w:tc>
        <w:tc>
          <w:tcPr>
            <w:tcW w:w="152" w:type="pct"/>
          </w:tcPr>
          <w:p w14:paraId="2A446B0A" w14:textId="79745CF8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1DCB3135" w14:textId="2CC5EA34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131,025</w:t>
            </w:r>
          </w:p>
        </w:tc>
      </w:tr>
      <w:tr w:rsidR="00593C78" w:rsidRPr="00C43471" w14:paraId="44C104FD" w14:textId="77777777" w:rsidTr="00CE1556">
        <w:tc>
          <w:tcPr>
            <w:tcW w:w="2149" w:type="pct"/>
            <w:hideMark/>
          </w:tcPr>
          <w:p w14:paraId="79AE197B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47DC4" w14:textId="66587F8C" w:rsidR="00593C78" w:rsidRPr="00C43471" w:rsidRDefault="00B56CD1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B56CD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164,491</w:t>
            </w:r>
          </w:p>
        </w:tc>
        <w:tc>
          <w:tcPr>
            <w:tcW w:w="154" w:type="pct"/>
          </w:tcPr>
          <w:p w14:paraId="5C799EF8" w14:textId="15EA6FBB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476F8" w14:textId="17BC29CB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  <w:tc>
          <w:tcPr>
            <w:tcW w:w="143" w:type="pct"/>
          </w:tcPr>
          <w:p w14:paraId="31E4F0FF" w14:textId="58B61A46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2581" w14:textId="40A2E0A6" w:rsidR="00593C78" w:rsidRPr="00C43471" w:rsidRDefault="00E055D3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055D3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164,491</w:t>
            </w:r>
          </w:p>
        </w:tc>
        <w:tc>
          <w:tcPr>
            <w:tcW w:w="152" w:type="pct"/>
          </w:tcPr>
          <w:p w14:paraId="4EF1888D" w14:textId="5DAB6D67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05607" w14:textId="5B91D7D7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</w:tr>
      <w:tr w:rsidR="00593C78" w:rsidRPr="00C43471" w14:paraId="62EA9FD0" w14:textId="77777777" w:rsidTr="00CE1556">
        <w:trPr>
          <w:trHeight w:val="445"/>
        </w:trPr>
        <w:tc>
          <w:tcPr>
            <w:tcW w:w="2149" w:type="pct"/>
            <w:hideMark/>
          </w:tcPr>
          <w:p w14:paraId="3BE92B76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0B74FA00" w:rsidR="00593C78" w:rsidRPr="00C43471" w:rsidRDefault="00216F1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216F1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2,380,062</w:t>
            </w:r>
          </w:p>
        </w:tc>
        <w:tc>
          <w:tcPr>
            <w:tcW w:w="154" w:type="pct"/>
            <w:vAlign w:val="bottom"/>
          </w:tcPr>
          <w:p w14:paraId="0BA5F12D" w14:textId="24A0516F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1F9CD" w14:textId="06F5B261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2,728,578</w:t>
            </w:r>
          </w:p>
        </w:tc>
        <w:tc>
          <w:tcPr>
            <w:tcW w:w="143" w:type="pct"/>
            <w:vAlign w:val="bottom"/>
          </w:tcPr>
          <w:p w14:paraId="4A791EFD" w14:textId="270FFDCD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531A0B1E" w:rsidR="00593C78" w:rsidRPr="00C43471" w:rsidRDefault="00AD302C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302C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2,060,936</w:t>
            </w:r>
          </w:p>
        </w:tc>
        <w:tc>
          <w:tcPr>
            <w:tcW w:w="152" w:type="pct"/>
            <w:vAlign w:val="bottom"/>
          </w:tcPr>
          <w:p w14:paraId="4CDEF002" w14:textId="388F9C33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A21" w14:textId="261968AA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2,383,128</w:t>
            </w:r>
          </w:p>
        </w:tc>
      </w:tr>
      <w:tr w:rsidR="00593C78" w:rsidRPr="006370C8" w14:paraId="203D8FC3" w14:textId="77777777" w:rsidTr="00000253">
        <w:trPr>
          <w:trHeight w:val="445"/>
        </w:trPr>
        <w:tc>
          <w:tcPr>
            <w:tcW w:w="2149" w:type="pct"/>
          </w:tcPr>
          <w:p w14:paraId="12D3AAED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50F347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91D8F1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3C497A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EDBA27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F389B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6BF7020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15AA92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601C6019" w14:textId="77777777" w:rsidTr="008438D1">
        <w:trPr>
          <w:trHeight w:val="317"/>
        </w:trPr>
        <w:tc>
          <w:tcPr>
            <w:tcW w:w="2149" w:type="pct"/>
          </w:tcPr>
          <w:p w14:paraId="3768F32F" w14:textId="57030234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924A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D1185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924A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0F37EEE8" w14:textId="5187355B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6FD4F0D4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323" w:type="pct"/>
            <w:gridSpan w:val="3"/>
            <w:tcBorders>
              <w:left w:val="nil"/>
              <w:right w:val="nil"/>
            </w:tcBorders>
          </w:tcPr>
          <w:p w14:paraId="75372892" w14:textId="2A5CAF09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6370C8" w14:paraId="1FC3E7F2" w14:textId="77777777" w:rsidTr="008438D1">
        <w:trPr>
          <w:trHeight w:val="362"/>
        </w:trPr>
        <w:tc>
          <w:tcPr>
            <w:tcW w:w="2149" w:type="pct"/>
          </w:tcPr>
          <w:p w14:paraId="7187A3BC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</w:tcPr>
          <w:p w14:paraId="7BA15230" w14:textId="14685FCA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4" w:type="pct"/>
          </w:tcPr>
          <w:p w14:paraId="76DAF50B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48F79FB5" w14:textId="79745688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5EB6AE35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145FDB9" w14:textId="6C14CD18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15236D3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0B2183A4" w14:textId="68059E0C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6370C8" w14:paraId="176F3E1A" w14:textId="77777777" w:rsidTr="008438D1">
        <w:trPr>
          <w:trHeight w:val="344"/>
        </w:trPr>
        <w:tc>
          <w:tcPr>
            <w:tcW w:w="2149" w:type="pct"/>
          </w:tcPr>
          <w:p w14:paraId="124D3271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1" w:type="pct"/>
            <w:gridSpan w:val="7"/>
            <w:tcBorders>
              <w:left w:val="nil"/>
              <w:right w:val="nil"/>
            </w:tcBorders>
          </w:tcPr>
          <w:p w14:paraId="24818244" w14:textId="28FEE4FA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6370C8" w14:paraId="0619C17F" w14:textId="77777777" w:rsidTr="00CE1556">
        <w:trPr>
          <w:trHeight w:val="389"/>
        </w:trPr>
        <w:tc>
          <w:tcPr>
            <w:tcW w:w="2149" w:type="pct"/>
          </w:tcPr>
          <w:p w14:paraId="647FD8ED" w14:textId="28A13D89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17B1F7A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2176AFAA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13DD91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CBEE489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2521BAE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02FCE018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3A2DB230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4F7E2751" w14:textId="77777777" w:rsidTr="00CE1556">
        <w:trPr>
          <w:trHeight w:val="362"/>
        </w:trPr>
        <w:tc>
          <w:tcPr>
            <w:tcW w:w="2149" w:type="pct"/>
          </w:tcPr>
          <w:p w14:paraId="6997CA4E" w14:textId="4CC2860A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7F38F889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47A396A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9D8753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1691C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CE47435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34B166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42A8597F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303FDFE0" w14:textId="77777777" w:rsidTr="00CE1556">
        <w:trPr>
          <w:trHeight w:val="425"/>
        </w:trPr>
        <w:tc>
          <w:tcPr>
            <w:tcW w:w="2149" w:type="pct"/>
          </w:tcPr>
          <w:p w14:paraId="59B73F14" w14:textId="5D9CFC3B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65FBB9C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130D7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46F95A7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1049D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6EDA94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684D3E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00C2122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29669AA5" w14:textId="77777777" w:rsidTr="00CE1556">
        <w:trPr>
          <w:trHeight w:val="362"/>
        </w:trPr>
        <w:tc>
          <w:tcPr>
            <w:tcW w:w="2149" w:type="pct"/>
          </w:tcPr>
          <w:p w14:paraId="6FC6E14E" w14:textId="6A85520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</w:tcPr>
          <w:p w14:paraId="3BBE6260" w14:textId="7B849163" w:rsidR="00593C78" w:rsidRPr="006370C8" w:rsidRDefault="00BC3C8E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BC3C8E">
              <w:rPr>
                <w:rFonts w:asciiTheme="minorBidi" w:eastAsia="Cordia New" w:hAnsiTheme="minorBidi" w:cstheme="minorBidi"/>
                <w:sz w:val="28"/>
                <w:szCs w:val="28"/>
              </w:rPr>
              <w:t>2,760,922</w:t>
            </w:r>
          </w:p>
        </w:tc>
        <w:tc>
          <w:tcPr>
            <w:tcW w:w="154" w:type="pct"/>
          </w:tcPr>
          <w:p w14:paraId="11D0CC3A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</w:tcPr>
          <w:p w14:paraId="12378E43" w14:textId="75C0D0C6" w:rsidR="00593C78" w:rsidRPr="00DA1891" w:rsidRDefault="007705F6" w:rsidP="00756FC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  <w:t>2,</w:t>
            </w:r>
            <w:r w:rsidR="00BE09F1"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  <w:t>872,841</w:t>
            </w:r>
          </w:p>
        </w:tc>
        <w:tc>
          <w:tcPr>
            <w:tcW w:w="143" w:type="pct"/>
          </w:tcPr>
          <w:p w14:paraId="785954DD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161988CA" w14:textId="7BACFE3B" w:rsidR="00593C78" w:rsidRPr="006370C8" w:rsidRDefault="00BC3C8E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BC3C8E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2,814,191</w:t>
            </w:r>
          </w:p>
        </w:tc>
        <w:tc>
          <w:tcPr>
            <w:tcW w:w="152" w:type="pct"/>
            <w:vAlign w:val="bottom"/>
          </w:tcPr>
          <w:p w14:paraId="6CA1737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</w:tcPr>
          <w:p w14:paraId="08D68986" w14:textId="16E78176" w:rsidR="00593C78" w:rsidRPr="00C33E29" w:rsidRDefault="00631AEB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3,012,213</w:t>
            </w:r>
          </w:p>
        </w:tc>
      </w:tr>
      <w:tr w:rsidR="00593C78" w:rsidRPr="006370C8" w14:paraId="23A514C2" w14:textId="77777777" w:rsidTr="00CE1556">
        <w:trPr>
          <w:trHeight w:val="445"/>
        </w:trPr>
        <w:tc>
          <w:tcPr>
            <w:tcW w:w="2149" w:type="pct"/>
            <w:vAlign w:val="bottom"/>
          </w:tcPr>
          <w:p w14:paraId="0014E354" w14:textId="17A8B448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1D034" w14:textId="3543BD5A" w:rsidR="00593C78" w:rsidRPr="0008110F" w:rsidRDefault="00BC3C8E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BC3C8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2,760,922</w:t>
            </w:r>
          </w:p>
        </w:tc>
        <w:tc>
          <w:tcPr>
            <w:tcW w:w="154" w:type="pct"/>
            <w:vAlign w:val="bottom"/>
          </w:tcPr>
          <w:p w14:paraId="0F7D27B2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89FBF" w14:textId="5744F675" w:rsidR="00593C78" w:rsidRPr="005E432E" w:rsidRDefault="007705F6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</w:t>
            </w:r>
            <w:r w:rsidR="00BE09F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872,841</w:t>
            </w:r>
          </w:p>
        </w:tc>
        <w:tc>
          <w:tcPr>
            <w:tcW w:w="143" w:type="pct"/>
            <w:vAlign w:val="bottom"/>
          </w:tcPr>
          <w:p w14:paraId="7BC5322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32012" w14:textId="0DEED0E3" w:rsidR="00593C78" w:rsidRPr="00D34822" w:rsidRDefault="00BC3C8E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BC3C8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2,814,191</w:t>
            </w:r>
          </w:p>
        </w:tc>
        <w:tc>
          <w:tcPr>
            <w:tcW w:w="152" w:type="pct"/>
            <w:vAlign w:val="bottom"/>
          </w:tcPr>
          <w:p w14:paraId="79923B1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0BD8F" w14:textId="273DD8C4" w:rsidR="00593C78" w:rsidRPr="00C33E29" w:rsidRDefault="00631AEB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  <w:t>3,012,213</w:t>
            </w:r>
          </w:p>
        </w:tc>
      </w:tr>
    </w:tbl>
    <w:p w14:paraId="5D6B6EF8" w14:textId="36C7B2D7" w:rsidR="00A061B0" w:rsidRPr="00C43471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C43471" w:rsidSect="0093182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6635FB12" w14:textId="77777777" w:rsidR="006045B8" w:rsidRPr="00C43471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555827C5" w14:textId="77777777" w:rsidR="00F10FBE" w:rsidRPr="00C43471" w:rsidRDefault="00F10FBE" w:rsidP="00F10FBE">
      <w:pPr>
        <w:rPr>
          <w:rFonts w:asciiTheme="minorBidi" w:hAnsiTheme="minorBidi" w:cstheme="minorBidi"/>
        </w:rPr>
      </w:pPr>
    </w:p>
    <w:p w14:paraId="35191EF8" w14:textId="70818BF1" w:rsidR="00F268DA" w:rsidRPr="00C43471" w:rsidRDefault="007A5F01" w:rsidP="00F268DA">
      <w:pPr>
        <w:ind w:left="540" w:hanging="180"/>
        <w:jc w:val="thaiDistribute"/>
        <w:rPr>
          <w:rFonts w:asciiTheme="minorBidi" w:hAnsiTheme="minorBidi" w:cstheme="minorBidi"/>
        </w:rPr>
      </w:pPr>
      <w:r>
        <w:rPr>
          <w:rFonts w:asciiTheme="minorBidi" w:eastAsia="Cordia New" w:hAnsiTheme="minorBidi" w:cstheme="minorBidi"/>
          <w:sz w:val="28"/>
          <w:szCs w:val="28"/>
        </w:rPr>
        <w:t xml:space="preserve">    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042E58">
        <w:rPr>
          <w:rFonts w:asciiTheme="minorBidi" w:eastAsia="Cordia New" w:hAnsiTheme="minorBidi" w:cstheme="minorBidi"/>
          <w:sz w:val="28"/>
          <w:szCs w:val="28"/>
        </w:rPr>
        <w:t>0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73330D">
        <w:rPr>
          <w:rFonts w:asciiTheme="minorBidi" w:eastAsia="Cordia New" w:hAnsiTheme="minorBidi" w:cstheme="minorBidi" w:hint="cs"/>
          <w:sz w:val="28"/>
          <w:szCs w:val="28"/>
          <w:cs/>
        </w:rPr>
        <w:t>กันยายน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3F32B5">
        <w:rPr>
          <w:rFonts w:asciiTheme="minorBidi" w:eastAsia="Cordia New" w:hAnsiTheme="minorBidi" w:cstheme="minorBidi"/>
          <w:sz w:val="28"/>
          <w:szCs w:val="28"/>
        </w:rPr>
        <w:t>8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31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3F32B5">
        <w:rPr>
          <w:rFonts w:asciiTheme="minorBidi" w:eastAsia="Cordia New" w:hAnsiTheme="minorBidi" w:cstheme="minorBidi"/>
          <w:sz w:val="28"/>
          <w:szCs w:val="28"/>
        </w:rPr>
        <w:t>7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7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720"/>
        <w:gridCol w:w="180"/>
        <w:gridCol w:w="720"/>
        <w:gridCol w:w="180"/>
        <w:gridCol w:w="1170"/>
        <w:gridCol w:w="180"/>
        <w:gridCol w:w="1154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808"/>
        <w:gridCol w:w="182"/>
        <w:gridCol w:w="932"/>
      </w:tblGrid>
      <w:tr w:rsidR="00E402CA" w:rsidRPr="00E36E38" w14:paraId="6F4CB6D4" w14:textId="77777777" w:rsidTr="00700D51">
        <w:trPr>
          <w:cantSplit/>
          <w:trHeight w:val="288"/>
          <w:tblHeader/>
        </w:trPr>
        <w:tc>
          <w:tcPr>
            <w:tcW w:w="1800" w:type="dxa"/>
            <w:vAlign w:val="bottom"/>
          </w:tcPr>
          <w:p w14:paraId="68D19D7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91C9C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nil"/>
            </w:tcBorders>
            <w:vAlign w:val="bottom"/>
          </w:tcPr>
          <w:p w14:paraId="0FF7777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AF00B3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nil"/>
            </w:tcBorders>
            <w:vAlign w:val="bottom"/>
          </w:tcPr>
          <w:p w14:paraId="0BBA9F2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17889F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58" w:type="dxa"/>
            <w:gridSpan w:val="15"/>
            <w:tcBorders>
              <w:bottom w:val="nil"/>
            </w:tcBorders>
          </w:tcPr>
          <w:p w14:paraId="58527B3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402CA" w:rsidRPr="00E36E38" w14:paraId="26F8AECF" w14:textId="77777777" w:rsidTr="00700D51">
        <w:trPr>
          <w:cantSplit/>
          <w:trHeight w:val="549"/>
          <w:tblHeader/>
        </w:trPr>
        <w:tc>
          <w:tcPr>
            <w:tcW w:w="1800" w:type="dxa"/>
            <w:vAlign w:val="bottom"/>
          </w:tcPr>
          <w:p w14:paraId="6D0ECD6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EB3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620" w:type="dxa"/>
            <w:gridSpan w:val="3"/>
            <w:tcBorders>
              <w:top w:val="nil"/>
              <w:bottom w:val="nil"/>
            </w:tcBorders>
            <w:vAlign w:val="bottom"/>
          </w:tcPr>
          <w:p w14:paraId="3902EDB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06720A2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5BD0C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14:paraId="10661C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3853735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47CA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nil"/>
              <w:bottom w:val="nil"/>
            </w:tcBorders>
            <w:vAlign w:val="bottom"/>
          </w:tcPr>
          <w:p w14:paraId="6C78B68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DFF85E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EC0CA8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nil"/>
              <w:bottom w:val="nil"/>
            </w:tcBorders>
            <w:vAlign w:val="bottom"/>
          </w:tcPr>
          <w:p w14:paraId="4527891F" w14:textId="77777777" w:rsidR="00E402CA" w:rsidRPr="00E36E38" w:rsidRDefault="00E402CA" w:rsidP="0075484A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18C4348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1F860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  <w:vAlign w:val="bottom"/>
          </w:tcPr>
          <w:p w14:paraId="66652E0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52A3B5EF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8761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22" w:type="dxa"/>
            <w:gridSpan w:val="3"/>
            <w:tcBorders>
              <w:top w:val="nil"/>
              <w:bottom w:val="nil"/>
            </w:tcBorders>
            <w:vAlign w:val="bottom"/>
          </w:tcPr>
          <w:p w14:paraId="7DA7BC8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F11B8C" w:rsidRPr="00E36E38" w14:paraId="741013F4" w14:textId="77777777" w:rsidTr="00E72155">
        <w:trPr>
          <w:cantSplit/>
          <w:trHeight w:val="180"/>
          <w:tblHeader/>
        </w:trPr>
        <w:tc>
          <w:tcPr>
            <w:tcW w:w="1800" w:type="dxa"/>
            <w:vAlign w:val="bottom"/>
          </w:tcPr>
          <w:p w14:paraId="2D57095A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0E867A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7AF0FC" w14:textId="39219DC0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63D221E1" w14:textId="2368CAE4" w:rsidR="00F11B8C" w:rsidRDefault="00F575E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6B49ECC8" w14:textId="06AADC4D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0D953E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61E864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01D0299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3A23243F" w14:textId="13F958E3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24B9E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60B0A6B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409B6936" w14:textId="3690D165" w:rsidR="00F11B8C" w:rsidRDefault="00F575E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318BD839" w14:textId="25201B41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F2C4DE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A0E1FD2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6AE7A503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68776165" w14:textId="53B2493E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6E05D59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E68225E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7BFB6E79" w14:textId="6640D8BA" w:rsidR="00F11B8C" w:rsidRDefault="00F575E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2869EA43" w14:textId="77CA21BF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24CD865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14:paraId="45F80E2E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5844C543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59165C2D" w14:textId="61509146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9DB211C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1B8DAFBD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259BAB6C" w14:textId="6346908B" w:rsidR="00F11B8C" w:rsidRDefault="00F575E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76921C31" w14:textId="600C05D4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E5068A7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00FAA0FE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9FEF18A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4DCBBB63" w14:textId="3484F6A1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0B450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5BB28769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6B019B36" w14:textId="7DCED73B" w:rsidR="00F11B8C" w:rsidRDefault="00F575E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16721165" w14:textId="37AC5F2D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112093D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9061EA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14093231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1BF92FD2" w14:textId="3FD72FA8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AC49C8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55DFD129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066800A4" w14:textId="2B2D746B" w:rsidR="00F11B8C" w:rsidRDefault="00F575E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</w:t>
            </w:r>
            <w:r w:rsidR="00BD50A5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น</w:t>
            </w:r>
          </w:p>
          <w:p w14:paraId="099743DE" w14:textId="5EED58E3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1356B2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215E5D3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0D1EACCB" w14:textId="60C2DBEA" w:rsidR="00F11B8C" w:rsidRDefault="00BD50A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7FF1A33B" w14:textId="4C6AA9A8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</w:tr>
      <w:tr w:rsidR="00F11B8C" w:rsidRPr="00E36E38" w14:paraId="47DFCA76" w14:textId="77777777" w:rsidTr="00700D51">
        <w:trPr>
          <w:cantSplit/>
          <w:trHeight w:val="314"/>
          <w:tblHeader/>
        </w:trPr>
        <w:tc>
          <w:tcPr>
            <w:tcW w:w="1800" w:type="dxa"/>
            <w:vAlign w:val="bottom"/>
          </w:tcPr>
          <w:p w14:paraId="27DA6BDB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687FE9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</w:tcBorders>
          </w:tcPr>
          <w:p w14:paraId="20FFCED6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tcBorders>
              <w:top w:val="nil"/>
            </w:tcBorders>
          </w:tcPr>
          <w:p w14:paraId="10AE9C45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40" w:type="dxa"/>
            <w:gridSpan w:val="19"/>
            <w:tcBorders>
              <w:top w:val="nil"/>
            </w:tcBorders>
          </w:tcPr>
          <w:p w14:paraId="15ADCEB6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11B8C" w:rsidRPr="00E36E38" w14:paraId="2FDCE8A4" w14:textId="77777777" w:rsidTr="00E72155">
        <w:trPr>
          <w:cantSplit/>
          <w:trHeight w:val="248"/>
        </w:trPr>
        <w:tc>
          <w:tcPr>
            <w:tcW w:w="1800" w:type="dxa"/>
            <w:vAlign w:val="bottom"/>
          </w:tcPr>
          <w:p w14:paraId="6F66E4BF" w14:textId="77777777" w:rsidR="00F11B8C" w:rsidRPr="00E36E38" w:rsidRDefault="00F11B8C" w:rsidP="00F11B8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  <w:vAlign w:val="bottom"/>
          </w:tcPr>
          <w:p w14:paraId="59626DAB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1623BF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61C1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4FB588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F3F7D4" w14:textId="77777777" w:rsidR="00F11B8C" w:rsidRPr="00E36E38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77362F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66B5CA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158E504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A56B41B" w14:textId="77777777" w:rsidR="00F11B8C" w:rsidRPr="00E36E38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4827A1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A2531B0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FF023D8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A9C1FD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127F27A5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320ADE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</w:tcPr>
          <w:p w14:paraId="07BD0D6E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B8EE8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3A2B7E3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4753E0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D98616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3F9B0E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1D04E05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1E5F10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</w:tcPr>
          <w:p w14:paraId="2B31C846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</w:tr>
      <w:tr w:rsidR="003F3601" w:rsidRPr="00E36E38" w14:paraId="00BBF766" w14:textId="77777777" w:rsidTr="00263C01">
        <w:trPr>
          <w:cantSplit/>
          <w:trHeight w:val="746"/>
        </w:trPr>
        <w:tc>
          <w:tcPr>
            <w:tcW w:w="1800" w:type="dxa"/>
            <w:vAlign w:val="bottom"/>
          </w:tcPr>
          <w:p w14:paraId="48D5B2CB" w14:textId="77777777" w:rsidR="00F11B8C" w:rsidRPr="00E36E38" w:rsidRDefault="00F11B8C" w:rsidP="00F11B8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ทานากะ เวลดิ้ง</w:t>
            </w:r>
          </w:p>
          <w:p w14:paraId="49390012" w14:textId="005B806C" w:rsidR="00F11B8C" w:rsidRPr="00E36E38" w:rsidRDefault="00F11B8C" w:rsidP="00F11B8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2AC482B7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FD76798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  <w:vAlign w:val="bottom"/>
          </w:tcPr>
          <w:p w14:paraId="15AE0624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2E5756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</w:tcPr>
          <w:p w14:paraId="1CD96A4B" w14:textId="77777777" w:rsidR="00F11B8C" w:rsidRPr="00EB5A73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CF6FE0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4003B9C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9FB7D4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</w:tcPr>
          <w:p w14:paraId="70021981" w14:textId="77777777" w:rsidR="00F11B8C" w:rsidRPr="00E36E38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6EB7" w14:textId="75262E4F" w:rsidR="00F11B8C" w:rsidRPr="00E36E38" w:rsidRDefault="00352F50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352F50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8</w:t>
            </w:r>
            <w:r w:rsidRPr="00352F50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,</w:t>
            </w:r>
            <w:r w:rsidRPr="00352F50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831</w:t>
            </w:r>
          </w:p>
        </w:tc>
        <w:tc>
          <w:tcPr>
            <w:tcW w:w="179" w:type="dxa"/>
          </w:tcPr>
          <w:p w14:paraId="683917E7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156E650" w14:textId="157F886F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8,741</w:t>
            </w:r>
          </w:p>
        </w:tc>
        <w:tc>
          <w:tcPr>
            <w:tcW w:w="178" w:type="dxa"/>
          </w:tcPr>
          <w:p w14:paraId="2DCE6C65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32136BB" w14:textId="4B030F83" w:rsidR="00F11B8C" w:rsidRPr="00E36E38" w:rsidRDefault="00BD1D8B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D1D8B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(1</w:t>
            </w:r>
            <w:r w:rsidRPr="00BD1D8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,</w:t>
            </w:r>
            <w:r w:rsidRPr="00BD1D8B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080)</w:t>
            </w:r>
          </w:p>
        </w:tc>
        <w:tc>
          <w:tcPr>
            <w:tcW w:w="181" w:type="dxa"/>
            <w:vAlign w:val="bottom"/>
          </w:tcPr>
          <w:p w14:paraId="0C3D8E2F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30846A48" w14:textId="307A57FF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(1,045)</w:t>
            </w:r>
          </w:p>
        </w:tc>
        <w:tc>
          <w:tcPr>
            <w:tcW w:w="180" w:type="dxa"/>
            <w:vAlign w:val="bottom"/>
          </w:tcPr>
          <w:p w14:paraId="62EE1163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21DFCDF" w14:textId="24AEF31B" w:rsidR="00F11B8C" w:rsidRPr="00E36E38" w:rsidRDefault="00E471B7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471B7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7</w:t>
            </w:r>
            <w:r w:rsidRPr="00E471B7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,</w:t>
            </w:r>
            <w:r w:rsidRPr="00E471B7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751</w:t>
            </w:r>
          </w:p>
        </w:tc>
        <w:tc>
          <w:tcPr>
            <w:tcW w:w="185" w:type="dxa"/>
            <w:vAlign w:val="bottom"/>
          </w:tcPr>
          <w:p w14:paraId="337AE52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B609D3" w14:textId="690786F4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7,696</w:t>
            </w:r>
          </w:p>
        </w:tc>
        <w:tc>
          <w:tcPr>
            <w:tcW w:w="180" w:type="dxa"/>
          </w:tcPr>
          <w:p w14:paraId="3EA3926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43486CF" w14:textId="134A6A50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2483A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29DC3A79" w14:textId="2D8C4DEE" w:rsidR="00F11B8C" w:rsidRPr="00E36E38" w:rsidRDefault="00F11B8C" w:rsidP="00944F3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3F3601" w:rsidRPr="00E36E38" w14:paraId="5722102B" w14:textId="77777777" w:rsidTr="00263C01">
        <w:trPr>
          <w:cantSplit/>
          <w:trHeight w:val="460"/>
        </w:trPr>
        <w:tc>
          <w:tcPr>
            <w:tcW w:w="1800" w:type="dxa"/>
            <w:vAlign w:val="bottom"/>
          </w:tcPr>
          <w:p w14:paraId="460EA373" w14:textId="2E3728B1" w:rsidR="00F11B8C" w:rsidRPr="00E36E38" w:rsidRDefault="00F11B8C" w:rsidP="00F11B8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M.C.S. - JAPAN </w:t>
            </w:r>
            <w:r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Co., Ltd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3AA150BD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ญี่ปุ่น</w:t>
            </w:r>
          </w:p>
        </w:tc>
        <w:tc>
          <w:tcPr>
            <w:tcW w:w="720" w:type="dxa"/>
            <w:vAlign w:val="bottom"/>
          </w:tcPr>
          <w:p w14:paraId="59A33F6C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  <w:vAlign w:val="bottom"/>
          </w:tcPr>
          <w:p w14:paraId="66C4E720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AE3AF1C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</w:tcPr>
          <w:p w14:paraId="7BC1A201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710297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vAlign w:val="bottom"/>
          </w:tcPr>
          <w:p w14:paraId="607D290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3C9AF683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</w:tcPr>
          <w:p w14:paraId="1FEFCFB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7372" w14:textId="0CE8F756" w:rsidR="00F11B8C" w:rsidRPr="00E36E38" w:rsidRDefault="00AA227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AA2275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10</w:t>
            </w:r>
            <w:r w:rsidRPr="00AA2275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,</w:t>
            </w:r>
            <w:r w:rsidRPr="00AA2275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50</w:t>
            </w:r>
            <w:r w:rsidR="00454204">
              <w:rPr>
                <w:rFonts w:asciiTheme="minorBidi" w:hAnsiTheme="minorBidi" w:cs="Cord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5BFCB474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8A3B065" w14:textId="4F547AA5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78" w:type="dxa"/>
          </w:tcPr>
          <w:p w14:paraId="0AB2B589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4EB0E02" w14:textId="4618E157" w:rsidR="00F11B8C" w:rsidRPr="00E36E38" w:rsidRDefault="00BD1D8B" w:rsidP="009A3E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8850FE8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33C0256D" w14:textId="202FA664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68A0E2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1F0F995" w14:textId="69447D7B" w:rsidR="00F11B8C" w:rsidRPr="00E36E38" w:rsidRDefault="00E471B7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471B7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10</w:t>
            </w:r>
            <w:r w:rsidRPr="00E471B7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,</w:t>
            </w:r>
            <w:r w:rsidRPr="00E471B7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50</w:t>
            </w:r>
            <w:r w:rsidR="00454204">
              <w:rPr>
                <w:rFonts w:asciiTheme="minorBidi" w:hAnsiTheme="minorBidi" w:cs="Cord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vAlign w:val="bottom"/>
          </w:tcPr>
          <w:p w14:paraId="74A3B027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A9BF01" w14:textId="6F014A0B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80" w:type="dxa"/>
          </w:tcPr>
          <w:p w14:paraId="7911667F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B960DE0" w14:textId="46E45E9E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69F080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0E045448" w14:textId="4B014D56" w:rsidR="00F11B8C" w:rsidRPr="00E36E38" w:rsidRDefault="00F11B8C" w:rsidP="00944F3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3F3601" w:rsidRPr="00E36E38" w14:paraId="39CA94B0" w14:textId="77777777" w:rsidTr="00263C01">
        <w:trPr>
          <w:cantSplit/>
          <w:trHeight w:val="409"/>
        </w:trPr>
        <w:tc>
          <w:tcPr>
            <w:tcW w:w="1800" w:type="dxa"/>
            <w:tcBorders>
              <w:bottom w:val="nil"/>
            </w:tcBorders>
            <w:vAlign w:val="bottom"/>
          </w:tcPr>
          <w:p w14:paraId="52431448" w14:textId="77777777" w:rsidR="00F11B8C" w:rsidRDefault="00F11B8C" w:rsidP="00F11B8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</w:p>
          <w:p w14:paraId="50D31C6F" w14:textId="6A3D863F" w:rsidR="00F11B8C" w:rsidRPr="00E36E38" w:rsidRDefault="00F11B8C" w:rsidP="00F11B8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 Co., </w:t>
            </w:r>
            <w:proofErr w:type="gramStart"/>
            <w:r w:rsidRPr="00E36E38">
              <w:rPr>
                <w:rFonts w:asciiTheme="minorBidi" w:hAnsiTheme="minorBidi" w:cstheme="minorBidi"/>
                <w:sz w:val="24"/>
                <w:szCs w:val="24"/>
              </w:rPr>
              <w:t>Ltd.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(</w:t>
            </w:r>
            <w:proofErr w:type="gramEnd"/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DF6ADDB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จีน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B789B1B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CE3078B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A523D5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</w:tcPr>
          <w:p w14:paraId="065C6F09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1C58C7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186A017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4B8450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</w:tcPr>
          <w:p w14:paraId="5C3C2F79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1565" w14:textId="0EB1640A" w:rsidR="00F11B8C" w:rsidRPr="00E36E38" w:rsidRDefault="00AA2275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AA2275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135</w:t>
            </w:r>
            <w:r w:rsidRPr="00AA2275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,</w:t>
            </w:r>
            <w:r w:rsidRPr="00AA2275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>625</w:t>
            </w:r>
          </w:p>
        </w:tc>
        <w:tc>
          <w:tcPr>
            <w:tcW w:w="179" w:type="dxa"/>
            <w:tcBorders>
              <w:bottom w:val="nil"/>
            </w:tcBorders>
          </w:tcPr>
          <w:p w14:paraId="7A9F6E66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15B2D6C" w14:textId="3A4AECD8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134,246</w:t>
            </w:r>
          </w:p>
        </w:tc>
        <w:tc>
          <w:tcPr>
            <w:tcW w:w="178" w:type="dxa"/>
            <w:tcBorders>
              <w:bottom w:val="nil"/>
            </w:tcBorders>
          </w:tcPr>
          <w:p w14:paraId="31EA7781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AF75F97" w14:textId="2E221CCC" w:rsidR="00F11B8C" w:rsidRPr="00E36E38" w:rsidRDefault="00BD1D8B" w:rsidP="009A3E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F1AE185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554A97F6" w14:textId="797E7464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(10,807)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9B4A0BE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118773D7" w14:textId="14E9B884" w:rsidR="00F11B8C" w:rsidRPr="00E36E38" w:rsidRDefault="00E471B7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471B7">
              <w:rPr>
                <w:rFonts w:asciiTheme="minorBidi" w:hAnsiTheme="minorBidi" w:cs="Cordia New"/>
                <w:sz w:val="24"/>
                <w:szCs w:val="24"/>
                <w:cs/>
                <w:lang w:bidi="th-TH"/>
              </w:rPr>
              <w:t>135</w:t>
            </w:r>
            <w:r w:rsidRPr="00E471B7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,</w:t>
            </w:r>
            <w:r w:rsidRPr="00E471B7">
              <w:rPr>
                <w:rFonts w:asciiTheme="minorBidi" w:hAnsiTheme="minorBidi" w:cs="Cordia New"/>
                <w:sz w:val="24"/>
                <w:szCs w:val="24"/>
                <w:cs/>
                <w:lang w:bidi="th-TH"/>
              </w:rPr>
              <w:t>625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473B847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7145F9" w14:textId="708A580A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123,439</w:t>
            </w:r>
          </w:p>
        </w:tc>
        <w:tc>
          <w:tcPr>
            <w:tcW w:w="180" w:type="dxa"/>
            <w:tcBorders>
              <w:bottom w:val="nil"/>
            </w:tcBorders>
          </w:tcPr>
          <w:p w14:paraId="3296348E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76AEFEC" w14:textId="403E4763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6C82FD6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83F91D5" w14:textId="76201003" w:rsidR="00F11B8C" w:rsidRPr="00E36E38" w:rsidRDefault="00F11B8C" w:rsidP="00944F3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AC3091" w:rsidRPr="00E36E38" w14:paraId="103FBEAC" w14:textId="77777777" w:rsidTr="00263C01">
        <w:trPr>
          <w:cantSplit/>
          <w:trHeight w:val="187"/>
        </w:trPr>
        <w:tc>
          <w:tcPr>
            <w:tcW w:w="1800" w:type="dxa"/>
            <w:tcBorders>
              <w:bottom w:val="nil"/>
            </w:tcBorders>
            <w:vAlign w:val="bottom"/>
          </w:tcPr>
          <w:p w14:paraId="2BB6E49A" w14:textId="77777777" w:rsidR="00F11B8C" w:rsidRPr="00E36E38" w:rsidRDefault="00F11B8C" w:rsidP="00F11B8C">
            <w:pPr>
              <w:ind w:left="123" w:firstLine="3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14:paraId="226CB86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FEBBDD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1DF645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219E32F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2D39A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00A4CCA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630889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2EF422CE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66E8112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7CB1A" w14:textId="28BAE000" w:rsidR="00F11B8C" w:rsidRPr="00E36E38" w:rsidRDefault="00BD1D8B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BD1D8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US" w:bidi="th-TH"/>
              </w:rPr>
              <w:t>154</w:t>
            </w:r>
            <w:r w:rsidRPr="00BD1D8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D8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US" w:bidi="th-TH"/>
              </w:rPr>
              <w:t>95</w:t>
            </w:r>
            <w:r w:rsidR="00454204">
              <w:rPr>
                <w:rFonts w:asciiTheme="minorBidi" w:hAnsiTheme="minorBidi" w:cs="Cordi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9" w:type="dxa"/>
            <w:tcBorders>
              <w:bottom w:val="nil"/>
            </w:tcBorders>
          </w:tcPr>
          <w:p w14:paraId="2A67A9E5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D7CFF" w14:textId="59ABCEF5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153,382</w:t>
            </w:r>
          </w:p>
        </w:tc>
        <w:tc>
          <w:tcPr>
            <w:tcW w:w="178" w:type="dxa"/>
            <w:tcBorders>
              <w:bottom w:val="nil"/>
            </w:tcBorders>
          </w:tcPr>
          <w:p w14:paraId="62E1356D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B7AEC" w14:textId="670B468D" w:rsidR="00F11B8C" w:rsidRPr="00E36E38" w:rsidRDefault="00BD1D8B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BD1D8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bidi="th-TH"/>
              </w:rPr>
              <w:t>(1</w:t>
            </w:r>
            <w:r w:rsidRPr="00BD1D8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D8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bidi="th-TH"/>
              </w:rPr>
              <w:t>080)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D37B841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46DA8" w14:textId="2F11DEE2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(11,852)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80F89EB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AC594" w14:textId="197E76D4" w:rsidR="00F11B8C" w:rsidRPr="00E36E38" w:rsidRDefault="00E471B7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471B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bidi="th-TH"/>
              </w:rPr>
              <w:t>153</w:t>
            </w:r>
            <w:r w:rsidRPr="00E471B7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,</w:t>
            </w:r>
            <w:r w:rsidRPr="00E471B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bidi="th-TH"/>
              </w:rPr>
              <w:t>87</w:t>
            </w:r>
            <w:r w:rsidR="00454204">
              <w:rPr>
                <w:rFonts w:asciiTheme="minorBidi" w:hAnsiTheme="minorBidi" w:cs="Cordia New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5EEA83FF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6C78B" w14:textId="60BFDD58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141,530</w:t>
            </w:r>
          </w:p>
        </w:tc>
        <w:tc>
          <w:tcPr>
            <w:tcW w:w="180" w:type="dxa"/>
            <w:tcBorders>
              <w:bottom w:val="nil"/>
            </w:tcBorders>
          </w:tcPr>
          <w:p w14:paraId="7BB20DA3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78C226D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4B59E7D7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320112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2FC510C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รับฝึกอบรมช่างเชื่อมและอสังหาริมทรัพย์</w:t>
      </w:r>
    </w:p>
    <w:p w14:paraId="34BE23C2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ออกแบบและผลิตโครงสร้างเหล็ก</w:t>
      </w:r>
    </w:p>
    <w:p w14:paraId="7D6EA09D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ผลิตและจำหน่ายสินค้าประเภทโครงสร้างเหล็ก</w:t>
      </w:r>
    </w:p>
    <w:p w14:paraId="02EFD8A0" w14:textId="47D1C7A5" w:rsidR="005742C9" w:rsidRPr="00C43471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C43471" w:rsidSect="002B297B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19304311" w14:textId="76ADC2BA" w:rsidR="00C43471" w:rsidRDefault="0039116F" w:rsidP="00C4347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สินทรัพย์ต้นทุนของสัญญา</w:t>
      </w:r>
    </w:p>
    <w:p w14:paraId="4B4CC6AD" w14:textId="77777777" w:rsidR="00CD5B01" w:rsidRPr="00CD5B01" w:rsidRDefault="00CD5B01" w:rsidP="00CD5B01">
      <w:pPr>
        <w:rPr>
          <w:rFonts w:asciiTheme="minorBidi" w:hAnsiTheme="minorBidi" w:cstheme="minorBidi"/>
          <w:sz w:val="28"/>
          <w:szCs w:val="28"/>
        </w:rPr>
      </w:pPr>
    </w:p>
    <w:p w14:paraId="7C05080A" w14:textId="764F01B0" w:rsidR="009530D6" w:rsidRPr="009D5891" w:rsidRDefault="00E5000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เรี</w:t>
      </w:r>
      <w:r w:rsidR="009D5891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ยก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เก็บต้นทุนดังกล่าวได้</w:t>
      </w:r>
    </w:p>
    <w:p w14:paraId="3CB00E3A" w14:textId="2D6487C1" w:rsidR="00D90986" w:rsidRPr="009D5891" w:rsidRDefault="00D9098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</w:t>
      </w:r>
      <w:r w:rsidR="00A823A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ตัดจำหน่ายสะสมและขาดทุนจากการด้อยค่า ค่าตัดจำหน่ายบันทึกเป็นค่าใช้จ่ายในกำไร</w:t>
      </w:r>
      <w:r w:rsidR="0067328C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หรือขาดทุน คำนวณตามเกณฑ์อย่างเป็นระบบตลอดอายุของสัญญาที่เกี่ยวข้องซึ่ง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สอดคล้องกับการรับร</w:t>
      </w:r>
      <w:r w:rsidR="00AB42DF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ู้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8"/>
        <w:gridCol w:w="783"/>
        <w:gridCol w:w="1710"/>
        <w:gridCol w:w="269"/>
        <w:gridCol w:w="1675"/>
      </w:tblGrid>
      <w:tr w:rsidR="00363059" w:rsidRPr="00C43471" w14:paraId="00F600F5" w14:textId="77777777" w:rsidTr="00183563">
        <w:trPr>
          <w:trHeight w:val="659"/>
        </w:trPr>
        <w:tc>
          <w:tcPr>
            <w:tcW w:w="2574" w:type="pct"/>
          </w:tcPr>
          <w:p w14:paraId="2E7A4F8B" w14:textId="77777777" w:rsidR="00363059" w:rsidRPr="00C43471" w:rsidRDefault="00363059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" w:type="pct"/>
          </w:tcPr>
          <w:p w14:paraId="254A44B7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472F752A" w14:textId="317E1EEC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2AEA4D4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5F66" w:rsidRPr="00C43471" w14:paraId="37983ED2" w14:textId="77777777" w:rsidTr="00183563">
        <w:trPr>
          <w:trHeight w:val="87"/>
        </w:trPr>
        <w:tc>
          <w:tcPr>
            <w:tcW w:w="2574" w:type="pct"/>
          </w:tcPr>
          <w:p w14:paraId="16049F93" w14:textId="63CF60C9" w:rsidR="001D2F9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8" w:type="pct"/>
          </w:tcPr>
          <w:p w14:paraId="4A6A97A7" w14:textId="77777777" w:rsidR="001D2F97" w:rsidRPr="00C43471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</w:tcPr>
          <w:p w14:paraId="7648C5EB" w14:textId="53AA6086" w:rsidR="001D2F97" w:rsidRPr="00745F66" w:rsidRDefault="00911CF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1C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1B8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C29D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911CF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348B1AB6" w14:textId="77777777" w:rsidR="001D2F97" w:rsidRPr="00745F66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</w:tcPr>
          <w:p w14:paraId="60DDC9EC" w14:textId="4B62CA15" w:rsidR="001D2F97" w:rsidRPr="00745F66" w:rsidRDefault="00745F66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5F6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15838" w:rsidRPr="00745F6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C2C07" w:rsidRPr="00C43471" w14:paraId="636865A5" w14:textId="77777777" w:rsidTr="00183563">
        <w:trPr>
          <w:trHeight w:val="87"/>
        </w:trPr>
        <w:tc>
          <w:tcPr>
            <w:tcW w:w="2574" w:type="pct"/>
          </w:tcPr>
          <w:p w14:paraId="476C8E4E" w14:textId="77777777" w:rsidR="001C2C0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2A9C26EC" w14:textId="77777777" w:rsidR="001C2C07" w:rsidRPr="00C43471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6E4836BA" w14:textId="0D899153" w:rsidR="001C2C07" w:rsidRPr="00745F66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C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C2C0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C2C0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6BA" w:rsidRPr="00126F5C" w14:paraId="2E5AEB02" w14:textId="77777777" w:rsidTr="00837A41">
        <w:tc>
          <w:tcPr>
            <w:tcW w:w="2574" w:type="pct"/>
          </w:tcPr>
          <w:p w14:paraId="0E3B2D9F" w14:textId="1DC7948F" w:rsidR="004536BA" w:rsidRPr="00126F5C" w:rsidRDefault="0054295F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8" w:type="pct"/>
          </w:tcPr>
          <w:p w14:paraId="0F51D6CD" w14:textId="77777777" w:rsidR="004536BA" w:rsidRPr="00126F5C" w:rsidRDefault="004536BA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14:paraId="51AA2620" w14:textId="7282F976" w:rsidR="004536BA" w:rsidRPr="00126F5C" w:rsidRDefault="00F057E3" w:rsidP="00F0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F057E3">
              <w:rPr>
                <w:rFonts w:asciiTheme="minorBidi" w:hAnsiTheme="minorBidi" w:cs="Cordia New"/>
                <w:sz w:val="28"/>
                <w:szCs w:val="28"/>
              </w:rPr>
              <w:t>97,904</w:t>
            </w:r>
          </w:p>
        </w:tc>
        <w:tc>
          <w:tcPr>
            <w:tcW w:w="147" w:type="pct"/>
          </w:tcPr>
          <w:p w14:paraId="0785878C" w14:textId="77777777" w:rsidR="004536BA" w:rsidRPr="00126F5C" w:rsidRDefault="004536BA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8ADCB3F" w14:textId="31DC30C2" w:rsidR="004536BA" w:rsidRPr="00126F5C" w:rsidRDefault="00F366B3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="Cordia New"/>
                <w:sz w:val="28"/>
                <w:szCs w:val="28"/>
                <w:cs/>
              </w:rPr>
              <w:t>149</w:t>
            </w:r>
            <w:r w:rsidRPr="00126F5C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126F5C">
              <w:rPr>
                <w:rFonts w:asciiTheme="minorBidi" w:hAnsiTheme="minorBidi" w:cs="Cordia New"/>
                <w:sz w:val="28"/>
                <w:szCs w:val="28"/>
                <w:cs/>
              </w:rPr>
              <w:t>593</w:t>
            </w:r>
          </w:p>
        </w:tc>
      </w:tr>
      <w:tr w:rsidR="009B2DF8" w:rsidRPr="00126F5C" w14:paraId="3E7B97A6" w14:textId="77777777" w:rsidTr="00837A41">
        <w:tc>
          <w:tcPr>
            <w:tcW w:w="2574" w:type="pct"/>
          </w:tcPr>
          <w:p w14:paraId="18AFC42A" w14:textId="48207897" w:rsidR="001D2F97" w:rsidRPr="00126F5C" w:rsidRDefault="0054295F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8" w:type="pct"/>
          </w:tcPr>
          <w:p w14:paraId="2A053223" w14:textId="77777777" w:rsidR="001D2F97" w:rsidRPr="00126F5C" w:rsidRDefault="001D2F97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</w:tcPr>
          <w:p w14:paraId="24612901" w14:textId="08BC09DA" w:rsidR="001D2F97" w:rsidRPr="00126F5C" w:rsidRDefault="00F057E3" w:rsidP="00F0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57E3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97,904</w:t>
            </w:r>
          </w:p>
        </w:tc>
        <w:tc>
          <w:tcPr>
            <w:tcW w:w="147" w:type="pct"/>
          </w:tcPr>
          <w:p w14:paraId="1BF4F108" w14:textId="77777777" w:rsidR="001D2F97" w:rsidRPr="00126F5C" w:rsidRDefault="001D2F97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E6EDF5C" w14:textId="23451C83" w:rsidR="001D2F97" w:rsidRPr="00126F5C" w:rsidRDefault="00F366B3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149</w:t>
            </w:r>
            <w:r w:rsidRPr="00126F5C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126F5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593</w:t>
            </w:r>
          </w:p>
        </w:tc>
      </w:tr>
    </w:tbl>
    <w:p w14:paraId="7E947397" w14:textId="77777777" w:rsidR="00E87690" w:rsidRPr="00126F5C" w:rsidRDefault="00E87690" w:rsidP="00126F5C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799"/>
        <w:gridCol w:w="1701"/>
        <w:gridCol w:w="283"/>
        <w:gridCol w:w="1657"/>
      </w:tblGrid>
      <w:tr w:rsidR="00A07A1D" w:rsidRPr="00126F5C" w14:paraId="12CCF253" w14:textId="77777777" w:rsidTr="00705387">
        <w:trPr>
          <w:trHeight w:val="659"/>
        </w:trPr>
        <w:tc>
          <w:tcPr>
            <w:tcW w:w="2572" w:type="pct"/>
          </w:tcPr>
          <w:p w14:paraId="48F460D4" w14:textId="65F97645" w:rsidR="00A07A1D" w:rsidRPr="00126F5C" w:rsidRDefault="00DB054B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C29D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1C2C07"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891EBF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30</w:t>
            </w:r>
            <w:r w:rsidR="00911CF2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C29D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7" w:type="pct"/>
          </w:tcPr>
          <w:p w14:paraId="62337A95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6BF2909A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3A2420E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7A1D" w:rsidRPr="00126F5C" w14:paraId="35BE777D" w14:textId="77777777" w:rsidTr="00705387">
        <w:trPr>
          <w:trHeight w:val="87"/>
        </w:trPr>
        <w:tc>
          <w:tcPr>
            <w:tcW w:w="2572" w:type="pct"/>
          </w:tcPr>
          <w:p w14:paraId="55EA29AD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134DC684" w14:textId="77777777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29C56250" w14:textId="25754A87" w:rsidR="00A07A1D" w:rsidRPr="00126F5C" w:rsidRDefault="00A07A1D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 w:rsidRPr="00126F5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5" w:type="pct"/>
          </w:tcPr>
          <w:p w14:paraId="14595EEC" w14:textId="77777777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439B3EA1" w14:textId="114F428B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 w:rsidRPr="00126F5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857E7" w:rsidRPr="00126F5C" w14:paraId="5DD99428" w14:textId="77777777" w:rsidTr="00705387">
        <w:trPr>
          <w:trHeight w:val="87"/>
        </w:trPr>
        <w:tc>
          <w:tcPr>
            <w:tcW w:w="2572" w:type="pct"/>
          </w:tcPr>
          <w:p w14:paraId="168D5C80" w14:textId="77777777" w:rsidR="00B857E7" w:rsidRPr="00126F5C" w:rsidRDefault="00B857E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8225C37" w14:textId="77777777" w:rsidR="00B857E7" w:rsidRPr="00126F5C" w:rsidRDefault="00B857E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39E69471" w14:textId="4717155E" w:rsidR="00B857E7" w:rsidRPr="00126F5C" w:rsidRDefault="00B857E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26F5C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26F5C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75922" w:rsidRPr="00126F5C" w14:paraId="13C53E3A" w14:textId="77777777" w:rsidTr="00837A41">
        <w:tc>
          <w:tcPr>
            <w:tcW w:w="2572" w:type="pct"/>
          </w:tcPr>
          <w:p w14:paraId="66FAB772" w14:textId="77777777" w:rsidR="00875922" w:rsidRPr="00126F5C" w:rsidRDefault="00875922" w:rsidP="00126F5C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26F5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7" w:type="pct"/>
          </w:tcPr>
          <w:p w14:paraId="3B5C83BB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67366550" w14:textId="34487263" w:rsidR="00875922" w:rsidRPr="00126F5C" w:rsidRDefault="006D2E7B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6D2E7B">
              <w:rPr>
                <w:rFonts w:asciiTheme="minorBidi" w:hAnsiTheme="minorBidi" w:cstheme="minorBidi"/>
                <w:sz w:val="28"/>
                <w:szCs w:val="28"/>
              </w:rPr>
              <w:t>149,593</w:t>
            </w:r>
          </w:p>
        </w:tc>
        <w:tc>
          <w:tcPr>
            <w:tcW w:w="155" w:type="pct"/>
          </w:tcPr>
          <w:p w14:paraId="2CD999BC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2EB9BD0" w14:textId="165F5E23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126F5C">
              <w:rPr>
                <w:rFonts w:asciiTheme="minorBidi" w:hAnsiTheme="minorBidi" w:cs="Cordia New"/>
                <w:sz w:val="28"/>
                <w:szCs w:val="28"/>
              </w:rPr>
              <w:t>235,042</w:t>
            </w:r>
          </w:p>
        </w:tc>
      </w:tr>
      <w:tr w:rsidR="00875922" w:rsidRPr="00126F5C" w14:paraId="119D9DE6" w14:textId="77777777" w:rsidTr="00837A41">
        <w:tc>
          <w:tcPr>
            <w:tcW w:w="2572" w:type="pct"/>
          </w:tcPr>
          <w:p w14:paraId="770E5307" w14:textId="284D1ADF" w:rsidR="00875922" w:rsidRPr="00126F5C" w:rsidRDefault="00875922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7" w:type="pct"/>
          </w:tcPr>
          <w:p w14:paraId="7B941D43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7C339EEE" w14:textId="36CA23CE" w:rsidR="00875922" w:rsidRPr="00126F5C" w:rsidRDefault="006A6DCC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6A6DCC">
              <w:rPr>
                <w:rFonts w:asciiTheme="minorBidi" w:hAnsiTheme="minorBidi" w:cstheme="minorBidi"/>
                <w:sz w:val="28"/>
                <w:szCs w:val="28"/>
              </w:rPr>
              <w:t>(55,553)</w:t>
            </w:r>
          </w:p>
        </w:tc>
        <w:tc>
          <w:tcPr>
            <w:tcW w:w="155" w:type="pct"/>
          </w:tcPr>
          <w:p w14:paraId="6364F995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3C7C357" w14:textId="30A42BBA" w:rsidR="00875922" w:rsidRPr="00126F5C" w:rsidRDefault="004C591A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4C591A">
              <w:rPr>
                <w:rFonts w:asciiTheme="minorBidi" w:hAnsiTheme="minorBidi" w:cs="Cordia New"/>
                <w:sz w:val="28"/>
                <w:szCs w:val="28"/>
              </w:rPr>
              <w:t>(41,814)</w:t>
            </w:r>
          </w:p>
        </w:tc>
      </w:tr>
      <w:tr w:rsidR="00724B5E" w:rsidRPr="00126F5C" w14:paraId="6AFF08D0" w14:textId="77777777" w:rsidTr="00837A41">
        <w:tc>
          <w:tcPr>
            <w:tcW w:w="2572" w:type="pct"/>
          </w:tcPr>
          <w:p w14:paraId="613667EE" w14:textId="77777777" w:rsidR="00724B5E" w:rsidRPr="00126F5C" w:rsidRDefault="00724B5E" w:rsidP="00724B5E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</w:t>
            </w:r>
          </w:p>
          <w:p w14:paraId="34D25B82" w14:textId="5F372863" w:rsidR="00724B5E" w:rsidRPr="00126F5C" w:rsidRDefault="00724B5E" w:rsidP="00724B5E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37" w:type="pct"/>
          </w:tcPr>
          <w:p w14:paraId="050D5D40" w14:textId="77777777" w:rsidR="00724B5E" w:rsidRPr="00126F5C" w:rsidRDefault="00724B5E" w:rsidP="00724B5E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6CBF1D9D" w14:textId="4733F067" w:rsidR="00724B5E" w:rsidRPr="00126F5C" w:rsidRDefault="001E67CA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E67CA">
              <w:rPr>
                <w:rFonts w:asciiTheme="minorBidi" w:hAnsiTheme="minorBidi" w:cstheme="minorBidi"/>
                <w:sz w:val="28"/>
                <w:szCs w:val="28"/>
              </w:rPr>
              <w:t>3,864</w:t>
            </w:r>
          </w:p>
        </w:tc>
        <w:tc>
          <w:tcPr>
            <w:tcW w:w="155" w:type="pct"/>
            <w:vAlign w:val="bottom"/>
          </w:tcPr>
          <w:p w14:paraId="7AE0072B" w14:textId="77777777" w:rsidR="00724B5E" w:rsidRPr="00126F5C" w:rsidRDefault="00724B5E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FF5A0" w14:textId="5120BE09" w:rsidR="00724B5E" w:rsidRPr="00126F5C" w:rsidRDefault="00724B5E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F1B35">
              <w:rPr>
                <w:rFonts w:asciiTheme="minorBidi" w:hAnsiTheme="minorBidi" w:cstheme="minorBidi"/>
                <w:sz w:val="28"/>
                <w:szCs w:val="28"/>
              </w:rPr>
              <w:t>12,830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24B5E" w:rsidRPr="00C43471" w14:paraId="2732E966" w14:textId="77777777" w:rsidTr="00837A41">
        <w:tc>
          <w:tcPr>
            <w:tcW w:w="2572" w:type="pct"/>
          </w:tcPr>
          <w:p w14:paraId="5501FFFC" w14:textId="557830CC" w:rsidR="00724B5E" w:rsidRPr="00126F5C" w:rsidRDefault="00724B5E" w:rsidP="00724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กันยาย</w:t>
            </w:r>
            <w:r w:rsidRPr="00126F5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437" w:type="pct"/>
          </w:tcPr>
          <w:p w14:paraId="48C63A17" w14:textId="77777777" w:rsidR="00724B5E" w:rsidRPr="00126F5C" w:rsidRDefault="00724B5E" w:rsidP="00724B5E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F727F" w14:textId="3262A9A9" w:rsidR="00724B5E" w:rsidRPr="00126F5C" w:rsidRDefault="00D1413F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1413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97,904</w:t>
            </w:r>
          </w:p>
        </w:tc>
        <w:tc>
          <w:tcPr>
            <w:tcW w:w="155" w:type="pct"/>
            <w:vAlign w:val="bottom"/>
          </w:tcPr>
          <w:p w14:paraId="20C872CA" w14:textId="77777777" w:rsidR="00724B5E" w:rsidRPr="00126F5C" w:rsidRDefault="00724B5E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E88494" w14:textId="6ACE8A69" w:rsidR="00724B5E" w:rsidRPr="00183563" w:rsidRDefault="009147FA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9147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180,398</w:t>
            </w:r>
          </w:p>
        </w:tc>
      </w:tr>
    </w:tbl>
    <w:p w14:paraId="1DFE89AD" w14:textId="23691CBB" w:rsidR="00A07A1D" w:rsidRPr="00A07A1D" w:rsidRDefault="00A07A1D" w:rsidP="0039116F">
      <w:pPr>
        <w:rPr>
          <w:rFonts w:asciiTheme="minorBidi" w:hAnsiTheme="minorBidi" w:cstheme="minorBidi"/>
          <w:sz w:val="28"/>
          <w:szCs w:val="28"/>
          <w:cs/>
        </w:rPr>
      </w:pPr>
    </w:p>
    <w:p w14:paraId="2619BE83" w14:textId="77777777" w:rsidR="002916CD" w:rsidRDefault="00291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="Cordia New"/>
          <w:b/>
          <w:bCs/>
          <w:color w:val="000000"/>
          <w:sz w:val="28"/>
          <w:szCs w:val="28"/>
          <w:cs/>
        </w:rPr>
      </w:pPr>
      <w:r>
        <w:rPr>
          <w:rFonts w:asciiTheme="minorBidi" w:hAnsiTheme="minorBidi" w:cs="Cordia New"/>
          <w:color w:val="000000"/>
          <w:sz w:val="28"/>
          <w:szCs w:val="28"/>
          <w:cs/>
        </w:rPr>
        <w:br w:type="page"/>
      </w:r>
    </w:p>
    <w:p w14:paraId="69240B8E" w14:textId="4715B050" w:rsidR="00AC48E9" w:rsidRDefault="006C58B2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="Cordia New"/>
          <w:color w:val="000000"/>
          <w:sz w:val="28"/>
          <w:szCs w:val="28"/>
          <w:u w:val="none"/>
        </w:rPr>
      </w:pPr>
      <w:r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lastRenderedPageBreak/>
        <w:t>หนี้สิน</w:t>
      </w:r>
      <w:r w:rsidR="00CD6AF0"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ที่มีภาระดอกเบี้ย</w:t>
      </w:r>
    </w:p>
    <w:p w14:paraId="0CEA385F" w14:textId="77777777" w:rsidR="00BA460B" w:rsidRPr="00E40CAE" w:rsidRDefault="00BA460B" w:rsidP="00E40CA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617AB6B" w14:textId="194C03F5" w:rsidR="00CD6AF0" w:rsidRDefault="00CD6AF0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  <w:r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เงิน</w:t>
      </w:r>
      <w:r w:rsidR="00BA460B"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กู้ยืมระยะสั้น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9323F4" w:rsidRPr="00EB0C5D" w14:paraId="68D7B951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3EB61DA2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BAF88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EA9F2E2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918C9" w:rsidRPr="00EB0C5D" w14:paraId="4BF4D8F9" w14:textId="77777777">
        <w:trPr>
          <w:trHeight w:val="385"/>
        </w:trPr>
        <w:tc>
          <w:tcPr>
            <w:tcW w:w="6000" w:type="dxa"/>
            <w:vAlign w:val="bottom"/>
          </w:tcPr>
          <w:p w14:paraId="36ED43E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51ADFC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8C6C93" w14:textId="54DE6ACD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724B5E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D2DF694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5967ED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918C9" w:rsidRPr="00EB0C5D" w14:paraId="5E931C84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0B34953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4C05E9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8BB3AE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078F3C0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2BE8E9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7918C9" w:rsidRPr="00EB0C5D" w14:paraId="7BA7BD19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CB9E71E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E44AB5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5B12CF4E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18C9" w:rsidRPr="00EB0C5D" w14:paraId="3C227922" w14:textId="77777777" w:rsidTr="009A63C4">
        <w:trPr>
          <w:trHeight w:val="399"/>
        </w:trPr>
        <w:tc>
          <w:tcPr>
            <w:tcW w:w="6000" w:type="dxa"/>
            <w:vAlign w:val="bottom"/>
          </w:tcPr>
          <w:p w14:paraId="6D0E5925" w14:textId="77777777" w:rsidR="007918C9" w:rsidRPr="00EB0C5D" w:rsidRDefault="007918C9" w:rsidP="007918C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5A7EE464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CA539" w14:textId="2FAF2A9F" w:rsidR="007918C9" w:rsidRPr="00171D82" w:rsidRDefault="0028684D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8684D">
              <w:rPr>
                <w:rFonts w:asciiTheme="minorBidi" w:hAnsiTheme="minorBidi" w:cstheme="minorBidi"/>
                <w:sz w:val="28"/>
                <w:szCs w:val="28"/>
              </w:rPr>
              <w:t>95,370</w:t>
            </w:r>
          </w:p>
        </w:tc>
        <w:tc>
          <w:tcPr>
            <w:tcW w:w="270" w:type="dxa"/>
          </w:tcPr>
          <w:p w14:paraId="6D2B4DD3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559ADA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="Cordia New" w:hAnsi="Cordia New"/>
                <w:sz w:val="28"/>
                <w:szCs w:val="28"/>
              </w:rPr>
              <w:t>222,905</w:t>
            </w:r>
          </w:p>
        </w:tc>
      </w:tr>
      <w:tr w:rsidR="007918C9" w:rsidRPr="00337A57" w14:paraId="05D9FC74" w14:textId="77777777" w:rsidTr="009A63C4">
        <w:trPr>
          <w:trHeight w:val="399"/>
        </w:trPr>
        <w:tc>
          <w:tcPr>
            <w:tcW w:w="6000" w:type="dxa"/>
            <w:vAlign w:val="bottom"/>
          </w:tcPr>
          <w:p w14:paraId="118DE253" w14:textId="77777777" w:rsidR="007918C9" w:rsidRPr="00EB0C5D" w:rsidRDefault="007918C9" w:rsidP="007918C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Pr="00EB0C5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0B303CE2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C5C74" w14:textId="2B1B74EA" w:rsidR="007918C9" w:rsidRPr="00171D82" w:rsidRDefault="0028684D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28684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95,370</w:t>
            </w:r>
          </w:p>
        </w:tc>
        <w:tc>
          <w:tcPr>
            <w:tcW w:w="270" w:type="dxa"/>
            <w:vAlign w:val="bottom"/>
          </w:tcPr>
          <w:p w14:paraId="0D93AA61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C15B7" w14:textId="77777777" w:rsidR="007918C9" w:rsidRPr="00CA5897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="Cordia New" w:hAnsi="Cordia New"/>
                <w:b/>
                <w:bCs/>
                <w:sz w:val="28"/>
                <w:szCs w:val="28"/>
              </w:rPr>
              <w:t>222,905</w:t>
            </w:r>
          </w:p>
        </w:tc>
      </w:tr>
    </w:tbl>
    <w:p w14:paraId="5EEF749A" w14:textId="77777777" w:rsidR="002916CD" w:rsidRDefault="002916CD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</w:p>
    <w:p w14:paraId="4EBEE4F5" w14:textId="0B71B343" w:rsidR="00BE35F0" w:rsidRDefault="00BE35F0" w:rsidP="00642307">
      <w:pPr>
        <w:pStyle w:val="ListParagraph"/>
        <w:spacing w:before="120" w:after="120"/>
        <w:ind w:left="547"/>
        <w:jc w:val="distribute"/>
        <w:rPr>
          <w:rFonts w:ascii="Cordia New" w:hAnsi="Cordia New" w:cs="Cordia New"/>
          <w:spacing w:val="-6"/>
          <w:sz w:val="28"/>
          <w:szCs w:val="28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</w:rPr>
        <w:t>รายการเคลื่อนไหวของเงินกู้ยืมระยะ</w:t>
      </w:r>
      <w:r w:rsidR="008E6312">
        <w:rPr>
          <w:rFonts w:ascii="Cordia New" w:hAnsi="Cordia New" w:cs="Cordia New" w:hint="cs"/>
          <w:spacing w:val="-6"/>
          <w:sz w:val="28"/>
          <w:szCs w:val="28"/>
          <w:cs/>
        </w:rPr>
        <w:t>สั้น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724B5E">
        <w:rPr>
          <w:rFonts w:ascii="Cordia New" w:hAnsi="Cordia New" w:cs="Cordia New" w:hint="cs"/>
          <w:spacing w:val="-6"/>
          <w:sz w:val="28"/>
          <w:szCs w:val="28"/>
          <w:cs/>
        </w:rPr>
        <w:t>เก้า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>
        <w:rPr>
          <w:rFonts w:ascii="Cordia New" w:hAnsi="Cordia New" w:cs="Cordia New"/>
          <w:spacing w:val="-6"/>
          <w:sz w:val="28"/>
          <w:szCs w:val="28"/>
        </w:rPr>
        <w:t>3</w:t>
      </w:r>
      <w:r w:rsidR="00053520">
        <w:rPr>
          <w:rFonts w:ascii="Cordia New" w:hAnsi="Cordia New" w:cs="Cordia New"/>
          <w:spacing w:val="-6"/>
          <w:sz w:val="28"/>
          <w:szCs w:val="28"/>
        </w:rPr>
        <w:t>0</w:t>
      </w:r>
      <w:r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724B5E">
        <w:rPr>
          <w:rFonts w:ascii="Cordia New" w:hAnsi="Cordia New" w:cs="Cordia New" w:hint="cs"/>
          <w:spacing w:val="-6"/>
          <w:sz w:val="28"/>
          <w:szCs w:val="28"/>
          <w:cs/>
        </w:rPr>
        <w:t>กันยายน</w:t>
      </w:r>
      <w:r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/>
          <w:spacing w:val="-6"/>
          <w:sz w:val="28"/>
          <w:szCs w:val="28"/>
        </w:rPr>
        <w:t>2568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>
        <w:rPr>
          <w:rFonts w:ascii="Cordia New" w:hAnsi="Cordia New" w:cs="Cordia New"/>
          <w:spacing w:val="-6"/>
          <w:sz w:val="28"/>
          <w:szCs w:val="28"/>
        </w:rPr>
        <w:t>2567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337A57" w14:paraId="39C05638" w14:textId="77777777" w:rsidTr="00A907B0">
        <w:trPr>
          <w:tblHeader/>
        </w:trPr>
        <w:tc>
          <w:tcPr>
            <w:tcW w:w="3308" w:type="pct"/>
          </w:tcPr>
          <w:p w14:paraId="34F48D7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24E36A58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3736538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337A57" w14:paraId="2613436F" w14:textId="77777777" w:rsidTr="00A907B0">
        <w:trPr>
          <w:tblHeader/>
        </w:trPr>
        <w:tc>
          <w:tcPr>
            <w:tcW w:w="3308" w:type="pct"/>
          </w:tcPr>
          <w:p w14:paraId="22B878AA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19F9CED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F804FEB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</w:tcPr>
          <w:p w14:paraId="1886A6FE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0C10FBB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E35F0" w:rsidRPr="00337A57" w14:paraId="2B23C7C1" w14:textId="77777777" w:rsidTr="00A907B0">
        <w:trPr>
          <w:tblHeader/>
        </w:trPr>
        <w:tc>
          <w:tcPr>
            <w:tcW w:w="3308" w:type="pct"/>
          </w:tcPr>
          <w:p w14:paraId="4C0ECBE5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B0F079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15063B76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B0" w:rsidRPr="00337A57" w14:paraId="289E2F25" w14:textId="77777777" w:rsidTr="006342AD">
        <w:tc>
          <w:tcPr>
            <w:tcW w:w="3308" w:type="pct"/>
          </w:tcPr>
          <w:p w14:paraId="16B2FF32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BF4F0F6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ECCF85E" w14:textId="101E1B2D" w:rsidR="00A907B0" w:rsidRPr="00337A57" w:rsidRDefault="00233306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33306">
              <w:rPr>
                <w:rFonts w:asciiTheme="minorBidi" w:hAnsiTheme="minorBidi" w:cstheme="minorBidi"/>
                <w:sz w:val="28"/>
                <w:szCs w:val="28"/>
              </w:rPr>
              <w:t>222,905</w:t>
            </w:r>
          </w:p>
        </w:tc>
        <w:tc>
          <w:tcPr>
            <w:tcW w:w="149" w:type="pct"/>
          </w:tcPr>
          <w:p w14:paraId="0860F050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9EFEF74" w14:textId="14324838" w:rsidR="00A907B0" w:rsidRPr="00337A57" w:rsidRDefault="00233306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120,600</w:t>
            </w:r>
          </w:p>
        </w:tc>
      </w:tr>
      <w:tr w:rsidR="00A907B0" w:rsidRPr="00337A57" w14:paraId="3D091396" w14:textId="77777777" w:rsidTr="009A63C4">
        <w:tc>
          <w:tcPr>
            <w:tcW w:w="3308" w:type="pct"/>
          </w:tcPr>
          <w:p w14:paraId="5783747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9" w:type="pct"/>
          </w:tcPr>
          <w:p w14:paraId="69179A6C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498C0CFB" w14:textId="1F3D7A3D" w:rsidR="00A907B0" w:rsidRPr="008438D1" w:rsidRDefault="00E21CCE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1CCE">
              <w:rPr>
                <w:rFonts w:asciiTheme="minorBidi" w:hAnsiTheme="minorBidi" w:cstheme="minorBidi"/>
                <w:sz w:val="28"/>
                <w:szCs w:val="28"/>
              </w:rPr>
              <w:t>54,968</w:t>
            </w:r>
          </w:p>
        </w:tc>
        <w:tc>
          <w:tcPr>
            <w:tcW w:w="149" w:type="pct"/>
          </w:tcPr>
          <w:p w14:paraId="1CDADAAB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30391AA" w14:textId="5BD9B943" w:rsidR="00A907B0" w:rsidRPr="006C40DC" w:rsidRDefault="00DE1DCC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DE1DCC">
              <w:rPr>
                <w:rFonts w:ascii="Cordia New" w:hAnsi="Cordia New"/>
                <w:sz w:val="28"/>
                <w:szCs w:val="28"/>
              </w:rPr>
              <w:t>153,668</w:t>
            </w:r>
          </w:p>
        </w:tc>
      </w:tr>
      <w:tr w:rsidR="00A907B0" w:rsidRPr="00337A57" w14:paraId="2DFB6065" w14:textId="77777777" w:rsidTr="009A63C4">
        <w:tc>
          <w:tcPr>
            <w:tcW w:w="3308" w:type="pct"/>
          </w:tcPr>
          <w:p w14:paraId="20413D0F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01D01A9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7986719" w14:textId="52FBF580" w:rsidR="00A907B0" w:rsidRPr="009D5988" w:rsidRDefault="0001664D" w:rsidP="009D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1664D">
              <w:rPr>
                <w:rFonts w:asciiTheme="minorBidi" w:hAnsiTheme="minorBidi" w:cstheme="minorBidi"/>
                <w:sz w:val="28"/>
                <w:szCs w:val="28"/>
              </w:rPr>
              <w:t>(177,411)</w:t>
            </w:r>
          </w:p>
        </w:tc>
        <w:tc>
          <w:tcPr>
            <w:tcW w:w="149" w:type="pct"/>
          </w:tcPr>
          <w:p w14:paraId="1CB800EE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086295" w14:textId="4A079D6E" w:rsidR="00A907B0" w:rsidRPr="001573AB" w:rsidRDefault="00DE1DCC" w:rsidP="001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DE1DCC">
              <w:rPr>
                <w:rFonts w:ascii="Cordia New" w:hAnsi="Cordia New"/>
                <w:sz w:val="28"/>
                <w:szCs w:val="28"/>
              </w:rPr>
              <w:t>(88,461)</w:t>
            </w:r>
          </w:p>
        </w:tc>
      </w:tr>
      <w:tr w:rsidR="00A907B0" w:rsidRPr="00337A57" w14:paraId="71ED1303" w14:textId="77777777" w:rsidTr="009A63C4">
        <w:tc>
          <w:tcPr>
            <w:tcW w:w="3308" w:type="pct"/>
          </w:tcPr>
          <w:p w14:paraId="1FADBE43" w14:textId="77777777" w:rsidR="00A907B0" w:rsidRPr="00BD0668" w:rsidRDefault="00A907B0" w:rsidP="0075484A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768D353" w14:textId="77777777" w:rsidR="00A907B0" w:rsidRPr="00BD0668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3B7FFFD4" w14:textId="41B5C4A0" w:rsidR="00A907B0" w:rsidRPr="008438D1" w:rsidRDefault="00F042D2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042D2">
              <w:rPr>
                <w:rFonts w:asciiTheme="minorBidi" w:hAnsiTheme="minorBidi" w:cstheme="minorBidi"/>
                <w:sz w:val="28"/>
                <w:szCs w:val="28"/>
              </w:rPr>
              <w:t>(5,092)</w:t>
            </w:r>
          </w:p>
        </w:tc>
        <w:tc>
          <w:tcPr>
            <w:tcW w:w="149" w:type="pct"/>
          </w:tcPr>
          <w:p w14:paraId="38863857" w14:textId="77777777" w:rsidR="00A907B0" w:rsidRPr="00BD0668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02C30A8" w14:textId="49CD5891" w:rsidR="00A907B0" w:rsidRPr="001573AB" w:rsidRDefault="00651904" w:rsidP="001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337A57" w14:paraId="0581724A" w14:textId="77777777" w:rsidTr="009A63C4">
        <w:tc>
          <w:tcPr>
            <w:tcW w:w="3308" w:type="pct"/>
            <w:vAlign w:val="center"/>
          </w:tcPr>
          <w:p w14:paraId="4E443A5E" w14:textId="1DA3E22D" w:rsidR="00A907B0" w:rsidRPr="00337A57" w:rsidRDefault="00A907B0" w:rsidP="0075484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820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D016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9" w:type="pct"/>
          </w:tcPr>
          <w:p w14:paraId="2A7FFCE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A161" w14:textId="77C33AA0" w:rsidR="00A907B0" w:rsidRPr="004A0814" w:rsidRDefault="00AF52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52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95,370</w:t>
            </w:r>
          </w:p>
        </w:tc>
        <w:tc>
          <w:tcPr>
            <w:tcW w:w="149" w:type="pct"/>
          </w:tcPr>
          <w:p w14:paraId="57DCC4F4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C9FC1" w14:textId="63893E30" w:rsidR="00A907B0" w:rsidRPr="006C40DC" w:rsidRDefault="00651904" w:rsidP="0078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651904">
              <w:rPr>
                <w:rFonts w:ascii="Cordia New" w:hAnsi="Cordia New"/>
                <w:b/>
                <w:bCs/>
                <w:sz w:val="28"/>
                <w:szCs w:val="28"/>
              </w:rPr>
              <w:t>185,807</w:t>
            </w:r>
          </w:p>
        </w:tc>
      </w:tr>
    </w:tbl>
    <w:p w14:paraId="38BD76B6" w14:textId="77777777" w:rsidR="00AC48E9" w:rsidRDefault="00AC48E9" w:rsidP="00AC48E9">
      <w:pPr>
        <w:rPr>
          <w:rFonts w:cstheme="minorBidi"/>
          <w:lang w:val="th-TH"/>
        </w:rPr>
      </w:pPr>
    </w:p>
    <w:p w14:paraId="41755D4F" w14:textId="40832F1D" w:rsidR="00FC2073" w:rsidRPr="00AC48E9" w:rsidRDefault="00FC2073" w:rsidP="00C028AE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8438D1">
        <w:rPr>
          <w:rFonts w:asciiTheme="minorBidi" w:hAnsiTheme="minorBidi" w:cstheme="minorBidi"/>
          <w:sz w:val="28"/>
          <w:szCs w:val="28"/>
        </w:rPr>
        <w:t>3</w:t>
      </w:r>
      <w:r w:rsidR="00451CCA">
        <w:rPr>
          <w:rFonts w:asciiTheme="minorBidi" w:hAnsiTheme="minorBidi" w:cstheme="minorBidi"/>
          <w:sz w:val="28"/>
          <w:szCs w:val="28"/>
        </w:rPr>
        <w:t>0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="001D016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</w:rPr>
        <w:t xml:space="preserve">2568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บริษัทย่อยแห่งหนึ่งมียอดคงเหลือเงินกู้ยืมระยะสั้นจากสถาบันการเงินแห่งหนึ่งจำนวน </w:t>
      </w:r>
      <w:r w:rsidR="00C028AE">
        <w:rPr>
          <w:rFonts w:asciiTheme="minorBidi" w:hAnsiTheme="minorBidi" w:cstheme="minorBidi"/>
          <w:sz w:val="28"/>
          <w:szCs w:val="28"/>
        </w:rPr>
        <w:br/>
      </w:r>
      <w:r w:rsidR="009F63A3" w:rsidRPr="00631DCF">
        <w:rPr>
          <w:rFonts w:asciiTheme="minorBidi" w:hAnsiTheme="minorBidi" w:cstheme="minorBidi"/>
          <w:sz w:val="28"/>
          <w:szCs w:val="28"/>
        </w:rPr>
        <w:t>20</w:t>
      </w:r>
      <w:r w:rsidR="004A4A6D" w:rsidRPr="00631DCF">
        <w:rPr>
          <w:rFonts w:asciiTheme="minorBidi" w:hAnsiTheme="minorBidi" w:cstheme="minorBidi"/>
          <w:sz w:val="28"/>
          <w:szCs w:val="28"/>
        </w:rPr>
        <w:t>.82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9F63A3" w:rsidRPr="00631DCF">
        <w:rPr>
          <w:rFonts w:asciiTheme="minorBidi" w:hAnsiTheme="minorBidi" w:cstheme="minorBidi"/>
          <w:sz w:val="28"/>
          <w:szCs w:val="28"/>
        </w:rPr>
        <w:t>95</w:t>
      </w:r>
      <w:r w:rsidR="00DB2F8E" w:rsidRPr="00631DCF">
        <w:rPr>
          <w:rFonts w:asciiTheme="minorBidi" w:hAnsiTheme="minorBidi" w:cstheme="minorBidi"/>
          <w:sz w:val="28"/>
          <w:szCs w:val="28"/>
        </w:rPr>
        <w:t>.</w:t>
      </w:r>
      <w:r w:rsidR="009F63A3" w:rsidRPr="00631DCF">
        <w:rPr>
          <w:rFonts w:asciiTheme="minorBidi" w:hAnsiTheme="minorBidi" w:cstheme="minorBidi"/>
          <w:sz w:val="28"/>
          <w:szCs w:val="28"/>
        </w:rPr>
        <w:t>37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ล้านบาท โดยมีอัตราดอกเบี้ยร้อย</w:t>
      </w:r>
      <w:r w:rsidRPr="00631DCF">
        <w:rPr>
          <w:rFonts w:asciiTheme="minorBidi" w:hAnsiTheme="minorBidi" w:cstheme="minorBidi"/>
          <w:sz w:val="28"/>
          <w:szCs w:val="28"/>
          <w:cs/>
        </w:rPr>
        <w:t xml:space="preserve">ละ </w:t>
      </w:r>
      <w:r w:rsidRPr="00631DCF">
        <w:rPr>
          <w:rFonts w:asciiTheme="minorBidi" w:hAnsiTheme="minorBidi" w:cstheme="minorBidi"/>
          <w:sz w:val="28"/>
          <w:szCs w:val="28"/>
        </w:rPr>
        <w:t>3.</w:t>
      </w:r>
      <w:r w:rsidR="003C4AB5" w:rsidRPr="00631DCF">
        <w:rPr>
          <w:rFonts w:asciiTheme="minorBidi" w:hAnsiTheme="minorBidi" w:cstheme="minorBidi"/>
          <w:sz w:val="28"/>
          <w:szCs w:val="28"/>
        </w:rPr>
        <w:t>6</w:t>
      </w:r>
      <w:r w:rsidRPr="00631DCF">
        <w:rPr>
          <w:rFonts w:asciiTheme="minorBidi" w:hAnsiTheme="minorBidi" w:cstheme="minorBidi"/>
          <w:sz w:val="28"/>
          <w:szCs w:val="28"/>
        </w:rPr>
        <w:t xml:space="preserve">0 </w:t>
      </w:r>
      <w:r w:rsidRPr="00631DCF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Pr="00631DCF">
        <w:rPr>
          <w:rFonts w:asciiTheme="minorBidi" w:hAnsiTheme="minorBidi" w:cstheme="minorBidi"/>
          <w:sz w:val="28"/>
          <w:szCs w:val="28"/>
        </w:rPr>
        <w:t>3.90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ต่อปีและ</w:t>
      </w:r>
      <w:r w:rsidR="00C028AE">
        <w:rPr>
          <w:rFonts w:asciiTheme="minorBidi" w:hAnsiTheme="minorBidi" w:cstheme="minorBidi"/>
          <w:sz w:val="28"/>
          <w:szCs w:val="28"/>
        </w:rPr>
        <w:br/>
      </w:r>
      <w:r w:rsidRPr="00056A0A">
        <w:rPr>
          <w:rFonts w:asciiTheme="minorBidi" w:hAnsiTheme="minorBidi" w:cstheme="minorBidi"/>
          <w:sz w:val="28"/>
          <w:szCs w:val="28"/>
          <w:cs/>
        </w:rPr>
        <w:t>จะถึงกำหนดชำระภายใน</w:t>
      </w:r>
      <w:r w:rsidRPr="00056A0A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755C9" w:rsidRPr="00056A0A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</w:rPr>
        <w:t>256</w:t>
      </w:r>
      <w:r w:rsidR="00961BD5" w:rsidRPr="00056A0A">
        <w:rPr>
          <w:rFonts w:asciiTheme="minorBidi" w:hAnsiTheme="minorBidi" w:cstheme="minorBidi"/>
          <w:sz w:val="28"/>
          <w:szCs w:val="28"/>
        </w:rPr>
        <w:t>9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44BA3A28" w14:textId="77777777" w:rsidR="00084B6E" w:rsidRPr="00AC48E9" w:rsidRDefault="00084B6E" w:rsidP="00AC48E9">
      <w:pPr>
        <w:rPr>
          <w:rFonts w:cstheme="minorBidi"/>
          <w:lang w:val="th-TH"/>
        </w:rPr>
      </w:pPr>
    </w:p>
    <w:p w14:paraId="40742402" w14:textId="2DC8EBC6" w:rsidR="009E3CFD" w:rsidRPr="00C43471" w:rsidRDefault="009E3CFD" w:rsidP="00303B4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C43471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</w:t>
      </w:r>
      <w:r w:rsidR="00AC48E9">
        <w:rPr>
          <w:rFonts w:asciiTheme="minorBidi" w:eastAsia="Cordia New" w:hAnsiTheme="minorBidi" w:cstheme="minorBidi" w:hint="cs"/>
          <w:color w:val="000000"/>
          <w:sz w:val="28"/>
          <w:szCs w:val="28"/>
          <w:u w:val="none"/>
          <w:cs/>
          <w:lang w:val="th-TH"/>
        </w:rPr>
        <w:t>ยาว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4509AE" w:rsidRPr="00EB0C5D" w14:paraId="284BF654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1BAEF10A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1DD42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271F189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51CCA" w:rsidRPr="00EB0C5D" w14:paraId="07C7CF6F" w14:textId="77777777">
        <w:trPr>
          <w:trHeight w:val="385"/>
        </w:trPr>
        <w:tc>
          <w:tcPr>
            <w:tcW w:w="6000" w:type="dxa"/>
            <w:vAlign w:val="bottom"/>
          </w:tcPr>
          <w:p w14:paraId="0535BB07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54AC18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5B0988" w14:textId="2EB8ADFD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1D016A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F898723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236A9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51CCA" w:rsidRPr="00EB0C5D" w14:paraId="162CA9E8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176D873B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994DC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09F21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5E57B58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9CE4F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451CCA" w:rsidRPr="00EB0C5D" w14:paraId="66E911BB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A7EF0D6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A2D7E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6CDFF5E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1CCA" w:rsidRPr="00EB0C5D" w14:paraId="461BDDFF" w14:textId="77777777" w:rsidTr="009A63C4">
        <w:trPr>
          <w:trHeight w:val="399"/>
        </w:trPr>
        <w:tc>
          <w:tcPr>
            <w:tcW w:w="6000" w:type="dxa"/>
          </w:tcPr>
          <w:p w14:paraId="165A250D" w14:textId="77777777" w:rsidR="00451CCA" w:rsidRPr="00EB0C5D" w:rsidRDefault="00451CCA" w:rsidP="00451CC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1B4C2FB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EC6E9" w14:textId="02E0C64C" w:rsidR="00451CCA" w:rsidRPr="00EB0C5D" w:rsidRDefault="00BB259F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259F">
              <w:rPr>
                <w:rFonts w:asciiTheme="minorBidi" w:hAnsiTheme="minorBidi" w:cstheme="minorBidi"/>
                <w:sz w:val="28"/>
                <w:szCs w:val="28"/>
              </w:rPr>
              <w:t>280,265</w:t>
            </w:r>
          </w:p>
        </w:tc>
        <w:tc>
          <w:tcPr>
            <w:tcW w:w="270" w:type="dxa"/>
          </w:tcPr>
          <w:p w14:paraId="1BB1AD2B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4CF9E8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="Cordia New" w:hAnsi="Cordia New"/>
                <w:sz w:val="28"/>
                <w:szCs w:val="28"/>
              </w:rPr>
              <w:t>301,554</w:t>
            </w:r>
          </w:p>
        </w:tc>
      </w:tr>
      <w:tr w:rsidR="00451CCA" w:rsidRPr="00EB0C5D" w14:paraId="16BCE8C4" w14:textId="77777777" w:rsidTr="009A63C4">
        <w:trPr>
          <w:trHeight w:val="399"/>
        </w:trPr>
        <w:tc>
          <w:tcPr>
            <w:tcW w:w="6000" w:type="dxa"/>
          </w:tcPr>
          <w:p w14:paraId="362059A0" w14:textId="77777777" w:rsidR="00451CCA" w:rsidRPr="00EB0C5D" w:rsidRDefault="00451CCA" w:rsidP="00451CC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121B2EBD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DCB372" w14:textId="59E6C3EA" w:rsidR="00451CCA" w:rsidRPr="00EB0C5D" w:rsidRDefault="005065ED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5065ED">
              <w:rPr>
                <w:rFonts w:asciiTheme="minorBidi" w:hAnsiTheme="minorBidi" w:cstheme="minorBidi"/>
                <w:sz w:val="28"/>
                <w:szCs w:val="28"/>
              </w:rPr>
              <w:t>(62,329)</w:t>
            </w:r>
          </w:p>
        </w:tc>
        <w:tc>
          <w:tcPr>
            <w:tcW w:w="270" w:type="dxa"/>
          </w:tcPr>
          <w:p w14:paraId="28DCEB6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3F200A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</w:rPr>
              <w:t>(26,265)</w:t>
            </w:r>
          </w:p>
        </w:tc>
      </w:tr>
      <w:tr w:rsidR="00451CCA" w:rsidRPr="00337A57" w14:paraId="3FC3529E" w14:textId="77777777" w:rsidTr="009A63C4">
        <w:trPr>
          <w:trHeight w:val="399"/>
        </w:trPr>
        <w:tc>
          <w:tcPr>
            <w:tcW w:w="6000" w:type="dxa"/>
            <w:vAlign w:val="bottom"/>
          </w:tcPr>
          <w:p w14:paraId="683A6577" w14:textId="77777777" w:rsidR="00451CCA" w:rsidRPr="00EB0C5D" w:rsidRDefault="00451CCA" w:rsidP="00451CCA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23538443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5C5BF" w14:textId="5CB539E1" w:rsidR="00451CCA" w:rsidRPr="00EB0C5D" w:rsidRDefault="00876338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63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217,936</w:t>
            </w:r>
          </w:p>
        </w:tc>
        <w:tc>
          <w:tcPr>
            <w:tcW w:w="270" w:type="dxa"/>
            <w:vAlign w:val="bottom"/>
          </w:tcPr>
          <w:p w14:paraId="36800E33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D7DE3" w14:textId="77777777" w:rsidR="00451CCA" w:rsidRPr="007A6270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="Cordia New" w:hAnsi="Cordia New"/>
                <w:b/>
                <w:bCs/>
                <w:sz w:val="28"/>
                <w:szCs w:val="28"/>
              </w:rPr>
              <w:t>275,289</w:t>
            </w:r>
          </w:p>
        </w:tc>
      </w:tr>
    </w:tbl>
    <w:p w14:paraId="67C2E68C" w14:textId="77777777" w:rsidR="00B55D3A" w:rsidRPr="00033A03" w:rsidRDefault="00B55D3A" w:rsidP="00033A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62ACA9A" w14:textId="77777777" w:rsidR="00C85691" w:rsidRDefault="00C8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6"/>
          <w:sz w:val="28"/>
          <w:szCs w:val="28"/>
          <w:cs/>
        </w:rPr>
      </w:pPr>
      <w:r>
        <w:rPr>
          <w:rFonts w:asciiTheme="minorBidi" w:hAnsiTheme="minorBidi" w:cstheme="minorBidi"/>
          <w:spacing w:val="-6"/>
          <w:sz w:val="28"/>
          <w:szCs w:val="28"/>
          <w:cs/>
        </w:rPr>
        <w:br w:type="page"/>
      </w:r>
    </w:p>
    <w:p w14:paraId="28CD1090" w14:textId="00EC5B67" w:rsidR="0011344A" w:rsidRPr="00A907B0" w:rsidRDefault="0011344A" w:rsidP="00A907B0">
      <w:pPr>
        <w:pStyle w:val="ListParagraph"/>
        <w:spacing w:after="120" w:line="240" w:lineRule="auto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lastRenderedPageBreak/>
        <w:t>รายการเคลื่อนไหวของเงินกู้ยืมระยะยาวจากสถาบันการเงินสำหรับงวด</w:t>
      </w:r>
      <w:r w:rsidR="001D016A">
        <w:rPr>
          <w:rFonts w:asciiTheme="minorBidi" w:hAnsiTheme="minorBidi" w:cstheme="minorBidi" w:hint="cs"/>
          <w:spacing w:val="-6"/>
          <w:sz w:val="28"/>
          <w:szCs w:val="28"/>
          <w:cs/>
        </w:rPr>
        <w:t>เก้า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เดือนสิ้นสุดวันที่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451CCA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1D016A">
        <w:rPr>
          <w:rFonts w:asciiTheme="minorBidi" w:hAnsiTheme="minorBidi" w:cstheme="minorBidi" w:hint="cs"/>
          <w:spacing w:val="-6"/>
          <w:sz w:val="28"/>
          <w:szCs w:val="28"/>
          <w:cs/>
        </w:rPr>
        <w:t>กันยายน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2568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2567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A907B0" w14:paraId="15805185" w14:textId="77777777" w:rsidTr="00A907B0">
        <w:trPr>
          <w:tblHeader/>
        </w:trPr>
        <w:tc>
          <w:tcPr>
            <w:tcW w:w="3308" w:type="pct"/>
          </w:tcPr>
          <w:p w14:paraId="5E0131A3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DA256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1DB10C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A907B0" w14:paraId="3C68247F" w14:textId="77777777" w:rsidTr="00A907B0">
        <w:trPr>
          <w:tblHeader/>
        </w:trPr>
        <w:tc>
          <w:tcPr>
            <w:tcW w:w="3308" w:type="pct"/>
          </w:tcPr>
          <w:p w14:paraId="76C410AA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AC0302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A05609B" w14:textId="38854BF5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</w:tcPr>
          <w:p w14:paraId="5B57D28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333818B" w14:textId="11DDEDF3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11344A" w:rsidRPr="00A907B0" w14:paraId="2B0C3BD3" w14:textId="77777777" w:rsidTr="00A907B0">
        <w:trPr>
          <w:tblHeader/>
        </w:trPr>
        <w:tc>
          <w:tcPr>
            <w:tcW w:w="3308" w:type="pct"/>
          </w:tcPr>
          <w:p w14:paraId="024CF442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D432C77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750DBCAD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B0" w:rsidRPr="00A907B0" w14:paraId="73F1E565" w14:textId="77777777" w:rsidTr="009A63C4">
        <w:tc>
          <w:tcPr>
            <w:tcW w:w="3308" w:type="pct"/>
          </w:tcPr>
          <w:p w14:paraId="0F5FD49D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907B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A6C3F08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BB185B" w14:textId="593338E2" w:rsidR="00A907B0" w:rsidRPr="00A907B0" w:rsidRDefault="0060495C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60495C">
              <w:rPr>
                <w:rFonts w:asciiTheme="minorBidi" w:hAnsiTheme="minorBidi" w:cstheme="minorBidi"/>
                <w:sz w:val="28"/>
                <w:szCs w:val="28"/>
              </w:rPr>
              <w:t>301,554</w:t>
            </w:r>
          </w:p>
        </w:tc>
        <w:tc>
          <w:tcPr>
            <w:tcW w:w="149" w:type="pct"/>
          </w:tcPr>
          <w:p w14:paraId="05A23DF8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3C2FFD94" w14:textId="0CAE7B00" w:rsidR="00A907B0" w:rsidRPr="009A63C4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9A63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52C95" w:rsidRPr="00A907B0" w14:paraId="465B4E74" w14:textId="77777777" w:rsidTr="009A63C4">
        <w:tc>
          <w:tcPr>
            <w:tcW w:w="3308" w:type="pct"/>
          </w:tcPr>
          <w:p w14:paraId="26D891B6" w14:textId="6212BF36" w:rsidR="00C52C95" w:rsidRPr="00A907B0" w:rsidRDefault="00C52C95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9" w:type="pct"/>
          </w:tcPr>
          <w:p w14:paraId="5D5AC53D" w14:textId="77777777" w:rsidR="00C52C95" w:rsidRPr="00A907B0" w:rsidRDefault="00C52C95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7E4D91FE" w14:textId="0DE20B35" w:rsidR="00C52C95" w:rsidRPr="00A907B0" w:rsidRDefault="0060495C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9A63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0E6BF81" w14:textId="77777777" w:rsidR="00C52C95" w:rsidRPr="00A907B0" w:rsidRDefault="00C52C95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2F4D5FA7" w14:textId="5C20268D" w:rsidR="00C52C95" w:rsidRPr="00BA4FDA" w:rsidRDefault="00BA4FDA" w:rsidP="00B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A4FDA">
              <w:rPr>
                <w:rFonts w:asciiTheme="minorBidi" w:hAnsiTheme="minorBidi" w:cstheme="minorBidi"/>
                <w:sz w:val="28"/>
                <w:szCs w:val="28"/>
              </w:rPr>
              <w:t>37,480</w:t>
            </w:r>
          </w:p>
        </w:tc>
      </w:tr>
      <w:tr w:rsidR="00A907B0" w:rsidRPr="00A907B0" w14:paraId="32ECBB9C" w14:textId="77777777" w:rsidTr="009A63C4">
        <w:tc>
          <w:tcPr>
            <w:tcW w:w="3308" w:type="pct"/>
          </w:tcPr>
          <w:p w14:paraId="2CC4B955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1206C2BB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8693309" w14:textId="1220F9CC" w:rsidR="00A907B0" w:rsidRPr="00A907B0" w:rsidRDefault="005D53A4" w:rsidP="00B57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53A4">
              <w:rPr>
                <w:rFonts w:asciiTheme="minorBidi" w:hAnsiTheme="minorBidi" w:cstheme="minorBidi"/>
                <w:sz w:val="28"/>
                <w:szCs w:val="28"/>
              </w:rPr>
              <w:t>(20,545)</w:t>
            </w:r>
          </w:p>
        </w:tc>
        <w:tc>
          <w:tcPr>
            <w:tcW w:w="149" w:type="pct"/>
          </w:tcPr>
          <w:p w14:paraId="66D7B576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C595DDC" w14:textId="1CB17117" w:rsidR="00A907B0" w:rsidRPr="009A63C4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9A63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107EC74E" w14:textId="77777777" w:rsidTr="009A63C4">
        <w:tc>
          <w:tcPr>
            <w:tcW w:w="3308" w:type="pct"/>
          </w:tcPr>
          <w:p w14:paraId="553B76EB" w14:textId="6789FAB4" w:rsidR="00A907B0" w:rsidRPr="00A907B0" w:rsidRDefault="00A907B0" w:rsidP="006342AD">
            <w:pPr>
              <w:spacing w:line="240" w:lineRule="auto"/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54DFE1E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7C1AC28D" w14:textId="27844377" w:rsidR="00A907B0" w:rsidRPr="00A907B0" w:rsidRDefault="005D53A4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5D53A4">
              <w:rPr>
                <w:rFonts w:asciiTheme="minorBidi" w:hAnsiTheme="minorBidi" w:cstheme="minorBidi"/>
                <w:sz w:val="28"/>
                <w:szCs w:val="28"/>
              </w:rPr>
              <w:t>(744)</w:t>
            </w:r>
          </w:p>
        </w:tc>
        <w:tc>
          <w:tcPr>
            <w:tcW w:w="149" w:type="pct"/>
          </w:tcPr>
          <w:p w14:paraId="29A68C84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5697001" w14:textId="5E4C3AC6" w:rsidR="00A907B0" w:rsidRPr="009A63C4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9A63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70B36EA2" w14:textId="77777777" w:rsidTr="009A63C4">
        <w:tc>
          <w:tcPr>
            <w:tcW w:w="3308" w:type="pct"/>
          </w:tcPr>
          <w:p w14:paraId="3EE60BD7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1A6119DD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A29F633" w14:textId="5A372DAD" w:rsidR="00A907B0" w:rsidRPr="00A907B0" w:rsidRDefault="005D53A4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D53A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280,265</w:t>
            </w:r>
          </w:p>
        </w:tc>
        <w:tc>
          <w:tcPr>
            <w:tcW w:w="149" w:type="pct"/>
          </w:tcPr>
          <w:p w14:paraId="56D6BDDF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73EE876" w14:textId="48DD7E17" w:rsidR="00A907B0" w:rsidRPr="00071403" w:rsidRDefault="00071403" w:rsidP="0007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14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37,480</w:t>
            </w:r>
          </w:p>
        </w:tc>
      </w:tr>
      <w:tr w:rsidR="00A907B0" w:rsidRPr="00A907B0" w14:paraId="26C89349" w14:textId="77777777" w:rsidTr="009A63C4">
        <w:tc>
          <w:tcPr>
            <w:tcW w:w="3308" w:type="pct"/>
          </w:tcPr>
          <w:p w14:paraId="2EA83749" w14:textId="77777777" w:rsidR="00A907B0" w:rsidRPr="00A907B0" w:rsidRDefault="00A907B0" w:rsidP="006342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9" w:type="pct"/>
          </w:tcPr>
          <w:p w14:paraId="065DBDDF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49B906" w14:textId="1410C298" w:rsidR="00A907B0" w:rsidRPr="00A907B0" w:rsidRDefault="005D53A4" w:rsidP="005B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5D53A4">
              <w:rPr>
                <w:rFonts w:asciiTheme="minorBidi" w:hAnsiTheme="minorBidi" w:cstheme="minorBidi"/>
                <w:sz w:val="28"/>
                <w:szCs w:val="28"/>
              </w:rPr>
              <w:t>(62,329)</w:t>
            </w:r>
          </w:p>
        </w:tc>
        <w:tc>
          <w:tcPr>
            <w:tcW w:w="149" w:type="pct"/>
          </w:tcPr>
          <w:p w14:paraId="084C110C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6936A21E" w14:textId="60428F85" w:rsidR="00A907B0" w:rsidRPr="00071403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14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A907B0" w:rsidRPr="00A907B0" w14:paraId="7BFA8C32" w14:textId="77777777" w:rsidTr="009A63C4">
        <w:tc>
          <w:tcPr>
            <w:tcW w:w="3308" w:type="pct"/>
            <w:vAlign w:val="bottom"/>
          </w:tcPr>
          <w:p w14:paraId="232609EC" w14:textId="6DA04A13" w:rsidR="00A907B0" w:rsidRPr="00A907B0" w:rsidRDefault="00A907B0" w:rsidP="006342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bookmarkStart w:id="4" w:name="_Hlk198900379"/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7D514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bookmarkEnd w:id="4"/>
            <w:r w:rsidR="00E9071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9" w:type="pct"/>
          </w:tcPr>
          <w:p w14:paraId="0557589D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F2328" w14:textId="28F4276C" w:rsidR="00A907B0" w:rsidRPr="00A907B0" w:rsidRDefault="005D53A4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D53A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217,936</w:t>
            </w:r>
          </w:p>
        </w:tc>
        <w:tc>
          <w:tcPr>
            <w:tcW w:w="149" w:type="pct"/>
          </w:tcPr>
          <w:p w14:paraId="2B2457C6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82126" w14:textId="2557EF03" w:rsidR="00A907B0" w:rsidRPr="00071403" w:rsidRDefault="00071403" w:rsidP="0007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14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37,480</w:t>
            </w:r>
          </w:p>
        </w:tc>
      </w:tr>
    </w:tbl>
    <w:p w14:paraId="5FADC452" w14:textId="77777777" w:rsidR="0089090E" w:rsidRPr="00A907B0" w:rsidRDefault="0089090E" w:rsidP="00A907B0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FC861A8" w14:textId="0B312D8F" w:rsidR="004D60BB" w:rsidRPr="008438D1" w:rsidRDefault="009E3CFD" w:rsidP="00FB3A76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bookmarkStart w:id="5" w:name="_Hlk198900401"/>
      <w:r w:rsidR="007D5145" w:rsidRPr="007D5145">
        <w:rPr>
          <w:rFonts w:asciiTheme="minorBidi" w:hAnsiTheme="minorBidi" w:cstheme="minorBidi"/>
          <w:sz w:val="28"/>
          <w:szCs w:val="28"/>
        </w:rPr>
        <w:t xml:space="preserve">30 </w:t>
      </w:r>
      <w:r w:rsidR="00E90714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69610A"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610A" w:rsidRPr="008438D1">
        <w:rPr>
          <w:rFonts w:asciiTheme="minorBidi" w:hAnsiTheme="minorBidi" w:cstheme="minorBidi"/>
          <w:sz w:val="28"/>
          <w:szCs w:val="28"/>
        </w:rPr>
        <w:t>2568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bookmarkEnd w:id="5"/>
      <w:r w:rsidRPr="00056A0A">
        <w:rPr>
          <w:rFonts w:asciiTheme="minorBidi" w:hAnsiTheme="minorBidi" w:cstheme="minorBidi"/>
          <w:sz w:val="28"/>
          <w:szCs w:val="28"/>
          <w:cs/>
        </w:rPr>
        <w:t>บริษัทย่อยแห่งหนึ่งมียอดคงเหลือเงินกู้ยืมระยะ</w:t>
      </w:r>
      <w:r w:rsidR="00153CFB" w:rsidRPr="00056A0A">
        <w:rPr>
          <w:rFonts w:asciiTheme="minorBidi" w:hAnsiTheme="minorBidi" w:cstheme="minorBidi"/>
          <w:sz w:val="28"/>
          <w:szCs w:val="28"/>
          <w:cs/>
        </w:rPr>
        <w:t>ยาว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จากสถาบันการเงินแห่งหนึ่งจำนวน </w:t>
      </w:r>
      <w:r w:rsidRPr="00056A0A">
        <w:rPr>
          <w:rFonts w:asciiTheme="minorBidi" w:hAnsiTheme="minorBidi" w:cstheme="minorBidi"/>
          <w:sz w:val="28"/>
          <w:szCs w:val="28"/>
          <w:cs/>
        </w:rPr>
        <w:br/>
      </w:r>
      <w:r w:rsidR="00D8364B" w:rsidRPr="00631DCF">
        <w:rPr>
          <w:rFonts w:asciiTheme="minorBidi" w:hAnsiTheme="minorBidi" w:cstheme="minorBidi"/>
          <w:sz w:val="28"/>
          <w:szCs w:val="28"/>
        </w:rPr>
        <w:t>7.</w:t>
      </w:r>
      <w:r w:rsidR="007804C7">
        <w:rPr>
          <w:rFonts w:asciiTheme="minorBidi" w:hAnsiTheme="minorBidi" w:cstheme="minorBidi"/>
          <w:sz w:val="28"/>
          <w:szCs w:val="28"/>
        </w:rPr>
        <w:t>84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D56F75" w:rsidRPr="00631DCF">
        <w:rPr>
          <w:rFonts w:asciiTheme="minorBidi" w:hAnsiTheme="minorBidi" w:cstheme="minorBidi"/>
          <w:sz w:val="28"/>
          <w:szCs w:val="28"/>
        </w:rPr>
        <w:t>3</w:t>
      </w:r>
      <w:r w:rsidR="007804C7" w:rsidRPr="00631DCF">
        <w:rPr>
          <w:rFonts w:asciiTheme="minorBidi" w:hAnsiTheme="minorBidi" w:cstheme="minorBidi"/>
          <w:sz w:val="28"/>
          <w:szCs w:val="28"/>
        </w:rPr>
        <w:t>5</w:t>
      </w:r>
      <w:r w:rsidR="00830BE1" w:rsidRPr="00631DCF">
        <w:rPr>
          <w:rFonts w:asciiTheme="minorBidi" w:hAnsiTheme="minorBidi" w:cstheme="minorBidi"/>
          <w:sz w:val="28"/>
          <w:szCs w:val="28"/>
        </w:rPr>
        <w:t>.</w:t>
      </w:r>
      <w:r w:rsidR="007804C7">
        <w:rPr>
          <w:rFonts w:asciiTheme="minorBidi" w:hAnsiTheme="minorBidi" w:cstheme="minorBidi"/>
          <w:sz w:val="28"/>
          <w:szCs w:val="28"/>
        </w:rPr>
        <w:t>91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ล้านบาท โดยมีอัตราดอกเบี้ยร้อย</w:t>
      </w:r>
      <w:r w:rsidRPr="00631DCF">
        <w:rPr>
          <w:rFonts w:asciiTheme="minorBidi" w:hAnsiTheme="minorBidi" w:cstheme="minorBidi"/>
          <w:sz w:val="28"/>
          <w:szCs w:val="28"/>
          <w:cs/>
        </w:rPr>
        <w:t xml:space="preserve">ละ </w:t>
      </w:r>
      <w:r w:rsidR="008D65D0" w:rsidRPr="00631DCF">
        <w:rPr>
          <w:rFonts w:asciiTheme="minorBidi" w:hAnsiTheme="minorBidi" w:cstheme="minorBidi"/>
          <w:sz w:val="28"/>
          <w:szCs w:val="28"/>
        </w:rPr>
        <w:t>3.90</w:t>
      </w:r>
      <w:r w:rsidRPr="00631DCF">
        <w:rPr>
          <w:rFonts w:asciiTheme="minorBidi" w:hAnsiTheme="minorBidi" w:cstheme="minorBidi"/>
          <w:sz w:val="28"/>
          <w:szCs w:val="28"/>
        </w:rPr>
        <w:t xml:space="preserve"> </w:t>
      </w:r>
      <w:r w:rsidRPr="00631DCF">
        <w:rPr>
          <w:rFonts w:asciiTheme="minorBidi" w:hAnsiTheme="minorBidi" w:cstheme="minorBidi"/>
          <w:sz w:val="28"/>
          <w:szCs w:val="28"/>
          <w:cs/>
        </w:rPr>
        <w:t>ต่อ</w:t>
      </w:r>
      <w:r w:rsidRPr="00056A0A">
        <w:rPr>
          <w:rFonts w:asciiTheme="minorBidi" w:hAnsiTheme="minorBidi" w:cstheme="minorBidi"/>
          <w:sz w:val="28"/>
          <w:szCs w:val="28"/>
          <w:cs/>
        </w:rPr>
        <w:t>ปีและจะถึงกำหนดชำระภายใน</w:t>
      </w:r>
      <w:r w:rsidR="00E25CDB" w:rsidRPr="00056A0A">
        <w:rPr>
          <w:rFonts w:asciiTheme="minorBidi" w:hAnsiTheme="minorBidi" w:cstheme="minorBidi"/>
          <w:sz w:val="28"/>
          <w:szCs w:val="28"/>
          <w:cs/>
        </w:rPr>
        <w:t>เดือนกันยายน</w:t>
      </w:r>
      <w:r w:rsidR="00AD5FA6" w:rsidRPr="00056A0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D5FA6" w:rsidRPr="00056A0A">
        <w:rPr>
          <w:rFonts w:asciiTheme="minorBidi" w:hAnsiTheme="minorBidi" w:cstheme="minorBidi"/>
          <w:sz w:val="28"/>
          <w:szCs w:val="28"/>
        </w:rPr>
        <w:t>25</w:t>
      </w:r>
      <w:r w:rsidR="00E847BB" w:rsidRPr="00056A0A">
        <w:rPr>
          <w:rFonts w:asciiTheme="minorBidi" w:hAnsiTheme="minorBidi" w:cstheme="minorBidi"/>
          <w:sz w:val="28"/>
          <w:szCs w:val="28"/>
        </w:rPr>
        <w:t>6</w:t>
      </w:r>
      <w:r w:rsidR="00453953" w:rsidRPr="00056A0A">
        <w:rPr>
          <w:rFonts w:asciiTheme="minorBidi" w:hAnsiTheme="minorBidi" w:cstheme="minorBidi"/>
          <w:sz w:val="28"/>
          <w:szCs w:val="28"/>
        </w:rPr>
        <w:t>9</w:t>
      </w:r>
      <w:r w:rsidR="00E847BB"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0392FCD7" w14:textId="77777777" w:rsidR="00A575EC" w:rsidRPr="008438D1" w:rsidRDefault="00A575EC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DDE0803" w14:textId="4AB34699" w:rsidR="00606985" w:rsidRPr="008438D1" w:rsidRDefault="000C4814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7D5145" w:rsidRPr="007D5145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E90714">
        <w:rPr>
          <w:rFonts w:asciiTheme="minorBidi" w:hAnsiTheme="minorBidi" w:cs="Cordia New" w:hint="cs"/>
          <w:spacing w:val="-4"/>
          <w:sz w:val="28"/>
          <w:szCs w:val="28"/>
          <w:cs/>
        </w:rPr>
        <w:t>กันยายน</w:t>
      </w:r>
      <w:r w:rsidR="007D5145" w:rsidRPr="007D514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7D5145" w:rsidRPr="007D5145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 xml:space="preserve">อีกแห่งหนึ่งมียอดคงเหลือเงินกู้ยืมจากสถาบันการเงินแห่งหนึ่ง จำนวน </w:t>
      </w:r>
      <w:r w:rsidR="00CE74B1" w:rsidRPr="00631DCF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631DCF">
        <w:rPr>
          <w:rFonts w:asciiTheme="minorBidi" w:hAnsiTheme="minorBidi" w:cstheme="minorBidi"/>
          <w:spacing w:val="-4"/>
          <w:sz w:val="28"/>
          <w:szCs w:val="28"/>
        </w:rPr>
        <w:t>,</w:t>
      </w:r>
      <w:r w:rsidR="0050505E" w:rsidRPr="00631DCF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7804C7" w:rsidRPr="00631DCF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50505E" w:rsidRPr="00631DCF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ล้านเยนหรือเทียบเท่ากับ </w:t>
      </w:r>
      <w:r w:rsidR="004D60BB" w:rsidRPr="00631DCF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7804C7" w:rsidRPr="00631DCF">
        <w:rPr>
          <w:rFonts w:asciiTheme="minorBidi" w:hAnsiTheme="minorBidi" w:cstheme="minorBidi"/>
          <w:spacing w:val="-4"/>
          <w:sz w:val="28"/>
          <w:szCs w:val="28"/>
        </w:rPr>
        <w:t>44</w:t>
      </w:r>
      <w:r w:rsidR="00453AE0" w:rsidRPr="00631DCF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7804C7" w:rsidRPr="00631DCF">
        <w:rPr>
          <w:rFonts w:asciiTheme="minorBidi" w:hAnsiTheme="minorBidi" w:cstheme="minorBidi"/>
          <w:spacing w:val="-4"/>
          <w:sz w:val="28"/>
          <w:szCs w:val="28"/>
        </w:rPr>
        <w:t>35</w:t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โดยมีอัตราดอกเบี้ย </w:t>
      </w:r>
      <w:r w:rsidRPr="005A55A5">
        <w:rPr>
          <w:rFonts w:asciiTheme="minorBidi" w:hAnsiTheme="minorBidi" w:cstheme="minorBidi"/>
          <w:spacing w:val="-4"/>
          <w:sz w:val="28"/>
          <w:szCs w:val="28"/>
        </w:rPr>
        <w:t xml:space="preserve">TIBOR </w:t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และจะถึงกำหนดชำระภายในเดือนธันวาคม </w:t>
      </w:r>
      <w:r w:rsidR="00CE74B1" w:rsidRPr="005A55A5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 xml:space="preserve">72 </w:t>
      </w:r>
      <w:r w:rsidR="004D60BB" w:rsidRPr="005A55A5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>เงินกู้ยืมดังกล่าวค้ำประกัน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โดยสินทรัพย์ของ</w:t>
      </w:r>
      <w:r w:rsidR="00363404" w:rsidRPr="00056A0A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บริษัทและ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</w:p>
    <w:p w14:paraId="5698B713" w14:textId="1A03323B" w:rsidR="00F564EB" w:rsidRPr="00A907B0" w:rsidRDefault="00F564EB" w:rsidP="00A90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</w:p>
    <w:p w14:paraId="426B5688" w14:textId="613558B3" w:rsidR="00297667" w:rsidRPr="00A907B0" w:rsidRDefault="00297667" w:rsidP="00A907B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</w:t>
      </w:r>
      <w:r w:rsidR="00A92D47"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A907B0" w:rsidRDefault="00297667" w:rsidP="00A907B0">
      <w:pPr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A907B0" w:rsidRDefault="007C72F0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A907B0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A907B0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A907B0" w:rsidRDefault="00C42F7E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1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2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A907B0" w:rsidRDefault="00C42F7E" w:rsidP="00A907B0">
      <w:pPr>
        <w:pStyle w:val="ListParagraph"/>
        <w:tabs>
          <w:tab w:val="clear" w:pos="680"/>
          <w:tab w:val="clear" w:pos="907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19926F4E" w:rsidR="007C72F0" w:rsidRPr="00C43471" w:rsidRDefault="007C72F0" w:rsidP="00A907B0">
      <w:pPr>
        <w:pStyle w:val="ListParagraph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6" w:name="_Hlk69322219"/>
      <w:r w:rsidRPr="00A907B0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2D734C" w:rsidRPr="00A907B0">
        <w:rPr>
          <w:rFonts w:asciiTheme="minorBidi" w:hAnsiTheme="minorBidi" w:cstheme="minorBidi"/>
          <w:sz w:val="28"/>
          <w:szCs w:val="28"/>
        </w:rPr>
        <w:br/>
      </w:r>
      <w:r w:rsidRPr="00A907B0">
        <w:rPr>
          <w:rFonts w:asciiTheme="minorBidi" w:hAnsiTheme="minorBidi" w:cstheme="minorBidi"/>
          <w:sz w:val="28"/>
          <w:szCs w:val="28"/>
          <w:cs/>
        </w:rPr>
        <w:t>กำไรจากการดำเนินงาน</w:t>
      </w:r>
      <w:r w:rsidRPr="00A907B0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A907B0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 w:rsidRPr="00C43471">
        <w:rPr>
          <w:rFonts w:asciiTheme="minorBidi" w:hAnsiTheme="minorBidi" w:cstheme="minorBidi"/>
          <w:sz w:val="28"/>
          <w:szCs w:val="28"/>
          <w:cs/>
        </w:rPr>
        <w:t>เดียวกัน</w:t>
      </w:r>
    </w:p>
    <w:bookmarkEnd w:id="6"/>
    <w:p w14:paraId="35AA2D34" w14:textId="0420F57A" w:rsidR="000035AF" w:rsidRPr="00C4347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C43471" w:rsidSect="002B297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C43471" w14:paraId="71D36349" w14:textId="77777777" w:rsidTr="00AA5249">
        <w:trPr>
          <w:trHeight w:val="144"/>
          <w:tblHeader/>
        </w:trPr>
        <w:tc>
          <w:tcPr>
            <w:tcW w:w="3492" w:type="dxa"/>
            <w:vMerge w:val="restart"/>
            <w:vAlign w:val="bottom"/>
          </w:tcPr>
          <w:p w14:paraId="0EB5A81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69FEDF8F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58B" w:rsidRPr="00C43471" w14:paraId="274E2BED" w14:textId="77777777" w:rsidTr="00AA5249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4D98A9CC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vAlign w:val="bottom"/>
          </w:tcPr>
          <w:p w14:paraId="74B6D3B8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24E5272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vAlign w:val="bottom"/>
          </w:tcPr>
          <w:p w14:paraId="061C50B3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7509FB9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vAlign w:val="bottom"/>
          </w:tcPr>
          <w:p w14:paraId="3B0C34A1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E4BD5B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vAlign w:val="bottom"/>
          </w:tcPr>
          <w:p w14:paraId="1E527D10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5D948F6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EC698A" w:rsidRPr="00C43471" w14:paraId="35D4E04E" w14:textId="77777777" w:rsidTr="00AA5249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4537DB34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C922D9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3</w:t>
            </w:r>
            <w:r w:rsidR="00634DC3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0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922D9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1" w:type="dxa"/>
            <w:vAlign w:val="bottom"/>
          </w:tcPr>
          <w:p w14:paraId="4C066A87" w14:textId="736FB91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2D31ACC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BD8802" w14:textId="057B398C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3317A66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573939" w14:textId="76AD9E98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063B12F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52ECEA" w14:textId="0575C66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3F57916B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72897E" w14:textId="7994FA04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4E117586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D66BDA" w14:textId="0412693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52F4395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4808A7" w14:textId="345C1D6D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2C80F744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9AA446" w14:textId="1C5D412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499CF097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C69E8F" w14:textId="439F420E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72BD9549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14FA57" w14:textId="2E94A9F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8B6FEE" w:rsidRPr="00C43471" w14:paraId="42D574B3" w14:textId="77777777" w:rsidTr="00AA5249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08836F49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C43471" w14:paraId="1D2FBB51" w14:textId="77777777" w:rsidTr="00813A83">
        <w:trPr>
          <w:trHeight w:val="144"/>
        </w:trPr>
        <w:tc>
          <w:tcPr>
            <w:tcW w:w="3492" w:type="dxa"/>
          </w:tcPr>
          <w:p w14:paraId="11EAD60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91C9F" w:rsidRPr="00C43471" w14:paraId="6DBD9975" w14:textId="77777777" w:rsidTr="00E549DF">
        <w:trPr>
          <w:trHeight w:val="144"/>
        </w:trPr>
        <w:tc>
          <w:tcPr>
            <w:tcW w:w="3492" w:type="dxa"/>
          </w:tcPr>
          <w:p w14:paraId="4B31C647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vAlign w:val="bottom"/>
          </w:tcPr>
          <w:p w14:paraId="4F905FF1" w14:textId="638EC8DD" w:rsidR="00191C9F" w:rsidRPr="00E549DF" w:rsidRDefault="00254AB4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54AB4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254AB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54AB4">
              <w:rPr>
                <w:rFonts w:asciiTheme="minorBidi" w:hAnsiTheme="minorBidi" w:cs="Cordia New"/>
                <w:sz w:val="24"/>
                <w:szCs w:val="24"/>
                <w:cs/>
              </w:rPr>
              <w:t>959</w:t>
            </w:r>
            <w:r w:rsidRPr="00254AB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54AB4">
              <w:rPr>
                <w:rFonts w:asciiTheme="minorBidi" w:hAnsiTheme="minorBidi" w:cs="Cordia New"/>
                <w:sz w:val="24"/>
                <w:szCs w:val="24"/>
                <w:cs/>
              </w:rPr>
              <w:t>188</w:t>
            </w:r>
          </w:p>
        </w:tc>
        <w:tc>
          <w:tcPr>
            <w:tcW w:w="283" w:type="dxa"/>
          </w:tcPr>
          <w:p w14:paraId="70BD8BB2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52220" w14:textId="6D9AF27A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803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54</w:t>
            </w:r>
            <w:r>
              <w:rPr>
                <w:rFonts w:asciiTheme="minorBidi" w:hAnsiTheme="minorBidi" w:cs="Cordia New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041B0636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C9FE44" w14:textId="66E95CD0" w:rsidR="00191C9F" w:rsidRPr="00E549DF" w:rsidRDefault="00FF11C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11CF">
              <w:rPr>
                <w:rFonts w:asciiTheme="minorBidi" w:hAnsiTheme="minorBidi" w:cs="Cordia New"/>
                <w:sz w:val="24"/>
                <w:szCs w:val="24"/>
                <w:cs/>
              </w:rPr>
              <w:t>79</w:t>
            </w:r>
            <w:r w:rsidRPr="00FF11C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F11CF">
              <w:rPr>
                <w:rFonts w:asciiTheme="minorBidi" w:hAnsiTheme="minorBidi" w:cs="Cordia New"/>
                <w:sz w:val="24"/>
                <w:szCs w:val="24"/>
                <w:cs/>
              </w:rPr>
              <w:t>345</w:t>
            </w:r>
          </w:p>
        </w:tc>
        <w:tc>
          <w:tcPr>
            <w:tcW w:w="283" w:type="dxa"/>
          </w:tcPr>
          <w:p w14:paraId="2F2C3678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32632C" w14:textId="147B6C6A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327</w:t>
            </w:r>
          </w:p>
        </w:tc>
        <w:tc>
          <w:tcPr>
            <w:tcW w:w="283" w:type="dxa"/>
          </w:tcPr>
          <w:p w14:paraId="7E13770E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CB5FC0" w14:textId="4CFD5AED" w:rsidR="00191C9F" w:rsidRPr="00E549DF" w:rsidRDefault="008D4F6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D4F6E"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 w:rsidRPr="008D4F6E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8D4F6E">
              <w:rPr>
                <w:rFonts w:asciiTheme="minorBidi" w:hAnsiTheme="minorBidi" w:cs="Cordia New"/>
                <w:sz w:val="24"/>
                <w:szCs w:val="24"/>
                <w:cs/>
              </w:rPr>
              <w:t>417</w:t>
            </w:r>
          </w:p>
        </w:tc>
        <w:tc>
          <w:tcPr>
            <w:tcW w:w="283" w:type="dxa"/>
          </w:tcPr>
          <w:p w14:paraId="542538C4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FFA63F" w14:textId="6DAD2C85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191</w:t>
            </w:r>
          </w:p>
        </w:tc>
        <w:tc>
          <w:tcPr>
            <w:tcW w:w="283" w:type="dxa"/>
          </w:tcPr>
          <w:p w14:paraId="1499A012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9E9C91" w14:textId="04F037C7" w:rsidR="00191C9F" w:rsidRPr="00E549DF" w:rsidRDefault="0085570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3E95233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033B1B" w14:textId="0EC5E9AB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BFF46B6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488E07" w14:textId="20E11F7F" w:rsidR="00191C9F" w:rsidRPr="00E549DF" w:rsidRDefault="0085570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5570E">
              <w:rPr>
                <w:rFonts w:asciiTheme="minorBidi" w:hAnsiTheme="minorBidi" w:cs="Cordia New"/>
                <w:sz w:val="24"/>
                <w:szCs w:val="24"/>
                <w:cs/>
              </w:rPr>
              <w:t>4</w:t>
            </w:r>
            <w:r w:rsidRPr="0085570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sz w:val="24"/>
                <w:szCs w:val="24"/>
                <w:cs/>
              </w:rPr>
              <w:t>039</w:t>
            </w:r>
            <w:r w:rsidRPr="0085570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sz w:val="24"/>
                <w:szCs w:val="24"/>
                <w:cs/>
              </w:rPr>
              <w:t>950</w:t>
            </w:r>
          </w:p>
        </w:tc>
        <w:tc>
          <w:tcPr>
            <w:tcW w:w="284" w:type="dxa"/>
          </w:tcPr>
          <w:p w14:paraId="297DA18C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B4D34" w14:textId="00D64969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811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058</w:t>
            </w:r>
          </w:p>
        </w:tc>
      </w:tr>
      <w:tr w:rsidR="00AE00AE" w:rsidRPr="00C43471" w14:paraId="66C2B06C" w14:textId="77777777" w:rsidTr="00E549DF">
        <w:trPr>
          <w:trHeight w:val="144"/>
        </w:trPr>
        <w:tc>
          <w:tcPr>
            <w:tcW w:w="3492" w:type="dxa"/>
          </w:tcPr>
          <w:p w14:paraId="1DB507FB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FFE001" w14:textId="1B20F43F" w:rsidR="00191C9F" w:rsidRPr="00E549DF" w:rsidRDefault="00254AB4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416C91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EC73A" w14:textId="6C552854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A5DB9A9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A86E13" w14:textId="7D9D716C" w:rsidR="00191C9F" w:rsidRPr="00E549DF" w:rsidRDefault="00A3176A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3176A">
              <w:rPr>
                <w:rFonts w:asciiTheme="minorBidi" w:hAnsiTheme="minorBidi" w:cs="Cordia New"/>
                <w:sz w:val="24"/>
                <w:szCs w:val="24"/>
                <w:cs/>
              </w:rPr>
              <w:t>888</w:t>
            </w:r>
            <w:r w:rsidRPr="00A3176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3176A">
              <w:rPr>
                <w:rFonts w:asciiTheme="minorBidi" w:hAnsiTheme="minorBidi" w:cs="Cordia New"/>
                <w:sz w:val="24"/>
                <w:szCs w:val="24"/>
                <w:cs/>
              </w:rPr>
              <w:t>438</w:t>
            </w:r>
          </w:p>
        </w:tc>
        <w:tc>
          <w:tcPr>
            <w:tcW w:w="283" w:type="dxa"/>
          </w:tcPr>
          <w:p w14:paraId="40939509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C954B4" w14:textId="5DFAE431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887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985</w:t>
            </w:r>
          </w:p>
        </w:tc>
        <w:tc>
          <w:tcPr>
            <w:tcW w:w="283" w:type="dxa"/>
          </w:tcPr>
          <w:p w14:paraId="5EC386CF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179223" w14:textId="2386BE83" w:rsidR="00191C9F" w:rsidRPr="00E549DF" w:rsidRDefault="008D4F6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D4F6E">
              <w:rPr>
                <w:rFonts w:asciiTheme="minorBidi" w:hAnsiTheme="minorBidi" w:cs="Cordia New"/>
                <w:sz w:val="24"/>
                <w:szCs w:val="24"/>
                <w:cs/>
              </w:rPr>
              <w:t>128</w:t>
            </w:r>
            <w:r w:rsidRPr="008D4F6E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8D4F6E">
              <w:rPr>
                <w:rFonts w:asciiTheme="minorBidi" w:hAnsiTheme="minorBidi" w:cs="Cordia New"/>
                <w:sz w:val="24"/>
                <w:szCs w:val="24"/>
                <w:cs/>
              </w:rPr>
              <w:t>253</w:t>
            </w:r>
          </w:p>
        </w:tc>
        <w:tc>
          <w:tcPr>
            <w:tcW w:w="283" w:type="dxa"/>
          </w:tcPr>
          <w:p w14:paraId="394E0183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CCC4B" w14:textId="2791D778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292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149</w:t>
            </w:r>
          </w:p>
        </w:tc>
        <w:tc>
          <w:tcPr>
            <w:tcW w:w="283" w:type="dxa"/>
          </w:tcPr>
          <w:p w14:paraId="1A561A96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6AEF4" w14:textId="38E82600" w:rsidR="00191C9F" w:rsidRPr="00E549DF" w:rsidRDefault="0085570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5570E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85570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sz w:val="24"/>
                <w:szCs w:val="24"/>
                <w:cs/>
              </w:rPr>
              <w:t>016</w:t>
            </w:r>
            <w:r w:rsidRPr="0085570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sz w:val="24"/>
                <w:szCs w:val="24"/>
                <w:cs/>
              </w:rPr>
              <w:t>691)</w:t>
            </w:r>
          </w:p>
        </w:tc>
        <w:tc>
          <w:tcPr>
            <w:tcW w:w="283" w:type="dxa"/>
          </w:tcPr>
          <w:p w14:paraId="56B2B067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34EA" w14:textId="59A20662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180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134)</w:t>
            </w:r>
          </w:p>
        </w:tc>
        <w:tc>
          <w:tcPr>
            <w:tcW w:w="284" w:type="dxa"/>
          </w:tcPr>
          <w:p w14:paraId="74C8B225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73E09" w14:textId="530B87F2" w:rsidR="00191C9F" w:rsidRPr="00E549DF" w:rsidRDefault="0085570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C3BE34" w14:textId="77777777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4B00D" w14:textId="37CAFFEF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E00AE" w:rsidRPr="00C43471" w14:paraId="38549545" w14:textId="77777777" w:rsidTr="00E549DF">
        <w:trPr>
          <w:trHeight w:val="144"/>
        </w:trPr>
        <w:tc>
          <w:tcPr>
            <w:tcW w:w="3492" w:type="dxa"/>
          </w:tcPr>
          <w:p w14:paraId="55F706EF" w14:textId="1A8C4F2E" w:rsidR="00191C9F" w:rsidRPr="00C43471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1E7A7" w14:textId="2829AB84" w:rsidR="00191C9F" w:rsidRPr="00E549DF" w:rsidRDefault="000C6348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C6348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0C634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0C6348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959</w:t>
            </w:r>
            <w:r w:rsidRPr="000C634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0C6348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188</w:t>
            </w:r>
          </w:p>
        </w:tc>
        <w:tc>
          <w:tcPr>
            <w:tcW w:w="283" w:type="dxa"/>
          </w:tcPr>
          <w:p w14:paraId="0FB0A991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65E67D" w14:textId="19F92204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6B47FAF9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374156F" w14:textId="22A78AFD" w:rsidR="00191C9F" w:rsidRPr="00E549DF" w:rsidRDefault="008D4F6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D4F6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967</w:t>
            </w:r>
            <w:r w:rsidRPr="008D4F6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8D4F6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783</w:t>
            </w:r>
          </w:p>
        </w:tc>
        <w:tc>
          <w:tcPr>
            <w:tcW w:w="283" w:type="dxa"/>
          </w:tcPr>
          <w:p w14:paraId="57672601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9D6AC" w14:textId="7D1102CA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</w:tcPr>
          <w:p w14:paraId="7F1D43F2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0C49559" w14:textId="1313C557" w:rsidR="00191C9F" w:rsidRPr="00E549DF" w:rsidRDefault="002C7277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2C727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129</w:t>
            </w:r>
            <w:r w:rsidRPr="002C7277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 w:rsidRPr="002C727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670</w:t>
            </w:r>
          </w:p>
        </w:tc>
        <w:tc>
          <w:tcPr>
            <w:tcW w:w="283" w:type="dxa"/>
          </w:tcPr>
          <w:p w14:paraId="30A249AE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16396" w14:textId="2103EAE4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</w:tcPr>
          <w:p w14:paraId="3386675B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637DD2F" w14:textId="372557AE" w:rsidR="00191C9F" w:rsidRPr="00E549DF" w:rsidRDefault="0085570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5570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8557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016</w:t>
            </w:r>
            <w:r w:rsidRPr="008557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691)</w:t>
            </w:r>
          </w:p>
        </w:tc>
        <w:tc>
          <w:tcPr>
            <w:tcW w:w="283" w:type="dxa"/>
          </w:tcPr>
          <w:p w14:paraId="682D26B8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334819" w14:textId="37DBBF75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4" w:type="dxa"/>
          </w:tcPr>
          <w:p w14:paraId="7561A618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E2DDDB5" w14:textId="21C4C54E" w:rsidR="00191C9F" w:rsidRPr="00E549DF" w:rsidRDefault="0085570E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5570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</w:t>
            </w:r>
            <w:r w:rsidRPr="008557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039</w:t>
            </w:r>
            <w:r w:rsidRPr="008557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85570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950</w:t>
            </w:r>
          </w:p>
        </w:tc>
        <w:tc>
          <w:tcPr>
            <w:tcW w:w="284" w:type="dxa"/>
          </w:tcPr>
          <w:p w14:paraId="009F2D51" w14:textId="77777777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A379E" w14:textId="01C955E9" w:rsidR="00191C9F" w:rsidRPr="00D36737" w:rsidRDefault="00191C9F" w:rsidP="0019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811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058</w:t>
            </w:r>
          </w:p>
        </w:tc>
      </w:tr>
      <w:tr w:rsidR="0083320E" w:rsidRPr="00C43471" w14:paraId="638A96A4" w14:textId="77777777" w:rsidTr="007279C7">
        <w:trPr>
          <w:trHeight w:val="177"/>
        </w:trPr>
        <w:tc>
          <w:tcPr>
            <w:tcW w:w="3492" w:type="dxa"/>
          </w:tcPr>
          <w:p w14:paraId="1FEF5A9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C7373F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41F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A36CA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8C1BE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1779F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AD99F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1F89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F5FBC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FCA1A5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60D21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68CAC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38B30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539C3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0928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E73A0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E8F15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8013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72BDE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7ED3E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659F5885" w14:textId="77777777" w:rsidTr="007279C7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vAlign w:val="bottom"/>
          </w:tcPr>
          <w:p w14:paraId="68D8B4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A046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EB3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DBD7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E0E3B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8BFB4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32D3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E84B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9DFA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03F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73619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7458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65447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FFC9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E3A43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1F16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9D4B7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65A3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3761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223281DB" w14:textId="77777777" w:rsidTr="007279C7">
        <w:trPr>
          <w:trHeight w:val="144"/>
        </w:trPr>
        <w:tc>
          <w:tcPr>
            <w:tcW w:w="3492" w:type="dxa"/>
          </w:tcPr>
          <w:p w14:paraId="2D13CC72" w14:textId="77777777" w:rsidR="007263E1" w:rsidRPr="00E549DF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vAlign w:val="bottom"/>
          </w:tcPr>
          <w:p w14:paraId="6B96FA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7CA5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A9DB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D11FB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B809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40B5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89C75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B0413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2F68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789C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1A51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C3958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4C3AC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76C85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19849" w14:textId="00CAC27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6C161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7531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5B1C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B8CB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17645" w:rsidRPr="00C43471" w14:paraId="5CD6531A" w14:textId="77777777" w:rsidTr="00E549DF">
        <w:trPr>
          <w:trHeight w:val="144"/>
        </w:trPr>
        <w:tc>
          <w:tcPr>
            <w:tcW w:w="3492" w:type="dxa"/>
          </w:tcPr>
          <w:p w14:paraId="06AC7093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vAlign w:val="bottom"/>
          </w:tcPr>
          <w:p w14:paraId="20676BDB" w14:textId="5A46DA58" w:rsidR="00A17645" w:rsidRPr="00E549DF" w:rsidRDefault="00254AB4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AA169BB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1F51C" w14:textId="5C95A365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124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8</w:t>
            </w:r>
            <w:r>
              <w:rPr>
                <w:rFonts w:asciiTheme="minorBidi" w:hAnsiTheme="minorBidi" w:cs="Cordia New"/>
                <w:sz w:val="24"/>
                <w:szCs w:val="24"/>
              </w:rPr>
              <w:t>60</w:t>
            </w:r>
          </w:p>
        </w:tc>
        <w:tc>
          <w:tcPr>
            <w:tcW w:w="283" w:type="dxa"/>
          </w:tcPr>
          <w:p w14:paraId="12052CA2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8E072F" w14:textId="23234AB5" w:rsidR="00A17645" w:rsidRPr="00E549DF" w:rsidRDefault="00B04F5D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04F5D">
              <w:rPr>
                <w:rFonts w:asciiTheme="minorBidi" w:hAnsiTheme="minorBidi" w:cs="Cordia New"/>
                <w:sz w:val="24"/>
                <w:szCs w:val="24"/>
                <w:cs/>
              </w:rPr>
              <w:t>888</w:t>
            </w:r>
            <w:r w:rsidRPr="00B04F5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B04F5D">
              <w:rPr>
                <w:rFonts w:asciiTheme="minorBidi" w:hAnsiTheme="minorBidi" w:cs="Cordia New"/>
                <w:sz w:val="24"/>
                <w:szCs w:val="24"/>
                <w:cs/>
              </w:rPr>
              <w:t>438</w:t>
            </w:r>
          </w:p>
        </w:tc>
        <w:tc>
          <w:tcPr>
            <w:tcW w:w="283" w:type="dxa"/>
          </w:tcPr>
          <w:p w14:paraId="42B68917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60A4C" w14:textId="751EF4A1" w:rsidR="00A17645" w:rsidRPr="00B140B1" w:rsidRDefault="00B140B1" w:rsidP="00B1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B140B1">
              <w:rPr>
                <w:rFonts w:asciiTheme="minorBidi" w:hAnsiTheme="minorBidi" w:cs="Cordia New"/>
                <w:sz w:val="24"/>
                <w:szCs w:val="24"/>
              </w:rPr>
              <w:t>887,985</w:t>
            </w:r>
          </w:p>
        </w:tc>
        <w:tc>
          <w:tcPr>
            <w:tcW w:w="283" w:type="dxa"/>
          </w:tcPr>
          <w:p w14:paraId="35B608BC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9E958" w14:textId="410E78F4" w:rsidR="00A17645" w:rsidRPr="00E549DF" w:rsidRDefault="0078197E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8197E">
              <w:rPr>
                <w:rFonts w:asciiTheme="minorBidi" w:hAnsiTheme="minorBidi" w:cs="Cordia New"/>
                <w:sz w:val="24"/>
                <w:szCs w:val="24"/>
                <w:cs/>
              </w:rPr>
              <w:t>119</w:t>
            </w:r>
            <w:r w:rsidRPr="0078197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8197E">
              <w:rPr>
                <w:rFonts w:asciiTheme="minorBidi" w:hAnsiTheme="minorBidi" w:cs="Cordia New"/>
                <w:sz w:val="24"/>
                <w:szCs w:val="24"/>
                <w:cs/>
              </w:rPr>
              <w:t>805</w:t>
            </w:r>
          </w:p>
        </w:tc>
        <w:tc>
          <w:tcPr>
            <w:tcW w:w="283" w:type="dxa"/>
          </w:tcPr>
          <w:p w14:paraId="16F98EAB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2E459" w14:textId="669ECC0E" w:rsidR="00A17645" w:rsidRPr="00C43471" w:rsidRDefault="008E6BA2" w:rsidP="008E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E6BA2">
              <w:rPr>
                <w:rFonts w:asciiTheme="minorBidi" w:hAnsiTheme="minorBidi" w:cstheme="minorBidi"/>
                <w:sz w:val="24"/>
                <w:szCs w:val="24"/>
              </w:rPr>
              <w:t>288,298</w:t>
            </w:r>
          </w:p>
        </w:tc>
        <w:tc>
          <w:tcPr>
            <w:tcW w:w="283" w:type="dxa"/>
          </w:tcPr>
          <w:p w14:paraId="615F2D4E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59F6A9" w14:textId="7BA2D8D0" w:rsidR="00A17645" w:rsidRPr="00E549DF" w:rsidRDefault="00436643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36643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43664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36643">
              <w:rPr>
                <w:rFonts w:asciiTheme="minorBidi" w:hAnsiTheme="minorBidi" w:cs="Cordia New"/>
                <w:sz w:val="24"/>
                <w:szCs w:val="24"/>
                <w:cs/>
              </w:rPr>
              <w:t>008</w:t>
            </w:r>
            <w:r w:rsidRPr="0043664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36643">
              <w:rPr>
                <w:rFonts w:asciiTheme="minorBidi" w:hAnsiTheme="minorBidi" w:cs="Cordia New"/>
                <w:sz w:val="24"/>
                <w:szCs w:val="24"/>
                <w:cs/>
              </w:rPr>
              <w:t>243)</w:t>
            </w:r>
          </w:p>
        </w:tc>
        <w:tc>
          <w:tcPr>
            <w:tcW w:w="283" w:type="dxa"/>
          </w:tcPr>
          <w:p w14:paraId="65586565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36AFC8" w14:textId="6D524B6C" w:rsidR="00A17645" w:rsidRPr="008639E7" w:rsidRDefault="008639E7" w:rsidP="008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639E7">
              <w:rPr>
                <w:rFonts w:asciiTheme="minorBidi" w:hAnsiTheme="minorBidi" w:cstheme="minorBidi"/>
                <w:sz w:val="24"/>
                <w:szCs w:val="24"/>
              </w:rPr>
              <w:t>(1,176,283)</w:t>
            </w:r>
          </w:p>
        </w:tc>
        <w:tc>
          <w:tcPr>
            <w:tcW w:w="284" w:type="dxa"/>
          </w:tcPr>
          <w:p w14:paraId="4C024833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989D61" w14:textId="2929EBE9" w:rsidR="00A17645" w:rsidRPr="00E549DF" w:rsidRDefault="008F734B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463E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FDA4558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A2EFCD" w14:textId="0F9EAB45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639E7">
              <w:rPr>
                <w:rFonts w:asciiTheme="minorBidi" w:hAnsiTheme="minorBidi" w:cstheme="minorBidi"/>
                <w:sz w:val="24"/>
                <w:szCs w:val="24"/>
                <w:cs/>
              </w:rPr>
              <w:t>124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639E7">
              <w:rPr>
                <w:rFonts w:asciiTheme="minorBidi" w:hAnsiTheme="minorBidi" w:cstheme="minorBidi"/>
                <w:sz w:val="24"/>
                <w:szCs w:val="24"/>
                <w:cs/>
              </w:rPr>
              <w:t>8</w:t>
            </w:r>
            <w:r w:rsidRPr="008639E7">
              <w:rPr>
                <w:rFonts w:asciiTheme="minorBidi" w:hAnsiTheme="minorBidi" w:cstheme="minorBidi"/>
                <w:sz w:val="24"/>
                <w:szCs w:val="24"/>
              </w:rPr>
              <w:t>60</w:t>
            </w:r>
          </w:p>
        </w:tc>
      </w:tr>
      <w:tr w:rsidR="00A17645" w:rsidRPr="00C43471" w14:paraId="0307EEEF" w14:textId="77777777" w:rsidTr="00E549DF">
        <w:trPr>
          <w:trHeight w:val="144"/>
        </w:trPr>
        <w:tc>
          <w:tcPr>
            <w:tcW w:w="3492" w:type="dxa"/>
          </w:tcPr>
          <w:p w14:paraId="1D288A56" w14:textId="5A38C6C9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vAlign w:val="bottom"/>
          </w:tcPr>
          <w:p w14:paraId="374FC0BC" w14:textId="6B334A6B" w:rsidR="00A17645" w:rsidRPr="00E549DF" w:rsidRDefault="00254AB4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A1CEAE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82AFA5" w14:textId="73AA333A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991CE3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F62966" w14:textId="20DCAE32" w:rsidR="00A17645" w:rsidRPr="00E549DF" w:rsidRDefault="003378B0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361</w:t>
            </w:r>
          </w:p>
        </w:tc>
        <w:tc>
          <w:tcPr>
            <w:tcW w:w="283" w:type="dxa"/>
          </w:tcPr>
          <w:p w14:paraId="259F0E7D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BA27B" w14:textId="2DF38ED8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327</w:t>
            </w:r>
          </w:p>
        </w:tc>
        <w:tc>
          <w:tcPr>
            <w:tcW w:w="283" w:type="dxa"/>
          </w:tcPr>
          <w:p w14:paraId="0D95370E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6DDCEB" w14:textId="76737B6F" w:rsidR="00A17645" w:rsidRPr="00E549DF" w:rsidRDefault="00F15F5A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F15F5A">
              <w:rPr>
                <w:rFonts w:asciiTheme="minorBidi" w:hAnsiTheme="minorBidi" w:cstheme="minorBidi"/>
                <w:sz w:val="24"/>
                <w:szCs w:val="24"/>
              </w:rPr>
              <w:t>8,448</w:t>
            </w:r>
          </w:p>
        </w:tc>
        <w:tc>
          <w:tcPr>
            <w:tcW w:w="283" w:type="dxa"/>
          </w:tcPr>
          <w:p w14:paraId="01C0EC21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2F6FC6" w14:textId="52835FD2" w:rsidR="00A17645" w:rsidRPr="007E098A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E6BA2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8E6BA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E6BA2">
              <w:rPr>
                <w:rFonts w:asciiTheme="minorBidi" w:hAnsiTheme="minorBidi" w:cstheme="minorBidi" w:hint="cs"/>
                <w:sz w:val="24"/>
                <w:szCs w:val="24"/>
                <w:cs/>
              </w:rPr>
              <w:t>851</w:t>
            </w:r>
          </w:p>
        </w:tc>
        <w:tc>
          <w:tcPr>
            <w:tcW w:w="283" w:type="dxa"/>
          </w:tcPr>
          <w:p w14:paraId="73DFEB33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4F066D" w14:textId="1F3FA8EB" w:rsidR="00A17645" w:rsidRPr="00E549DF" w:rsidRDefault="00436643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36643">
              <w:rPr>
                <w:rFonts w:asciiTheme="minorBidi" w:hAnsiTheme="minorBidi" w:cs="Cordia New"/>
                <w:sz w:val="24"/>
                <w:szCs w:val="24"/>
                <w:cs/>
              </w:rPr>
              <w:t>(8</w:t>
            </w:r>
            <w:r w:rsidRPr="0043664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36643">
              <w:rPr>
                <w:rFonts w:asciiTheme="minorBidi" w:hAnsiTheme="minorBidi" w:cs="Cordia New"/>
                <w:sz w:val="24"/>
                <w:szCs w:val="24"/>
                <w:cs/>
              </w:rPr>
              <w:t>448)</w:t>
            </w:r>
          </w:p>
        </w:tc>
        <w:tc>
          <w:tcPr>
            <w:tcW w:w="283" w:type="dxa"/>
          </w:tcPr>
          <w:p w14:paraId="22B66A07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0E4DB5" w14:textId="07CF66C8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639E7">
              <w:rPr>
                <w:rFonts w:asciiTheme="minorBidi" w:hAnsiTheme="minorBidi" w:cstheme="minorBidi"/>
                <w:sz w:val="24"/>
                <w:szCs w:val="24"/>
                <w:cs/>
              </w:rPr>
              <w:t>(3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639E7">
              <w:rPr>
                <w:rFonts w:asciiTheme="minorBidi" w:hAnsiTheme="minorBidi" w:cstheme="minorBidi"/>
                <w:sz w:val="24"/>
                <w:szCs w:val="24"/>
                <w:cs/>
              </w:rPr>
              <w:t>851)</w:t>
            </w:r>
          </w:p>
        </w:tc>
        <w:tc>
          <w:tcPr>
            <w:tcW w:w="284" w:type="dxa"/>
          </w:tcPr>
          <w:p w14:paraId="7EC7F74F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679ABE" w14:textId="1E269CB1" w:rsidR="00A17645" w:rsidRPr="00E549DF" w:rsidRDefault="001C3EEF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C3EEF">
              <w:rPr>
                <w:rFonts w:asciiTheme="minorBidi" w:hAnsiTheme="minorBidi" w:cs="Cordia New"/>
                <w:sz w:val="24"/>
                <w:szCs w:val="24"/>
                <w:cs/>
              </w:rPr>
              <w:t>361</w:t>
            </w:r>
          </w:p>
        </w:tc>
        <w:tc>
          <w:tcPr>
            <w:tcW w:w="284" w:type="dxa"/>
          </w:tcPr>
          <w:p w14:paraId="19A84D68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AE5536" w14:textId="002BC99E" w:rsidR="00A17645" w:rsidRPr="00C43471" w:rsidRDefault="003B26BC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B26BC">
              <w:rPr>
                <w:rFonts w:asciiTheme="minorBidi" w:hAnsiTheme="minorBidi" w:cs="Cordia New"/>
                <w:sz w:val="24"/>
                <w:szCs w:val="24"/>
                <w:cs/>
              </w:rPr>
              <w:t>6</w:t>
            </w:r>
            <w:r w:rsidRPr="003B26B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3B26BC">
              <w:rPr>
                <w:rFonts w:asciiTheme="minorBidi" w:hAnsiTheme="minorBidi" w:cs="Cordia New"/>
                <w:sz w:val="24"/>
                <w:szCs w:val="24"/>
                <w:cs/>
              </w:rPr>
              <w:t>327</w:t>
            </w:r>
          </w:p>
        </w:tc>
      </w:tr>
      <w:tr w:rsidR="00AE00AE" w:rsidRPr="00C43471" w14:paraId="226993F7" w14:textId="77777777" w:rsidTr="00E549DF">
        <w:trPr>
          <w:trHeight w:val="144"/>
        </w:trPr>
        <w:tc>
          <w:tcPr>
            <w:tcW w:w="3492" w:type="dxa"/>
          </w:tcPr>
          <w:p w14:paraId="7452C461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44C2B0" w14:textId="51DB9838" w:rsidR="00A17645" w:rsidRPr="00E549DF" w:rsidRDefault="00EA2AA6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2AA6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EA2AA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A2AA6">
              <w:rPr>
                <w:rFonts w:asciiTheme="minorBidi" w:hAnsiTheme="minorBidi" w:cs="Cordia New"/>
                <w:sz w:val="24"/>
                <w:szCs w:val="24"/>
                <w:cs/>
              </w:rPr>
              <w:t>959</w:t>
            </w:r>
            <w:r w:rsidRPr="00EA2AA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A2AA6">
              <w:rPr>
                <w:rFonts w:asciiTheme="minorBidi" w:hAnsiTheme="minorBidi" w:cs="Cordia New"/>
                <w:sz w:val="24"/>
                <w:szCs w:val="24"/>
                <w:cs/>
              </w:rPr>
              <w:t>188</w:t>
            </w:r>
          </w:p>
        </w:tc>
        <w:tc>
          <w:tcPr>
            <w:tcW w:w="283" w:type="dxa"/>
          </w:tcPr>
          <w:p w14:paraId="36EDA0BF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C8BD0" w14:textId="637C3A98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678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68</w:t>
            </w:r>
            <w:r>
              <w:rPr>
                <w:rFonts w:asciiTheme="minorBidi" w:hAnsiTheme="minorBidi" w:cs="Cordia New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0ECC8EE5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92A2FC" w14:textId="09DA9E1E" w:rsidR="00A17645" w:rsidRPr="003B26BC" w:rsidRDefault="003378B0" w:rsidP="003B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3378B0">
              <w:rPr>
                <w:rFonts w:asciiTheme="minorBidi" w:hAnsiTheme="minorBidi" w:cs="Cordia New"/>
                <w:sz w:val="24"/>
                <w:szCs w:val="24"/>
              </w:rPr>
              <w:t>78,984</w:t>
            </w:r>
          </w:p>
        </w:tc>
        <w:tc>
          <w:tcPr>
            <w:tcW w:w="283" w:type="dxa"/>
          </w:tcPr>
          <w:p w14:paraId="0C837571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3D2600" w14:textId="3FF54626" w:rsidR="00A17645" w:rsidRPr="00C43471" w:rsidRDefault="00B140B1" w:rsidP="00B1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6E79F73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DCC342" w14:textId="368CB181" w:rsidR="00A17645" w:rsidRPr="00E549DF" w:rsidRDefault="00F15F5A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F15F5A">
              <w:rPr>
                <w:rFonts w:asciiTheme="minorBidi" w:hAnsiTheme="minorBidi" w:cstheme="minorBidi"/>
                <w:sz w:val="24"/>
                <w:szCs w:val="24"/>
              </w:rPr>
              <w:t>1,417</w:t>
            </w:r>
          </w:p>
        </w:tc>
        <w:tc>
          <w:tcPr>
            <w:tcW w:w="283" w:type="dxa"/>
          </w:tcPr>
          <w:p w14:paraId="763BBBED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56429" w14:textId="2ACA5A24" w:rsidR="00A17645" w:rsidRPr="00B57DD8" w:rsidRDefault="008E6BA2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E6BA2">
              <w:rPr>
                <w:rFonts w:asciiTheme="minorBidi" w:hAnsiTheme="minorBidi" w:cs="Cordia New"/>
                <w:sz w:val="24"/>
                <w:szCs w:val="24"/>
              </w:rPr>
              <w:t>1,191</w:t>
            </w:r>
          </w:p>
        </w:tc>
        <w:tc>
          <w:tcPr>
            <w:tcW w:w="283" w:type="dxa"/>
          </w:tcPr>
          <w:p w14:paraId="20007CD8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C23F5D" w14:textId="4CC851B3" w:rsidR="00A17645" w:rsidRPr="00E549DF" w:rsidRDefault="008F734B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463E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005A4E8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351E" w14:textId="6E554767" w:rsidR="00A17645" w:rsidRPr="00C43471" w:rsidRDefault="008639E7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7C69BC3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5255D8" w14:textId="6CE7F718" w:rsidR="00A17645" w:rsidRPr="00E549DF" w:rsidRDefault="001C3EEF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C3EEF">
              <w:rPr>
                <w:rFonts w:asciiTheme="minorBidi" w:hAnsiTheme="minorBidi" w:cs="Cordia New"/>
                <w:sz w:val="24"/>
                <w:szCs w:val="24"/>
                <w:cs/>
              </w:rPr>
              <w:t>4</w:t>
            </w:r>
            <w:r w:rsidRPr="001C3EEF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1C3EEF">
              <w:rPr>
                <w:rFonts w:asciiTheme="minorBidi" w:hAnsiTheme="minorBidi" w:cs="Cordia New"/>
                <w:sz w:val="24"/>
                <w:szCs w:val="24"/>
                <w:cs/>
              </w:rPr>
              <w:t>039</w:t>
            </w:r>
            <w:r w:rsidRPr="001C3EEF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1C3EEF">
              <w:rPr>
                <w:rFonts w:asciiTheme="minorBidi" w:hAnsiTheme="minorBidi" w:cs="Cordia New"/>
                <w:sz w:val="24"/>
                <w:szCs w:val="24"/>
                <w:cs/>
              </w:rPr>
              <w:t>589</w:t>
            </w:r>
          </w:p>
        </w:tc>
        <w:tc>
          <w:tcPr>
            <w:tcW w:w="284" w:type="dxa"/>
          </w:tcPr>
          <w:p w14:paraId="56B3F651" w14:textId="77777777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D59C4" w14:textId="6E1376F4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679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</w:tr>
      <w:tr w:rsidR="00AE00AE" w:rsidRPr="00C43471" w14:paraId="449F6EEA" w14:textId="77777777" w:rsidTr="00E549DF">
        <w:trPr>
          <w:trHeight w:val="144"/>
        </w:trPr>
        <w:tc>
          <w:tcPr>
            <w:tcW w:w="3492" w:type="dxa"/>
          </w:tcPr>
          <w:p w14:paraId="475E2373" w14:textId="7C122958" w:rsidR="00A17645" w:rsidRPr="00C43471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DFE1" w14:textId="52C8F6CB" w:rsidR="00A17645" w:rsidRPr="00E549DF" w:rsidRDefault="00EA2AA6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A2AA6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EA2AA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EA2AA6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959</w:t>
            </w:r>
            <w:r w:rsidRPr="00EA2AA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EA2AA6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188</w:t>
            </w:r>
          </w:p>
        </w:tc>
        <w:tc>
          <w:tcPr>
            <w:tcW w:w="283" w:type="dxa"/>
          </w:tcPr>
          <w:p w14:paraId="14D359D6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A28D5" w14:textId="2FE0C33E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6B6D3A4C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8625FAB" w14:textId="4E739B8E" w:rsidR="00A17645" w:rsidRPr="00E549DF" w:rsidRDefault="006E6402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E640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967</w:t>
            </w:r>
            <w:r w:rsidRPr="006E64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6E640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783</w:t>
            </w:r>
          </w:p>
        </w:tc>
        <w:tc>
          <w:tcPr>
            <w:tcW w:w="283" w:type="dxa"/>
          </w:tcPr>
          <w:p w14:paraId="50FD147D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7D26F" w14:textId="06932220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</w:tcPr>
          <w:p w14:paraId="7F20A9B0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31ABC13" w14:textId="497A34A9" w:rsidR="00A17645" w:rsidRPr="00E549DF" w:rsidRDefault="00F15F5A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F15F5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129</w:t>
            </w:r>
            <w:r w:rsidRPr="00F15F5A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 w:rsidRPr="00F15F5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670</w:t>
            </w:r>
          </w:p>
        </w:tc>
        <w:tc>
          <w:tcPr>
            <w:tcW w:w="283" w:type="dxa"/>
          </w:tcPr>
          <w:p w14:paraId="53ADF78C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E9D1C" w14:textId="2D433E2D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</w:tcPr>
          <w:p w14:paraId="69DE208C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99391D9" w14:textId="6F53DDCD" w:rsidR="00A17645" w:rsidRPr="00E549DF" w:rsidRDefault="008F734B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F734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8F734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8F734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016</w:t>
            </w:r>
            <w:r w:rsidRPr="008F734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8F734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691)</w:t>
            </w:r>
          </w:p>
        </w:tc>
        <w:tc>
          <w:tcPr>
            <w:tcW w:w="283" w:type="dxa"/>
          </w:tcPr>
          <w:p w14:paraId="7D4EF663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F3BE2" w14:textId="45403E5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4" w:type="dxa"/>
          </w:tcPr>
          <w:p w14:paraId="4FB93A1F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FF79C1E" w14:textId="39B356E6" w:rsidR="00A17645" w:rsidRPr="00E549DF" w:rsidRDefault="009477B9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477B9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</w:t>
            </w:r>
            <w:r w:rsidRPr="009477B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9477B9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039</w:t>
            </w:r>
            <w:r w:rsidRPr="009477B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9477B9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950</w:t>
            </w:r>
          </w:p>
        </w:tc>
        <w:tc>
          <w:tcPr>
            <w:tcW w:w="284" w:type="dxa"/>
          </w:tcPr>
          <w:p w14:paraId="292CF11C" w14:textId="77777777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A7A37" w14:textId="57B70B5A" w:rsidR="00A17645" w:rsidRPr="00D36737" w:rsidRDefault="00A17645" w:rsidP="00A17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811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058</w:t>
            </w:r>
          </w:p>
        </w:tc>
      </w:tr>
      <w:tr w:rsidR="0083320E" w:rsidRPr="00C43471" w14:paraId="4F5AD3C5" w14:textId="77777777" w:rsidTr="007279C7">
        <w:trPr>
          <w:trHeight w:val="144"/>
        </w:trPr>
        <w:tc>
          <w:tcPr>
            <w:tcW w:w="3492" w:type="dxa"/>
          </w:tcPr>
          <w:p w14:paraId="336EE62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080CD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51AA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006663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8CEA0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FC0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D598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476B9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86A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317FC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4205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1E52DE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1E41F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3D4AA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34B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397BC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374D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7AF8C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4BE64C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2DB3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7DF5FF6F" w14:textId="77777777" w:rsidTr="007279C7">
        <w:trPr>
          <w:trHeight w:val="144"/>
        </w:trPr>
        <w:tc>
          <w:tcPr>
            <w:tcW w:w="3492" w:type="dxa"/>
          </w:tcPr>
          <w:p w14:paraId="6A7B114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vAlign w:val="bottom"/>
          </w:tcPr>
          <w:p w14:paraId="0E5262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156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709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25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9128B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D3FE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E2BDC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97B4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F7E65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4C57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01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1D99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08BA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1A804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6F76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3D462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B991B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D193A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60E7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54751" w:rsidRPr="00C43471" w14:paraId="7FC66AE9" w14:textId="77777777" w:rsidTr="00E549DF">
        <w:trPr>
          <w:trHeight w:val="144"/>
        </w:trPr>
        <w:tc>
          <w:tcPr>
            <w:tcW w:w="3492" w:type="dxa"/>
          </w:tcPr>
          <w:p w14:paraId="61555077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vAlign w:val="bottom"/>
          </w:tcPr>
          <w:p w14:paraId="20FCCAE9" w14:textId="460A6DD4" w:rsidR="00E54751" w:rsidRPr="00C43471" w:rsidRDefault="009477B9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477B9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9477B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477B9">
              <w:rPr>
                <w:rFonts w:asciiTheme="minorBidi" w:hAnsiTheme="minorBidi" w:cs="Cordia New"/>
                <w:sz w:val="24"/>
                <w:szCs w:val="24"/>
                <w:cs/>
              </w:rPr>
              <w:t>736</w:t>
            </w:r>
            <w:r w:rsidRPr="009477B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477B9">
              <w:rPr>
                <w:rFonts w:asciiTheme="minorBidi" w:hAnsiTheme="minorBidi" w:cs="Cordia New"/>
                <w:sz w:val="24"/>
                <w:szCs w:val="24"/>
                <w:cs/>
              </w:rPr>
              <w:t>094</w:t>
            </w:r>
          </w:p>
        </w:tc>
        <w:tc>
          <w:tcPr>
            <w:tcW w:w="283" w:type="dxa"/>
          </w:tcPr>
          <w:p w14:paraId="1D0112C8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A36BB" w14:textId="3492069B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435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89</w:t>
            </w:r>
            <w:r>
              <w:rPr>
                <w:rFonts w:asciiTheme="minorBidi" w:hAnsiTheme="minorBidi" w:cs="Cordia New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4D5286FD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1176B1" w14:textId="0D936EC2" w:rsidR="00E54751" w:rsidRPr="00C43471" w:rsidRDefault="00731C43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1C43">
              <w:rPr>
                <w:rFonts w:asciiTheme="minorBidi" w:hAnsiTheme="minorBidi" w:cs="Cordia New"/>
                <w:sz w:val="24"/>
                <w:szCs w:val="24"/>
                <w:cs/>
              </w:rPr>
              <w:t>967</w:t>
            </w:r>
            <w:r w:rsidRPr="00731C4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31C43">
              <w:rPr>
                <w:rFonts w:asciiTheme="minorBidi" w:hAnsiTheme="minorBidi" w:cs="Cordia New"/>
                <w:sz w:val="24"/>
                <w:szCs w:val="24"/>
                <w:cs/>
              </w:rPr>
              <w:t>783</w:t>
            </w:r>
          </w:p>
        </w:tc>
        <w:tc>
          <w:tcPr>
            <w:tcW w:w="283" w:type="dxa"/>
          </w:tcPr>
          <w:p w14:paraId="23035BE3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E8E968" w14:textId="7DBDEC40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894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</w:tcPr>
          <w:p w14:paraId="4C4F21BB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CDF2CE" w14:textId="19D32739" w:rsidR="00E54751" w:rsidRPr="008E5AC5" w:rsidRDefault="00731C43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731C43">
              <w:rPr>
                <w:rFonts w:asciiTheme="minorBidi" w:hAnsiTheme="minorBidi" w:cs="Cordia New"/>
                <w:sz w:val="24"/>
                <w:szCs w:val="24"/>
                <w:cs/>
              </w:rPr>
              <w:t>129</w:t>
            </w:r>
            <w:r w:rsidRPr="00731C43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731C43">
              <w:rPr>
                <w:rFonts w:asciiTheme="minorBidi" w:hAnsiTheme="minorBidi" w:cs="Cordia New"/>
                <w:sz w:val="24"/>
                <w:szCs w:val="24"/>
                <w:cs/>
              </w:rPr>
              <w:t>670</w:t>
            </w:r>
          </w:p>
        </w:tc>
        <w:tc>
          <w:tcPr>
            <w:tcW w:w="283" w:type="dxa"/>
          </w:tcPr>
          <w:p w14:paraId="01E88395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0CAE30" w14:textId="2A02814D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293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</w:tcPr>
          <w:p w14:paraId="11835716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0A3D5" w14:textId="0FA59513" w:rsidR="00E54751" w:rsidRPr="00C43471" w:rsidRDefault="00F42A9F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42A9F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F42A9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42A9F">
              <w:rPr>
                <w:rFonts w:asciiTheme="minorBidi" w:hAnsiTheme="minorBidi" w:cs="Cordia New"/>
                <w:sz w:val="24"/>
                <w:szCs w:val="24"/>
                <w:cs/>
              </w:rPr>
              <w:t>016</w:t>
            </w:r>
            <w:r w:rsidRPr="00F42A9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42A9F">
              <w:rPr>
                <w:rFonts w:asciiTheme="minorBidi" w:hAnsiTheme="minorBidi" w:cs="Cordia New"/>
                <w:sz w:val="24"/>
                <w:szCs w:val="24"/>
                <w:cs/>
              </w:rPr>
              <w:t>691)</w:t>
            </w:r>
          </w:p>
        </w:tc>
        <w:tc>
          <w:tcPr>
            <w:tcW w:w="283" w:type="dxa"/>
          </w:tcPr>
          <w:p w14:paraId="718A0F19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722180" w14:textId="4B2046FB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180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134)</w:t>
            </w:r>
          </w:p>
        </w:tc>
        <w:tc>
          <w:tcPr>
            <w:tcW w:w="284" w:type="dxa"/>
          </w:tcPr>
          <w:p w14:paraId="2D7C093D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7B258E" w14:textId="21EE8780" w:rsidR="00E54751" w:rsidRPr="00C43471" w:rsidRDefault="00AC4BAB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C4BAB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AC4BA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C4BAB">
              <w:rPr>
                <w:rFonts w:asciiTheme="minorBidi" w:hAnsiTheme="minorBidi" w:cs="Cordia New"/>
                <w:sz w:val="24"/>
                <w:szCs w:val="24"/>
                <w:cs/>
              </w:rPr>
              <w:t>816</w:t>
            </w:r>
            <w:r w:rsidRPr="00AC4BA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C4BAB">
              <w:rPr>
                <w:rFonts w:asciiTheme="minorBidi" w:hAnsiTheme="minorBidi" w:cs="Cordia New"/>
                <w:sz w:val="24"/>
                <w:szCs w:val="24"/>
                <w:cs/>
              </w:rPr>
              <w:t>856</w:t>
            </w:r>
          </w:p>
        </w:tc>
        <w:tc>
          <w:tcPr>
            <w:tcW w:w="284" w:type="dxa"/>
          </w:tcPr>
          <w:p w14:paraId="315C7B80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A98D8" w14:textId="7B85F1B0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443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40</w:t>
            </w:r>
            <w:r>
              <w:rPr>
                <w:rFonts w:asciiTheme="minorBidi" w:hAnsiTheme="minorBidi" w:cs="Cordia New"/>
                <w:sz w:val="24"/>
                <w:szCs w:val="24"/>
              </w:rPr>
              <w:t>8</w:t>
            </w:r>
          </w:p>
        </w:tc>
      </w:tr>
      <w:tr w:rsidR="00E54751" w:rsidRPr="00C43471" w14:paraId="70E9B2B9" w14:textId="77777777" w:rsidTr="00E549DF">
        <w:trPr>
          <w:trHeight w:val="144"/>
        </w:trPr>
        <w:tc>
          <w:tcPr>
            <w:tcW w:w="3492" w:type="dxa"/>
          </w:tcPr>
          <w:p w14:paraId="7A0061AE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vAlign w:val="bottom"/>
          </w:tcPr>
          <w:p w14:paraId="7BB045EC" w14:textId="29BACCA7" w:rsidR="00E54751" w:rsidRPr="00C43471" w:rsidRDefault="00254AB4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477565C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38E95A" w14:textId="61142B71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124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8</w:t>
            </w:r>
            <w:r>
              <w:rPr>
                <w:rFonts w:asciiTheme="minorBidi" w:hAnsiTheme="minorBidi" w:cs="Cordia New"/>
                <w:sz w:val="24"/>
                <w:szCs w:val="24"/>
              </w:rPr>
              <w:t>60</w:t>
            </w:r>
          </w:p>
        </w:tc>
        <w:tc>
          <w:tcPr>
            <w:tcW w:w="283" w:type="dxa"/>
          </w:tcPr>
          <w:p w14:paraId="5F5D0B0B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7D8DAD" w14:textId="77A8160D" w:rsidR="00E54751" w:rsidRPr="00C43471" w:rsidRDefault="00254AB4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EB0CFCE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210740" w14:textId="7A1D4703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E1FEDED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F78878" w14:textId="5CDA00E2" w:rsidR="00E54751" w:rsidRPr="00206256" w:rsidRDefault="00731C43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3B4898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5CE9BA" w14:textId="3D272C22" w:rsidR="00E54751" w:rsidRPr="00206256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87F5DBD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3BD4FA" w14:textId="7D92C47D" w:rsidR="00E54751" w:rsidRPr="00C43471" w:rsidRDefault="00F42A9F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766794D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4849D3" w14:textId="304FF62F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450F19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611E34" w14:textId="263237C4" w:rsidR="00E54751" w:rsidRPr="00C43471" w:rsidRDefault="00AC4BAB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1D08EEC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07F25C" w14:textId="5C95F169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124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8</w:t>
            </w:r>
            <w:r>
              <w:rPr>
                <w:rFonts w:asciiTheme="minorBidi" w:hAnsiTheme="minorBidi" w:cs="Cordia New"/>
                <w:sz w:val="24"/>
                <w:szCs w:val="24"/>
              </w:rPr>
              <w:t>60</w:t>
            </w:r>
          </w:p>
        </w:tc>
      </w:tr>
      <w:tr w:rsidR="00AE00AE" w:rsidRPr="00C43471" w14:paraId="3033B2C4" w14:textId="77777777" w:rsidTr="00E549DF">
        <w:trPr>
          <w:trHeight w:val="144"/>
        </w:trPr>
        <w:tc>
          <w:tcPr>
            <w:tcW w:w="3492" w:type="dxa"/>
          </w:tcPr>
          <w:p w14:paraId="507A5459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02BEF7" w14:textId="18C3F059" w:rsidR="00E54751" w:rsidRPr="00C43471" w:rsidRDefault="000E6694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6694">
              <w:rPr>
                <w:rFonts w:asciiTheme="minorBidi" w:hAnsiTheme="minorBidi" w:cs="Cordia New"/>
                <w:sz w:val="24"/>
                <w:szCs w:val="24"/>
                <w:cs/>
              </w:rPr>
              <w:t>223</w:t>
            </w:r>
            <w:r w:rsidRPr="000E669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E6694">
              <w:rPr>
                <w:rFonts w:asciiTheme="minorBidi" w:hAnsiTheme="minorBidi" w:cs="Cordia New"/>
                <w:sz w:val="24"/>
                <w:szCs w:val="24"/>
                <w:cs/>
              </w:rPr>
              <w:t>094</w:t>
            </w:r>
          </w:p>
        </w:tc>
        <w:tc>
          <w:tcPr>
            <w:tcW w:w="283" w:type="dxa"/>
          </w:tcPr>
          <w:p w14:paraId="0464BB0A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80FAE" w14:textId="5DD384A9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242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790</w:t>
            </w:r>
          </w:p>
        </w:tc>
        <w:tc>
          <w:tcPr>
            <w:tcW w:w="283" w:type="dxa"/>
          </w:tcPr>
          <w:p w14:paraId="5E2E4B7D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12F3DF" w14:textId="0662E28B" w:rsidR="00E54751" w:rsidRPr="00C43471" w:rsidRDefault="00254AB4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F227659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300FC" w14:textId="503A305B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E9966A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C5CAA" w14:textId="3260D3F7" w:rsidR="00E54751" w:rsidRPr="00206256" w:rsidRDefault="00731C43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BBBBEC5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283AD" w14:textId="22D4E0EE" w:rsidR="00E54751" w:rsidRPr="00206256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D26448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5DEF4D" w14:textId="0288FC34" w:rsidR="00E54751" w:rsidRPr="00C43471" w:rsidRDefault="00F42A9F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B2524F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C8BC6" w14:textId="06A42B3D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35AF423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54A7F3" w14:textId="308A463B" w:rsidR="00E54751" w:rsidRPr="00C43471" w:rsidRDefault="00AC4BAB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C4BAB">
              <w:rPr>
                <w:rFonts w:asciiTheme="minorBidi" w:hAnsiTheme="minorBidi" w:cs="Cordia New"/>
                <w:sz w:val="24"/>
                <w:szCs w:val="24"/>
                <w:cs/>
              </w:rPr>
              <w:t>223</w:t>
            </w:r>
            <w:r w:rsidRPr="00AC4BA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C4BAB">
              <w:rPr>
                <w:rFonts w:asciiTheme="minorBidi" w:hAnsiTheme="minorBidi" w:cs="Cordia New"/>
                <w:sz w:val="24"/>
                <w:szCs w:val="24"/>
                <w:cs/>
              </w:rPr>
              <w:t>094</w:t>
            </w:r>
          </w:p>
        </w:tc>
        <w:tc>
          <w:tcPr>
            <w:tcW w:w="284" w:type="dxa"/>
          </w:tcPr>
          <w:p w14:paraId="71BBE8D2" w14:textId="77777777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FAE6F" w14:textId="7F5B2860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242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790</w:t>
            </w:r>
          </w:p>
        </w:tc>
      </w:tr>
      <w:tr w:rsidR="00AE00AE" w:rsidRPr="00C43471" w14:paraId="3C2C8F2D" w14:textId="77777777" w:rsidTr="00E549DF">
        <w:trPr>
          <w:trHeight w:val="144"/>
        </w:trPr>
        <w:tc>
          <w:tcPr>
            <w:tcW w:w="3492" w:type="dxa"/>
          </w:tcPr>
          <w:p w14:paraId="4A5DC5E5" w14:textId="319416CC" w:rsidR="00E54751" w:rsidRPr="00C43471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C0FB" w14:textId="74F8D7F6" w:rsidR="00E54751" w:rsidRPr="00D36737" w:rsidRDefault="000E6694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E6694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0E66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0E6694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959</w:t>
            </w:r>
            <w:r w:rsidRPr="000E66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0E6694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188</w:t>
            </w:r>
          </w:p>
        </w:tc>
        <w:tc>
          <w:tcPr>
            <w:tcW w:w="283" w:type="dxa"/>
          </w:tcPr>
          <w:p w14:paraId="1561080C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E63F0" w14:textId="169535D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79CCD523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2198F95" w14:textId="7A1062D3" w:rsidR="00E54751" w:rsidRPr="00D36737" w:rsidRDefault="00731C43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1C43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967</w:t>
            </w:r>
            <w:r w:rsidRPr="00731C4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731C43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783</w:t>
            </w:r>
          </w:p>
        </w:tc>
        <w:tc>
          <w:tcPr>
            <w:tcW w:w="283" w:type="dxa"/>
          </w:tcPr>
          <w:p w14:paraId="69A6284F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54F18" w14:textId="635DED0C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</w:tcPr>
          <w:p w14:paraId="179810E1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CC5451" w14:textId="47FF7397" w:rsidR="00E54751" w:rsidRPr="00D36737" w:rsidRDefault="00731C43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731C43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129</w:t>
            </w:r>
            <w:r w:rsidRPr="00731C43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 w:rsidRPr="00731C43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670</w:t>
            </w:r>
          </w:p>
        </w:tc>
        <w:tc>
          <w:tcPr>
            <w:tcW w:w="283" w:type="dxa"/>
          </w:tcPr>
          <w:p w14:paraId="1CCB7355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4376E" w14:textId="5BC5D65D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</w:tcPr>
          <w:p w14:paraId="569F4F9A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8BD9C37" w14:textId="61D56DDC" w:rsidR="00E54751" w:rsidRPr="00D36737" w:rsidRDefault="00F42A9F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42A9F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F42A9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F42A9F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016</w:t>
            </w:r>
            <w:r w:rsidRPr="00F42A9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F42A9F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691)</w:t>
            </w:r>
          </w:p>
        </w:tc>
        <w:tc>
          <w:tcPr>
            <w:tcW w:w="283" w:type="dxa"/>
          </w:tcPr>
          <w:p w14:paraId="5D1EB894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9BF45B" w14:textId="631B858B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4" w:type="dxa"/>
          </w:tcPr>
          <w:p w14:paraId="3FFA4B28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022205E" w14:textId="1177FC9C" w:rsidR="00E54751" w:rsidRPr="00D36737" w:rsidRDefault="00AC4BAB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4BA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</w:t>
            </w:r>
            <w:r w:rsidRPr="00AC4BA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AC4BA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039</w:t>
            </w:r>
            <w:r w:rsidRPr="00AC4BA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AC4BA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950</w:t>
            </w:r>
          </w:p>
        </w:tc>
        <w:tc>
          <w:tcPr>
            <w:tcW w:w="284" w:type="dxa"/>
          </w:tcPr>
          <w:p w14:paraId="384059AA" w14:textId="77777777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CAC59" w14:textId="6728E5E8" w:rsidR="00E54751" w:rsidRPr="00D36737" w:rsidRDefault="00E54751" w:rsidP="00E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811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058</w:t>
            </w:r>
          </w:p>
        </w:tc>
      </w:tr>
      <w:tr w:rsidR="0083320E" w:rsidRPr="00C43471" w14:paraId="1DEFCA09" w14:textId="77777777" w:rsidTr="007279C7">
        <w:trPr>
          <w:trHeight w:val="144"/>
        </w:trPr>
        <w:tc>
          <w:tcPr>
            <w:tcW w:w="3492" w:type="dxa"/>
          </w:tcPr>
          <w:p w14:paraId="568FDE1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C6623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5B9F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6CFE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7884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A911C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0C57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8B323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12BA6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84F6E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FCE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AEAA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129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B0FA0E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9BCE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81A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38141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067AC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453D8726" w14:textId="77777777" w:rsidTr="007279C7">
        <w:trPr>
          <w:trHeight w:val="144"/>
        </w:trPr>
        <w:tc>
          <w:tcPr>
            <w:tcW w:w="3492" w:type="dxa"/>
          </w:tcPr>
          <w:p w14:paraId="7F93864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51" w:type="dxa"/>
            <w:vAlign w:val="bottom"/>
          </w:tcPr>
          <w:p w14:paraId="5992BC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48780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31CBA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DE2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756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8B18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1E88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B311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64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AB57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20C38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FA64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E09F3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87DD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03C7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EC137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C61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C302B" w:rsidRPr="00C43471" w14:paraId="374D7546" w14:textId="77777777" w:rsidTr="00E549DF">
        <w:trPr>
          <w:trHeight w:val="144"/>
        </w:trPr>
        <w:tc>
          <w:tcPr>
            <w:tcW w:w="3492" w:type="dxa"/>
          </w:tcPr>
          <w:p w14:paraId="647688EE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</w:tcPr>
          <w:p w14:paraId="32700148" w14:textId="0569065D" w:rsidR="007C302B" w:rsidRPr="00C43471" w:rsidRDefault="00C173D1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73D1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C173D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173D1">
              <w:rPr>
                <w:rFonts w:asciiTheme="minorBidi" w:hAnsiTheme="minorBidi" w:cs="Cordia New"/>
                <w:sz w:val="24"/>
                <w:szCs w:val="24"/>
                <w:cs/>
              </w:rPr>
              <w:t>736</w:t>
            </w:r>
            <w:r w:rsidRPr="00C173D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173D1">
              <w:rPr>
                <w:rFonts w:asciiTheme="minorBidi" w:hAnsiTheme="minorBidi" w:cs="Cordia New"/>
                <w:sz w:val="24"/>
                <w:szCs w:val="24"/>
                <w:cs/>
              </w:rPr>
              <w:t>094</w:t>
            </w:r>
          </w:p>
        </w:tc>
        <w:tc>
          <w:tcPr>
            <w:tcW w:w="283" w:type="dxa"/>
          </w:tcPr>
          <w:p w14:paraId="0DEDF370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A0BFB7" w14:textId="0B08F475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435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890</w:t>
            </w:r>
          </w:p>
        </w:tc>
        <w:tc>
          <w:tcPr>
            <w:tcW w:w="283" w:type="dxa"/>
          </w:tcPr>
          <w:p w14:paraId="3DE7B9E1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D2C3E0" w14:textId="59101AB0" w:rsidR="007C302B" w:rsidRPr="00C43471" w:rsidRDefault="000F7C66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C66">
              <w:rPr>
                <w:rFonts w:asciiTheme="minorBidi" w:hAnsiTheme="minorBidi" w:cs="Cordia New"/>
                <w:sz w:val="24"/>
                <w:szCs w:val="24"/>
                <w:cs/>
              </w:rPr>
              <w:t>967</w:t>
            </w:r>
            <w:r w:rsidRPr="000F7C6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F7C66">
              <w:rPr>
                <w:rFonts w:asciiTheme="minorBidi" w:hAnsiTheme="minorBidi" w:cs="Cordia New"/>
                <w:sz w:val="24"/>
                <w:szCs w:val="24"/>
                <w:cs/>
              </w:rPr>
              <w:t>783</w:t>
            </w:r>
          </w:p>
        </w:tc>
        <w:tc>
          <w:tcPr>
            <w:tcW w:w="283" w:type="dxa"/>
          </w:tcPr>
          <w:p w14:paraId="19B17219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2D72A" w14:textId="2C40438B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894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</w:tcPr>
          <w:p w14:paraId="1BB534EF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BC8407" w14:textId="6EC64663" w:rsidR="007C302B" w:rsidRPr="00C43471" w:rsidRDefault="003D74AD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D74AD">
              <w:rPr>
                <w:rFonts w:asciiTheme="minorBidi" w:hAnsiTheme="minorBidi" w:cs="Cordia New"/>
                <w:sz w:val="24"/>
                <w:szCs w:val="24"/>
                <w:cs/>
              </w:rPr>
              <w:t>129</w:t>
            </w:r>
            <w:r w:rsidRPr="003D74A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3D74AD">
              <w:rPr>
                <w:rFonts w:asciiTheme="minorBidi" w:hAnsiTheme="minorBidi" w:cs="Cordia New"/>
                <w:sz w:val="24"/>
                <w:szCs w:val="24"/>
                <w:cs/>
              </w:rPr>
              <w:t>670</w:t>
            </w:r>
          </w:p>
        </w:tc>
        <w:tc>
          <w:tcPr>
            <w:tcW w:w="283" w:type="dxa"/>
          </w:tcPr>
          <w:p w14:paraId="0821B3CC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FB55E1" w14:textId="58683543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293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</w:tcPr>
          <w:p w14:paraId="381A5821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B3B716" w14:textId="182D0A89" w:rsidR="007C302B" w:rsidRPr="00C43471" w:rsidRDefault="002F478A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F478A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2F478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F478A">
              <w:rPr>
                <w:rFonts w:asciiTheme="minorBidi" w:hAnsiTheme="minorBidi" w:cs="Cordia New"/>
                <w:sz w:val="24"/>
                <w:szCs w:val="24"/>
                <w:cs/>
              </w:rPr>
              <w:t>016</w:t>
            </w:r>
            <w:r w:rsidRPr="002F478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F478A">
              <w:rPr>
                <w:rFonts w:asciiTheme="minorBidi" w:hAnsiTheme="minorBidi" w:cs="Cordia New"/>
                <w:sz w:val="24"/>
                <w:szCs w:val="24"/>
                <w:cs/>
              </w:rPr>
              <w:t>691)</w:t>
            </w:r>
          </w:p>
        </w:tc>
        <w:tc>
          <w:tcPr>
            <w:tcW w:w="283" w:type="dxa"/>
          </w:tcPr>
          <w:p w14:paraId="3A83C3AC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680E9" w14:textId="27FBBAE1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180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134)</w:t>
            </w:r>
          </w:p>
        </w:tc>
        <w:tc>
          <w:tcPr>
            <w:tcW w:w="284" w:type="dxa"/>
          </w:tcPr>
          <w:p w14:paraId="6ABC6C45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927632" w14:textId="5525B662" w:rsidR="007C302B" w:rsidRPr="00C43471" w:rsidRDefault="00ED424A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D424A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ED424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D424A">
              <w:rPr>
                <w:rFonts w:asciiTheme="minorBidi" w:hAnsiTheme="minorBidi" w:cs="Cordia New"/>
                <w:sz w:val="24"/>
                <w:szCs w:val="24"/>
                <w:cs/>
              </w:rPr>
              <w:t>816</w:t>
            </w:r>
            <w:r w:rsidRPr="00ED424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D424A">
              <w:rPr>
                <w:rFonts w:asciiTheme="minorBidi" w:hAnsiTheme="minorBidi" w:cs="Cordia New"/>
                <w:sz w:val="24"/>
                <w:szCs w:val="24"/>
                <w:cs/>
              </w:rPr>
              <w:t>856</w:t>
            </w:r>
          </w:p>
        </w:tc>
        <w:tc>
          <w:tcPr>
            <w:tcW w:w="284" w:type="dxa"/>
          </w:tcPr>
          <w:p w14:paraId="62CD41EA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22C148B3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443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408</w:t>
            </w:r>
          </w:p>
        </w:tc>
      </w:tr>
      <w:tr w:rsidR="00AE00AE" w:rsidRPr="00C43471" w14:paraId="7E5B1769" w14:textId="77777777" w:rsidTr="00E549DF">
        <w:trPr>
          <w:trHeight w:val="144"/>
        </w:trPr>
        <w:tc>
          <w:tcPr>
            <w:tcW w:w="3492" w:type="dxa"/>
          </w:tcPr>
          <w:p w14:paraId="3198E1DC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1D902F" w14:textId="6979DC85" w:rsidR="007C302B" w:rsidRPr="00C43471" w:rsidRDefault="00EE2DA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E2DAB">
              <w:rPr>
                <w:rFonts w:asciiTheme="minorBidi" w:hAnsiTheme="minorBidi" w:cs="Cordia New"/>
                <w:sz w:val="24"/>
                <w:szCs w:val="24"/>
                <w:cs/>
              </w:rPr>
              <w:t>223</w:t>
            </w:r>
            <w:r w:rsidRPr="00EE2DA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E2DAB">
              <w:rPr>
                <w:rFonts w:asciiTheme="minorBidi" w:hAnsiTheme="minorBidi" w:cs="Cordia New"/>
                <w:sz w:val="24"/>
                <w:szCs w:val="24"/>
                <w:cs/>
              </w:rPr>
              <w:t>094</w:t>
            </w:r>
          </w:p>
        </w:tc>
        <w:tc>
          <w:tcPr>
            <w:tcW w:w="283" w:type="dxa"/>
          </w:tcPr>
          <w:p w14:paraId="76313E0D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676E7" w14:textId="7196F183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367</w:t>
            </w:r>
            <w:r>
              <w:rPr>
                <w:rFonts w:asciiTheme="minorBidi" w:hAnsiTheme="minorBidi" w:cs="Cordia New"/>
                <w:sz w:val="24"/>
                <w:szCs w:val="24"/>
              </w:rPr>
              <w:t>,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650</w:t>
            </w:r>
          </w:p>
        </w:tc>
        <w:tc>
          <w:tcPr>
            <w:tcW w:w="283" w:type="dxa"/>
          </w:tcPr>
          <w:p w14:paraId="10AC5144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B64CE9" w14:textId="06570DB0" w:rsidR="007C302B" w:rsidRPr="00C43471" w:rsidRDefault="000F7C66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B14AC2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DAC39" w14:textId="386C04D0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4F14E5F1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C62338" w14:textId="54B4C212" w:rsidR="007C302B" w:rsidRPr="00C43471" w:rsidRDefault="000F7C66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F41FEED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D8D02" w14:textId="30D03A63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6B77676E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C7E1C4" w14:textId="35862207" w:rsidR="007C302B" w:rsidRPr="00C43471" w:rsidRDefault="000F7C66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52D1151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E2699" w14:textId="7F3D145D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1B6AB6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D9AB9E" w14:textId="71AB9C3B" w:rsidR="007C302B" w:rsidRPr="00C43471" w:rsidRDefault="00ED424A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D424A">
              <w:rPr>
                <w:rFonts w:asciiTheme="minorBidi" w:hAnsiTheme="minorBidi" w:cs="Cordia New"/>
                <w:sz w:val="24"/>
                <w:szCs w:val="24"/>
                <w:cs/>
              </w:rPr>
              <w:t>223</w:t>
            </w:r>
            <w:r w:rsidRPr="00ED424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D424A">
              <w:rPr>
                <w:rFonts w:asciiTheme="minorBidi" w:hAnsiTheme="minorBidi" w:cs="Cordia New"/>
                <w:sz w:val="24"/>
                <w:szCs w:val="24"/>
                <w:cs/>
              </w:rPr>
              <w:t>094</w:t>
            </w:r>
          </w:p>
        </w:tc>
        <w:tc>
          <w:tcPr>
            <w:tcW w:w="284" w:type="dxa"/>
          </w:tcPr>
          <w:p w14:paraId="5C99D4FE" w14:textId="6EBBD33E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CF336" w14:textId="6C0EBBB0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367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650</w:t>
            </w:r>
          </w:p>
        </w:tc>
      </w:tr>
      <w:tr w:rsidR="00AE00AE" w:rsidRPr="00C43471" w14:paraId="710D3DB8" w14:textId="77777777" w:rsidTr="00E549DF">
        <w:trPr>
          <w:trHeight w:val="144"/>
        </w:trPr>
        <w:tc>
          <w:tcPr>
            <w:tcW w:w="3492" w:type="dxa"/>
          </w:tcPr>
          <w:p w14:paraId="079E0B36" w14:textId="2B1296EC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0D807" w14:textId="50013473" w:rsidR="007C302B" w:rsidRPr="00C43471" w:rsidRDefault="002D567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D567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2D567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2D567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959</w:t>
            </w:r>
            <w:r w:rsidRPr="002D567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2D567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188</w:t>
            </w:r>
          </w:p>
        </w:tc>
        <w:tc>
          <w:tcPr>
            <w:tcW w:w="283" w:type="dxa"/>
          </w:tcPr>
          <w:p w14:paraId="680C7455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7E162" w14:textId="46BC1398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34EE33C9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456EED" w14:textId="524EEB2F" w:rsidR="007C302B" w:rsidRPr="00C43471" w:rsidRDefault="003D74AD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D74A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967</w:t>
            </w:r>
            <w:r w:rsidRPr="003D74A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3D74A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783</w:t>
            </w:r>
          </w:p>
        </w:tc>
        <w:tc>
          <w:tcPr>
            <w:tcW w:w="283" w:type="dxa"/>
          </w:tcPr>
          <w:p w14:paraId="4FBD49D2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5E152" w14:textId="230166D2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</w:tcPr>
          <w:p w14:paraId="6161CD12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00513EB" w14:textId="3739C9D8" w:rsidR="007C302B" w:rsidRPr="00C43471" w:rsidRDefault="003D74AD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D74A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129</w:t>
            </w:r>
            <w:r w:rsidRPr="003D74A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3D74A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670</w:t>
            </w:r>
          </w:p>
        </w:tc>
        <w:tc>
          <w:tcPr>
            <w:tcW w:w="283" w:type="dxa"/>
          </w:tcPr>
          <w:p w14:paraId="5DD9D2D2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9A1D4" w14:textId="3F5CA2C9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</w:tcPr>
          <w:p w14:paraId="3D41F3B2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2EB78D" w14:textId="39439F4B" w:rsidR="007C302B" w:rsidRPr="00C43471" w:rsidRDefault="002F478A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F478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2F47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2F478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016</w:t>
            </w:r>
            <w:r w:rsidRPr="002F47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2F478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691)</w:t>
            </w:r>
          </w:p>
        </w:tc>
        <w:tc>
          <w:tcPr>
            <w:tcW w:w="283" w:type="dxa"/>
          </w:tcPr>
          <w:p w14:paraId="6944656D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3F231" w14:textId="654330B0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4" w:type="dxa"/>
          </w:tcPr>
          <w:p w14:paraId="4C9F3BB5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3C27CFA" w14:textId="2D554EF7" w:rsidR="007C302B" w:rsidRPr="00C43471" w:rsidRDefault="00F1256A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1256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</w:t>
            </w:r>
            <w:r w:rsidRPr="00F1256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F1256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039</w:t>
            </w:r>
            <w:r w:rsidRPr="00F1256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F1256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950</w:t>
            </w:r>
          </w:p>
        </w:tc>
        <w:tc>
          <w:tcPr>
            <w:tcW w:w="284" w:type="dxa"/>
          </w:tcPr>
          <w:p w14:paraId="27413DB7" w14:textId="7777777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9667B" w14:textId="0C4345C7" w:rsidR="007C302B" w:rsidRPr="00C43471" w:rsidRDefault="007C302B" w:rsidP="007C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811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058</w:t>
            </w:r>
          </w:p>
        </w:tc>
      </w:tr>
      <w:tr w:rsidR="0083320E" w:rsidRPr="00C43471" w14:paraId="2E89C3B4" w14:textId="77777777">
        <w:trPr>
          <w:trHeight w:val="144"/>
        </w:trPr>
        <w:tc>
          <w:tcPr>
            <w:tcW w:w="3492" w:type="dxa"/>
          </w:tcPr>
          <w:p w14:paraId="2405AF2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91D805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D1C8F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A17CED9" w14:textId="69383732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67453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D7BF94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1DD4DC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1FCDFC6" w14:textId="7337A55C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D216FA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6C5CA8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CF8CF2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030DBA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6825A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F79858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403A02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23961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240CFD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B7301E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7E714EBB" w14:textId="77777777" w:rsidTr="00E549DF">
        <w:trPr>
          <w:trHeight w:val="144"/>
        </w:trPr>
        <w:tc>
          <w:tcPr>
            <w:tcW w:w="3492" w:type="dxa"/>
          </w:tcPr>
          <w:p w14:paraId="7625AEDF" w14:textId="01D620BD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vAlign w:val="bottom"/>
          </w:tcPr>
          <w:p w14:paraId="1EB2A317" w14:textId="6CFD2495" w:rsidR="00906A3E" w:rsidRPr="007C1AA6" w:rsidRDefault="00E930B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930BD">
              <w:rPr>
                <w:rFonts w:asciiTheme="minorBidi" w:hAnsiTheme="minorBidi" w:cs="Cordia New"/>
                <w:sz w:val="24"/>
                <w:szCs w:val="24"/>
                <w:cs/>
              </w:rPr>
              <w:t>631</w:t>
            </w:r>
            <w:r w:rsidRPr="00E930B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930BD">
              <w:rPr>
                <w:rFonts w:asciiTheme="minorBidi" w:hAnsiTheme="minorBidi" w:cs="Cordia New"/>
                <w:sz w:val="24"/>
                <w:szCs w:val="24"/>
                <w:cs/>
              </w:rPr>
              <w:t>272</w:t>
            </w:r>
          </w:p>
        </w:tc>
        <w:tc>
          <w:tcPr>
            <w:tcW w:w="283" w:type="dxa"/>
            <w:vAlign w:val="bottom"/>
          </w:tcPr>
          <w:p w14:paraId="4627696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41352" w14:textId="5BB1683E" w:rsidR="00906A3E" w:rsidRPr="00C43471" w:rsidRDefault="00F6342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342D">
              <w:rPr>
                <w:rFonts w:asciiTheme="minorBidi" w:hAnsiTheme="minorBidi" w:cstheme="minorBidi"/>
                <w:sz w:val="24"/>
                <w:szCs w:val="24"/>
              </w:rPr>
              <w:t>285,796</w:t>
            </w:r>
          </w:p>
        </w:tc>
        <w:tc>
          <w:tcPr>
            <w:tcW w:w="283" w:type="dxa"/>
            <w:vAlign w:val="bottom"/>
          </w:tcPr>
          <w:p w14:paraId="44662EB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1C15E7" w14:textId="63362D37" w:rsidR="00906A3E" w:rsidRPr="00C43471" w:rsidRDefault="00291D1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91D1B">
              <w:rPr>
                <w:rFonts w:asciiTheme="minorBidi" w:hAnsiTheme="minorBidi" w:cs="Cordia New"/>
                <w:sz w:val="24"/>
                <w:szCs w:val="24"/>
                <w:cs/>
              </w:rPr>
              <w:t>127</w:t>
            </w:r>
            <w:r w:rsidRPr="00291D1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91D1B">
              <w:rPr>
                <w:rFonts w:asciiTheme="minorBidi" w:hAnsiTheme="minorBidi" w:cs="Cordia New"/>
                <w:sz w:val="24"/>
                <w:szCs w:val="24"/>
                <w:cs/>
              </w:rPr>
              <w:t>202</w:t>
            </w:r>
          </w:p>
        </w:tc>
        <w:tc>
          <w:tcPr>
            <w:tcW w:w="283" w:type="dxa"/>
            <w:vAlign w:val="bottom"/>
          </w:tcPr>
          <w:p w14:paraId="1381017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21A45E" w14:textId="722E091F" w:rsidR="00906A3E" w:rsidRPr="00C43471" w:rsidRDefault="009402E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402ED">
              <w:rPr>
                <w:rFonts w:asciiTheme="minorBidi" w:hAnsiTheme="minorBidi" w:cs="Cordia New"/>
                <w:sz w:val="24"/>
                <w:szCs w:val="24"/>
                <w:cs/>
              </w:rPr>
              <w:t>32</w:t>
            </w:r>
            <w:r w:rsidRPr="009402E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402ED">
              <w:rPr>
                <w:rFonts w:asciiTheme="minorBidi" w:hAnsiTheme="minorBidi" w:cs="Cordia New"/>
                <w:sz w:val="24"/>
                <w:szCs w:val="24"/>
                <w:cs/>
              </w:rPr>
              <w:t>552</w:t>
            </w:r>
          </w:p>
        </w:tc>
        <w:tc>
          <w:tcPr>
            <w:tcW w:w="283" w:type="dxa"/>
            <w:vAlign w:val="bottom"/>
          </w:tcPr>
          <w:p w14:paraId="40AB933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AD855" w14:textId="33CB8F79" w:rsidR="00906A3E" w:rsidRPr="00C43471" w:rsidRDefault="00C12373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373">
              <w:rPr>
                <w:rFonts w:asciiTheme="minorBidi" w:hAnsiTheme="minorBidi" w:cs="Cordia New"/>
                <w:sz w:val="24"/>
                <w:szCs w:val="24"/>
                <w:cs/>
              </w:rPr>
              <w:t>(5</w:t>
            </w:r>
            <w:r w:rsidRPr="00C1237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12373">
              <w:rPr>
                <w:rFonts w:asciiTheme="minorBidi" w:hAnsiTheme="minorBidi" w:cs="Cordia New"/>
                <w:sz w:val="24"/>
                <w:szCs w:val="24"/>
                <w:cs/>
              </w:rPr>
              <w:t>200)</w:t>
            </w:r>
          </w:p>
        </w:tc>
        <w:tc>
          <w:tcPr>
            <w:tcW w:w="283" w:type="dxa"/>
            <w:vAlign w:val="bottom"/>
          </w:tcPr>
          <w:p w14:paraId="1989EF5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AF10B4" w14:textId="77DB1073" w:rsidR="00906A3E" w:rsidRPr="00C43471" w:rsidRDefault="00010D83" w:rsidP="00D9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010D83">
              <w:rPr>
                <w:rFonts w:asciiTheme="minorBidi" w:hAnsiTheme="minorBidi" w:cs="Cordia New"/>
                <w:sz w:val="24"/>
                <w:szCs w:val="24"/>
                <w:cs/>
              </w:rPr>
              <w:t>20</w:t>
            </w:r>
            <w:r w:rsidRPr="00010D8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10D83">
              <w:rPr>
                <w:rFonts w:asciiTheme="minorBidi" w:hAnsiTheme="minorBidi" w:cs="Cordia New"/>
                <w:sz w:val="24"/>
                <w:szCs w:val="24"/>
                <w:cs/>
              </w:rPr>
              <w:t>518</w:t>
            </w:r>
          </w:p>
        </w:tc>
        <w:tc>
          <w:tcPr>
            <w:tcW w:w="283" w:type="dxa"/>
            <w:vAlign w:val="bottom"/>
          </w:tcPr>
          <w:p w14:paraId="6620A32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20003D" w14:textId="6EBEC4A3" w:rsidR="00906A3E" w:rsidRPr="00C43471" w:rsidRDefault="0089075A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9075A">
              <w:rPr>
                <w:rFonts w:asciiTheme="minorBidi" w:hAnsiTheme="minorBidi" w:cs="Cordia New"/>
                <w:sz w:val="24"/>
                <w:szCs w:val="24"/>
                <w:cs/>
              </w:rPr>
              <w:t>(6</w:t>
            </w:r>
            <w:r w:rsidRPr="0089075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9075A">
              <w:rPr>
                <w:rFonts w:asciiTheme="minorBidi" w:hAnsiTheme="minorBidi" w:cs="Cordia New"/>
                <w:sz w:val="24"/>
                <w:szCs w:val="24"/>
                <w:cs/>
              </w:rPr>
              <w:t>942)</w:t>
            </w:r>
          </w:p>
        </w:tc>
        <w:tc>
          <w:tcPr>
            <w:tcW w:w="283" w:type="dxa"/>
            <w:vAlign w:val="bottom"/>
          </w:tcPr>
          <w:p w14:paraId="1FB5DB4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AB338D" w14:textId="7B231B2E" w:rsidR="00906A3E" w:rsidRPr="00C43471" w:rsidRDefault="00475578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475578">
              <w:rPr>
                <w:rFonts w:asciiTheme="minorBidi" w:hAnsiTheme="minorBidi" w:cs="Cordia New"/>
                <w:sz w:val="24"/>
                <w:szCs w:val="24"/>
                <w:cs/>
              </w:rPr>
              <w:t>9</w:t>
            </w:r>
            <w:r w:rsidRPr="0047557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75578">
              <w:rPr>
                <w:rFonts w:asciiTheme="minorBidi" w:hAnsiTheme="minorBidi" w:cs="Cordia New"/>
                <w:sz w:val="24"/>
                <w:szCs w:val="24"/>
                <w:cs/>
              </w:rPr>
              <w:t>796</w:t>
            </w:r>
          </w:p>
        </w:tc>
        <w:tc>
          <w:tcPr>
            <w:tcW w:w="284" w:type="dxa"/>
            <w:vAlign w:val="bottom"/>
          </w:tcPr>
          <w:p w14:paraId="28E5778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2623B9" w14:textId="20F352B8" w:rsidR="00906A3E" w:rsidRPr="00C43471" w:rsidRDefault="007853EC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853EC">
              <w:rPr>
                <w:rFonts w:asciiTheme="minorBidi" w:hAnsiTheme="minorBidi" w:cs="Cordia New"/>
                <w:sz w:val="24"/>
                <w:szCs w:val="24"/>
                <w:cs/>
              </w:rPr>
              <w:t>746</w:t>
            </w:r>
            <w:r w:rsidRPr="007853E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853EC">
              <w:rPr>
                <w:rFonts w:asciiTheme="minorBidi" w:hAnsiTheme="minorBidi" w:cs="Cordia New"/>
                <w:sz w:val="24"/>
                <w:szCs w:val="24"/>
                <w:cs/>
              </w:rPr>
              <w:t>332</w:t>
            </w:r>
          </w:p>
        </w:tc>
        <w:tc>
          <w:tcPr>
            <w:tcW w:w="284" w:type="dxa"/>
            <w:vAlign w:val="bottom"/>
          </w:tcPr>
          <w:p w14:paraId="003528D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545B1B01" w:rsidR="00906A3E" w:rsidRPr="00C43471" w:rsidRDefault="00D7629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76297">
              <w:rPr>
                <w:rFonts w:asciiTheme="minorBidi" w:hAnsiTheme="minorBidi" w:cstheme="minorBidi"/>
                <w:sz w:val="24"/>
                <w:szCs w:val="24"/>
              </w:rPr>
              <w:t>348,662</w:t>
            </w:r>
          </w:p>
        </w:tc>
      </w:tr>
      <w:tr w:rsidR="0083320E" w:rsidRPr="00C43471" w14:paraId="2CB7024F" w14:textId="77777777" w:rsidTr="00E549DF">
        <w:trPr>
          <w:trHeight w:val="144"/>
        </w:trPr>
        <w:tc>
          <w:tcPr>
            <w:tcW w:w="3492" w:type="dxa"/>
          </w:tcPr>
          <w:p w14:paraId="5BE6526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2DF3154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83131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F2C5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D51C8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3A0D6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52E040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5CD1D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0EBDEE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D3390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3FBE1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6BB46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46A3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9AE26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EEC1B8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E9C86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DBA5C54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74E9D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33940BE4" w14:textId="77777777" w:rsidTr="00E549DF">
        <w:trPr>
          <w:trHeight w:val="144"/>
        </w:trPr>
        <w:tc>
          <w:tcPr>
            <w:tcW w:w="3492" w:type="dxa"/>
          </w:tcPr>
          <w:p w14:paraId="03E06EAA" w14:textId="79FD32AA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2702B4">
              <w:rPr>
                <w:rFonts w:asciiTheme="minorBidi" w:hAnsiTheme="minorBidi" w:cstheme="minorBidi"/>
                <w:sz w:val="24"/>
                <w:szCs w:val="24"/>
              </w:rPr>
              <w:t xml:space="preserve">0 </w:t>
            </w:r>
            <w:r w:rsidR="00B53341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14:paraId="54021AB1" w14:textId="4709549A" w:rsidR="00906A3E" w:rsidRPr="00C43471" w:rsidRDefault="001D042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42D">
              <w:rPr>
                <w:rFonts w:asciiTheme="minorBidi" w:hAnsiTheme="minorBidi" w:cs="Cordia New"/>
                <w:sz w:val="24"/>
                <w:szCs w:val="24"/>
                <w:cs/>
              </w:rPr>
              <w:t>5</w:t>
            </w:r>
            <w:r w:rsidRPr="001D042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D042D">
              <w:rPr>
                <w:rFonts w:asciiTheme="minorBidi" w:hAnsiTheme="minorBidi" w:cs="Cordia New"/>
                <w:sz w:val="24"/>
                <w:szCs w:val="24"/>
                <w:cs/>
              </w:rPr>
              <w:t>164</w:t>
            </w:r>
            <w:r w:rsidRPr="001D042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D042D">
              <w:rPr>
                <w:rFonts w:asciiTheme="minorBidi" w:hAnsiTheme="minorBidi" w:cs="Cordia New"/>
                <w:sz w:val="24"/>
                <w:szCs w:val="24"/>
                <w:cs/>
              </w:rPr>
              <w:t>601</w:t>
            </w:r>
          </w:p>
        </w:tc>
        <w:tc>
          <w:tcPr>
            <w:tcW w:w="283" w:type="dxa"/>
            <w:vAlign w:val="bottom"/>
          </w:tcPr>
          <w:p w14:paraId="6FC6D536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EE5B73" w14:textId="7CB4367B" w:rsidR="00906A3E" w:rsidRPr="00C43471" w:rsidRDefault="00D2123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5,48</w:t>
            </w:r>
            <w:r w:rsidR="0042280E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D2123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42280E">
              <w:rPr>
                <w:rFonts w:asciiTheme="minorBidi" w:hAnsiTheme="minorBidi" w:cstheme="minorBidi"/>
                <w:sz w:val="24"/>
                <w:szCs w:val="24"/>
              </w:rPr>
              <w:t>05</w:t>
            </w:r>
            <w:r w:rsidR="00040A36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bottom"/>
          </w:tcPr>
          <w:p w14:paraId="083714B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232E7D" w14:textId="57257AD9" w:rsidR="00906A3E" w:rsidRPr="00C43471" w:rsidRDefault="00761794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61794">
              <w:rPr>
                <w:rFonts w:asciiTheme="minorBidi" w:hAnsiTheme="minorBidi" w:cs="Cordia New"/>
                <w:sz w:val="24"/>
                <w:szCs w:val="24"/>
                <w:cs/>
              </w:rPr>
              <w:t>943</w:t>
            </w:r>
            <w:r w:rsidRPr="0076179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61794">
              <w:rPr>
                <w:rFonts w:asciiTheme="minorBidi" w:hAnsiTheme="minorBidi" w:cs="Cordia New"/>
                <w:sz w:val="24"/>
                <w:szCs w:val="24"/>
                <w:cs/>
              </w:rPr>
              <w:t>814</w:t>
            </w:r>
          </w:p>
        </w:tc>
        <w:tc>
          <w:tcPr>
            <w:tcW w:w="283" w:type="dxa"/>
            <w:vAlign w:val="bottom"/>
          </w:tcPr>
          <w:p w14:paraId="14BB421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E3F7B2" w14:textId="7AD63125" w:rsidR="00906A3E" w:rsidRPr="00C43471" w:rsidRDefault="00D2123D" w:rsidP="00D9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908,263</w:t>
            </w:r>
          </w:p>
        </w:tc>
        <w:tc>
          <w:tcPr>
            <w:tcW w:w="283" w:type="dxa"/>
            <w:vAlign w:val="bottom"/>
          </w:tcPr>
          <w:p w14:paraId="3AA26B7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017B31" w14:textId="52E82A89" w:rsidR="00906A3E" w:rsidRPr="00C43471" w:rsidRDefault="0032590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2590B">
              <w:rPr>
                <w:rFonts w:asciiTheme="minorBidi" w:hAnsiTheme="minorBidi" w:cs="Cordia New"/>
                <w:sz w:val="24"/>
                <w:szCs w:val="24"/>
                <w:cs/>
              </w:rPr>
              <w:t>539</w:t>
            </w:r>
            <w:r w:rsidRPr="0032590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32590B">
              <w:rPr>
                <w:rFonts w:asciiTheme="minorBidi" w:hAnsiTheme="minorBidi" w:cs="Cordia New"/>
                <w:sz w:val="24"/>
                <w:szCs w:val="24"/>
                <w:cs/>
              </w:rPr>
              <w:t>394</w:t>
            </w:r>
          </w:p>
        </w:tc>
        <w:tc>
          <w:tcPr>
            <w:tcW w:w="283" w:type="dxa"/>
            <w:vAlign w:val="bottom"/>
          </w:tcPr>
          <w:p w14:paraId="47DFBAC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0E268F" w14:textId="3922B39B" w:rsidR="00906A3E" w:rsidRPr="00C43471" w:rsidRDefault="00D2123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484,662</w:t>
            </w:r>
          </w:p>
        </w:tc>
        <w:tc>
          <w:tcPr>
            <w:tcW w:w="283" w:type="dxa"/>
            <w:vAlign w:val="bottom"/>
          </w:tcPr>
          <w:p w14:paraId="52EA1ED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AE8867" w14:textId="43DFDB25" w:rsidR="00906A3E" w:rsidRPr="00C43471" w:rsidRDefault="00DE50FF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50FF">
              <w:rPr>
                <w:rFonts w:asciiTheme="minorBidi" w:hAnsiTheme="minorBidi" w:cs="Cordia New"/>
                <w:sz w:val="24"/>
                <w:szCs w:val="24"/>
                <w:cs/>
              </w:rPr>
              <w:t>(812</w:t>
            </w:r>
            <w:r w:rsidRPr="00DE50F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DE50FF">
              <w:rPr>
                <w:rFonts w:asciiTheme="minorBidi" w:hAnsiTheme="minorBidi" w:cs="Cordia New"/>
                <w:sz w:val="24"/>
                <w:szCs w:val="24"/>
                <w:cs/>
              </w:rPr>
              <w:t>350)</w:t>
            </w:r>
          </w:p>
        </w:tc>
        <w:tc>
          <w:tcPr>
            <w:tcW w:w="283" w:type="dxa"/>
            <w:vAlign w:val="bottom"/>
          </w:tcPr>
          <w:p w14:paraId="14B3D74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55613B" w14:textId="2F6D22CB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(811,727)</w:t>
            </w:r>
          </w:p>
        </w:tc>
        <w:tc>
          <w:tcPr>
            <w:tcW w:w="284" w:type="dxa"/>
            <w:vAlign w:val="bottom"/>
          </w:tcPr>
          <w:p w14:paraId="307FEA0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40EC79" w14:textId="5EC7E87D" w:rsidR="00906A3E" w:rsidRPr="00C43471" w:rsidRDefault="007853EC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853EC">
              <w:rPr>
                <w:rFonts w:asciiTheme="minorBidi" w:hAnsiTheme="minorBidi" w:cs="Cordia New"/>
                <w:sz w:val="24"/>
                <w:szCs w:val="24"/>
                <w:cs/>
              </w:rPr>
              <w:t>5</w:t>
            </w:r>
            <w:r w:rsidRPr="007853E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853EC">
              <w:rPr>
                <w:rFonts w:asciiTheme="minorBidi" w:hAnsiTheme="minorBidi" w:cs="Cordia New"/>
                <w:sz w:val="24"/>
                <w:szCs w:val="24"/>
                <w:cs/>
              </w:rPr>
              <w:t>835</w:t>
            </w:r>
            <w:r w:rsidRPr="007853E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853EC">
              <w:rPr>
                <w:rFonts w:asciiTheme="minorBidi" w:hAnsiTheme="minorBidi" w:cs="Cordia New"/>
                <w:sz w:val="24"/>
                <w:szCs w:val="24"/>
                <w:cs/>
              </w:rPr>
              <w:t>459</w:t>
            </w:r>
          </w:p>
        </w:tc>
        <w:tc>
          <w:tcPr>
            <w:tcW w:w="284" w:type="dxa"/>
            <w:vAlign w:val="bottom"/>
          </w:tcPr>
          <w:p w14:paraId="73BCBC1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7B769" w14:textId="48F2487D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6,0</w:t>
            </w:r>
            <w:r w:rsidR="00116FB6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F648F5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30471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F648F5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 w:rsidR="00754CE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2B7CB0" w:rsidRPr="00C43471" w14:paraId="1E29BE17" w14:textId="77777777" w:rsidTr="00E549DF">
        <w:trPr>
          <w:trHeight w:val="144"/>
        </w:trPr>
        <w:tc>
          <w:tcPr>
            <w:tcW w:w="3492" w:type="dxa"/>
          </w:tcPr>
          <w:p w14:paraId="5198EE0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72EFCE2A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4C522B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D25B5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606F8B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81463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E6FD13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958E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B95A6A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67E94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AD2B28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18D3A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37D180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103E6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737D30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A7C84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6BB149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1306E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EFBCDF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19499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78A1D0ED" w14:textId="77777777" w:rsidTr="00E549DF">
        <w:trPr>
          <w:trHeight w:val="144"/>
        </w:trPr>
        <w:tc>
          <w:tcPr>
            <w:tcW w:w="3492" w:type="dxa"/>
          </w:tcPr>
          <w:p w14:paraId="426E38B8" w14:textId="62F281B1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2702B4">
              <w:rPr>
                <w:rFonts w:asciiTheme="minorBidi" w:hAnsiTheme="minorBidi" w:cstheme="minorBidi"/>
                <w:sz w:val="24"/>
                <w:szCs w:val="24"/>
              </w:rPr>
              <w:t xml:space="preserve">0 </w:t>
            </w:r>
            <w:r w:rsidR="00B53341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14:paraId="1982C5CF" w14:textId="0D0B3F55" w:rsidR="00906A3E" w:rsidRPr="00C43471" w:rsidRDefault="00291D1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91D1B"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 w:rsidRPr="00291D1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91D1B">
              <w:rPr>
                <w:rFonts w:asciiTheme="minorBidi" w:hAnsiTheme="minorBidi" w:cs="Cordia New"/>
                <w:sz w:val="24"/>
                <w:szCs w:val="24"/>
                <w:cs/>
              </w:rPr>
              <w:t>453</w:t>
            </w:r>
            <w:r w:rsidRPr="00291D1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91D1B">
              <w:rPr>
                <w:rFonts w:asciiTheme="minorBidi" w:hAnsiTheme="minorBidi" w:cs="Cordia New"/>
                <w:sz w:val="24"/>
                <w:szCs w:val="24"/>
                <w:cs/>
              </w:rPr>
              <w:t>883</w:t>
            </w:r>
          </w:p>
        </w:tc>
        <w:tc>
          <w:tcPr>
            <w:tcW w:w="283" w:type="dxa"/>
            <w:vAlign w:val="bottom"/>
          </w:tcPr>
          <w:p w14:paraId="48EB5D4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6761A4" w14:textId="5B2F6829" w:rsidR="00906A3E" w:rsidRPr="00C43471" w:rsidRDefault="00D2123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2,10</w:t>
            </w:r>
            <w:r w:rsidR="0042280E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D2123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040A36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42280E">
              <w:rPr>
                <w:rFonts w:asciiTheme="minorBidi" w:hAnsiTheme="minorBidi" w:cstheme="minorBidi"/>
                <w:sz w:val="24"/>
                <w:szCs w:val="24"/>
              </w:rPr>
              <w:t>56</w:t>
            </w:r>
          </w:p>
        </w:tc>
        <w:tc>
          <w:tcPr>
            <w:tcW w:w="283" w:type="dxa"/>
            <w:vAlign w:val="bottom"/>
          </w:tcPr>
          <w:p w14:paraId="01197E1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05E91B" w14:textId="1FC31D23" w:rsidR="00906A3E" w:rsidRPr="00C43471" w:rsidRDefault="00761794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61794">
              <w:rPr>
                <w:rFonts w:asciiTheme="minorBidi" w:hAnsiTheme="minorBidi" w:cs="Cordia New"/>
                <w:sz w:val="24"/>
                <w:szCs w:val="24"/>
                <w:cs/>
              </w:rPr>
              <w:t>396</w:t>
            </w:r>
            <w:r w:rsidRPr="0076179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61794">
              <w:rPr>
                <w:rFonts w:asciiTheme="minorBidi" w:hAnsiTheme="minorBidi" w:cs="Cordia New"/>
                <w:sz w:val="24"/>
                <w:szCs w:val="24"/>
                <w:cs/>
              </w:rPr>
              <w:t>924</w:t>
            </w:r>
          </w:p>
        </w:tc>
        <w:tc>
          <w:tcPr>
            <w:tcW w:w="283" w:type="dxa"/>
            <w:vAlign w:val="bottom"/>
          </w:tcPr>
          <w:p w14:paraId="5FCC7A9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88BB1E" w14:textId="5CAEC40B" w:rsidR="00906A3E" w:rsidRPr="00C43471" w:rsidRDefault="00D2123D" w:rsidP="00D9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437,723</w:t>
            </w:r>
          </w:p>
        </w:tc>
        <w:tc>
          <w:tcPr>
            <w:tcW w:w="283" w:type="dxa"/>
            <w:vAlign w:val="bottom"/>
          </w:tcPr>
          <w:p w14:paraId="127F3ED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99DEB9" w14:textId="20028047" w:rsidR="00906A3E" w:rsidRPr="00C43471" w:rsidRDefault="00810579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10579">
              <w:rPr>
                <w:rFonts w:asciiTheme="minorBidi" w:hAnsiTheme="minorBidi" w:cs="Cordia New"/>
                <w:sz w:val="24"/>
                <w:szCs w:val="24"/>
                <w:cs/>
              </w:rPr>
              <w:t>522</w:t>
            </w:r>
            <w:r w:rsidRPr="0081057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10579">
              <w:rPr>
                <w:rFonts w:asciiTheme="minorBidi" w:hAnsiTheme="minorBidi" w:cs="Cordia New"/>
                <w:sz w:val="24"/>
                <w:szCs w:val="24"/>
                <w:cs/>
              </w:rPr>
              <w:t>524</w:t>
            </w:r>
          </w:p>
        </w:tc>
        <w:tc>
          <w:tcPr>
            <w:tcW w:w="283" w:type="dxa"/>
            <w:vAlign w:val="bottom"/>
          </w:tcPr>
          <w:p w14:paraId="4802304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3022A" w14:textId="310C1806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465,071</w:t>
            </w:r>
          </w:p>
        </w:tc>
        <w:tc>
          <w:tcPr>
            <w:tcW w:w="283" w:type="dxa"/>
            <w:vAlign w:val="bottom"/>
          </w:tcPr>
          <w:p w14:paraId="6976CE16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CD111D" w14:textId="3DFC8EA0" w:rsidR="00906A3E" w:rsidRPr="00C43471" w:rsidRDefault="00DE50FF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50FF">
              <w:rPr>
                <w:rFonts w:asciiTheme="minorBidi" w:hAnsiTheme="minorBidi" w:cs="Cordia New"/>
                <w:sz w:val="24"/>
                <w:szCs w:val="24"/>
                <w:cs/>
              </w:rPr>
              <w:t>(671</w:t>
            </w:r>
            <w:r w:rsidRPr="00DE50F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DE50FF">
              <w:rPr>
                <w:rFonts w:asciiTheme="minorBidi" w:hAnsiTheme="minorBidi" w:cs="Cordia New"/>
                <w:sz w:val="24"/>
                <w:szCs w:val="24"/>
                <w:cs/>
              </w:rPr>
              <w:t>017)</w:t>
            </w:r>
          </w:p>
        </w:tc>
        <w:tc>
          <w:tcPr>
            <w:tcW w:w="283" w:type="dxa"/>
            <w:vAlign w:val="bottom"/>
          </w:tcPr>
          <w:p w14:paraId="0F16475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BB010F" w14:textId="2AD1331B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(701,18</w:t>
            </w:r>
            <w:r w:rsidR="00F648F5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304717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7524885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8F8764" w14:textId="1F10A4EC" w:rsidR="00906A3E" w:rsidRPr="00C43471" w:rsidRDefault="00182379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82379"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 w:rsidRPr="0018237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82379">
              <w:rPr>
                <w:rFonts w:asciiTheme="minorBidi" w:hAnsiTheme="minorBidi" w:cs="Cordia New"/>
                <w:sz w:val="24"/>
                <w:szCs w:val="24"/>
                <w:cs/>
              </w:rPr>
              <w:t>702</w:t>
            </w:r>
            <w:r w:rsidRPr="0018237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82379">
              <w:rPr>
                <w:rFonts w:asciiTheme="minorBidi" w:hAnsiTheme="minorBidi" w:cs="Cordia New"/>
                <w:sz w:val="24"/>
                <w:szCs w:val="24"/>
                <w:cs/>
              </w:rPr>
              <w:t>314</w:t>
            </w:r>
          </w:p>
        </w:tc>
        <w:tc>
          <w:tcPr>
            <w:tcW w:w="284" w:type="dxa"/>
            <w:vAlign w:val="bottom"/>
          </w:tcPr>
          <w:p w14:paraId="3E49BEB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25BBC9" w14:textId="366A9B6A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2,3</w:t>
            </w:r>
            <w:r w:rsidR="00754CE9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="00F648F5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30471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F648F5">
              <w:rPr>
                <w:rFonts w:asciiTheme="minorBidi" w:hAnsiTheme="minorBidi" w:cstheme="minorBidi"/>
                <w:sz w:val="24"/>
                <w:szCs w:val="24"/>
              </w:rPr>
              <w:t>069</w:t>
            </w:r>
          </w:p>
        </w:tc>
      </w:tr>
    </w:tbl>
    <w:p w14:paraId="0EB9B783" w14:textId="77777777" w:rsidR="00BB0ECF" w:rsidRPr="00C43471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D8642BF" w14:textId="6BFC3B08" w:rsidR="00EF4876" w:rsidRPr="00C43471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EF4876" w:rsidRPr="00C43471" w:rsidSect="002B297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7B378C" w14:textId="1199EB88" w:rsidR="003C1CC6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เงินปันผล</w:t>
      </w:r>
      <w:r w:rsidR="00580C31"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745E1761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BB43C6" w14:paraId="74563A6B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3548E9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BB43C6" w:rsidDel="00D43E7A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153AF" w:rsidRPr="00BB43C6" w14:paraId="5C433074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7C70F889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FB9F86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3A5FC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A360E8" w14:textId="6AA9C40D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4C96C23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465BF9" w14:textId="0DD30AFB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39B7" w:rsidRPr="00BB43C6" w14:paraId="5CDE8FDA" w14:textId="77777777" w:rsidTr="009E5727">
        <w:trPr>
          <w:trHeight w:val="115"/>
          <w:tblHeader/>
        </w:trPr>
        <w:tc>
          <w:tcPr>
            <w:tcW w:w="2520" w:type="dxa"/>
          </w:tcPr>
          <w:p w14:paraId="6A4B88C0" w14:textId="09C1C1E9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8</w:t>
            </w:r>
          </w:p>
        </w:tc>
        <w:tc>
          <w:tcPr>
            <w:tcW w:w="1800" w:type="dxa"/>
            <w:vAlign w:val="bottom"/>
          </w:tcPr>
          <w:p w14:paraId="6ECA0BB5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830166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D8BD7E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EA7492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6F12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6A39B7" w:rsidRPr="00BB43C6" w14:paraId="09AC5ECC" w14:textId="77777777" w:rsidTr="00557ACC">
        <w:trPr>
          <w:trHeight w:val="115"/>
          <w:tblHeader/>
        </w:trPr>
        <w:tc>
          <w:tcPr>
            <w:tcW w:w="2520" w:type="dxa"/>
          </w:tcPr>
          <w:p w14:paraId="0E9F3904" w14:textId="73513C55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0D5B017C" w14:textId="1780D568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775499E8" w14:textId="7FAA440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3A14B67" w14:textId="57C6ADB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5DD6541B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6577AA" w14:textId="577EDBD5" w:rsidR="006A39B7" w:rsidRPr="00B03C20" w:rsidRDefault="009E3658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238,489</w:t>
            </w:r>
          </w:p>
        </w:tc>
      </w:tr>
      <w:tr w:rsidR="00E667B5" w:rsidRPr="00BB43C6" w14:paraId="024E570B" w14:textId="77777777" w:rsidTr="00557ACC">
        <w:trPr>
          <w:trHeight w:val="115"/>
          <w:tblHeader/>
        </w:trPr>
        <w:tc>
          <w:tcPr>
            <w:tcW w:w="2520" w:type="dxa"/>
          </w:tcPr>
          <w:p w14:paraId="726A3A0F" w14:textId="00DA2241" w:rsidR="00E667B5" w:rsidRPr="006A39B7" w:rsidRDefault="00E667B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70424C5E" w14:textId="5D456AEF" w:rsidR="00E667B5" w:rsidRPr="00961DA4" w:rsidRDefault="00FA26CB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สิงหาคม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3A789E92" w14:textId="54683D2B" w:rsidR="00E667B5" w:rsidRPr="00961DA4" w:rsidRDefault="00FA26CB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0681A96" w14:textId="0F07EF8D" w:rsidR="00E667B5" w:rsidRPr="00961DA4" w:rsidRDefault="00FA26CB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74D0B445" w14:textId="77777777" w:rsidR="00E667B5" w:rsidRPr="00BB43C6" w:rsidRDefault="00E667B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A0BBB9" w14:textId="45A25F07" w:rsidR="009E5727" w:rsidRDefault="009E5727" w:rsidP="009E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119,249</w:t>
            </w:r>
          </w:p>
        </w:tc>
      </w:tr>
      <w:tr w:rsidR="00B03C20" w:rsidRPr="00BB43C6" w14:paraId="084F30A3" w14:textId="77777777" w:rsidTr="00AA44C4">
        <w:trPr>
          <w:trHeight w:val="115"/>
          <w:tblHeader/>
        </w:trPr>
        <w:tc>
          <w:tcPr>
            <w:tcW w:w="2520" w:type="dxa"/>
          </w:tcPr>
          <w:p w14:paraId="5078E346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8B3DA7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D189A9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9ADE3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4C3C00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A6992C" w14:textId="2E52DA33" w:rsidR="00B03C20" w:rsidRPr="00961301" w:rsidRDefault="009E5727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6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357</w:t>
            </w:r>
            <w:r w:rsidR="009E3658" w:rsidRPr="0096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6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738</w:t>
            </w:r>
          </w:p>
        </w:tc>
      </w:tr>
      <w:tr w:rsidR="002153AF" w:rsidRPr="00BB43C6" w14:paraId="1548E897" w14:textId="77777777" w:rsidTr="0092796C">
        <w:trPr>
          <w:trHeight w:val="115"/>
          <w:tblHeader/>
        </w:trPr>
        <w:tc>
          <w:tcPr>
            <w:tcW w:w="2520" w:type="dxa"/>
          </w:tcPr>
          <w:p w14:paraId="1D9A58DE" w14:textId="1E337B08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 w:rsidR="00B4127B"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7</w:t>
            </w:r>
          </w:p>
        </w:tc>
        <w:tc>
          <w:tcPr>
            <w:tcW w:w="1800" w:type="dxa"/>
            <w:vAlign w:val="bottom"/>
          </w:tcPr>
          <w:p w14:paraId="454FEC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2374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BC9CB" w14:textId="18050E79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9517A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E7A245" w14:textId="7EDDA4B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2153AF" w:rsidRPr="00BB43C6" w14:paraId="0E1D7818" w14:textId="77777777" w:rsidTr="00557ACC">
        <w:trPr>
          <w:trHeight w:val="170"/>
          <w:tblHeader/>
        </w:trPr>
        <w:tc>
          <w:tcPr>
            <w:tcW w:w="2520" w:type="dxa"/>
          </w:tcPr>
          <w:p w14:paraId="481CEE08" w14:textId="2805D442" w:rsidR="002153AF" w:rsidRPr="006A39B7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</w:tcPr>
          <w:p w14:paraId="18E492C9" w14:textId="1297AA1F" w:rsidR="002153AF" w:rsidRPr="006A39B7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7C1F55"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C1F55"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="007C1F55" w:rsidRPr="006A39B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13DFE664" w14:textId="685F5EC2" w:rsidR="002153AF" w:rsidRPr="006A39B7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F9634BE" w14:textId="5A635BF9" w:rsidR="002153AF" w:rsidRPr="006A39B7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>0.32</w:t>
            </w:r>
          </w:p>
        </w:tc>
        <w:tc>
          <w:tcPr>
            <w:tcW w:w="270" w:type="dxa"/>
          </w:tcPr>
          <w:p w14:paraId="10720929" w14:textId="77777777" w:rsidR="002153AF" w:rsidRPr="006A39B7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D61CDA" w14:textId="751BD366" w:rsidR="002153AF" w:rsidRPr="006A39B7" w:rsidRDefault="008F1B7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>152,630</w:t>
            </w:r>
          </w:p>
        </w:tc>
      </w:tr>
      <w:tr w:rsidR="00536813" w:rsidRPr="00BB43C6" w14:paraId="620D04C4" w14:textId="77777777" w:rsidTr="00557ACC">
        <w:trPr>
          <w:trHeight w:val="170"/>
          <w:tblHeader/>
        </w:trPr>
        <w:tc>
          <w:tcPr>
            <w:tcW w:w="2520" w:type="dxa"/>
          </w:tcPr>
          <w:p w14:paraId="1AF714BF" w14:textId="7BC345B0" w:rsidR="00536813" w:rsidRPr="006A39B7" w:rsidRDefault="00536813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13E3B390" w14:textId="175F5BE7" w:rsidR="00536813" w:rsidRPr="006A39B7" w:rsidRDefault="00536813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สิงหาคม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216C5C6D" w14:textId="4742113E" w:rsidR="00536813" w:rsidRPr="006A39B7" w:rsidRDefault="00536813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5229584" w14:textId="76556238" w:rsidR="00536813" w:rsidRPr="006A39B7" w:rsidRDefault="00536813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2ACED394" w14:textId="77777777" w:rsidR="00536813" w:rsidRPr="006A39B7" w:rsidRDefault="00536813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979A73" w14:textId="399652C0" w:rsidR="00536813" w:rsidRPr="006A39B7" w:rsidRDefault="00536813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95,389</w:t>
            </w:r>
          </w:p>
        </w:tc>
      </w:tr>
      <w:tr w:rsidR="00EC2C5E" w:rsidRPr="00BB43C6" w14:paraId="621B0D61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6C779A8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2D92C865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0" w:type="dxa"/>
            <w:vAlign w:val="bottom"/>
          </w:tcPr>
          <w:p w14:paraId="731EA487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99AC713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41D423CE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7214" w14:textId="1233DB19" w:rsidR="00EC2C5E" w:rsidRPr="00906A3E" w:rsidRDefault="00536813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248</w:t>
            </w:r>
            <w:r w:rsidR="00AF61E9" w:rsidRPr="00AF61E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019</w:t>
            </w:r>
          </w:p>
        </w:tc>
      </w:tr>
    </w:tbl>
    <w:p w14:paraId="7AE2B311" w14:textId="77777777" w:rsidR="00280176" w:rsidRPr="00BB43C6" w:rsidRDefault="0028017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AC3D0CC" w14:textId="79004401" w:rsidR="00195AD7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21EDE4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1704"/>
        <w:gridCol w:w="236"/>
        <w:gridCol w:w="48"/>
        <w:gridCol w:w="1709"/>
      </w:tblGrid>
      <w:tr w:rsidR="00A01D97" w:rsidRPr="00BB43C6" w14:paraId="1884D884" w14:textId="77777777" w:rsidTr="00BB43C6">
        <w:trPr>
          <w:trHeight w:val="506"/>
          <w:tblHeader/>
        </w:trPr>
        <w:tc>
          <w:tcPr>
            <w:tcW w:w="2926" w:type="pct"/>
            <w:vAlign w:val="bottom"/>
          </w:tcPr>
          <w:p w14:paraId="41F884E0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F0EC937" w14:textId="73E4B3C1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0A14563" w14:textId="4F97B90A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1D97" w:rsidRPr="00BB43C6" w14:paraId="2CBDD9B7" w14:textId="77777777" w:rsidTr="00BB43C6">
        <w:trPr>
          <w:trHeight w:val="72"/>
          <w:tblHeader/>
        </w:trPr>
        <w:tc>
          <w:tcPr>
            <w:tcW w:w="2926" w:type="pct"/>
            <w:vAlign w:val="bottom"/>
          </w:tcPr>
          <w:p w14:paraId="19EAD665" w14:textId="580204B6" w:rsidR="00A01D97" w:rsidRPr="00BB43C6" w:rsidRDefault="00DE762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6" w:type="pct"/>
            <w:vAlign w:val="bottom"/>
          </w:tcPr>
          <w:p w14:paraId="612FA65F" w14:textId="355B3952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06A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05F6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9" w:type="pct"/>
            <w:gridSpan w:val="2"/>
            <w:vAlign w:val="bottom"/>
          </w:tcPr>
          <w:p w14:paraId="7C0E87DD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pct"/>
            <w:vAlign w:val="bottom"/>
          </w:tcPr>
          <w:p w14:paraId="547F2511" w14:textId="25369358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01D97" w:rsidRPr="00BB43C6" w14:paraId="27A01039" w14:textId="77777777" w:rsidTr="00BB43C6">
        <w:trPr>
          <w:trHeight w:val="20"/>
        </w:trPr>
        <w:tc>
          <w:tcPr>
            <w:tcW w:w="2926" w:type="pct"/>
          </w:tcPr>
          <w:p w14:paraId="39D6808A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7D73F31" w14:textId="59DF24B2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01D97" w:rsidRPr="00BB43C6" w14:paraId="1328B773" w14:textId="77777777" w:rsidTr="001F6C96">
        <w:trPr>
          <w:trHeight w:val="20"/>
        </w:trPr>
        <w:tc>
          <w:tcPr>
            <w:tcW w:w="2926" w:type="pct"/>
            <w:vAlign w:val="bottom"/>
          </w:tcPr>
          <w:p w14:paraId="522802B1" w14:textId="5B56A5C3" w:rsidR="00D225F4" w:rsidRPr="00BB43C6" w:rsidRDefault="00D225F4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BB43C6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63FC236E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AE818B6" w14:textId="77777777" w:rsidR="00D225F4" w:rsidRPr="00BB43C6" w:rsidRDefault="00D225F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1508F196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2A348E" w:rsidRPr="00BB43C6" w14:paraId="510201CA" w14:textId="77777777" w:rsidTr="00557ACC">
        <w:trPr>
          <w:trHeight w:val="72"/>
        </w:trPr>
        <w:tc>
          <w:tcPr>
            <w:tcW w:w="2926" w:type="pct"/>
            <w:vAlign w:val="bottom"/>
          </w:tcPr>
          <w:p w14:paraId="61DDA8A6" w14:textId="26220661" w:rsidR="002A348E" w:rsidRPr="00BB43C6" w:rsidRDefault="002A348E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0F9BC957" w14:textId="5B0B5808" w:rsidR="002A348E" w:rsidRPr="00BB43C6" w:rsidRDefault="00D02F36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02F36">
              <w:rPr>
                <w:rFonts w:asciiTheme="minorBidi" w:hAnsiTheme="minorBidi" w:cstheme="minorBidi"/>
                <w:sz w:val="28"/>
                <w:szCs w:val="28"/>
              </w:rPr>
              <w:t>11,717</w:t>
            </w:r>
          </w:p>
        </w:tc>
        <w:tc>
          <w:tcPr>
            <w:tcW w:w="132" w:type="pct"/>
          </w:tcPr>
          <w:p w14:paraId="6687CAB2" w14:textId="77777777" w:rsidR="002A348E" w:rsidRPr="00BB43C6" w:rsidRDefault="002A348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</w:tcPr>
          <w:p w14:paraId="0278026F" w14:textId="3906F347" w:rsidR="002A348E" w:rsidRPr="00BB43C6" w:rsidRDefault="002A348E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15,745</w:t>
            </w:r>
          </w:p>
        </w:tc>
      </w:tr>
      <w:tr w:rsidR="002A348E" w:rsidRPr="00BB43C6" w14:paraId="08E5A0C8" w14:textId="77777777" w:rsidTr="00557ACC">
        <w:trPr>
          <w:trHeight w:val="72"/>
        </w:trPr>
        <w:tc>
          <w:tcPr>
            <w:tcW w:w="2926" w:type="pct"/>
            <w:vAlign w:val="bottom"/>
          </w:tcPr>
          <w:p w14:paraId="04AD0CDC" w14:textId="025B773B" w:rsidR="002A348E" w:rsidRPr="00BB43C6" w:rsidRDefault="002A348E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3018D" w14:textId="1568333C" w:rsidR="002A348E" w:rsidRPr="00BB43C6" w:rsidRDefault="00D02F36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02F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11,717</w:t>
            </w:r>
          </w:p>
        </w:tc>
        <w:tc>
          <w:tcPr>
            <w:tcW w:w="132" w:type="pct"/>
          </w:tcPr>
          <w:p w14:paraId="22EF6FD1" w14:textId="77777777" w:rsidR="002A348E" w:rsidRPr="00BB43C6" w:rsidRDefault="002A348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1667D" w14:textId="249B8694" w:rsidR="002A348E" w:rsidRPr="00BB43C6" w:rsidRDefault="002A348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15,745</w:t>
            </w:r>
          </w:p>
        </w:tc>
      </w:tr>
      <w:tr w:rsidR="00A01D97" w:rsidRPr="00BB43C6" w14:paraId="7EEDD6C5" w14:textId="77777777" w:rsidTr="006915FA">
        <w:trPr>
          <w:trHeight w:val="20"/>
        </w:trPr>
        <w:tc>
          <w:tcPr>
            <w:tcW w:w="2926" w:type="pct"/>
          </w:tcPr>
          <w:p w14:paraId="6CBDE80C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</w:tcPr>
          <w:p w14:paraId="4C7C00C8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C36CC33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double" w:sz="4" w:space="0" w:color="auto"/>
            </w:tcBorders>
          </w:tcPr>
          <w:p w14:paraId="6D44AEAB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1D97" w:rsidRPr="00BB43C6" w14:paraId="5E8CAB69" w14:textId="77777777" w:rsidTr="00270A1F">
        <w:trPr>
          <w:trHeight w:val="43"/>
        </w:trPr>
        <w:tc>
          <w:tcPr>
            <w:tcW w:w="2926" w:type="pct"/>
          </w:tcPr>
          <w:p w14:paraId="7E7034A9" w14:textId="75C192C5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</w:tcPr>
          <w:p w14:paraId="31A13846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F89918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2C15E205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3405" w:rsidRPr="00BB43C6" w14:paraId="0AB1B42E" w14:textId="77777777" w:rsidTr="00557ACC">
        <w:trPr>
          <w:trHeight w:val="72"/>
        </w:trPr>
        <w:tc>
          <w:tcPr>
            <w:tcW w:w="2926" w:type="pct"/>
          </w:tcPr>
          <w:p w14:paraId="65E9A4AA" w14:textId="77777777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013405" w:rsidRPr="00BB43C6" w:rsidRDefault="00013405" w:rsidP="00BB43C6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  <w:vAlign w:val="bottom"/>
          </w:tcPr>
          <w:p w14:paraId="2603E692" w14:textId="3B1AD06F" w:rsidR="00013405" w:rsidRPr="00BB43C6" w:rsidRDefault="00944A96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4A96">
              <w:rPr>
                <w:rFonts w:asciiTheme="minorBidi" w:hAnsiTheme="minorBidi" w:cs="Cordia New"/>
                <w:sz w:val="28"/>
                <w:szCs w:val="28"/>
                <w:cs/>
              </w:rPr>
              <w:t>696</w:t>
            </w:r>
            <w:r w:rsidRPr="00944A9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44A96">
              <w:rPr>
                <w:rFonts w:asciiTheme="minorBidi" w:hAnsiTheme="minorBidi" w:cs="Cordia New"/>
                <w:sz w:val="28"/>
                <w:szCs w:val="28"/>
                <w:cs/>
              </w:rPr>
              <w:t>505</w:t>
            </w:r>
          </w:p>
        </w:tc>
        <w:tc>
          <w:tcPr>
            <w:tcW w:w="132" w:type="pct"/>
            <w:vAlign w:val="bottom"/>
          </w:tcPr>
          <w:p w14:paraId="7EB13CE3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vAlign w:val="bottom"/>
          </w:tcPr>
          <w:p w14:paraId="7079C61A" w14:textId="07A2B92B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1,252,452</w:t>
            </w:r>
          </w:p>
        </w:tc>
      </w:tr>
      <w:tr w:rsidR="00013405" w:rsidRPr="00BB43C6" w14:paraId="55928E8D" w14:textId="77777777" w:rsidTr="00557ACC">
        <w:trPr>
          <w:trHeight w:val="72"/>
        </w:trPr>
        <w:tc>
          <w:tcPr>
            <w:tcW w:w="2926" w:type="pct"/>
          </w:tcPr>
          <w:p w14:paraId="5D0D712C" w14:textId="3D004F64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</w:tcPr>
          <w:p w14:paraId="67BB850A" w14:textId="356AB5D7" w:rsidR="00013405" w:rsidRPr="00BB43C6" w:rsidRDefault="00372F2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72F25">
              <w:rPr>
                <w:rFonts w:asciiTheme="minorBidi" w:hAnsiTheme="minorBidi" w:cs="Cordia New"/>
                <w:sz w:val="28"/>
                <w:szCs w:val="28"/>
                <w:cs/>
              </w:rPr>
              <w:t>7</w:t>
            </w:r>
            <w:r w:rsidRPr="00372F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72F25">
              <w:rPr>
                <w:rFonts w:asciiTheme="minorBidi" w:hAnsiTheme="minorBidi" w:cs="Cordia New"/>
                <w:sz w:val="28"/>
                <w:szCs w:val="28"/>
                <w:cs/>
              </w:rPr>
              <w:t>566</w:t>
            </w:r>
          </w:p>
        </w:tc>
        <w:tc>
          <w:tcPr>
            <w:tcW w:w="132" w:type="pct"/>
          </w:tcPr>
          <w:p w14:paraId="1FEBCB98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3EE3C78" w14:textId="7350C66E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</w:tr>
      <w:tr w:rsidR="00013405" w:rsidRPr="00BB43C6" w14:paraId="33A771D2" w14:textId="77777777" w:rsidTr="00557ACC">
        <w:trPr>
          <w:trHeight w:val="72"/>
        </w:trPr>
        <w:tc>
          <w:tcPr>
            <w:tcW w:w="2926" w:type="pct"/>
          </w:tcPr>
          <w:p w14:paraId="4AC0957E" w14:textId="474E2724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</w:tcPr>
          <w:p w14:paraId="5933D079" w14:textId="19C69327" w:rsidR="00013405" w:rsidRPr="00BB43C6" w:rsidRDefault="00372F2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72F25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372F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72F25">
              <w:rPr>
                <w:rFonts w:asciiTheme="minorBidi" w:hAnsiTheme="minorBidi" w:cs="Cordia New"/>
                <w:sz w:val="28"/>
                <w:szCs w:val="28"/>
                <w:cs/>
              </w:rPr>
              <w:t>102</w:t>
            </w:r>
            <w:r w:rsidRPr="00372F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72F25">
              <w:rPr>
                <w:rFonts w:asciiTheme="minorBidi" w:hAnsiTheme="minorBidi" w:cs="Cordia New"/>
                <w:sz w:val="28"/>
                <w:szCs w:val="28"/>
                <w:cs/>
              </w:rPr>
              <w:t>252</w:t>
            </w:r>
          </w:p>
        </w:tc>
        <w:tc>
          <w:tcPr>
            <w:tcW w:w="132" w:type="pct"/>
          </w:tcPr>
          <w:p w14:paraId="33D199A9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0B00AADC" w14:textId="38B4227F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146,002</w:t>
            </w:r>
          </w:p>
        </w:tc>
      </w:tr>
      <w:tr w:rsidR="00013405" w:rsidRPr="00BB43C6" w14:paraId="3A59B2EE" w14:textId="77777777" w:rsidTr="00557ACC">
        <w:trPr>
          <w:trHeight w:val="72"/>
        </w:trPr>
        <w:tc>
          <w:tcPr>
            <w:tcW w:w="2926" w:type="pct"/>
          </w:tcPr>
          <w:p w14:paraId="1B60CC28" w14:textId="7E41DDFA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</w:tcPr>
          <w:p w14:paraId="6B84E622" w14:textId="4B6C4EB9" w:rsidR="00013405" w:rsidRPr="00BB43C6" w:rsidRDefault="00FD201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D201E">
              <w:rPr>
                <w:rFonts w:asciiTheme="minorBidi" w:hAnsiTheme="minorBidi" w:cs="Cordia New"/>
                <w:sz w:val="28"/>
                <w:szCs w:val="28"/>
                <w:cs/>
              </w:rPr>
              <w:t>2</w:t>
            </w:r>
            <w:r w:rsidRPr="00FD201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D201E">
              <w:rPr>
                <w:rFonts w:asciiTheme="minorBidi" w:hAnsiTheme="minorBidi" w:cs="Cordia New"/>
                <w:sz w:val="28"/>
                <w:szCs w:val="28"/>
                <w:cs/>
              </w:rPr>
              <w:t>728</w:t>
            </w:r>
          </w:p>
        </w:tc>
        <w:tc>
          <w:tcPr>
            <w:tcW w:w="132" w:type="pct"/>
          </w:tcPr>
          <w:p w14:paraId="647D8AC1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F40F73D" w14:textId="0F03D689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1,165</w:t>
            </w:r>
          </w:p>
        </w:tc>
      </w:tr>
      <w:tr w:rsidR="00013405" w:rsidRPr="00BB43C6" w14:paraId="608C7F08" w14:textId="77777777" w:rsidTr="00557ACC">
        <w:trPr>
          <w:trHeight w:val="72"/>
        </w:trPr>
        <w:tc>
          <w:tcPr>
            <w:tcW w:w="2926" w:type="pct"/>
          </w:tcPr>
          <w:p w14:paraId="3BD5E052" w14:textId="08F252D1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6EBCC37C" w:rsidR="00013405" w:rsidRPr="00BB43C6" w:rsidRDefault="00FD201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D201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FD20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D201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809</w:t>
            </w:r>
            <w:r w:rsidRPr="00FD20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D201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051</w:t>
            </w:r>
          </w:p>
        </w:tc>
        <w:tc>
          <w:tcPr>
            <w:tcW w:w="132" w:type="pct"/>
            <w:vAlign w:val="bottom"/>
          </w:tcPr>
          <w:p w14:paraId="2E8397A5" w14:textId="77777777" w:rsidR="00013405" w:rsidRPr="00BB43C6" w:rsidRDefault="0001340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C9E4690" w:rsidR="00013405" w:rsidRPr="00BB43C6" w:rsidRDefault="0001340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1,402,387</w:t>
            </w:r>
          </w:p>
        </w:tc>
      </w:tr>
    </w:tbl>
    <w:p w14:paraId="75F5E2DF" w14:textId="1893F374" w:rsidR="003045C1" w:rsidRPr="00BB43C6" w:rsidRDefault="003045C1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4FC1D15" w14:textId="77777777" w:rsidR="00740CBF" w:rsidRDefault="0074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B6FFA6F" w14:textId="039C0F1A" w:rsidR="00AC32F2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ab/>
        <w:t>สัญญาว่าจ้างตัวแทนหางาน</w:t>
      </w:r>
    </w:p>
    <w:p w14:paraId="0A5834F9" w14:textId="77777777" w:rsidR="00BB43C6" w:rsidRPr="00BB43C6" w:rsidRDefault="00BB43C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2D07F2DF" w14:textId="1C298F89" w:rsidR="00FC4C13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7" w:name="_Hlk69326039"/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BB43C6">
        <w:rPr>
          <w:rFonts w:asciiTheme="minorBidi" w:hAnsiTheme="minorBidi" w:cstheme="minorBidi"/>
          <w:sz w:val="28"/>
          <w:szCs w:val="28"/>
        </w:rPr>
        <w:t>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BB43C6">
        <w:rPr>
          <w:rFonts w:asciiTheme="minorBidi" w:hAnsiTheme="minorBidi" w:cstheme="minorBidi"/>
          <w:sz w:val="28"/>
          <w:szCs w:val="28"/>
        </w:rPr>
        <w:t>2561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BB43C6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BB43C6">
        <w:rPr>
          <w:rFonts w:asciiTheme="minorBidi" w:hAnsiTheme="minorBidi" w:cstheme="minorBidi"/>
          <w:sz w:val="28"/>
          <w:szCs w:val="28"/>
        </w:rPr>
        <w:t>2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BB43C6">
        <w:rPr>
          <w:rFonts w:asciiTheme="minorBidi" w:hAnsiTheme="minorBidi" w:cstheme="minorBidi"/>
          <w:sz w:val="28"/>
          <w:szCs w:val="28"/>
        </w:rPr>
        <w:t>3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  <w:bookmarkEnd w:id="7"/>
    </w:p>
    <w:p w14:paraId="327C20D1" w14:textId="77777777" w:rsidR="000328FA" w:rsidRPr="00BB43C6" w:rsidRDefault="000328FA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8" w:hanging="274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BC71DF" w14:textId="0AC88D22" w:rsidR="00385DB3" w:rsidRPr="00C43471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งบการเงินในสกุลเงินที่ใช้ในการดำเนินงาน</w:t>
      </w:r>
    </w:p>
    <w:p w14:paraId="3C5676CD" w14:textId="3DBAAD91" w:rsidR="00385DB3" w:rsidRDefault="000D542A" w:rsidP="00BA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8A2115">
        <w:rPr>
          <w:rFonts w:asciiTheme="minorBidi" w:hAnsiTheme="minorBidi" w:cstheme="minorBidi"/>
          <w:sz w:val="28"/>
          <w:szCs w:val="28"/>
        </w:rPr>
        <w:t>0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5F05DC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31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3426F8" w:rsidRPr="00C43471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0B218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F05DC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B218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A2115" w:rsidRPr="008A2115">
        <w:rPr>
          <w:rFonts w:asciiTheme="minorBidi" w:hAnsiTheme="minorBidi" w:cstheme="minorBidi"/>
          <w:sz w:val="28"/>
          <w:szCs w:val="28"/>
        </w:rPr>
        <w:t xml:space="preserve">30 </w:t>
      </w:r>
      <w:r w:rsidR="005F05DC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8A2115" w:rsidRPr="008A211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C43471">
        <w:rPr>
          <w:rFonts w:asciiTheme="minorBidi" w:hAnsiTheme="minorBidi" w:cstheme="minorBidi"/>
          <w:sz w:val="28"/>
          <w:szCs w:val="28"/>
          <w:cs/>
        </w:rPr>
        <w:t>เ</w:t>
      </w:r>
      <w:r w:rsidRPr="00C43471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2EB0274D" w14:textId="77777777" w:rsidR="00F50341" w:rsidRPr="00F50341" w:rsidRDefault="00F50341" w:rsidP="00F5034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0519D78" w14:textId="77777777" w:rsidR="00FD3BCF" w:rsidRDefault="00FD3BCF">
      <w:r>
        <w:br w:type="page"/>
      </w: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4"/>
        <w:gridCol w:w="1232"/>
        <w:gridCol w:w="178"/>
        <w:gridCol w:w="1267"/>
        <w:gridCol w:w="236"/>
        <w:gridCol w:w="1107"/>
        <w:gridCol w:w="181"/>
        <w:gridCol w:w="1213"/>
      </w:tblGrid>
      <w:tr w:rsidR="00BB0ECF" w:rsidRPr="00C43471" w14:paraId="4F464CF5" w14:textId="77777777" w:rsidTr="00FF03D4">
        <w:trPr>
          <w:cantSplit/>
          <w:trHeight w:val="39"/>
          <w:tblHeader/>
        </w:trPr>
        <w:tc>
          <w:tcPr>
            <w:tcW w:w="3634" w:type="dxa"/>
          </w:tcPr>
          <w:p w14:paraId="18D6A90B" w14:textId="3907EE66" w:rsidR="00BB0ECF" w:rsidRPr="00C43471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7E1FB8EC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654CD2F7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644469" w:rsidRPr="00C43471" w14:paraId="3A580CCA" w14:textId="77777777" w:rsidTr="00FF03D4">
        <w:trPr>
          <w:cantSplit/>
          <w:tblHeader/>
        </w:trPr>
        <w:tc>
          <w:tcPr>
            <w:tcW w:w="3634" w:type="dxa"/>
          </w:tcPr>
          <w:p w14:paraId="7346746B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70ED19AA" w14:textId="164A07CA" w:rsidR="00644469" w:rsidRPr="003E3C42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072686"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52FE8512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43D630" w14:textId="6F6F2658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6C854587" w14:textId="44B4A4A9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072686"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4FC94307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71D4E76" w14:textId="62A23530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44469" w:rsidRPr="00C43471" w14:paraId="5313E858" w14:textId="77777777" w:rsidTr="00FF03D4">
        <w:trPr>
          <w:cantSplit/>
          <w:tblHeader/>
        </w:trPr>
        <w:tc>
          <w:tcPr>
            <w:tcW w:w="3634" w:type="dxa"/>
          </w:tcPr>
          <w:p w14:paraId="57033D2D" w14:textId="7822FC00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324ECFF3" w14:textId="4E7160E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48C66A3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4A2805" w14:textId="70E56B6F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CEE397B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A201294" w14:textId="2F709F13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B758B02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762C45C" w14:textId="46CE9196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644469" w:rsidRPr="00C43471" w14:paraId="75ED3623" w14:textId="77777777" w:rsidTr="00FF03D4">
        <w:trPr>
          <w:cantSplit/>
          <w:trHeight w:val="60"/>
          <w:tblHeader/>
        </w:trPr>
        <w:tc>
          <w:tcPr>
            <w:tcW w:w="3634" w:type="dxa"/>
          </w:tcPr>
          <w:p w14:paraId="3DC55987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5708568D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411837D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6DEB3B53" w14:textId="77777777" w:rsidR="00644469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842D188" w14:textId="42310720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vAlign w:val="bottom"/>
          </w:tcPr>
          <w:p w14:paraId="266D08C7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F680E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EBAEF42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9A7AC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222C28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C04B6A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BDEE587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7AB1B0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592438F5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vAlign w:val="bottom"/>
          </w:tcPr>
          <w:p w14:paraId="5DA9EBC3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C69318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F05F835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FBFB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3B1E6F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D0B567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014B1B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622D987D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0A39D689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vAlign w:val="bottom"/>
          </w:tcPr>
          <w:p w14:paraId="67E7EF34" w14:textId="383AD5E9" w:rsidR="00644469" w:rsidRPr="00C43471" w:rsidRDefault="002C6125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C612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840,922</w:t>
            </w:r>
          </w:p>
        </w:tc>
        <w:tc>
          <w:tcPr>
            <w:tcW w:w="178" w:type="dxa"/>
            <w:vAlign w:val="bottom"/>
          </w:tcPr>
          <w:p w14:paraId="47D088E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62054FE" w14:textId="41EC0A8C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669,583</w:t>
            </w:r>
          </w:p>
        </w:tc>
        <w:tc>
          <w:tcPr>
            <w:tcW w:w="236" w:type="dxa"/>
            <w:vAlign w:val="bottom"/>
          </w:tcPr>
          <w:p w14:paraId="416956A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12E68B1" w14:textId="4DD45783" w:rsidR="00644469" w:rsidRPr="00C43471" w:rsidRDefault="00050D2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50D2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64,037</w:t>
            </w:r>
          </w:p>
        </w:tc>
        <w:tc>
          <w:tcPr>
            <w:tcW w:w="181" w:type="dxa"/>
            <w:vAlign w:val="bottom"/>
          </w:tcPr>
          <w:p w14:paraId="6C72F2D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0DBFAB4" w14:textId="3D2B8CDB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399,353</w:t>
            </w:r>
          </w:p>
        </w:tc>
      </w:tr>
      <w:tr w:rsidR="00644469" w:rsidRPr="00C43471" w14:paraId="7F9F8B6C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0A3FF018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vAlign w:val="bottom"/>
          </w:tcPr>
          <w:p w14:paraId="51EA85C9" w14:textId="302612BD" w:rsidR="00644469" w:rsidRPr="00C43471" w:rsidRDefault="002C6125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C612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7,383,162</w:t>
            </w:r>
          </w:p>
        </w:tc>
        <w:tc>
          <w:tcPr>
            <w:tcW w:w="178" w:type="dxa"/>
            <w:vAlign w:val="bottom"/>
          </w:tcPr>
          <w:p w14:paraId="2D1B4B4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0B23EC24" w14:textId="763B12BC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7,765,214</w:t>
            </w:r>
          </w:p>
        </w:tc>
        <w:tc>
          <w:tcPr>
            <w:tcW w:w="236" w:type="dxa"/>
            <w:vAlign w:val="bottom"/>
          </w:tcPr>
          <w:p w14:paraId="7C26D28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86780BF" w14:textId="6728ED93" w:rsidR="00644469" w:rsidRPr="00C43471" w:rsidRDefault="00050D2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50D2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8,063,223</w:t>
            </w:r>
          </w:p>
        </w:tc>
        <w:tc>
          <w:tcPr>
            <w:tcW w:w="181" w:type="dxa"/>
            <w:vAlign w:val="bottom"/>
          </w:tcPr>
          <w:p w14:paraId="35C31B6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8FEBCD9" w14:textId="63ADA535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8,635,437</w:t>
            </w:r>
          </w:p>
        </w:tc>
      </w:tr>
      <w:tr w:rsidR="00644469" w:rsidRPr="00C43471" w14:paraId="527948EE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17F96FAD" w14:textId="4349F759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573E0754" w14:textId="025EC220" w:rsidR="00644469" w:rsidRPr="00C43471" w:rsidRDefault="00915501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1550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25,121</w:t>
            </w:r>
          </w:p>
        </w:tc>
        <w:tc>
          <w:tcPr>
            <w:tcW w:w="178" w:type="dxa"/>
            <w:vAlign w:val="bottom"/>
          </w:tcPr>
          <w:p w14:paraId="01AC064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7A50D9" w14:textId="105EC9F4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834</w:t>
            </w:r>
          </w:p>
        </w:tc>
        <w:tc>
          <w:tcPr>
            <w:tcW w:w="236" w:type="dxa"/>
            <w:vAlign w:val="bottom"/>
          </w:tcPr>
          <w:p w14:paraId="527C7A5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C6F10FD" w14:textId="13323027" w:rsidR="00644469" w:rsidRPr="00C43471" w:rsidRDefault="00050D2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50D2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25,121</w:t>
            </w:r>
          </w:p>
        </w:tc>
        <w:tc>
          <w:tcPr>
            <w:tcW w:w="181" w:type="dxa"/>
            <w:vAlign w:val="bottom"/>
          </w:tcPr>
          <w:p w14:paraId="1BEB6D2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31C7A107" w14:textId="3EF74073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27,834</w:t>
            </w:r>
          </w:p>
        </w:tc>
      </w:tr>
      <w:tr w:rsidR="00644469" w:rsidRPr="00C43471" w14:paraId="2699D1CE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11EFC5EE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688EB6A" w14:textId="6CBBBDE3" w:rsidR="00644469" w:rsidRPr="00C43471" w:rsidRDefault="00915501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1550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11,105,389</w:t>
            </w:r>
          </w:p>
        </w:tc>
        <w:tc>
          <w:tcPr>
            <w:tcW w:w="178" w:type="dxa"/>
            <w:vAlign w:val="bottom"/>
          </w:tcPr>
          <w:p w14:paraId="3DBC24F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5E1E672" w14:textId="18A34CC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862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339</w:t>
            </w:r>
          </w:p>
        </w:tc>
        <w:tc>
          <w:tcPr>
            <w:tcW w:w="236" w:type="dxa"/>
            <w:vAlign w:val="bottom"/>
          </w:tcPr>
          <w:p w14:paraId="7652AC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CBA665E" w14:textId="40876B42" w:rsidR="00644469" w:rsidRPr="00C43471" w:rsidRDefault="00050D2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50D2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9,616,343</w:t>
            </w:r>
          </w:p>
        </w:tc>
        <w:tc>
          <w:tcPr>
            <w:tcW w:w="181" w:type="dxa"/>
            <w:vAlign w:val="bottom"/>
          </w:tcPr>
          <w:p w14:paraId="75F600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97F602F" w14:textId="23A321D4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11,233,912</w:t>
            </w:r>
          </w:p>
        </w:tc>
      </w:tr>
      <w:tr w:rsidR="00644469" w:rsidRPr="00C43471" w14:paraId="3D2C8304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6128082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8EFAA" w14:textId="176050E9" w:rsidR="00644469" w:rsidRPr="00C43471" w:rsidRDefault="00647C5F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647C5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19,354,594</w:t>
            </w:r>
          </w:p>
        </w:tc>
        <w:tc>
          <w:tcPr>
            <w:tcW w:w="178" w:type="dxa"/>
            <w:vAlign w:val="bottom"/>
          </w:tcPr>
          <w:p w14:paraId="236F311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AFB25" w14:textId="689B66F9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21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324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970</w:t>
            </w:r>
          </w:p>
        </w:tc>
        <w:tc>
          <w:tcPr>
            <w:tcW w:w="236" w:type="dxa"/>
            <w:vAlign w:val="bottom"/>
          </w:tcPr>
          <w:p w14:paraId="4F41B8B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7610D" w14:textId="3C258824" w:rsidR="00644469" w:rsidRPr="00C43471" w:rsidRDefault="00050D2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50D2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17,768,724</w:t>
            </w:r>
          </w:p>
        </w:tc>
        <w:tc>
          <w:tcPr>
            <w:tcW w:w="181" w:type="dxa"/>
            <w:vAlign w:val="bottom"/>
          </w:tcPr>
          <w:p w14:paraId="5E33082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1DAE92C4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20,296,536</w:t>
            </w:r>
          </w:p>
        </w:tc>
      </w:tr>
      <w:tr w:rsidR="00644469" w:rsidRPr="00C43471" w14:paraId="555C9B2A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CA7BEF8" w14:textId="77777777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A55F1A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24916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BEAC7F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05A3A6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863E022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A9A677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0804ED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69C52FEE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135EBB0" w14:textId="1DF37346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vAlign w:val="bottom"/>
          </w:tcPr>
          <w:p w14:paraId="2C9F75D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79583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63AAB1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1B11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8B2F015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3B128B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E742BE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27300124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4CCCB6B2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vAlign w:val="bottom"/>
          </w:tcPr>
          <w:p w14:paraId="6489A074" w14:textId="0849F8BB" w:rsidR="00644469" w:rsidRPr="00C43471" w:rsidRDefault="00915501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DD8186" w14:textId="77777777" w:rsidR="00644469" w:rsidRPr="00C43471" w:rsidRDefault="00644469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62BE9D10" w14:textId="671D736A" w:rsidR="00644469" w:rsidRPr="00D73501" w:rsidRDefault="00644469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C4F2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8961517" w14:textId="7B6DAEB4" w:rsidR="00644469" w:rsidRPr="00C43471" w:rsidRDefault="005231F6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231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717,996</w:t>
            </w:r>
          </w:p>
        </w:tc>
        <w:tc>
          <w:tcPr>
            <w:tcW w:w="181" w:type="dxa"/>
            <w:vAlign w:val="bottom"/>
          </w:tcPr>
          <w:p w14:paraId="50B3DF7B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F916081" w14:textId="595D09B2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667,162</w:t>
            </w:r>
          </w:p>
        </w:tc>
      </w:tr>
      <w:tr w:rsidR="00644469" w:rsidRPr="00C43471" w14:paraId="14A28A56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3CE04C04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vAlign w:val="bottom"/>
          </w:tcPr>
          <w:p w14:paraId="03D11D28" w14:textId="091C2853" w:rsidR="00644469" w:rsidRPr="00C43471" w:rsidRDefault="00915501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1550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229,977</w:t>
            </w:r>
          </w:p>
        </w:tc>
        <w:tc>
          <w:tcPr>
            <w:tcW w:w="178" w:type="dxa"/>
            <w:vAlign w:val="bottom"/>
          </w:tcPr>
          <w:p w14:paraId="085849F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E1B7389" w14:textId="757628A6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253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575</w:t>
            </w:r>
          </w:p>
        </w:tc>
        <w:tc>
          <w:tcPr>
            <w:tcW w:w="236" w:type="dxa"/>
            <w:vAlign w:val="bottom"/>
          </w:tcPr>
          <w:p w14:paraId="3E2C159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C449B31" w14:textId="78D4B8FF" w:rsidR="00644469" w:rsidRPr="00C43471" w:rsidRDefault="005231F6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231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229,977</w:t>
            </w:r>
          </w:p>
        </w:tc>
        <w:tc>
          <w:tcPr>
            <w:tcW w:w="181" w:type="dxa"/>
            <w:vAlign w:val="bottom"/>
          </w:tcPr>
          <w:p w14:paraId="2F028B2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FA05326" w14:textId="11007ABF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253,575</w:t>
            </w:r>
          </w:p>
        </w:tc>
      </w:tr>
      <w:tr w:rsidR="00644469" w:rsidRPr="00C43471" w14:paraId="658CE679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3AA1BB31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6997183F" w14:textId="0D33DA60" w:rsidR="00644469" w:rsidRPr="00C43471" w:rsidRDefault="00A275F4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275F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6,545,259</w:t>
            </w:r>
          </w:p>
        </w:tc>
        <w:tc>
          <w:tcPr>
            <w:tcW w:w="178" w:type="dxa"/>
            <w:vAlign w:val="bottom"/>
          </w:tcPr>
          <w:p w14:paraId="648A13B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023EDE3" w14:textId="64255855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5,679,972</w:t>
            </w:r>
          </w:p>
        </w:tc>
        <w:tc>
          <w:tcPr>
            <w:tcW w:w="236" w:type="dxa"/>
            <w:vAlign w:val="bottom"/>
          </w:tcPr>
          <w:p w14:paraId="1D69E81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2F9B744" w14:textId="0BF85EC6" w:rsidR="00644469" w:rsidRPr="00C43471" w:rsidRDefault="005231F6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231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4,772,706</w:t>
            </w:r>
          </w:p>
        </w:tc>
        <w:tc>
          <w:tcPr>
            <w:tcW w:w="181" w:type="dxa"/>
            <w:vAlign w:val="bottom"/>
          </w:tcPr>
          <w:p w14:paraId="40F8575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23A66F8" w14:textId="54B1C540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3,811,986</w:t>
            </w:r>
          </w:p>
        </w:tc>
      </w:tr>
      <w:tr w:rsidR="00644469" w:rsidRPr="00C43471" w14:paraId="382FBAA3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69729A81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vAlign w:val="bottom"/>
          </w:tcPr>
          <w:p w14:paraId="6C9E2BF0" w14:textId="52544975" w:rsidR="00644469" w:rsidRPr="00C43471" w:rsidRDefault="00D90591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9059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532,880</w:t>
            </w:r>
          </w:p>
        </w:tc>
        <w:tc>
          <w:tcPr>
            <w:tcW w:w="178" w:type="dxa"/>
            <w:vAlign w:val="bottom"/>
          </w:tcPr>
          <w:p w14:paraId="0B0897AB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63AF29CD" w14:textId="208B1AC3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555,646</w:t>
            </w:r>
          </w:p>
        </w:tc>
        <w:tc>
          <w:tcPr>
            <w:tcW w:w="236" w:type="dxa"/>
            <w:vAlign w:val="bottom"/>
          </w:tcPr>
          <w:p w14:paraId="51E37D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F539F01" w14:textId="62D732A1" w:rsidR="00644469" w:rsidRPr="00C43471" w:rsidRDefault="005231F6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231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27,739</w:t>
            </w:r>
          </w:p>
        </w:tc>
        <w:tc>
          <w:tcPr>
            <w:tcW w:w="181" w:type="dxa"/>
            <w:vAlign w:val="bottom"/>
          </w:tcPr>
          <w:p w14:paraId="66079F9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D8310FE" w14:textId="005DF9E5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18,665</w:t>
            </w:r>
          </w:p>
        </w:tc>
      </w:tr>
      <w:tr w:rsidR="00644469" w:rsidRPr="00C43471" w14:paraId="19942800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0B234E04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vAlign w:val="bottom"/>
          </w:tcPr>
          <w:p w14:paraId="6474B6B5" w14:textId="338FC782" w:rsidR="00644469" w:rsidRPr="00C43471" w:rsidRDefault="00D90591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9059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58,840</w:t>
            </w:r>
          </w:p>
        </w:tc>
        <w:tc>
          <w:tcPr>
            <w:tcW w:w="178" w:type="dxa"/>
            <w:vAlign w:val="bottom"/>
          </w:tcPr>
          <w:p w14:paraId="6C9233F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E162E0" w14:textId="2BE00E3A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66,010</w:t>
            </w:r>
          </w:p>
        </w:tc>
        <w:tc>
          <w:tcPr>
            <w:tcW w:w="236" w:type="dxa"/>
            <w:vAlign w:val="bottom"/>
          </w:tcPr>
          <w:p w14:paraId="449B0FDB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BBC0E4B" w14:textId="47DDF3BC" w:rsidR="00644469" w:rsidRPr="00C43471" w:rsidRDefault="00BD3DA3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D3D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39,563</w:t>
            </w:r>
          </w:p>
        </w:tc>
        <w:tc>
          <w:tcPr>
            <w:tcW w:w="181" w:type="dxa"/>
            <w:vAlign w:val="bottom"/>
          </w:tcPr>
          <w:p w14:paraId="487CFC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DF0CA77" w14:textId="3E2E0C79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43,248</w:t>
            </w:r>
          </w:p>
        </w:tc>
      </w:tr>
      <w:tr w:rsidR="00644469" w:rsidRPr="00C43471" w14:paraId="15EAA9BE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63CF49B6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224BB06C" w14:textId="6E134FAE" w:rsidR="00644469" w:rsidRPr="00C43471" w:rsidRDefault="004575C8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BBE8E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794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FE23B82" w14:textId="6F78AD96" w:rsidR="00644469" w:rsidRPr="00C43471" w:rsidRDefault="00644469" w:rsidP="00644469">
            <w:pPr>
              <w:pStyle w:val="acctmergecolhdg"/>
              <w:tabs>
                <w:tab w:val="decimal" w:pos="820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11CB6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B5452D" w14:textId="6B3BF999" w:rsidR="00644469" w:rsidRPr="00C43471" w:rsidRDefault="00BD3DA3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D3D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13,863</w:t>
            </w:r>
          </w:p>
        </w:tc>
        <w:tc>
          <w:tcPr>
            <w:tcW w:w="181" w:type="dxa"/>
            <w:vAlign w:val="bottom"/>
          </w:tcPr>
          <w:p w14:paraId="432B948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9ED0BCD" w14:textId="546436C3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9,128</w:t>
            </w:r>
          </w:p>
        </w:tc>
      </w:tr>
      <w:tr w:rsidR="00644469" w:rsidRPr="00C43471" w14:paraId="74A21184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667E91A6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vAlign w:val="bottom"/>
          </w:tcPr>
          <w:p w14:paraId="20A66CEA" w14:textId="19EC5242" w:rsidR="00644469" w:rsidRPr="00C43471" w:rsidRDefault="004575C8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575C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456,821</w:t>
            </w:r>
          </w:p>
        </w:tc>
        <w:tc>
          <w:tcPr>
            <w:tcW w:w="178" w:type="dxa"/>
            <w:vAlign w:val="bottom"/>
          </w:tcPr>
          <w:p w14:paraId="2BAD1E2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B6AB382" w14:textId="6B240AE5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  <w:tc>
          <w:tcPr>
            <w:tcW w:w="236" w:type="dxa"/>
            <w:vAlign w:val="bottom"/>
          </w:tcPr>
          <w:p w14:paraId="377546F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2F2E52" w14:textId="488E0342" w:rsidR="00644469" w:rsidRPr="00C43471" w:rsidRDefault="007670CF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670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456,821</w:t>
            </w:r>
          </w:p>
        </w:tc>
        <w:tc>
          <w:tcPr>
            <w:tcW w:w="181" w:type="dxa"/>
            <w:vAlign w:val="bottom"/>
          </w:tcPr>
          <w:p w14:paraId="1210BE0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757F6C1" w14:textId="428ABF28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</w:tr>
      <w:tr w:rsidR="00644469" w:rsidRPr="00C43471" w14:paraId="47E845DE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0886F921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D102A59" w14:textId="3EB4B20B" w:rsidR="00644469" w:rsidRPr="00C43471" w:rsidRDefault="000F6722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F672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49,923</w:t>
            </w:r>
          </w:p>
        </w:tc>
        <w:tc>
          <w:tcPr>
            <w:tcW w:w="178" w:type="dxa"/>
            <w:vAlign w:val="bottom"/>
          </w:tcPr>
          <w:p w14:paraId="30357D7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F1BE022" w14:textId="2FBE7582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5,867</w:t>
            </w:r>
          </w:p>
        </w:tc>
        <w:tc>
          <w:tcPr>
            <w:tcW w:w="236" w:type="dxa"/>
            <w:vAlign w:val="bottom"/>
          </w:tcPr>
          <w:p w14:paraId="3B7222E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4B22514" w14:textId="63ED755F" w:rsidR="00644469" w:rsidRPr="00C43471" w:rsidRDefault="007670CF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670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28,652</w:t>
            </w:r>
          </w:p>
        </w:tc>
        <w:tc>
          <w:tcPr>
            <w:tcW w:w="181" w:type="dxa"/>
            <w:vAlign w:val="bottom"/>
          </w:tcPr>
          <w:p w14:paraId="61454156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8E86E9D" w14:textId="6BA04110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3,749</w:t>
            </w:r>
          </w:p>
        </w:tc>
      </w:tr>
      <w:tr w:rsidR="00644469" w:rsidRPr="00C43471" w14:paraId="35E25001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34CD1E68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3D92" w14:textId="69D5AB30" w:rsidR="00644469" w:rsidRPr="00C43471" w:rsidRDefault="000F6722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F672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7,873,700</w:t>
            </w:r>
          </w:p>
        </w:tc>
        <w:tc>
          <w:tcPr>
            <w:tcW w:w="178" w:type="dxa"/>
            <w:vAlign w:val="bottom"/>
          </w:tcPr>
          <w:p w14:paraId="6F8ACFF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862D0" w14:textId="2603BF9A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7,266,242</w:t>
            </w:r>
          </w:p>
        </w:tc>
        <w:tc>
          <w:tcPr>
            <w:tcW w:w="236" w:type="dxa"/>
            <w:vAlign w:val="bottom"/>
          </w:tcPr>
          <w:p w14:paraId="48D38E9E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3210E" w14:textId="1DA2144F" w:rsidR="00644469" w:rsidRPr="00C43471" w:rsidRDefault="00DD1175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D11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6,287,317</w:t>
            </w:r>
          </w:p>
        </w:tc>
        <w:tc>
          <w:tcPr>
            <w:tcW w:w="181" w:type="dxa"/>
            <w:vAlign w:val="bottom"/>
          </w:tcPr>
          <w:p w14:paraId="33E8183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04103674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5,512,685</w:t>
            </w:r>
          </w:p>
        </w:tc>
      </w:tr>
      <w:tr w:rsidR="00644469" w:rsidRPr="00C43471" w14:paraId="11D74836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46240A35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876E8" w14:textId="7BE2CA2E" w:rsidR="00644469" w:rsidRPr="00C43471" w:rsidRDefault="000F6722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F672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27,228,294</w:t>
            </w:r>
          </w:p>
        </w:tc>
        <w:tc>
          <w:tcPr>
            <w:tcW w:w="178" w:type="dxa"/>
            <w:vAlign w:val="bottom"/>
          </w:tcPr>
          <w:p w14:paraId="2CE6927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C79" w14:textId="65329C0D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236" w:type="dxa"/>
            <w:vAlign w:val="bottom"/>
          </w:tcPr>
          <w:p w14:paraId="548A078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EA685" w14:textId="49D9E6F2" w:rsidR="00644469" w:rsidRPr="00C43471" w:rsidRDefault="00DD1175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DD11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24,056,041</w:t>
            </w:r>
          </w:p>
        </w:tc>
        <w:tc>
          <w:tcPr>
            <w:tcW w:w="181" w:type="dxa"/>
            <w:vAlign w:val="bottom"/>
          </w:tcPr>
          <w:p w14:paraId="3A57212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5C502285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</w:tr>
      <w:tr w:rsidR="00644469" w:rsidRPr="00C43471" w14:paraId="3F7A338D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C29321A" w14:textId="77777777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2373BB3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E1ADB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51D255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30B08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1FF02FDD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68F37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150452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103252E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668E502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5117D5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2BF6F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7CF142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0324673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920CF8B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15F65B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626F3AC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9725C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6DC93AEB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2B53ED27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19910036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C1E4F1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B78DCC6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BA6EF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9410906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F04039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80AC4F2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1239EEC6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37F02BB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5047CF14" w14:textId="2B805A34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DE024E7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06F2231E" w14:textId="6FCA11C5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644469" w:rsidRPr="00C43471" w14:paraId="0012CCFC" w14:textId="77777777">
        <w:trPr>
          <w:cantSplit/>
          <w:tblHeader/>
        </w:trPr>
        <w:tc>
          <w:tcPr>
            <w:tcW w:w="3634" w:type="dxa"/>
          </w:tcPr>
          <w:p w14:paraId="12F10E9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14:paraId="44C86881" w14:textId="23A7660F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072686"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575DED8F" w14:textId="77777777" w:rsidR="00644469" w:rsidRPr="003045C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96F78D7" w14:textId="6EE11068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547BAD8A" w14:textId="77777777" w:rsidR="00644469" w:rsidRPr="003045C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center"/>
          </w:tcPr>
          <w:p w14:paraId="27BD7461" w14:textId="1BFE45B4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072686"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2A2680A3" w14:textId="77777777" w:rsidR="00644469" w:rsidRPr="003045C1" w:rsidRDefault="00644469" w:rsidP="00644469">
            <w:pPr>
              <w:pStyle w:val="acctmergecolhdg"/>
              <w:spacing w:line="240" w:lineRule="auto"/>
              <w:ind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221A710" w14:textId="3AF32567" w:rsidR="00644469" w:rsidRPr="003045C1" w:rsidRDefault="00644469" w:rsidP="00644469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44469" w:rsidRPr="00C43471" w14:paraId="1AE58DDF" w14:textId="77777777" w:rsidTr="00FF03D4">
        <w:trPr>
          <w:cantSplit/>
          <w:tblHeader/>
        </w:trPr>
        <w:tc>
          <w:tcPr>
            <w:tcW w:w="3634" w:type="dxa"/>
          </w:tcPr>
          <w:p w14:paraId="171789C4" w14:textId="0EBF7864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7D0CEB28" w14:textId="4F6FFA1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3A65E41" w14:textId="77777777" w:rsidR="00644469" w:rsidRPr="003045C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07AE636" w14:textId="3C151C22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5DE9689" w14:textId="7777777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741D559" w14:textId="0BBC1DD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3A2670F" w14:textId="7777777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8589F57" w14:textId="117CDE94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644469" w:rsidRPr="00C43471" w14:paraId="2BC81C4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68D15F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06454DD8" w14:textId="627C9DA1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0896F8CC" w14:textId="77777777" w:rsidTr="00FF03D4">
        <w:trPr>
          <w:cantSplit/>
          <w:trHeight w:val="577"/>
          <w:tblHeader/>
        </w:trPr>
        <w:tc>
          <w:tcPr>
            <w:tcW w:w="3634" w:type="dxa"/>
            <w:vAlign w:val="bottom"/>
          </w:tcPr>
          <w:p w14:paraId="14EA97BA" w14:textId="7CF4B18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vAlign w:val="bottom"/>
          </w:tcPr>
          <w:p w14:paraId="06CB6C1A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FED765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F9A0F2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439C9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0DA1B0D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A4C9A4B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C7D72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1CC38A4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2D371F8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vAlign w:val="bottom"/>
          </w:tcPr>
          <w:p w14:paraId="24C7F1FD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9B47E9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12276AE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2FE48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25ED76C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B7B35E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FDFE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220990C2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2955B3EB" w14:textId="6F6D261A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vAlign w:val="bottom"/>
          </w:tcPr>
          <w:p w14:paraId="57E40AA6" w14:textId="5973DADC" w:rsidR="00644469" w:rsidRPr="00C43471" w:rsidRDefault="00017F4B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17F4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433,231</w:t>
            </w:r>
          </w:p>
        </w:tc>
        <w:tc>
          <w:tcPr>
            <w:tcW w:w="178" w:type="dxa"/>
            <w:vAlign w:val="bottom"/>
          </w:tcPr>
          <w:p w14:paraId="627958B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644C8F0F" w14:textId="7665278B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1501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1,018,404</w:t>
            </w:r>
          </w:p>
        </w:tc>
        <w:tc>
          <w:tcPr>
            <w:tcW w:w="236" w:type="dxa"/>
            <w:vAlign w:val="bottom"/>
          </w:tcPr>
          <w:p w14:paraId="68192FF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5186FF" w14:textId="618C9BF2" w:rsidR="00644469" w:rsidRPr="00C43471" w:rsidRDefault="00D76D62" w:rsidP="0064446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7B4B8E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B276990" w14:textId="0C281AE3" w:rsidR="00644469" w:rsidRPr="00C43471" w:rsidRDefault="00644469" w:rsidP="0064446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0A7DCE98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52A5C21F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vAlign w:val="bottom"/>
          </w:tcPr>
          <w:p w14:paraId="3C14FCB3" w14:textId="7B227714" w:rsidR="00644469" w:rsidRPr="00C43471" w:rsidRDefault="00017F4B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17F4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5,439,799</w:t>
            </w:r>
          </w:p>
        </w:tc>
        <w:tc>
          <w:tcPr>
            <w:tcW w:w="178" w:type="dxa"/>
            <w:vAlign w:val="bottom"/>
          </w:tcPr>
          <w:p w14:paraId="0C2F25EA" w14:textId="77777777" w:rsidR="00644469" w:rsidRPr="00C43471" w:rsidRDefault="00644469" w:rsidP="0064446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07CE2F0B" w14:textId="5A95DA4F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7,619,004</w:t>
            </w:r>
          </w:p>
        </w:tc>
        <w:tc>
          <w:tcPr>
            <w:tcW w:w="236" w:type="dxa"/>
            <w:vAlign w:val="bottom"/>
          </w:tcPr>
          <w:p w14:paraId="0BEF72D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C1584A2" w14:textId="71CBFF94" w:rsidR="00644469" w:rsidRPr="00C43471" w:rsidRDefault="00DD1175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D117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6,222,501</w:t>
            </w:r>
          </w:p>
        </w:tc>
        <w:tc>
          <w:tcPr>
            <w:tcW w:w="181" w:type="dxa"/>
            <w:vAlign w:val="bottom"/>
          </w:tcPr>
          <w:p w14:paraId="608E359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AAA8359" w14:textId="769D38BF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9,276,081</w:t>
            </w:r>
          </w:p>
        </w:tc>
      </w:tr>
      <w:tr w:rsidR="00644469" w:rsidRPr="00C43471" w14:paraId="07418253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176B47DB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vAlign w:val="bottom"/>
          </w:tcPr>
          <w:p w14:paraId="09B05D9A" w14:textId="7777777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0383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7D9E726" w14:textId="7777777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5887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D18AEA" w14:textId="77777777" w:rsidR="00644469" w:rsidRPr="00C43471" w:rsidRDefault="00644469" w:rsidP="00644469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FCAD75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3B44ED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26F9AD57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731530F" w14:textId="77777777" w:rsidR="00644469" w:rsidRPr="00C43471" w:rsidRDefault="00644469" w:rsidP="00644469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vAlign w:val="bottom"/>
          </w:tcPr>
          <w:p w14:paraId="3A4C6D65" w14:textId="3AF8F112" w:rsidR="00644469" w:rsidRPr="00C43471" w:rsidRDefault="008F5A7B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5A7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8,252</w:t>
            </w:r>
          </w:p>
        </w:tc>
        <w:tc>
          <w:tcPr>
            <w:tcW w:w="178" w:type="dxa"/>
            <w:vAlign w:val="bottom"/>
          </w:tcPr>
          <w:p w14:paraId="210D9AC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1F78B07" w14:textId="08B06D52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9,433</w:t>
            </w:r>
          </w:p>
        </w:tc>
        <w:tc>
          <w:tcPr>
            <w:tcW w:w="236" w:type="dxa"/>
            <w:vAlign w:val="bottom"/>
          </w:tcPr>
          <w:p w14:paraId="309D510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E395574" w14:textId="65574F5D" w:rsidR="00644469" w:rsidRPr="00C43471" w:rsidRDefault="00D76D62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6D6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7,723</w:t>
            </w:r>
          </w:p>
        </w:tc>
        <w:tc>
          <w:tcPr>
            <w:tcW w:w="181" w:type="dxa"/>
            <w:vAlign w:val="bottom"/>
          </w:tcPr>
          <w:p w14:paraId="188FFE9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67258F5C" w14:textId="21353E28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8,905</w:t>
            </w:r>
          </w:p>
        </w:tc>
      </w:tr>
      <w:tr w:rsidR="00644469" w:rsidRPr="00C43471" w14:paraId="38D6FACF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E33DE13" w14:textId="3FB500B1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D30DE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232" w:type="dxa"/>
            <w:vAlign w:val="bottom"/>
          </w:tcPr>
          <w:p w14:paraId="26DB75F7" w14:textId="77777777" w:rsidR="00644469" w:rsidRPr="0074029E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49505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39BB149" w14:textId="77777777" w:rsidR="00644469" w:rsidRPr="00E36E38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ED004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D309DEC" w14:textId="77777777" w:rsidR="00644469" w:rsidRPr="00B8412B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2769E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C17D1C2" w14:textId="77777777" w:rsidR="00644469" w:rsidRPr="00E36E38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8F48A9" w:rsidRPr="00C43471" w14:paraId="32976EB9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308C25D5" w14:textId="3C98DD36" w:rsidR="008F48A9" w:rsidRPr="00C43471" w:rsidRDefault="008F48A9" w:rsidP="008F48A9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FFF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0B942690" w14:textId="015E29AB" w:rsidR="008F48A9" w:rsidRPr="00793E2B" w:rsidRDefault="002E21A5" w:rsidP="008F48A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E21A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283,138</w:t>
            </w:r>
          </w:p>
        </w:tc>
        <w:tc>
          <w:tcPr>
            <w:tcW w:w="178" w:type="dxa"/>
            <w:vAlign w:val="bottom"/>
          </w:tcPr>
          <w:p w14:paraId="4D980F0B" w14:textId="77777777" w:rsidR="008F48A9" w:rsidRPr="00A2388B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D8603B1" w14:textId="3E54BF87" w:rsidR="008F48A9" w:rsidRPr="00A2388B" w:rsidRDefault="008F48A9" w:rsidP="008F48A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501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236" w:type="dxa"/>
            <w:vAlign w:val="bottom"/>
          </w:tcPr>
          <w:p w14:paraId="79489050" w14:textId="77777777" w:rsidR="008F48A9" w:rsidRPr="00A2388B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FD5464B" w14:textId="6A476D33" w:rsidR="008F48A9" w:rsidRPr="00A2388B" w:rsidRDefault="00D76D62" w:rsidP="008F48A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3F6A78D" w14:textId="77777777" w:rsidR="008F48A9" w:rsidRPr="00A2388B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886B341" w14:textId="505D8FA3" w:rsidR="008F48A9" w:rsidRPr="00A2388B" w:rsidRDefault="008F48A9" w:rsidP="008F48A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F48A9" w:rsidRPr="00C43471" w14:paraId="0E80936A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08B990E6" w14:textId="17FA6C30" w:rsidR="008F48A9" w:rsidRPr="00C43471" w:rsidRDefault="008F48A9" w:rsidP="008F48A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vAlign w:val="bottom"/>
          </w:tcPr>
          <w:p w14:paraId="51F87EA0" w14:textId="442AA8C1" w:rsidR="008F48A9" w:rsidRPr="00C43471" w:rsidRDefault="00B12C36" w:rsidP="008F48A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12C3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86,764</w:t>
            </w:r>
          </w:p>
        </w:tc>
        <w:tc>
          <w:tcPr>
            <w:tcW w:w="178" w:type="dxa"/>
            <w:vAlign w:val="bottom"/>
          </w:tcPr>
          <w:p w14:paraId="451EAD5F" w14:textId="77777777" w:rsidR="008F48A9" w:rsidRPr="00C43471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4EDE8E8" w14:textId="0EEB3E0D" w:rsidR="008F48A9" w:rsidRPr="00D76985" w:rsidRDefault="008F48A9" w:rsidP="008F48A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47,947</w:t>
            </w:r>
          </w:p>
        </w:tc>
        <w:tc>
          <w:tcPr>
            <w:tcW w:w="236" w:type="dxa"/>
            <w:vAlign w:val="bottom"/>
          </w:tcPr>
          <w:p w14:paraId="760CEC7C" w14:textId="77777777" w:rsidR="008F48A9" w:rsidRPr="00C43471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8D959F0" w14:textId="51353902" w:rsidR="008F48A9" w:rsidRPr="00C43471" w:rsidRDefault="00D76D62" w:rsidP="008F48A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5C46FE" w14:textId="77777777" w:rsidR="008F48A9" w:rsidRPr="00C43471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01C734F" w14:textId="6021597C" w:rsidR="008F48A9" w:rsidRPr="00C43471" w:rsidRDefault="008F48A9" w:rsidP="008F48A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3B787A39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5A40AC4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E096D" w14:textId="09A04C82" w:rsidR="00644469" w:rsidRPr="00C43471" w:rsidRDefault="003574CE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574C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6,251,184</w:t>
            </w:r>
          </w:p>
        </w:tc>
        <w:tc>
          <w:tcPr>
            <w:tcW w:w="178" w:type="dxa"/>
            <w:vAlign w:val="bottom"/>
          </w:tcPr>
          <w:p w14:paraId="33FC56C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97192" w14:textId="41D4EE94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8,814,788</w:t>
            </w:r>
          </w:p>
        </w:tc>
        <w:tc>
          <w:tcPr>
            <w:tcW w:w="236" w:type="dxa"/>
            <w:vAlign w:val="bottom"/>
          </w:tcPr>
          <w:p w14:paraId="03A6DC1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6F191" w14:textId="10349547" w:rsidR="00644469" w:rsidRPr="00C43471" w:rsidRDefault="005A7343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734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6,230,224</w:t>
            </w:r>
          </w:p>
        </w:tc>
        <w:tc>
          <w:tcPr>
            <w:tcW w:w="181" w:type="dxa"/>
            <w:vAlign w:val="bottom"/>
          </w:tcPr>
          <w:p w14:paraId="297E27E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22137325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9,284,986</w:t>
            </w:r>
          </w:p>
        </w:tc>
      </w:tr>
      <w:tr w:rsidR="00644469" w:rsidRPr="00C43471" w14:paraId="042B58AB" w14:textId="77777777" w:rsidTr="008438D1">
        <w:trPr>
          <w:cantSplit/>
          <w:trHeight w:val="550"/>
          <w:tblHeader/>
        </w:trPr>
        <w:tc>
          <w:tcPr>
            <w:tcW w:w="3634" w:type="dxa"/>
            <w:vAlign w:val="bottom"/>
          </w:tcPr>
          <w:p w14:paraId="69E7D67A" w14:textId="4CE72CE0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vAlign w:val="bottom"/>
          </w:tcPr>
          <w:p w14:paraId="7E1BF0A4" w14:textId="7777777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EBBA1E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E4FD22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3E50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CACB82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20B6C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7110CF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5342BB90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13473FDF" w14:textId="77777777" w:rsidR="00644469" w:rsidRPr="00C43471" w:rsidRDefault="00644469" w:rsidP="00644469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2F6A144C" w14:textId="588CA861" w:rsidR="00644469" w:rsidRPr="00C43471" w:rsidRDefault="008E0C9F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E0C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21,938</w:t>
            </w:r>
          </w:p>
        </w:tc>
        <w:tc>
          <w:tcPr>
            <w:tcW w:w="178" w:type="dxa"/>
            <w:vAlign w:val="bottom"/>
          </w:tcPr>
          <w:p w14:paraId="139969A0" w14:textId="77777777" w:rsidR="00644469" w:rsidRPr="00C43471" w:rsidRDefault="00644469" w:rsidP="0064446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F75D392" w14:textId="1FB57604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14,174</w:t>
            </w:r>
          </w:p>
        </w:tc>
        <w:tc>
          <w:tcPr>
            <w:tcW w:w="236" w:type="dxa"/>
            <w:vAlign w:val="bottom"/>
          </w:tcPr>
          <w:p w14:paraId="66428DE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24BFA72" w14:textId="5899C3DE" w:rsidR="00644469" w:rsidRPr="00C43471" w:rsidRDefault="005A7343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A734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20,557</w:t>
            </w:r>
          </w:p>
        </w:tc>
        <w:tc>
          <w:tcPr>
            <w:tcW w:w="181" w:type="dxa"/>
            <w:vAlign w:val="bottom"/>
          </w:tcPr>
          <w:p w14:paraId="57D39B1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6BF28E1C" w14:textId="127B3FAA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12,396</w:t>
            </w:r>
          </w:p>
        </w:tc>
      </w:tr>
      <w:tr w:rsidR="00644469" w:rsidRPr="00C43471" w14:paraId="293D1243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52FE8207" w14:textId="1021DBCF" w:rsidR="00644469" w:rsidRPr="00C43471" w:rsidRDefault="00644469" w:rsidP="00644469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ยาว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2" w:type="dxa"/>
            <w:vAlign w:val="bottom"/>
          </w:tcPr>
          <w:p w14:paraId="08CF2555" w14:textId="7F08494C" w:rsidR="00644469" w:rsidRPr="00ED35ED" w:rsidRDefault="00F7728E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7728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990,000</w:t>
            </w:r>
          </w:p>
        </w:tc>
        <w:tc>
          <w:tcPr>
            <w:tcW w:w="178" w:type="dxa"/>
            <w:vAlign w:val="bottom"/>
          </w:tcPr>
          <w:p w14:paraId="0DD7D8BE" w14:textId="77777777" w:rsidR="00644469" w:rsidRPr="00C43471" w:rsidRDefault="00644469" w:rsidP="0064446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CA2A09B" w14:textId="0F7D4B73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1,257,734</w:t>
            </w:r>
          </w:p>
        </w:tc>
        <w:tc>
          <w:tcPr>
            <w:tcW w:w="236" w:type="dxa"/>
            <w:vAlign w:val="bottom"/>
          </w:tcPr>
          <w:p w14:paraId="75F81AE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A2CB30F" w14:textId="3B2C434D" w:rsidR="00644469" w:rsidRPr="00B90FC6" w:rsidRDefault="005A7343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DE27A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8A33BE1" w14:textId="1D461315" w:rsidR="00644469" w:rsidRPr="00C43471" w:rsidRDefault="00644469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4D047620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422252A9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39CA04F2" w14:textId="60EF1AF4" w:rsidR="00644469" w:rsidRPr="00C43471" w:rsidRDefault="00257BAB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57BA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107,503</w:t>
            </w:r>
          </w:p>
        </w:tc>
        <w:tc>
          <w:tcPr>
            <w:tcW w:w="178" w:type="dxa"/>
            <w:vAlign w:val="bottom"/>
          </w:tcPr>
          <w:p w14:paraId="162C92CE" w14:textId="77777777" w:rsidR="00644469" w:rsidRPr="00C43471" w:rsidRDefault="00644469" w:rsidP="00644469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708A8F9" w14:textId="08BE7C4B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123,326</w:t>
            </w:r>
          </w:p>
        </w:tc>
        <w:tc>
          <w:tcPr>
            <w:tcW w:w="236" w:type="dxa"/>
            <w:vAlign w:val="bottom"/>
          </w:tcPr>
          <w:p w14:paraId="324744E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32A3F35" w14:textId="2C1EAF80" w:rsidR="00644469" w:rsidRPr="00C43471" w:rsidRDefault="005A7343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C7BB6E" w14:textId="77777777" w:rsidR="00644469" w:rsidRPr="00C43471" w:rsidRDefault="00644469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76E4973" w14:textId="330B4FD4" w:rsidR="00644469" w:rsidRPr="00C43471" w:rsidRDefault="00644469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0BD7D6A1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3F34900D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vAlign w:val="bottom"/>
          </w:tcPr>
          <w:p w14:paraId="5E87282D" w14:textId="3DD4BF4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1D1DF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21266FE" w14:textId="7777777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05D9D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830D76" w14:textId="77777777" w:rsidR="00644469" w:rsidRPr="00C43471" w:rsidRDefault="00644469" w:rsidP="00644469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CA8211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90B26B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4CDE1121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25183CD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vAlign w:val="bottom"/>
          </w:tcPr>
          <w:p w14:paraId="3C3A3AD8" w14:textId="23722F40" w:rsidR="00644469" w:rsidRPr="00C43471" w:rsidRDefault="008E0C9F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E0C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143,392</w:t>
            </w:r>
          </w:p>
        </w:tc>
        <w:tc>
          <w:tcPr>
            <w:tcW w:w="178" w:type="dxa"/>
            <w:vAlign w:val="bottom"/>
          </w:tcPr>
          <w:p w14:paraId="20F0558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0EB6F9" w14:textId="03373B2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  <w:tc>
          <w:tcPr>
            <w:tcW w:w="236" w:type="dxa"/>
            <w:vAlign w:val="bottom"/>
          </w:tcPr>
          <w:p w14:paraId="328E438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C06590" w14:textId="6CABCF8C" w:rsidR="00644469" w:rsidRPr="00C43471" w:rsidRDefault="005A7343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A734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143,392</w:t>
            </w:r>
          </w:p>
        </w:tc>
        <w:tc>
          <w:tcPr>
            <w:tcW w:w="181" w:type="dxa"/>
            <w:vAlign w:val="bottom"/>
          </w:tcPr>
          <w:p w14:paraId="6E04F38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EFFF81B" w14:textId="786FABB3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</w:tr>
      <w:tr w:rsidR="00644469" w:rsidRPr="00C43471" w14:paraId="04102A7F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E43F959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10C1CDC9" w14:textId="4C2EBB40" w:rsidR="00644469" w:rsidRPr="00C43471" w:rsidRDefault="00916CC4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916CC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218,593</w:t>
            </w:r>
          </w:p>
        </w:tc>
        <w:tc>
          <w:tcPr>
            <w:tcW w:w="178" w:type="dxa"/>
            <w:vAlign w:val="bottom"/>
          </w:tcPr>
          <w:p w14:paraId="760054A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5BBC909" w14:textId="00C15C8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187,478</w:t>
            </w:r>
          </w:p>
        </w:tc>
        <w:tc>
          <w:tcPr>
            <w:tcW w:w="236" w:type="dxa"/>
            <w:vAlign w:val="bottom"/>
          </w:tcPr>
          <w:p w14:paraId="101C0D4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F3525D2" w14:textId="1188E2BC" w:rsidR="00644469" w:rsidRPr="00C43471" w:rsidRDefault="005A7343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A734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204,603</w:t>
            </w:r>
          </w:p>
        </w:tc>
        <w:tc>
          <w:tcPr>
            <w:tcW w:w="181" w:type="dxa"/>
            <w:vAlign w:val="bottom"/>
          </w:tcPr>
          <w:p w14:paraId="54F8AD66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321002A" w14:textId="791BE3F9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173,488</w:t>
            </w:r>
          </w:p>
        </w:tc>
      </w:tr>
      <w:tr w:rsidR="00644469" w:rsidRPr="00C43471" w14:paraId="4CC0A345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B3AF870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9EAA2" w14:textId="1E72EE5F" w:rsidR="00644469" w:rsidRPr="00C43471" w:rsidRDefault="00681791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8179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1,481,426</w:t>
            </w:r>
          </w:p>
        </w:tc>
        <w:tc>
          <w:tcPr>
            <w:tcW w:w="178" w:type="dxa"/>
            <w:vAlign w:val="bottom"/>
          </w:tcPr>
          <w:p w14:paraId="348B0BC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F198C" w14:textId="57A9A0A9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1,720,842</w:t>
            </w:r>
          </w:p>
        </w:tc>
        <w:tc>
          <w:tcPr>
            <w:tcW w:w="236" w:type="dxa"/>
            <w:vAlign w:val="bottom"/>
          </w:tcPr>
          <w:p w14:paraId="5693E44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A5304" w14:textId="3CD41B29" w:rsidR="00644469" w:rsidRPr="00C43471" w:rsidRDefault="008A2CC6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A2CC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368,552</w:t>
            </w:r>
          </w:p>
        </w:tc>
        <w:tc>
          <w:tcPr>
            <w:tcW w:w="181" w:type="dxa"/>
            <w:vAlign w:val="bottom"/>
          </w:tcPr>
          <w:p w14:paraId="5B3F694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7B76966B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324,014</w:t>
            </w:r>
          </w:p>
        </w:tc>
      </w:tr>
      <w:tr w:rsidR="00644469" w:rsidRPr="00C43471" w14:paraId="2A37F3CC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15446AC1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03C09" w14:textId="42FB26D9" w:rsidR="00644469" w:rsidRPr="00C43471" w:rsidRDefault="007C48B0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C48B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7,732,610</w:t>
            </w:r>
          </w:p>
        </w:tc>
        <w:tc>
          <w:tcPr>
            <w:tcW w:w="178" w:type="dxa"/>
            <w:vAlign w:val="bottom"/>
          </w:tcPr>
          <w:p w14:paraId="75CC21D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C6AEA" w14:textId="11541F8F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10,535,630</w:t>
            </w:r>
          </w:p>
        </w:tc>
        <w:tc>
          <w:tcPr>
            <w:tcW w:w="236" w:type="dxa"/>
            <w:vAlign w:val="bottom"/>
          </w:tcPr>
          <w:p w14:paraId="2FDE531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5BEFD" w14:textId="355C874B" w:rsidR="00644469" w:rsidRPr="00C43471" w:rsidRDefault="003E0E8E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E0E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6,598,776</w:t>
            </w:r>
          </w:p>
        </w:tc>
        <w:tc>
          <w:tcPr>
            <w:tcW w:w="181" w:type="dxa"/>
            <w:vAlign w:val="bottom"/>
          </w:tcPr>
          <w:p w14:paraId="661CEDD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2A9AD7ED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9,609,000</w:t>
            </w:r>
          </w:p>
        </w:tc>
      </w:tr>
      <w:tr w:rsidR="00644469" w:rsidRPr="00C43471" w14:paraId="2989B3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65A750E9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BC84AA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286F44E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368F8CA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ACCE6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018DA27F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41B841C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0165DA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B834AE8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ED66E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B1CCD6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1B25DB2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2C121A7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34A8A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D38111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F3EC0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B2B89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55F34FE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080D575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3472E738" w14:textId="77777777" w:rsidTr="007C4131">
        <w:trPr>
          <w:cantSplit/>
          <w:trHeight w:val="389"/>
          <w:tblHeader/>
        </w:trPr>
        <w:tc>
          <w:tcPr>
            <w:tcW w:w="3634" w:type="dxa"/>
            <w:vAlign w:val="bottom"/>
          </w:tcPr>
          <w:p w14:paraId="5FB30CBE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3"/>
          </w:tcPr>
          <w:p w14:paraId="45285AF8" w14:textId="466D7DAA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836B050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5E03020F" w14:textId="717AC489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4469" w:rsidRPr="00C43471" w14:paraId="23F5380D" w14:textId="77777777" w:rsidTr="007C4131">
        <w:trPr>
          <w:cantSplit/>
          <w:trHeight w:val="362"/>
          <w:tblHeader/>
        </w:trPr>
        <w:tc>
          <w:tcPr>
            <w:tcW w:w="3634" w:type="dxa"/>
          </w:tcPr>
          <w:p w14:paraId="1652068F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63D26527" w14:textId="30FE64D3" w:rsidR="00644469" w:rsidRPr="00FD3BCF" w:rsidRDefault="00644469" w:rsidP="00644469">
            <w:pPr>
              <w:pStyle w:val="acctmergecolhdg"/>
              <w:spacing w:line="276" w:lineRule="auto"/>
              <w:ind w:right="-79"/>
              <w:jc w:val="left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072686"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197F74C5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9AF56BF" w14:textId="2EF27530" w:rsidR="00644469" w:rsidRPr="00FD3BCF" w:rsidRDefault="00644469" w:rsidP="00644469">
            <w:pPr>
              <w:pStyle w:val="acctmergecolhdg"/>
              <w:spacing w:line="276" w:lineRule="auto"/>
              <w:ind w:left="-72" w:right="-7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644469"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14:paraId="669FCB87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1B4FFAB3" w14:textId="58C7147C" w:rsidR="00644469" w:rsidRPr="00FD3BCF" w:rsidRDefault="00644469" w:rsidP="00644469">
            <w:pPr>
              <w:pStyle w:val="acctmergecolhdg"/>
              <w:spacing w:line="276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072686"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665153C8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90806AE" w14:textId="18429113" w:rsidR="00644469" w:rsidRPr="00FD3BCF" w:rsidRDefault="00644469" w:rsidP="00644469">
            <w:pPr>
              <w:pStyle w:val="acctmergecolhdg"/>
              <w:spacing w:line="276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44469" w:rsidRPr="00C43471" w14:paraId="0F13902D" w14:textId="77777777" w:rsidTr="007C4131">
        <w:trPr>
          <w:cantSplit/>
          <w:trHeight w:val="317"/>
          <w:tblHeader/>
        </w:trPr>
        <w:tc>
          <w:tcPr>
            <w:tcW w:w="3634" w:type="dxa"/>
          </w:tcPr>
          <w:p w14:paraId="386F92EF" w14:textId="1F365AD3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2B64BD5B" w14:textId="03471A29" w:rsidR="00644469" w:rsidRPr="00FD3BCF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FD3BCF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52C1206D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605E3AB" w14:textId="59C351A3" w:rsidR="00644469" w:rsidRPr="00FD3BCF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AFBEA71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5DCA4A" w14:textId="351FC3A4" w:rsidR="00644469" w:rsidRPr="00FD3BCF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FD3BCF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1" w:type="dxa"/>
          </w:tcPr>
          <w:p w14:paraId="42265F89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52BDEEA" w14:textId="1EA14ADD" w:rsidR="00644469" w:rsidRPr="00FD3BCF" w:rsidRDefault="00644469" w:rsidP="00644469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644469" w:rsidRPr="00C43471" w14:paraId="55BAF3D6" w14:textId="77777777" w:rsidTr="007C4131">
        <w:trPr>
          <w:cantSplit/>
          <w:trHeight w:val="290"/>
          <w:tblHeader/>
        </w:trPr>
        <w:tc>
          <w:tcPr>
            <w:tcW w:w="3634" w:type="dxa"/>
            <w:vAlign w:val="bottom"/>
          </w:tcPr>
          <w:p w14:paraId="67FFF718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</w:tcPr>
          <w:p w14:paraId="53C55E2E" w14:textId="2CC1C36C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38E4F4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24E8BBF2" w14:textId="4C0A3F6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vAlign w:val="bottom"/>
          </w:tcPr>
          <w:p w14:paraId="0F7EE964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CC56D4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42BD104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E63A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D424919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2FB23D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79ACE3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2A24964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4285F13A" w14:textId="07BB0516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vAlign w:val="bottom"/>
          </w:tcPr>
          <w:p w14:paraId="27842686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3C69E1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AC007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BD2B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EEE9FE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3782A9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407CBDC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AB7FB2" w:rsidRPr="00C43471" w14:paraId="0B16E713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58A710F1" w14:textId="3611ACD2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1C41C8E4" w14:textId="27E982A3" w:rsidR="00AB7FB2" w:rsidRPr="00C43471" w:rsidRDefault="007C48B0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48B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22C4966A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6ACB3433" w14:textId="5DF6BFAA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109E849D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2C5226B8" w14:textId="082E2190" w:rsidR="00AB7FB2" w:rsidRPr="00C43471" w:rsidRDefault="006673E6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673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6A436B6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4D3C41A" w14:textId="5224374E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AB7FB2" w:rsidRPr="00C43471" w14:paraId="0FB645D5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08AB7E46" w14:textId="2CBA249F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vAlign w:val="bottom"/>
          </w:tcPr>
          <w:p w14:paraId="36180A03" w14:textId="025802C4" w:rsidR="00AB7FB2" w:rsidRPr="00C43471" w:rsidRDefault="007C48B0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48B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5344F2F9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72A2B27" w14:textId="1ECFB2D6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47C631D6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972C133" w14:textId="3956C416" w:rsidR="00AB7FB2" w:rsidRPr="00C43471" w:rsidRDefault="006673E6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673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26A8EED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2CFA0C4A" w14:textId="5CBD32EC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AB7FB2" w:rsidRPr="00C43471" w14:paraId="3C652745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5EA1B2C6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vAlign w:val="bottom"/>
          </w:tcPr>
          <w:p w14:paraId="7C54512F" w14:textId="07E5C7B6" w:rsidR="00AB7FB2" w:rsidRPr="00C43471" w:rsidRDefault="007C48B0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48B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  <w:vAlign w:val="bottom"/>
          </w:tcPr>
          <w:p w14:paraId="49BB708F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6D9FAC9" w14:textId="79691718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236" w:type="dxa"/>
            <w:vAlign w:val="bottom"/>
          </w:tcPr>
          <w:p w14:paraId="6376CCE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F9EC81A" w14:textId="4D0A7672" w:rsidR="00AB7FB2" w:rsidRPr="00C43471" w:rsidRDefault="006673E6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673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vAlign w:val="bottom"/>
          </w:tcPr>
          <w:p w14:paraId="696F6AA7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725B875E" w14:textId="71E22394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AB7FB2" w:rsidRPr="00C43471" w14:paraId="66CBACDE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FA0614E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vAlign w:val="bottom"/>
          </w:tcPr>
          <w:p w14:paraId="16C19BA5" w14:textId="77777777" w:rsidR="00AB7FB2" w:rsidRPr="00C43471" w:rsidRDefault="00AB7FB2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7CC629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9CAD5BA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641A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4C23C20" w14:textId="77777777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896CF8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5263BA9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AB7FB2" w:rsidRPr="00C43471" w14:paraId="1C7C8F97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EB39EC2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vAlign w:val="bottom"/>
          </w:tcPr>
          <w:p w14:paraId="3BDE57B6" w14:textId="77777777" w:rsidR="00AB7FB2" w:rsidRPr="00E7378D" w:rsidRDefault="00AB7FB2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D7B5C9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D65C399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0DADC8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D0AC65" w14:textId="77777777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F72774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555ED48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AB7FB2" w:rsidRPr="00C43471" w14:paraId="6539BD3E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19D62AD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vAlign w:val="bottom"/>
          </w:tcPr>
          <w:p w14:paraId="3DDF8A59" w14:textId="0374D2C6" w:rsidR="00AB7FB2" w:rsidRPr="00E7378D" w:rsidRDefault="007C48B0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48B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  <w:vAlign w:val="bottom"/>
          </w:tcPr>
          <w:p w14:paraId="43CB49C7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8DA4223" w14:textId="76881609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236" w:type="dxa"/>
            <w:vAlign w:val="bottom"/>
          </w:tcPr>
          <w:p w14:paraId="182839A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A391FC0" w14:textId="52253FF2" w:rsidR="00AB7FB2" w:rsidRPr="00C43471" w:rsidRDefault="00337FC7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37FC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vAlign w:val="bottom"/>
          </w:tcPr>
          <w:p w14:paraId="5C83DF4A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A1A1238" w14:textId="28E6C878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AB7FB2" w:rsidRPr="00C43471" w14:paraId="26301E5F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31DD7A0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vAlign w:val="bottom"/>
          </w:tcPr>
          <w:p w14:paraId="5AE608BD" w14:textId="746602A5" w:rsidR="00AB7FB2" w:rsidRPr="00E7378D" w:rsidRDefault="0098771B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8771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16,791,465</w:t>
            </w:r>
          </w:p>
        </w:tc>
        <w:tc>
          <w:tcPr>
            <w:tcW w:w="178" w:type="dxa"/>
            <w:vAlign w:val="bottom"/>
          </w:tcPr>
          <w:p w14:paraId="45EA1EFD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1B3B211" w14:textId="001357C7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15,240,810</w:t>
            </w:r>
          </w:p>
        </w:tc>
        <w:tc>
          <w:tcPr>
            <w:tcW w:w="236" w:type="dxa"/>
            <w:vAlign w:val="bottom"/>
          </w:tcPr>
          <w:p w14:paraId="25C30E12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6FF7E7D" w14:textId="5A98E839" w:rsidR="00AB7FB2" w:rsidRPr="00C43471" w:rsidRDefault="00337FC7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37FC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15,663,335</w:t>
            </w:r>
          </w:p>
        </w:tc>
        <w:tc>
          <w:tcPr>
            <w:tcW w:w="181" w:type="dxa"/>
            <w:vAlign w:val="bottom"/>
          </w:tcPr>
          <w:p w14:paraId="52A452D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50B8669" w14:textId="3CF29DB7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14,406,291</w:t>
            </w:r>
          </w:p>
        </w:tc>
      </w:tr>
      <w:tr w:rsidR="00C726FE" w:rsidRPr="00C43471" w14:paraId="2FDE3011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1F09ED25" w14:textId="7E987CBF" w:rsidR="00C726FE" w:rsidRPr="00C43471" w:rsidRDefault="00C726FE" w:rsidP="00C726F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DB549E" w14:textId="4FF748DC" w:rsidR="00C726FE" w:rsidRPr="00E7378D" w:rsidRDefault="00C72557" w:rsidP="00C726F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255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326,247</w:t>
            </w:r>
          </w:p>
        </w:tc>
        <w:tc>
          <w:tcPr>
            <w:tcW w:w="178" w:type="dxa"/>
            <w:vAlign w:val="bottom"/>
          </w:tcPr>
          <w:p w14:paraId="2B4A29BC" w14:textId="77777777" w:rsidR="00C726FE" w:rsidRPr="00C43471" w:rsidRDefault="00C726FE" w:rsidP="00C726F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72FE032" w14:textId="0B17FC79" w:rsidR="00C726FE" w:rsidRPr="00C43471" w:rsidRDefault="00C726FE" w:rsidP="00C726FE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519,774</w:t>
            </w:r>
          </w:p>
        </w:tc>
        <w:tc>
          <w:tcPr>
            <w:tcW w:w="236" w:type="dxa"/>
            <w:vAlign w:val="bottom"/>
          </w:tcPr>
          <w:p w14:paraId="62B8C244" w14:textId="77777777" w:rsidR="00C726FE" w:rsidRPr="00C43471" w:rsidRDefault="00C726FE" w:rsidP="00C726F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5019E51" w14:textId="3711AA26" w:rsidR="00C726FE" w:rsidRPr="00C43471" w:rsidRDefault="00337FC7" w:rsidP="00C726FE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A236DAF" w14:textId="77777777" w:rsidR="00C726FE" w:rsidRPr="00C43471" w:rsidRDefault="00C726FE" w:rsidP="00C726FE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C338767" w14:textId="0F792379" w:rsidR="00C726FE" w:rsidRPr="00C43471" w:rsidRDefault="00C726FE" w:rsidP="00C726FE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B7FB2" w:rsidRPr="00C43471" w14:paraId="4896A8DC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79E6D81C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7FDA581" w14:textId="0947F6F8" w:rsidR="00AB7FB2" w:rsidRPr="00E7378D" w:rsidRDefault="0042667F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2667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18,911,642</w:t>
            </w:r>
          </w:p>
        </w:tc>
        <w:tc>
          <w:tcPr>
            <w:tcW w:w="178" w:type="dxa"/>
            <w:vAlign w:val="bottom"/>
          </w:tcPr>
          <w:p w14:paraId="48C31F1A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08D0F1A" w14:textId="786E7659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17,554,514</w:t>
            </w:r>
          </w:p>
        </w:tc>
        <w:tc>
          <w:tcPr>
            <w:tcW w:w="236" w:type="dxa"/>
            <w:vAlign w:val="bottom"/>
          </w:tcPr>
          <w:p w14:paraId="3E890614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9BAF87F" w14:textId="724A693E" w:rsidR="00AB7FB2" w:rsidRPr="00C43471" w:rsidRDefault="00337FC7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337FC7">
              <w:rPr>
                <w:rFonts w:asciiTheme="minorBidi" w:hAnsiTheme="minorBidi" w:cstheme="minorBidi"/>
                <w:sz w:val="28"/>
                <w:szCs w:val="28"/>
              </w:rPr>
              <w:t>17,457,265</w:t>
            </w:r>
          </w:p>
        </w:tc>
        <w:tc>
          <w:tcPr>
            <w:tcW w:w="181" w:type="dxa"/>
            <w:vAlign w:val="bottom"/>
          </w:tcPr>
          <w:p w14:paraId="04DBED2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426339C" w14:textId="3A107970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16,200,221</w:t>
            </w:r>
          </w:p>
        </w:tc>
      </w:tr>
      <w:tr w:rsidR="00AB7FB2" w:rsidRPr="00C43471" w14:paraId="384C5FEA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56D8DACF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84F1DB3" w14:textId="37C36EE4" w:rsidR="00AB7FB2" w:rsidRPr="00C43471" w:rsidRDefault="00BC40B7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C40B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584,042</w:t>
            </w:r>
          </w:p>
        </w:tc>
        <w:tc>
          <w:tcPr>
            <w:tcW w:w="178" w:type="dxa"/>
            <w:vAlign w:val="bottom"/>
          </w:tcPr>
          <w:p w14:paraId="6E334872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06F373F" w14:textId="7EFC63CB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501,068</w:t>
            </w:r>
          </w:p>
        </w:tc>
        <w:tc>
          <w:tcPr>
            <w:tcW w:w="236" w:type="dxa"/>
            <w:vAlign w:val="bottom"/>
          </w:tcPr>
          <w:p w14:paraId="05A75337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F302AF6" w14:textId="3BB94CAC" w:rsidR="00AB7FB2" w:rsidRPr="00C43471" w:rsidRDefault="00337FC7" w:rsidP="00AB7FB2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ED123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2E14CCF" w14:textId="613AD2F7" w:rsidR="00AB7FB2" w:rsidRPr="00C43471" w:rsidRDefault="00AB7FB2" w:rsidP="00AB7FB2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B7FB2" w:rsidRPr="00C43471" w14:paraId="18E99E5A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65086F1E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CD4F" w14:textId="75D12BB6" w:rsidR="00AB7FB2" w:rsidRPr="00C43471" w:rsidRDefault="008F1432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F14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19,495,684</w:t>
            </w:r>
          </w:p>
        </w:tc>
        <w:tc>
          <w:tcPr>
            <w:tcW w:w="178" w:type="dxa"/>
            <w:vAlign w:val="bottom"/>
          </w:tcPr>
          <w:p w14:paraId="67200964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53C49" w14:textId="51E8F84C" w:rsidR="00AB7FB2" w:rsidRPr="00D76985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18,055,582</w:t>
            </w:r>
          </w:p>
        </w:tc>
        <w:tc>
          <w:tcPr>
            <w:tcW w:w="236" w:type="dxa"/>
            <w:vAlign w:val="bottom"/>
          </w:tcPr>
          <w:p w14:paraId="70B6992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D744F" w14:textId="1118970B" w:rsidR="00AB7FB2" w:rsidRPr="00C43471" w:rsidRDefault="00337FC7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337FC7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17,457,265</w:t>
            </w:r>
          </w:p>
        </w:tc>
        <w:tc>
          <w:tcPr>
            <w:tcW w:w="181" w:type="dxa"/>
            <w:vAlign w:val="bottom"/>
          </w:tcPr>
          <w:p w14:paraId="0D03D524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82C5" w14:textId="57326798" w:rsidR="00AB7FB2" w:rsidRPr="00BB62F2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16,200,221</w:t>
            </w:r>
          </w:p>
        </w:tc>
      </w:tr>
      <w:tr w:rsidR="00AB7FB2" w:rsidRPr="00C43471" w14:paraId="1E078B35" w14:textId="77777777" w:rsidTr="00557ACC">
        <w:trPr>
          <w:cantSplit/>
          <w:tblHeader/>
        </w:trPr>
        <w:tc>
          <w:tcPr>
            <w:tcW w:w="3634" w:type="dxa"/>
            <w:vAlign w:val="bottom"/>
          </w:tcPr>
          <w:p w14:paraId="556CB3EB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F1450" w14:textId="124FE7A4" w:rsidR="00AB7FB2" w:rsidRPr="00C43471" w:rsidRDefault="00D72128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D7212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27,228,294</w:t>
            </w:r>
          </w:p>
        </w:tc>
        <w:tc>
          <w:tcPr>
            <w:tcW w:w="178" w:type="dxa"/>
            <w:vAlign w:val="bottom"/>
          </w:tcPr>
          <w:p w14:paraId="7CFB2803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EAF5" w14:textId="640282AE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236" w:type="dxa"/>
            <w:vAlign w:val="bottom"/>
          </w:tcPr>
          <w:p w14:paraId="51549A2F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BED78" w14:textId="5639FEFC" w:rsidR="00AB7FB2" w:rsidRPr="00C43471" w:rsidRDefault="00C35526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3552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24,056,041</w:t>
            </w:r>
          </w:p>
        </w:tc>
        <w:tc>
          <w:tcPr>
            <w:tcW w:w="181" w:type="dxa"/>
            <w:vAlign w:val="bottom"/>
          </w:tcPr>
          <w:p w14:paraId="1FC1D9C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8DB0" w14:textId="4A13A420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</w:tr>
    </w:tbl>
    <w:p w14:paraId="16E514C2" w14:textId="6B9CC7C9" w:rsidR="00CB5AD3" w:rsidRPr="002A152C" w:rsidRDefault="006F7945" w:rsidP="002A152C">
      <w:r>
        <w:br w:type="page"/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CB5AD3" w:rsidRPr="00C43471" w14:paraId="1CECEBFE" w14:textId="77777777">
        <w:trPr>
          <w:trHeight w:val="385"/>
          <w:tblHeader/>
        </w:trPr>
        <w:tc>
          <w:tcPr>
            <w:tcW w:w="3597" w:type="dxa"/>
          </w:tcPr>
          <w:p w14:paraId="345C103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4AE67212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5B2F03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B5939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564324B5" w14:textId="77777777">
        <w:trPr>
          <w:trHeight w:val="385"/>
          <w:tblHeader/>
        </w:trPr>
        <w:tc>
          <w:tcPr>
            <w:tcW w:w="3597" w:type="dxa"/>
          </w:tcPr>
          <w:p w14:paraId="48262FB6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013B0C" w14:textId="4833F7C3" w:rsidR="00CB5AD3" w:rsidRPr="00D47B7A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2A152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="0007268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CB5AD3" w:rsidRPr="00C43471" w14:paraId="6CEDD2AD" w14:textId="77777777">
        <w:trPr>
          <w:trHeight w:val="385"/>
          <w:tblHeader/>
        </w:trPr>
        <w:tc>
          <w:tcPr>
            <w:tcW w:w="3597" w:type="dxa"/>
          </w:tcPr>
          <w:p w14:paraId="68E41C9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12293807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2572B59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526E81F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0A3D197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7AC7016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0D54DAEE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B5F9543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B5AD3" w:rsidRPr="00C43471" w14:paraId="28DE1CE9" w14:textId="77777777">
        <w:trPr>
          <w:trHeight w:val="399"/>
          <w:tblHeader/>
        </w:trPr>
        <w:tc>
          <w:tcPr>
            <w:tcW w:w="3597" w:type="dxa"/>
          </w:tcPr>
          <w:p w14:paraId="7AB81E8C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0478C9B0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4E3A0B5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C07E4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05D2CB8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D751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96E3D40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307F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094FB13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E70BB2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5C8AA4D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75300" w:rsidRPr="00C43471" w14:paraId="40D15792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23D2BBE3" w14:textId="77777777" w:rsidR="00475300" w:rsidRPr="00C43471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vAlign w:val="bottom"/>
          </w:tcPr>
          <w:p w14:paraId="667EC9C8" w14:textId="54E4640F" w:rsidR="00475300" w:rsidRPr="00694003" w:rsidRDefault="00A47A3F" w:rsidP="0047530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A47A3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5,966,264</w:t>
            </w:r>
          </w:p>
        </w:tc>
        <w:tc>
          <w:tcPr>
            <w:tcW w:w="236" w:type="dxa"/>
            <w:vAlign w:val="bottom"/>
          </w:tcPr>
          <w:p w14:paraId="290FE116" w14:textId="77777777" w:rsidR="00475300" w:rsidRPr="00C43471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13AE441" w14:textId="7322B4E7" w:rsidR="00475300" w:rsidRPr="00D76985" w:rsidRDefault="00475300" w:rsidP="0047530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5,518,169</w:t>
            </w:r>
          </w:p>
        </w:tc>
        <w:tc>
          <w:tcPr>
            <w:tcW w:w="236" w:type="dxa"/>
            <w:vAlign w:val="bottom"/>
          </w:tcPr>
          <w:p w14:paraId="2B537498" w14:textId="77777777" w:rsidR="00475300" w:rsidRPr="00C43471" w:rsidRDefault="00475300" w:rsidP="0047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BACC309" w14:textId="535885BE" w:rsidR="00475300" w:rsidRPr="0088224B" w:rsidRDefault="001D4BE1" w:rsidP="0047530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5,652,879</w:t>
            </w:r>
          </w:p>
        </w:tc>
        <w:tc>
          <w:tcPr>
            <w:tcW w:w="243" w:type="dxa"/>
            <w:vAlign w:val="bottom"/>
          </w:tcPr>
          <w:p w14:paraId="6DC3059C" w14:textId="77777777" w:rsidR="00475300" w:rsidRPr="00C43471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DBB2D9A" w14:textId="4F0B0F70" w:rsidR="00475300" w:rsidRPr="00CD74B3" w:rsidRDefault="00475300" w:rsidP="0047530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5,513,624</w:t>
            </w:r>
          </w:p>
        </w:tc>
      </w:tr>
      <w:tr w:rsidR="00475300" w:rsidRPr="00C43471" w14:paraId="39CE5005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A1941CC" w14:textId="77777777" w:rsidR="00475300" w:rsidRPr="00C43471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vAlign w:val="bottom"/>
          </w:tcPr>
          <w:p w14:paraId="75FE0D11" w14:textId="503EC64E" w:rsidR="00475300" w:rsidRPr="004D60BB" w:rsidRDefault="00B53A67" w:rsidP="00475300">
            <w:pPr>
              <w:pStyle w:val="acctmergecolhdg"/>
              <w:tabs>
                <w:tab w:val="decimal" w:pos="79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483CD6" w14:textId="77777777" w:rsidR="00475300" w:rsidRPr="00C43471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452BABB" w14:textId="1582F11E" w:rsidR="00475300" w:rsidRPr="00D76985" w:rsidRDefault="00475300" w:rsidP="0047530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9,302</w:t>
            </w:r>
          </w:p>
        </w:tc>
        <w:tc>
          <w:tcPr>
            <w:tcW w:w="236" w:type="dxa"/>
            <w:vAlign w:val="bottom"/>
          </w:tcPr>
          <w:p w14:paraId="14D25B5F" w14:textId="77777777" w:rsidR="00475300" w:rsidRPr="00C43471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5081145" w14:textId="7ABA9FCF" w:rsidR="00475300" w:rsidRPr="004D60BB" w:rsidRDefault="001D4BE1" w:rsidP="00475300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18B6208" w14:textId="77777777" w:rsidR="00475300" w:rsidRPr="00C43471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B3C77D7" w14:textId="765C1287" w:rsidR="00475300" w:rsidRPr="00CD74B3" w:rsidRDefault="00475300" w:rsidP="0047530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9,303</w:t>
            </w:r>
          </w:p>
        </w:tc>
      </w:tr>
      <w:tr w:rsidR="00475300" w:rsidRPr="00C43471" w14:paraId="1928AD67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AE097C0" w14:textId="77777777" w:rsidR="00475300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vAlign w:val="bottom"/>
          </w:tcPr>
          <w:p w14:paraId="552A629C" w14:textId="5E7BD8F3" w:rsidR="00475300" w:rsidRPr="0085522B" w:rsidRDefault="00B53A67" w:rsidP="0047530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53A67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45,983</w:t>
            </w:r>
          </w:p>
        </w:tc>
        <w:tc>
          <w:tcPr>
            <w:tcW w:w="236" w:type="dxa"/>
            <w:vAlign w:val="bottom"/>
          </w:tcPr>
          <w:p w14:paraId="5615EDE9" w14:textId="77777777" w:rsidR="00475300" w:rsidRPr="00617C67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vAlign w:val="bottom"/>
          </w:tcPr>
          <w:p w14:paraId="2254EB6C" w14:textId="5B68C55E" w:rsidR="00475300" w:rsidRPr="004D60BB" w:rsidRDefault="00475300" w:rsidP="0047530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74,436</w:t>
            </w:r>
          </w:p>
        </w:tc>
        <w:tc>
          <w:tcPr>
            <w:tcW w:w="236" w:type="dxa"/>
            <w:vAlign w:val="bottom"/>
          </w:tcPr>
          <w:p w14:paraId="2ED857AA" w14:textId="77777777" w:rsidR="00475300" w:rsidRPr="001355CF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CA7EEE6" w14:textId="4BE7126C" w:rsidR="00475300" w:rsidRPr="004D60BB" w:rsidRDefault="001D4BE1" w:rsidP="0047530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41,524</w:t>
            </w:r>
          </w:p>
        </w:tc>
        <w:tc>
          <w:tcPr>
            <w:tcW w:w="243" w:type="dxa"/>
            <w:vAlign w:val="bottom"/>
          </w:tcPr>
          <w:p w14:paraId="1184B4BD" w14:textId="77777777" w:rsidR="00475300" w:rsidRPr="001355CF" w:rsidRDefault="00475300" w:rsidP="0047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vAlign w:val="bottom"/>
          </w:tcPr>
          <w:p w14:paraId="2B167F91" w14:textId="453FB2E3" w:rsidR="00475300" w:rsidRPr="003404E7" w:rsidRDefault="00475300" w:rsidP="0047530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71,383</w:t>
            </w:r>
          </w:p>
        </w:tc>
      </w:tr>
      <w:tr w:rsidR="00CB5AD3" w:rsidRPr="00C43471" w14:paraId="103AB76D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75E9AC4D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3F099" w14:textId="0FF2805E" w:rsidR="00CB5AD3" w:rsidRPr="00DE46CF" w:rsidRDefault="00F60E34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60E3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6,012,247</w:t>
            </w:r>
          </w:p>
        </w:tc>
        <w:tc>
          <w:tcPr>
            <w:tcW w:w="236" w:type="dxa"/>
            <w:vAlign w:val="bottom"/>
          </w:tcPr>
          <w:p w14:paraId="00B1E358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5E91" w14:textId="32AE9D2F" w:rsidR="00CB5AD3" w:rsidRPr="00141D7C" w:rsidRDefault="004B472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4B4723">
              <w:rPr>
                <w:rFonts w:asciiTheme="minorBidi" w:hAnsiTheme="minorBidi" w:cstheme="minorBidi"/>
                <w:sz w:val="28"/>
                <w:szCs w:val="28"/>
              </w:rPr>
              <w:t>5,601,907</w:t>
            </w:r>
          </w:p>
        </w:tc>
        <w:tc>
          <w:tcPr>
            <w:tcW w:w="236" w:type="dxa"/>
            <w:vAlign w:val="bottom"/>
          </w:tcPr>
          <w:p w14:paraId="0917B1F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385D4" w14:textId="2DF4086C" w:rsidR="00CB5AD3" w:rsidRPr="004D60BB" w:rsidRDefault="001D4BE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5,694,403</w:t>
            </w:r>
          </w:p>
        </w:tc>
        <w:tc>
          <w:tcPr>
            <w:tcW w:w="243" w:type="dxa"/>
            <w:vAlign w:val="bottom"/>
          </w:tcPr>
          <w:p w14:paraId="21021732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09255" w14:textId="73672275" w:rsidR="00CB5AD3" w:rsidRPr="00C43471" w:rsidRDefault="00A538D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538D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5,594,310</w:t>
            </w:r>
          </w:p>
        </w:tc>
      </w:tr>
      <w:tr w:rsidR="00CB5AD3" w:rsidRPr="00C43471" w14:paraId="10EDBDBE" w14:textId="77777777">
        <w:trPr>
          <w:trHeight w:val="218"/>
          <w:tblHeader/>
        </w:trPr>
        <w:tc>
          <w:tcPr>
            <w:tcW w:w="3597" w:type="dxa"/>
            <w:vAlign w:val="bottom"/>
          </w:tcPr>
          <w:p w14:paraId="379B7D5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vAlign w:val="bottom"/>
          </w:tcPr>
          <w:p w14:paraId="6323EA36" w14:textId="77777777" w:rsidR="00CB5AD3" w:rsidRPr="004D60BB" w:rsidRDefault="00CB5AD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D0CA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23A75BA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C3102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14F68C2" w14:textId="77777777" w:rsidR="00CB5AD3" w:rsidRPr="004D60BB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E72BAFC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27C2D97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07376" w:rsidRPr="00C43471" w14:paraId="65EB9E33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0B94EB3B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vAlign w:val="bottom"/>
          </w:tcPr>
          <w:p w14:paraId="6B10FBAA" w14:textId="49853ED7" w:rsidR="00007376" w:rsidRPr="00DE46CF" w:rsidRDefault="003D479B" w:rsidP="0000737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D479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3,834,257</w:t>
            </w:r>
          </w:p>
        </w:tc>
        <w:tc>
          <w:tcPr>
            <w:tcW w:w="236" w:type="dxa"/>
            <w:vAlign w:val="bottom"/>
          </w:tcPr>
          <w:p w14:paraId="0593A2AC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BD441FB" w14:textId="34153E55" w:rsidR="00007376" w:rsidRPr="00C43471" w:rsidRDefault="00007376" w:rsidP="0000737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3,992,100</w:t>
            </w:r>
          </w:p>
        </w:tc>
        <w:tc>
          <w:tcPr>
            <w:tcW w:w="236" w:type="dxa"/>
            <w:vAlign w:val="bottom"/>
          </w:tcPr>
          <w:p w14:paraId="68F3F513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20DD143" w14:textId="3405368B" w:rsidR="00007376" w:rsidRPr="004D60BB" w:rsidRDefault="001D4BE1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3,744,331</w:t>
            </w:r>
          </w:p>
        </w:tc>
        <w:tc>
          <w:tcPr>
            <w:tcW w:w="243" w:type="dxa"/>
            <w:vAlign w:val="bottom"/>
          </w:tcPr>
          <w:p w14:paraId="1721DEBE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96AEBFA" w14:textId="59F2C10F" w:rsidR="00007376" w:rsidRPr="00CD74B3" w:rsidRDefault="00007376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4,151,972</w:t>
            </w:r>
          </w:p>
        </w:tc>
      </w:tr>
      <w:tr w:rsidR="00007376" w:rsidRPr="00C43471" w14:paraId="2B75576D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1B20F634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vAlign w:val="bottom"/>
          </w:tcPr>
          <w:p w14:paraId="5A91DD0A" w14:textId="17C89F4A" w:rsidR="00007376" w:rsidRPr="004D60BB" w:rsidRDefault="003D479B" w:rsidP="00007376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D9B2A8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2A7B1B2" w14:textId="2E051022" w:rsidR="00007376" w:rsidRPr="00C43471" w:rsidRDefault="00007376" w:rsidP="0000737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3658CB43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77A9BC4" w14:textId="470A43DE" w:rsidR="00007376" w:rsidRPr="004D60BB" w:rsidRDefault="001D4BE1" w:rsidP="00007376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5B65A31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FAEAED1" w14:textId="50E53098" w:rsidR="00007376" w:rsidRPr="00CD74B3" w:rsidRDefault="00007376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007376" w:rsidRPr="00C43471" w14:paraId="6D7E2779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4FA7BFB9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7172EEDA" w14:textId="63117A4B" w:rsidR="00007376" w:rsidRPr="00DE46CF" w:rsidRDefault="003D479B" w:rsidP="0000737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D479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574,492</w:t>
            </w:r>
          </w:p>
        </w:tc>
        <w:tc>
          <w:tcPr>
            <w:tcW w:w="236" w:type="dxa"/>
            <w:vAlign w:val="bottom"/>
          </w:tcPr>
          <w:p w14:paraId="61420872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D4AE2F1" w14:textId="1348A63F" w:rsidR="00007376" w:rsidRPr="00C43471" w:rsidRDefault="00007376" w:rsidP="0000737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570,223</w:t>
            </w:r>
          </w:p>
        </w:tc>
        <w:tc>
          <w:tcPr>
            <w:tcW w:w="236" w:type="dxa"/>
            <w:vAlign w:val="bottom"/>
          </w:tcPr>
          <w:p w14:paraId="7CF1161B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7EA12DA" w14:textId="336BD2DA" w:rsidR="00007376" w:rsidRPr="004D60BB" w:rsidRDefault="001D4BE1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576,620</w:t>
            </w:r>
          </w:p>
        </w:tc>
        <w:tc>
          <w:tcPr>
            <w:tcW w:w="243" w:type="dxa"/>
            <w:vAlign w:val="bottom"/>
          </w:tcPr>
          <w:p w14:paraId="79E21793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1AF4F32" w14:textId="03861063" w:rsidR="00007376" w:rsidRPr="00CD74B3" w:rsidRDefault="00007376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570,222</w:t>
            </w:r>
          </w:p>
        </w:tc>
      </w:tr>
      <w:tr w:rsidR="00007376" w:rsidRPr="00C43471" w14:paraId="0BAD638B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1BBD45F8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4731FC0E" w14:textId="7CD8C861" w:rsidR="00007376" w:rsidRPr="00DE46CF" w:rsidRDefault="00437D37" w:rsidP="0000737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37D3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375,164</w:t>
            </w:r>
          </w:p>
        </w:tc>
        <w:tc>
          <w:tcPr>
            <w:tcW w:w="236" w:type="dxa"/>
            <w:vAlign w:val="bottom"/>
          </w:tcPr>
          <w:p w14:paraId="639F916E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B9B1BD3" w14:textId="651E73B6" w:rsidR="00007376" w:rsidRPr="00C43471" w:rsidRDefault="00007376" w:rsidP="0000737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300,815</w:t>
            </w:r>
          </w:p>
        </w:tc>
        <w:tc>
          <w:tcPr>
            <w:tcW w:w="236" w:type="dxa"/>
            <w:vAlign w:val="bottom"/>
          </w:tcPr>
          <w:p w14:paraId="088758F4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B6C4050" w14:textId="4409F8D1" w:rsidR="00007376" w:rsidRPr="004D60BB" w:rsidRDefault="001D4BE1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276,464</w:t>
            </w:r>
          </w:p>
        </w:tc>
        <w:tc>
          <w:tcPr>
            <w:tcW w:w="243" w:type="dxa"/>
            <w:vAlign w:val="bottom"/>
          </w:tcPr>
          <w:p w14:paraId="12EC1555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5FB104F" w14:textId="492F5F49" w:rsidR="00007376" w:rsidRPr="00CD74B3" w:rsidRDefault="00007376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212,705</w:t>
            </w:r>
          </w:p>
        </w:tc>
      </w:tr>
      <w:tr w:rsidR="00007376" w:rsidRPr="00C43471" w14:paraId="20B62EFC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15D091DB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D784789" w14:textId="67C15E31" w:rsidR="00007376" w:rsidRPr="004D60BB" w:rsidRDefault="00BB09D0" w:rsidP="00BB09D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BB09D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69,980</w:t>
            </w:r>
          </w:p>
        </w:tc>
        <w:tc>
          <w:tcPr>
            <w:tcW w:w="236" w:type="dxa"/>
            <w:vAlign w:val="bottom"/>
          </w:tcPr>
          <w:p w14:paraId="0A5D4FD4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C31A3" w14:textId="5C49E921" w:rsidR="00007376" w:rsidRPr="00C43471" w:rsidRDefault="00007376" w:rsidP="0000737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72,503</w:t>
            </w:r>
          </w:p>
        </w:tc>
        <w:tc>
          <w:tcPr>
            <w:tcW w:w="236" w:type="dxa"/>
            <w:vAlign w:val="bottom"/>
          </w:tcPr>
          <w:p w14:paraId="0C9907D8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5CEA3D6" w14:textId="2914A3E1" w:rsidR="00007376" w:rsidRPr="004D60BB" w:rsidRDefault="001D4BE1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68,853</w:t>
            </w:r>
          </w:p>
        </w:tc>
        <w:tc>
          <w:tcPr>
            <w:tcW w:w="243" w:type="dxa"/>
            <w:vAlign w:val="bottom"/>
          </w:tcPr>
          <w:p w14:paraId="437035B0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87ED3" w14:textId="39674BA3" w:rsidR="00007376" w:rsidRPr="00CD74B3" w:rsidRDefault="00007376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21,542</w:t>
            </w:r>
          </w:p>
        </w:tc>
      </w:tr>
      <w:tr w:rsidR="00007376" w:rsidRPr="00C43471" w14:paraId="41CB94B2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08353438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1046F" w14:textId="4D0BA0CC" w:rsidR="00007376" w:rsidRPr="00DE46CF" w:rsidRDefault="00D36967" w:rsidP="0000737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3696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4,853,893</w:t>
            </w:r>
          </w:p>
        </w:tc>
        <w:tc>
          <w:tcPr>
            <w:tcW w:w="236" w:type="dxa"/>
            <w:vAlign w:val="bottom"/>
          </w:tcPr>
          <w:p w14:paraId="19B40A17" w14:textId="77777777" w:rsidR="00007376" w:rsidRPr="00C43471" w:rsidRDefault="00007376" w:rsidP="0000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3E042" w14:textId="1A8172EE" w:rsidR="00007376" w:rsidRPr="00C43471" w:rsidRDefault="00007376" w:rsidP="0000737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4,935,645</w:t>
            </w:r>
          </w:p>
        </w:tc>
        <w:tc>
          <w:tcPr>
            <w:tcW w:w="236" w:type="dxa"/>
            <w:vAlign w:val="bottom"/>
          </w:tcPr>
          <w:p w14:paraId="68EF1DE3" w14:textId="77777777" w:rsidR="00007376" w:rsidRPr="00C43471" w:rsidRDefault="00007376" w:rsidP="0000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A8C78" w14:textId="2076E979" w:rsidR="00007376" w:rsidRPr="004D60BB" w:rsidRDefault="001D4BE1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4,666,268</w:t>
            </w:r>
          </w:p>
        </w:tc>
        <w:tc>
          <w:tcPr>
            <w:tcW w:w="243" w:type="dxa"/>
            <w:vAlign w:val="bottom"/>
          </w:tcPr>
          <w:p w14:paraId="04CBACDE" w14:textId="77777777" w:rsidR="00007376" w:rsidRPr="00C43471" w:rsidRDefault="00007376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368E3" w14:textId="4ACD7711" w:rsidR="00007376" w:rsidRPr="00C43471" w:rsidRDefault="00007376" w:rsidP="0000737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4,956,445</w:t>
            </w:r>
          </w:p>
        </w:tc>
      </w:tr>
      <w:tr w:rsidR="007C1CAC" w:rsidRPr="00C43471" w14:paraId="0FAE753F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A144E66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vAlign w:val="bottom"/>
          </w:tcPr>
          <w:p w14:paraId="381081D0" w14:textId="6ABF1EAB" w:rsidR="007C1CAC" w:rsidRPr="00DE46CF" w:rsidRDefault="00783B3A" w:rsidP="007C1CA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83B3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1,158,354</w:t>
            </w:r>
          </w:p>
        </w:tc>
        <w:tc>
          <w:tcPr>
            <w:tcW w:w="236" w:type="dxa"/>
            <w:vAlign w:val="bottom"/>
          </w:tcPr>
          <w:p w14:paraId="6C50CB79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29AC2A9" w14:textId="75F27F51" w:rsidR="007C1CAC" w:rsidRPr="00C43471" w:rsidRDefault="007C1CAC" w:rsidP="007C1CAC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666,262</w:t>
            </w:r>
          </w:p>
        </w:tc>
        <w:tc>
          <w:tcPr>
            <w:tcW w:w="236" w:type="dxa"/>
            <w:vAlign w:val="bottom"/>
          </w:tcPr>
          <w:p w14:paraId="362AC834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4F41A4" w14:textId="51C5779A" w:rsidR="007C1CAC" w:rsidRPr="004D60BB" w:rsidRDefault="001D4BE1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1,028,135</w:t>
            </w:r>
          </w:p>
        </w:tc>
        <w:tc>
          <w:tcPr>
            <w:tcW w:w="243" w:type="dxa"/>
            <w:vAlign w:val="bottom"/>
          </w:tcPr>
          <w:p w14:paraId="559606BF" w14:textId="77777777" w:rsidR="007C1CAC" w:rsidRPr="00C43471" w:rsidRDefault="007C1CAC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78DA2E0" w14:textId="22CB995F" w:rsidR="007C1CAC" w:rsidRPr="009A4632" w:rsidRDefault="007C1CAC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637,865</w:t>
            </w:r>
          </w:p>
        </w:tc>
      </w:tr>
      <w:tr w:rsidR="007C1CAC" w:rsidRPr="00C43471" w14:paraId="3A46C545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2D4ADC1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1AA3F9" w14:textId="7F2485DE" w:rsidR="007C1CAC" w:rsidRPr="00DE46CF" w:rsidRDefault="00783B3A" w:rsidP="007C1CA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83B3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20,562</w:t>
            </w:r>
          </w:p>
        </w:tc>
        <w:tc>
          <w:tcPr>
            <w:tcW w:w="236" w:type="dxa"/>
            <w:vAlign w:val="bottom"/>
          </w:tcPr>
          <w:p w14:paraId="2D115FA6" w14:textId="77777777" w:rsidR="007C1CAC" w:rsidRPr="00C43471" w:rsidRDefault="007C1CAC" w:rsidP="007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F3521" w14:textId="730B4188" w:rsidR="007C1CAC" w:rsidRPr="00AA421C" w:rsidRDefault="007C1CAC" w:rsidP="007C1CAC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25,097</w:t>
            </w:r>
          </w:p>
        </w:tc>
        <w:tc>
          <w:tcPr>
            <w:tcW w:w="236" w:type="dxa"/>
            <w:vAlign w:val="bottom"/>
          </w:tcPr>
          <w:p w14:paraId="26F5F3F4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49C9DA0" w14:textId="632A1CD1" w:rsidR="007C1CAC" w:rsidRPr="0088224B" w:rsidRDefault="001D4BE1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4,838</w:t>
            </w:r>
          </w:p>
        </w:tc>
        <w:tc>
          <w:tcPr>
            <w:tcW w:w="243" w:type="dxa"/>
            <w:vAlign w:val="bottom"/>
          </w:tcPr>
          <w:p w14:paraId="4757CFA0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5186D" w14:textId="77C7952B" w:rsidR="007C1CAC" w:rsidRPr="0086117B" w:rsidRDefault="007C1CAC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17,175</w:t>
            </w:r>
          </w:p>
        </w:tc>
      </w:tr>
      <w:tr w:rsidR="007C1CAC" w:rsidRPr="00C43471" w14:paraId="591474F2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480AC055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vAlign w:val="bottom"/>
          </w:tcPr>
          <w:p w14:paraId="5F8155AB" w14:textId="03CAB80F" w:rsidR="007C1CAC" w:rsidRPr="00DE46CF" w:rsidRDefault="00783B3A" w:rsidP="007C1CA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83B3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1,137,792</w:t>
            </w:r>
          </w:p>
        </w:tc>
        <w:tc>
          <w:tcPr>
            <w:tcW w:w="236" w:type="dxa"/>
            <w:vAlign w:val="bottom"/>
          </w:tcPr>
          <w:p w14:paraId="7FC06453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2D5B0E0" w14:textId="11DDE908" w:rsidR="007C1CAC" w:rsidRPr="00C43471" w:rsidRDefault="007C1CAC" w:rsidP="007C1CAC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641,165</w:t>
            </w:r>
          </w:p>
        </w:tc>
        <w:tc>
          <w:tcPr>
            <w:tcW w:w="236" w:type="dxa"/>
            <w:vAlign w:val="bottom"/>
          </w:tcPr>
          <w:p w14:paraId="2AEF4A6F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073B9F" w14:textId="71A31F91" w:rsidR="007C1CAC" w:rsidRPr="0088224B" w:rsidRDefault="001D4BE1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1,023,297</w:t>
            </w:r>
          </w:p>
        </w:tc>
        <w:tc>
          <w:tcPr>
            <w:tcW w:w="243" w:type="dxa"/>
            <w:vAlign w:val="bottom"/>
          </w:tcPr>
          <w:p w14:paraId="65871E8C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BABCE42" w14:textId="3EB293A6" w:rsidR="007C1CAC" w:rsidRPr="00C43471" w:rsidRDefault="007C1CAC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620,690</w:t>
            </w:r>
          </w:p>
        </w:tc>
      </w:tr>
      <w:tr w:rsidR="007C1CAC" w:rsidRPr="00C43471" w14:paraId="259D3CA3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00D73FE2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CBA7E04" w14:textId="111BE7EA" w:rsidR="007C1CAC" w:rsidRPr="00DE46CF" w:rsidRDefault="00783B3A" w:rsidP="007C1CA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83B3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10,257</w:t>
            </w:r>
          </w:p>
        </w:tc>
        <w:tc>
          <w:tcPr>
            <w:tcW w:w="236" w:type="dxa"/>
            <w:vAlign w:val="bottom"/>
          </w:tcPr>
          <w:p w14:paraId="79815324" w14:textId="77777777" w:rsidR="007C1CAC" w:rsidRPr="00C43471" w:rsidRDefault="007C1CAC" w:rsidP="007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F82C3" w14:textId="09419DAB" w:rsidR="007C1CAC" w:rsidRPr="00AA421C" w:rsidRDefault="007C1CAC" w:rsidP="007C1CAC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17,747</w:t>
            </w:r>
          </w:p>
        </w:tc>
        <w:tc>
          <w:tcPr>
            <w:tcW w:w="236" w:type="dxa"/>
            <w:vAlign w:val="bottom"/>
          </w:tcPr>
          <w:p w14:paraId="78286840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134515E" w14:textId="2FB5C3BB" w:rsidR="007C1CAC" w:rsidRPr="0088224B" w:rsidRDefault="001D4BE1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1D4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(1,943)</w:t>
            </w:r>
          </w:p>
        </w:tc>
        <w:tc>
          <w:tcPr>
            <w:tcW w:w="243" w:type="dxa"/>
            <w:vAlign w:val="bottom"/>
          </w:tcPr>
          <w:p w14:paraId="0F224F34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53F61" w14:textId="63D7190D" w:rsidR="007C1CAC" w:rsidRPr="00CD74B3" w:rsidRDefault="007C1CAC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475</w:t>
            </w:r>
          </w:p>
        </w:tc>
      </w:tr>
      <w:tr w:rsidR="007C1CAC" w:rsidRPr="00C43471" w14:paraId="4D32C88A" w14:textId="77777777" w:rsidTr="00557ACC">
        <w:trPr>
          <w:trHeight w:val="145"/>
          <w:tblHeader/>
        </w:trPr>
        <w:tc>
          <w:tcPr>
            <w:tcW w:w="3597" w:type="dxa"/>
            <w:vAlign w:val="bottom"/>
          </w:tcPr>
          <w:p w14:paraId="1C2C0F3C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385A" w14:textId="54F0BF7C" w:rsidR="007C1CAC" w:rsidRPr="006930A6" w:rsidRDefault="00783B3A" w:rsidP="007C1CA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83B3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1,127,535</w:t>
            </w:r>
          </w:p>
        </w:tc>
        <w:tc>
          <w:tcPr>
            <w:tcW w:w="236" w:type="dxa"/>
            <w:vAlign w:val="bottom"/>
          </w:tcPr>
          <w:p w14:paraId="03EBC072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29089" w14:textId="354A60B8" w:rsidR="007C1CAC" w:rsidRPr="00C43471" w:rsidRDefault="007C1CAC" w:rsidP="007C1CAC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623,418</w:t>
            </w:r>
          </w:p>
        </w:tc>
        <w:tc>
          <w:tcPr>
            <w:tcW w:w="236" w:type="dxa"/>
            <w:vAlign w:val="bottom"/>
          </w:tcPr>
          <w:p w14:paraId="42AF974F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8CBC" w14:textId="0190839C" w:rsidR="007C1CAC" w:rsidRPr="0088224B" w:rsidRDefault="00434CA3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434CA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1,025,240</w:t>
            </w:r>
          </w:p>
        </w:tc>
        <w:tc>
          <w:tcPr>
            <w:tcW w:w="243" w:type="dxa"/>
            <w:vAlign w:val="bottom"/>
          </w:tcPr>
          <w:p w14:paraId="44BFFCBC" w14:textId="77777777" w:rsidR="007C1CAC" w:rsidRPr="00C43471" w:rsidRDefault="007C1CAC" w:rsidP="007C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F9C7B" w14:textId="4DE8E814" w:rsidR="007C1CAC" w:rsidRPr="00C43471" w:rsidRDefault="007C1CAC" w:rsidP="007C1CA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620,215</w:t>
            </w:r>
          </w:p>
        </w:tc>
      </w:tr>
      <w:tr w:rsidR="00410790" w:rsidRPr="00C43471" w14:paraId="010042D3" w14:textId="77777777">
        <w:trPr>
          <w:trHeight w:val="144"/>
          <w:tblHeader/>
        </w:trPr>
        <w:tc>
          <w:tcPr>
            <w:tcW w:w="3597" w:type="dxa"/>
            <w:vAlign w:val="bottom"/>
          </w:tcPr>
          <w:p w14:paraId="3044364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3E2AA44" w14:textId="77777777" w:rsidR="00410790" w:rsidRPr="00694003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AACB3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842047F" w14:textId="77777777" w:rsidR="00410790" w:rsidRPr="00C43471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352F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5832EAB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4A214B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5900711D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410790" w:rsidRPr="00C43471" w14:paraId="01FF214F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0210519A" w14:textId="72A248E2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B81D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B81DC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vAlign w:val="bottom"/>
          </w:tcPr>
          <w:p w14:paraId="47173638" w14:textId="77777777" w:rsidR="00410790" w:rsidRPr="00694003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087ED4D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9A7843A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A889C6F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5E60F5D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55E82FBC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77C2E0A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10790" w:rsidRPr="00C43471" w14:paraId="3F092332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33AD87D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vAlign w:val="bottom"/>
          </w:tcPr>
          <w:p w14:paraId="234179DC" w14:textId="77777777" w:rsidR="00410790" w:rsidRPr="00694003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1ECB83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164519B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09B543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1F9AE12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1297D35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59277C1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F4DE3" w:rsidRPr="00C43471" w14:paraId="66F0B114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5C980736" w14:textId="77777777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F59787C" w14:textId="4599E06F" w:rsidR="009F4DE3" w:rsidRPr="00C332F6" w:rsidRDefault="00CD1FCD" w:rsidP="009F4DE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D1FC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33,1</w:t>
            </w:r>
            <w:r w:rsidR="0080702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36700D08" w14:textId="77777777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0B989" w14:textId="1AAD9B18" w:rsidR="009F4DE3" w:rsidRPr="00C43471" w:rsidRDefault="009F4DE3" w:rsidP="009F4DE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(148,685)</w:t>
            </w:r>
          </w:p>
        </w:tc>
        <w:tc>
          <w:tcPr>
            <w:tcW w:w="236" w:type="dxa"/>
            <w:vAlign w:val="bottom"/>
          </w:tcPr>
          <w:p w14:paraId="2DCA7724" w14:textId="77777777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B4966A9" w14:textId="0792F8B4" w:rsidR="009F4DE3" w:rsidRPr="00D73501" w:rsidRDefault="003B383F" w:rsidP="009F4DE3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9F43F47" w14:textId="77777777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C777D" w14:textId="77AF0C8C" w:rsidR="009F4DE3" w:rsidRPr="003404E7" w:rsidRDefault="009F4DE3" w:rsidP="009F4DE3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9F4DE3" w:rsidRPr="00C43471" w14:paraId="11865E91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AC62EB9" w14:textId="17DCF2D1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5FFB3C9B" w14:textId="650A316C" w:rsidR="009F4DE3" w:rsidRPr="00C332F6" w:rsidRDefault="00CD1FCD" w:rsidP="009F4DE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D1FC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1,160,66</w:t>
            </w:r>
            <w:r w:rsidR="004F349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4450F880" w14:textId="77777777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5A1971" w14:textId="1123A922" w:rsidR="009F4DE3" w:rsidRPr="00072F85" w:rsidRDefault="009F4DE3" w:rsidP="009F4DE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474,733</w:t>
            </w:r>
          </w:p>
        </w:tc>
        <w:tc>
          <w:tcPr>
            <w:tcW w:w="236" w:type="dxa"/>
            <w:vAlign w:val="bottom"/>
          </w:tcPr>
          <w:p w14:paraId="288F072D" w14:textId="77777777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12131E65" w14:textId="49A96813" w:rsidR="009F4DE3" w:rsidRPr="009A4632" w:rsidRDefault="003B383F" w:rsidP="009F4DE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3B383F">
              <w:rPr>
                <w:rFonts w:asciiTheme="minorBidi" w:hAnsiTheme="minorBidi" w:cstheme="minorBidi"/>
                <w:bCs/>
                <w:sz w:val="28"/>
                <w:szCs w:val="28"/>
              </w:rPr>
              <w:t>1,025,24</w:t>
            </w:r>
            <w:r w:rsidR="003D3236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  <w:vAlign w:val="bottom"/>
          </w:tcPr>
          <w:p w14:paraId="0281C264" w14:textId="77777777" w:rsidR="009F4DE3" w:rsidRPr="00C43471" w:rsidRDefault="009F4DE3" w:rsidP="009F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0B248F" w14:textId="1181477B" w:rsidR="009F4DE3" w:rsidRPr="00C43471" w:rsidRDefault="009F4DE3" w:rsidP="009F4DE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620,215</w:t>
            </w:r>
          </w:p>
        </w:tc>
      </w:tr>
      <w:tr w:rsidR="00CB5AD3" w:rsidRPr="00C43471" w14:paraId="27A7F7F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AE6984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B6C86BA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796A8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5F9B363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63A2B9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466712B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9104F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1D6C749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B5AD3" w:rsidRPr="00C43471" w14:paraId="6EC651DA" w14:textId="77777777">
        <w:trPr>
          <w:trHeight w:val="399"/>
          <w:tblHeader/>
        </w:trPr>
        <w:tc>
          <w:tcPr>
            <w:tcW w:w="3597" w:type="dxa"/>
          </w:tcPr>
          <w:p w14:paraId="59B01650" w14:textId="77777777" w:rsidR="00CB5AD3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79756835" w14:textId="77777777" w:rsidR="00CD1FCD" w:rsidRDefault="00CD1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2DCA6E08" w14:textId="77777777" w:rsidR="00CD1FCD" w:rsidRDefault="00CD1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7CAE1C84" w14:textId="77777777" w:rsidR="00CD1FCD" w:rsidRDefault="00CD1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71E16ECA" w14:textId="77777777" w:rsidR="00CD1FCD" w:rsidRPr="00C43471" w:rsidRDefault="00CD1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0642FF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4E912F3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32CCF6AC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7C1FE5F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5AD3" w:rsidRPr="00C43471" w14:paraId="574A83B9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93F14A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14081945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BE344D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E92558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2FA9A1C6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0AC397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A260564" w14:textId="543D23E3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58155B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</w:t>
            </w:r>
            <w:r w:rsidR="009F4DE3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796C1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CB5AD3" w:rsidRPr="00C43471" w14:paraId="42169AEC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19AFF79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EBAC483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E1188D8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1BB833C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1A67A8D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AB8407A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798E4635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22860CE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B5AD3" w:rsidRPr="00C43471" w14:paraId="1D6DC524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784232A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1E9D8E6E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2A530A77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1730ABE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vAlign w:val="bottom"/>
          </w:tcPr>
          <w:p w14:paraId="413E9A40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055F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CDF31A9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80F21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D34F91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FA03BE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126D8A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170FB" w:rsidRPr="00C43471" w14:paraId="5282FC28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4EC531C0" w14:textId="77777777" w:rsidR="006170FB" w:rsidRPr="00C43471" w:rsidRDefault="006170FB" w:rsidP="006170FB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7E126744" w14:textId="7C6A1D8E" w:rsidR="006170FB" w:rsidRPr="002257C0" w:rsidRDefault="002C31F8" w:rsidP="006170F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C31F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1,089,507</w:t>
            </w:r>
          </w:p>
        </w:tc>
        <w:tc>
          <w:tcPr>
            <w:tcW w:w="236" w:type="dxa"/>
            <w:vAlign w:val="bottom"/>
          </w:tcPr>
          <w:p w14:paraId="231097B6" w14:textId="77777777" w:rsidR="006170FB" w:rsidRPr="00C43471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E98EC45" w14:textId="1A2CC6F3" w:rsidR="006170FB" w:rsidRPr="00D653E6" w:rsidRDefault="006170FB" w:rsidP="006170F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635,208</w:t>
            </w:r>
          </w:p>
        </w:tc>
        <w:tc>
          <w:tcPr>
            <w:tcW w:w="236" w:type="dxa"/>
            <w:vAlign w:val="bottom"/>
          </w:tcPr>
          <w:p w14:paraId="5BACF406" w14:textId="77777777" w:rsidR="006170FB" w:rsidRPr="00096C67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151A65AC" w14:textId="0905C45F" w:rsidR="006170FB" w:rsidRPr="00D73501" w:rsidRDefault="00432509" w:rsidP="006170F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3250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1,025,24</w:t>
            </w:r>
            <w:r w:rsidR="00E6638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3" w:type="dxa"/>
            <w:vAlign w:val="bottom"/>
          </w:tcPr>
          <w:p w14:paraId="30BB22A5" w14:textId="77777777" w:rsidR="006170FB" w:rsidRPr="00096C67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162CDF66" w14:textId="46810B1A" w:rsidR="006170FB" w:rsidRPr="00883213" w:rsidRDefault="006170FB" w:rsidP="006170F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620,215</w:t>
            </w:r>
          </w:p>
        </w:tc>
      </w:tr>
      <w:tr w:rsidR="006170FB" w:rsidRPr="00C43471" w14:paraId="4C95A2C8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06107BE7" w14:textId="77777777" w:rsidR="006170FB" w:rsidRPr="00C43471" w:rsidRDefault="006170FB" w:rsidP="006170FB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16DF993" w14:textId="07CA19D4" w:rsidR="006170FB" w:rsidRPr="002257C0" w:rsidRDefault="002C31F8" w:rsidP="006170F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C31F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38,028</w:t>
            </w:r>
          </w:p>
        </w:tc>
        <w:tc>
          <w:tcPr>
            <w:tcW w:w="236" w:type="dxa"/>
            <w:vAlign w:val="bottom"/>
          </w:tcPr>
          <w:p w14:paraId="330C6022" w14:textId="77777777" w:rsidR="006170FB" w:rsidRPr="00C43471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0C91F" w14:textId="42D92AC6" w:rsidR="006170FB" w:rsidRPr="00D653E6" w:rsidRDefault="006170FB" w:rsidP="006170F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(11,790)</w:t>
            </w:r>
          </w:p>
        </w:tc>
        <w:tc>
          <w:tcPr>
            <w:tcW w:w="236" w:type="dxa"/>
            <w:vAlign w:val="bottom"/>
          </w:tcPr>
          <w:p w14:paraId="70C0A31E" w14:textId="77777777" w:rsidR="006170FB" w:rsidRPr="00C43471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93EB5A7" w14:textId="14233A74" w:rsidR="006170FB" w:rsidRPr="00D73501" w:rsidRDefault="00432509" w:rsidP="006170FB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5CB95F7" w14:textId="77777777" w:rsidR="006170FB" w:rsidRPr="00C43471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51DD0" w14:textId="5F93CFAB" w:rsidR="006170FB" w:rsidRPr="00C43471" w:rsidRDefault="006170FB" w:rsidP="006170FB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170FB" w:rsidRPr="00C43471" w14:paraId="4231900B" w14:textId="77777777" w:rsidTr="00557ACC">
        <w:trPr>
          <w:trHeight w:val="363"/>
          <w:tblHeader/>
        </w:trPr>
        <w:tc>
          <w:tcPr>
            <w:tcW w:w="3597" w:type="dxa"/>
            <w:vAlign w:val="bottom"/>
          </w:tcPr>
          <w:p w14:paraId="2392B3EA" w14:textId="77777777" w:rsidR="006170FB" w:rsidRPr="00C43471" w:rsidRDefault="006170FB" w:rsidP="006170FB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CE901" w14:textId="05654AEE" w:rsidR="006170FB" w:rsidRPr="002257C0" w:rsidRDefault="002C31F8" w:rsidP="006170F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31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1,127,535</w:t>
            </w:r>
          </w:p>
        </w:tc>
        <w:tc>
          <w:tcPr>
            <w:tcW w:w="236" w:type="dxa"/>
            <w:vAlign w:val="bottom"/>
          </w:tcPr>
          <w:p w14:paraId="6053B2C3" w14:textId="77777777" w:rsidR="006170FB" w:rsidRPr="00C43471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DD629" w14:textId="204AC73F" w:rsidR="006170FB" w:rsidRPr="00D653E6" w:rsidRDefault="006170FB" w:rsidP="006170F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623,418</w:t>
            </w:r>
          </w:p>
        </w:tc>
        <w:tc>
          <w:tcPr>
            <w:tcW w:w="236" w:type="dxa"/>
            <w:vAlign w:val="bottom"/>
          </w:tcPr>
          <w:p w14:paraId="760D84E9" w14:textId="77777777" w:rsidR="006170FB" w:rsidRPr="00C43471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0CA50" w14:textId="09511453" w:rsidR="006170FB" w:rsidRPr="00D73501" w:rsidRDefault="00432509" w:rsidP="006170F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432509">
              <w:rPr>
                <w:rFonts w:asciiTheme="minorBidi" w:hAnsiTheme="minorBidi" w:cstheme="minorBidi"/>
                <w:sz w:val="28"/>
                <w:szCs w:val="28"/>
              </w:rPr>
              <w:t>1,025,24</w:t>
            </w:r>
            <w:r w:rsidR="00E66385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43" w:type="dxa"/>
            <w:vAlign w:val="bottom"/>
          </w:tcPr>
          <w:p w14:paraId="3C4E6004" w14:textId="77777777" w:rsidR="006170FB" w:rsidRPr="00C43471" w:rsidRDefault="006170FB" w:rsidP="00617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64429" w14:textId="4492AA30" w:rsidR="006170FB" w:rsidRPr="00C9358C" w:rsidRDefault="006170FB" w:rsidP="006170F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620,215</w:t>
            </w:r>
          </w:p>
        </w:tc>
      </w:tr>
      <w:tr w:rsidR="002E4E1E" w:rsidRPr="00C43471" w14:paraId="5022A311" w14:textId="77777777">
        <w:trPr>
          <w:trHeight w:val="363"/>
          <w:tblHeader/>
        </w:trPr>
        <w:tc>
          <w:tcPr>
            <w:tcW w:w="3597" w:type="dxa"/>
            <w:vAlign w:val="bottom"/>
          </w:tcPr>
          <w:p w14:paraId="026FC3DA" w14:textId="77777777" w:rsidR="002E4E1E" w:rsidRPr="00C43471" w:rsidRDefault="002E4E1E" w:rsidP="002E4E1E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B92B1C" w14:textId="77777777" w:rsidR="002E4E1E" w:rsidRPr="00D73501" w:rsidRDefault="002E4E1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B78B65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026B7158" w14:textId="77777777" w:rsidR="002E4E1E" w:rsidRPr="00C43471" w:rsidRDefault="002E4E1E" w:rsidP="002E4E1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E7F3AA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7BB187" w14:textId="77777777" w:rsidR="002E4E1E" w:rsidRPr="00D7350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B5660AF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BC7EED8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2E4E1E" w:rsidRPr="00C43471" w14:paraId="3D54B183" w14:textId="77777777">
        <w:trPr>
          <w:trHeight w:val="404"/>
          <w:tblHeader/>
        </w:trPr>
        <w:tc>
          <w:tcPr>
            <w:tcW w:w="3597" w:type="dxa"/>
            <w:vAlign w:val="bottom"/>
          </w:tcPr>
          <w:p w14:paraId="5BD6B1C5" w14:textId="77777777" w:rsidR="002E4E1E" w:rsidRPr="00C43471" w:rsidRDefault="002E4E1E" w:rsidP="002E4E1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vAlign w:val="bottom"/>
          </w:tcPr>
          <w:p w14:paraId="566EB04D" w14:textId="77777777" w:rsidR="002E4E1E" w:rsidRPr="00D73501" w:rsidRDefault="002E4E1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6E5CBA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7E834D7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402441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1BB86BE" w14:textId="77777777" w:rsidR="002E4E1E" w:rsidRPr="00D7350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22CD22E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C882086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07695" w:rsidRPr="00C43471" w14:paraId="793977D1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752AB9BD" w14:textId="77777777" w:rsidR="00607695" w:rsidRPr="00C43471" w:rsidRDefault="00607695" w:rsidP="00607695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03248EFC" w14:textId="5238CC21" w:rsidR="00607695" w:rsidRPr="002257C0" w:rsidRDefault="002C31F8" w:rsidP="00607695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C31F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1,121,81</w:t>
            </w:r>
            <w:r w:rsidR="001F6AB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2C8E0ED3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0DB6DC0" w14:textId="0E93670E" w:rsidR="00607695" w:rsidRPr="00DF7A59" w:rsidRDefault="00607695" w:rsidP="0060769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578,509</w:t>
            </w:r>
          </w:p>
        </w:tc>
        <w:tc>
          <w:tcPr>
            <w:tcW w:w="236" w:type="dxa"/>
            <w:vAlign w:val="bottom"/>
          </w:tcPr>
          <w:p w14:paraId="5D0E38F6" w14:textId="77777777" w:rsidR="00607695" w:rsidRPr="00C43471" w:rsidRDefault="00607695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5AC29E2" w14:textId="7ACB7DF6" w:rsidR="00607695" w:rsidRPr="00D73501" w:rsidRDefault="00432509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32509">
              <w:rPr>
                <w:rFonts w:asciiTheme="minorBidi" w:hAnsiTheme="minorBidi" w:cstheme="minorBidi"/>
                <w:bCs/>
                <w:sz w:val="28"/>
                <w:szCs w:val="28"/>
              </w:rPr>
              <w:t>1,025,24</w:t>
            </w:r>
            <w:r w:rsidR="00331D6A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  <w:vAlign w:val="bottom"/>
          </w:tcPr>
          <w:p w14:paraId="38CF87E3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C9CDF91" w14:textId="697FCFD4" w:rsidR="00607695" w:rsidRPr="00C43471" w:rsidRDefault="00607695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620,215</w:t>
            </w:r>
          </w:p>
        </w:tc>
      </w:tr>
      <w:tr w:rsidR="00607695" w:rsidRPr="00C43471" w14:paraId="368D05C4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2CB68B55" w14:textId="77777777" w:rsidR="00607695" w:rsidRPr="00C43471" w:rsidRDefault="00607695" w:rsidP="00607695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20BFFD6" w14:textId="5B3D278A" w:rsidR="00607695" w:rsidRPr="002257C0" w:rsidRDefault="002C31F8" w:rsidP="00607695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C31F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38,85</w:t>
            </w:r>
            <w:r w:rsidR="001F6AB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5162AB47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1AA6B" w14:textId="47E54400" w:rsidR="00607695" w:rsidRPr="00DF7A59" w:rsidRDefault="00607695" w:rsidP="0060769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(103,776)</w:t>
            </w:r>
          </w:p>
        </w:tc>
        <w:tc>
          <w:tcPr>
            <w:tcW w:w="236" w:type="dxa"/>
            <w:vAlign w:val="bottom"/>
          </w:tcPr>
          <w:p w14:paraId="4503ACBA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063DF4" w14:textId="333BF2FA" w:rsidR="00607695" w:rsidRPr="00D73501" w:rsidRDefault="00432509" w:rsidP="00607695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F838013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528DA" w14:textId="6754D7FF" w:rsidR="00607695" w:rsidRPr="00C43471" w:rsidRDefault="00607695" w:rsidP="00607695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607695" w:rsidRPr="00C43471" w14:paraId="19FBD2DD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5B23107C" w14:textId="77777777" w:rsidR="00607695" w:rsidRPr="00C43471" w:rsidRDefault="00607695" w:rsidP="00607695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4E8B" w14:textId="17869B11" w:rsidR="00607695" w:rsidRPr="002257C0" w:rsidRDefault="002C31F8" w:rsidP="00607695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31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1,160,665</w:t>
            </w:r>
          </w:p>
        </w:tc>
        <w:tc>
          <w:tcPr>
            <w:tcW w:w="236" w:type="dxa"/>
            <w:vAlign w:val="bottom"/>
          </w:tcPr>
          <w:p w14:paraId="039E211D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8F753" w14:textId="416E8B84" w:rsidR="00607695" w:rsidRPr="00DF7A59" w:rsidRDefault="00607695" w:rsidP="0060769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474,733</w:t>
            </w:r>
          </w:p>
        </w:tc>
        <w:tc>
          <w:tcPr>
            <w:tcW w:w="236" w:type="dxa"/>
            <w:vAlign w:val="bottom"/>
          </w:tcPr>
          <w:p w14:paraId="29E52849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73908" w14:textId="4A476A5B" w:rsidR="00607695" w:rsidRPr="00D73501" w:rsidRDefault="00432509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432509">
              <w:rPr>
                <w:rFonts w:asciiTheme="minorBidi" w:hAnsiTheme="minorBidi" w:cstheme="minorBidi"/>
                <w:b/>
                <w:sz w:val="28"/>
                <w:szCs w:val="28"/>
              </w:rPr>
              <w:t>1,025,24</w:t>
            </w:r>
            <w:r w:rsidR="00331D6A">
              <w:rPr>
                <w:rFonts w:asciiTheme="minorBidi" w:hAnsiTheme="minorBidi" w:cstheme="minorBidi"/>
                <w:b/>
                <w:sz w:val="28"/>
                <w:szCs w:val="28"/>
              </w:rPr>
              <w:t>0</w:t>
            </w:r>
          </w:p>
        </w:tc>
        <w:tc>
          <w:tcPr>
            <w:tcW w:w="243" w:type="dxa"/>
            <w:vAlign w:val="bottom"/>
          </w:tcPr>
          <w:p w14:paraId="6263D0CE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E5411" w14:textId="3CEF45A0" w:rsidR="00607695" w:rsidRPr="00C43471" w:rsidRDefault="00607695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620,215</w:t>
            </w:r>
          </w:p>
        </w:tc>
      </w:tr>
      <w:tr w:rsidR="00607695" w:rsidRPr="00C43471" w14:paraId="1DF029BB" w14:textId="77777777">
        <w:trPr>
          <w:trHeight w:val="404"/>
          <w:tblHeader/>
        </w:trPr>
        <w:tc>
          <w:tcPr>
            <w:tcW w:w="3597" w:type="dxa"/>
            <w:vAlign w:val="bottom"/>
          </w:tcPr>
          <w:p w14:paraId="6CD53516" w14:textId="77777777" w:rsidR="00607695" w:rsidRPr="00C43471" w:rsidRDefault="00607695" w:rsidP="00607695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A626DCD" w14:textId="77777777" w:rsidR="00607695" w:rsidRPr="00D73501" w:rsidRDefault="00607695" w:rsidP="00607695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1B1F06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8202F1" w14:textId="77777777" w:rsidR="00607695" w:rsidRPr="00C43471" w:rsidRDefault="00607695" w:rsidP="00607695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B7C89F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79832E9" w14:textId="77777777" w:rsidR="00607695" w:rsidRPr="00D73501" w:rsidRDefault="00607695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4E5E27F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2EF169" w14:textId="77777777" w:rsidR="00607695" w:rsidRPr="00C43471" w:rsidRDefault="00607695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607695" w:rsidRPr="00C43471" w14:paraId="0642809C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217DA395" w14:textId="77777777" w:rsidR="00607695" w:rsidRPr="00C43471" w:rsidRDefault="00607695" w:rsidP="00607695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6BF94AE4" w14:textId="76A10A8B" w:rsidR="00607695" w:rsidRPr="00D73501" w:rsidRDefault="002C31F8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2.28</w:t>
            </w:r>
          </w:p>
        </w:tc>
        <w:tc>
          <w:tcPr>
            <w:tcW w:w="236" w:type="dxa"/>
            <w:vAlign w:val="bottom"/>
          </w:tcPr>
          <w:p w14:paraId="55BAFCC5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7FF9CC" w14:textId="48EB26C9" w:rsidR="00607695" w:rsidRPr="00694003" w:rsidRDefault="00607695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1.33</w:t>
            </w:r>
          </w:p>
        </w:tc>
        <w:tc>
          <w:tcPr>
            <w:tcW w:w="236" w:type="dxa"/>
            <w:vAlign w:val="bottom"/>
          </w:tcPr>
          <w:p w14:paraId="259EADA0" w14:textId="77777777" w:rsidR="00607695" w:rsidRPr="00E259BE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5377948A" w14:textId="0F6EFD5D" w:rsidR="00607695" w:rsidRPr="00D73501" w:rsidRDefault="00AB7D1D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2.15</w:t>
            </w:r>
          </w:p>
        </w:tc>
        <w:tc>
          <w:tcPr>
            <w:tcW w:w="243" w:type="dxa"/>
            <w:vAlign w:val="bottom"/>
          </w:tcPr>
          <w:p w14:paraId="2D8A4711" w14:textId="77777777" w:rsidR="00607695" w:rsidRPr="00C43471" w:rsidRDefault="00607695" w:rsidP="0060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D51990" w14:textId="424EEBDC" w:rsidR="00607695" w:rsidRPr="00E259BE" w:rsidRDefault="00607695" w:rsidP="00607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1.30</w:t>
            </w:r>
          </w:p>
        </w:tc>
      </w:tr>
    </w:tbl>
    <w:p w14:paraId="0C5F0554" w14:textId="77777777" w:rsidR="00CB5AD3" w:rsidRDefault="00CB5AD3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3E82572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3AACA72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2101A4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7CCEAD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81547E4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65E309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2EF4B1F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7339A323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49969EF1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C80369D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E421F2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8A1832D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6D1099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2F0F6D7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79D7A55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2A152C" w:rsidRPr="00C43471" w14:paraId="252F2D4A" w14:textId="77777777">
        <w:trPr>
          <w:trHeight w:val="385"/>
          <w:tblHeader/>
        </w:trPr>
        <w:tc>
          <w:tcPr>
            <w:tcW w:w="3597" w:type="dxa"/>
          </w:tcPr>
          <w:p w14:paraId="7BDB354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23970CC1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74D1119D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139DBB8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52C" w:rsidRPr="00C43471" w14:paraId="78AA9A4A" w14:textId="77777777">
        <w:trPr>
          <w:trHeight w:val="385"/>
          <w:tblHeader/>
        </w:trPr>
        <w:tc>
          <w:tcPr>
            <w:tcW w:w="3597" w:type="dxa"/>
          </w:tcPr>
          <w:p w14:paraId="1DE9392A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1742CC76" w14:textId="2A70C215" w:rsidR="002A152C" w:rsidRPr="00D47B7A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B43D53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="00B43D53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2A152C" w:rsidRPr="00C43471" w14:paraId="2F26DFBB" w14:textId="77777777">
        <w:trPr>
          <w:trHeight w:val="385"/>
          <w:tblHeader/>
        </w:trPr>
        <w:tc>
          <w:tcPr>
            <w:tcW w:w="3597" w:type="dxa"/>
          </w:tcPr>
          <w:p w14:paraId="43EDF767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1B390143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4F22ED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09FB131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01758DC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AB88FB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356D53BE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E326A5A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A152C" w:rsidRPr="00C43471" w14:paraId="3CA391BE" w14:textId="77777777">
        <w:trPr>
          <w:trHeight w:val="399"/>
          <w:tblHeader/>
        </w:trPr>
        <w:tc>
          <w:tcPr>
            <w:tcW w:w="3597" w:type="dxa"/>
          </w:tcPr>
          <w:p w14:paraId="0161C508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1ED06AF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2A152C" w:rsidRPr="00C43471" w14:paraId="26072DE0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A1B0478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29875B0B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BC7A9B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1B85C56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BB026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9589F0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7D9F6C9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FDD40AE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3AB1" w:rsidRPr="00C43471" w14:paraId="2B1FD541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7C77BBF8" w14:textId="77777777" w:rsidR="00AE3AB1" w:rsidRPr="00C4347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vAlign w:val="bottom"/>
          </w:tcPr>
          <w:p w14:paraId="187311E2" w14:textId="6E05944E" w:rsidR="00AE3AB1" w:rsidRPr="00694003" w:rsidRDefault="00C07A18" w:rsidP="00AE3AB1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C07A1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18,065,405</w:t>
            </w:r>
          </w:p>
        </w:tc>
        <w:tc>
          <w:tcPr>
            <w:tcW w:w="236" w:type="dxa"/>
            <w:vAlign w:val="bottom"/>
          </w:tcPr>
          <w:p w14:paraId="1181B716" w14:textId="77777777" w:rsidR="00AE3AB1" w:rsidRPr="00C4347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859925F" w14:textId="2465C877" w:rsidR="00AE3AB1" w:rsidRPr="0090144F" w:rsidRDefault="00AE3AB1" w:rsidP="00AE3AB1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15,582,807</w:t>
            </w:r>
          </w:p>
        </w:tc>
        <w:tc>
          <w:tcPr>
            <w:tcW w:w="236" w:type="dxa"/>
            <w:vAlign w:val="bottom"/>
          </w:tcPr>
          <w:p w14:paraId="5F511602" w14:textId="77777777" w:rsidR="00AE3AB1" w:rsidRPr="00C43471" w:rsidRDefault="00AE3AB1" w:rsidP="00AE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4C64037" w14:textId="6047F060" w:rsidR="00AE3AB1" w:rsidRPr="0088224B" w:rsidRDefault="009321EB" w:rsidP="00AE3AB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9321E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17,699,258</w:t>
            </w:r>
          </w:p>
        </w:tc>
        <w:tc>
          <w:tcPr>
            <w:tcW w:w="243" w:type="dxa"/>
            <w:vAlign w:val="bottom"/>
          </w:tcPr>
          <w:p w14:paraId="049A50A1" w14:textId="77777777" w:rsidR="00AE3AB1" w:rsidRPr="00C4347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F13F161" w14:textId="22FF9B03" w:rsidR="00AE3AB1" w:rsidRPr="00CD74B3" w:rsidRDefault="00AE3AB1" w:rsidP="00AE3AB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15,550,873</w:t>
            </w:r>
          </w:p>
        </w:tc>
      </w:tr>
      <w:tr w:rsidR="00AE3AB1" w:rsidRPr="00C43471" w14:paraId="5CD33C66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7F44EF3C" w14:textId="77777777" w:rsidR="00AE3AB1" w:rsidRPr="00C4347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vAlign w:val="bottom"/>
          </w:tcPr>
          <w:p w14:paraId="129ABBB9" w14:textId="14FF7AFE" w:rsidR="00AE3AB1" w:rsidRPr="004D60BB" w:rsidRDefault="00C07A18" w:rsidP="00AE3AB1">
            <w:pPr>
              <w:pStyle w:val="acctmergecolhdg"/>
              <w:tabs>
                <w:tab w:val="decimal" w:pos="79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5206379" w14:textId="77777777" w:rsidR="00AE3AB1" w:rsidRPr="00C4347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6950CCC" w14:textId="6FC8308E" w:rsidR="00AE3AB1" w:rsidRPr="00BB77B2" w:rsidRDefault="00AE3AB1" w:rsidP="00AE3AB1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520,087</w:t>
            </w:r>
          </w:p>
        </w:tc>
        <w:tc>
          <w:tcPr>
            <w:tcW w:w="236" w:type="dxa"/>
            <w:vAlign w:val="bottom"/>
          </w:tcPr>
          <w:p w14:paraId="2F18C0E8" w14:textId="77777777" w:rsidR="00AE3AB1" w:rsidRPr="00C4347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3AD531B" w14:textId="288C3AAB" w:rsidR="00AE3AB1" w:rsidRPr="004D60BB" w:rsidRDefault="00EC718C" w:rsidP="00AE3AB1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5A0FF3" w14:textId="77777777" w:rsidR="00AE3AB1" w:rsidRPr="00C4347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922884A" w14:textId="42EA8FDE" w:rsidR="00AE3AB1" w:rsidRPr="00CD74B3" w:rsidRDefault="00AE3AB1" w:rsidP="00AE3AB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520,088</w:t>
            </w:r>
          </w:p>
        </w:tc>
      </w:tr>
      <w:tr w:rsidR="00AE3AB1" w:rsidRPr="00C43471" w14:paraId="1725934E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2EC0F3C4" w14:textId="77777777" w:rsidR="00AE3AB1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vAlign w:val="bottom"/>
          </w:tcPr>
          <w:p w14:paraId="3B547075" w14:textId="78634FF6" w:rsidR="00AE3AB1" w:rsidRPr="009B41D7" w:rsidRDefault="00C07A18" w:rsidP="00AE3AB1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7A1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125,145</w:t>
            </w:r>
          </w:p>
        </w:tc>
        <w:tc>
          <w:tcPr>
            <w:tcW w:w="236" w:type="dxa"/>
            <w:vAlign w:val="bottom"/>
          </w:tcPr>
          <w:p w14:paraId="316B1292" w14:textId="77777777" w:rsidR="00AE3AB1" w:rsidRPr="00617C67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vAlign w:val="bottom"/>
          </w:tcPr>
          <w:p w14:paraId="73B42B40" w14:textId="6DFBA1AF" w:rsidR="00AE3AB1" w:rsidRPr="00BB77B2" w:rsidRDefault="00AE3AB1" w:rsidP="00AE3AB1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201,310</w:t>
            </w:r>
          </w:p>
        </w:tc>
        <w:tc>
          <w:tcPr>
            <w:tcW w:w="236" w:type="dxa"/>
            <w:vAlign w:val="bottom"/>
          </w:tcPr>
          <w:p w14:paraId="61EC29A3" w14:textId="77777777" w:rsidR="00AE3AB1" w:rsidRPr="001355CF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C0647EE" w14:textId="54BA6A12" w:rsidR="00AE3AB1" w:rsidRPr="004D60BB" w:rsidRDefault="00EC718C" w:rsidP="00AE3AB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119,113</w:t>
            </w:r>
          </w:p>
        </w:tc>
        <w:tc>
          <w:tcPr>
            <w:tcW w:w="243" w:type="dxa"/>
            <w:vAlign w:val="bottom"/>
          </w:tcPr>
          <w:p w14:paraId="580236A6" w14:textId="77777777" w:rsidR="00AE3AB1" w:rsidRPr="001355CF" w:rsidRDefault="00AE3AB1" w:rsidP="00AE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vAlign w:val="bottom"/>
          </w:tcPr>
          <w:p w14:paraId="67F75931" w14:textId="3B9DFFF4" w:rsidR="00AE3AB1" w:rsidRPr="003404E7" w:rsidRDefault="00AE3AB1" w:rsidP="00AE3AB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180,970</w:t>
            </w:r>
          </w:p>
        </w:tc>
      </w:tr>
      <w:tr w:rsidR="009B41D7" w:rsidRPr="00C43471" w14:paraId="7F5AC4FB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17687DB6" w14:textId="0C7275CF" w:rsidR="009B41D7" w:rsidRPr="00C43471" w:rsidRDefault="00637BB0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B41D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69" w:type="dxa"/>
            <w:vAlign w:val="bottom"/>
          </w:tcPr>
          <w:p w14:paraId="1EAB79C0" w14:textId="01E6A642" w:rsidR="009B41D7" w:rsidRPr="009B41D7" w:rsidRDefault="00C07A18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C07A1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40,240</w:t>
            </w:r>
          </w:p>
        </w:tc>
        <w:tc>
          <w:tcPr>
            <w:tcW w:w="236" w:type="dxa"/>
            <w:vAlign w:val="bottom"/>
          </w:tcPr>
          <w:p w14:paraId="336A6AEE" w14:textId="77777777" w:rsidR="009B41D7" w:rsidRPr="00617C67" w:rsidRDefault="009B41D7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494FE6F" w14:textId="614698EF" w:rsidR="009B41D7" w:rsidRPr="00AE3AB1" w:rsidRDefault="00AE3AB1" w:rsidP="00637BB0">
            <w:pPr>
              <w:pStyle w:val="acctmergecolhdg"/>
              <w:tabs>
                <w:tab w:val="decimal" w:pos="8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F1B73A" w14:textId="77777777" w:rsidR="009B41D7" w:rsidRPr="001355CF" w:rsidRDefault="009B41D7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E0EE9CF" w14:textId="26B38A17" w:rsidR="009B41D7" w:rsidRPr="00E80B55" w:rsidRDefault="00EC718C" w:rsidP="00637BB0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D2C9DD1" w14:textId="77777777" w:rsidR="009B41D7" w:rsidRPr="001355CF" w:rsidRDefault="009B41D7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53AF18E4" w14:textId="6C6604AE" w:rsidR="009B41D7" w:rsidRPr="00C43471" w:rsidRDefault="00AE3AB1" w:rsidP="00637BB0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F7269" w:rsidRPr="00C43471" w14:paraId="43D39C6F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081AF225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823AD" w14:textId="2CBD8ED4" w:rsidR="008F7269" w:rsidRPr="0021327C" w:rsidRDefault="00C07A18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07A1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18,230,790</w:t>
            </w:r>
          </w:p>
        </w:tc>
        <w:tc>
          <w:tcPr>
            <w:tcW w:w="236" w:type="dxa"/>
            <w:vAlign w:val="bottom"/>
          </w:tcPr>
          <w:p w14:paraId="750D5A18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6380B" w14:textId="372998E6" w:rsidR="008F7269" w:rsidRPr="00141D7C" w:rsidRDefault="00CD2C3A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D2C3A">
              <w:rPr>
                <w:rFonts w:asciiTheme="minorBidi" w:hAnsiTheme="minorBidi" w:cstheme="minorBidi"/>
                <w:sz w:val="28"/>
                <w:szCs w:val="28"/>
              </w:rPr>
              <w:t>16,304,204</w:t>
            </w:r>
          </w:p>
        </w:tc>
        <w:tc>
          <w:tcPr>
            <w:tcW w:w="236" w:type="dxa"/>
            <w:vAlign w:val="bottom"/>
          </w:tcPr>
          <w:p w14:paraId="4CE0B212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C3F98" w14:textId="45B82187" w:rsidR="008F7269" w:rsidRPr="004D60BB" w:rsidRDefault="00EC718C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17,818,371</w:t>
            </w:r>
          </w:p>
        </w:tc>
        <w:tc>
          <w:tcPr>
            <w:tcW w:w="243" w:type="dxa"/>
            <w:vAlign w:val="bottom"/>
          </w:tcPr>
          <w:p w14:paraId="4DC08901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4BC95" w14:textId="160DCE17" w:rsidR="008F7269" w:rsidRPr="00C43471" w:rsidRDefault="0086684F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6684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16,251,931</w:t>
            </w:r>
          </w:p>
        </w:tc>
      </w:tr>
      <w:tr w:rsidR="008F7269" w:rsidRPr="00C43471" w14:paraId="45572D5A" w14:textId="77777777">
        <w:trPr>
          <w:trHeight w:val="218"/>
          <w:tblHeader/>
        </w:trPr>
        <w:tc>
          <w:tcPr>
            <w:tcW w:w="3597" w:type="dxa"/>
            <w:vAlign w:val="bottom"/>
          </w:tcPr>
          <w:p w14:paraId="2825355A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vAlign w:val="bottom"/>
          </w:tcPr>
          <w:p w14:paraId="367C8E2B" w14:textId="77777777" w:rsidR="008F7269" w:rsidRPr="004D60BB" w:rsidRDefault="008F726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66E49B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D5CF81B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A70FED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E1AFB80" w14:textId="77777777" w:rsidR="008F7269" w:rsidRPr="004D60BB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C2F0F7A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4719B13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42888" w:rsidRPr="00C43471" w14:paraId="0F57ABD3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C739C81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vAlign w:val="bottom"/>
          </w:tcPr>
          <w:p w14:paraId="3A47CD4A" w14:textId="6CF01478" w:rsidR="00542888" w:rsidRPr="0021327C" w:rsidRDefault="00C07A18" w:rsidP="00542888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07A1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12,341,858</w:t>
            </w:r>
          </w:p>
        </w:tc>
        <w:tc>
          <w:tcPr>
            <w:tcW w:w="236" w:type="dxa"/>
            <w:vAlign w:val="bottom"/>
          </w:tcPr>
          <w:p w14:paraId="6F9B7436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9C61DC6" w14:textId="5A6F3FD1" w:rsidR="00542888" w:rsidRPr="00BB77B2" w:rsidRDefault="00542888" w:rsidP="0054288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11,737,550</w:t>
            </w:r>
          </w:p>
        </w:tc>
        <w:tc>
          <w:tcPr>
            <w:tcW w:w="236" w:type="dxa"/>
            <w:vAlign w:val="bottom"/>
          </w:tcPr>
          <w:p w14:paraId="00710CFA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C0B7058" w14:textId="60CBA0D4" w:rsidR="00542888" w:rsidRPr="004D60BB" w:rsidRDefault="00EC718C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12,581,646</w:t>
            </w:r>
          </w:p>
        </w:tc>
        <w:tc>
          <w:tcPr>
            <w:tcW w:w="243" w:type="dxa"/>
            <w:vAlign w:val="bottom"/>
          </w:tcPr>
          <w:p w14:paraId="2DE1A92D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523F415" w14:textId="769F1147" w:rsidR="00542888" w:rsidRPr="00CD74B3" w:rsidRDefault="00542888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12,335,110</w:t>
            </w:r>
          </w:p>
        </w:tc>
      </w:tr>
      <w:tr w:rsidR="00542888" w:rsidRPr="00C43471" w14:paraId="0EEF8E66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16785E2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vAlign w:val="bottom"/>
          </w:tcPr>
          <w:p w14:paraId="6B880CD6" w14:textId="514E2379" w:rsidR="00542888" w:rsidRPr="004D60BB" w:rsidRDefault="00C07A18" w:rsidP="00542888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61507F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95A018F" w14:textId="78F00E2A" w:rsidR="00542888" w:rsidRPr="00BB77B2" w:rsidRDefault="00542888" w:rsidP="0054288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384,092</w:t>
            </w:r>
          </w:p>
        </w:tc>
        <w:tc>
          <w:tcPr>
            <w:tcW w:w="236" w:type="dxa"/>
            <w:vAlign w:val="bottom"/>
          </w:tcPr>
          <w:p w14:paraId="0CFABA99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9D52593" w14:textId="53B7E4D8" w:rsidR="00542888" w:rsidRPr="004D60BB" w:rsidRDefault="00EC718C" w:rsidP="00542888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0F2F66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E9A4255" w14:textId="4F66BBF1" w:rsidR="00542888" w:rsidRPr="00CD74B3" w:rsidRDefault="00542888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384,092</w:t>
            </w:r>
          </w:p>
        </w:tc>
      </w:tr>
      <w:tr w:rsidR="00542888" w:rsidRPr="00C43471" w14:paraId="75DC4F8F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17369887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248632BC" w14:textId="2CFB1BD2" w:rsidR="00542888" w:rsidRPr="0021327C" w:rsidRDefault="00C07A18" w:rsidP="00542888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07A1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1,456,218</w:t>
            </w:r>
          </w:p>
        </w:tc>
        <w:tc>
          <w:tcPr>
            <w:tcW w:w="236" w:type="dxa"/>
            <w:vAlign w:val="bottom"/>
          </w:tcPr>
          <w:p w14:paraId="4B5518E8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AA9687B" w14:textId="2C5C47E9" w:rsidR="00542888" w:rsidRPr="00BB77B2" w:rsidRDefault="00542888" w:rsidP="0054288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1,614,205</w:t>
            </w:r>
          </w:p>
        </w:tc>
        <w:tc>
          <w:tcPr>
            <w:tcW w:w="236" w:type="dxa"/>
            <w:vAlign w:val="bottom"/>
          </w:tcPr>
          <w:p w14:paraId="7019F53F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EE2656D" w14:textId="2FC38987" w:rsidR="00542888" w:rsidRPr="004D60BB" w:rsidRDefault="00EC718C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1,462,925</w:t>
            </w:r>
          </w:p>
        </w:tc>
        <w:tc>
          <w:tcPr>
            <w:tcW w:w="243" w:type="dxa"/>
            <w:vAlign w:val="bottom"/>
          </w:tcPr>
          <w:p w14:paraId="3E59E409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98DF428" w14:textId="3344DCCD" w:rsidR="00542888" w:rsidRPr="00CD74B3" w:rsidRDefault="00542888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1,614,205</w:t>
            </w:r>
          </w:p>
        </w:tc>
      </w:tr>
      <w:tr w:rsidR="00542888" w:rsidRPr="00C43471" w14:paraId="15CB3CA9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1FE52786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3529FBD9" w14:textId="3EE6475A" w:rsidR="00542888" w:rsidRPr="0021327C" w:rsidRDefault="00B46BE1" w:rsidP="00542888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46BE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1,024,804</w:t>
            </w:r>
          </w:p>
        </w:tc>
        <w:tc>
          <w:tcPr>
            <w:tcW w:w="236" w:type="dxa"/>
            <w:vAlign w:val="bottom"/>
          </w:tcPr>
          <w:p w14:paraId="26AF8834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708FA99" w14:textId="6B3F89C9" w:rsidR="00542888" w:rsidRPr="00BB77B2" w:rsidRDefault="00542888" w:rsidP="0054288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817,472</w:t>
            </w:r>
          </w:p>
        </w:tc>
        <w:tc>
          <w:tcPr>
            <w:tcW w:w="236" w:type="dxa"/>
            <w:vAlign w:val="bottom"/>
          </w:tcPr>
          <w:p w14:paraId="6E8292E6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4A8129" w14:textId="5C83BB1F" w:rsidR="00542888" w:rsidRPr="004D60BB" w:rsidRDefault="00EC718C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790,738</w:t>
            </w:r>
          </w:p>
        </w:tc>
        <w:tc>
          <w:tcPr>
            <w:tcW w:w="243" w:type="dxa"/>
            <w:vAlign w:val="bottom"/>
          </w:tcPr>
          <w:p w14:paraId="1F49C243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BAE38F0" w14:textId="73D76C8D" w:rsidR="00542888" w:rsidRPr="00CD74B3" w:rsidRDefault="00542888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607,122</w:t>
            </w:r>
          </w:p>
        </w:tc>
      </w:tr>
      <w:tr w:rsidR="00542888" w:rsidRPr="00C43471" w14:paraId="62CC7530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30E2E168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AEE2D99" w14:textId="234C255C" w:rsidR="00542888" w:rsidRPr="004D60BB" w:rsidRDefault="00B46BE1" w:rsidP="00542888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57FFC0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B594B" w14:textId="7F95E38B" w:rsidR="00542888" w:rsidRPr="00BB77B2" w:rsidRDefault="00542888" w:rsidP="0054288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206,793</w:t>
            </w:r>
          </w:p>
        </w:tc>
        <w:tc>
          <w:tcPr>
            <w:tcW w:w="236" w:type="dxa"/>
            <w:vAlign w:val="bottom"/>
          </w:tcPr>
          <w:p w14:paraId="059D657F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24B650C" w14:textId="43CE051F" w:rsidR="00542888" w:rsidRPr="004D60BB" w:rsidRDefault="00EC718C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147,144</w:t>
            </w:r>
          </w:p>
        </w:tc>
        <w:tc>
          <w:tcPr>
            <w:tcW w:w="243" w:type="dxa"/>
            <w:vAlign w:val="bottom"/>
          </w:tcPr>
          <w:p w14:paraId="217041C5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7F630" w14:textId="2A6C5363" w:rsidR="00542888" w:rsidRPr="00CD74B3" w:rsidRDefault="00542888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62,330</w:t>
            </w:r>
          </w:p>
        </w:tc>
      </w:tr>
      <w:tr w:rsidR="00542888" w:rsidRPr="00C43471" w14:paraId="5A40E3EF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58B8A5E7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1653C" w14:textId="19211A14" w:rsidR="00542888" w:rsidRPr="005D6C39" w:rsidRDefault="00E51F70" w:rsidP="00542888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1F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14,822,880</w:t>
            </w:r>
          </w:p>
        </w:tc>
        <w:tc>
          <w:tcPr>
            <w:tcW w:w="236" w:type="dxa"/>
            <w:vAlign w:val="bottom"/>
          </w:tcPr>
          <w:p w14:paraId="1C55923B" w14:textId="77777777" w:rsidR="00542888" w:rsidRPr="00C43471" w:rsidRDefault="00542888" w:rsidP="00542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79656" w14:textId="344751B2" w:rsidR="00542888" w:rsidRPr="00C43471" w:rsidRDefault="00542888" w:rsidP="0054288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14,760,112</w:t>
            </w:r>
          </w:p>
        </w:tc>
        <w:tc>
          <w:tcPr>
            <w:tcW w:w="236" w:type="dxa"/>
            <w:vAlign w:val="bottom"/>
          </w:tcPr>
          <w:p w14:paraId="7EAF1DDB" w14:textId="77777777" w:rsidR="00542888" w:rsidRPr="00C43471" w:rsidRDefault="00542888" w:rsidP="0054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58BD" w14:textId="3875DA16" w:rsidR="00542888" w:rsidRPr="004D60BB" w:rsidRDefault="00EC718C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14,982,453</w:t>
            </w:r>
          </w:p>
        </w:tc>
        <w:tc>
          <w:tcPr>
            <w:tcW w:w="243" w:type="dxa"/>
            <w:vAlign w:val="bottom"/>
          </w:tcPr>
          <w:p w14:paraId="2A6E2001" w14:textId="77777777" w:rsidR="00542888" w:rsidRPr="00C43471" w:rsidRDefault="00542888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E9BEE" w14:textId="18C7C1AD" w:rsidR="00542888" w:rsidRPr="00C43471" w:rsidRDefault="00542888" w:rsidP="0054288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15,002,859</w:t>
            </w:r>
          </w:p>
        </w:tc>
      </w:tr>
      <w:tr w:rsidR="00954D7F" w:rsidRPr="00C43471" w14:paraId="772BF4B4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067525F0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vAlign w:val="bottom"/>
          </w:tcPr>
          <w:p w14:paraId="573D210F" w14:textId="68254FD7" w:rsidR="00954D7F" w:rsidRPr="005D6C39" w:rsidRDefault="00E51F70" w:rsidP="00954D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1F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3,407,910</w:t>
            </w:r>
          </w:p>
        </w:tc>
        <w:tc>
          <w:tcPr>
            <w:tcW w:w="236" w:type="dxa"/>
            <w:vAlign w:val="bottom"/>
          </w:tcPr>
          <w:p w14:paraId="5F2A111E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BDF8F7A" w14:textId="1E869404" w:rsidR="00954D7F" w:rsidRPr="00C43471" w:rsidRDefault="00954D7F" w:rsidP="00954D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1,544,092</w:t>
            </w:r>
          </w:p>
        </w:tc>
        <w:tc>
          <w:tcPr>
            <w:tcW w:w="236" w:type="dxa"/>
            <w:vAlign w:val="bottom"/>
          </w:tcPr>
          <w:p w14:paraId="7A902484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6D5DD0F" w14:textId="01FE5A61" w:rsidR="00954D7F" w:rsidRPr="004D60BB" w:rsidRDefault="00EC718C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2,835,918</w:t>
            </w:r>
          </w:p>
        </w:tc>
        <w:tc>
          <w:tcPr>
            <w:tcW w:w="243" w:type="dxa"/>
            <w:vAlign w:val="bottom"/>
          </w:tcPr>
          <w:p w14:paraId="558E3ABA" w14:textId="77777777" w:rsidR="00954D7F" w:rsidRPr="00C43471" w:rsidRDefault="00954D7F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4C6FC6D7" w14:textId="594B6AF6" w:rsidR="00954D7F" w:rsidRPr="009A4632" w:rsidRDefault="00954D7F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1,249,072</w:t>
            </w:r>
          </w:p>
        </w:tc>
      </w:tr>
      <w:tr w:rsidR="00954D7F" w:rsidRPr="00C43471" w14:paraId="046F9B7C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6C578BFB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5A22047" w14:textId="0CF0D2D6" w:rsidR="00954D7F" w:rsidRPr="005D6C39" w:rsidRDefault="00E51F70" w:rsidP="00954D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51F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65,677</w:t>
            </w:r>
          </w:p>
        </w:tc>
        <w:tc>
          <w:tcPr>
            <w:tcW w:w="236" w:type="dxa"/>
            <w:vAlign w:val="bottom"/>
          </w:tcPr>
          <w:p w14:paraId="67BD4CFC" w14:textId="77777777" w:rsidR="00954D7F" w:rsidRPr="00C43471" w:rsidRDefault="00954D7F" w:rsidP="009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F4FDD" w14:textId="2BE927DC" w:rsidR="00954D7F" w:rsidRPr="00BB77B2" w:rsidRDefault="00954D7F" w:rsidP="00954D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54,465</w:t>
            </w:r>
          </w:p>
        </w:tc>
        <w:tc>
          <w:tcPr>
            <w:tcW w:w="236" w:type="dxa"/>
            <w:vAlign w:val="bottom"/>
          </w:tcPr>
          <w:p w14:paraId="6BE7B5D6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337C9CE" w14:textId="76A079A8" w:rsidR="00954D7F" w:rsidRPr="0088224B" w:rsidRDefault="00EC718C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EC71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13,436</w:t>
            </w:r>
          </w:p>
        </w:tc>
        <w:tc>
          <w:tcPr>
            <w:tcW w:w="243" w:type="dxa"/>
            <w:vAlign w:val="bottom"/>
          </w:tcPr>
          <w:p w14:paraId="7E45AF6F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84017" w14:textId="3D534A4A" w:rsidR="00954D7F" w:rsidRPr="0086117B" w:rsidRDefault="00954D7F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36,036</w:t>
            </w:r>
          </w:p>
        </w:tc>
      </w:tr>
      <w:tr w:rsidR="00954D7F" w:rsidRPr="00C43471" w14:paraId="74A06A12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48AC9174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vAlign w:val="bottom"/>
          </w:tcPr>
          <w:p w14:paraId="1F54EBD4" w14:textId="4FE1B83D" w:rsidR="00954D7F" w:rsidRPr="005D6C39" w:rsidRDefault="00E51F70" w:rsidP="00954D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1F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3,342,233</w:t>
            </w:r>
          </w:p>
        </w:tc>
        <w:tc>
          <w:tcPr>
            <w:tcW w:w="236" w:type="dxa"/>
            <w:vAlign w:val="bottom"/>
          </w:tcPr>
          <w:p w14:paraId="17E7F1F2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83980CB" w14:textId="2AAAE490" w:rsidR="00954D7F" w:rsidRPr="00C43471" w:rsidRDefault="00954D7F" w:rsidP="00954D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1,489,627</w:t>
            </w:r>
          </w:p>
        </w:tc>
        <w:tc>
          <w:tcPr>
            <w:tcW w:w="236" w:type="dxa"/>
            <w:vAlign w:val="bottom"/>
          </w:tcPr>
          <w:p w14:paraId="110EC836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F2378A2" w14:textId="518A0644" w:rsidR="00954D7F" w:rsidRPr="0088224B" w:rsidRDefault="00241FD4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241FD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2,822,482</w:t>
            </w:r>
          </w:p>
        </w:tc>
        <w:tc>
          <w:tcPr>
            <w:tcW w:w="243" w:type="dxa"/>
            <w:vAlign w:val="bottom"/>
          </w:tcPr>
          <w:p w14:paraId="0ED7E7D3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BE53EA1" w14:textId="3F55DA71" w:rsidR="00954D7F" w:rsidRPr="00C43471" w:rsidRDefault="00954D7F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1,213,036</w:t>
            </w:r>
          </w:p>
        </w:tc>
      </w:tr>
      <w:tr w:rsidR="00954D7F" w:rsidRPr="00C43471" w14:paraId="145A516C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49122E99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9927960" w14:textId="20809DF7" w:rsidR="00954D7F" w:rsidRPr="005D6C39" w:rsidRDefault="00E51F70" w:rsidP="00954D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51F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101,204</w:t>
            </w:r>
          </w:p>
        </w:tc>
        <w:tc>
          <w:tcPr>
            <w:tcW w:w="236" w:type="dxa"/>
            <w:vAlign w:val="bottom"/>
          </w:tcPr>
          <w:p w14:paraId="634730E3" w14:textId="77777777" w:rsidR="00954D7F" w:rsidRPr="00C43471" w:rsidRDefault="00954D7F" w:rsidP="009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B6C93" w14:textId="790F2048" w:rsidR="00954D7F" w:rsidRPr="00BB77B2" w:rsidRDefault="00954D7F" w:rsidP="00954D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37,436</w:t>
            </w:r>
          </w:p>
        </w:tc>
        <w:tc>
          <w:tcPr>
            <w:tcW w:w="236" w:type="dxa"/>
            <w:vAlign w:val="bottom"/>
          </w:tcPr>
          <w:p w14:paraId="45F123C3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EF5B9F1" w14:textId="3F6A0CB4" w:rsidR="00954D7F" w:rsidRPr="0088224B" w:rsidRDefault="003D5BC3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3D5BC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(4,706)</w:t>
            </w:r>
          </w:p>
        </w:tc>
        <w:tc>
          <w:tcPr>
            <w:tcW w:w="243" w:type="dxa"/>
            <w:vAlign w:val="bottom"/>
          </w:tcPr>
          <w:p w14:paraId="43EB450B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47F74" w14:textId="5BA9E78F" w:rsidR="00954D7F" w:rsidRPr="00CD74B3" w:rsidRDefault="00954D7F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(6,124)</w:t>
            </w:r>
          </w:p>
        </w:tc>
      </w:tr>
      <w:tr w:rsidR="00954D7F" w:rsidRPr="00C43471" w14:paraId="20480B0F" w14:textId="77777777" w:rsidTr="00557ACC">
        <w:trPr>
          <w:trHeight w:val="145"/>
          <w:tblHeader/>
        </w:trPr>
        <w:tc>
          <w:tcPr>
            <w:tcW w:w="3597" w:type="dxa"/>
            <w:vAlign w:val="bottom"/>
          </w:tcPr>
          <w:p w14:paraId="67F24C43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490BD" w14:textId="035885F0" w:rsidR="00954D7F" w:rsidRPr="005D6C39" w:rsidRDefault="00E51F70" w:rsidP="00954D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1F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3,241,029</w:t>
            </w:r>
          </w:p>
        </w:tc>
        <w:tc>
          <w:tcPr>
            <w:tcW w:w="236" w:type="dxa"/>
            <w:vAlign w:val="bottom"/>
          </w:tcPr>
          <w:p w14:paraId="0E1179CE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A90D4" w14:textId="54565E4B" w:rsidR="00954D7F" w:rsidRPr="00C43471" w:rsidRDefault="00954D7F" w:rsidP="00954D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1,452,191</w:t>
            </w:r>
          </w:p>
        </w:tc>
        <w:tc>
          <w:tcPr>
            <w:tcW w:w="236" w:type="dxa"/>
            <w:vAlign w:val="bottom"/>
          </w:tcPr>
          <w:p w14:paraId="2C12E950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D62CC" w14:textId="4E27DC75" w:rsidR="00954D7F" w:rsidRPr="0088224B" w:rsidRDefault="003D5BC3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3D5BC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2,827,188</w:t>
            </w:r>
          </w:p>
        </w:tc>
        <w:tc>
          <w:tcPr>
            <w:tcW w:w="243" w:type="dxa"/>
            <w:vAlign w:val="bottom"/>
          </w:tcPr>
          <w:p w14:paraId="071429EB" w14:textId="77777777" w:rsidR="00954D7F" w:rsidRPr="00C43471" w:rsidRDefault="00954D7F" w:rsidP="0095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8CEF3" w14:textId="20252FDE" w:rsidR="00954D7F" w:rsidRPr="00C43471" w:rsidRDefault="00954D7F" w:rsidP="00954D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1,219,160</w:t>
            </w:r>
          </w:p>
        </w:tc>
      </w:tr>
      <w:tr w:rsidR="002A152C" w:rsidRPr="00C43471" w14:paraId="0057A9F9" w14:textId="77777777">
        <w:trPr>
          <w:trHeight w:val="144"/>
          <w:tblHeader/>
        </w:trPr>
        <w:tc>
          <w:tcPr>
            <w:tcW w:w="3597" w:type="dxa"/>
            <w:vAlign w:val="bottom"/>
          </w:tcPr>
          <w:p w14:paraId="06DCFC9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66D21067" w14:textId="77777777" w:rsidR="002A152C" w:rsidRPr="00694003" w:rsidRDefault="002A152C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C356F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C2A9A05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63A29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E611634" w14:textId="77777777" w:rsidR="002A152C" w:rsidRPr="0088224B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2D9DAE3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15307DD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2A152C" w:rsidRPr="00C43471" w14:paraId="3093C37C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3E207047" w14:textId="40A31606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3E2BB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vAlign w:val="bottom"/>
          </w:tcPr>
          <w:p w14:paraId="7D801DD2" w14:textId="77777777" w:rsidR="002A152C" w:rsidRPr="00694003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704FB33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5259B6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C6DFD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E86CBEB" w14:textId="77777777" w:rsidR="002A152C" w:rsidRPr="0088224B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2449DDC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0CDC1E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A152C" w:rsidRPr="00C43471" w14:paraId="0DCA4B96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2FBF315B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vAlign w:val="bottom"/>
          </w:tcPr>
          <w:p w14:paraId="54D54A92" w14:textId="77777777" w:rsidR="002A152C" w:rsidRPr="00694003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59AAD11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9EE197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E542EEA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E98BFCB" w14:textId="77777777" w:rsidR="002A152C" w:rsidRPr="0088224B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3502A118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0EAE11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D3C1E" w:rsidRPr="00C43471" w14:paraId="66962F4D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24C26241" w14:textId="77777777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0402A42" w14:textId="1C17A4FE" w:rsidR="002D3C1E" w:rsidRPr="005D6C39" w:rsidRDefault="00E51F70" w:rsidP="002D3C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51F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(230,78</w:t>
            </w:r>
            <w:r w:rsidR="004034A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Pr="00E51F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8A20D3A" w14:textId="77777777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24F74" w14:textId="0DE61D3C" w:rsidR="002D3C1E" w:rsidRPr="000241A5" w:rsidRDefault="002D3C1E" w:rsidP="002D3C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18,780</w:t>
            </w:r>
          </w:p>
        </w:tc>
        <w:tc>
          <w:tcPr>
            <w:tcW w:w="236" w:type="dxa"/>
            <w:vAlign w:val="bottom"/>
          </w:tcPr>
          <w:p w14:paraId="040EBF67" w14:textId="77777777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4D196FA" w14:textId="5F8C80BA" w:rsidR="002D3C1E" w:rsidRPr="00D73501" w:rsidRDefault="00626F4A" w:rsidP="002D3C1E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799D661" w14:textId="77777777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20DBF" w14:textId="230C4700" w:rsidR="002D3C1E" w:rsidRPr="003404E7" w:rsidRDefault="002D3C1E" w:rsidP="002D3C1E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2D3C1E" w:rsidRPr="00C43471" w14:paraId="1755F83D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2AA191CA" w14:textId="034B3332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1362ACAE" w14:textId="674F4E78" w:rsidR="002D3C1E" w:rsidRPr="005D6C39" w:rsidRDefault="00BD2EEF" w:rsidP="002D3C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D2EE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3,010,24</w:t>
            </w:r>
            <w:r w:rsidR="004034A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4B874ED3" w14:textId="77777777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E7D6A9" w14:textId="4FFC44E9" w:rsidR="002D3C1E" w:rsidRPr="00072F85" w:rsidRDefault="002D3C1E" w:rsidP="002D3C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1,470,971</w:t>
            </w:r>
          </w:p>
        </w:tc>
        <w:tc>
          <w:tcPr>
            <w:tcW w:w="236" w:type="dxa"/>
            <w:vAlign w:val="bottom"/>
          </w:tcPr>
          <w:p w14:paraId="7922DB58" w14:textId="77777777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945C9E3" w14:textId="54F23A28" w:rsidR="002D3C1E" w:rsidRPr="009A4632" w:rsidRDefault="00626F4A" w:rsidP="002D3C1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626F4A">
              <w:rPr>
                <w:rFonts w:asciiTheme="minorBidi" w:hAnsiTheme="minorBidi" w:cstheme="minorBidi"/>
                <w:bCs/>
                <w:sz w:val="28"/>
                <w:szCs w:val="28"/>
              </w:rPr>
              <w:t>2,827,188</w:t>
            </w:r>
          </w:p>
        </w:tc>
        <w:tc>
          <w:tcPr>
            <w:tcW w:w="243" w:type="dxa"/>
            <w:vAlign w:val="bottom"/>
          </w:tcPr>
          <w:p w14:paraId="155EDA51" w14:textId="77777777" w:rsidR="002D3C1E" w:rsidRPr="00C43471" w:rsidRDefault="002D3C1E" w:rsidP="002D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EA0886" w14:textId="290C97A7" w:rsidR="002D3C1E" w:rsidRPr="00C43471" w:rsidRDefault="002D3C1E" w:rsidP="002D3C1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1,219,160</w:t>
            </w:r>
          </w:p>
        </w:tc>
      </w:tr>
      <w:tr w:rsidR="002A152C" w:rsidRPr="00C43471" w14:paraId="66E4AF8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582103DE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059E2EF9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7CB95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BDED887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25AD6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37A13B9" w14:textId="77777777" w:rsidR="002A152C" w:rsidRPr="00C43471" w:rsidRDefault="002A152C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D5368BD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3E5EDE8" w14:textId="77777777" w:rsidR="002A152C" w:rsidRPr="00C43471" w:rsidRDefault="002A152C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A152C" w:rsidRPr="00C43471" w14:paraId="54DD4AAC" w14:textId="77777777">
        <w:trPr>
          <w:trHeight w:val="399"/>
          <w:tblHeader/>
        </w:trPr>
        <w:tc>
          <w:tcPr>
            <w:tcW w:w="3597" w:type="dxa"/>
          </w:tcPr>
          <w:p w14:paraId="6E2F9EFE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33F3704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4A313A28" w14:textId="77777777" w:rsidR="00CD6F0D" w:rsidRPr="00C43471" w:rsidRDefault="00CD6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64A64FB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5B4DDB27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A152C" w:rsidRPr="00C43471" w14:paraId="16D532A9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8868AB7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6C846D56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637AC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166AB60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52C" w:rsidRPr="00C43471" w14:paraId="212CF9F9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0C053F43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05893DA" w14:textId="7766C881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241680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241680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2A152C" w:rsidRPr="00C43471" w14:paraId="61C7EA9F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557E8EE3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733C749A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152257D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7751BD3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2B971C0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F4DB594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633BDF0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AE72D77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A152C" w:rsidRPr="00C43471" w14:paraId="74125443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D80BF09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5F2D9DF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2A152C" w:rsidRPr="00C43471" w14:paraId="75B60BF7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7E378360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vAlign w:val="bottom"/>
          </w:tcPr>
          <w:p w14:paraId="32B7EF97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6F351E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655A1C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2B4B7F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DFC0D9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9A169F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06BE17A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166DE" w:rsidRPr="00C43471" w14:paraId="61CBDAB6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63F5EC4D" w14:textId="77777777" w:rsidR="00C166DE" w:rsidRPr="00C43471" w:rsidRDefault="00C166DE" w:rsidP="00C166D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6C7743A0" w14:textId="6A6B582A" w:rsidR="00C166DE" w:rsidRPr="00D04026" w:rsidRDefault="00EF5C8B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F5C8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3,120,799</w:t>
            </w:r>
          </w:p>
        </w:tc>
        <w:tc>
          <w:tcPr>
            <w:tcW w:w="236" w:type="dxa"/>
            <w:vAlign w:val="bottom"/>
          </w:tcPr>
          <w:p w14:paraId="366A426B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582CEED" w14:textId="16FDA614" w:rsidR="00C166DE" w:rsidRPr="0090144F" w:rsidRDefault="00C166DE" w:rsidP="00C166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1,418,459</w:t>
            </w:r>
          </w:p>
        </w:tc>
        <w:tc>
          <w:tcPr>
            <w:tcW w:w="236" w:type="dxa"/>
            <w:vAlign w:val="bottom"/>
          </w:tcPr>
          <w:p w14:paraId="26491B96" w14:textId="77777777" w:rsidR="00C166DE" w:rsidRPr="00096C67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5DB419E4" w14:textId="3CD63691" w:rsidR="00C166DE" w:rsidRPr="00D73501" w:rsidRDefault="00A55757" w:rsidP="00C166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5575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2,827,188</w:t>
            </w:r>
          </w:p>
        </w:tc>
        <w:tc>
          <w:tcPr>
            <w:tcW w:w="243" w:type="dxa"/>
            <w:vAlign w:val="bottom"/>
          </w:tcPr>
          <w:p w14:paraId="615215D8" w14:textId="77777777" w:rsidR="00C166DE" w:rsidRPr="00096C67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251CED64" w14:textId="3734C2F8" w:rsidR="00C166DE" w:rsidRPr="0090144F" w:rsidRDefault="00C166DE" w:rsidP="00C166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</w:rPr>
              <w:t>1,219,160</w:t>
            </w:r>
          </w:p>
        </w:tc>
      </w:tr>
      <w:tr w:rsidR="00C166DE" w:rsidRPr="00C43471" w14:paraId="72FA50FA" w14:textId="77777777" w:rsidTr="00557ACC">
        <w:trPr>
          <w:trHeight w:val="399"/>
          <w:tblHeader/>
        </w:trPr>
        <w:tc>
          <w:tcPr>
            <w:tcW w:w="3597" w:type="dxa"/>
            <w:vAlign w:val="bottom"/>
          </w:tcPr>
          <w:p w14:paraId="64925999" w14:textId="77777777" w:rsidR="00C166DE" w:rsidRPr="00C43471" w:rsidRDefault="00C166DE" w:rsidP="00C166D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D84287C" w14:textId="660A6165" w:rsidR="00C166DE" w:rsidRPr="00D04026" w:rsidRDefault="00EF5C8B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F5C8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120,230</w:t>
            </w:r>
          </w:p>
        </w:tc>
        <w:tc>
          <w:tcPr>
            <w:tcW w:w="236" w:type="dxa"/>
            <w:vAlign w:val="bottom"/>
          </w:tcPr>
          <w:p w14:paraId="3211F816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73211" w14:textId="1BD91640" w:rsidR="00C166DE" w:rsidRPr="0090144F" w:rsidRDefault="00C166DE" w:rsidP="00C166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33,732</w:t>
            </w:r>
          </w:p>
        </w:tc>
        <w:tc>
          <w:tcPr>
            <w:tcW w:w="236" w:type="dxa"/>
            <w:vAlign w:val="bottom"/>
          </w:tcPr>
          <w:p w14:paraId="6FF89A5A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F46695B" w14:textId="7CFD7E22" w:rsidR="00C166DE" w:rsidRPr="00D73501" w:rsidRDefault="00A55757" w:rsidP="00C166DE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B4488DF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3B16C" w14:textId="7E2882A6" w:rsidR="00C166DE" w:rsidRPr="0090144F" w:rsidRDefault="00C166DE" w:rsidP="00C166DE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C166DE" w:rsidRPr="00C43471" w14:paraId="0143AD7A" w14:textId="77777777" w:rsidTr="00557ACC">
        <w:trPr>
          <w:trHeight w:val="363"/>
          <w:tblHeader/>
        </w:trPr>
        <w:tc>
          <w:tcPr>
            <w:tcW w:w="3597" w:type="dxa"/>
            <w:vAlign w:val="bottom"/>
          </w:tcPr>
          <w:p w14:paraId="0801715F" w14:textId="77777777" w:rsidR="00C166DE" w:rsidRPr="00C43471" w:rsidRDefault="00C166DE" w:rsidP="00C166DE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70861" w14:textId="7695A8D9" w:rsidR="00C166DE" w:rsidRPr="00D04026" w:rsidRDefault="00EF5C8B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5C8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3,241,029</w:t>
            </w:r>
          </w:p>
        </w:tc>
        <w:tc>
          <w:tcPr>
            <w:tcW w:w="236" w:type="dxa"/>
            <w:vAlign w:val="bottom"/>
          </w:tcPr>
          <w:p w14:paraId="1DB933ED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09D7E6" w14:textId="72374593" w:rsidR="00C166DE" w:rsidRPr="00D653E6" w:rsidRDefault="00C166DE" w:rsidP="00C166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1,452,191</w:t>
            </w:r>
          </w:p>
        </w:tc>
        <w:tc>
          <w:tcPr>
            <w:tcW w:w="236" w:type="dxa"/>
            <w:vAlign w:val="bottom"/>
          </w:tcPr>
          <w:p w14:paraId="45AC735D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28457" w14:textId="781162F0" w:rsidR="00C166DE" w:rsidRPr="00D73501" w:rsidRDefault="00A55757" w:rsidP="00C166D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A55757">
              <w:rPr>
                <w:rFonts w:asciiTheme="minorBidi" w:hAnsiTheme="minorBidi" w:cstheme="minorBidi"/>
                <w:sz w:val="28"/>
                <w:szCs w:val="28"/>
              </w:rPr>
              <w:t>2,827,188</w:t>
            </w:r>
          </w:p>
        </w:tc>
        <w:tc>
          <w:tcPr>
            <w:tcW w:w="243" w:type="dxa"/>
            <w:vAlign w:val="bottom"/>
          </w:tcPr>
          <w:p w14:paraId="3E2BB102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2646E" w14:textId="73292359" w:rsidR="00C166DE" w:rsidRPr="00C9358C" w:rsidRDefault="00C166DE" w:rsidP="00C166D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1,219,160</w:t>
            </w:r>
          </w:p>
        </w:tc>
      </w:tr>
      <w:tr w:rsidR="00C166DE" w:rsidRPr="00C43471" w14:paraId="09746350" w14:textId="77777777">
        <w:trPr>
          <w:trHeight w:val="363"/>
          <w:tblHeader/>
        </w:trPr>
        <w:tc>
          <w:tcPr>
            <w:tcW w:w="3597" w:type="dxa"/>
            <w:vAlign w:val="bottom"/>
          </w:tcPr>
          <w:p w14:paraId="1C62C8CF" w14:textId="77777777" w:rsidR="00C166DE" w:rsidRPr="00C43471" w:rsidRDefault="00C166DE" w:rsidP="00C166DE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BE7C7A" w14:textId="77777777" w:rsidR="00C166DE" w:rsidRPr="00D73501" w:rsidRDefault="00C166DE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BA1A0A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5DF4B" w14:textId="77777777" w:rsidR="00C166DE" w:rsidRPr="00C43471" w:rsidRDefault="00C166DE" w:rsidP="00C166D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D40063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21F9C07" w14:textId="77777777" w:rsidR="00C166DE" w:rsidRPr="00D7350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1B17127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EB4A0" w14:textId="77777777" w:rsidR="00C166DE" w:rsidRPr="00C4347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C166DE" w:rsidRPr="00C43471" w14:paraId="04A1A469" w14:textId="77777777">
        <w:trPr>
          <w:trHeight w:val="404"/>
          <w:tblHeader/>
        </w:trPr>
        <w:tc>
          <w:tcPr>
            <w:tcW w:w="3597" w:type="dxa"/>
            <w:vAlign w:val="bottom"/>
          </w:tcPr>
          <w:p w14:paraId="5112B5A0" w14:textId="77777777" w:rsidR="00C166DE" w:rsidRPr="00C43471" w:rsidRDefault="00C166DE" w:rsidP="00C166D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vAlign w:val="bottom"/>
          </w:tcPr>
          <w:p w14:paraId="55CE927E" w14:textId="77777777" w:rsidR="00C166DE" w:rsidRPr="00D73501" w:rsidRDefault="00C166DE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D6BDAB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937376A" w14:textId="77777777" w:rsidR="00C166DE" w:rsidRPr="00C4347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55C5BB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38F8A40" w14:textId="77777777" w:rsidR="00C166DE" w:rsidRPr="00D7350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4B781A2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EF4E929" w14:textId="77777777" w:rsidR="00C166DE" w:rsidRPr="00C4347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166DE" w:rsidRPr="00C43471" w14:paraId="3B9DEB89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482D13CE" w14:textId="77777777" w:rsidR="00C166DE" w:rsidRPr="00C43471" w:rsidRDefault="00C166DE" w:rsidP="00C166D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045DA081" w14:textId="5FB46EE7" w:rsidR="00C166DE" w:rsidRPr="002F0E1A" w:rsidRDefault="00EF5C8B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F5C8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2,927,27</w:t>
            </w:r>
            <w:r w:rsidR="006E41F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6E3201A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2533181" w14:textId="4D751EAC" w:rsidR="00C166DE" w:rsidRPr="0090144F" w:rsidRDefault="00C166DE" w:rsidP="00C166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1,435,895</w:t>
            </w:r>
          </w:p>
        </w:tc>
        <w:tc>
          <w:tcPr>
            <w:tcW w:w="236" w:type="dxa"/>
            <w:vAlign w:val="bottom"/>
          </w:tcPr>
          <w:p w14:paraId="6C9EF435" w14:textId="77777777" w:rsidR="00C166DE" w:rsidRPr="00C4347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90B86FF" w14:textId="0CED54BB" w:rsidR="00C166DE" w:rsidRPr="00D73501" w:rsidRDefault="00A55757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55757">
              <w:rPr>
                <w:rFonts w:asciiTheme="minorBidi" w:hAnsiTheme="minorBidi" w:cstheme="minorBidi"/>
                <w:bCs/>
                <w:sz w:val="28"/>
                <w:szCs w:val="28"/>
              </w:rPr>
              <w:t>2,827,188</w:t>
            </w:r>
          </w:p>
        </w:tc>
        <w:tc>
          <w:tcPr>
            <w:tcW w:w="243" w:type="dxa"/>
            <w:vAlign w:val="bottom"/>
          </w:tcPr>
          <w:p w14:paraId="3A46B449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57F3195" w14:textId="0C3DEFB7" w:rsidR="00C166DE" w:rsidRPr="00967EA8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67EA8">
              <w:rPr>
                <w:rFonts w:asciiTheme="minorBidi" w:hAnsiTheme="minorBidi" w:cstheme="minorBidi"/>
                <w:bCs/>
                <w:sz w:val="28"/>
                <w:szCs w:val="28"/>
              </w:rPr>
              <w:t>1,219,160</w:t>
            </w:r>
          </w:p>
        </w:tc>
      </w:tr>
      <w:tr w:rsidR="00C166DE" w:rsidRPr="00C43471" w14:paraId="0597034B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3461A868" w14:textId="77777777" w:rsidR="00C166DE" w:rsidRPr="00C43471" w:rsidRDefault="00C166DE" w:rsidP="00C166D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1867C1E" w14:textId="11E3826C" w:rsidR="00C166DE" w:rsidRPr="002F0E1A" w:rsidRDefault="00EF5C8B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F5C8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82,97</w:t>
            </w:r>
            <w:r w:rsidR="0018600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3F5458AD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AAD28" w14:textId="21269982" w:rsidR="00C166DE" w:rsidRPr="0090144F" w:rsidRDefault="00C166DE" w:rsidP="00C166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35,076</w:t>
            </w:r>
          </w:p>
        </w:tc>
        <w:tc>
          <w:tcPr>
            <w:tcW w:w="236" w:type="dxa"/>
            <w:vAlign w:val="bottom"/>
          </w:tcPr>
          <w:p w14:paraId="5D3195DF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24F6AA5" w14:textId="0DC94234" w:rsidR="00C166DE" w:rsidRPr="00D73501" w:rsidRDefault="00A55757" w:rsidP="00C166DE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BBB2597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E95D5" w14:textId="3F2205FD" w:rsidR="00C166DE" w:rsidRPr="00C43471" w:rsidRDefault="00C166DE" w:rsidP="00C166DE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C166DE" w:rsidRPr="00C43471" w14:paraId="7964CC46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0D6611EA" w14:textId="77777777" w:rsidR="00C166DE" w:rsidRPr="00C43471" w:rsidRDefault="00C166DE" w:rsidP="00C166D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A044B" w14:textId="267B5208" w:rsidR="00C166DE" w:rsidRPr="002F0E1A" w:rsidRDefault="002952EA" w:rsidP="00C166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952E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3,010,246</w:t>
            </w:r>
          </w:p>
        </w:tc>
        <w:tc>
          <w:tcPr>
            <w:tcW w:w="236" w:type="dxa"/>
            <w:vAlign w:val="bottom"/>
          </w:tcPr>
          <w:p w14:paraId="24137343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985CB" w14:textId="60DBCEB7" w:rsidR="00C166DE" w:rsidRPr="00DF7A59" w:rsidRDefault="00C166DE" w:rsidP="00C166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1,470,971</w:t>
            </w:r>
          </w:p>
        </w:tc>
        <w:tc>
          <w:tcPr>
            <w:tcW w:w="236" w:type="dxa"/>
            <w:vAlign w:val="bottom"/>
          </w:tcPr>
          <w:p w14:paraId="4ECE75EA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E828C" w14:textId="5C84AD29" w:rsidR="00C166DE" w:rsidRPr="00D73501" w:rsidRDefault="00A55757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55757">
              <w:rPr>
                <w:rFonts w:asciiTheme="minorBidi" w:hAnsiTheme="minorBidi" w:cstheme="minorBidi"/>
                <w:b/>
                <w:sz w:val="28"/>
                <w:szCs w:val="28"/>
              </w:rPr>
              <w:t>2,827,188</w:t>
            </w:r>
          </w:p>
        </w:tc>
        <w:tc>
          <w:tcPr>
            <w:tcW w:w="243" w:type="dxa"/>
            <w:vAlign w:val="bottom"/>
          </w:tcPr>
          <w:p w14:paraId="33332E52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4C420" w14:textId="174C91D4" w:rsidR="00C166DE" w:rsidRPr="00967EA8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67EA8">
              <w:rPr>
                <w:rFonts w:asciiTheme="minorBidi" w:hAnsiTheme="minorBidi" w:cstheme="minorBidi"/>
                <w:b/>
                <w:sz w:val="28"/>
                <w:szCs w:val="28"/>
              </w:rPr>
              <w:t>1,219,160</w:t>
            </w:r>
          </w:p>
        </w:tc>
      </w:tr>
      <w:tr w:rsidR="00C166DE" w:rsidRPr="00C43471" w14:paraId="34DAF1F5" w14:textId="77777777">
        <w:trPr>
          <w:trHeight w:val="404"/>
          <w:tblHeader/>
        </w:trPr>
        <w:tc>
          <w:tcPr>
            <w:tcW w:w="3597" w:type="dxa"/>
            <w:vAlign w:val="bottom"/>
          </w:tcPr>
          <w:p w14:paraId="2AFD92AA" w14:textId="77777777" w:rsidR="00C166DE" w:rsidRPr="00C43471" w:rsidRDefault="00C166DE" w:rsidP="00C166D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5CF059B3" w14:textId="77777777" w:rsidR="00C166DE" w:rsidRPr="00D73501" w:rsidRDefault="00C166DE" w:rsidP="00C166D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AE0EFB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817CB1" w14:textId="77777777" w:rsidR="00C166DE" w:rsidRPr="00C43471" w:rsidRDefault="00C166DE" w:rsidP="00C166D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994D0C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52D886C" w14:textId="77777777" w:rsidR="00C166DE" w:rsidRPr="00D7350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ED76084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9E7428" w14:textId="77777777" w:rsidR="00C166DE" w:rsidRPr="00C43471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C166DE" w:rsidRPr="00C43471" w14:paraId="4273AB13" w14:textId="77777777" w:rsidTr="00557ACC">
        <w:trPr>
          <w:trHeight w:val="404"/>
          <w:tblHeader/>
        </w:trPr>
        <w:tc>
          <w:tcPr>
            <w:tcW w:w="3597" w:type="dxa"/>
            <w:vAlign w:val="bottom"/>
          </w:tcPr>
          <w:p w14:paraId="4E810C29" w14:textId="77777777" w:rsidR="00C166DE" w:rsidRPr="00C43471" w:rsidRDefault="00C166DE" w:rsidP="00C166D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47BC57A9" w14:textId="34272077" w:rsidR="00C166DE" w:rsidRPr="00D73501" w:rsidRDefault="002952EA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6.54</w:t>
            </w:r>
          </w:p>
        </w:tc>
        <w:tc>
          <w:tcPr>
            <w:tcW w:w="236" w:type="dxa"/>
            <w:vAlign w:val="bottom"/>
          </w:tcPr>
          <w:p w14:paraId="1F7BD546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B1A0F7" w14:textId="6B962F0D" w:rsidR="00C166DE" w:rsidRPr="00694003" w:rsidRDefault="00C166D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  <w:t>2.97</w:t>
            </w:r>
          </w:p>
        </w:tc>
        <w:tc>
          <w:tcPr>
            <w:tcW w:w="236" w:type="dxa"/>
            <w:vAlign w:val="bottom"/>
          </w:tcPr>
          <w:p w14:paraId="757908F5" w14:textId="77777777" w:rsidR="00C166DE" w:rsidRPr="00E259BE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3F598821" w14:textId="484173D8" w:rsidR="00C166DE" w:rsidRPr="00D73501" w:rsidRDefault="0009773E" w:rsidP="00C1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5.93</w:t>
            </w:r>
          </w:p>
        </w:tc>
        <w:tc>
          <w:tcPr>
            <w:tcW w:w="243" w:type="dxa"/>
            <w:vAlign w:val="bottom"/>
          </w:tcPr>
          <w:p w14:paraId="68C82DD5" w14:textId="77777777" w:rsidR="00C166DE" w:rsidRPr="00C43471" w:rsidRDefault="00C166DE" w:rsidP="00C1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932808" w14:textId="6F834077" w:rsidR="00C166DE" w:rsidRPr="00E259BE" w:rsidRDefault="00C166DE" w:rsidP="00FE3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2.56</w:t>
            </w:r>
          </w:p>
        </w:tc>
      </w:tr>
    </w:tbl>
    <w:p w14:paraId="59C87FC9" w14:textId="025BE993" w:rsidR="002A152C" w:rsidRPr="00C43471" w:rsidRDefault="002A152C" w:rsidP="001E2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</w:p>
    <w:sectPr w:rsidR="002A152C" w:rsidRPr="00C43471" w:rsidSect="002B297B">
      <w:headerReference w:type="default" r:id="rId14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C468" w14:textId="77777777" w:rsidR="00DF7ABB" w:rsidRDefault="00DF7ABB">
      <w:r>
        <w:separator/>
      </w:r>
    </w:p>
  </w:endnote>
  <w:endnote w:type="continuationSeparator" w:id="0">
    <w:p w14:paraId="1360C6C4" w14:textId="77777777" w:rsidR="00DF7ABB" w:rsidRDefault="00DF7ABB">
      <w:r>
        <w:continuationSeparator/>
      </w:r>
    </w:p>
  </w:endnote>
  <w:endnote w:type="continuationNotice" w:id="1">
    <w:p w14:paraId="1D9DA9DB" w14:textId="77777777" w:rsidR="00DF7ABB" w:rsidRDefault="00DF7A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73004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4"/>
        <w:szCs w:val="24"/>
      </w:rPr>
    </w:sdtEndPr>
    <w:sdtContent>
      <w:p w14:paraId="6EDE7D6E" w14:textId="5549BDEF" w:rsidR="00161A8F" w:rsidRPr="00014CAC" w:rsidRDefault="00161A8F">
        <w:pPr>
          <w:pStyle w:val="Footer"/>
          <w:jc w:val="right"/>
          <w:rPr>
            <w:rFonts w:asciiTheme="minorBidi" w:hAnsiTheme="minorBidi" w:cstheme="minorBidi"/>
            <w:sz w:val="24"/>
            <w:szCs w:val="24"/>
          </w:rPr>
        </w:pPr>
        <w:r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  <w:p w14:paraId="4753BFBB" w14:textId="6488CAF1" w:rsidR="0033775F" w:rsidRDefault="0033775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2DEBA" w14:textId="77777777" w:rsidR="00DF7ABB" w:rsidRDefault="00DF7ABB">
      <w:r>
        <w:separator/>
      </w:r>
    </w:p>
  </w:footnote>
  <w:footnote w:type="continuationSeparator" w:id="0">
    <w:p w14:paraId="7C74BEDA" w14:textId="77777777" w:rsidR="00DF7ABB" w:rsidRDefault="00DF7ABB">
      <w:r>
        <w:continuationSeparator/>
      </w:r>
    </w:p>
  </w:footnote>
  <w:footnote w:type="continuationNotice" w:id="1">
    <w:p w14:paraId="6D57988A" w14:textId="77777777" w:rsidR="00DF7ABB" w:rsidRDefault="00DF7A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3776D96D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สำหรับงวดสามเดือน</w:t>
    </w:r>
    <w:r w:rsidR="00972AE8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และ</w:t>
    </w:r>
    <w:r w:rsidR="00AA2A4D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เก้า</w:t>
    </w:r>
    <w:r w:rsidR="00972AE8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เดือน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230F97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772093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กันยายน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A722F3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="00CC635E" w:rsidRPr="00CC635E">
      <w:rPr>
        <w:rFonts w:asciiTheme="minorBidi" w:eastAsia="Cordia New" w:hAnsiTheme="minorBidi" w:cstheme="minorBidi"/>
        <w:bCs/>
        <w:sz w:val="30"/>
        <w:szCs w:val="30"/>
        <w:lang w:bidi="th-TH"/>
      </w:rPr>
      <w:t>(</w:t>
    </w:r>
    <w:r w:rsidR="00CC635E" w:rsidRPr="00CC635E">
      <w:rPr>
        <w:rFonts w:asciiTheme="minorBidi" w:eastAsia="Cordia New" w:hAnsiTheme="minorBidi" w:cs="Cordia New" w:hint="cs"/>
        <w:bCs/>
        <w:sz w:val="30"/>
        <w:szCs w:val="30"/>
        <w:cs/>
        <w:lang w:bidi="th-TH"/>
      </w:rPr>
      <w:t>ยังไม่ได้ตรวจสอบ</w:t>
    </w:r>
    <w:r w:rsidR="00CC635E" w:rsidRPr="00CC635E">
      <w:rPr>
        <w:rFonts w:asciiTheme="minorBidi" w:eastAsia="Cordia New" w:hAnsiTheme="minorBidi" w:cs="Cordia New"/>
        <w:bCs/>
        <w:sz w:val="30"/>
        <w:szCs w:val="30"/>
        <w:cs/>
        <w:lang w:bidi="th-TH"/>
      </w:rPr>
      <w:t xml:space="preserve"> </w:t>
    </w:r>
    <w:r w:rsidR="00CC635E" w:rsidRPr="00CC635E">
      <w:rPr>
        <w:rFonts w:asciiTheme="minorBidi" w:eastAsia="Cordia New" w:hAnsiTheme="minorBidi" w:cs="Cordia New" w:hint="cs"/>
        <w:bCs/>
        <w:sz w:val="30"/>
        <w:szCs w:val="30"/>
        <w:cs/>
        <w:lang w:bidi="th-TH"/>
      </w:rPr>
      <w:t>แต่สอบทานแล้ว</w:t>
    </w:r>
    <w:r w:rsidR="00CC635E" w:rsidRPr="00CC635E">
      <w:rPr>
        <w:rFonts w:asciiTheme="minorBidi" w:eastAsia="Cordia New" w:hAnsiTheme="minorBidi" w:cs="Cordia New"/>
        <w:bCs/>
        <w:sz w:val="30"/>
        <w:szCs w:val="30"/>
        <w:cs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DD5C7E8" w14:textId="51CC5BA6" w:rsidR="00BB0ECF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FC6F5F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และ</w:t>
    </w:r>
    <w:r w:rsidR="001866C7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เก้า</w:t>
    </w:r>
    <w:r w:rsidR="00FC6F5F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A44F0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1866C7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กันยายน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  <w:r>
      <w:rPr>
        <w:rFonts w:asciiTheme="minorBidi" w:hAnsiTheme="minorBidi" w:cs="Cordia New"/>
        <w:b w:val="0"/>
        <w:bCs/>
        <w:sz w:val="30"/>
        <w:szCs w:val="30"/>
        <w:cs/>
        <w:lang w:bidi="th-TH"/>
      </w:rPr>
      <w:tab/>
    </w:r>
  </w:p>
  <w:p w14:paraId="5723AF35" w14:textId="77777777" w:rsidR="009641D4" w:rsidRPr="00B800DD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EAED60C" w14:textId="7B6C5537" w:rsidR="009C0002" w:rsidRDefault="009641D4" w:rsidP="00D25572">
    <w:pPr>
      <w:pStyle w:val="acctmainheading"/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644469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และ</w:t>
    </w:r>
    <w:r w:rsidR="002771E8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เก้า</w:t>
    </w:r>
    <w:r w:rsidR="00644469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F96EBF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2771E8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กันยายน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</w:p>
  <w:p w14:paraId="0B185677" w14:textId="77777777" w:rsidR="009641D4" w:rsidRPr="007B107B" w:rsidRDefault="009641D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XUFtP+1mQE5UA" int2:id="J04v4eW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EA41B8E"/>
    <w:multiLevelType w:val="multilevel"/>
    <w:tmpl w:val="C89E0568"/>
    <w:lvl w:ilvl="0">
      <w:start w:val="1"/>
      <w:numFmt w:val="decimal"/>
      <w:lvlText w:val="(%1)"/>
      <w:lvlJc w:val="left"/>
      <w:pPr>
        <w:ind w:left="630" w:hanging="360"/>
      </w:pPr>
      <w:rPr>
        <w:rFonts w:eastAsia="Calibri" w:hint="default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5" w16cid:durableId="200703345">
    <w:abstractNumId w:val="0"/>
  </w:num>
  <w:num w:numId="36" w16cid:durableId="168011111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22"/>
    <w:rsid w:val="00000253"/>
    <w:rsid w:val="000002C4"/>
    <w:rsid w:val="000006F0"/>
    <w:rsid w:val="00000779"/>
    <w:rsid w:val="00000834"/>
    <w:rsid w:val="00000AB6"/>
    <w:rsid w:val="0000107B"/>
    <w:rsid w:val="000012C3"/>
    <w:rsid w:val="00001555"/>
    <w:rsid w:val="000015A1"/>
    <w:rsid w:val="000019CD"/>
    <w:rsid w:val="00001BEF"/>
    <w:rsid w:val="00001CDC"/>
    <w:rsid w:val="00001E16"/>
    <w:rsid w:val="0000200C"/>
    <w:rsid w:val="000025CB"/>
    <w:rsid w:val="0000274A"/>
    <w:rsid w:val="0000275F"/>
    <w:rsid w:val="000027AA"/>
    <w:rsid w:val="000027F0"/>
    <w:rsid w:val="00002859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5"/>
    <w:rsid w:val="000035AF"/>
    <w:rsid w:val="000035C8"/>
    <w:rsid w:val="00003891"/>
    <w:rsid w:val="0000389F"/>
    <w:rsid w:val="000039AE"/>
    <w:rsid w:val="00003C16"/>
    <w:rsid w:val="0000435C"/>
    <w:rsid w:val="000045E4"/>
    <w:rsid w:val="0000464A"/>
    <w:rsid w:val="00004819"/>
    <w:rsid w:val="00004A86"/>
    <w:rsid w:val="00005185"/>
    <w:rsid w:val="000052FA"/>
    <w:rsid w:val="00005434"/>
    <w:rsid w:val="00005556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6DD8"/>
    <w:rsid w:val="0000720B"/>
    <w:rsid w:val="00007376"/>
    <w:rsid w:val="00007873"/>
    <w:rsid w:val="00007A10"/>
    <w:rsid w:val="00007B57"/>
    <w:rsid w:val="00007D76"/>
    <w:rsid w:val="00007DEE"/>
    <w:rsid w:val="00007E85"/>
    <w:rsid w:val="00007EE9"/>
    <w:rsid w:val="00007F8E"/>
    <w:rsid w:val="00010159"/>
    <w:rsid w:val="00010374"/>
    <w:rsid w:val="00010584"/>
    <w:rsid w:val="00010738"/>
    <w:rsid w:val="000108AF"/>
    <w:rsid w:val="00010963"/>
    <w:rsid w:val="00010969"/>
    <w:rsid w:val="00010A0D"/>
    <w:rsid w:val="00010A61"/>
    <w:rsid w:val="00010B91"/>
    <w:rsid w:val="00010D83"/>
    <w:rsid w:val="00010F04"/>
    <w:rsid w:val="000112EE"/>
    <w:rsid w:val="000115FB"/>
    <w:rsid w:val="0001192B"/>
    <w:rsid w:val="00011A18"/>
    <w:rsid w:val="00011AE0"/>
    <w:rsid w:val="0001214D"/>
    <w:rsid w:val="000122D8"/>
    <w:rsid w:val="0001235D"/>
    <w:rsid w:val="0001258C"/>
    <w:rsid w:val="00012B16"/>
    <w:rsid w:val="00012D42"/>
    <w:rsid w:val="00012E83"/>
    <w:rsid w:val="0001324D"/>
    <w:rsid w:val="00013312"/>
    <w:rsid w:val="00013405"/>
    <w:rsid w:val="000135F7"/>
    <w:rsid w:val="0001364C"/>
    <w:rsid w:val="0001367E"/>
    <w:rsid w:val="0001370F"/>
    <w:rsid w:val="00013716"/>
    <w:rsid w:val="00013862"/>
    <w:rsid w:val="00013C02"/>
    <w:rsid w:val="000140C4"/>
    <w:rsid w:val="000140E2"/>
    <w:rsid w:val="00014265"/>
    <w:rsid w:val="000146E1"/>
    <w:rsid w:val="000148F7"/>
    <w:rsid w:val="00014A12"/>
    <w:rsid w:val="00014A4A"/>
    <w:rsid w:val="00014CAC"/>
    <w:rsid w:val="0001501E"/>
    <w:rsid w:val="00015360"/>
    <w:rsid w:val="0001562E"/>
    <w:rsid w:val="00015845"/>
    <w:rsid w:val="000159A6"/>
    <w:rsid w:val="000159E2"/>
    <w:rsid w:val="00015B38"/>
    <w:rsid w:val="00015C52"/>
    <w:rsid w:val="00015C5A"/>
    <w:rsid w:val="00016044"/>
    <w:rsid w:val="0001604B"/>
    <w:rsid w:val="000160A4"/>
    <w:rsid w:val="00016225"/>
    <w:rsid w:val="0001623D"/>
    <w:rsid w:val="000162E3"/>
    <w:rsid w:val="000163E0"/>
    <w:rsid w:val="00016548"/>
    <w:rsid w:val="0001664D"/>
    <w:rsid w:val="00016690"/>
    <w:rsid w:val="000167EF"/>
    <w:rsid w:val="00016879"/>
    <w:rsid w:val="0001688E"/>
    <w:rsid w:val="000169AF"/>
    <w:rsid w:val="00016E14"/>
    <w:rsid w:val="00016E53"/>
    <w:rsid w:val="00016FAF"/>
    <w:rsid w:val="000172CC"/>
    <w:rsid w:val="00017535"/>
    <w:rsid w:val="00017563"/>
    <w:rsid w:val="000178E2"/>
    <w:rsid w:val="000179E0"/>
    <w:rsid w:val="000179F5"/>
    <w:rsid w:val="00017F4B"/>
    <w:rsid w:val="00020021"/>
    <w:rsid w:val="00020144"/>
    <w:rsid w:val="00020199"/>
    <w:rsid w:val="00020292"/>
    <w:rsid w:val="0002055E"/>
    <w:rsid w:val="000206FA"/>
    <w:rsid w:val="00020700"/>
    <w:rsid w:val="00020882"/>
    <w:rsid w:val="00020945"/>
    <w:rsid w:val="00020E2A"/>
    <w:rsid w:val="00020E35"/>
    <w:rsid w:val="00020E95"/>
    <w:rsid w:val="00020F08"/>
    <w:rsid w:val="00021255"/>
    <w:rsid w:val="00021A4A"/>
    <w:rsid w:val="00021CA2"/>
    <w:rsid w:val="00021FCB"/>
    <w:rsid w:val="0002207C"/>
    <w:rsid w:val="00022087"/>
    <w:rsid w:val="000220CE"/>
    <w:rsid w:val="00022140"/>
    <w:rsid w:val="000221F6"/>
    <w:rsid w:val="0002222C"/>
    <w:rsid w:val="000223B8"/>
    <w:rsid w:val="00022BB4"/>
    <w:rsid w:val="00022CE8"/>
    <w:rsid w:val="000232C5"/>
    <w:rsid w:val="0002335B"/>
    <w:rsid w:val="0002372B"/>
    <w:rsid w:val="00023B9C"/>
    <w:rsid w:val="00023CE6"/>
    <w:rsid w:val="00023DFC"/>
    <w:rsid w:val="00023E1E"/>
    <w:rsid w:val="000241A5"/>
    <w:rsid w:val="00024304"/>
    <w:rsid w:val="000243CE"/>
    <w:rsid w:val="00024642"/>
    <w:rsid w:val="000246AD"/>
    <w:rsid w:val="000247B0"/>
    <w:rsid w:val="00024953"/>
    <w:rsid w:val="00024B71"/>
    <w:rsid w:val="00024BB0"/>
    <w:rsid w:val="00024C4B"/>
    <w:rsid w:val="00024C5A"/>
    <w:rsid w:val="00024F30"/>
    <w:rsid w:val="00025129"/>
    <w:rsid w:val="00025287"/>
    <w:rsid w:val="00025518"/>
    <w:rsid w:val="00025A2F"/>
    <w:rsid w:val="00025B1F"/>
    <w:rsid w:val="00025B80"/>
    <w:rsid w:val="00025E48"/>
    <w:rsid w:val="000260BC"/>
    <w:rsid w:val="00026132"/>
    <w:rsid w:val="000261DD"/>
    <w:rsid w:val="000265CB"/>
    <w:rsid w:val="0002666D"/>
    <w:rsid w:val="000266AB"/>
    <w:rsid w:val="00026B06"/>
    <w:rsid w:val="00026CD3"/>
    <w:rsid w:val="000272F2"/>
    <w:rsid w:val="00027805"/>
    <w:rsid w:val="00027A4F"/>
    <w:rsid w:val="00027BD5"/>
    <w:rsid w:val="00027E00"/>
    <w:rsid w:val="00027ED2"/>
    <w:rsid w:val="0003003E"/>
    <w:rsid w:val="0003005B"/>
    <w:rsid w:val="0003010E"/>
    <w:rsid w:val="0003012C"/>
    <w:rsid w:val="00030329"/>
    <w:rsid w:val="0003035B"/>
    <w:rsid w:val="000307C0"/>
    <w:rsid w:val="000307FB"/>
    <w:rsid w:val="00030827"/>
    <w:rsid w:val="00030AE0"/>
    <w:rsid w:val="00030B1D"/>
    <w:rsid w:val="00030C23"/>
    <w:rsid w:val="00031583"/>
    <w:rsid w:val="000315C3"/>
    <w:rsid w:val="000316A7"/>
    <w:rsid w:val="000316AF"/>
    <w:rsid w:val="00031974"/>
    <w:rsid w:val="00031980"/>
    <w:rsid w:val="00031A44"/>
    <w:rsid w:val="00031A57"/>
    <w:rsid w:val="00031A8B"/>
    <w:rsid w:val="00031ADE"/>
    <w:rsid w:val="00031F4C"/>
    <w:rsid w:val="000320BC"/>
    <w:rsid w:val="0003217F"/>
    <w:rsid w:val="000323E3"/>
    <w:rsid w:val="000324D0"/>
    <w:rsid w:val="0003250C"/>
    <w:rsid w:val="000325AC"/>
    <w:rsid w:val="000328BB"/>
    <w:rsid w:val="000328FA"/>
    <w:rsid w:val="00032ABF"/>
    <w:rsid w:val="00032D8E"/>
    <w:rsid w:val="0003340E"/>
    <w:rsid w:val="00033483"/>
    <w:rsid w:val="0003358E"/>
    <w:rsid w:val="00033950"/>
    <w:rsid w:val="00033993"/>
    <w:rsid w:val="000339D5"/>
    <w:rsid w:val="00033A03"/>
    <w:rsid w:val="00033D3C"/>
    <w:rsid w:val="00033EC0"/>
    <w:rsid w:val="00033EFB"/>
    <w:rsid w:val="000340C0"/>
    <w:rsid w:val="0003450C"/>
    <w:rsid w:val="0003464D"/>
    <w:rsid w:val="000348B3"/>
    <w:rsid w:val="00034DA9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C76"/>
    <w:rsid w:val="00035D7C"/>
    <w:rsid w:val="00036224"/>
    <w:rsid w:val="00036576"/>
    <w:rsid w:val="00036714"/>
    <w:rsid w:val="000367E5"/>
    <w:rsid w:val="00036B63"/>
    <w:rsid w:val="00036BD9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379B5"/>
    <w:rsid w:val="00037F26"/>
    <w:rsid w:val="00040161"/>
    <w:rsid w:val="0004028F"/>
    <w:rsid w:val="00040331"/>
    <w:rsid w:val="0004033E"/>
    <w:rsid w:val="000404E2"/>
    <w:rsid w:val="00040642"/>
    <w:rsid w:val="00040768"/>
    <w:rsid w:val="00040791"/>
    <w:rsid w:val="000407EC"/>
    <w:rsid w:val="00040952"/>
    <w:rsid w:val="00040A36"/>
    <w:rsid w:val="00040AD0"/>
    <w:rsid w:val="00040D4A"/>
    <w:rsid w:val="00040D59"/>
    <w:rsid w:val="00040E69"/>
    <w:rsid w:val="0004144F"/>
    <w:rsid w:val="00041597"/>
    <w:rsid w:val="0004178D"/>
    <w:rsid w:val="000417FD"/>
    <w:rsid w:val="00041A8D"/>
    <w:rsid w:val="00041BF7"/>
    <w:rsid w:val="00041C82"/>
    <w:rsid w:val="00041CC7"/>
    <w:rsid w:val="00041DFE"/>
    <w:rsid w:val="00041E25"/>
    <w:rsid w:val="00041E42"/>
    <w:rsid w:val="00041E59"/>
    <w:rsid w:val="00041E72"/>
    <w:rsid w:val="00042021"/>
    <w:rsid w:val="00042179"/>
    <w:rsid w:val="0004220E"/>
    <w:rsid w:val="00042315"/>
    <w:rsid w:val="000424AA"/>
    <w:rsid w:val="000425EC"/>
    <w:rsid w:val="00042911"/>
    <w:rsid w:val="00042A57"/>
    <w:rsid w:val="00042ACF"/>
    <w:rsid w:val="00042B99"/>
    <w:rsid w:val="00042CE9"/>
    <w:rsid w:val="00042E58"/>
    <w:rsid w:val="00042F02"/>
    <w:rsid w:val="00042F74"/>
    <w:rsid w:val="00042FD1"/>
    <w:rsid w:val="0004334B"/>
    <w:rsid w:val="00043355"/>
    <w:rsid w:val="0004338B"/>
    <w:rsid w:val="00043404"/>
    <w:rsid w:val="000434F1"/>
    <w:rsid w:val="000437CB"/>
    <w:rsid w:val="00043A61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DAA"/>
    <w:rsid w:val="00045154"/>
    <w:rsid w:val="00045551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A1F"/>
    <w:rsid w:val="00046D56"/>
    <w:rsid w:val="00046FDE"/>
    <w:rsid w:val="00047017"/>
    <w:rsid w:val="00047271"/>
    <w:rsid w:val="0004791D"/>
    <w:rsid w:val="00047AC7"/>
    <w:rsid w:val="00047FDA"/>
    <w:rsid w:val="000500C2"/>
    <w:rsid w:val="0005031A"/>
    <w:rsid w:val="00050385"/>
    <w:rsid w:val="000505AE"/>
    <w:rsid w:val="0005062C"/>
    <w:rsid w:val="0005087C"/>
    <w:rsid w:val="00050935"/>
    <w:rsid w:val="00050BEF"/>
    <w:rsid w:val="00050C98"/>
    <w:rsid w:val="00050D27"/>
    <w:rsid w:val="00050DDE"/>
    <w:rsid w:val="00050EDF"/>
    <w:rsid w:val="0005101A"/>
    <w:rsid w:val="000510B3"/>
    <w:rsid w:val="00051417"/>
    <w:rsid w:val="00051537"/>
    <w:rsid w:val="00051580"/>
    <w:rsid w:val="000518C8"/>
    <w:rsid w:val="00051A9D"/>
    <w:rsid w:val="00051D01"/>
    <w:rsid w:val="00051E25"/>
    <w:rsid w:val="00051F69"/>
    <w:rsid w:val="0005218F"/>
    <w:rsid w:val="00052251"/>
    <w:rsid w:val="00052426"/>
    <w:rsid w:val="000528EF"/>
    <w:rsid w:val="000529F4"/>
    <w:rsid w:val="00052BDD"/>
    <w:rsid w:val="00052E03"/>
    <w:rsid w:val="00052E17"/>
    <w:rsid w:val="00052E39"/>
    <w:rsid w:val="00052EB3"/>
    <w:rsid w:val="00052FF6"/>
    <w:rsid w:val="00053470"/>
    <w:rsid w:val="00053483"/>
    <w:rsid w:val="000534C4"/>
    <w:rsid w:val="00053520"/>
    <w:rsid w:val="000538F8"/>
    <w:rsid w:val="00053989"/>
    <w:rsid w:val="00053B54"/>
    <w:rsid w:val="00054318"/>
    <w:rsid w:val="00054433"/>
    <w:rsid w:val="000545E1"/>
    <w:rsid w:val="00054663"/>
    <w:rsid w:val="00054911"/>
    <w:rsid w:val="0005509E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F34"/>
    <w:rsid w:val="00055F4D"/>
    <w:rsid w:val="00056222"/>
    <w:rsid w:val="0005634B"/>
    <w:rsid w:val="00056510"/>
    <w:rsid w:val="00056664"/>
    <w:rsid w:val="000569A6"/>
    <w:rsid w:val="00056A0A"/>
    <w:rsid w:val="00056A85"/>
    <w:rsid w:val="00056CA4"/>
    <w:rsid w:val="00056DFE"/>
    <w:rsid w:val="00056E2E"/>
    <w:rsid w:val="00056F2D"/>
    <w:rsid w:val="00056FE6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57F41"/>
    <w:rsid w:val="000602A0"/>
    <w:rsid w:val="00060317"/>
    <w:rsid w:val="0006059A"/>
    <w:rsid w:val="00060676"/>
    <w:rsid w:val="00060759"/>
    <w:rsid w:val="00060899"/>
    <w:rsid w:val="00060AA1"/>
    <w:rsid w:val="00060AB1"/>
    <w:rsid w:val="00060C89"/>
    <w:rsid w:val="000610D9"/>
    <w:rsid w:val="000610E4"/>
    <w:rsid w:val="000613DF"/>
    <w:rsid w:val="00061623"/>
    <w:rsid w:val="0006165F"/>
    <w:rsid w:val="000616BD"/>
    <w:rsid w:val="00061955"/>
    <w:rsid w:val="00061A77"/>
    <w:rsid w:val="00061B0E"/>
    <w:rsid w:val="00061B18"/>
    <w:rsid w:val="00061C7D"/>
    <w:rsid w:val="00061CDD"/>
    <w:rsid w:val="00061E0B"/>
    <w:rsid w:val="000626A6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00"/>
    <w:rsid w:val="000634C2"/>
    <w:rsid w:val="00063866"/>
    <w:rsid w:val="000639A9"/>
    <w:rsid w:val="00063A6E"/>
    <w:rsid w:val="00063DC3"/>
    <w:rsid w:val="00063F1A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A63"/>
    <w:rsid w:val="00064DF1"/>
    <w:rsid w:val="00064FF1"/>
    <w:rsid w:val="00065008"/>
    <w:rsid w:val="00065061"/>
    <w:rsid w:val="0006537A"/>
    <w:rsid w:val="000654B1"/>
    <w:rsid w:val="00065604"/>
    <w:rsid w:val="000656C3"/>
    <w:rsid w:val="00065ADE"/>
    <w:rsid w:val="00065BEE"/>
    <w:rsid w:val="00065C76"/>
    <w:rsid w:val="00065DF8"/>
    <w:rsid w:val="00065E8B"/>
    <w:rsid w:val="00065F17"/>
    <w:rsid w:val="000660AB"/>
    <w:rsid w:val="0006619F"/>
    <w:rsid w:val="0006644C"/>
    <w:rsid w:val="0006646D"/>
    <w:rsid w:val="00066618"/>
    <w:rsid w:val="00066B40"/>
    <w:rsid w:val="00066F7E"/>
    <w:rsid w:val="000672DA"/>
    <w:rsid w:val="000672F9"/>
    <w:rsid w:val="00067355"/>
    <w:rsid w:val="0006742A"/>
    <w:rsid w:val="00067445"/>
    <w:rsid w:val="000675C1"/>
    <w:rsid w:val="000675C4"/>
    <w:rsid w:val="0006763E"/>
    <w:rsid w:val="0006774B"/>
    <w:rsid w:val="00067840"/>
    <w:rsid w:val="00067886"/>
    <w:rsid w:val="00067BEB"/>
    <w:rsid w:val="000703C5"/>
    <w:rsid w:val="000703FD"/>
    <w:rsid w:val="00070411"/>
    <w:rsid w:val="00070464"/>
    <w:rsid w:val="000704B7"/>
    <w:rsid w:val="00070559"/>
    <w:rsid w:val="000705C4"/>
    <w:rsid w:val="0007075C"/>
    <w:rsid w:val="000708C8"/>
    <w:rsid w:val="000708D6"/>
    <w:rsid w:val="00070B87"/>
    <w:rsid w:val="00070C82"/>
    <w:rsid w:val="000710DC"/>
    <w:rsid w:val="0007127A"/>
    <w:rsid w:val="000712A2"/>
    <w:rsid w:val="000713D3"/>
    <w:rsid w:val="00071403"/>
    <w:rsid w:val="00071410"/>
    <w:rsid w:val="0007151D"/>
    <w:rsid w:val="00071983"/>
    <w:rsid w:val="000719EE"/>
    <w:rsid w:val="00071AE2"/>
    <w:rsid w:val="00071B84"/>
    <w:rsid w:val="00071C6C"/>
    <w:rsid w:val="00071C80"/>
    <w:rsid w:val="00071C94"/>
    <w:rsid w:val="00071E82"/>
    <w:rsid w:val="00071EF1"/>
    <w:rsid w:val="00072132"/>
    <w:rsid w:val="00072213"/>
    <w:rsid w:val="0007228C"/>
    <w:rsid w:val="000724C9"/>
    <w:rsid w:val="00072552"/>
    <w:rsid w:val="00072686"/>
    <w:rsid w:val="000726DB"/>
    <w:rsid w:val="000726FD"/>
    <w:rsid w:val="00072A47"/>
    <w:rsid w:val="00072C1D"/>
    <w:rsid w:val="00072DCE"/>
    <w:rsid w:val="00072F00"/>
    <w:rsid w:val="00072F3C"/>
    <w:rsid w:val="00072F85"/>
    <w:rsid w:val="00072FAD"/>
    <w:rsid w:val="000732DB"/>
    <w:rsid w:val="00073367"/>
    <w:rsid w:val="00073600"/>
    <w:rsid w:val="000736E0"/>
    <w:rsid w:val="00073C23"/>
    <w:rsid w:val="00074280"/>
    <w:rsid w:val="000743B2"/>
    <w:rsid w:val="000743DD"/>
    <w:rsid w:val="00074621"/>
    <w:rsid w:val="00074727"/>
    <w:rsid w:val="00074735"/>
    <w:rsid w:val="00074838"/>
    <w:rsid w:val="00074891"/>
    <w:rsid w:val="0007499E"/>
    <w:rsid w:val="00074A65"/>
    <w:rsid w:val="00074AF2"/>
    <w:rsid w:val="00074BBC"/>
    <w:rsid w:val="00074BC8"/>
    <w:rsid w:val="00074D50"/>
    <w:rsid w:val="00074F14"/>
    <w:rsid w:val="00074F69"/>
    <w:rsid w:val="00075041"/>
    <w:rsid w:val="00075163"/>
    <w:rsid w:val="000753AC"/>
    <w:rsid w:val="00075730"/>
    <w:rsid w:val="000758AE"/>
    <w:rsid w:val="00075907"/>
    <w:rsid w:val="00075927"/>
    <w:rsid w:val="00075BC1"/>
    <w:rsid w:val="00075D21"/>
    <w:rsid w:val="00075F2C"/>
    <w:rsid w:val="00075F38"/>
    <w:rsid w:val="00075FFE"/>
    <w:rsid w:val="00076170"/>
    <w:rsid w:val="00076448"/>
    <w:rsid w:val="00076A0B"/>
    <w:rsid w:val="00076A33"/>
    <w:rsid w:val="00076BDC"/>
    <w:rsid w:val="00076E25"/>
    <w:rsid w:val="000770E1"/>
    <w:rsid w:val="00077245"/>
    <w:rsid w:val="000774CD"/>
    <w:rsid w:val="00077858"/>
    <w:rsid w:val="000779F4"/>
    <w:rsid w:val="00077B20"/>
    <w:rsid w:val="00077C5C"/>
    <w:rsid w:val="00077E11"/>
    <w:rsid w:val="00077F9C"/>
    <w:rsid w:val="000809FC"/>
    <w:rsid w:val="00080A5F"/>
    <w:rsid w:val="00080A94"/>
    <w:rsid w:val="00080C17"/>
    <w:rsid w:val="00080FC0"/>
    <w:rsid w:val="0008106E"/>
    <w:rsid w:val="0008110F"/>
    <w:rsid w:val="00081319"/>
    <w:rsid w:val="000814F1"/>
    <w:rsid w:val="0008157C"/>
    <w:rsid w:val="00081947"/>
    <w:rsid w:val="000819B2"/>
    <w:rsid w:val="00081A78"/>
    <w:rsid w:val="00081F3B"/>
    <w:rsid w:val="00081F88"/>
    <w:rsid w:val="00082132"/>
    <w:rsid w:val="0008235C"/>
    <w:rsid w:val="00082360"/>
    <w:rsid w:val="0008241F"/>
    <w:rsid w:val="000826D6"/>
    <w:rsid w:val="000826F9"/>
    <w:rsid w:val="00082881"/>
    <w:rsid w:val="00082944"/>
    <w:rsid w:val="00082966"/>
    <w:rsid w:val="00082CD7"/>
    <w:rsid w:val="00082DBF"/>
    <w:rsid w:val="00083497"/>
    <w:rsid w:val="0008399D"/>
    <w:rsid w:val="00083A90"/>
    <w:rsid w:val="00083E1D"/>
    <w:rsid w:val="00084299"/>
    <w:rsid w:val="00084701"/>
    <w:rsid w:val="000848CA"/>
    <w:rsid w:val="00084AE2"/>
    <w:rsid w:val="00084B15"/>
    <w:rsid w:val="00084B6E"/>
    <w:rsid w:val="00084BC4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C97"/>
    <w:rsid w:val="00085EAB"/>
    <w:rsid w:val="00085F5F"/>
    <w:rsid w:val="000861EF"/>
    <w:rsid w:val="00086220"/>
    <w:rsid w:val="000864EF"/>
    <w:rsid w:val="00086674"/>
    <w:rsid w:val="00086754"/>
    <w:rsid w:val="00086763"/>
    <w:rsid w:val="00086A3B"/>
    <w:rsid w:val="00086EB9"/>
    <w:rsid w:val="0008700B"/>
    <w:rsid w:val="000871BB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3BF"/>
    <w:rsid w:val="000904B7"/>
    <w:rsid w:val="00090737"/>
    <w:rsid w:val="0009079A"/>
    <w:rsid w:val="00090908"/>
    <w:rsid w:val="00090A18"/>
    <w:rsid w:val="00090A9A"/>
    <w:rsid w:val="00090CA7"/>
    <w:rsid w:val="00090EBA"/>
    <w:rsid w:val="00090F48"/>
    <w:rsid w:val="000911C3"/>
    <w:rsid w:val="000913A0"/>
    <w:rsid w:val="000915AA"/>
    <w:rsid w:val="00091634"/>
    <w:rsid w:val="000917DF"/>
    <w:rsid w:val="0009184D"/>
    <w:rsid w:val="00091EA7"/>
    <w:rsid w:val="00091F1D"/>
    <w:rsid w:val="00092061"/>
    <w:rsid w:val="00092224"/>
    <w:rsid w:val="00092513"/>
    <w:rsid w:val="0009253A"/>
    <w:rsid w:val="000926A7"/>
    <w:rsid w:val="00092969"/>
    <w:rsid w:val="00092B09"/>
    <w:rsid w:val="00092B1D"/>
    <w:rsid w:val="00092E8A"/>
    <w:rsid w:val="00092EEE"/>
    <w:rsid w:val="0009300A"/>
    <w:rsid w:val="0009316C"/>
    <w:rsid w:val="000931F0"/>
    <w:rsid w:val="0009336C"/>
    <w:rsid w:val="000933E3"/>
    <w:rsid w:val="0009353D"/>
    <w:rsid w:val="000937B2"/>
    <w:rsid w:val="00093B30"/>
    <w:rsid w:val="00093B78"/>
    <w:rsid w:val="00093F01"/>
    <w:rsid w:val="000941C0"/>
    <w:rsid w:val="0009433F"/>
    <w:rsid w:val="0009470A"/>
    <w:rsid w:val="0009496F"/>
    <w:rsid w:val="00094BAF"/>
    <w:rsid w:val="00094D1B"/>
    <w:rsid w:val="00094FB4"/>
    <w:rsid w:val="0009534C"/>
    <w:rsid w:val="00095674"/>
    <w:rsid w:val="00095918"/>
    <w:rsid w:val="00095999"/>
    <w:rsid w:val="00095A5F"/>
    <w:rsid w:val="00095B3D"/>
    <w:rsid w:val="00095E09"/>
    <w:rsid w:val="00095E95"/>
    <w:rsid w:val="000960EF"/>
    <w:rsid w:val="000961DB"/>
    <w:rsid w:val="000963D2"/>
    <w:rsid w:val="000967D6"/>
    <w:rsid w:val="00096A7A"/>
    <w:rsid w:val="00096A8E"/>
    <w:rsid w:val="00096AD4"/>
    <w:rsid w:val="00096B2E"/>
    <w:rsid w:val="00096C67"/>
    <w:rsid w:val="00096F65"/>
    <w:rsid w:val="00097067"/>
    <w:rsid w:val="000970FD"/>
    <w:rsid w:val="000971EC"/>
    <w:rsid w:val="0009729C"/>
    <w:rsid w:val="00097659"/>
    <w:rsid w:val="0009769F"/>
    <w:rsid w:val="0009773E"/>
    <w:rsid w:val="00097B22"/>
    <w:rsid w:val="00097EE1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641"/>
    <w:rsid w:val="000A171A"/>
    <w:rsid w:val="000A1CBE"/>
    <w:rsid w:val="000A1E4E"/>
    <w:rsid w:val="000A1F12"/>
    <w:rsid w:val="000A2225"/>
    <w:rsid w:val="000A23DA"/>
    <w:rsid w:val="000A26A7"/>
    <w:rsid w:val="000A28AB"/>
    <w:rsid w:val="000A2B4D"/>
    <w:rsid w:val="000A2C01"/>
    <w:rsid w:val="000A3093"/>
    <w:rsid w:val="000A3381"/>
    <w:rsid w:val="000A372E"/>
    <w:rsid w:val="000A37E2"/>
    <w:rsid w:val="000A390B"/>
    <w:rsid w:val="000A398B"/>
    <w:rsid w:val="000A3CBA"/>
    <w:rsid w:val="000A3DCB"/>
    <w:rsid w:val="000A3E36"/>
    <w:rsid w:val="000A40B0"/>
    <w:rsid w:val="000A4114"/>
    <w:rsid w:val="000A42BF"/>
    <w:rsid w:val="000A4553"/>
    <w:rsid w:val="000A4989"/>
    <w:rsid w:val="000A4B0B"/>
    <w:rsid w:val="000A4C2E"/>
    <w:rsid w:val="000A4C3B"/>
    <w:rsid w:val="000A4C7F"/>
    <w:rsid w:val="000A4C94"/>
    <w:rsid w:val="000A4CDA"/>
    <w:rsid w:val="000A4D19"/>
    <w:rsid w:val="000A50E3"/>
    <w:rsid w:val="000A5169"/>
    <w:rsid w:val="000A534B"/>
    <w:rsid w:val="000A5401"/>
    <w:rsid w:val="000A5879"/>
    <w:rsid w:val="000A5890"/>
    <w:rsid w:val="000A5BE8"/>
    <w:rsid w:val="000A5DFD"/>
    <w:rsid w:val="000A5F4D"/>
    <w:rsid w:val="000A662E"/>
    <w:rsid w:val="000A6842"/>
    <w:rsid w:val="000A6B33"/>
    <w:rsid w:val="000A6D5A"/>
    <w:rsid w:val="000A6E57"/>
    <w:rsid w:val="000A6E80"/>
    <w:rsid w:val="000A6F12"/>
    <w:rsid w:val="000A7376"/>
    <w:rsid w:val="000A74A7"/>
    <w:rsid w:val="000A7635"/>
    <w:rsid w:val="000A763B"/>
    <w:rsid w:val="000A76A9"/>
    <w:rsid w:val="000A78E1"/>
    <w:rsid w:val="000A79CC"/>
    <w:rsid w:val="000A7B43"/>
    <w:rsid w:val="000A7B48"/>
    <w:rsid w:val="000A7BA7"/>
    <w:rsid w:val="000A7C1C"/>
    <w:rsid w:val="000A7C89"/>
    <w:rsid w:val="000A7CD7"/>
    <w:rsid w:val="000A7DB4"/>
    <w:rsid w:val="000A7E68"/>
    <w:rsid w:val="000B00A5"/>
    <w:rsid w:val="000B0188"/>
    <w:rsid w:val="000B02D1"/>
    <w:rsid w:val="000B09DC"/>
    <w:rsid w:val="000B0BED"/>
    <w:rsid w:val="000B0C1D"/>
    <w:rsid w:val="000B0D32"/>
    <w:rsid w:val="000B0DFE"/>
    <w:rsid w:val="000B1006"/>
    <w:rsid w:val="000B119A"/>
    <w:rsid w:val="000B132A"/>
    <w:rsid w:val="000B13D9"/>
    <w:rsid w:val="000B142E"/>
    <w:rsid w:val="000B14A1"/>
    <w:rsid w:val="000B1666"/>
    <w:rsid w:val="000B18F0"/>
    <w:rsid w:val="000B1A0D"/>
    <w:rsid w:val="000B1C16"/>
    <w:rsid w:val="000B1C88"/>
    <w:rsid w:val="000B1CB1"/>
    <w:rsid w:val="000B218B"/>
    <w:rsid w:val="000B2199"/>
    <w:rsid w:val="000B21CA"/>
    <w:rsid w:val="000B2581"/>
    <w:rsid w:val="000B268E"/>
    <w:rsid w:val="000B287F"/>
    <w:rsid w:val="000B2A6D"/>
    <w:rsid w:val="000B2E2A"/>
    <w:rsid w:val="000B310A"/>
    <w:rsid w:val="000B33FE"/>
    <w:rsid w:val="000B38C7"/>
    <w:rsid w:val="000B3A53"/>
    <w:rsid w:val="000B3CE4"/>
    <w:rsid w:val="000B3D02"/>
    <w:rsid w:val="000B3DCD"/>
    <w:rsid w:val="000B3E03"/>
    <w:rsid w:val="000B409C"/>
    <w:rsid w:val="000B4223"/>
    <w:rsid w:val="000B4306"/>
    <w:rsid w:val="000B435B"/>
    <w:rsid w:val="000B4460"/>
    <w:rsid w:val="000B44E3"/>
    <w:rsid w:val="000B4D04"/>
    <w:rsid w:val="000B4D11"/>
    <w:rsid w:val="000B4D54"/>
    <w:rsid w:val="000B4D87"/>
    <w:rsid w:val="000B4F74"/>
    <w:rsid w:val="000B50E8"/>
    <w:rsid w:val="000B518E"/>
    <w:rsid w:val="000B52DB"/>
    <w:rsid w:val="000B5306"/>
    <w:rsid w:val="000B5333"/>
    <w:rsid w:val="000B552B"/>
    <w:rsid w:val="000B5589"/>
    <w:rsid w:val="000B57F9"/>
    <w:rsid w:val="000B5895"/>
    <w:rsid w:val="000B599C"/>
    <w:rsid w:val="000B5A06"/>
    <w:rsid w:val="000B5A36"/>
    <w:rsid w:val="000B5A81"/>
    <w:rsid w:val="000B5B76"/>
    <w:rsid w:val="000B5F3F"/>
    <w:rsid w:val="000B61AC"/>
    <w:rsid w:val="000B6408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3B3"/>
    <w:rsid w:val="000B740E"/>
    <w:rsid w:val="000B74BB"/>
    <w:rsid w:val="000B74CF"/>
    <w:rsid w:val="000B76CD"/>
    <w:rsid w:val="000B7961"/>
    <w:rsid w:val="000B7E96"/>
    <w:rsid w:val="000B7FA8"/>
    <w:rsid w:val="000C00BB"/>
    <w:rsid w:val="000C0286"/>
    <w:rsid w:val="000C0354"/>
    <w:rsid w:val="000C0362"/>
    <w:rsid w:val="000C064C"/>
    <w:rsid w:val="000C09D7"/>
    <w:rsid w:val="000C0B62"/>
    <w:rsid w:val="000C0CD4"/>
    <w:rsid w:val="000C0D1C"/>
    <w:rsid w:val="000C0DBC"/>
    <w:rsid w:val="000C0FF3"/>
    <w:rsid w:val="000C1276"/>
    <w:rsid w:val="000C135C"/>
    <w:rsid w:val="000C13EE"/>
    <w:rsid w:val="000C1448"/>
    <w:rsid w:val="000C1494"/>
    <w:rsid w:val="000C154D"/>
    <w:rsid w:val="000C1616"/>
    <w:rsid w:val="000C1687"/>
    <w:rsid w:val="000C17CD"/>
    <w:rsid w:val="000C180A"/>
    <w:rsid w:val="000C199A"/>
    <w:rsid w:val="000C1A9C"/>
    <w:rsid w:val="000C1ABC"/>
    <w:rsid w:val="000C2074"/>
    <w:rsid w:val="000C21DB"/>
    <w:rsid w:val="000C2252"/>
    <w:rsid w:val="000C25AF"/>
    <w:rsid w:val="000C26DD"/>
    <w:rsid w:val="000C2847"/>
    <w:rsid w:val="000C28E3"/>
    <w:rsid w:val="000C29D7"/>
    <w:rsid w:val="000C2B77"/>
    <w:rsid w:val="000C2DE1"/>
    <w:rsid w:val="000C2DF8"/>
    <w:rsid w:val="000C3273"/>
    <w:rsid w:val="000C33CD"/>
    <w:rsid w:val="000C3485"/>
    <w:rsid w:val="000C3546"/>
    <w:rsid w:val="000C3693"/>
    <w:rsid w:val="000C373F"/>
    <w:rsid w:val="000C374A"/>
    <w:rsid w:val="000C38FA"/>
    <w:rsid w:val="000C3ACA"/>
    <w:rsid w:val="000C3CF9"/>
    <w:rsid w:val="000C3D6C"/>
    <w:rsid w:val="000C3DA0"/>
    <w:rsid w:val="000C40E5"/>
    <w:rsid w:val="000C410D"/>
    <w:rsid w:val="000C41C4"/>
    <w:rsid w:val="000C431B"/>
    <w:rsid w:val="000C4386"/>
    <w:rsid w:val="000C451D"/>
    <w:rsid w:val="000C4562"/>
    <w:rsid w:val="000C45B1"/>
    <w:rsid w:val="000C46CF"/>
    <w:rsid w:val="000C4814"/>
    <w:rsid w:val="000C49CD"/>
    <w:rsid w:val="000C4ACA"/>
    <w:rsid w:val="000C4CAA"/>
    <w:rsid w:val="000C4DF0"/>
    <w:rsid w:val="000C507B"/>
    <w:rsid w:val="000C50C1"/>
    <w:rsid w:val="000C521E"/>
    <w:rsid w:val="000C5243"/>
    <w:rsid w:val="000C531B"/>
    <w:rsid w:val="000C5376"/>
    <w:rsid w:val="000C539F"/>
    <w:rsid w:val="000C5463"/>
    <w:rsid w:val="000C55BB"/>
    <w:rsid w:val="000C582A"/>
    <w:rsid w:val="000C5A29"/>
    <w:rsid w:val="000C5D19"/>
    <w:rsid w:val="000C602A"/>
    <w:rsid w:val="000C629D"/>
    <w:rsid w:val="000C6330"/>
    <w:rsid w:val="000C633A"/>
    <w:rsid w:val="000C6348"/>
    <w:rsid w:val="000C64AA"/>
    <w:rsid w:val="000C6761"/>
    <w:rsid w:val="000C67A5"/>
    <w:rsid w:val="000C698D"/>
    <w:rsid w:val="000C6AB3"/>
    <w:rsid w:val="000C6B3B"/>
    <w:rsid w:val="000C6DBF"/>
    <w:rsid w:val="000C6DDD"/>
    <w:rsid w:val="000C6F4D"/>
    <w:rsid w:val="000C70D1"/>
    <w:rsid w:val="000C7237"/>
    <w:rsid w:val="000C7417"/>
    <w:rsid w:val="000C75EA"/>
    <w:rsid w:val="000C7710"/>
    <w:rsid w:val="000C7B4A"/>
    <w:rsid w:val="000C7C98"/>
    <w:rsid w:val="000D00D4"/>
    <w:rsid w:val="000D01FE"/>
    <w:rsid w:val="000D0397"/>
    <w:rsid w:val="000D041B"/>
    <w:rsid w:val="000D0562"/>
    <w:rsid w:val="000D064C"/>
    <w:rsid w:val="000D06A7"/>
    <w:rsid w:val="000D07A6"/>
    <w:rsid w:val="000D0813"/>
    <w:rsid w:val="000D08FD"/>
    <w:rsid w:val="000D0A7A"/>
    <w:rsid w:val="000D0A7E"/>
    <w:rsid w:val="000D0AE2"/>
    <w:rsid w:val="000D0AF7"/>
    <w:rsid w:val="000D0C3E"/>
    <w:rsid w:val="000D0CDC"/>
    <w:rsid w:val="000D0FED"/>
    <w:rsid w:val="000D1123"/>
    <w:rsid w:val="000D1617"/>
    <w:rsid w:val="000D165D"/>
    <w:rsid w:val="000D16F5"/>
    <w:rsid w:val="000D17C3"/>
    <w:rsid w:val="000D1837"/>
    <w:rsid w:val="000D1929"/>
    <w:rsid w:val="000D1937"/>
    <w:rsid w:val="000D1947"/>
    <w:rsid w:val="000D1979"/>
    <w:rsid w:val="000D1B69"/>
    <w:rsid w:val="000D1F08"/>
    <w:rsid w:val="000D1F12"/>
    <w:rsid w:val="000D2198"/>
    <w:rsid w:val="000D2246"/>
    <w:rsid w:val="000D2500"/>
    <w:rsid w:val="000D262E"/>
    <w:rsid w:val="000D2B20"/>
    <w:rsid w:val="000D2D38"/>
    <w:rsid w:val="000D2D82"/>
    <w:rsid w:val="000D2EF9"/>
    <w:rsid w:val="000D30D7"/>
    <w:rsid w:val="000D30DE"/>
    <w:rsid w:val="000D31E5"/>
    <w:rsid w:val="000D32A0"/>
    <w:rsid w:val="000D3327"/>
    <w:rsid w:val="000D3420"/>
    <w:rsid w:val="000D3629"/>
    <w:rsid w:val="000D3725"/>
    <w:rsid w:val="000D373F"/>
    <w:rsid w:val="000D3785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3F3F"/>
    <w:rsid w:val="000D43B0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71F"/>
    <w:rsid w:val="000D68B7"/>
    <w:rsid w:val="000D6971"/>
    <w:rsid w:val="000D69A5"/>
    <w:rsid w:val="000D6C70"/>
    <w:rsid w:val="000D6DAE"/>
    <w:rsid w:val="000D6E16"/>
    <w:rsid w:val="000D6FB3"/>
    <w:rsid w:val="000D7072"/>
    <w:rsid w:val="000D71CC"/>
    <w:rsid w:val="000D795B"/>
    <w:rsid w:val="000D7A0C"/>
    <w:rsid w:val="000D7A2B"/>
    <w:rsid w:val="000E015E"/>
    <w:rsid w:val="000E0429"/>
    <w:rsid w:val="000E0629"/>
    <w:rsid w:val="000E069E"/>
    <w:rsid w:val="000E0B75"/>
    <w:rsid w:val="000E0BB8"/>
    <w:rsid w:val="000E0F5D"/>
    <w:rsid w:val="000E0FB1"/>
    <w:rsid w:val="000E10DB"/>
    <w:rsid w:val="000E14C0"/>
    <w:rsid w:val="000E16D7"/>
    <w:rsid w:val="000E1929"/>
    <w:rsid w:val="000E1BF7"/>
    <w:rsid w:val="000E20BA"/>
    <w:rsid w:val="000E20F9"/>
    <w:rsid w:val="000E23F3"/>
    <w:rsid w:val="000E268A"/>
    <w:rsid w:val="000E27F3"/>
    <w:rsid w:val="000E28E6"/>
    <w:rsid w:val="000E2A26"/>
    <w:rsid w:val="000E2C42"/>
    <w:rsid w:val="000E2C49"/>
    <w:rsid w:val="000E2CC8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3E57"/>
    <w:rsid w:val="000E42B7"/>
    <w:rsid w:val="000E44BF"/>
    <w:rsid w:val="000E4B14"/>
    <w:rsid w:val="000E4BD7"/>
    <w:rsid w:val="000E4F65"/>
    <w:rsid w:val="000E50B5"/>
    <w:rsid w:val="000E50C7"/>
    <w:rsid w:val="000E511D"/>
    <w:rsid w:val="000E54C4"/>
    <w:rsid w:val="000E56AF"/>
    <w:rsid w:val="000E5A15"/>
    <w:rsid w:val="000E5A38"/>
    <w:rsid w:val="000E5B32"/>
    <w:rsid w:val="000E5B65"/>
    <w:rsid w:val="000E5F52"/>
    <w:rsid w:val="000E5FA0"/>
    <w:rsid w:val="000E6403"/>
    <w:rsid w:val="000E6694"/>
    <w:rsid w:val="000E6788"/>
    <w:rsid w:val="000E69D1"/>
    <w:rsid w:val="000E6C55"/>
    <w:rsid w:val="000E6DC1"/>
    <w:rsid w:val="000E6DE5"/>
    <w:rsid w:val="000E71B0"/>
    <w:rsid w:val="000E73BD"/>
    <w:rsid w:val="000E7766"/>
    <w:rsid w:val="000E78E2"/>
    <w:rsid w:val="000E7937"/>
    <w:rsid w:val="000E7AEE"/>
    <w:rsid w:val="000F003B"/>
    <w:rsid w:val="000F0217"/>
    <w:rsid w:val="000F0436"/>
    <w:rsid w:val="000F050D"/>
    <w:rsid w:val="000F0637"/>
    <w:rsid w:val="000F0742"/>
    <w:rsid w:val="000F0832"/>
    <w:rsid w:val="000F08E2"/>
    <w:rsid w:val="000F0AF8"/>
    <w:rsid w:val="000F0BC6"/>
    <w:rsid w:val="000F0CD3"/>
    <w:rsid w:val="000F16A3"/>
    <w:rsid w:val="000F172B"/>
    <w:rsid w:val="000F173C"/>
    <w:rsid w:val="000F1A6F"/>
    <w:rsid w:val="000F1B66"/>
    <w:rsid w:val="000F1BC9"/>
    <w:rsid w:val="000F1C55"/>
    <w:rsid w:val="000F2239"/>
    <w:rsid w:val="000F2770"/>
    <w:rsid w:val="000F29FC"/>
    <w:rsid w:val="000F2C64"/>
    <w:rsid w:val="000F2D2C"/>
    <w:rsid w:val="000F2DC7"/>
    <w:rsid w:val="000F2EE7"/>
    <w:rsid w:val="000F2F20"/>
    <w:rsid w:val="000F3104"/>
    <w:rsid w:val="000F3123"/>
    <w:rsid w:val="000F33B7"/>
    <w:rsid w:val="000F374B"/>
    <w:rsid w:val="000F398F"/>
    <w:rsid w:val="000F3B1D"/>
    <w:rsid w:val="000F3D9C"/>
    <w:rsid w:val="000F3E46"/>
    <w:rsid w:val="000F412F"/>
    <w:rsid w:val="000F44C7"/>
    <w:rsid w:val="000F4749"/>
    <w:rsid w:val="000F48BF"/>
    <w:rsid w:val="000F4AB7"/>
    <w:rsid w:val="000F4B62"/>
    <w:rsid w:val="000F4B7F"/>
    <w:rsid w:val="000F4CA1"/>
    <w:rsid w:val="000F4D71"/>
    <w:rsid w:val="000F4DDD"/>
    <w:rsid w:val="000F4E29"/>
    <w:rsid w:val="000F4EB7"/>
    <w:rsid w:val="000F525F"/>
    <w:rsid w:val="000F5586"/>
    <w:rsid w:val="000F5844"/>
    <w:rsid w:val="000F59B5"/>
    <w:rsid w:val="000F5ADA"/>
    <w:rsid w:val="000F5F18"/>
    <w:rsid w:val="000F6169"/>
    <w:rsid w:val="000F6231"/>
    <w:rsid w:val="000F62CB"/>
    <w:rsid w:val="000F64AD"/>
    <w:rsid w:val="000F65F5"/>
    <w:rsid w:val="000F6722"/>
    <w:rsid w:val="000F696A"/>
    <w:rsid w:val="000F6BE2"/>
    <w:rsid w:val="000F6F02"/>
    <w:rsid w:val="000F6F4B"/>
    <w:rsid w:val="000F6F85"/>
    <w:rsid w:val="000F6FBD"/>
    <w:rsid w:val="000F6FFF"/>
    <w:rsid w:val="000F700E"/>
    <w:rsid w:val="000F700F"/>
    <w:rsid w:val="000F71DD"/>
    <w:rsid w:val="000F7354"/>
    <w:rsid w:val="000F769E"/>
    <w:rsid w:val="000F7A36"/>
    <w:rsid w:val="000F7C66"/>
    <w:rsid w:val="000F7CA7"/>
    <w:rsid w:val="00100142"/>
    <w:rsid w:val="001001AA"/>
    <w:rsid w:val="0010049A"/>
    <w:rsid w:val="0010067E"/>
    <w:rsid w:val="001006AA"/>
    <w:rsid w:val="00100A6A"/>
    <w:rsid w:val="00100FE3"/>
    <w:rsid w:val="0010102E"/>
    <w:rsid w:val="001010A3"/>
    <w:rsid w:val="001011B7"/>
    <w:rsid w:val="001012A4"/>
    <w:rsid w:val="00101A27"/>
    <w:rsid w:val="00101A8B"/>
    <w:rsid w:val="00101B91"/>
    <w:rsid w:val="00101CFC"/>
    <w:rsid w:val="00101D62"/>
    <w:rsid w:val="00101E1D"/>
    <w:rsid w:val="001021D6"/>
    <w:rsid w:val="00102817"/>
    <w:rsid w:val="001028C1"/>
    <w:rsid w:val="00102F93"/>
    <w:rsid w:val="00103052"/>
    <w:rsid w:val="001031F9"/>
    <w:rsid w:val="00103224"/>
    <w:rsid w:val="001032E3"/>
    <w:rsid w:val="00103304"/>
    <w:rsid w:val="00103465"/>
    <w:rsid w:val="0010370F"/>
    <w:rsid w:val="00103748"/>
    <w:rsid w:val="00103853"/>
    <w:rsid w:val="001038AB"/>
    <w:rsid w:val="001038C6"/>
    <w:rsid w:val="00103989"/>
    <w:rsid w:val="00103DD6"/>
    <w:rsid w:val="00103FE9"/>
    <w:rsid w:val="00104204"/>
    <w:rsid w:val="00104534"/>
    <w:rsid w:val="001046F0"/>
    <w:rsid w:val="001046FC"/>
    <w:rsid w:val="00104860"/>
    <w:rsid w:val="00104960"/>
    <w:rsid w:val="00104B27"/>
    <w:rsid w:val="00104BE9"/>
    <w:rsid w:val="0010503C"/>
    <w:rsid w:val="00105195"/>
    <w:rsid w:val="001052A8"/>
    <w:rsid w:val="00105868"/>
    <w:rsid w:val="001058A1"/>
    <w:rsid w:val="00105E29"/>
    <w:rsid w:val="001060B0"/>
    <w:rsid w:val="00106136"/>
    <w:rsid w:val="0010617C"/>
    <w:rsid w:val="00106190"/>
    <w:rsid w:val="0010625D"/>
    <w:rsid w:val="001063D4"/>
    <w:rsid w:val="00106B84"/>
    <w:rsid w:val="00106D49"/>
    <w:rsid w:val="00107004"/>
    <w:rsid w:val="00107610"/>
    <w:rsid w:val="0010767C"/>
    <w:rsid w:val="001077B1"/>
    <w:rsid w:val="00107AB8"/>
    <w:rsid w:val="00107B8A"/>
    <w:rsid w:val="00107C10"/>
    <w:rsid w:val="00107C41"/>
    <w:rsid w:val="00107EA8"/>
    <w:rsid w:val="0011021A"/>
    <w:rsid w:val="001106B5"/>
    <w:rsid w:val="00110774"/>
    <w:rsid w:val="00110B24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4B1"/>
    <w:rsid w:val="001125EA"/>
    <w:rsid w:val="0011266C"/>
    <w:rsid w:val="00112677"/>
    <w:rsid w:val="00112736"/>
    <w:rsid w:val="00112D60"/>
    <w:rsid w:val="00112E3C"/>
    <w:rsid w:val="00113150"/>
    <w:rsid w:val="001131B7"/>
    <w:rsid w:val="00113288"/>
    <w:rsid w:val="0011344A"/>
    <w:rsid w:val="001135D0"/>
    <w:rsid w:val="0011377B"/>
    <w:rsid w:val="001137F2"/>
    <w:rsid w:val="001138F2"/>
    <w:rsid w:val="00113B1A"/>
    <w:rsid w:val="00113E35"/>
    <w:rsid w:val="00113E44"/>
    <w:rsid w:val="00113FF0"/>
    <w:rsid w:val="00114041"/>
    <w:rsid w:val="00114236"/>
    <w:rsid w:val="00114277"/>
    <w:rsid w:val="0011430C"/>
    <w:rsid w:val="0011442C"/>
    <w:rsid w:val="001144C8"/>
    <w:rsid w:val="00114D64"/>
    <w:rsid w:val="00114DEB"/>
    <w:rsid w:val="00114E30"/>
    <w:rsid w:val="00114F9E"/>
    <w:rsid w:val="00115321"/>
    <w:rsid w:val="00115431"/>
    <w:rsid w:val="0011596A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6FB6"/>
    <w:rsid w:val="001171E1"/>
    <w:rsid w:val="00117685"/>
    <w:rsid w:val="001179E6"/>
    <w:rsid w:val="00117B00"/>
    <w:rsid w:val="00117B77"/>
    <w:rsid w:val="00117BE6"/>
    <w:rsid w:val="00117CC7"/>
    <w:rsid w:val="00117D0F"/>
    <w:rsid w:val="001201B0"/>
    <w:rsid w:val="001202FD"/>
    <w:rsid w:val="00120641"/>
    <w:rsid w:val="001206E9"/>
    <w:rsid w:val="00120A0C"/>
    <w:rsid w:val="00120AD3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3A5"/>
    <w:rsid w:val="001214B7"/>
    <w:rsid w:val="001216E4"/>
    <w:rsid w:val="001217B6"/>
    <w:rsid w:val="0012182C"/>
    <w:rsid w:val="00121944"/>
    <w:rsid w:val="00121A6F"/>
    <w:rsid w:val="00121F27"/>
    <w:rsid w:val="00122064"/>
    <w:rsid w:val="00122402"/>
    <w:rsid w:val="0012295A"/>
    <w:rsid w:val="00122A8E"/>
    <w:rsid w:val="00122B08"/>
    <w:rsid w:val="00122BAF"/>
    <w:rsid w:val="00122C2A"/>
    <w:rsid w:val="00122D3A"/>
    <w:rsid w:val="0012318C"/>
    <w:rsid w:val="00123587"/>
    <w:rsid w:val="001235E4"/>
    <w:rsid w:val="001238A0"/>
    <w:rsid w:val="001239A4"/>
    <w:rsid w:val="001239B7"/>
    <w:rsid w:val="001239BC"/>
    <w:rsid w:val="00123DBE"/>
    <w:rsid w:val="00123F2D"/>
    <w:rsid w:val="00123FDD"/>
    <w:rsid w:val="001246CB"/>
    <w:rsid w:val="0012477B"/>
    <w:rsid w:val="00124898"/>
    <w:rsid w:val="0012490F"/>
    <w:rsid w:val="00124BCC"/>
    <w:rsid w:val="00124D32"/>
    <w:rsid w:val="00124E6D"/>
    <w:rsid w:val="00124FCF"/>
    <w:rsid w:val="0012508D"/>
    <w:rsid w:val="0012564E"/>
    <w:rsid w:val="001256B8"/>
    <w:rsid w:val="00125754"/>
    <w:rsid w:val="00125877"/>
    <w:rsid w:val="001259C4"/>
    <w:rsid w:val="00125ED2"/>
    <w:rsid w:val="0012644B"/>
    <w:rsid w:val="00126C30"/>
    <w:rsid w:val="00126C48"/>
    <w:rsid w:val="00126F5C"/>
    <w:rsid w:val="00127053"/>
    <w:rsid w:val="001271F3"/>
    <w:rsid w:val="00127418"/>
    <w:rsid w:val="001275B9"/>
    <w:rsid w:val="00127717"/>
    <w:rsid w:val="0012795F"/>
    <w:rsid w:val="00127973"/>
    <w:rsid w:val="0012797C"/>
    <w:rsid w:val="0013011B"/>
    <w:rsid w:val="00130588"/>
    <w:rsid w:val="001305BB"/>
    <w:rsid w:val="0013060A"/>
    <w:rsid w:val="00130698"/>
    <w:rsid w:val="001306D5"/>
    <w:rsid w:val="00130A25"/>
    <w:rsid w:val="00130BCE"/>
    <w:rsid w:val="00130F2C"/>
    <w:rsid w:val="00131098"/>
    <w:rsid w:val="00131191"/>
    <w:rsid w:val="001311D3"/>
    <w:rsid w:val="001314A3"/>
    <w:rsid w:val="00131843"/>
    <w:rsid w:val="00131892"/>
    <w:rsid w:val="00131B88"/>
    <w:rsid w:val="00131C8D"/>
    <w:rsid w:val="00131EB2"/>
    <w:rsid w:val="00131ED4"/>
    <w:rsid w:val="00131F55"/>
    <w:rsid w:val="00131FEB"/>
    <w:rsid w:val="00132222"/>
    <w:rsid w:val="001327E4"/>
    <w:rsid w:val="0013281F"/>
    <w:rsid w:val="00132980"/>
    <w:rsid w:val="00132B37"/>
    <w:rsid w:val="00132F01"/>
    <w:rsid w:val="00132F21"/>
    <w:rsid w:val="00132F57"/>
    <w:rsid w:val="00133301"/>
    <w:rsid w:val="001333FA"/>
    <w:rsid w:val="00133736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34B"/>
    <w:rsid w:val="001353C9"/>
    <w:rsid w:val="0013549D"/>
    <w:rsid w:val="00135511"/>
    <w:rsid w:val="0013557B"/>
    <w:rsid w:val="001355CF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17D"/>
    <w:rsid w:val="0013720D"/>
    <w:rsid w:val="00137322"/>
    <w:rsid w:val="00137656"/>
    <w:rsid w:val="001377AE"/>
    <w:rsid w:val="001378A3"/>
    <w:rsid w:val="0013796D"/>
    <w:rsid w:val="001379B1"/>
    <w:rsid w:val="00137C7E"/>
    <w:rsid w:val="00137E2C"/>
    <w:rsid w:val="001400CC"/>
    <w:rsid w:val="001401E0"/>
    <w:rsid w:val="00140292"/>
    <w:rsid w:val="0014034F"/>
    <w:rsid w:val="001403A2"/>
    <w:rsid w:val="0014052A"/>
    <w:rsid w:val="001409A4"/>
    <w:rsid w:val="00140A8A"/>
    <w:rsid w:val="00140BB9"/>
    <w:rsid w:val="00140BDB"/>
    <w:rsid w:val="00141A20"/>
    <w:rsid w:val="00141B1E"/>
    <w:rsid w:val="00141D16"/>
    <w:rsid w:val="00141D2E"/>
    <w:rsid w:val="00141D7C"/>
    <w:rsid w:val="00141DCC"/>
    <w:rsid w:val="00141FC7"/>
    <w:rsid w:val="001422FE"/>
    <w:rsid w:val="0014236C"/>
    <w:rsid w:val="00142451"/>
    <w:rsid w:val="001424C2"/>
    <w:rsid w:val="001426AA"/>
    <w:rsid w:val="00142965"/>
    <w:rsid w:val="00142A43"/>
    <w:rsid w:val="00142B35"/>
    <w:rsid w:val="00142C28"/>
    <w:rsid w:val="00142C71"/>
    <w:rsid w:val="00142D0F"/>
    <w:rsid w:val="001430E7"/>
    <w:rsid w:val="0014329A"/>
    <w:rsid w:val="00143301"/>
    <w:rsid w:val="001435C0"/>
    <w:rsid w:val="00143762"/>
    <w:rsid w:val="00143782"/>
    <w:rsid w:val="00143A0B"/>
    <w:rsid w:val="00143A1A"/>
    <w:rsid w:val="00143A81"/>
    <w:rsid w:val="00143A89"/>
    <w:rsid w:val="00143A97"/>
    <w:rsid w:val="00143D93"/>
    <w:rsid w:val="00143DD2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2D0"/>
    <w:rsid w:val="00146334"/>
    <w:rsid w:val="00146385"/>
    <w:rsid w:val="00146509"/>
    <w:rsid w:val="001466A1"/>
    <w:rsid w:val="0014683D"/>
    <w:rsid w:val="0014689B"/>
    <w:rsid w:val="00146C91"/>
    <w:rsid w:val="00146E20"/>
    <w:rsid w:val="00146F44"/>
    <w:rsid w:val="0014738E"/>
    <w:rsid w:val="00147402"/>
    <w:rsid w:val="001476E8"/>
    <w:rsid w:val="0014772E"/>
    <w:rsid w:val="0014774F"/>
    <w:rsid w:val="0014776A"/>
    <w:rsid w:val="001477CB"/>
    <w:rsid w:val="001478A7"/>
    <w:rsid w:val="00147D09"/>
    <w:rsid w:val="00147D99"/>
    <w:rsid w:val="001501A3"/>
    <w:rsid w:val="00150273"/>
    <w:rsid w:val="0015042B"/>
    <w:rsid w:val="0015060B"/>
    <w:rsid w:val="001508F8"/>
    <w:rsid w:val="00150B54"/>
    <w:rsid w:val="00150F3E"/>
    <w:rsid w:val="00151459"/>
    <w:rsid w:val="0015161D"/>
    <w:rsid w:val="0015162A"/>
    <w:rsid w:val="00151890"/>
    <w:rsid w:val="00151AD7"/>
    <w:rsid w:val="00151B9D"/>
    <w:rsid w:val="00151CA8"/>
    <w:rsid w:val="00151D0D"/>
    <w:rsid w:val="00151E2C"/>
    <w:rsid w:val="00151F81"/>
    <w:rsid w:val="00151FAD"/>
    <w:rsid w:val="001520E7"/>
    <w:rsid w:val="001522E2"/>
    <w:rsid w:val="0015252B"/>
    <w:rsid w:val="001525FB"/>
    <w:rsid w:val="00152756"/>
    <w:rsid w:val="0015288D"/>
    <w:rsid w:val="001528B3"/>
    <w:rsid w:val="00152942"/>
    <w:rsid w:val="001529D7"/>
    <w:rsid w:val="00152B40"/>
    <w:rsid w:val="00152E00"/>
    <w:rsid w:val="00152E38"/>
    <w:rsid w:val="00152EE1"/>
    <w:rsid w:val="00153055"/>
    <w:rsid w:val="00153071"/>
    <w:rsid w:val="001536AC"/>
    <w:rsid w:val="0015394E"/>
    <w:rsid w:val="00153A70"/>
    <w:rsid w:val="00153B37"/>
    <w:rsid w:val="00153B4E"/>
    <w:rsid w:val="00153B92"/>
    <w:rsid w:val="00153CFB"/>
    <w:rsid w:val="00153D66"/>
    <w:rsid w:val="00153E26"/>
    <w:rsid w:val="00153FCA"/>
    <w:rsid w:val="00153FFB"/>
    <w:rsid w:val="0015437F"/>
    <w:rsid w:val="001544E3"/>
    <w:rsid w:val="0015451C"/>
    <w:rsid w:val="001545E7"/>
    <w:rsid w:val="00154776"/>
    <w:rsid w:val="001547A1"/>
    <w:rsid w:val="00154D56"/>
    <w:rsid w:val="00154D62"/>
    <w:rsid w:val="00154EB7"/>
    <w:rsid w:val="00154F2C"/>
    <w:rsid w:val="001550B0"/>
    <w:rsid w:val="00155187"/>
    <w:rsid w:val="00155479"/>
    <w:rsid w:val="00155582"/>
    <w:rsid w:val="00155747"/>
    <w:rsid w:val="001557BD"/>
    <w:rsid w:val="00155A8A"/>
    <w:rsid w:val="00155C20"/>
    <w:rsid w:val="00155D02"/>
    <w:rsid w:val="00155D10"/>
    <w:rsid w:val="00156307"/>
    <w:rsid w:val="001564F0"/>
    <w:rsid w:val="00156552"/>
    <w:rsid w:val="00156719"/>
    <w:rsid w:val="00156943"/>
    <w:rsid w:val="001569A1"/>
    <w:rsid w:val="00156B2B"/>
    <w:rsid w:val="00156D01"/>
    <w:rsid w:val="00157027"/>
    <w:rsid w:val="001572A8"/>
    <w:rsid w:val="0015735A"/>
    <w:rsid w:val="001573AB"/>
    <w:rsid w:val="001573FD"/>
    <w:rsid w:val="00157412"/>
    <w:rsid w:val="001575F0"/>
    <w:rsid w:val="001577F3"/>
    <w:rsid w:val="001579CD"/>
    <w:rsid w:val="00157A17"/>
    <w:rsid w:val="00157C97"/>
    <w:rsid w:val="00157E27"/>
    <w:rsid w:val="001600B5"/>
    <w:rsid w:val="00160128"/>
    <w:rsid w:val="0016014A"/>
    <w:rsid w:val="0016031D"/>
    <w:rsid w:val="001603BE"/>
    <w:rsid w:val="00160585"/>
    <w:rsid w:val="00160624"/>
    <w:rsid w:val="00160632"/>
    <w:rsid w:val="0016065B"/>
    <w:rsid w:val="00160680"/>
    <w:rsid w:val="001606B7"/>
    <w:rsid w:val="00160769"/>
    <w:rsid w:val="001608CB"/>
    <w:rsid w:val="001609F5"/>
    <w:rsid w:val="00160A32"/>
    <w:rsid w:val="00160BAE"/>
    <w:rsid w:val="00160EBC"/>
    <w:rsid w:val="0016105E"/>
    <w:rsid w:val="00161111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CD9"/>
    <w:rsid w:val="00162CF1"/>
    <w:rsid w:val="00162E95"/>
    <w:rsid w:val="00162EFF"/>
    <w:rsid w:val="00162FFC"/>
    <w:rsid w:val="00163226"/>
    <w:rsid w:val="001632C9"/>
    <w:rsid w:val="001634A2"/>
    <w:rsid w:val="00163757"/>
    <w:rsid w:val="0016378C"/>
    <w:rsid w:val="001639BA"/>
    <w:rsid w:val="00163BBE"/>
    <w:rsid w:val="00163C6B"/>
    <w:rsid w:val="00163CC0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170"/>
    <w:rsid w:val="00165177"/>
    <w:rsid w:val="00165513"/>
    <w:rsid w:val="0016556C"/>
    <w:rsid w:val="001657B2"/>
    <w:rsid w:val="00165A2C"/>
    <w:rsid w:val="00165ABE"/>
    <w:rsid w:val="00165AFD"/>
    <w:rsid w:val="00165B50"/>
    <w:rsid w:val="00165CD4"/>
    <w:rsid w:val="00165CDA"/>
    <w:rsid w:val="00166027"/>
    <w:rsid w:val="001662EE"/>
    <w:rsid w:val="00166CC4"/>
    <w:rsid w:val="00166DB8"/>
    <w:rsid w:val="00167004"/>
    <w:rsid w:val="00167256"/>
    <w:rsid w:val="001672A6"/>
    <w:rsid w:val="0016760F"/>
    <w:rsid w:val="00167728"/>
    <w:rsid w:val="00167761"/>
    <w:rsid w:val="00167C5D"/>
    <w:rsid w:val="00167EB5"/>
    <w:rsid w:val="00167ED1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85"/>
    <w:rsid w:val="001713B2"/>
    <w:rsid w:val="00171633"/>
    <w:rsid w:val="001717D4"/>
    <w:rsid w:val="00171880"/>
    <w:rsid w:val="001719AF"/>
    <w:rsid w:val="00171D7E"/>
    <w:rsid w:val="00171D82"/>
    <w:rsid w:val="001723F7"/>
    <w:rsid w:val="00172429"/>
    <w:rsid w:val="001724FC"/>
    <w:rsid w:val="001728D0"/>
    <w:rsid w:val="00172C21"/>
    <w:rsid w:val="00172D60"/>
    <w:rsid w:val="00172EE9"/>
    <w:rsid w:val="00173059"/>
    <w:rsid w:val="00173207"/>
    <w:rsid w:val="001735E8"/>
    <w:rsid w:val="00173610"/>
    <w:rsid w:val="00173659"/>
    <w:rsid w:val="00173786"/>
    <w:rsid w:val="00173B3B"/>
    <w:rsid w:val="00173B3E"/>
    <w:rsid w:val="00173D47"/>
    <w:rsid w:val="00173DA5"/>
    <w:rsid w:val="00174060"/>
    <w:rsid w:val="00174161"/>
    <w:rsid w:val="0017439B"/>
    <w:rsid w:val="001746CE"/>
    <w:rsid w:val="00174897"/>
    <w:rsid w:val="00174A18"/>
    <w:rsid w:val="00174AAC"/>
    <w:rsid w:val="00174BF5"/>
    <w:rsid w:val="001751A8"/>
    <w:rsid w:val="00175447"/>
    <w:rsid w:val="00175590"/>
    <w:rsid w:val="001757CF"/>
    <w:rsid w:val="0017582F"/>
    <w:rsid w:val="00175873"/>
    <w:rsid w:val="001758A5"/>
    <w:rsid w:val="00175C50"/>
    <w:rsid w:val="00175D2A"/>
    <w:rsid w:val="00175E89"/>
    <w:rsid w:val="00175F1A"/>
    <w:rsid w:val="001761B3"/>
    <w:rsid w:val="001768D4"/>
    <w:rsid w:val="00176AB3"/>
    <w:rsid w:val="00176AC3"/>
    <w:rsid w:val="00176C9D"/>
    <w:rsid w:val="00176DB3"/>
    <w:rsid w:val="00176DEB"/>
    <w:rsid w:val="00177112"/>
    <w:rsid w:val="001772A5"/>
    <w:rsid w:val="001772B7"/>
    <w:rsid w:val="001773ED"/>
    <w:rsid w:val="0017761B"/>
    <w:rsid w:val="0017763B"/>
    <w:rsid w:val="00177655"/>
    <w:rsid w:val="0017765D"/>
    <w:rsid w:val="001778C3"/>
    <w:rsid w:val="00177EE2"/>
    <w:rsid w:val="00177F28"/>
    <w:rsid w:val="001801F8"/>
    <w:rsid w:val="00180230"/>
    <w:rsid w:val="001804E5"/>
    <w:rsid w:val="0018071A"/>
    <w:rsid w:val="0018075B"/>
    <w:rsid w:val="00180A9A"/>
    <w:rsid w:val="00180AB0"/>
    <w:rsid w:val="00180DB8"/>
    <w:rsid w:val="00180E4D"/>
    <w:rsid w:val="00180EC0"/>
    <w:rsid w:val="00181088"/>
    <w:rsid w:val="00181148"/>
    <w:rsid w:val="0018127B"/>
    <w:rsid w:val="00181313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379"/>
    <w:rsid w:val="001826FA"/>
    <w:rsid w:val="001826FB"/>
    <w:rsid w:val="001828F0"/>
    <w:rsid w:val="0018299A"/>
    <w:rsid w:val="00182D71"/>
    <w:rsid w:val="00182E29"/>
    <w:rsid w:val="00183160"/>
    <w:rsid w:val="0018324C"/>
    <w:rsid w:val="00183341"/>
    <w:rsid w:val="001834A9"/>
    <w:rsid w:val="001834E1"/>
    <w:rsid w:val="00183563"/>
    <w:rsid w:val="001835BA"/>
    <w:rsid w:val="0018374E"/>
    <w:rsid w:val="00183A4D"/>
    <w:rsid w:val="00183AB0"/>
    <w:rsid w:val="00183C30"/>
    <w:rsid w:val="00183CB9"/>
    <w:rsid w:val="00183D47"/>
    <w:rsid w:val="00183E94"/>
    <w:rsid w:val="00183F7F"/>
    <w:rsid w:val="00183FB5"/>
    <w:rsid w:val="001841D0"/>
    <w:rsid w:val="001842AB"/>
    <w:rsid w:val="00184715"/>
    <w:rsid w:val="001848EF"/>
    <w:rsid w:val="00184997"/>
    <w:rsid w:val="00184D2C"/>
    <w:rsid w:val="00184FDB"/>
    <w:rsid w:val="00185178"/>
    <w:rsid w:val="001851B1"/>
    <w:rsid w:val="001851D7"/>
    <w:rsid w:val="00185324"/>
    <w:rsid w:val="001853AC"/>
    <w:rsid w:val="001854C0"/>
    <w:rsid w:val="0018561C"/>
    <w:rsid w:val="0018565A"/>
    <w:rsid w:val="00185764"/>
    <w:rsid w:val="00185851"/>
    <w:rsid w:val="00185888"/>
    <w:rsid w:val="001858AC"/>
    <w:rsid w:val="00185959"/>
    <w:rsid w:val="00185C65"/>
    <w:rsid w:val="00185D16"/>
    <w:rsid w:val="00185F89"/>
    <w:rsid w:val="00185FDB"/>
    <w:rsid w:val="0018600C"/>
    <w:rsid w:val="0018625E"/>
    <w:rsid w:val="001863F0"/>
    <w:rsid w:val="001865C5"/>
    <w:rsid w:val="001866C7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74F"/>
    <w:rsid w:val="00187822"/>
    <w:rsid w:val="0018795F"/>
    <w:rsid w:val="001879C1"/>
    <w:rsid w:val="00187C92"/>
    <w:rsid w:val="00187D20"/>
    <w:rsid w:val="00190035"/>
    <w:rsid w:val="001902EA"/>
    <w:rsid w:val="0019039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0D8"/>
    <w:rsid w:val="00191564"/>
    <w:rsid w:val="00191699"/>
    <w:rsid w:val="0019174A"/>
    <w:rsid w:val="001917F6"/>
    <w:rsid w:val="00191940"/>
    <w:rsid w:val="0019198D"/>
    <w:rsid w:val="00191B7A"/>
    <w:rsid w:val="00191BD1"/>
    <w:rsid w:val="00191C22"/>
    <w:rsid w:val="00191C9F"/>
    <w:rsid w:val="001921AD"/>
    <w:rsid w:val="001921AF"/>
    <w:rsid w:val="00192567"/>
    <w:rsid w:val="0019269D"/>
    <w:rsid w:val="0019285F"/>
    <w:rsid w:val="00192B84"/>
    <w:rsid w:val="00192CB0"/>
    <w:rsid w:val="00192D4C"/>
    <w:rsid w:val="00192E22"/>
    <w:rsid w:val="00192F1D"/>
    <w:rsid w:val="00192F3E"/>
    <w:rsid w:val="00193035"/>
    <w:rsid w:val="00193371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ABA"/>
    <w:rsid w:val="00194B6B"/>
    <w:rsid w:val="00194BF1"/>
    <w:rsid w:val="00194D35"/>
    <w:rsid w:val="00194D7B"/>
    <w:rsid w:val="00194DD2"/>
    <w:rsid w:val="001950C9"/>
    <w:rsid w:val="00195149"/>
    <w:rsid w:val="001951B6"/>
    <w:rsid w:val="001951FA"/>
    <w:rsid w:val="00195304"/>
    <w:rsid w:val="00195382"/>
    <w:rsid w:val="0019543E"/>
    <w:rsid w:val="00195516"/>
    <w:rsid w:val="00195935"/>
    <w:rsid w:val="00195AD7"/>
    <w:rsid w:val="00195B1F"/>
    <w:rsid w:val="00195DC1"/>
    <w:rsid w:val="00195F77"/>
    <w:rsid w:val="00196228"/>
    <w:rsid w:val="001964A9"/>
    <w:rsid w:val="0019687E"/>
    <w:rsid w:val="001968C7"/>
    <w:rsid w:val="00196B08"/>
    <w:rsid w:val="00196C0A"/>
    <w:rsid w:val="00196CB8"/>
    <w:rsid w:val="00196CBF"/>
    <w:rsid w:val="00196EFC"/>
    <w:rsid w:val="00196F13"/>
    <w:rsid w:val="001971F4"/>
    <w:rsid w:val="0019739F"/>
    <w:rsid w:val="001973AB"/>
    <w:rsid w:val="001973B5"/>
    <w:rsid w:val="00197437"/>
    <w:rsid w:val="00197539"/>
    <w:rsid w:val="00197591"/>
    <w:rsid w:val="0019762E"/>
    <w:rsid w:val="00197C94"/>
    <w:rsid w:val="00197CBB"/>
    <w:rsid w:val="00197E1E"/>
    <w:rsid w:val="00197E2D"/>
    <w:rsid w:val="00197EE5"/>
    <w:rsid w:val="00197FCB"/>
    <w:rsid w:val="001A038B"/>
    <w:rsid w:val="001A040C"/>
    <w:rsid w:val="001A0493"/>
    <w:rsid w:val="001A06E4"/>
    <w:rsid w:val="001A07E7"/>
    <w:rsid w:val="001A087F"/>
    <w:rsid w:val="001A0A40"/>
    <w:rsid w:val="001A0B1A"/>
    <w:rsid w:val="001A0B75"/>
    <w:rsid w:val="001A0D87"/>
    <w:rsid w:val="001A0DC4"/>
    <w:rsid w:val="001A0E1E"/>
    <w:rsid w:val="001A1C17"/>
    <w:rsid w:val="001A1CC9"/>
    <w:rsid w:val="001A1E46"/>
    <w:rsid w:val="001A1FC0"/>
    <w:rsid w:val="001A214A"/>
    <w:rsid w:val="001A23E9"/>
    <w:rsid w:val="001A269D"/>
    <w:rsid w:val="001A2944"/>
    <w:rsid w:val="001A2A52"/>
    <w:rsid w:val="001A2ACE"/>
    <w:rsid w:val="001A2D64"/>
    <w:rsid w:val="001A2D74"/>
    <w:rsid w:val="001A3013"/>
    <w:rsid w:val="001A319E"/>
    <w:rsid w:val="001A31C2"/>
    <w:rsid w:val="001A3281"/>
    <w:rsid w:val="001A3508"/>
    <w:rsid w:val="001A35BC"/>
    <w:rsid w:val="001A3CCE"/>
    <w:rsid w:val="001A442F"/>
    <w:rsid w:val="001A4641"/>
    <w:rsid w:val="001A4825"/>
    <w:rsid w:val="001A485D"/>
    <w:rsid w:val="001A4A19"/>
    <w:rsid w:val="001A4B91"/>
    <w:rsid w:val="001A50E4"/>
    <w:rsid w:val="001A5552"/>
    <w:rsid w:val="001A575C"/>
    <w:rsid w:val="001A58E8"/>
    <w:rsid w:val="001A5B05"/>
    <w:rsid w:val="001A5CAA"/>
    <w:rsid w:val="001A5E35"/>
    <w:rsid w:val="001A65B3"/>
    <w:rsid w:val="001A6721"/>
    <w:rsid w:val="001A6BB5"/>
    <w:rsid w:val="001A6F8B"/>
    <w:rsid w:val="001A727B"/>
    <w:rsid w:val="001A727E"/>
    <w:rsid w:val="001A72D9"/>
    <w:rsid w:val="001A7304"/>
    <w:rsid w:val="001A74B6"/>
    <w:rsid w:val="001A76CF"/>
    <w:rsid w:val="001A77A6"/>
    <w:rsid w:val="001A77F0"/>
    <w:rsid w:val="001A7A47"/>
    <w:rsid w:val="001A7B28"/>
    <w:rsid w:val="001A7C47"/>
    <w:rsid w:val="001A7DEB"/>
    <w:rsid w:val="001A7EBC"/>
    <w:rsid w:val="001B025A"/>
    <w:rsid w:val="001B02E7"/>
    <w:rsid w:val="001B0394"/>
    <w:rsid w:val="001B072B"/>
    <w:rsid w:val="001B07DC"/>
    <w:rsid w:val="001B087C"/>
    <w:rsid w:val="001B09BC"/>
    <w:rsid w:val="001B0ABA"/>
    <w:rsid w:val="001B0CF7"/>
    <w:rsid w:val="001B0F87"/>
    <w:rsid w:val="001B11A1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DE"/>
    <w:rsid w:val="001B27CE"/>
    <w:rsid w:val="001B28B1"/>
    <w:rsid w:val="001B2937"/>
    <w:rsid w:val="001B2939"/>
    <w:rsid w:val="001B2CD4"/>
    <w:rsid w:val="001B2E84"/>
    <w:rsid w:val="001B33CB"/>
    <w:rsid w:val="001B33F9"/>
    <w:rsid w:val="001B375C"/>
    <w:rsid w:val="001B37F6"/>
    <w:rsid w:val="001B3890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0D8"/>
    <w:rsid w:val="001B514E"/>
    <w:rsid w:val="001B521F"/>
    <w:rsid w:val="001B53FA"/>
    <w:rsid w:val="001B55E2"/>
    <w:rsid w:val="001B5774"/>
    <w:rsid w:val="001B5798"/>
    <w:rsid w:val="001B57AB"/>
    <w:rsid w:val="001B5928"/>
    <w:rsid w:val="001B5933"/>
    <w:rsid w:val="001B5DA1"/>
    <w:rsid w:val="001B5F0C"/>
    <w:rsid w:val="001B5FAE"/>
    <w:rsid w:val="001B631D"/>
    <w:rsid w:val="001B662B"/>
    <w:rsid w:val="001B6882"/>
    <w:rsid w:val="001B6A47"/>
    <w:rsid w:val="001B6D32"/>
    <w:rsid w:val="001B6D8B"/>
    <w:rsid w:val="001B6DC0"/>
    <w:rsid w:val="001B6E98"/>
    <w:rsid w:val="001B71ED"/>
    <w:rsid w:val="001B7369"/>
    <w:rsid w:val="001B73AF"/>
    <w:rsid w:val="001B749F"/>
    <w:rsid w:val="001B75E2"/>
    <w:rsid w:val="001B764F"/>
    <w:rsid w:val="001B7900"/>
    <w:rsid w:val="001B799E"/>
    <w:rsid w:val="001B7B63"/>
    <w:rsid w:val="001B7B73"/>
    <w:rsid w:val="001B7E14"/>
    <w:rsid w:val="001B7E1F"/>
    <w:rsid w:val="001C019B"/>
    <w:rsid w:val="001C036A"/>
    <w:rsid w:val="001C0423"/>
    <w:rsid w:val="001C069E"/>
    <w:rsid w:val="001C0765"/>
    <w:rsid w:val="001C0CE9"/>
    <w:rsid w:val="001C0FF4"/>
    <w:rsid w:val="001C1262"/>
    <w:rsid w:val="001C1415"/>
    <w:rsid w:val="001C1653"/>
    <w:rsid w:val="001C178B"/>
    <w:rsid w:val="001C1823"/>
    <w:rsid w:val="001C1A36"/>
    <w:rsid w:val="001C1B7E"/>
    <w:rsid w:val="001C1CAA"/>
    <w:rsid w:val="001C2102"/>
    <w:rsid w:val="001C2307"/>
    <w:rsid w:val="001C246C"/>
    <w:rsid w:val="001C2657"/>
    <w:rsid w:val="001C26D8"/>
    <w:rsid w:val="001C28A3"/>
    <w:rsid w:val="001C2AA0"/>
    <w:rsid w:val="001C2C07"/>
    <w:rsid w:val="001C2D74"/>
    <w:rsid w:val="001C2F43"/>
    <w:rsid w:val="001C2FF9"/>
    <w:rsid w:val="001C316C"/>
    <w:rsid w:val="001C330C"/>
    <w:rsid w:val="001C351A"/>
    <w:rsid w:val="001C35E0"/>
    <w:rsid w:val="001C367A"/>
    <w:rsid w:val="001C3859"/>
    <w:rsid w:val="001C3B09"/>
    <w:rsid w:val="001C3C91"/>
    <w:rsid w:val="001C3DAA"/>
    <w:rsid w:val="001C3DE8"/>
    <w:rsid w:val="001C3EEF"/>
    <w:rsid w:val="001C41BF"/>
    <w:rsid w:val="001C42A9"/>
    <w:rsid w:val="001C4325"/>
    <w:rsid w:val="001C4476"/>
    <w:rsid w:val="001C48D9"/>
    <w:rsid w:val="001C4995"/>
    <w:rsid w:val="001C4A99"/>
    <w:rsid w:val="001C50F2"/>
    <w:rsid w:val="001C5556"/>
    <w:rsid w:val="001C57BA"/>
    <w:rsid w:val="001C5927"/>
    <w:rsid w:val="001C5939"/>
    <w:rsid w:val="001C5979"/>
    <w:rsid w:val="001C5BDD"/>
    <w:rsid w:val="001C60E0"/>
    <w:rsid w:val="001C615F"/>
    <w:rsid w:val="001C619A"/>
    <w:rsid w:val="001C619F"/>
    <w:rsid w:val="001C65F2"/>
    <w:rsid w:val="001C68E0"/>
    <w:rsid w:val="001C6956"/>
    <w:rsid w:val="001C6A84"/>
    <w:rsid w:val="001C6B2D"/>
    <w:rsid w:val="001C6D27"/>
    <w:rsid w:val="001C6D57"/>
    <w:rsid w:val="001C7210"/>
    <w:rsid w:val="001C7218"/>
    <w:rsid w:val="001C74C6"/>
    <w:rsid w:val="001C769E"/>
    <w:rsid w:val="001C77C0"/>
    <w:rsid w:val="001C7E92"/>
    <w:rsid w:val="001C7F7B"/>
    <w:rsid w:val="001D003C"/>
    <w:rsid w:val="001D016A"/>
    <w:rsid w:val="001D0217"/>
    <w:rsid w:val="001D042D"/>
    <w:rsid w:val="001D0DFC"/>
    <w:rsid w:val="001D0E47"/>
    <w:rsid w:val="001D0EFA"/>
    <w:rsid w:val="001D0FC6"/>
    <w:rsid w:val="001D0FFF"/>
    <w:rsid w:val="001D1001"/>
    <w:rsid w:val="001D1140"/>
    <w:rsid w:val="001D12AA"/>
    <w:rsid w:val="001D13A9"/>
    <w:rsid w:val="001D14FF"/>
    <w:rsid w:val="001D1638"/>
    <w:rsid w:val="001D174E"/>
    <w:rsid w:val="001D17BF"/>
    <w:rsid w:val="001D1889"/>
    <w:rsid w:val="001D18DC"/>
    <w:rsid w:val="001D1F2A"/>
    <w:rsid w:val="001D21CA"/>
    <w:rsid w:val="001D2273"/>
    <w:rsid w:val="001D23B9"/>
    <w:rsid w:val="001D2824"/>
    <w:rsid w:val="001D2916"/>
    <w:rsid w:val="001D2BAE"/>
    <w:rsid w:val="001D2C80"/>
    <w:rsid w:val="001D2D12"/>
    <w:rsid w:val="001D2E48"/>
    <w:rsid w:val="001D2F97"/>
    <w:rsid w:val="001D2FEC"/>
    <w:rsid w:val="001D3172"/>
    <w:rsid w:val="001D33C9"/>
    <w:rsid w:val="001D38AB"/>
    <w:rsid w:val="001D3B47"/>
    <w:rsid w:val="001D3D79"/>
    <w:rsid w:val="001D3DA4"/>
    <w:rsid w:val="001D3DFA"/>
    <w:rsid w:val="001D3F89"/>
    <w:rsid w:val="001D3FF9"/>
    <w:rsid w:val="001D414B"/>
    <w:rsid w:val="001D4174"/>
    <w:rsid w:val="001D4460"/>
    <w:rsid w:val="001D44D1"/>
    <w:rsid w:val="001D4640"/>
    <w:rsid w:val="001D4BE1"/>
    <w:rsid w:val="001D5059"/>
    <w:rsid w:val="001D5179"/>
    <w:rsid w:val="001D522E"/>
    <w:rsid w:val="001D5337"/>
    <w:rsid w:val="001D5580"/>
    <w:rsid w:val="001D5645"/>
    <w:rsid w:val="001D5820"/>
    <w:rsid w:val="001D5867"/>
    <w:rsid w:val="001D5D99"/>
    <w:rsid w:val="001D5F4D"/>
    <w:rsid w:val="001D61F7"/>
    <w:rsid w:val="001D65E4"/>
    <w:rsid w:val="001D6B0E"/>
    <w:rsid w:val="001D6F41"/>
    <w:rsid w:val="001D7247"/>
    <w:rsid w:val="001D73E2"/>
    <w:rsid w:val="001D792D"/>
    <w:rsid w:val="001D793C"/>
    <w:rsid w:val="001D7992"/>
    <w:rsid w:val="001D7A67"/>
    <w:rsid w:val="001D7B6C"/>
    <w:rsid w:val="001D7DA1"/>
    <w:rsid w:val="001E02D5"/>
    <w:rsid w:val="001E04AF"/>
    <w:rsid w:val="001E0976"/>
    <w:rsid w:val="001E0CE4"/>
    <w:rsid w:val="001E0F40"/>
    <w:rsid w:val="001E0F97"/>
    <w:rsid w:val="001E0FF5"/>
    <w:rsid w:val="001E1520"/>
    <w:rsid w:val="001E152F"/>
    <w:rsid w:val="001E1546"/>
    <w:rsid w:val="001E16E3"/>
    <w:rsid w:val="001E17A1"/>
    <w:rsid w:val="001E181B"/>
    <w:rsid w:val="001E185E"/>
    <w:rsid w:val="001E189B"/>
    <w:rsid w:val="001E1C32"/>
    <w:rsid w:val="001E1C5F"/>
    <w:rsid w:val="001E1CD2"/>
    <w:rsid w:val="001E1ED0"/>
    <w:rsid w:val="001E1F36"/>
    <w:rsid w:val="001E207C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AD"/>
    <w:rsid w:val="001E3221"/>
    <w:rsid w:val="001E34FA"/>
    <w:rsid w:val="001E356F"/>
    <w:rsid w:val="001E3A64"/>
    <w:rsid w:val="001E3A83"/>
    <w:rsid w:val="001E3CA4"/>
    <w:rsid w:val="001E3E83"/>
    <w:rsid w:val="001E3F31"/>
    <w:rsid w:val="001E45B6"/>
    <w:rsid w:val="001E45BD"/>
    <w:rsid w:val="001E4733"/>
    <w:rsid w:val="001E479C"/>
    <w:rsid w:val="001E485A"/>
    <w:rsid w:val="001E4992"/>
    <w:rsid w:val="001E4BC7"/>
    <w:rsid w:val="001E4CD7"/>
    <w:rsid w:val="001E4E7E"/>
    <w:rsid w:val="001E4F86"/>
    <w:rsid w:val="001E4F93"/>
    <w:rsid w:val="001E4FB5"/>
    <w:rsid w:val="001E5203"/>
    <w:rsid w:val="001E528E"/>
    <w:rsid w:val="001E5382"/>
    <w:rsid w:val="001E53B2"/>
    <w:rsid w:val="001E56F2"/>
    <w:rsid w:val="001E570A"/>
    <w:rsid w:val="001E5730"/>
    <w:rsid w:val="001E5AB6"/>
    <w:rsid w:val="001E5AC3"/>
    <w:rsid w:val="001E5FEE"/>
    <w:rsid w:val="001E6103"/>
    <w:rsid w:val="001E6377"/>
    <w:rsid w:val="001E6380"/>
    <w:rsid w:val="001E656B"/>
    <w:rsid w:val="001E67CA"/>
    <w:rsid w:val="001E6CDC"/>
    <w:rsid w:val="001E6F38"/>
    <w:rsid w:val="001E6F80"/>
    <w:rsid w:val="001E7058"/>
    <w:rsid w:val="001E7154"/>
    <w:rsid w:val="001E7168"/>
    <w:rsid w:val="001E7278"/>
    <w:rsid w:val="001E74D2"/>
    <w:rsid w:val="001E770C"/>
    <w:rsid w:val="001E7747"/>
    <w:rsid w:val="001E7A88"/>
    <w:rsid w:val="001E7C25"/>
    <w:rsid w:val="001E7D72"/>
    <w:rsid w:val="001E7EF8"/>
    <w:rsid w:val="001F0508"/>
    <w:rsid w:val="001F096A"/>
    <w:rsid w:val="001F0A56"/>
    <w:rsid w:val="001F0B07"/>
    <w:rsid w:val="001F0D11"/>
    <w:rsid w:val="001F0EFA"/>
    <w:rsid w:val="001F101E"/>
    <w:rsid w:val="001F125E"/>
    <w:rsid w:val="001F12CF"/>
    <w:rsid w:val="001F1349"/>
    <w:rsid w:val="001F134A"/>
    <w:rsid w:val="001F13AC"/>
    <w:rsid w:val="001F157E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05C"/>
    <w:rsid w:val="001F21B2"/>
    <w:rsid w:val="001F21C6"/>
    <w:rsid w:val="001F2343"/>
    <w:rsid w:val="001F2468"/>
    <w:rsid w:val="001F248C"/>
    <w:rsid w:val="001F2870"/>
    <w:rsid w:val="001F2953"/>
    <w:rsid w:val="001F2B01"/>
    <w:rsid w:val="001F2C64"/>
    <w:rsid w:val="001F2D35"/>
    <w:rsid w:val="001F2E68"/>
    <w:rsid w:val="001F2E8C"/>
    <w:rsid w:val="001F2ECD"/>
    <w:rsid w:val="001F2F98"/>
    <w:rsid w:val="001F3291"/>
    <w:rsid w:val="001F3559"/>
    <w:rsid w:val="001F3A53"/>
    <w:rsid w:val="001F3B45"/>
    <w:rsid w:val="001F3B85"/>
    <w:rsid w:val="001F3BBD"/>
    <w:rsid w:val="001F3CD1"/>
    <w:rsid w:val="001F3CEB"/>
    <w:rsid w:val="001F3D49"/>
    <w:rsid w:val="001F3D9B"/>
    <w:rsid w:val="001F3F4F"/>
    <w:rsid w:val="001F414A"/>
    <w:rsid w:val="001F41C8"/>
    <w:rsid w:val="001F4788"/>
    <w:rsid w:val="001F48A5"/>
    <w:rsid w:val="001F48CE"/>
    <w:rsid w:val="001F497A"/>
    <w:rsid w:val="001F4AC3"/>
    <w:rsid w:val="001F4DB6"/>
    <w:rsid w:val="001F5060"/>
    <w:rsid w:val="001F50AB"/>
    <w:rsid w:val="001F50F6"/>
    <w:rsid w:val="001F54CC"/>
    <w:rsid w:val="001F568E"/>
    <w:rsid w:val="001F587B"/>
    <w:rsid w:val="001F5B18"/>
    <w:rsid w:val="001F5C19"/>
    <w:rsid w:val="001F5C3D"/>
    <w:rsid w:val="001F5F9E"/>
    <w:rsid w:val="001F6027"/>
    <w:rsid w:val="001F6124"/>
    <w:rsid w:val="001F619A"/>
    <w:rsid w:val="001F624B"/>
    <w:rsid w:val="001F6556"/>
    <w:rsid w:val="001F663E"/>
    <w:rsid w:val="001F680F"/>
    <w:rsid w:val="001F68AD"/>
    <w:rsid w:val="001F69AD"/>
    <w:rsid w:val="001F6A23"/>
    <w:rsid w:val="001F6AB7"/>
    <w:rsid w:val="001F6BDF"/>
    <w:rsid w:val="001F6C49"/>
    <w:rsid w:val="001F6C96"/>
    <w:rsid w:val="001F6DAD"/>
    <w:rsid w:val="001F710E"/>
    <w:rsid w:val="001F729A"/>
    <w:rsid w:val="001F755E"/>
    <w:rsid w:val="001F7627"/>
    <w:rsid w:val="001F7909"/>
    <w:rsid w:val="001F799C"/>
    <w:rsid w:val="001F7BC6"/>
    <w:rsid w:val="001F7CA1"/>
    <w:rsid w:val="001F7EBC"/>
    <w:rsid w:val="001F7FFA"/>
    <w:rsid w:val="002001A5"/>
    <w:rsid w:val="002005CE"/>
    <w:rsid w:val="00200685"/>
    <w:rsid w:val="00200746"/>
    <w:rsid w:val="002007EE"/>
    <w:rsid w:val="00200861"/>
    <w:rsid w:val="002008E9"/>
    <w:rsid w:val="0020094B"/>
    <w:rsid w:val="002009B6"/>
    <w:rsid w:val="00200AAE"/>
    <w:rsid w:val="00200ACA"/>
    <w:rsid w:val="00200B51"/>
    <w:rsid w:val="00200C05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5CC"/>
    <w:rsid w:val="0020162C"/>
    <w:rsid w:val="002016C6"/>
    <w:rsid w:val="00201944"/>
    <w:rsid w:val="002019AC"/>
    <w:rsid w:val="00201AA0"/>
    <w:rsid w:val="00201C81"/>
    <w:rsid w:val="00201CDE"/>
    <w:rsid w:val="00201CF8"/>
    <w:rsid w:val="00201FB1"/>
    <w:rsid w:val="002020D7"/>
    <w:rsid w:val="002020EC"/>
    <w:rsid w:val="00202183"/>
    <w:rsid w:val="002022E2"/>
    <w:rsid w:val="002023A8"/>
    <w:rsid w:val="00202491"/>
    <w:rsid w:val="00202507"/>
    <w:rsid w:val="002027FD"/>
    <w:rsid w:val="00202885"/>
    <w:rsid w:val="00202B12"/>
    <w:rsid w:val="00202B38"/>
    <w:rsid w:val="00202E26"/>
    <w:rsid w:val="00202E28"/>
    <w:rsid w:val="00202E9D"/>
    <w:rsid w:val="00203012"/>
    <w:rsid w:val="00203045"/>
    <w:rsid w:val="002034EA"/>
    <w:rsid w:val="00203A1C"/>
    <w:rsid w:val="00203B9F"/>
    <w:rsid w:val="00203CE9"/>
    <w:rsid w:val="00203D30"/>
    <w:rsid w:val="00203DC9"/>
    <w:rsid w:val="00203E44"/>
    <w:rsid w:val="002041BE"/>
    <w:rsid w:val="00204A9C"/>
    <w:rsid w:val="00204E6B"/>
    <w:rsid w:val="00204E7A"/>
    <w:rsid w:val="00204EA3"/>
    <w:rsid w:val="00204F5D"/>
    <w:rsid w:val="0020518E"/>
    <w:rsid w:val="002052B3"/>
    <w:rsid w:val="00205425"/>
    <w:rsid w:val="002057BD"/>
    <w:rsid w:val="0020590F"/>
    <w:rsid w:val="00205FDF"/>
    <w:rsid w:val="002060E5"/>
    <w:rsid w:val="002061D9"/>
    <w:rsid w:val="00206210"/>
    <w:rsid w:val="00206256"/>
    <w:rsid w:val="0020643A"/>
    <w:rsid w:val="0020684D"/>
    <w:rsid w:val="0020690E"/>
    <w:rsid w:val="002069D4"/>
    <w:rsid w:val="00206B50"/>
    <w:rsid w:val="00206CB0"/>
    <w:rsid w:val="00206DEC"/>
    <w:rsid w:val="00206F4C"/>
    <w:rsid w:val="00207168"/>
    <w:rsid w:val="0020719B"/>
    <w:rsid w:val="00207395"/>
    <w:rsid w:val="00207454"/>
    <w:rsid w:val="0020745F"/>
    <w:rsid w:val="002076C9"/>
    <w:rsid w:val="002078E5"/>
    <w:rsid w:val="002079CA"/>
    <w:rsid w:val="00207C56"/>
    <w:rsid w:val="002105C1"/>
    <w:rsid w:val="002106D7"/>
    <w:rsid w:val="0021072A"/>
    <w:rsid w:val="00210967"/>
    <w:rsid w:val="00210987"/>
    <w:rsid w:val="00210A03"/>
    <w:rsid w:val="00210A44"/>
    <w:rsid w:val="00211165"/>
    <w:rsid w:val="002111C9"/>
    <w:rsid w:val="00211220"/>
    <w:rsid w:val="00211292"/>
    <w:rsid w:val="00211375"/>
    <w:rsid w:val="0021139F"/>
    <w:rsid w:val="002113E9"/>
    <w:rsid w:val="002115C2"/>
    <w:rsid w:val="002115CB"/>
    <w:rsid w:val="002115E0"/>
    <w:rsid w:val="0021161A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2E2F"/>
    <w:rsid w:val="00213026"/>
    <w:rsid w:val="002131C8"/>
    <w:rsid w:val="0021327C"/>
    <w:rsid w:val="0021327E"/>
    <w:rsid w:val="0021345E"/>
    <w:rsid w:val="002134EA"/>
    <w:rsid w:val="002135AD"/>
    <w:rsid w:val="002135F6"/>
    <w:rsid w:val="002139F4"/>
    <w:rsid w:val="00213A1E"/>
    <w:rsid w:val="00213B00"/>
    <w:rsid w:val="00213C1F"/>
    <w:rsid w:val="00213E10"/>
    <w:rsid w:val="00213EB2"/>
    <w:rsid w:val="002140E9"/>
    <w:rsid w:val="00214171"/>
    <w:rsid w:val="00214177"/>
    <w:rsid w:val="002141E8"/>
    <w:rsid w:val="002141F0"/>
    <w:rsid w:val="00214467"/>
    <w:rsid w:val="00214863"/>
    <w:rsid w:val="002148A9"/>
    <w:rsid w:val="00214B88"/>
    <w:rsid w:val="00214C30"/>
    <w:rsid w:val="00214DD8"/>
    <w:rsid w:val="00214FA5"/>
    <w:rsid w:val="00215113"/>
    <w:rsid w:val="00215365"/>
    <w:rsid w:val="002153AF"/>
    <w:rsid w:val="002153E0"/>
    <w:rsid w:val="00215457"/>
    <w:rsid w:val="00215496"/>
    <w:rsid w:val="002157E7"/>
    <w:rsid w:val="002158F7"/>
    <w:rsid w:val="00215947"/>
    <w:rsid w:val="00215A71"/>
    <w:rsid w:val="00215A97"/>
    <w:rsid w:val="00215A9D"/>
    <w:rsid w:val="00215AF7"/>
    <w:rsid w:val="00215CB0"/>
    <w:rsid w:val="00215F74"/>
    <w:rsid w:val="00216313"/>
    <w:rsid w:val="00216395"/>
    <w:rsid w:val="00216960"/>
    <w:rsid w:val="00216ADD"/>
    <w:rsid w:val="00216BB8"/>
    <w:rsid w:val="00216F18"/>
    <w:rsid w:val="00217196"/>
    <w:rsid w:val="002171B7"/>
    <w:rsid w:val="00217227"/>
    <w:rsid w:val="00217302"/>
    <w:rsid w:val="0021730F"/>
    <w:rsid w:val="0021731C"/>
    <w:rsid w:val="00217551"/>
    <w:rsid w:val="002175E4"/>
    <w:rsid w:val="00217890"/>
    <w:rsid w:val="0021790A"/>
    <w:rsid w:val="00217A34"/>
    <w:rsid w:val="00217A8A"/>
    <w:rsid w:val="00217ABA"/>
    <w:rsid w:val="00217AC3"/>
    <w:rsid w:val="00217C0A"/>
    <w:rsid w:val="00217C4E"/>
    <w:rsid w:val="00217E08"/>
    <w:rsid w:val="00217F39"/>
    <w:rsid w:val="0022014A"/>
    <w:rsid w:val="002203BA"/>
    <w:rsid w:val="0022048A"/>
    <w:rsid w:val="0022067C"/>
    <w:rsid w:val="00220853"/>
    <w:rsid w:val="00220AF3"/>
    <w:rsid w:val="00220B5A"/>
    <w:rsid w:val="00220D28"/>
    <w:rsid w:val="00220F09"/>
    <w:rsid w:val="00220F81"/>
    <w:rsid w:val="00220FDE"/>
    <w:rsid w:val="00221079"/>
    <w:rsid w:val="0022127F"/>
    <w:rsid w:val="002213C4"/>
    <w:rsid w:val="00221578"/>
    <w:rsid w:val="0022159F"/>
    <w:rsid w:val="002217E2"/>
    <w:rsid w:val="00221AE2"/>
    <w:rsid w:val="00221C10"/>
    <w:rsid w:val="00221C3F"/>
    <w:rsid w:val="00221C45"/>
    <w:rsid w:val="00221DC3"/>
    <w:rsid w:val="00221EB8"/>
    <w:rsid w:val="00221ECC"/>
    <w:rsid w:val="00221F0A"/>
    <w:rsid w:val="00221F43"/>
    <w:rsid w:val="00221F88"/>
    <w:rsid w:val="002221E4"/>
    <w:rsid w:val="002222FB"/>
    <w:rsid w:val="00222360"/>
    <w:rsid w:val="002223E2"/>
    <w:rsid w:val="00222499"/>
    <w:rsid w:val="00222558"/>
    <w:rsid w:val="00222634"/>
    <w:rsid w:val="0022264A"/>
    <w:rsid w:val="00222793"/>
    <w:rsid w:val="0022283B"/>
    <w:rsid w:val="00222AB6"/>
    <w:rsid w:val="00223006"/>
    <w:rsid w:val="002233AC"/>
    <w:rsid w:val="00223623"/>
    <w:rsid w:val="00223650"/>
    <w:rsid w:val="002237E9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7C0"/>
    <w:rsid w:val="00225AA8"/>
    <w:rsid w:val="00225BA9"/>
    <w:rsid w:val="00225D4D"/>
    <w:rsid w:val="00225D50"/>
    <w:rsid w:val="00225D70"/>
    <w:rsid w:val="00225D96"/>
    <w:rsid w:val="00225EFB"/>
    <w:rsid w:val="0022636A"/>
    <w:rsid w:val="002263EF"/>
    <w:rsid w:val="0022644B"/>
    <w:rsid w:val="00226498"/>
    <w:rsid w:val="002264FF"/>
    <w:rsid w:val="002265D8"/>
    <w:rsid w:val="00226652"/>
    <w:rsid w:val="002266EB"/>
    <w:rsid w:val="002268EA"/>
    <w:rsid w:val="0022693A"/>
    <w:rsid w:val="00226976"/>
    <w:rsid w:val="002269D4"/>
    <w:rsid w:val="00226C7A"/>
    <w:rsid w:val="00226F9A"/>
    <w:rsid w:val="00227207"/>
    <w:rsid w:val="0022736F"/>
    <w:rsid w:val="00227406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112"/>
    <w:rsid w:val="00230246"/>
    <w:rsid w:val="00230384"/>
    <w:rsid w:val="00230506"/>
    <w:rsid w:val="002306A6"/>
    <w:rsid w:val="00230B55"/>
    <w:rsid w:val="00230F97"/>
    <w:rsid w:val="00230FE6"/>
    <w:rsid w:val="0023112B"/>
    <w:rsid w:val="0023122D"/>
    <w:rsid w:val="00231323"/>
    <w:rsid w:val="00231420"/>
    <w:rsid w:val="00231565"/>
    <w:rsid w:val="0023162B"/>
    <w:rsid w:val="0023163F"/>
    <w:rsid w:val="0023171C"/>
    <w:rsid w:val="0023176A"/>
    <w:rsid w:val="00231796"/>
    <w:rsid w:val="002318FC"/>
    <w:rsid w:val="00231A7F"/>
    <w:rsid w:val="00231C4B"/>
    <w:rsid w:val="00231CF5"/>
    <w:rsid w:val="00231EE0"/>
    <w:rsid w:val="0023200A"/>
    <w:rsid w:val="00232012"/>
    <w:rsid w:val="002321A2"/>
    <w:rsid w:val="002321AA"/>
    <w:rsid w:val="00232495"/>
    <w:rsid w:val="002325EE"/>
    <w:rsid w:val="0023266F"/>
    <w:rsid w:val="002327EF"/>
    <w:rsid w:val="00232A65"/>
    <w:rsid w:val="00232B4C"/>
    <w:rsid w:val="00232CA8"/>
    <w:rsid w:val="00232F4A"/>
    <w:rsid w:val="00233062"/>
    <w:rsid w:val="00233306"/>
    <w:rsid w:val="0023357C"/>
    <w:rsid w:val="002335BC"/>
    <w:rsid w:val="002338AE"/>
    <w:rsid w:val="00233D83"/>
    <w:rsid w:val="00233F08"/>
    <w:rsid w:val="00233F79"/>
    <w:rsid w:val="00234014"/>
    <w:rsid w:val="00234033"/>
    <w:rsid w:val="0023412E"/>
    <w:rsid w:val="00234177"/>
    <w:rsid w:val="002347E5"/>
    <w:rsid w:val="00234B12"/>
    <w:rsid w:val="00234C61"/>
    <w:rsid w:val="002350DA"/>
    <w:rsid w:val="0023559E"/>
    <w:rsid w:val="00235989"/>
    <w:rsid w:val="002359D4"/>
    <w:rsid w:val="002359E3"/>
    <w:rsid w:val="00235F09"/>
    <w:rsid w:val="00236096"/>
    <w:rsid w:val="0023632E"/>
    <w:rsid w:val="002363BD"/>
    <w:rsid w:val="002367F7"/>
    <w:rsid w:val="0023687A"/>
    <w:rsid w:val="00236EFF"/>
    <w:rsid w:val="00236F74"/>
    <w:rsid w:val="00236F9C"/>
    <w:rsid w:val="00237122"/>
    <w:rsid w:val="00237317"/>
    <w:rsid w:val="002374A7"/>
    <w:rsid w:val="002374EF"/>
    <w:rsid w:val="00237580"/>
    <w:rsid w:val="00237A65"/>
    <w:rsid w:val="00237DA6"/>
    <w:rsid w:val="00237EF0"/>
    <w:rsid w:val="0024005E"/>
    <w:rsid w:val="002402EF"/>
    <w:rsid w:val="002403EE"/>
    <w:rsid w:val="0024055E"/>
    <w:rsid w:val="00240B99"/>
    <w:rsid w:val="00240E48"/>
    <w:rsid w:val="00240E83"/>
    <w:rsid w:val="00240FB9"/>
    <w:rsid w:val="00241164"/>
    <w:rsid w:val="00241254"/>
    <w:rsid w:val="0024154A"/>
    <w:rsid w:val="0024162C"/>
    <w:rsid w:val="00241680"/>
    <w:rsid w:val="00241923"/>
    <w:rsid w:val="00241C5A"/>
    <w:rsid w:val="00241C9F"/>
    <w:rsid w:val="00241DDA"/>
    <w:rsid w:val="00241DDE"/>
    <w:rsid w:val="00241F55"/>
    <w:rsid w:val="00241F6E"/>
    <w:rsid w:val="00241FD4"/>
    <w:rsid w:val="002420AA"/>
    <w:rsid w:val="002421FD"/>
    <w:rsid w:val="00242375"/>
    <w:rsid w:val="002423E1"/>
    <w:rsid w:val="002424EE"/>
    <w:rsid w:val="002425E4"/>
    <w:rsid w:val="002426E5"/>
    <w:rsid w:val="00242804"/>
    <w:rsid w:val="00242AF0"/>
    <w:rsid w:val="00242AF7"/>
    <w:rsid w:val="00242C9C"/>
    <w:rsid w:val="002431B1"/>
    <w:rsid w:val="00243234"/>
    <w:rsid w:val="00243466"/>
    <w:rsid w:val="0024351C"/>
    <w:rsid w:val="002435F9"/>
    <w:rsid w:val="00243648"/>
    <w:rsid w:val="0024392E"/>
    <w:rsid w:val="0024399A"/>
    <w:rsid w:val="00243C61"/>
    <w:rsid w:val="00243D71"/>
    <w:rsid w:val="00243DB8"/>
    <w:rsid w:val="002442ED"/>
    <w:rsid w:val="002443B7"/>
    <w:rsid w:val="00244490"/>
    <w:rsid w:val="002447E4"/>
    <w:rsid w:val="002448B2"/>
    <w:rsid w:val="00244B90"/>
    <w:rsid w:val="00245271"/>
    <w:rsid w:val="00245333"/>
    <w:rsid w:val="00245379"/>
    <w:rsid w:val="00245472"/>
    <w:rsid w:val="00245AA3"/>
    <w:rsid w:val="00245DED"/>
    <w:rsid w:val="002465FC"/>
    <w:rsid w:val="0024684A"/>
    <w:rsid w:val="002469A7"/>
    <w:rsid w:val="00246C27"/>
    <w:rsid w:val="00246C64"/>
    <w:rsid w:val="00246CE7"/>
    <w:rsid w:val="00246D3A"/>
    <w:rsid w:val="00246D96"/>
    <w:rsid w:val="00246EB1"/>
    <w:rsid w:val="0024704D"/>
    <w:rsid w:val="002470E8"/>
    <w:rsid w:val="0024767A"/>
    <w:rsid w:val="00247A0C"/>
    <w:rsid w:val="00247D36"/>
    <w:rsid w:val="00247E7D"/>
    <w:rsid w:val="00247EE4"/>
    <w:rsid w:val="0025022B"/>
    <w:rsid w:val="00250290"/>
    <w:rsid w:val="0025029C"/>
    <w:rsid w:val="0025034C"/>
    <w:rsid w:val="00250423"/>
    <w:rsid w:val="002504F9"/>
    <w:rsid w:val="0025091D"/>
    <w:rsid w:val="00250A07"/>
    <w:rsid w:val="00250A7F"/>
    <w:rsid w:val="00250B66"/>
    <w:rsid w:val="00250C40"/>
    <w:rsid w:val="0025105F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6FD"/>
    <w:rsid w:val="00252A29"/>
    <w:rsid w:val="00252A5D"/>
    <w:rsid w:val="00252AFE"/>
    <w:rsid w:val="00252D05"/>
    <w:rsid w:val="00253264"/>
    <w:rsid w:val="0025326E"/>
    <w:rsid w:val="0025367D"/>
    <w:rsid w:val="0025386D"/>
    <w:rsid w:val="00253895"/>
    <w:rsid w:val="002538E4"/>
    <w:rsid w:val="0025390D"/>
    <w:rsid w:val="002539C6"/>
    <w:rsid w:val="002539DF"/>
    <w:rsid w:val="00253ECD"/>
    <w:rsid w:val="00253EF8"/>
    <w:rsid w:val="00253F3A"/>
    <w:rsid w:val="0025422D"/>
    <w:rsid w:val="002543A0"/>
    <w:rsid w:val="00254490"/>
    <w:rsid w:val="002544AB"/>
    <w:rsid w:val="00254AB4"/>
    <w:rsid w:val="00254BD0"/>
    <w:rsid w:val="00254D6B"/>
    <w:rsid w:val="00254D9B"/>
    <w:rsid w:val="00254E70"/>
    <w:rsid w:val="00254FD9"/>
    <w:rsid w:val="00255041"/>
    <w:rsid w:val="00255332"/>
    <w:rsid w:val="00255642"/>
    <w:rsid w:val="00255666"/>
    <w:rsid w:val="00255BA3"/>
    <w:rsid w:val="00255C1A"/>
    <w:rsid w:val="00255C3F"/>
    <w:rsid w:val="00255CEE"/>
    <w:rsid w:val="00255EA1"/>
    <w:rsid w:val="00255EA4"/>
    <w:rsid w:val="00255F8C"/>
    <w:rsid w:val="00255FAD"/>
    <w:rsid w:val="00256033"/>
    <w:rsid w:val="0025646A"/>
    <w:rsid w:val="0025659F"/>
    <w:rsid w:val="00256729"/>
    <w:rsid w:val="0025694E"/>
    <w:rsid w:val="00256BFC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ACF"/>
    <w:rsid w:val="00257B25"/>
    <w:rsid w:val="00257B65"/>
    <w:rsid w:val="00257BAB"/>
    <w:rsid w:val="00257C78"/>
    <w:rsid w:val="00257EEF"/>
    <w:rsid w:val="00260034"/>
    <w:rsid w:val="0026009D"/>
    <w:rsid w:val="002600EF"/>
    <w:rsid w:val="002601F7"/>
    <w:rsid w:val="002603B1"/>
    <w:rsid w:val="0026063D"/>
    <w:rsid w:val="0026085C"/>
    <w:rsid w:val="002608C3"/>
    <w:rsid w:val="00260911"/>
    <w:rsid w:val="0026092F"/>
    <w:rsid w:val="0026098C"/>
    <w:rsid w:val="00260C89"/>
    <w:rsid w:val="00260CA0"/>
    <w:rsid w:val="00260F18"/>
    <w:rsid w:val="00261074"/>
    <w:rsid w:val="00261143"/>
    <w:rsid w:val="002612FF"/>
    <w:rsid w:val="00261318"/>
    <w:rsid w:val="0026188E"/>
    <w:rsid w:val="00261DAB"/>
    <w:rsid w:val="00261E9B"/>
    <w:rsid w:val="00261FE6"/>
    <w:rsid w:val="002620C2"/>
    <w:rsid w:val="002620C9"/>
    <w:rsid w:val="0026228D"/>
    <w:rsid w:val="00262497"/>
    <w:rsid w:val="002624E7"/>
    <w:rsid w:val="0026256A"/>
    <w:rsid w:val="002626C0"/>
    <w:rsid w:val="002627E8"/>
    <w:rsid w:val="00262A94"/>
    <w:rsid w:val="00262ADE"/>
    <w:rsid w:val="00262AFD"/>
    <w:rsid w:val="00262B31"/>
    <w:rsid w:val="00262F05"/>
    <w:rsid w:val="00263041"/>
    <w:rsid w:val="002631F0"/>
    <w:rsid w:val="00263417"/>
    <w:rsid w:val="00263795"/>
    <w:rsid w:val="00263C01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CE1"/>
    <w:rsid w:val="00264D2E"/>
    <w:rsid w:val="0026521A"/>
    <w:rsid w:val="002652F6"/>
    <w:rsid w:val="0026536A"/>
    <w:rsid w:val="00265461"/>
    <w:rsid w:val="002654B1"/>
    <w:rsid w:val="002655BF"/>
    <w:rsid w:val="00265655"/>
    <w:rsid w:val="002657D7"/>
    <w:rsid w:val="002657FA"/>
    <w:rsid w:val="00265EE3"/>
    <w:rsid w:val="00265F36"/>
    <w:rsid w:val="00265F65"/>
    <w:rsid w:val="0026602F"/>
    <w:rsid w:val="002662D6"/>
    <w:rsid w:val="0026651B"/>
    <w:rsid w:val="00266557"/>
    <w:rsid w:val="002665F4"/>
    <w:rsid w:val="00266610"/>
    <w:rsid w:val="00266777"/>
    <w:rsid w:val="0026680E"/>
    <w:rsid w:val="00266A03"/>
    <w:rsid w:val="00266C32"/>
    <w:rsid w:val="00266CF3"/>
    <w:rsid w:val="00266DC1"/>
    <w:rsid w:val="00266E75"/>
    <w:rsid w:val="0026786B"/>
    <w:rsid w:val="00267877"/>
    <w:rsid w:val="00267A30"/>
    <w:rsid w:val="00267A61"/>
    <w:rsid w:val="00267B76"/>
    <w:rsid w:val="00267C84"/>
    <w:rsid w:val="002700DB"/>
    <w:rsid w:val="002701B3"/>
    <w:rsid w:val="002702B4"/>
    <w:rsid w:val="00270319"/>
    <w:rsid w:val="00270429"/>
    <w:rsid w:val="00270A1F"/>
    <w:rsid w:val="00270C49"/>
    <w:rsid w:val="00270E9F"/>
    <w:rsid w:val="00270F60"/>
    <w:rsid w:val="00270FF4"/>
    <w:rsid w:val="0027107E"/>
    <w:rsid w:val="002710F0"/>
    <w:rsid w:val="00271216"/>
    <w:rsid w:val="0027125B"/>
    <w:rsid w:val="00271B65"/>
    <w:rsid w:val="00272031"/>
    <w:rsid w:val="0027215C"/>
    <w:rsid w:val="00272342"/>
    <w:rsid w:val="0027242F"/>
    <w:rsid w:val="0027256C"/>
    <w:rsid w:val="002728C3"/>
    <w:rsid w:val="00272B7E"/>
    <w:rsid w:val="00272C03"/>
    <w:rsid w:val="00272D23"/>
    <w:rsid w:val="00272FC2"/>
    <w:rsid w:val="0027325D"/>
    <w:rsid w:val="002733B5"/>
    <w:rsid w:val="002734AC"/>
    <w:rsid w:val="0027358C"/>
    <w:rsid w:val="00273638"/>
    <w:rsid w:val="0027366A"/>
    <w:rsid w:val="0027370B"/>
    <w:rsid w:val="00273833"/>
    <w:rsid w:val="0027389A"/>
    <w:rsid w:val="00273A10"/>
    <w:rsid w:val="00273C7F"/>
    <w:rsid w:val="00273EE4"/>
    <w:rsid w:val="00274203"/>
    <w:rsid w:val="00274364"/>
    <w:rsid w:val="00274496"/>
    <w:rsid w:val="0027486D"/>
    <w:rsid w:val="00274B49"/>
    <w:rsid w:val="002753F0"/>
    <w:rsid w:val="002759A8"/>
    <w:rsid w:val="00275AD1"/>
    <w:rsid w:val="00275B69"/>
    <w:rsid w:val="00275D10"/>
    <w:rsid w:val="00275E19"/>
    <w:rsid w:val="00275EA3"/>
    <w:rsid w:val="00275EA6"/>
    <w:rsid w:val="00275EE8"/>
    <w:rsid w:val="00275F51"/>
    <w:rsid w:val="0027604B"/>
    <w:rsid w:val="0027615D"/>
    <w:rsid w:val="00276171"/>
    <w:rsid w:val="00276423"/>
    <w:rsid w:val="00276BE2"/>
    <w:rsid w:val="00276DF1"/>
    <w:rsid w:val="00276F0F"/>
    <w:rsid w:val="0027703D"/>
    <w:rsid w:val="002771E8"/>
    <w:rsid w:val="0027724F"/>
    <w:rsid w:val="002773C2"/>
    <w:rsid w:val="0027745D"/>
    <w:rsid w:val="002775DC"/>
    <w:rsid w:val="00280176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ED6"/>
    <w:rsid w:val="00280FFC"/>
    <w:rsid w:val="002811B8"/>
    <w:rsid w:val="0028132A"/>
    <w:rsid w:val="00281381"/>
    <w:rsid w:val="002817BB"/>
    <w:rsid w:val="00281CF9"/>
    <w:rsid w:val="0028212B"/>
    <w:rsid w:val="002822FC"/>
    <w:rsid w:val="00282587"/>
    <w:rsid w:val="00282600"/>
    <w:rsid w:val="002826FE"/>
    <w:rsid w:val="00282A52"/>
    <w:rsid w:val="00282A9D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85B"/>
    <w:rsid w:val="00284E05"/>
    <w:rsid w:val="00284E2D"/>
    <w:rsid w:val="00284FE0"/>
    <w:rsid w:val="0028509B"/>
    <w:rsid w:val="00285113"/>
    <w:rsid w:val="002853AE"/>
    <w:rsid w:val="00285418"/>
    <w:rsid w:val="00285442"/>
    <w:rsid w:val="0028559F"/>
    <w:rsid w:val="0028575C"/>
    <w:rsid w:val="002858DA"/>
    <w:rsid w:val="00285AF5"/>
    <w:rsid w:val="002860B8"/>
    <w:rsid w:val="002865F4"/>
    <w:rsid w:val="00286617"/>
    <w:rsid w:val="00286671"/>
    <w:rsid w:val="0028684D"/>
    <w:rsid w:val="00286871"/>
    <w:rsid w:val="00286BB0"/>
    <w:rsid w:val="00286DD8"/>
    <w:rsid w:val="0028703C"/>
    <w:rsid w:val="00287187"/>
    <w:rsid w:val="00287416"/>
    <w:rsid w:val="0028799B"/>
    <w:rsid w:val="00287AAC"/>
    <w:rsid w:val="00287BD2"/>
    <w:rsid w:val="00287CAC"/>
    <w:rsid w:val="00287D45"/>
    <w:rsid w:val="00287EC6"/>
    <w:rsid w:val="00287FD5"/>
    <w:rsid w:val="002900A6"/>
    <w:rsid w:val="002900E7"/>
    <w:rsid w:val="00290228"/>
    <w:rsid w:val="002904B9"/>
    <w:rsid w:val="002907CC"/>
    <w:rsid w:val="00290EAB"/>
    <w:rsid w:val="00291624"/>
    <w:rsid w:val="002916CD"/>
    <w:rsid w:val="002917D4"/>
    <w:rsid w:val="002917DD"/>
    <w:rsid w:val="002918CD"/>
    <w:rsid w:val="00291971"/>
    <w:rsid w:val="0029199E"/>
    <w:rsid w:val="00291A03"/>
    <w:rsid w:val="00291B7F"/>
    <w:rsid w:val="00291D1B"/>
    <w:rsid w:val="00291D68"/>
    <w:rsid w:val="00291FC2"/>
    <w:rsid w:val="0029204D"/>
    <w:rsid w:val="0029225D"/>
    <w:rsid w:val="002922A3"/>
    <w:rsid w:val="002922B7"/>
    <w:rsid w:val="00292302"/>
    <w:rsid w:val="002925F7"/>
    <w:rsid w:val="00292AD5"/>
    <w:rsid w:val="00292CC2"/>
    <w:rsid w:val="00292E76"/>
    <w:rsid w:val="00293041"/>
    <w:rsid w:val="002930C9"/>
    <w:rsid w:val="0029323D"/>
    <w:rsid w:val="002932B6"/>
    <w:rsid w:val="00293609"/>
    <w:rsid w:val="00293648"/>
    <w:rsid w:val="00293662"/>
    <w:rsid w:val="002936B1"/>
    <w:rsid w:val="00293743"/>
    <w:rsid w:val="002938E2"/>
    <w:rsid w:val="00293A6E"/>
    <w:rsid w:val="00293A85"/>
    <w:rsid w:val="00293BE2"/>
    <w:rsid w:val="00293C47"/>
    <w:rsid w:val="00293C8C"/>
    <w:rsid w:val="00293CB1"/>
    <w:rsid w:val="00293D22"/>
    <w:rsid w:val="00293D88"/>
    <w:rsid w:val="00293F37"/>
    <w:rsid w:val="002942CE"/>
    <w:rsid w:val="00294672"/>
    <w:rsid w:val="002946E5"/>
    <w:rsid w:val="0029489D"/>
    <w:rsid w:val="00294959"/>
    <w:rsid w:val="00294A27"/>
    <w:rsid w:val="00294BBB"/>
    <w:rsid w:val="00294C17"/>
    <w:rsid w:val="00294C21"/>
    <w:rsid w:val="00294C8E"/>
    <w:rsid w:val="00294D99"/>
    <w:rsid w:val="00294F97"/>
    <w:rsid w:val="002952EA"/>
    <w:rsid w:val="0029537C"/>
    <w:rsid w:val="002953C7"/>
    <w:rsid w:val="0029563C"/>
    <w:rsid w:val="0029569B"/>
    <w:rsid w:val="002956D5"/>
    <w:rsid w:val="002958AD"/>
    <w:rsid w:val="00295919"/>
    <w:rsid w:val="002959FB"/>
    <w:rsid w:val="00295F4E"/>
    <w:rsid w:val="00295FF9"/>
    <w:rsid w:val="00296054"/>
    <w:rsid w:val="002962D9"/>
    <w:rsid w:val="002962FA"/>
    <w:rsid w:val="0029640F"/>
    <w:rsid w:val="0029672F"/>
    <w:rsid w:val="002968DE"/>
    <w:rsid w:val="00296A92"/>
    <w:rsid w:val="00296BD8"/>
    <w:rsid w:val="00296FD6"/>
    <w:rsid w:val="002975B1"/>
    <w:rsid w:val="00297667"/>
    <w:rsid w:val="0029768C"/>
    <w:rsid w:val="002977C9"/>
    <w:rsid w:val="002977F9"/>
    <w:rsid w:val="0029793E"/>
    <w:rsid w:val="00297AB3"/>
    <w:rsid w:val="00297BE8"/>
    <w:rsid w:val="00297D7A"/>
    <w:rsid w:val="00297E6F"/>
    <w:rsid w:val="00297F72"/>
    <w:rsid w:val="002A000B"/>
    <w:rsid w:val="002A0047"/>
    <w:rsid w:val="002A03F0"/>
    <w:rsid w:val="002A09C2"/>
    <w:rsid w:val="002A0D5F"/>
    <w:rsid w:val="002A0E00"/>
    <w:rsid w:val="002A0E56"/>
    <w:rsid w:val="002A11D2"/>
    <w:rsid w:val="002A11D5"/>
    <w:rsid w:val="002A1252"/>
    <w:rsid w:val="002A13A6"/>
    <w:rsid w:val="002A13CA"/>
    <w:rsid w:val="002A152C"/>
    <w:rsid w:val="002A16A8"/>
    <w:rsid w:val="002A16E9"/>
    <w:rsid w:val="002A17C4"/>
    <w:rsid w:val="002A18E9"/>
    <w:rsid w:val="002A1922"/>
    <w:rsid w:val="002A1988"/>
    <w:rsid w:val="002A1A79"/>
    <w:rsid w:val="002A1B70"/>
    <w:rsid w:val="002A1B9C"/>
    <w:rsid w:val="002A1F87"/>
    <w:rsid w:val="002A2066"/>
    <w:rsid w:val="002A23D7"/>
    <w:rsid w:val="002A2683"/>
    <w:rsid w:val="002A27D5"/>
    <w:rsid w:val="002A28E1"/>
    <w:rsid w:val="002A2D02"/>
    <w:rsid w:val="002A2D24"/>
    <w:rsid w:val="002A2DBB"/>
    <w:rsid w:val="002A2F75"/>
    <w:rsid w:val="002A348E"/>
    <w:rsid w:val="002A356D"/>
    <w:rsid w:val="002A370B"/>
    <w:rsid w:val="002A37CB"/>
    <w:rsid w:val="002A384E"/>
    <w:rsid w:val="002A385E"/>
    <w:rsid w:val="002A3DA2"/>
    <w:rsid w:val="002A3DB9"/>
    <w:rsid w:val="002A3DD1"/>
    <w:rsid w:val="002A3EEF"/>
    <w:rsid w:val="002A443C"/>
    <w:rsid w:val="002A4469"/>
    <w:rsid w:val="002A447F"/>
    <w:rsid w:val="002A450D"/>
    <w:rsid w:val="002A457D"/>
    <w:rsid w:val="002A4659"/>
    <w:rsid w:val="002A495F"/>
    <w:rsid w:val="002A4A05"/>
    <w:rsid w:val="002A4B3E"/>
    <w:rsid w:val="002A4C02"/>
    <w:rsid w:val="002A4D5E"/>
    <w:rsid w:val="002A5635"/>
    <w:rsid w:val="002A5647"/>
    <w:rsid w:val="002A58ED"/>
    <w:rsid w:val="002A6176"/>
    <w:rsid w:val="002A6302"/>
    <w:rsid w:val="002A633E"/>
    <w:rsid w:val="002A6368"/>
    <w:rsid w:val="002A644B"/>
    <w:rsid w:val="002A652A"/>
    <w:rsid w:val="002A6783"/>
    <w:rsid w:val="002A689B"/>
    <w:rsid w:val="002A6908"/>
    <w:rsid w:val="002A6930"/>
    <w:rsid w:val="002A6B9A"/>
    <w:rsid w:val="002A6C0B"/>
    <w:rsid w:val="002A6DA2"/>
    <w:rsid w:val="002A7603"/>
    <w:rsid w:val="002A78B6"/>
    <w:rsid w:val="002A7A23"/>
    <w:rsid w:val="002A7BA5"/>
    <w:rsid w:val="002A7D0F"/>
    <w:rsid w:val="002A7D8F"/>
    <w:rsid w:val="002A7E36"/>
    <w:rsid w:val="002A7E5D"/>
    <w:rsid w:val="002A7FE4"/>
    <w:rsid w:val="002B0098"/>
    <w:rsid w:val="002B03A4"/>
    <w:rsid w:val="002B0878"/>
    <w:rsid w:val="002B0B76"/>
    <w:rsid w:val="002B0C4D"/>
    <w:rsid w:val="002B0C74"/>
    <w:rsid w:val="002B0F23"/>
    <w:rsid w:val="002B1773"/>
    <w:rsid w:val="002B193A"/>
    <w:rsid w:val="002B1A0E"/>
    <w:rsid w:val="002B1A76"/>
    <w:rsid w:val="002B1AAD"/>
    <w:rsid w:val="002B1C30"/>
    <w:rsid w:val="002B1D72"/>
    <w:rsid w:val="002B1D78"/>
    <w:rsid w:val="002B2141"/>
    <w:rsid w:val="002B2354"/>
    <w:rsid w:val="002B238F"/>
    <w:rsid w:val="002B243E"/>
    <w:rsid w:val="002B245C"/>
    <w:rsid w:val="002B270C"/>
    <w:rsid w:val="002B27D3"/>
    <w:rsid w:val="002B297B"/>
    <w:rsid w:val="002B2E0A"/>
    <w:rsid w:val="002B2F17"/>
    <w:rsid w:val="002B3096"/>
    <w:rsid w:val="002B351C"/>
    <w:rsid w:val="002B35E0"/>
    <w:rsid w:val="002B361E"/>
    <w:rsid w:val="002B3735"/>
    <w:rsid w:val="002B3B74"/>
    <w:rsid w:val="002B3CF6"/>
    <w:rsid w:val="002B3D19"/>
    <w:rsid w:val="002B3EC7"/>
    <w:rsid w:val="002B3EFF"/>
    <w:rsid w:val="002B3FF8"/>
    <w:rsid w:val="002B4006"/>
    <w:rsid w:val="002B4075"/>
    <w:rsid w:val="002B41AE"/>
    <w:rsid w:val="002B42FB"/>
    <w:rsid w:val="002B48B0"/>
    <w:rsid w:val="002B49B1"/>
    <w:rsid w:val="002B49E6"/>
    <w:rsid w:val="002B4F5D"/>
    <w:rsid w:val="002B5240"/>
    <w:rsid w:val="002B54D5"/>
    <w:rsid w:val="002B55C6"/>
    <w:rsid w:val="002B5715"/>
    <w:rsid w:val="002B57A1"/>
    <w:rsid w:val="002B58B3"/>
    <w:rsid w:val="002B5B13"/>
    <w:rsid w:val="002B5B7D"/>
    <w:rsid w:val="002B5B9A"/>
    <w:rsid w:val="002B5BD7"/>
    <w:rsid w:val="002B5DA6"/>
    <w:rsid w:val="002B5DD8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0A4"/>
    <w:rsid w:val="002B71F8"/>
    <w:rsid w:val="002B7257"/>
    <w:rsid w:val="002B73AD"/>
    <w:rsid w:val="002B73CC"/>
    <w:rsid w:val="002B749D"/>
    <w:rsid w:val="002B74FB"/>
    <w:rsid w:val="002B750B"/>
    <w:rsid w:val="002B75DA"/>
    <w:rsid w:val="002B7981"/>
    <w:rsid w:val="002B7C5A"/>
    <w:rsid w:val="002B7CB0"/>
    <w:rsid w:val="002B7F8A"/>
    <w:rsid w:val="002C00E3"/>
    <w:rsid w:val="002C03D9"/>
    <w:rsid w:val="002C0607"/>
    <w:rsid w:val="002C08A2"/>
    <w:rsid w:val="002C09A4"/>
    <w:rsid w:val="002C0A39"/>
    <w:rsid w:val="002C0B6E"/>
    <w:rsid w:val="002C0DD0"/>
    <w:rsid w:val="002C0E72"/>
    <w:rsid w:val="002C0E74"/>
    <w:rsid w:val="002C0EA1"/>
    <w:rsid w:val="002C0EED"/>
    <w:rsid w:val="002C0F5E"/>
    <w:rsid w:val="002C155B"/>
    <w:rsid w:val="002C165A"/>
    <w:rsid w:val="002C17F3"/>
    <w:rsid w:val="002C1DC5"/>
    <w:rsid w:val="002C1E10"/>
    <w:rsid w:val="002C204D"/>
    <w:rsid w:val="002C207E"/>
    <w:rsid w:val="002C2128"/>
    <w:rsid w:val="002C228B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2F42"/>
    <w:rsid w:val="002C31F8"/>
    <w:rsid w:val="002C335E"/>
    <w:rsid w:val="002C36F6"/>
    <w:rsid w:val="002C3728"/>
    <w:rsid w:val="002C3C07"/>
    <w:rsid w:val="002C3EB0"/>
    <w:rsid w:val="002C405C"/>
    <w:rsid w:val="002C41B0"/>
    <w:rsid w:val="002C4417"/>
    <w:rsid w:val="002C461D"/>
    <w:rsid w:val="002C4AF6"/>
    <w:rsid w:val="002C519B"/>
    <w:rsid w:val="002C521E"/>
    <w:rsid w:val="002C52C5"/>
    <w:rsid w:val="002C52E0"/>
    <w:rsid w:val="002C5778"/>
    <w:rsid w:val="002C57C6"/>
    <w:rsid w:val="002C583E"/>
    <w:rsid w:val="002C5EE5"/>
    <w:rsid w:val="002C5F67"/>
    <w:rsid w:val="002C60A7"/>
    <w:rsid w:val="002C6125"/>
    <w:rsid w:val="002C660F"/>
    <w:rsid w:val="002C6713"/>
    <w:rsid w:val="002C67A0"/>
    <w:rsid w:val="002C7217"/>
    <w:rsid w:val="002C7277"/>
    <w:rsid w:val="002C752B"/>
    <w:rsid w:val="002C7739"/>
    <w:rsid w:val="002C77BE"/>
    <w:rsid w:val="002C7A01"/>
    <w:rsid w:val="002C7A1B"/>
    <w:rsid w:val="002C7B66"/>
    <w:rsid w:val="002C7FB8"/>
    <w:rsid w:val="002D0113"/>
    <w:rsid w:val="002D0385"/>
    <w:rsid w:val="002D03C5"/>
    <w:rsid w:val="002D03EF"/>
    <w:rsid w:val="002D04E1"/>
    <w:rsid w:val="002D051D"/>
    <w:rsid w:val="002D0541"/>
    <w:rsid w:val="002D05C0"/>
    <w:rsid w:val="002D07E9"/>
    <w:rsid w:val="002D0826"/>
    <w:rsid w:val="002D0958"/>
    <w:rsid w:val="002D0BAE"/>
    <w:rsid w:val="002D0DF7"/>
    <w:rsid w:val="002D0E8D"/>
    <w:rsid w:val="002D0EC0"/>
    <w:rsid w:val="002D1083"/>
    <w:rsid w:val="002D10B0"/>
    <w:rsid w:val="002D1247"/>
    <w:rsid w:val="002D1248"/>
    <w:rsid w:val="002D16AB"/>
    <w:rsid w:val="002D16AE"/>
    <w:rsid w:val="002D170C"/>
    <w:rsid w:val="002D18B5"/>
    <w:rsid w:val="002D18BF"/>
    <w:rsid w:val="002D19F2"/>
    <w:rsid w:val="002D1C3F"/>
    <w:rsid w:val="002D21F1"/>
    <w:rsid w:val="002D25FB"/>
    <w:rsid w:val="002D262D"/>
    <w:rsid w:val="002D27BD"/>
    <w:rsid w:val="002D2979"/>
    <w:rsid w:val="002D29C0"/>
    <w:rsid w:val="002D2A01"/>
    <w:rsid w:val="002D3049"/>
    <w:rsid w:val="002D304C"/>
    <w:rsid w:val="002D3165"/>
    <w:rsid w:val="002D31D5"/>
    <w:rsid w:val="002D369B"/>
    <w:rsid w:val="002D3ADF"/>
    <w:rsid w:val="002D3C1E"/>
    <w:rsid w:val="002D3C70"/>
    <w:rsid w:val="002D3CE3"/>
    <w:rsid w:val="002D3E6A"/>
    <w:rsid w:val="002D3FBF"/>
    <w:rsid w:val="002D456F"/>
    <w:rsid w:val="002D45A1"/>
    <w:rsid w:val="002D4818"/>
    <w:rsid w:val="002D4A98"/>
    <w:rsid w:val="002D4F70"/>
    <w:rsid w:val="002D5094"/>
    <w:rsid w:val="002D50A4"/>
    <w:rsid w:val="002D51D9"/>
    <w:rsid w:val="002D53F4"/>
    <w:rsid w:val="002D54CF"/>
    <w:rsid w:val="002D55E7"/>
    <w:rsid w:val="002D55F2"/>
    <w:rsid w:val="002D5678"/>
    <w:rsid w:val="002D567B"/>
    <w:rsid w:val="002D56BF"/>
    <w:rsid w:val="002D5BE0"/>
    <w:rsid w:val="002D5C46"/>
    <w:rsid w:val="002D5D53"/>
    <w:rsid w:val="002D5F26"/>
    <w:rsid w:val="002D5F3F"/>
    <w:rsid w:val="002D60DD"/>
    <w:rsid w:val="002D60EF"/>
    <w:rsid w:val="002D65D8"/>
    <w:rsid w:val="002D6693"/>
    <w:rsid w:val="002D67C0"/>
    <w:rsid w:val="002D68C2"/>
    <w:rsid w:val="002D68ED"/>
    <w:rsid w:val="002D6A34"/>
    <w:rsid w:val="002D6B7D"/>
    <w:rsid w:val="002D6C51"/>
    <w:rsid w:val="002D6D42"/>
    <w:rsid w:val="002D734C"/>
    <w:rsid w:val="002D7384"/>
    <w:rsid w:val="002D74C4"/>
    <w:rsid w:val="002D7595"/>
    <w:rsid w:val="002D7A15"/>
    <w:rsid w:val="002D7E0D"/>
    <w:rsid w:val="002D7FA1"/>
    <w:rsid w:val="002E00A6"/>
    <w:rsid w:val="002E0128"/>
    <w:rsid w:val="002E02A1"/>
    <w:rsid w:val="002E031E"/>
    <w:rsid w:val="002E07B3"/>
    <w:rsid w:val="002E07C7"/>
    <w:rsid w:val="002E07D2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08C"/>
    <w:rsid w:val="002E21A5"/>
    <w:rsid w:val="002E22BF"/>
    <w:rsid w:val="002E2391"/>
    <w:rsid w:val="002E2783"/>
    <w:rsid w:val="002E29E9"/>
    <w:rsid w:val="002E2AD3"/>
    <w:rsid w:val="002E2B73"/>
    <w:rsid w:val="002E2B8D"/>
    <w:rsid w:val="002E2B9C"/>
    <w:rsid w:val="002E2C49"/>
    <w:rsid w:val="002E30DD"/>
    <w:rsid w:val="002E3213"/>
    <w:rsid w:val="002E32BA"/>
    <w:rsid w:val="002E3461"/>
    <w:rsid w:val="002E35F4"/>
    <w:rsid w:val="002E36E9"/>
    <w:rsid w:val="002E3A8F"/>
    <w:rsid w:val="002E3B65"/>
    <w:rsid w:val="002E3B80"/>
    <w:rsid w:val="002E3BA7"/>
    <w:rsid w:val="002E3C5F"/>
    <w:rsid w:val="002E3F00"/>
    <w:rsid w:val="002E3F7D"/>
    <w:rsid w:val="002E3F9A"/>
    <w:rsid w:val="002E3FC1"/>
    <w:rsid w:val="002E4442"/>
    <w:rsid w:val="002E49C6"/>
    <w:rsid w:val="002E4A9D"/>
    <w:rsid w:val="002E4BB3"/>
    <w:rsid w:val="002E4C88"/>
    <w:rsid w:val="002E4D02"/>
    <w:rsid w:val="002E4E1E"/>
    <w:rsid w:val="002E4F78"/>
    <w:rsid w:val="002E506E"/>
    <w:rsid w:val="002E50A6"/>
    <w:rsid w:val="002E532F"/>
    <w:rsid w:val="002E539D"/>
    <w:rsid w:val="002E5432"/>
    <w:rsid w:val="002E5802"/>
    <w:rsid w:val="002E58D5"/>
    <w:rsid w:val="002E5955"/>
    <w:rsid w:val="002E5D6C"/>
    <w:rsid w:val="002E5DBD"/>
    <w:rsid w:val="002E5E86"/>
    <w:rsid w:val="002E6263"/>
    <w:rsid w:val="002E6264"/>
    <w:rsid w:val="002E654A"/>
    <w:rsid w:val="002E6591"/>
    <w:rsid w:val="002E69EB"/>
    <w:rsid w:val="002E6B96"/>
    <w:rsid w:val="002E6C53"/>
    <w:rsid w:val="002E6C5F"/>
    <w:rsid w:val="002E6C8E"/>
    <w:rsid w:val="002E6CAB"/>
    <w:rsid w:val="002E6F62"/>
    <w:rsid w:val="002E7061"/>
    <w:rsid w:val="002E729E"/>
    <w:rsid w:val="002E7852"/>
    <w:rsid w:val="002E78FC"/>
    <w:rsid w:val="002E7AF2"/>
    <w:rsid w:val="002E7B7D"/>
    <w:rsid w:val="002E7D2E"/>
    <w:rsid w:val="002E7E32"/>
    <w:rsid w:val="002F00F7"/>
    <w:rsid w:val="002F03CC"/>
    <w:rsid w:val="002F03D8"/>
    <w:rsid w:val="002F066B"/>
    <w:rsid w:val="002F0763"/>
    <w:rsid w:val="002F0A68"/>
    <w:rsid w:val="002F0B15"/>
    <w:rsid w:val="002F0B28"/>
    <w:rsid w:val="002F0B8B"/>
    <w:rsid w:val="002F0E1A"/>
    <w:rsid w:val="002F0F2C"/>
    <w:rsid w:val="002F141F"/>
    <w:rsid w:val="002F16A8"/>
    <w:rsid w:val="002F178A"/>
    <w:rsid w:val="002F182A"/>
    <w:rsid w:val="002F1907"/>
    <w:rsid w:val="002F1A0B"/>
    <w:rsid w:val="002F1AE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2C93"/>
    <w:rsid w:val="002F30C1"/>
    <w:rsid w:val="002F325A"/>
    <w:rsid w:val="002F339B"/>
    <w:rsid w:val="002F33BD"/>
    <w:rsid w:val="002F356D"/>
    <w:rsid w:val="002F3597"/>
    <w:rsid w:val="002F373D"/>
    <w:rsid w:val="002F3811"/>
    <w:rsid w:val="002F3B3D"/>
    <w:rsid w:val="002F3BED"/>
    <w:rsid w:val="002F3C9A"/>
    <w:rsid w:val="002F3F31"/>
    <w:rsid w:val="002F42FC"/>
    <w:rsid w:val="002F435E"/>
    <w:rsid w:val="002F4377"/>
    <w:rsid w:val="002F478A"/>
    <w:rsid w:val="002F4879"/>
    <w:rsid w:val="002F48A4"/>
    <w:rsid w:val="002F4AC4"/>
    <w:rsid w:val="002F4B48"/>
    <w:rsid w:val="002F4C49"/>
    <w:rsid w:val="002F4E5B"/>
    <w:rsid w:val="002F516A"/>
    <w:rsid w:val="002F5220"/>
    <w:rsid w:val="002F52A2"/>
    <w:rsid w:val="002F54D6"/>
    <w:rsid w:val="002F5558"/>
    <w:rsid w:val="002F5633"/>
    <w:rsid w:val="002F5694"/>
    <w:rsid w:val="002F573C"/>
    <w:rsid w:val="002F58D3"/>
    <w:rsid w:val="002F59AC"/>
    <w:rsid w:val="002F5AD4"/>
    <w:rsid w:val="002F5E95"/>
    <w:rsid w:val="002F608A"/>
    <w:rsid w:val="002F6148"/>
    <w:rsid w:val="002F6417"/>
    <w:rsid w:val="002F6419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D38"/>
    <w:rsid w:val="002F6EE2"/>
    <w:rsid w:val="002F6F5B"/>
    <w:rsid w:val="002F6FC6"/>
    <w:rsid w:val="002F7041"/>
    <w:rsid w:val="002F7050"/>
    <w:rsid w:val="002F70E6"/>
    <w:rsid w:val="002F741D"/>
    <w:rsid w:val="002F758A"/>
    <w:rsid w:val="002F78A1"/>
    <w:rsid w:val="002F7AEB"/>
    <w:rsid w:val="002F7E26"/>
    <w:rsid w:val="002F7E31"/>
    <w:rsid w:val="002F7E78"/>
    <w:rsid w:val="002F7EA5"/>
    <w:rsid w:val="00300313"/>
    <w:rsid w:val="00300518"/>
    <w:rsid w:val="00300592"/>
    <w:rsid w:val="0030069F"/>
    <w:rsid w:val="00300750"/>
    <w:rsid w:val="0030077F"/>
    <w:rsid w:val="00300904"/>
    <w:rsid w:val="0030091B"/>
    <w:rsid w:val="00300CAF"/>
    <w:rsid w:val="00300E71"/>
    <w:rsid w:val="00301595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0AF"/>
    <w:rsid w:val="00302130"/>
    <w:rsid w:val="003021AC"/>
    <w:rsid w:val="0030230B"/>
    <w:rsid w:val="003024E2"/>
    <w:rsid w:val="003024E4"/>
    <w:rsid w:val="00302E85"/>
    <w:rsid w:val="00302EE6"/>
    <w:rsid w:val="00303116"/>
    <w:rsid w:val="00303409"/>
    <w:rsid w:val="00303461"/>
    <w:rsid w:val="0030347A"/>
    <w:rsid w:val="003034E8"/>
    <w:rsid w:val="003035D9"/>
    <w:rsid w:val="003038A7"/>
    <w:rsid w:val="00303AE6"/>
    <w:rsid w:val="00303B4B"/>
    <w:rsid w:val="00303BE3"/>
    <w:rsid w:val="00303D1E"/>
    <w:rsid w:val="00303D44"/>
    <w:rsid w:val="00303DFD"/>
    <w:rsid w:val="00303EF9"/>
    <w:rsid w:val="0030459E"/>
    <w:rsid w:val="003045C1"/>
    <w:rsid w:val="00304717"/>
    <w:rsid w:val="00304721"/>
    <w:rsid w:val="00304790"/>
    <w:rsid w:val="0030490B"/>
    <w:rsid w:val="00304997"/>
    <w:rsid w:val="00304D2A"/>
    <w:rsid w:val="00304D39"/>
    <w:rsid w:val="00305255"/>
    <w:rsid w:val="0030534A"/>
    <w:rsid w:val="00305355"/>
    <w:rsid w:val="003055F1"/>
    <w:rsid w:val="003056F8"/>
    <w:rsid w:val="003058D4"/>
    <w:rsid w:val="0030592E"/>
    <w:rsid w:val="00305948"/>
    <w:rsid w:val="00305B63"/>
    <w:rsid w:val="00305FC2"/>
    <w:rsid w:val="00306214"/>
    <w:rsid w:val="0030636F"/>
    <w:rsid w:val="00306676"/>
    <w:rsid w:val="00306703"/>
    <w:rsid w:val="00306851"/>
    <w:rsid w:val="00306929"/>
    <w:rsid w:val="0030698E"/>
    <w:rsid w:val="00306B33"/>
    <w:rsid w:val="00306C19"/>
    <w:rsid w:val="00306D4A"/>
    <w:rsid w:val="00306D98"/>
    <w:rsid w:val="00306DA0"/>
    <w:rsid w:val="00306EFB"/>
    <w:rsid w:val="00307352"/>
    <w:rsid w:val="003073C8"/>
    <w:rsid w:val="0030744F"/>
    <w:rsid w:val="003075E8"/>
    <w:rsid w:val="00307BC3"/>
    <w:rsid w:val="00307BF9"/>
    <w:rsid w:val="00307C65"/>
    <w:rsid w:val="00307E12"/>
    <w:rsid w:val="00307F22"/>
    <w:rsid w:val="00307F62"/>
    <w:rsid w:val="0031029F"/>
    <w:rsid w:val="003106FE"/>
    <w:rsid w:val="00310776"/>
    <w:rsid w:val="0031089B"/>
    <w:rsid w:val="00310B22"/>
    <w:rsid w:val="00310BAA"/>
    <w:rsid w:val="00310C8F"/>
    <w:rsid w:val="00310CC6"/>
    <w:rsid w:val="003110B4"/>
    <w:rsid w:val="0031116E"/>
    <w:rsid w:val="003114A5"/>
    <w:rsid w:val="003114BD"/>
    <w:rsid w:val="00311506"/>
    <w:rsid w:val="0031155B"/>
    <w:rsid w:val="003118E8"/>
    <w:rsid w:val="00311C35"/>
    <w:rsid w:val="00311EF5"/>
    <w:rsid w:val="00311F22"/>
    <w:rsid w:val="003120D9"/>
    <w:rsid w:val="00312238"/>
    <w:rsid w:val="003124AB"/>
    <w:rsid w:val="003125CC"/>
    <w:rsid w:val="00312967"/>
    <w:rsid w:val="00312A74"/>
    <w:rsid w:val="00312B7B"/>
    <w:rsid w:val="00312BEF"/>
    <w:rsid w:val="00312CDE"/>
    <w:rsid w:val="00312D54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AC"/>
    <w:rsid w:val="003140CB"/>
    <w:rsid w:val="0031433B"/>
    <w:rsid w:val="003147B4"/>
    <w:rsid w:val="003148A4"/>
    <w:rsid w:val="00314A06"/>
    <w:rsid w:val="00314B5D"/>
    <w:rsid w:val="00314B8A"/>
    <w:rsid w:val="003150BC"/>
    <w:rsid w:val="003158A2"/>
    <w:rsid w:val="00315931"/>
    <w:rsid w:val="0031598E"/>
    <w:rsid w:val="00315B11"/>
    <w:rsid w:val="003160E6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721A"/>
    <w:rsid w:val="00317382"/>
    <w:rsid w:val="003177CF"/>
    <w:rsid w:val="00317C3A"/>
    <w:rsid w:val="00317CDD"/>
    <w:rsid w:val="00317D07"/>
    <w:rsid w:val="00317E7E"/>
    <w:rsid w:val="0032006C"/>
    <w:rsid w:val="00320144"/>
    <w:rsid w:val="00320367"/>
    <w:rsid w:val="003203C5"/>
    <w:rsid w:val="0032044C"/>
    <w:rsid w:val="003204E4"/>
    <w:rsid w:val="00320689"/>
    <w:rsid w:val="00320792"/>
    <w:rsid w:val="0032083B"/>
    <w:rsid w:val="0032089A"/>
    <w:rsid w:val="003209F0"/>
    <w:rsid w:val="003212AC"/>
    <w:rsid w:val="00321476"/>
    <w:rsid w:val="00321924"/>
    <w:rsid w:val="00321C79"/>
    <w:rsid w:val="00321EAC"/>
    <w:rsid w:val="00322774"/>
    <w:rsid w:val="0032287A"/>
    <w:rsid w:val="003228CC"/>
    <w:rsid w:val="003228ED"/>
    <w:rsid w:val="00322CC6"/>
    <w:rsid w:val="00322FF2"/>
    <w:rsid w:val="00323033"/>
    <w:rsid w:val="003230CE"/>
    <w:rsid w:val="00323554"/>
    <w:rsid w:val="0032361C"/>
    <w:rsid w:val="003238AE"/>
    <w:rsid w:val="00323CB8"/>
    <w:rsid w:val="00323CE9"/>
    <w:rsid w:val="00323F20"/>
    <w:rsid w:val="00324055"/>
    <w:rsid w:val="0032405B"/>
    <w:rsid w:val="003242EE"/>
    <w:rsid w:val="003243EA"/>
    <w:rsid w:val="00324478"/>
    <w:rsid w:val="003245D6"/>
    <w:rsid w:val="003246AE"/>
    <w:rsid w:val="003246BB"/>
    <w:rsid w:val="0032480C"/>
    <w:rsid w:val="0032485B"/>
    <w:rsid w:val="00324AC9"/>
    <w:rsid w:val="00324B0E"/>
    <w:rsid w:val="0032529C"/>
    <w:rsid w:val="0032560E"/>
    <w:rsid w:val="0032562C"/>
    <w:rsid w:val="003258E1"/>
    <w:rsid w:val="0032590B"/>
    <w:rsid w:val="00325AD7"/>
    <w:rsid w:val="00325C89"/>
    <w:rsid w:val="00325CF2"/>
    <w:rsid w:val="00325E2D"/>
    <w:rsid w:val="00325ED6"/>
    <w:rsid w:val="00325FA9"/>
    <w:rsid w:val="0032611A"/>
    <w:rsid w:val="00326130"/>
    <w:rsid w:val="003261CD"/>
    <w:rsid w:val="003262C7"/>
    <w:rsid w:val="00326361"/>
    <w:rsid w:val="00326577"/>
    <w:rsid w:val="003267BF"/>
    <w:rsid w:val="00326801"/>
    <w:rsid w:val="003269EE"/>
    <w:rsid w:val="00326A81"/>
    <w:rsid w:val="0032711A"/>
    <w:rsid w:val="00327557"/>
    <w:rsid w:val="00327756"/>
    <w:rsid w:val="0032780B"/>
    <w:rsid w:val="00327892"/>
    <w:rsid w:val="00327EB6"/>
    <w:rsid w:val="00330278"/>
    <w:rsid w:val="003302EB"/>
    <w:rsid w:val="00330745"/>
    <w:rsid w:val="003307EA"/>
    <w:rsid w:val="00330856"/>
    <w:rsid w:val="0033085C"/>
    <w:rsid w:val="00330A9E"/>
    <w:rsid w:val="00330D8A"/>
    <w:rsid w:val="00330DB4"/>
    <w:rsid w:val="00330E9E"/>
    <w:rsid w:val="00331012"/>
    <w:rsid w:val="00331205"/>
    <w:rsid w:val="003312F4"/>
    <w:rsid w:val="00331862"/>
    <w:rsid w:val="00331920"/>
    <w:rsid w:val="00331B2A"/>
    <w:rsid w:val="00331BDC"/>
    <w:rsid w:val="00331BE3"/>
    <w:rsid w:val="00331D6A"/>
    <w:rsid w:val="00331EA3"/>
    <w:rsid w:val="003321C3"/>
    <w:rsid w:val="003322DA"/>
    <w:rsid w:val="0033232A"/>
    <w:rsid w:val="00332534"/>
    <w:rsid w:val="0033276F"/>
    <w:rsid w:val="00332962"/>
    <w:rsid w:val="00332A97"/>
    <w:rsid w:val="00332B7C"/>
    <w:rsid w:val="00332C18"/>
    <w:rsid w:val="00332D2E"/>
    <w:rsid w:val="00332EAE"/>
    <w:rsid w:val="00332F0D"/>
    <w:rsid w:val="00333482"/>
    <w:rsid w:val="003336A0"/>
    <w:rsid w:val="0033390A"/>
    <w:rsid w:val="00333B8E"/>
    <w:rsid w:val="00333C23"/>
    <w:rsid w:val="00333C6E"/>
    <w:rsid w:val="00333C93"/>
    <w:rsid w:val="00333CEE"/>
    <w:rsid w:val="00333CEF"/>
    <w:rsid w:val="00333E34"/>
    <w:rsid w:val="00333EEB"/>
    <w:rsid w:val="00333F17"/>
    <w:rsid w:val="00333FB3"/>
    <w:rsid w:val="00334154"/>
    <w:rsid w:val="003342CC"/>
    <w:rsid w:val="00334526"/>
    <w:rsid w:val="0033468B"/>
    <w:rsid w:val="0033481B"/>
    <w:rsid w:val="00334A9B"/>
    <w:rsid w:val="00334F8C"/>
    <w:rsid w:val="00335251"/>
    <w:rsid w:val="00335297"/>
    <w:rsid w:val="0033533E"/>
    <w:rsid w:val="003353E4"/>
    <w:rsid w:val="003357FE"/>
    <w:rsid w:val="00335D0D"/>
    <w:rsid w:val="00335EA2"/>
    <w:rsid w:val="003362B4"/>
    <w:rsid w:val="0033632C"/>
    <w:rsid w:val="003363E9"/>
    <w:rsid w:val="003365E6"/>
    <w:rsid w:val="003367A9"/>
    <w:rsid w:val="0033683D"/>
    <w:rsid w:val="00336A5E"/>
    <w:rsid w:val="00336CE6"/>
    <w:rsid w:val="00336E56"/>
    <w:rsid w:val="0033705D"/>
    <w:rsid w:val="00337062"/>
    <w:rsid w:val="00337168"/>
    <w:rsid w:val="00337372"/>
    <w:rsid w:val="003373F4"/>
    <w:rsid w:val="0033775F"/>
    <w:rsid w:val="0033781D"/>
    <w:rsid w:val="003378B0"/>
    <w:rsid w:val="00337B13"/>
    <w:rsid w:val="00337B58"/>
    <w:rsid w:val="00337D25"/>
    <w:rsid w:val="00337FC7"/>
    <w:rsid w:val="00340310"/>
    <w:rsid w:val="00340488"/>
    <w:rsid w:val="003404E7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7F1"/>
    <w:rsid w:val="00341BC6"/>
    <w:rsid w:val="00341DC1"/>
    <w:rsid w:val="00341FBF"/>
    <w:rsid w:val="003420F3"/>
    <w:rsid w:val="003421B5"/>
    <w:rsid w:val="0034224C"/>
    <w:rsid w:val="003422D4"/>
    <w:rsid w:val="00342477"/>
    <w:rsid w:val="0034250B"/>
    <w:rsid w:val="003425E9"/>
    <w:rsid w:val="003426F8"/>
    <w:rsid w:val="003428B5"/>
    <w:rsid w:val="0034294F"/>
    <w:rsid w:val="00342A22"/>
    <w:rsid w:val="00342A46"/>
    <w:rsid w:val="00342AAD"/>
    <w:rsid w:val="00342B45"/>
    <w:rsid w:val="00342C77"/>
    <w:rsid w:val="00342D1C"/>
    <w:rsid w:val="003430A8"/>
    <w:rsid w:val="003432F4"/>
    <w:rsid w:val="00343324"/>
    <w:rsid w:val="003435CE"/>
    <w:rsid w:val="003435E9"/>
    <w:rsid w:val="003438AA"/>
    <w:rsid w:val="00343AEF"/>
    <w:rsid w:val="00343E33"/>
    <w:rsid w:val="00344210"/>
    <w:rsid w:val="003442BC"/>
    <w:rsid w:val="0034454A"/>
    <w:rsid w:val="003445A1"/>
    <w:rsid w:val="00344BA3"/>
    <w:rsid w:val="00344E37"/>
    <w:rsid w:val="00344E89"/>
    <w:rsid w:val="00344E9F"/>
    <w:rsid w:val="0034504C"/>
    <w:rsid w:val="00345080"/>
    <w:rsid w:val="00345374"/>
    <w:rsid w:val="00345551"/>
    <w:rsid w:val="0034571E"/>
    <w:rsid w:val="0034576D"/>
    <w:rsid w:val="003459D3"/>
    <w:rsid w:val="00345D2B"/>
    <w:rsid w:val="00345FDC"/>
    <w:rsid w:val="00346051"/>
    <w:rsid w:val="003463C0"/>
    <w:rsid w:val="003464F4"/>
    <w:rsid w:val="003465E7"/>
    <w:rsid w:val="00346771"/>
    <w:rsid w:val="0034681F"/>
    <w:rsid w:val="003468CF"/>
    <w:rsid w:val="00346A13"/>
    <w:rsid w:val="00346AF1"/>
    <w:rsid w:val="00346B4A"/>
    <w:rsid w:val="00346BE8"/>
    <w:rsid w:val="00346CD7"/>
    <w:rsid w:val="003470F8"/>
    <w:rsid w:val="003475AD"/>
    <w:rsid w:val="003475D0"/>
    <w:rsid w:val="00347600"/>
    <w:rsid w:val="00347769"/>
    <w:rsid w:val="00347A5E"/>
    <w:rsid w:val="00347C1D"/>
    <w:rsid w:val="00347D72"/>
    <w:rsid w:val="00347E70"/>
    <w:rsid w:val="00347F6E"/>
    <w:rsid w:val="003501A3"/>
    <w:rsid w:val="003503BC"/>
    <w:rsid w:val="0035043F"/>
    <w:rsid w:val="00350686"/>
    <w:rsid w:val="0035088F"/>
    <w:rsid w:val="00350981"/>
    <w:rsid w:val="00350AAE"/>
    <w:rsid w:val="00350CFD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DA4"/>
    <w:rsid w:val="00351E44"/>
    <w:rsid w:val="00351F0D"/>
    <w:rsid w:val="0035226E"/>
    <w:rsid w:val="00352377"/>
    <w:rsid w:val="00352407"/>
    <w:rsid w:val="00352440"/>
    <w:rsid w:val="0035281F"/>
    <w:rsid w:val="00352A84"/>
    <w:rsid w:val="00352F27"/>
    <w:rsid w:val="00352F50"/>
    <w:rsid w:val="0035305B"/>
    <w:rsid w:val="003533B9"/>
    <w:rsid w:val="00353649"/>
    <w:rsid w:val="003536CF"/>
    <w:rsid w:val="00353730"/>
    <w:rsid w:val="00353734"/>
    <w:rsid w:val="00353BDC"/>
    <w:rsid w:val="00353CB0"/>
    <w:rsid w:val="00353E4D"/>
    <w:rsid w:val="00353EE4"/>
    <w:rsid w:val="00354165"/>
    <w:rsid w:val="00354205"/>
    <w:rsid w:val="0035424A"/>
    <w:rsid w:val="00354621"/>
    <w:rsid w:val="003547D7"/>
    <w:rsid w:val="00354899"/>
    <w:rsid w:val="003549F5"/>
    <w:rsid w:val="00354A33"/>
    <w:rsid w:val="00354A4A"/>
    <w:rsid w:val="00354FD5"/>
    <w:rsid w:val="003551B3"/>
    <w:rsid w:val="003551DC"/>
    <w:rsid w:val="00355252"/>
    <w:rsid w:val="00355358"/>
    <w:rsid w:val="0035564A"/>
    <w:rsid w:val="003556F0"/>
    <w:rsid w:val="0035578B"/>
    <w:rsid w:val="003557CF"/>
    <w:rsid w:val="0035585D"/>
    <w:rsid w:val="003558A6"/>
    <w:rsid w:val="003559E6"/>
    <w:rsid w:val="00355CA1"/>
    <w:rsid w:val="00355CA7"/>
    <w:rsid w:val="00355DCF"/>
    <w:rsid w:val="00355F44"/>
    <w:rsid w:val="003561AB"/>
    <w:rsid w:val="003561FB"/>
    <w:rsid w:val="00356539"/>
    <w:rsid w:val="0035657A"/>
    <w:rsid w:val="00356F4A"/>
    <w:rsid w:val="00357151"/>
    <w:rsid w:val="00357199"/>
    <w:rsid w:val="003573C0"/>
    <w:rsid w:val="003573DD"/>
    <w:rsid w:val="003574C6"/>
    <w:rsid w:val="003574CE"/>
    <w:rsid w:val="00357553"/>
    <w:rsid w:val="00357678"/>
    <w:rsid w:val="00357890"/>
    <w:rsid w:val="00357985"/>
    <w:rsid w:val="00357A30"/>
    <w:rsid w:val="00357C5A"/>
    <w:rsid w:val="00357CEB"/>
    <w:rsid w:val="0036011A"/>
    <w:rsid w:val="00360161"/>
    <w:rsid w:val="00360185"/>
    <w:rsid w:val="0036061E"/>
    <w:rsid w:val="0036067A"/>
    <w:rsid w:val="00360B28"/>
    <w:rsid w:val="00360CFD"/>
    <w:rsid w:val="003610A2"/>
    <w:rsid w:val="00361401"/>
    <w:rsid w:val="003614E0"/>
    <w:rsid w:val="00361530"/>
    <w:rsid w:val="00361892"/>
    <w:rsid w:val="00361A00"/>
    <w:rsid w:val="00361B11"/>
    <w:rsid w:val="00361B88"/>
    <w:rsid w:val="00361BA2"/>
    <w:rsid w:val="00361E10"/>
    <w:rsid w:val="00361F2A"/>
    <w:rsid w:val="003621D0"/>
    <w:rsid w:val="00362289"/>
    <w:rsid w:val="003623D5"/>
    <w:rsid w:val="0036252F"/>
    <w:rsid w:val="00362703"/>
    <w:rsid w:val="003627C3"/>
    <w:rsid w:val="003628E3"/>
    <w:rsid w:val="00362A1B"/>
    <w:rsid w:val="00362A74"/>
    <w:rsid w:val="00362D09"/>
    <w:rsid w:val="00362E09"/>
    <w:rsid w:val="00362E0F"/>
    <w:rsid w:val="00362E50"/>
    <w:rsid w:val="00363059"/>
    <w:rsid w:val="0036310E"/>
    <w:rsid w:val="0036329E"/>
    <w:rsid w:val="00363404"/>
    <w:rsid w:val="00363A3E"/>
    <w:rsid w:val="00363B9C"/>
    <w:rsid w:val="00363C00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2E6"/>
    <w:rsid w:val="00365305"/>
    <w:rsid w:val="003654F7"/>
    <w:rsid w:val="00365570"/>
    <w:rsid w:val="0036574B"/>
    <w:rsid w:val="003657EC"/>
    <w:rsid w:val="003658D4"/>
    <w:rsid w:val="00365ACE"/>
    <w:rsid w:val="00365C7A"/>
    <w:rsid w:val="00365C86"/>
    <w:rsid w:val="00365F41"/>
    <w:rsid w:val="0036608E"/>
    <w:rsid w:val="00366294"/>
    <w:rsid w:val="00366348"/>
    <w:rsid w:val="00366510"/>
    <w:rsid w:val="0036681E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5A"/>
    <w:rsid w:val="0037028F"/>
    <w:rsid w:val="003702A6"/>
    <w:rsid w:val="003702BE"/>
    <w:rsid w:val="00370313"/>
    <w:rsid w:val="00370B31"/>
    <w:rsid w:val="00370CD5"/>
    <w:rsid w:val="00370CFD"/>
    <w:rsid w:val="00370EEC"/>
    <w:rsid w:val="00370F1D"/>
    <w:rsid w:val="00371019"/>
    <w:rsid w:val="00371225"/>
    <w:rsid w:val="003712B1"/>
    <w:rsid w:val="00371360"/>
    <w:rsid w:val="0037161D"/>
    <w:rsid w:val="00371738"/>
    <w:rsid w:val="003719D3"/>
    <w:rsid w:val="00371AC8"/>
    <w:rsid w:val="00371BBF"/>
    <w:rsid w:val="00371C93"/>
    <w:rsid w:val="00371C96"/>
    <w:rsid w:val="00371F14"/>
    <w:rsid w:val="0037226D"/>
    <w:rsid w:val="00372389"/>
    <w:rsid w:val="003723E4"/>
    <w:rsid w:val="0037242C"/>
    <w:rsid w:val="0037248A"/>
    <w:rsid w:val="00372572"/>
    <w:rsid w:val="00372857"/>
    <w:rsid w:val="00372A4F"/>
    <w:rsid w:val="00372AAC"/>
    <w:rsid w:val="00372C7C"/>
    <w:rsid w:val="00372EFD"/>
    <w:rsid w:val="00372F25"/>
    <w:rsid w:val="00372F70"/>
    <w:rsid w:val="00373123"/>
    <w:rsid w:val="00373167"/>
    <w:rsid w:val="00373217"/>
    <w:rsid w:val="00373258"/>
    <w:rsid w:val="00373274"/>
    <w:rsid w:val="003734BE"/>
    <w:rsid w:val="0037352F"/>
    <w:rsid w:val="0037354E"/>
    <w:rsid w:val="003735D3"/>
    <w:rsid w:val="00373783"/>
    <w:rsid w:val="00373B0B"/>
    <w:rsid w:val="00373B92"/>
    <w:rsid w:val="00373BAD"/>
    <w:rsid w:val="00373D19"/>
    <w:rsid w:val="00373ED9"/>
    <w:rsid w:val="003740D0"/>
    <w:rsid w:val="003742ED"/>
    <w:rsid w:val="003743F7"/>
    <w:rsid w:val="0037448C"/>
    <w:rsid w:val="003744C2"/>
    <w:rsid w:val="003744FD"/>
    <w:rsid w:val="00374593"/>
    <w:rsid w:val="003746CC"/>
    <w:rsid w:val="003748AA"/>
    <w:rsid w:val="00374961"/>
    <w:rsid w:val="00374C40"/>
    <w:rsid w:val="0037525F"/>
    <w:rsid w:val="003752ED"/>
    <w:rsid w:val="003754A4"/>
    <w:rsid w:val="003754CE"/>
    <w:rsid w:val="0037559B"/>
    <w:rsid w:val="00375A82"/>
    <w:rsid w:val="00375BE7"/>
    <w:rsid w:val="00375D98"/>
    <w:rsid w:val="00375E67"/>
    <w:rsid w:val="00375ED2"/>
    <w:rsid w:val="00375F66"/>
    <w:rsid w:val="00375FEE"/>
    <w:rsid w:val="003760D4"/>
    <w:rsid w:val="00376166"/>
    <w:rsid w:val="003765F3"/>
    <w:rsid w:val="0037669B"/>
    <w:rsid w:val="003766BC"/>
    <w:rsid w:val="00376738"/>
    <w:rsid w:val="00376937"/>
    <w:rsid w:val="00376B2D"/>
    <w:rsid w:val="00376BAE"/>
    <w:rsid w:val="00376BC6"/>
    <w:rsid w:val="00376DEC"/>
    <w:rsid w:val="00377325"/>
    <w:rsid w:val="003774D6"/>
    <w:rsid w:val="003775C7"/>
    <w:rsid w:val="00377712"/>
    <w:rsid w:val="00377838"/>
    <w:rsid w:val="00377856"/>
    <w:rsid w:val="003779BF"/>
    <w:rsid w:val="003779C0"/>
    <w:rsid w:val="00377CE9"/>
    <w:rsid w:val="00377DDD"/>
    <w:rsid w:val="00377F9E"/>
    <w:rsid w:val="0038010C"/>
    <w:rsid w:val="00380491"/>
    <w:rsid w:val="0038051B"/>
    <w:rsid w:val="0038062D"/>
    <w:rsid w:val="00380948"/>
    <w:rsid w:val="00380B3C"/>
    <w:rsid w:val="00380D0D"/>
    <w:rsid w:val="00380E4B"/>
    <w:rsid w:val="00381198"/>
    <w:rsid w:val="0038139A"/>
    <w:rsid w:val="003818F6"/>
    <w:rsid w:val="00381BC4"/>
    <w:rsid w:val="00381BE2"/>
    <w:rsid w:val="00381CC6"/>
    <w:rsid w:val="00381F6C"/>
    <w:rsid w:val="003820E4"/>
    <w:rsid w:val="00382179"/>
    <w:rsid w:val="003821E0"/>
    <w:rsid w:val="00382233"/>
    <w:rsid w:val="003823C2"/>
    <w:rsid w:val="00382890"/>
    <w:rsid w:val="00382906"/>
    <w:rsid w:val="00382A61"/>
    <w:rsid w:val="00382BF5"/>
    <w:rsid w:val="00382C43"/>
    <w:rsid w:val="00382F30"/>
    <w:rsid w:val="003830F0"/>
    <w:rsid w:val="00383184"/>
    <w:rsid w:val="003832E4"/>
    <w:rsid w:val="00383390"/>
    <w:rsid w:val="0038347C"/>
    <w:rsid w:val="00383858"/>
    <w:rsid w:val="00383A98"/>
    <w:rsid w:val="00383FBB"/>
    <w:rsid w:val="0038411E"/>
    <w:rsid w:val="003841DC"/>
    <w:rsid w:val="00384203"/>
    <w:rsid w:val="003845EC"/>
    <w:rsid w:val="0038462C"/>
    <w:rsid w:val="00384667"/>
    <w:rsid w:val="00384776"/>
    <w:rsid w:val="00384A43"/>
    <w:rsid w:val="00384B8F"/>
    <w:rsid w:val="00384E19"/>
    <w:rsid w:val="00384E3B"/>
    <w:rsid w:val="00385469"/>
    <w:rsid w:val="003854F8"/>
    <w:rsid w:val="00385570"/>
    <w:rsid w:val="0038573F"/>
    <w:rsid w:val="003858C5"/>
    <w:rsid w:val="00385CB5"/>
    <w:rsid w:val="00385CFC"/>
    <w:rsid w:val="00385DB3"/>
    <w:rsid w:val="0038609D"/>
    <w:rsid w:val="0038642A"/>
    <w:rsid w:val="0038644E"/>
    <w:rsid w:val="0038654D"/>
    <w:rsid w:val="003865CD"/>
    <w:rsid w:val="003865F6"/>
    <w:rsid w:val="00386651"/>
    <w:rsid w:val="003869CF"/>
    <w:rsid w:val="00386AF4"/>
    <w:rsid w:val="00386B73"/>
    <w:rsid w:val="00386C2C"/>
    <w:rsid w:val="00386C39"/>
    <w:rsid w:val="0038715F"/>
    <w:rsid w:val="0038731C"/>
    <w:rsid w:val="0038759D"/>
    <w:rsid w:val="003876FE"/>
    <w:rsid w:val="00387720"/>
    <w:rsid w:val="00387CC2"/>
    <w:rsid w:val="00387E46"/>
    <w:rsid w:val="00387E76"/>
    <w:rsid w:val="00387FBD"/>
    <w:rsid w:val="0039014E"/>
    <w:rsid w:val="003902CF"/>
    <w:rsid w:val="0039072E"/>
    <w:rsid w:val="0039079E"/>
    <w:rsid w:val="00390943"/>
    <w:rsid w:val="0039094B"/>
    <w:rsid w:val="00390979"/>
    <w:rsid w:val="00390CE2"/>
    <w:rsid w:val="00390E5F"/>
    <w:rsid w:val="00390EB8"/>
    <w:rsid w:val="00390FD4"/>
    <w:rsid w:val="0039116F"/>
    <w:rsid w:val="0039139A"/>
    <w:rsid w:val="003913A6"/>
    <w:rsid w:val="003914C5"/>
    <w:rsid w:val="00391515"/>
    <w:rsid w:val="003916AC"/>
    <w:rsid w:val="00391A73"/>
    <w:rsid w:val="00391AC0"/>
    <w:rsid w:val="00391B41"/>
    <w:rsid w:val="00391CD1"/>
    <w:rsid w:val="00391E76"/>
    <w:rsid w:val="0039214C"/>
    <w:rsid w:val="00392195"/>
    <w:rsid w:val="003921EC"/>
    <w:rsid w:val="003923AC"/>
    <w:rsid w:val="00392647"/>
    <w:rsid w:val="00392790"/>
    <w:rsid w:val="00392AA4"/>
    <w:rsid w:val="00392BAB"/>
    <w:rsid w:val="0039313C"/>
    <w:rsid w:val="00393504"/>
    <w:rsid w:val="0039387A"/>
    <w:rsid w:val="00393D8D"/>
    <w:rsid w:val="00393E33"/>
    <w:rsid w:val="00393EF7"/>
    <w:rsid w:val="00393F41"/>
    <w:rsid w:val="00394178"/>
    <w:rsid w:val="00394265"/>
    <w:rsid w:val="00394291"/>
    <w:rsid w:val="00394557"/>
    <w:rsid w:val="0039456C"/>
    <w:rsid w:val="00394895"/>
    <w:rsid w:val="003948F9"/>
    <w:rsid w:val="00394ABF"/>
    <w:rsid w:val="00394B94"/>
    <w:rsid w:val="00394C1B"/>
    <w:rsid w:val="00394C4C"/>
    <w:rsid w:val="00394DA9"/>
    <w:rsid w:val="00394FA5"/>
    <w:rsid w:val="003954DE"/>
    <w:rsid w:val="0039558C"/>
    <w:rsid w:val="003955B1"/>
    <w:rsid w:val="003955BA"/>
    <w:rsid w:val="003959E1"/>
    <w:rsid w:val="003959FD"/>
    <w:rsid w:val="00395A15"/>
    <w:rsid w:val="00395A80"/>
    <w:rsid w:val="00395D09"/>
    <w:rsid w:val="00396074"/>
    <w:rsid w:val="003960C6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62"/>
    <w:rsid w:val="003976EF"/>
    <w:rsid w:val="00397855"/>
    <w:rsid w:val="0039787B"/>
    <w:rsid w:val="00397900"/>
    <w:rsid w:val="00397A0D"/>
    <w:rsid w:val="00397B22"/>
    <w:rsid w:val="00397C26"/>
    <w:rsid w:val="00397FB2"/>
    <w:rsid w:val="003A000F"/>
    <w:rsid w:val="003A00DB"/>
    <w:rsid w:val="003A01DA"/>
    <w:rsid w:val="003A02A1"/>
    <w:rsid w:val="003A0B4D"/>
    <w:rsid w:val="003A0B4F"/>
    <w:rsid w:val="003A0E2D"/>
    <w:rsid w:val="003A0E8B"/>
    <w:rsid w:val="003A0EF4"/>
    <w:rsid w:val="003A0F1F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738"/>
    <w:rsid w:val="003A19FF"/>
    <w:rsid w:val="003A1BDF"/>
    <w:rsid w:val="003A1DAF"/>
    <w:rsid w:val="003A1E5B"/>
    <w:rsid w:val="003A1FE0"/>
    <w:rsid w:val="003A2094"/>
    <w:rsid w:val="003A20B0"/>
    <w:rsid w:val="003A2394"/>
    <w:rsid w:val="003A24E7"/>
    <w:rsid w:val="003A25D3"/>
    <w:rsid w:val="003A2691"/>
    <w:rsid w:val="003A2785"/>
    <w:rsid w:val="003A2800"/>
    <w:rsid w:val="003A28C9"/>
    <w:rsid w:val="003A2995"/>
    <w:rsid w:val="003A2A67"/>
    <w:rsid w:val="003A2C3A"/>
    <w:rsid w:val="003A2E84"/>
    <w:rsid w:val="003A30E3"/>
    <w:rsid w:val="003A32E0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6D2"/>
    <w:rsid w:val="003A58AA"/>
    <w:rsid w:val="003A5A2F"/>
    <w:rsid w:val="003A5C8C"/>
    <w:rsid w:val="003A5CFF"/>
    <w:rsid w:val="003A5F37"/>
    <w:rsid w:val="003A607E"/>
    <w:rsid w:val="003A61C3"/>
    <w:rsid w:val="003A6331"/>
    <w:rsid w:val="003A6754"/>
    <w:rsid w:val="003A6847"/>
    <w:rsid w:val="003A699A"/>
    <w:rsid w:val="003A6CFC"/>
    <w:rsid w:val="003A6F0C"/>
    <w:rsid w:val="003A733B"/>
    <w:rsid w:val="003A74C6"/>
    <w:rsid w:val="003A788D"/>
    <w:rsid w:val="003A7A04"/>
    <w:rsid w:val="003A7AF9"/>
    <w:rsid w:val="003A7B4B"/>
    <w:rsid w:val="003A7DBD"/>
    <w:rsid w:val="003A7F51"/>
    <w:rsid w:val="003B00BF"/>
    <w:rsid w:val="003B03DF"/>
    <w:rsid w:val="003B0568"/>
    <w:rsid w:val="003B0582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97"/>
    <w:rsid w:val="003B15F0"/>
    <w:rsid w:val="003B161C"/>
    <w:rsid w:val="003B1826"/>
    <w:rsid w:val="003B190B"/>
    <w:rsid w:val="003B1C8E"/>
    <w:rsid w:val="003B1E77"/>
    <w:rsid w:val="003B1E7C"/>
    <w:rsid w:val="003B1EF0"/>
    <w:rsid w:val="003B1F86"/>
    <w:rsid w:val="003B1FD7"/>
    <w:rsid w:val="003B207D"/>
    <w:rsid w:val="003B22C4"/>
    <w:rsid w:val="003B24C0"/>
    <w:rsid w:val="003B26A1"/>
    <w:rsid w:val="003B26BC"/>
    <w:rsid w:val="003B2737"/>
    <w:rsid w:val="003B2B6D"/>
    <w:rsid w:val="003B2D3C"/>
    <w:rsid w:val="003B314F"/>
    <w:rsid w:val="003B3458"/>
    <w:rsid w:val="003B34FA"/>
    <w:rsid w:val="003B37EC"/>
    <w:rsid w:val="003B383F"/>
    <w:rsid w:val="003B392D"/>
    <w:rsid w:val="003B3E5A"/>
    <w:rsid w:val="003B3FDB"/>
    <w:rsid w:val="003B4037"/>
    <w:rsid w:val="003B421B"/>
    <w:rsid w:val="003B4480"/>
    <w:rsid w:val="003B48F2"/>
    <w:rsid w:val="003B490A"/>
    <w:rsid w:val="003B4E31"/>
    <w:rsid w:val="003B4ED8"/>
    <w:rsid w:val="003B4F9A"/>
    <w:rsid w:val="003B5005"/>
    <w:rsid w:val="003B507A"/>
    <w:rsid w:val="003B50D2"/>
    <w:rsid w:val="003B5403"/>
    <w:rsid w:val="003B5751"/>
    <w:rsid w:val="003B580C"/>
    <w:rsid w:val="003B5DE7"/>
    <w:rsid w:val="003B5F66"/>
    <w:rsid w:val="003B60EC"/>
    <w:rsid w:val="003B6231"/>
    <w:rsid w:val="003B6259"/>
    <w:rsid w:val="003B62C4"/>
    <w:rsid w:val="003B6776"/>
    <w:rsid w:val="003B6790"/>
    <w:rsid w:val="003B68AE"/>
    <w:rsid w:val="003B68CF"/>
    <w:rsid w:val="003B6B27"/>
    <w:rsid w:val="003B6B81"/>
    <w:rsid w:val="003B6DDD"/>
    <w:rsid w:val="003B6E4E"/>
    <w:rsid w:val="003B6E9B"/>
    <w:rsid w:val="003B6ED6"/>
    <w:rsid w:val="003B6FE6"/>
    <w:rsid w:val="003B70C3"/>
    <w:rsid w:val="003B751A"/>
    <w:rsid w:val="003B78FE"/>
    <w:rsid w:val="003B7C45"/>
    <w:rsid w:val="003B7D5B"/>
    <w:rsid w:val="003B7DB4"/>
    <w:rsid w:val="003B7EDB"/>
    <w:rsid w:val="003C04D6"/>
    <w:rsid w:val="003C0946"/>
    <w:rsid w:val="003C094B"/>
    <w:rsid w:val="003C0C19"/>
    <w:rsid w:val="003C0C88"/>
    <w:rsid w:val="003C0CF5"/>
    <w:rsid w:val="003C0EB3"/>
    <w:rsid w:val="003C0EE4"/>
    <w:rsid w:val="003C110C"/>
    <w:rsid w:val="003C1195"/>
    <w:rsid w:val="003C13D9"/>
    <w:rsid w:val="003C14DA"/>
    <w:rsid w:val="003C1535"/>
    <w:rsid w:val="003C16F8"/>
    <w:rsid w:val="003C18B0"/>
    <w:rsid w:val="003C18F3"/>
    <w:rsid w:val="003C19A4"/>
    <w:rsid w:val="003C19ED"/>
    <w:rsid w:val="003C1B73"/>
    <w:rsid w:val="003C1CC6"/>
    <w:rsid w:val="003C1D64"/>
    <w:rsid w:val="003C1ED9"/>
    <w:rsid w:val="003C2133"/>
    <w:rsid w:val="003C2172"/>
    <w:rsid w:val="003C29AF"/>
    <w:rsid w:val="003C29EA"/>
    <w:rsid w:val="003C2DA4"/>
    <w:rsid w:val="003C2F43"/>
    <w:rsid w:val="003C30A8"/>
    <w:rsid w:val="003C30BF"/>
    <w:rsid w:val="003C30FC"/>
    <w:rsid w:val="003C312D"/>
    <w:rsid w:val="003C3236"/>
    <w:rsid w:val="003C32AE"/>
    <w:rsid w:val="003C3450"/>
    <w:rsid w:val="003C3452"/>
    <w:rsid w:val="003C34A8"/>
    <w:rsid w:val="003C37B1"/>
    <w:rsid w:val="003C38D1"/>
    <w:rsid w:val="003C39D9"/>
    <w:rsid w:val="003C3AA1"/>
    <w:rsid w:val="003C3AAC"/>
    <w:rsid w:val="003C3DF1"/>
    <w:rsid w:val="003C414D"/>
    <w:rsid w:val="003C4423"/>
    <w:rsid w:val="003C4573"/>
    <w:rsid w:val="003C485E"/>
    <w:rsid w:val="003C4923"/>
    <w:rsid w:val="003C4AB5"/>
    <w:rsid w:val="003C4E45"/>
    <w:rsid w:val="003C52A2"/>
    <w:rsid w:val="003C53C6"/>
    <w:rsid w:val="003C5426"/>
    <w:rsid w:val="003C54D4"/>
    <w:rsid w:val="003C57F0"/>
    <w:rsid w:val="003C5A34"/>
    <w:rsid w:val="003C5DD8"/>
    <w:rsid w:val="003C5DDE"/>
    <w:rsid w:val="003C5ED3"/>
    <w:rsid w:val="003C5EFF"/>
    <w:rsid w:val="003C5F0F"/>
    <w:rsid w:val="003C5FB7"/>
    <w:rsid w:val="003C617E"/>
    <w:rsid w:val="003C62CC"/>
    <w:rsid w:val="003C6419"/>
    <w:rsid w:val="003C675C"/>
    <w:rsid w:val="003C681F"/>
    <w:rsid w:val="003C6D9F"/>
    <w:rsid w:val="003C71C7"/>
    <w:rsid w:val="003C71E0"/>
    <w:rsid w:val="003C7367"/>
    <w:rsid w:val="003C73E4"/>
    <w:rsid w:val="003C763B"/>
    <w:rsid w:val="003C789A"/>
    <w:rsid w:val="003C78F0"/>
    <w:rsid w:val="003C79E7"/>
    <w:rsid w:val="003C7B78"/>
    <w:rsid w:val="003C7FBB"/>
    <w:rsid w:val="003D00B2"/>
    <w:rsid w:val="003D08E1"/>
    <w:rsid w:val="003D0AAA"/>
    <w:rsid w:val="003D0C17"/>
    <w:rsid w:val="003D0C6B"/>
    <w:rsid w:val="003D0C71"/>
    <w:rsid w:val="003D0DA6"/>
    <w:rsid w:val="003D10FA"/>
    <w:rsid w:val="003D140D"/>
    <w:rsid w:val="003D166E"/>
    <w:rsid w:val="003D1AF0"/>
    <w:rsid w:val="003D1C00"/>
    <w:rsid w:val="003D1E40"/>
    <w:rsid w:val="003D2105"/>
    <w:rsid w:val="003D2145"/>
    <w:rsid w:val="003D23BB"/>
    <w:rsid w:val="003D2437"/>
    <w:rsid w:val="003D271B"/>
    <w:rsid w:val="003D2957"/>
    <w:rsid w:val="003D2D83"/>
    <w:rsid w:val="003D2F72"/>
    <w:rsid w:val="003D3236"/>
    <w:rsid w:val="003D32B4"/>
    <w:rsid w:val="003D3339"/>
    <w:rsid w:val="003D3510"/>
    <w:rsid w:val="003D365B"/>
    <w:rsid w:val="003D36A5"/>
    <w:rsid w:val="003D36E9"/>
    <w:rsid w:val="003D3907"/>
    <w:rsid w:val="003D3B95"/>
    <w:rsid w:val="003D3BB4"/>
    <w:rsid w:val="003D3BFF"/>
    <w:rsid w:val="003D3C62"/>
    <w:rsid w:val="003D3D3C"/>
    <w:rsid w:val="003D3F81"/>
    <w:rsid w:val="003D44E2"/>
    <w:rsid w:val="003D479B"/>
    <w:rsid w:val="003D480D"/>
    <w:rsid w:val="003D49F3"/>
    <w:rsid w:val="003D49FD"/>
    <w:rsid w:val="003D4C0D"/>
    <w:rsid w:val="003D4EB3"/>
    <w:rsid w:val="003D501E"/>
    <w:rsid w:val="003D525F"/>
    <w:rsid w:val="003D5362"/>
    <w:rsid w:val="003D536B"/>
    <w:rsid w:val="003D5470"/>
    <w:rsid w:val="003D5472"/>
    <w:rsid w:val="003D5A59"/>
    <w:rsid w:val="003D5B91"/>
    <w:rsid w:val="003D5BC3"/>
    <w:rsid w:val="003D5BD9"/>
    <w:rsid w:val="003D5BFF"/>
    <w:rsid w:val="003D5C2E"/>
    <w:rsid w:val="003D5C98"/>
    <w:rsid w:val="003D5F01"/>
    <w:rsid w:val="003D5FE3"/>
    <w:rsid w:val="003D61FD"/>
    <w:rsid w:val="003D64FD"/>
    <w:rsid w:val="003D6595"/>
    <w:rsid w:val="003D6828"/>
    <w:rsid w:val="003D6BA4"/>
    <w:rsid w:val="003D74AD"/>
    <w:rsid w:val="003D7654"/>
    <w:rsid w:val="003D77F5"/>
    <w:rsid w:val="003D788E"/>
    <w:rsid w:val="003D78FA"/>
    <w:rsid w:val="003D79DF"/>
    <w:rsid w:val="003D7DCF"/>
    <w:rsid w:val="003D7EEB"/>
    <w:rsid w:val="003E0045"/>
    <w:rsid w:val="003E00B5"/>
    <w:rsid w:val="003E00F9"/>
    <w:rsid w:val="003E01FA"/>
    <w:rsid w:val="003E0234"/>
    <w:rsid w:val="003E05CC"/>
    <w:rsid w:val="003E0BCC"/>
    <w:rsid w:val="003E0E8E"/>
    <w:rsid w:val="003E0FB3"/>
    <w:rsid w:val="003E10D2"/>
    <w:rsid w:val="003E11E6"/>
    <w:rsid w:val="003E12A9"/>
    <w:rsid w:val="003E1490"/>
    <w:rsid w:val="003E1731"/>
    <w:rsid w:val="003E1AD9"/>
    <w:rsid w:val="003E1DD4"/>
    <w:rsid w:val="003E1E19"/>
    <w:rsid w:val="003E1F4C"/>
    <w:rsid w:val="003E2001"/>
    <w:rsid w:val="003E210B"/>
    <w:rsid w:val="003E2186"/>
    <w:rsid w:val="003E21A5"/>
    <w:rsid w:val="003E23FA"/>
    <w:rsid w:val="003E2414"/>
    <w:rsid w:val="003E2450"/>
    <w:rsid w:val="003E259B"/>
    <w:rsid w:val="003E265E"/>
    <w:rsid w:val="003E2695"/>
    <w:rsid w:val="003E276F"/>
    <w:rsid w:val="003E2849"/>
    <w:rsid w:val="003E287B"/>
    <w:rsid w:val="003E2897"/>
    <w:rsid w:val="003E2A2F"/>
    <w:rsid w:val="003E2BBA"/>
    <w:rsid w:val="003E3044"/>
    <w:rsid w:val="003E3222"/>
    <w:rsid w:val="003E3602"/>
    <w:rsid w:val="003E372F"/>
    <w:rsid w:val="003E3873"/>
    <w:rsid w:val="003E3C42"/>
    <w:rsid w:val="003E3E9D"/>
    <w:rsid w:val="003E3F39"/>
    <w:rsid w:val="003E4295"/>
    <w:rsid w:val="003E44C3"/>
    <w:rsid w:val="003E45EC"/>
    <w:rsid w:val="003E46A5"/>
    <w:rsid w:val="003E4800"/>
    <w:rsid w:val="003E4DD7"/>
    <w:rsid w:val="003E5044"/>
    <w:rsid w:val="003E5293"/>
    <w:rsid w:val="003E52A5"/>
    <w:rsid w:val="003E5868"/>
    <w:rsid w:val="003E5C63"/>
    <w:rsid w:val="003E5CA4"/>
    <w:rsid w:val="003E5D73"/>
    <w:rsid w:val="003E609F"/>
    <w:rsid w:val="003E63A3"/>
    <w:rsid w:val="003E664F"/>
    <w:rsid w:val="003E667B"/>
    <w:rsid w:val="003E6709"/>
    <w:rsid w:val="003E67CA"/>
    <w:rsid w:val="003E6A17"/>
    <w:rsid w:val="003E6A5C"/>
    <w:rsid w:val="003E6AD0"/>
    <w:rsid w:val="003E6D58"/>
    <w:rsid w:val="003E6E06"/>
    <w:rsid w:val="003E71ED"/>
    <w:rsid w:val="003E72C7"/>
    <w:rsid w:val="003E73E5"/>
    <w:rsid w:val="003E7613"/>
    <w:rsid w:val="003E7BB9"/>
    <w:rsid w:val="003E7D98"/>
    <w:rsid w:val="003F00B1"/>
    <w:rsid w:val="003F03F0"/>
    <w:rsid w:val="003F0524"/>
    <w:rsid w:val="003F06E0"/>
    <w:rsid w:val="003F0994"/>
    <w:rsid w:val="003F0C1C"/>
    <w:rsid w:val="003F0CE8"/>
    <w:rsid w:val="003F131A"/>
    <w:rsid w:val="003F135E"/>
    <w:rsid w:val="003F140B"/>
    <w:rsid w:val="003F148A"/>
    <w:rsid w:val="003F1732"/>
    <w:rsid w:val="003F18ED"/>
    <w:rsid w:val="003F1916"/>
    <w:rsid w:val="003F19D5"/>
    <w:rsid w:val="003F1A2E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D6D"/>
    <w:rsid w:val="003F2DC4"/>
    <w:rsid w:val="003F2E6C"/>
    <w:rsid w:val="003F2F66"/>
    <w:rsid w:val="003F2FB2"/>
    <w:rsid w:val="003F31F5"/>
    <w:rsid w:val="003F32B5"/>
    <w:rsid w:val="003F3325"/>
    <w:rsid w:val="003F34B6"/>
    <w:rsid w:val="003F3601"/>
    <w:rsid w:val="003F37AA"/>
    <w:rsid w:val="003F3881"/>
    <w:rsid w:val="003F3A99"/>
    <w:rsid w:val="003F3D32"/>
    <w:rsid w:val="003F3F16"/>
    <w:rsid w:val="003F3F95"/>
    <w:rsid w:val="003F3FAC"/>
    <w:rsid w:val="003F404C"/>
    <w:rsid w:val="003F42DD"/>
    <w:rsid w:val="003F4A01"/>
    <w:rsid w:val="003F4B0B"/>
    <w:rsid w:val="003F4B0E"/>
    <w:rsid w:val="003F4CA6"/>
    <w:rsid w:val="003F4F40"/>
    <w:rsid w:val="003F51A4"/>
    <w:rsid w:val="003F51A6"/>
    <w:rsid w:val="003F5326"/>
    <w:rsid w:val="003F542D"/>
    <w:rsid w:val="003F5512"/>
    <w:rsid w:val="003F5E2B"/>
    <w:rsid w:val="003F606A"/>
    <w:rsid w:val="003F61C2"/>
    <w:rsid w:val="003F61FA"/>
    <w:rsid w:val="003F62FF"/>
    <w:rsid w:val="003F691F"/>
    <w:rsid w:val="003F6B7A"/>
    <w:rsid w:val="003F6F38"/>
    <w:rsid w:val="003F759B"/>
    <w:rsid w:val="003F7692"/>
    <w:rsid w:val="003F76F8"/>
    <w:rsid w:val="003F798F"/>
    <w:rsid w:val="003F7FB3"/>
    <w:rsid w:val="003F7FEE"/>
    <w:rsid w:val="0040014F"/>
    <w:rsid w:val="00400169"/>
    <w:rsid w:val="004001FF"/>
    <w:rsid w:val="004003D7"/>
    <w:rsid w:val="00400545"/>
    <w:rsid w:val="00400819"/>
    <w:rsid w:val="004009A3"/>
    <w:rsid w:val="00400B20"/>
    <w:rsid w:val="00400DB4"/>
    <w:rsid w:val="00400E06"/>
    <w:rsid w:val="00400F8A"/>
    <w:rsid w:val="004011B4"/>
    <w:rsid w:val="0040121A"/>
    <w:rsid w:val="00401310"/>
    <w:rsid w:val="00401335"/>
    <w:rsid w:val="004013E2"/>
    <w:rsid w:val="00401518"/>
    <w:rsid w:val="00401589"/>
    <w:rsid w:val="00401B4A"/>
    <w:rsid w:val="00401B88"/>
    <w:rsid w:val="00401CE5"/>
    <w:rsid w:val="00401D6C"/>
    <w:rsid w:val="00401D91"/>
    <w:rsid w:val="00401F9C"/>
    <w:rsid w:val="0040201E"/>
    <w:rsid w:val="00402021"/>
    <w:rsid w:val="0040243D"/>
    <w:rsid w:val="00402678"/>
    <w:rsid w:val="004027F0"/>
    <w:rsid w:val="00402824"/>
    <w:rsid w:val="00402907"/>
    <w:rsid w:val="0040297E"/>
    <w:rsid w:val="00402C06"/>
    <w:rsid w:val="0040306B"/>
    <w:rsid w:val="004030BF"/>
    <w:rsid w:val="0040321A"/>
    <w:rsid w:val="004032F8"/>
    <w:rsid w:val="0040349F"/>
    <w:rsid w:val="004034A6"/>
    <w:rsid w:val="004034BE"/>
    <w:rsid w:val="00403717"/>
    <w:rsid w:val="00403A57"/>
    <w:rsid w:val="00403A67"/>
    <w:rsid w:val="00403AFE"/>
    <w:rsid w:val="00403B8E"/>
    <w:rsid w:val="00403CE1"/>
    <w:rsid w:val="00403D66"/>
    <w:rsid w:val="00403D9F"/>
    <w:rsid w:val="00403E1C"/>
    <w:rsid w:val="00403ECE"/>
    <w:rsid w:val="00404039"/>
    <w:rsid w:val="00404495"/>
    <w:rsid w:val="00404609"/>
    <w:rsid w:val="004046C8"/>
    <w:rsid w:val="00404CE6"/>
    <w:rsid w:val="00404DFE"/>
    <w:rsid w:val="00404EC4"/>
    <w:rsid w:val="00405062"/>
    <w:rsid w:val="00405108"/>
    <w:rsid w:val="004051B9"/>
    <w:rsid w:val="004051D7"/>
    <w:rsid w:val="00405635"/>
    <w:rsid w:val="004056C0"/>
    <w:rsid w:val="0040570A"/>
    <w:rsid w:val="00405A25"/>
    <w:rsid w:val="00405C7A"/>
    <w:rsid w:val="004061BF"/>
    <w:rsid w:val="004062B0"/>
    <w:rsid w:val="004062E3"/>
    <w:rsid w:val="004065C3"/>
    <w:rsid w:val="004066EA"/>
    <w:rsid w:val="00406AA4"/>
    <w:rsid w:val="00406B6D"/>
    <w:rsid w:val="00406BBA"/>
    <w:rsid w:val="00406C22"/>
    <w:rsid w:val="00406D0B"/>
    <w:rsid w:val="00406E82"/>
    <w:rsid w:val="004071F6"/>
    <w:rsid w:val="00407303"/>
    <w:rsid w:val="00407351"/>
    <w:rsid w:val="00407B9E"/>
    <w:rsid w:val="00407CE8"/>
    <w:rsid w:val="00407EC8"/>
    <w:rsid w:val="00407EDF"/>
    <w:rsid w:val="004103FF"/>
    <w:rsid w:val="00410495"/>
    <w:rsid w:val="0041059E"/>
    <w:rsid w:val="00410601"/>
    <w:rsid w:val="00410770"/>
    <w:rsid w:val="00410790"/>
    <w:rsid w:val="0041089C"/>
    <w:rsid w:val="00410966"/>
    <w:rsid w:val="004109BB"/>
    <w:rsid w:val="00410E02"/>
    <w:rsid w:val="0041106F"/>
    <w:rsid w:val="004110A6"/>
    <w:rsid w:val="00411269"/>
    <w:rsid w:val="00411513"/>
    <w:rsid w:val="004119BC"/>
    <w:rsid w:val="00411A17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C"/>
    <w:rsid w:val="00412D50"/>
    <w:rsid w:val="00412D7B"/>
    <w:rsid w:val="004131AA"/>
    <w:rsid w:val="0041352F"/>
    <w:rsid w:val="00413666"/>
    <w:rsid w:val="00413945"/>
    <w:rsid w:val="00413E23"/>
    <w:rsid w:val="00413F17"/>
    <w:rsid w:val="0041433F"/>
    <w:rsid w:val="00414347"/>
    <w:rsid w:val="004145A9"/>
    <w:rsid w:val="004146E0"/>
    <w:rsid w:val="00414843"/>
    <w:rsid w:val="00414936"/>
    <w:rsid w:val="00414A6F"/>
    <w:rsid w:val="00414AFD"/>
    <w:rsid w:val="00414BD3"/>
    <w:rsid w:val="00414BD7"/>
    <w:rsid w:val="00414C04"/>
    <w:rsid w:val="00414E9B"/>
    <w:rsid w:val="00414EC1"/>
    <w:rsid w:val="00415268"/>
    <w:rsid w:val="0041541C"/>
    <w:rsid w:val="004156EF"/>
    <w:rsid w:val="0041599E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D5F"/>
    <w:rsid w:val="00417F29"/>
    <w:rsid w:val="00420121"/>
    <w:rsid w:val="00420591"/>
    <w:rsid w:val="0042064A"/>
    <w:rsid w:val="0042070F"/>
    <w:rsid w:val="00420763"/>
    <w:rsid w:val="00420884"/>
    <w:rsid w:val="004208C3"/>
    <w:rsid w:val="0042095D"/>
    <w:rsid w:val="004209D0"/>
    <w:rsid w:val="00420E79"/>
    <w:rsid w:val="00420E92"/>
    <w:rsid w:val="00420EDC"/>
    <w:rsid w:val="004210F2"/>
    <w:rsid w:val="00421243"/>
    <w:rsid w:val="00421340"/>
    <w:rsid w:val="00421508"/>
    <w:rsid w:val="00421814"/>
    <w:rsid w:val="004219E7"/>
    <w:rsid w:val="00421A5B"/>
    <w:rsid w:val="00421D7F"/>
    <w:rsid w:val="00421E82"/>
    <w:rsid w:val="004221FD"/>
    <w:rsid w:val="004223A5"/>
    <w:rsid w:val="0042280E"/>
    <w:rsid w:val="0042284D"/>
    <w:rsid w:val="0042290E"/>
    <w:rsid w:val="00422AAB"/>
    <w:rsid w:val="00422DAA"/>
    <w:rsid w:val="00422E9E"/>
    <w:rsid w:val="00423034"/>
    <w:rsid w:val="004230AE"/>
    <w:rsid w:val="004230CC"/>
    <w:rsid w:val="00423130"/>
    <w:rsid w:val="00423594"/>
    <w:rsid w:val="0042397C"/>
    <w:rsid w:val="004239A3"/>
    <w:rsid w:val="00423D1A"/>
    <w:rsid w:val="00424154"/>
    <w:rsid w:val="00424279"/>
    <w:rsid w:val="0042436C"/>
    <w:rsid w:val="004243A9"/>
    <w:rsid w:val="0042444C"/>
    <w:rsid w:val="0042452A"/>
    <w:rsid w:val="00424575"/>
    <w:rsid w:val="0042468B"/>
    <w:rsid w:val="004248D6"/>
    <w:rsid w:val="0042491D"/>
    <w:rsid w:val="00424F01"/>
    <w:rsid w:val="00424FCC"/>
    <w:rsid w:val="004251B2"/>
    <w:rsid w:val="0042530E"/>
    <w:rsid w:val="0042534C"/>
    <w:rsid w:val="0042587C"/>
    <w:rsid w:val="00425A2B"/>
    <w:rsid w:val="00425A7C"/>
    <w:rsid w:val="00425BCE"/>
    <w:rsid w:val="00425EBE"/>
    <w:rsid w:val="0042632F"/>
    <w:rsid w:val="004263E8"/>
    <w:rsid w:val="00426470"/>
    <w:rsid w:val="0042657F"/>
    <w:rsid w:val="0042667F"/>
    <w:rsid w:val="0042693F"/>
    <w:rsid w:val="00426AD6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B0"/>
    <w:rsid w:val="00427FCC"/>
    <w:rsid w:val="00430113"/>
    <w:rsid w:val="004301E6"/>
    <w:rsid w:val="004307E8"/>
    <w:rsid w:val="00430D53"/>
    <w:rsid w:val="00430D70"/>
    <w:rsid w:val="004317AE"/>
    <w:rsid w:val="00431917"/>
    <w:rsid w:val="004319E7"/>
    <w:rsid w:val="004319EC"/>
    <w:rsid w:val="00431EC7"/>
    <w:rsid w:val="00431FD9"/>
    <w:rsid w:val="004323EA"/>
    <w:rsid w:val="00432509"/>
    <w:rsid w:val="00432516"/>
    <w:rsid w:val="00432555"/>
    <w:rsid w:val="00432B27"/>
    <w:rsid w:val="00432D2B"/>
    <w:rsid w:val="00432D2D"/>
    <w:rsid w:val="00432FB3"/>
    <w:rsid w:val="0043302F"/>
    <w:rsid w:val="0043315F"/>
    <w:rsid w:val="004332E8"/>
    <w:rsid w:val="0043339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6FE"/>
    <w:rsid w:val="0043471E"/>
    <w:rsid w:val="0043479C"/>
    <w:rsid w:val="00434CA3"/>
    <w:rsid w:val="00434CE5"/>
    <w:rsid w:val="00434F2D"/>
    <w:rsid w:val="0043508A"/>
    <w:rsid w:val="004350AE"/>
    <w:rsid w:val="00435264"/>
    <w:rsid w:val="0043526D"/>
    <w:rsid w:val="004355A7"/>
    <w:rsid w:val="00435625"/>
    <w:rsid w:val="0043563A"/>
    <w:rsid w:val="0043571E"/>
    <w:rsid w:val="00435C24"/>
    <w:rsid w:val="00435C4D"/>
    <w:rsid w:val="00435DC0"/>
    <w:rsid w:val="00435FF2"/>
    <w:rsid w:val="00436075"/>
    <w:rsid w:val="0043655D"/>
    <w:rsid w:val="00436643"/>
    <w:rsid w:val="00436757"/>
    <w:rsid w:val="00436BA2"/>
    <w:rsid w:val="00436CF3"/>
    <w:rsid w:val="00436DF8"/>
    <w:rsid w:val="00436E1F"/>
    <w:rsid w:val="0043728C"/>
    <w:rsid w:val="0043740F"/>
    <w:rsid w:val="004374F2"/>
    <w:rsid w:val="00437A8A"/>
    <w:rsid w:val="00437BA7"/>
    <w:rsid w:val="00437CCC"/>
    <w:rsid w:val="00437D37"/>
    <w:rsid w:val="00440002"/>
    <w:rsid w:val="00440222"/>
    <w:rsid w:val="004402DF"/>
    <w:rsid w:val="004403B5"/>
    <w:rsid w:val="0044068F"/>
    <w:rsid w:val="004406AA"/>
    <w:rsid w:val="0044075B"/>
    <w:rsid w:val="00440816"/>
    <w:rsid w:val="00440A6D"/>
    <w:rsid w:val="00440D05"/>
    <w:rsid w:val="00440E84"/>
    <w:rsid w:val="004412A1"/>
    <w:rsid w:val="004412DF"/>
    <w:rsid w:val="004414A1"/>
    <w:rsid w:val="00441C4C"/>
    <w:rsid w:val="00441D7D"/>
    <w:rsid w:val="00441E8F"/>
    <w:rsid w:val="004424A2"/>
    <w:rsid w:val="00442631"/>
    <w:rsid w:val="004426ED"/>
    <w:rsid w:val="00442725"/>
    <w:rsid w:val="0044274C"/>
    <w:rsid w:val="0044275B"/>
    <w:rsid w:val="00442B2B"/>
    <w:rsid w:val="004430C2"/>
    <w:rsid w:val="0044312A"/>
    <w:rsid w:val="004434B3"/>
    <w:rsid w:val="004434E0"/>
    <w:rsid w:val="004434FD"/>
    <w:rsid w:val="00443937"/>
    <w:rsid w:val="00443A4C"/>
    <w:rsid w:val="00443C83"/>
    <w:rsid w:val="00443CFE"/>
    <w:rsid w:val="00443E0C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4C5D"/>
    <w:rsid w:val="00444D05"/>
    <w:rsid w:val="00445196"/>
    <w:rsid w:val="00445271"/>
    <w:rsid w:val="0044534A"/>
    <w:rsid w:val="00445414"/>
    <w:rsid w:val="0044554D"/>
    <w:rsid w:val="0044574C"/>
    <w:rsid w:val="00445A9C"/>
    <w:rsid w:val="00445C45"/>
    <w:rsid w:val="00445D10"/>
    <w:rsid w:val="00445D56"/>
    <w:rsid w:val="00446155"/>
    <w:rsid w:val="00446229"/>
    <w:rsid w:val="00446250"/>
    <w:rsid w:val="00446314"/>
    <w:rsid w:val="0044640F"/>
    <w:rsid w:val="004464BE"/>
    <w:rsid w:val="00446A78"/>
    <w:rsid w:val="00446BFC"/>
    <w:rsid w:val="00446F21"/>
    <w:rsid w:val="0044723A"/>
    <w:rsid w:val="004474F9"/>
    <w:rsid w:val="00447976"/>
    <w:rsid w:val="00447B04"/>
    <w:rsid w:val="00447B2F"/>
    <w:rsid w:val="00447BB8"/>
    <w:rsid w:val="00447DC2"/>
    <w:rsid w:val="00450012"/>
    <w:rsid w:val="00450237"/>
    <w:rsid w:val="00450320"/>
    <w:rsid w:val="0045041F"/>
    <w:rsid w:val="00450590"/>
    <w:rsid w:val="004505D6"/>
    <w:rsid w:val="00450718"/>
    <w:rsid w:val="004509AE"/>
    <w:rsid w:val="00450EBB"/>
    <w:rsid w:val="004511FA"/>
    <w:rsid w:val="0045141E"/>
    <w:rsid w:val="00451545"/>
    <w:rsid w:val="00451874"/>
    <w:rsid w:val="00451BC0"/>
    <w:rsid w:val="00451CCA"/>
    <w:rsid w:val="00452011"/>
    <w:rsid w:val="0045203F"/>
    <w:rsid w:val="0045207E"/>
    <w:rsid w:val="004520B2"/>
    <w:rsid w:val="00452861"/>
    <w:rsid w:val="004531DB"/>
    <w:rsid w:val="00453583"/>
    <w:rsid w:val="004536BA"/>
    <w:rsid w:val="00453953"/>
    <w:rsid w:val="004539CE"/>
    <w:rsid w:val="00453AE0"/>
    <w:rsid w:val="00453C21"/>
    <w:rsid w:val="00453E5E"/>
    <w:rsid w:val="00453E77"/>
    <w:rsid w:val="00453F18"/>
    <w:rsid w:val="00454204"/>
    <w:rsid w:val="00454215"/>
    <w:rsid w:val="00454289"/>
    <w:rsid w:val="00454455"/>
    <w:rsid w:val="0045446A"/>
    <w:rsid w:val="004545A6"/>
    <w:rsid w:val="0045490C"/>
    <w:rsid w:val="00454974"/>
    <w:rsid w:val="00454B7F"/>
    <w:rsid w:val="00454E95"/>
    <w:rsid w:val="00454FC6"/>
    <w:rsid w:val="00455078"/>
    <w:rsid w:val="004550BD"/>
    <w:rsid w:val="004553B0"/>
    <w:rsid w:val="0045540C"/>
    <w:rsid w:val="00455411"/>
    <w:rsid w:val="00455481"/>
    <w:rsid w:val="00455490"/>
    <w:rsid w:val="00455534"/>
    <w:rsid w:val="00455597"/>
    <w:rsid w:val="004555CB"/>
    <w:rsid w:val="004556F2"/>
    <w:rsid w:val="00455735"/>
    <w:rsid w:val="00455809"/>
    <w:rsid w:val="00455BA5"/>
    <w:rsid w:val="00455BAE"/>
    <w:rsid w:val="00455C44"/>
    <w:rsid w:val="00455CDA"/>
    <w:rsid w:val="00455DF9"/>
    <w:rsid w:val="00455E94"/>
    <w:rsid w:val="00456002"/>
    <w:rsid w:val="00456142"/>
    <w:rsid w:val="004561B5"/>
    <w:rsid w:val="0045640D"/>
    <w:rsid w:val="00456509"/>
    <w:rsid w:val="004567A8"/>
    <w:rsid w:val="004568A2"/>
    <w:rsid w:val="00456A03"/>
    <w:rsid w:val="00456B53"/>
    <w:rsid w:val="00456D15"/>
    <w:rsid w:val="00456D39"/>
    <w:rsid w:val="00456EF8"/>
    <w:rsid w:val="00456F03"/>
    <w:rsid w:val="00456F63"/>
    <w:rsid w:val="004570BD"/>
    <w:rsid w:val="0045716D"/>
    <w:rsid w:val="004573DB"/>
    <w:rsid w:val="004574C4"/>
    <w:rsid w:val="00457594"/>
    <w:rsid w:val="004575C8"/>
    <w:rsid w:val="00457CC1"/>
    <w:rsid w:val="00460046"/>
    <w:rsid w:val="004604E1"/>
    <w:rsid w:val="00460722"/>
    <w:rsid w:val="00460743"/>
    <w:rsid w:val="004607C8"/>
    <w:rsid w:val="0046095F"/>
    <w:rsid w:val="00460AD1"/>
    <w:rsid w:val="00460BD8"/>
    <w:rsid w:val="00461041"/>
    <w:rsid w:val="00461198"/>
    <w:rsid w:val="00461257"/>
    <w:rsid w:val="00461413"/>
    <w:rsid w:val="00461586"/>
    <w:rsid w:val="00461622"/>
    <w:rsid w:val="00461869"/>
    <w:rsid w:val="004618C2"/>
    <w:rsid w:val="004619D1"/>
    <w:rsid w:val="00461B95"/>
    <w:rsid w:val="00461C6D"/>
    <w:rsid w:val="00461C7F"/>
    <w:rsid w:val="00461F1E"/>
    <w:rsid w:val="00462322"/>
    <w:rsid w:val="004623B6"/>
    <w:rsid w:val="0046260A"/>
    <w:rsid w:val="0046260F"/>
    <w:rsid w:val="00462670"/>
    <w:rsid w:val="00462970"/>
    <w:rsid w:val="004629A2"/>
    <w:rsid w:val="004629E4"/>
    <w:rsid w:val="00462B95"/>
    <w:rsid w:val="00462C0B"/>
    <w:rsid w:val="00462FA9"/>
    <w:rsid w:val="0046326D"/>
    <w:rsid w:val="00463292"/>
    <w:rsid w:val="00463475"/>
    <w:rsid w:val="0046377C"/>
    <w:rsid w:val="004638AA"/>
    <w:rsid w:val="0046397B"/>
    <w:rsid w:val="004639BA"/>
    <w:rsid w:val="00463B99"/>
    <w:rsid w:val="00463BC2"/>
    <w:rsid w:val="00463C3A"/>
    <w:rsid w:val="00463C6C"/>
    <w:rsid w:val="00463E1C"/>
    <w:rsid w:val="00463E44"/>
    <w:rsid w:val="0046413C"/>
    <w:rsid w:val="004646B7"/>
    <w:rsid w:val="004647C4"/>
    <w:rsid w:val="004648C8"/>
    <w:rsid w:val="00464955"/>
    <w:rsid w:val="00464C0E"/>
    <w:rsid w:val="00464CBA"/>
    <w:rsid w:val="00464EC3"/>
    <w:rsid w:val="00464FDC"/>
    <w:rsid w:val="004651C8"/>
    <w:rsid w:val="00465258"/>
    <w:rsid w:val="00465276"/>
    <w:rsid w:val="004655B7"/>
    <w:rsid w:val="004655C7"/>
    <w:rsid w:val="004656B4"/>
    <w:rsid w:val="0046570B"/>
    <w:rsid w:val="00465888"/>
    <w:rsid w:val="00465B92"/>
    <w:rsid w:val="00465BBC"/>
    <w:rsid w:val="00465BCB"/>
    <w:rsid w:val="00465BE4"/>
    <w:rsid w:val="00465C1F"/>
    <w:rsid w:val="00465D59"/>
    <w:rsid w:val="00465EDC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58B"/>
    <w:rsid w:val="00467649"/>
    <w:rsid w:val="00467932"/>
    <w:rsid w:val="00467949"/>
    <w:rsid w:val="00467B7A"/>
    <w:rsid w:val="00467CF1"/>
    <w:rsid w:val="00467D5D"/>
    <w:rsid w:val="00467E5E"/>
    <w:rsid w:val="004700C9"/>
    <w:rsid w:val="0047042B"/>
    <w:rsid w:val="00470444"/>
    <w:rsid w:val="00470484"/>
    <w:rsid w:val="004706A7"/>
    <w:rsid w:val="00470992"/>
    <w:rsid w:val="004709A0"/>
    <w:rsid w:val="00470A6E"/>
    <w:rsid w:val="00470AC8"/>
    <w:rsid w:val="00470D3A"/>
    <w:rsid w:val="00470E45"/>
    <w:rsid w:val="00470FC8"/>
    <w:rsid w:val="0047103F"/>
    <w:rsid w:val="00471291"/>
    <w:rsid w:val="004712A2"/>
    <w:rsid w:val="004713AC"/>
    <w:rsid w:val="00471430"/>
    <w:rsid w:val="004715A5"/>
    <w:rsid w:val="004715B8"/>
    <w:rsid w:val="004716EA"/>
    <w:rsid w:val="00471882"/>
    <w:rsid w:val="00471900"/>
    <w:rsid w:val="0047193B"/>
    <w:rsid w:val="004719E1"/>
    <w:rsid w:val="00471DC9"/>
    <w:rsid w:val="00471FC2"/>
    <w:rsid w:val="0047202B"/>
    <w:rsid w:val="004720C7"/>
    <w:rsid w:val="00472353"/>
    <w:rsid w:val="004723F6"/>
    <w:rsid w:val="00472633"/>
    <w:rsid w:val="0047272D"/>
    <w:rsid w:val="00472B9A"/>
    <w:rsid w:val="00472BB2"/>
    <w:rsid w:val="00472C6F"/>
    <w:rsid w:val="00472CAD"/>
    <w:rsid w:val="00472CC8"/>
    <w:rsid w:val="00472F32"/>
    <w:rsid w:val="004732E8"/>
    <w:rsid w:val="00473667"/>
    <w:rsid w:val="004737B9"/>
    <w:rsid w:val="0047386D"/>
    <w:rsid w:val="00473A5D"/>
    <w:rsid w:val="00473AF2"/>
    <w:rsid w:val="0047402E"/>
    <w:rsid w:val="004740BC"/>
    <w:rsid w:val="004741D1"/>
    <w:rsid w:val="00474494"/>
    <w:rsid w:val="004745E7"/>
    <w:rsid w:val="00474634"/>
    <w:rsid w:val="0047468C"/>
    <w:rsid w:val="00474B62"/>
    <w:rsid w:val="00475045"/>
    <w:rsid w:val="0047516C"/>
    <w:rsid w:val="00475300"/>
    <w:rsid w:val="00475357"/>
    <w:rsid w:val="00475578"/>
    <w:rsid w:val="004755C9"/>
    <w:rsid w:val="00475812"/>
    <w:rsid w:val="004758D4"/>
    <w:rsid w:val="0047593D"/>
    <w:rsid w:val="00475CEC"/>
    <w:rsid w:val="004760FC"/>
    <w:rsid w:val="00476322"/>
    <w:rsid w:val="00476655"/>
    <w:rsid w:val="004767A0"/>
    <w:rsid w:val="00476DEE"/>
    <w:rsid w:val="00477144"/>
    <w:rsid w:val="004774F2"/>
    <w:rsid w:val="0047777E"/>
    <w:rsid w:val="00477904"/>
    <w:rsid w:val="00477C2F"/>
    <w:rsid w:val="00477E11"/>
    <w:rsid w:val="00480171"/>
    <w:rsid w:val="0048057C"/>
    <w:rsid w:val="00480DC5"/>
    <w:rsid w:val="00480E57"/>
    <w:rsid w:val="00480F35"/>
    <w:rsid w:val="0048106D"/>
    <w:rsid w:val="0048140E"/>
    <w:rsid w:val="00481464"/>
    <w:rsid w:val="004816D0"/>
    <w:rsid w:val="00481741"/>
    <w:rsid w:val="004817E3"/>
    <w:rsid w:val="00481826"/>
    <w:rsid w:val="004819C1"/>
    <w:rsid w:val="004819F5"/>
    <w:rsid w:val="00481BE3"/>
    <w:rsid w:val="00481E55"/>
    <w:rsid w:val="00481F04"/>
    <w:rsid w:val="00481F41"/>
    <w:rsid w:val="00482187"/>
    <w:rsid w:val="004824D8"/>
    <w:rsid w:val="004826ED"/>
    <w:rsid w:val="004829AD"/>
    <w:rsid w:val="00482B18"/>
    <w:rsid w:val="00482D8E"/>
    <w:rsid w:val="00482DAC"/>
    <w:rsid w:val="00482E45"/>
    <w:rsid w:val="0048307D"/>
    <w:rsid w:val="004830E6"/>
    <w:rsid w:val="00483120"/>
    <w:rsid w:val="00483311"/>
    <w:rsid w:val="004833C9"/>
    <w:rsid w:val="00483453"/>
    <w:rsid w:val="004836C5"/>
    <w:rsid w:val="00483AB5"/>
    <w:rsid w:val="00483CAD"/>
    <w:rsid w:val="00483F88"/>
    <w:rsid w:val="004841A9"/>
    <w:rsid w:val="0048481B"/>
    <w:rsid w:val="004850EE"/>
    <w:rsid w:val="004852E8"/>
    <w:rsid w:val="004853C8"/>
    <w:rsid w:val="00485432"/>
    <w:rsid w:val="00485661"/>
    <w:rsid w:val="00485795"/>
    <w:rsid w:val="0048595D"/>
    <w:rsid w:val="00485AA2"/>
    <w:rsid w:val="00485F7F"/>
    <w:rsid w:val="004861CD"/>
    <w:rsid w:val="004862C4"/>
    <w:rsid w:val="00486317"/>
    <w:rsid w:val="00486382"/>
    <w:rsid w:val="00486725"/>
    <w:rsid w:val="00486847"/>
    <w:rsid w:val="00486BAC"/>
    <w:rsid w:val="00486BB9"/>
    <w:rsid w:val="004873C5"/>
    <w:rsid w:val="0048748A"/>
    <w:rsid w:val="004874BE"/>
    <w:rsid w:val="004876E2"/>
    <w:rsid w:val="004877FB"/>
    <w:rsid w:val="004878AA"/>
    <w:rsid w:val="00487A07"/>
    <w:rsid w:val="00487B1B"/>
    <w:rsid w:val="00487F36"/>
    <w:rsid w:val="00487F3F"/>
    <w:rsid w:val="00490166"/>
    <w:rsid w:val="004903FF"/>
    <w:rsid w:val="00490624"/>
    <w:rsid w:val="0049073E"/>
    <w:rsid w:val="0049093D"/>
    <w:rsid w:val="00490E7C"/>
    <w:rsid w:val="00490F5C"/>
    <w:rsid w:val="004910CA"/>
    <w:rsid w:val="00491132"/>
    <w:rsid w:val="00491342"/>
    <w:rsid w:val="00491395"/>
    <w:rsid w:val="00491B2A"/>
    <w:rsid w:val="00491E6B"/>
    <w:rsid w:val="00492225"/>
    <w:rsid w:val="004922FD"/>
    <w:rsid w:val="00492307"/>
    <w:rsid w:val="00492697"/>
    <w:rsid w:val="00492710"/>
    <w:rsid w:val="00492876"/>
    <w:rsid w:val="00492881"/>
    <w:rsid w:val="00492C09"/>
    <w:rsid w:val="00492EA2"/>
    <w:rsid w:val="00493061"/>
    <w:rsid w:val="00493080"/>
    <w:rsid w:val="004931CF"/>
    <w:rsid w:val="004932BC"/>
    <w:rsid w:val="00493381"/>
    <w:rsid w:val="004935A4"/>
    <w:rsid w:val="004937F6"/>
    <w:rsid w:val="00493862"/>
    <w:rsid w:val="00493868"/>
    <w:rsid w:val="004939F9"/>
    <w:rsid w:val="00493EEC"/>
    <w:rsid w:val="00493FE9"/>
    <w:rsid w:val="0049427C"/>
    <w:rsid w:val="004942B2"/>
    <w:rsid w:val="00494348"/>
    <w:rsid w:val="004943B7"/>
    <w:rsid w:val="004943C7"/>
    <w:rsid w:val="0049450D"/>
    <w:rsid w:val="00494624"/>
    <w:rsid w:val="004946F2"/>
    <w:rsid w:val="004947A8"/>
    <w:rsid w:val="00494E54"/>
    <w:rsid w:val="004952BA"/>
    <w:rsid w:val="004952F4"/>
    <w:rsid w:val="00495604"/>
    <w:rsid w:val="0049568A"/>
    <w:rsid w:val="00495765"/>
    <w:rsid w:val="00495E01"/>
    <w:rsid w:val="00495F7C"/>
    <w:rsid w:val="0049602D"/>
    <w:rsid w:val="0049647A"/>
    <w:rsid w:val="0049673C"/>
    <w:rsid w:val="004967EA"/>
    <w:rsid w:val="0049688E"/>
    <w:rsid w:val="00496B61"/>
    <w:rsid w:val="00496E96"/>
    <w:rsid w:val="00497162"/>
    <w:rsid w:val="0049732C"/>
    <w:rsid w:val="004973AE"/>
    <w:rsid w:val="004975CC"/>
    <w:rsid w:val="00497C3D"/>
    <w:rsid w:val="00497E7B"/>
    <w:rsid w:val="004A0164"/>
    <w:rsid w:val="004A03B5"/>
    <w:rsid w:val="004A04DE"/>
    <w:rsid w:val="004A060B"/>
    <w:rsid w:val="004A0814"/>
    <w:rsid w:val="004A090A"/>
    <w:rsid w:val="004A0C45"/>
    <w:rsid w:val="004A0EE0"/>
    <w:rsid w:val="004A0FA8"/>
    <w:rsid w:val="004A105B"/>
    <w:rsid w:val="004A10BF"/>
    <w:rsid w:val="004A12A7"/>
    <w:rsid w:val="004A140B"/>
    <w:rsid w:val="004A1442"/>
    <w:rsid w:val="004A1504"/>
    <w:rsid w:val="004A18D8"/>
    <w:rsid w:val="004A18F8"/>
    <w:rsid w:val="004A195A"/>
    <w:rsid w:val="004A1FA1"/>
    <w:rsid w:val="004A1FFB"/>
    <w:rsid w:val="004A211E"/>
    <w:rsid w:val="004A2284"/>
    <w:rsid w:val="004A249F"/>
    <w:rsid w:val="004A2683"/>
    <w:rsid w:val="004A276A"/>
    <w:rsid w:val="004A2877"/>
    <w:rsid w:val="004A2E72"/>
    <w:rsid w:val="004A330A"/>
    <w:rsid w:val="004A339F"/>
    <w:rsid w:val="004A351E"/>
    <w:rsid w:val="004A3819"/>
    <w:rsid w:val="004A3890"/>
    <w:rsid w:val="004A4182"/>
    <w:rsid w:val="004A4234"/>
    <w:rsid w:val="004A430D"/>
    <w:rsid w:val="004A4359"/>
    <w:rsid w:val="004A4433"/>
    <w:rsid w:val="004A4586"/>
    <w:rsid w:val="004A45E6"/>
    <w:rsid w:val="004A4699"/>
    <w:rsid w:val="004A472B"/>
    <w:rsid w:val="004A4778"/>
    <w:rsid w:val="004A4792"/>
    <w:rsid w:val="004A48D8"/>
    <w:rsid w:val="004A4A6D"/>
    <w:rsid w:val="004A4B2E"/>
    <w:rsid w:val="004A4FF9"/>
    <w:rsid w:val="004A5192"/>
    <w:rsid w:val="004A5300"/>
    <w:rsid w:val="004A5433"/>
    <w:rsid w:val="004A5676"/>
    <w:rsid w:val="004A57EE"/>
    <w:rsid w:val="004A58F7"/>
    <w:rsid w:val="004A5955"/>
    <w:rsid w:val="004A59F2"/>
    <w:rsid w:val="004A5F17"/>
    <w:rsid w:val="004A5F59"/>
    <w:rsid w:val="004A601E"/>
    <w:rsid w:val="004A651F"/>
    <w:rsid w:val="004A662E"/>
    <w:rsid w:val="004A69B8"/>
    <w:rsid w:val="004A69DA"/>
    <w:rsid w:val="004A6A7D"/>
    <w:rsid w:val="004A6C18"/>
    <w:rsid w:val="004A6C7A"/>
    <w:rsid w:val="004A6D26"/>
    <w:rsid w:val="004A7091"/>
    <w:rsid w:val="004A7174"/>
    <w:rsid w:val="004A71C1"/>
    <w:rsid w:val="004A72D3"/>
    <w:rsid w:val="004A7388"/>
    <w:rsid w:val="004A75CD"/>
    <w:rsid w:val="004A7671"/>
    <w:rsid w:val="004A7712"/>
    <w:rsid w:val="004A7838"/>
    <w:rsid w:val="004A79A3"/>
    <w:rsid w:val="004A7B84"/>
    <w:rsid w:val="004A7C08"/>
    <w:rsid w:val="004A7C5E"/>
    <w:rsid w:val="004A7CF8"/>
    <w:rsid w:val="004A7D06"/>
    <w:rsid w:val="004A7EC2"/>
    <w:rsid w:val="004B01B2"/>
    <w:rsid w:val="004B076E"/>
    <w:rsid w:val="004B0A87"/>
    <w:rsid w:val="004B0CFB"/>
    <w:rsid w:val="004B0E5F"/>
    <w:rsid w:val="004B0F6F"/>
    <w:rsid w:val="004B17B5"/>
    <w:rsid w:val="004B1A7A"/>
    <w:rsid w:val="004B1A85"/>
    <w:rsid w:val="004B1A95"/>
    <w:rsid w:val="004B1B63"/>
    <w:rsid w:val="004B1F80"/>
    <w:rsid w:val="004B226C"/>
    <w:rsid w:val="004B234C"/>
    <w:rsid w:val="004B244F"/>
    <w:rsid w:val="004B2B59"/>
    <w:rsid w:val="004B2C1F"/>
    <w:rsid w:val="004B2E43"/>
    <w:rsid w:val="004B2EB2"/>
    <w:rsid w:val="004B3228"/>
    <w:rsid w:val="004B34A7"/>
    <w:rsid w:val="004B352C"/>
    <w:rsid w:val="004B359E"/>
    <w:rsid w:val="004B35B1"/>
    <w:rsid w:val="004B3719"/>
    <w:rsid w:val="004B374D"/>
    <w:rsid w:val="004B3A44"/>
    <w:rsid w:val="004B3B45"/>
    <w:rsid w:val="004B3D23"/>
    <w:rsid w:val="004B3F61"/>
    <w:rsid w:val="004B4180"/>
    <w:rsid w:val="004B419A"/>
    <w:rsid w:val="004B41CD"/>
    <w:rsid w:val="004B42AB"/>
    <w:rsid w:val="004B4443"/>
    <w:rsid w:val="004B4516"/>
    <w:rsid w:val="004B457A"/>
    <w:rsid w:val="004B4723"/>
    <w:rsid w:val="004B492A"/>
    <w:rsid w:val="004B4A25"/>
    <w:rsid w:val="004B4A44"/>
    <w:rsid w:val="004B4A7A"/>
    <w:rsid w:val="004B4B6B"/>
    <w:rsid w:val="004B4C8D"/>
    <w:rsid w:val="004B5280"/>
    <w:rsid w:val="004B57E9"/>
    <w:rsid w:val="004B5840"/>
    <w:rsid w:val="004B5B8D"/>
    <w:rsid w:val="004B5C1C"/>
    <w:rsid w:val="004B5EF7"/>
    <w:rsid w:val="004B5FA9"/>
    <w:rsid w:val="004B636C"/>
    <w:rsid w:val="004B65F6"/>
    <w:rsid w:val="004B6795"/>
    <w:rsid w:val="004B67A3"/>
    <w:rsid w:val="004B6BB8"/>
    <w:rsid w:val="004B6C07"/>
    <w:rsid w:val="004B6C51"/>
    <w:rsid w:val="004B6D1F"/>
    <w:rsid w:val="004B6DD6"/>
    <w:rsid w:val="004B6E2F"/>
    <w:rsid w:val="004B6FC7"/>
    <w:rsid w:val="004B7350"/>
    <w:rsid w:val="004B7795"/>
    <w:rsid w:val="004B779F"/>
    <w:rsid w:val="004B77BA"/>
    <w:rsid w:val="004B78A9"/>
    <w:rsid w:val="004B7953"/>
    <w:rsid w:val="004B7957"/>
    <w:rsid w:val="004B79B2"/>
    <w:rsid w:val="004B7F7B"/>
    <w:rsid w:val="004C03BE"/>
    <w:rsid w:val="004C067E"/>
    <w:rsid w:val="004C08CA"/>
    <w:rsid w:val="004C0ADE"/>
    <w:rsid w:val="004C0BCC"/>
    <w:rsid w:val="004C0C97"/>
    <w:rsid w:val="004C0F1D"/>
    <w:rsid w:val="004C0F31"/>
    <w:rsid w:val="004C0F3C"/>
    <w:rsid w:val="004C0F54"/>
    <w:rsid w:val="004C1517"/>
    <w:rsid w:val="004C16F0"/>
    <w:rsid w:val="004C180C"/>
    <w:rsid w:val="004C1D05"/>
    <w:rsid w:val="004C1DAB"/>
    <w:rsid w:val="004C1F2C"/>
    <w:rsid w:val="004C218D"/>
    <w:rsid w:val="004C21DA"/>
    <w:rsid w:val="004C2261"/>
    <w:rsid w:val="004C236D"/>
    <w:rsid w:val="004C25C6"/>
    <w:rsid w:val="004C2742"/>
    <w:rsid w:val="004C283F"/>
    <w:rsid w:val="004C2890"/>
    <w:rsid w:val="004C28A8"/>
    <w:rsid w:val="004C2936"/>
    <w:rsid w:val="004C2997"/>
    <w:rsid w:val="004C2BB0"/>
    <w:rsid w:val="004C2E75"/>
    <w:rsid w:val="004C30AC"/>
    <w:rsid w:val="004C331E"/>
    <w:rsid w:val="004C3578"/>
    <w:rsid w:val="004C3651"/>
    <w:rsid w:val="004C366B"/>
    <w:rsid w:val="004C36C7"/>
    <w:rsid w:val="004C370E"/>
    <w:rsid w:val="004C389E"/>
    <w:rsid w:val="004C38EC"/>
    <w:rsid w:val="004C393B"/>
    <w:rsid w:val="004C3A2C"/>
    <w:rsid w:val="004C3E0C"/>
    <w:rsid w:val="004C3E2A"/>
    <w:rsid w:val="004C3F86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4F30"/>
    <w:rsid w:val="004C5026"/>
    <w:rsid w:val="004C50B5"/>
    <w:rsid w:val="004C521B"/>
    <w:rsid w:val="004C5712"/>
    <w:rsid w:val="004C57C1"/>
    <w:rsid w:val="004C591A"/>
    <w:rsid w:val="004C5C36"/>
    <w:rsid w:val="004C5C7E"/>
    <w:rsid w:val="004C6184"/>
    <w:rsid w:val="004C6267"/>
    <w:rsid w:val="004C6289"/>
    <w:rsid w:val="004C6642"/>
    <w:rsid w:val="004C6927"/>
    <w:rsid w:val="004C6A57"/>
    <w:rsid w:val="004C6FC6"/>
    <w:rsid w:val="004C7020"/>
    <w:rsid w:val="004C711D"/>
    <w:rsid w:val="004C712C"/>
    <w:rsid w:val="004C7B36"/>
    <w:rsid w:val="004D01C2"/>
    <w:rsid w:val="004D0255"/>
    <w:rsid w:val="004D02F7"/>
    <w:rsid w:val="004D051D"/>
    <w:rsid w:val="004D075D"/>
    <w:rsid w:val="004D07F5"/>
    <w:rsid w:val="004D0D96"/>
    <w:rsid w:val="004D1076"/>
    <w:rsid w:val="004D10B7"/>
    <w:rsid w:val="004D116E"/>
    <w:rsid w:val="004D1357"/>
    <w:rsid w:val="004D142F"/>
    <w:rsid w:val="004D14A5"/>
    <w:rsid w:val="004D15C2"/>
    <w:rsid w:val="004D1613"/>
    <w:rsid w:val="004D1B22"/>
    <w:rsid w:val="004D1DDC"/>
    <w:rsid w:val="004D1E33"/>
    <w:rsid w:val="004D1F2B"/>
    <w:rsid w:val="004D1F6C"/>
    <w:rsid w:val="004D21E7"/>
    <w:rsid w:val="004D2354"/>
    <w:rsid w:val="004D2547"/>
    <w:rsid w:val="004D2606"/>
    <w:rsid w:val="004D2693"/>
    <w:rsid w:val="004D26A9"/>
    <w:rsid w:val="004D28AB"/>
    <w:rsid w:val="004D28C9"/>
    <w:rsid w:val="004D2F54"/>
    <w:rsid w:val="004D303B"/>
    <w:rsid w:val="004D351F"/>
    <w:rsid w:val="004D3542"/>
    <w:rsid w:val="004D380F"/>
    <w:rsid w:val="004D3870"/>
    <w:rsid w:val="004D3953"/>
    <w:rsid w:val="004D39FA"/>
    <w:rsid w:val="004D3A22"/>
    <w:rsid w:val="004D3A5C"/>
    <w:rsid w:val="004D3E9B"/>
    <w:rsid w:val="004D3FA0"/>
    <w:rsid w:val="004D40C4"/>
    <w:rsid w:val="004D40F5"/>
    <w:rsid w:val="004D4267"/>
    <w:rsid w:val="004D4726"/>
    <w:rsid w:val="004D478A"/>
    <w:rsid w:val="004D4C0F"/>
    <w:rsid w:val="004D526E"/>
    <w:rsid w:val="004D5277"/>
    <w:rsid w:val="004D58B9"/>
    <w:rsid w:val="004D5AD5"/>
    <w:rsid w:val="004D5E90"/>
    <w:rsid w:val="004D60BB"/>
    <w:rsid w:val="004D62BA"/>
    <w:rsid w:val="004D62E3"/>
    <w:rsid w:val="004D6349"/>
    <w:rsid w:val="004D67AD"/>
    <w:rsid w:val="004D6926"/>
    <w:rsid w:val="004D69E8"/>
    <w:rsid w:val="004D6A69"/>
    <w:rsid w:val="004D6B58"/>
    <w:rsid w:val="004D6E68"/>
    <w:rsid w:val="004D7417"/>
    <w:rsid w:val="004D74E8"/>
    <w:rsid w:val="004D7893"/>
    <w:rsid w:val="004D7A1D"/>
    <w:rsid w:val="004D7A58"/>
    <w:rsid w:val="004D7C70"/>
    <w:rsid w:val="004D7C8D"/>
    <w:rsid w:val="004D7CC1"/>
    <w:rsid w:val="004D7EC5"/>
    <w:rsid w:val="004D7F6C"/>
    <w:rsid w:val="004E029E"/>
    <w:rsid w:val="004E02AD"/>
    <w:rsid w:val="004E04DA"/>
    <w:rsid w:val="004E085B"/>
    <w:rsid w:val="004E095C"/>
    <w:rsid w:val="004E09E0"/>
    <w:rsid w:val="004E0AB6"/>
    <w:rsid w:val="004E0BCD"/>
    <w:rsid w:val="004E0CBC"/>
    <w:rsid w:val="004E0DBA"/>
    <w:rsid w:val="004E13B7"/>
    <w:rsid w:val="004E1521"/>
    <w:rsid w:val="004E2078"/>
    <w:rsid w:val="004E24AD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6E6"/>
    <w:rsid w:val="004E390B"/>
    <w:rsid w:val="004E397A"/>
    <w:rsid w:val="004E3A1B"/>
    <w:rsid w:val="004E3B02"/>
    <w:rsid w:val="004E3BE5"/>
    <w:rsid w:val="004E3CBA"/>
    <w:rsid w:val="004E3D57"/>
    <w:rsid w:val="004E3E50"/>
    <w:rsid w:val="004E3F52"/>
    <w:rsid w:val="004E403D"/>
    <w:rsid w:val="004E41F1"/>
    <w:rsid w:val="004E420A"/>
    <w:rsid w:val="004E426E"/>
    <w:rsid w:val="004E438B"/>
    <w:rsid w:val="004E44F3"/>
    <w:rsid w:val="004E450A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519D"/>
    <w:rsid w:val="004E532E"/>
    <w:rsid w:val="004E55D6"/>
    <w:rsid w:val="004E5682"/>
    <w:rsid w:val="004E5775"/>
    <w:rsid w:val="004E5793"/>
    <w:rsid w:val="004E57BF"/>
    <w:rsid w:val="004E5C96"/>
    <w:rsid w:val="004E5D53"/>
    <w:rsid w:val="004E5EDA"/>
    <w:rsid w:val="004E63B1"/>
    <w:rsid w:val="004E664E"/>
    <w:rsid w:val="004E682B"/>
    <w:rsid w:val="004E68DF"/>
    <w:rsid w:val="004E6993"/>
    <w:rsid w:val="004E69B8"/>
    <w:rsid w:val="004E70DA"/>
    <w:rsid w:val="004E7465"/>
    <w:rsid w:val="004E790C"/>
    <w:rsid w:val="004E7A55"/>
    <w:rsid w:val="004E7C61"/>
    <w:rsid w:val="004E7C71"/>
    <w:rsid w:val="004E7E69"/>
    <w:rsid w:val="004F0116"/>
    <w:rsid w:val="004F04EA"/>
    <w:rsid w:val="004F06BB"/>
    <w:rsid w:val="004F07AA"/>
    <w:rsid w:val="004F0E6F"/>
    <w:rsid w:val="004F10DE"/>
    <w:rsid w:val="004F11F7"/>
    <w:rsid w:val="004F120F"/>
    <w:rsid w:val="004F1647"/>
    <w:rsid w:val="004F16EF"/>
    <w:rsid w:val="004F1BBD"/>
    <w:rsid w:val="004F1D7C"/>
    <w:rsid w:val="004F1E24"/>
    <w:rsid w:val="004F1E7F"/>
    <w:rsid w:val="004F1FAD"/>
    <w:rsid w:val="004F22EE"/>
    <w:rsid w:val="004F2334"/>
    <w:rsid w:val="004F2459"/>
    <w:rsid w:val="004F245F"/>
    <w:rsid w:val="004F255B"/>
    <w:rsid w:val="004F278D"/>
    <w:rsid w:val="004F27EE"/>
    <w:rsid w:val="004F2971"/>
    <w:rsid w:val="004F2988"/>
    <w:rsid w:val="004F2FA3"/>
    <w:rsid w:val="004F303B"/>
    <w:rsid w:val="004F3491"/>
    <w:rsid w:val="004F3823"/>
    <w:rsid w:val="004F39BB"/>
    <w:rsid w:val="004F3FA9"/>
    <w:rsid w:val="004F41B7"/>
    <w:rsid w:val="004F45A2"/>
    <w:rsid w:val="004F45EC"/>
    <w:rsid w:val="004F472E"/>
    <w:rsid w:val="004F4A84"/>
    <w:rsid w:val="004F4BA6"/>
    <w:rsid w:val="004F4BDF"/>
    <w:rsid w:val="004F4D50"/>
    <w:rsid w:val="004F50A8"/>
    <w:rsid w:val="004F51A6"/>
    <w:rsid w:val="004F5258"/>
    <w:rsid w:val="004F52BA"/>
    <w:rsid w:val="004F531E"/>
    <w:rsid w:val="004F53F4"/>
    <w:rsid w:val="004F5648"/>
    <w:rsid w:val="004F5ACA"/>
    <w:rsid w:val="004F5C8C"/>
    <w:rsid w:val="004F6397"/>
    <w:rsid w:val="004F63BB"/>
    <w:rsid w:val="004F6763"/>
    <w:rsid w:val="004F686B"/>
    <w:rsid w:val="004F6C36"/>
    <w:rsid w:val="004F6F40"/>
    <w:rsid w:val="004F7037"/>
    <w:rsid w:val="004F710D"/>
    <w:rsid w:val="004F7223"/>
    <w:rsid w:val="004F72A9"/>
    <w:rsid w:val="004F7310"/>
    <w:rsid w:val="004F7A44"/>
    <w:rsid w:val="004F7A8E"/>
    <w:rsid w:val="004F7A9B"/>
    <w:rsid w:val="004F7B12"/>
    <w:rsid w:val="004F7BB4"/>
    <w:rsid w:val="004F7E5E"/>
    <w:rsid w:val="004F7E7E"/>
    <w:rsid w:val="004F7E8A"/>
    <w:rsid w:val="004F7EB8"/>
    <w:rsid w:val="004F7EDB"/>
    <w:rsid w:val="005001F9"/>
    <w:rsid w:val="0050047C"/>
    <w:rsid w:val="005004C4"/>
    <w:rsid w:val="00500575"/>
    <w:rsid w:val="00500768"/>
    <w:rsid w:val="00500B22"/>
    <w:rsid w:val="00500B64"/>
    <w:rsid w:val="00500B7F"/>
    <w:rsid w:val="00500C77"/>
    <w:rsid w:val="00500F1C"/>
    <w:rsid w:val="0050129F"/>
    <w:rsid w:val="00501332"/>
    <w:rsid w:val="005013BA"/>
    <w:rsid w:val="005014FD"/>
    <w:rsid w:val="00501565"/>
    <w:rsid w:val="005015EB"/>
    <w:rsid w:val="005016D6"/>
    <w:rsid w:val="0050177E"/>
    <w:rsid w:val="00501860"/>
    <w:rsid w:val="0050197D"/>
    <w:rsid w:val="005019BB"/>
    <w:rsid w:val="00501C87"/>
    <w:rsid w:val="00501E1C"/>
    <w:rsid w:val="00501ED5"/>
    <w:rsid w:val="00502195"/>
    <w:rsid w:val="0050222D"/>
    <w:rsid w:val="00502265"/>
    <w:rsid w:val="005024CE"/>
    <w:rsid w:val="00502542"/>
    <w:rsid w:val="00502604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4A2"/>
    <w:rsid w:val="005038CE"/>
    <w:rsid w:val="00503A39"/>
    <w:rsid w:val="00503F43"/>
    <w:rsid w:val="00504036"/>
    <w:rsid w:val="00504129"/>
    <w:rsid w:val="0050423B"/>
    <w:rsid w:val="005042FD"/>
    <w:rsid w:val="0050466E"/>
    <w:rsid w:val="005046AB"/>
    <w:rsid w:val="005048E0"/>
    <w:rsid w:val="00504D94"/>
    <w:rsid w:val="00504DC5"/>
    <w:rsid w:val="00504DF9"/>
    <w:rsid w:val="00504FF2"/>
    <w:rsid w:val="0050505E"/>
    <w:rsid w:val="005053F1"/>
    <w:rsid w:val="0050546F"/>
    <w:rsid w:val="0050550D"/>
    <w:rsid w:val="00505869"/>
    <w:rsid w:val="00505872"/>
    <w:rsid w:val="00505CBC"/>
    <w:rsid w:val="00505D2F"/>
    <w:rsid w:val="00505EE9"/>
    <w:rsid w:val="00506248"/>
    <w:rsid w:val="0050636D"/>
    <w:rsid w:val="0050643C"/>
    <w:rsid w:val="00506504"/>
    <w:rsid w:val="005065ED"/>
    <w:rsid w:val="0050661C"/>
    <w:rsid w:val="005066CF"/>
    <w:rsid w:val="00506719"/>
    <w:rsid w:val="005067A9"/>
    <w:rsid w:val="00506A7A"/>
    <w:rsid w:val="00506A9D"/>
    <w:rsid w:val="00506E99"/>
    <w:rsid w:val="00506F3C"/>
    <w:rsid w:val="005070F2"/>
    <w:rsid w:val="0050744D"/>
    <w:rsid w:val="00507485"/>
    <w:rsid w:val="0050765F"/>
    <w:rsid w:val="00507706"/>
    <w:rsid w:val="00507CE0"/>
    <w:rsid w:val="00507DBA"/>
    <w:rsid w:val="00507E9E"/>
    <w:rsid w:val="0051012E"/>
    <w:rsid w:val="00510272"/>
    <w:rsid w:val="00510636"/>
    <w:rsid w:val="00510665"/>
    <w:rsid w:val="005107A2"/>
    <w:rsid w:val="00510CCA"/>
    <w:rsid w:val="00510E28"/>
    <w:rsid w:val="00510F12"/>
    <w:rsid w:val="0051126D"/>
    <w:rsid w:val="0051161C"/>
    <w:rsid w:val="005117B1"/>
    <w:rsid w:val="005118C4"/>
    <w:rsid w:val="00511CF3"/>
    <w:rsid w:val="00511F35"/>
    <w:rsid w:val="00512023"/>
    <w:rsid w:val="0051252D"/>
    <w:rsid w:val="00512644"/>
    <w:rsid w:val="005127E5"/>
    <w:rsid w:val="0051291B"/>
    <w:rsid w:val="0051299D"/>
    <w:rsid w:val="005129A8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9C8"/>
    <w:rsid w:val="00513B9C"/>
    <w:rsid w:val="00513F65"/>
    <w:rsid w:val="00513F73"/>
    <w:rsid w:val="00514152"/>
    <w:rsid w:val="005141CF"/>
    <w:rsid w:val="0051421C"/>
    <w:rsid w:val="0051422A"/>
    <w:rsid w:val="00514490"/>
    <w:rsid w:val="005146B0"/>
    <w:rsid w:val="00514831"/>
    <w:rsid w:val="005149D0"/>
    <w:rsid w:val="00514AF2"/>
    <w:rsid w:val="00514DAE"/>
    <w:rsid w:val="00514ECA"/>
    <w:rsid w:val="00514F48"/>
    <w:rsid w:val="00514FF3"/>
    <w:rsid w:val="005150C6"/>
    <w:rsid w:val="005153FC"/>
    <w:rsid w:val="00515595"/>
    <w:rsid w:val="00515A9C"/>
    <w:rsid w:val="00515E19"/>
    <w:rsid w:val="00515F99"/>
    <w:rsid w:val="005165CF"/>
    <w:rsid w:val="00516892"/>
    <w:rsid w:val="00516B36"/>
    <w:rsid w:val="00516DAB"/>
    <w:rsid w:val="00516EF2"/>
    <w:rsid w:val="005170DF"/>
    <w:rsid w:val="005170FF"/>
    <w:rsid w:val="00517106"/>
    <w:rsid w:val="005171A5"/>
    <w:rsid w:val="00517632"/>
    <w:rsid w:val="005178FA"/>
    <w:rsid w:val="00517A12"/>
    <w:rsid w:val="00517B8B"/>
    <w:rsid w:val="005200AC"/>
    <w:rsid w:val="005200AE"/>
    <w:rsid w:val="00520479"/>
    <w:rsid w:val="00520771"/>
    <w:rsid w:val="00520831"/>
    <w:rsid w:val="00520C24"/>
    <w:rsid w:val="00520D97"/>
    <w:rsid w:val="00521054"/>
    <w:rsid w:val="00521298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E1E"/>
    <w:rsid w:val="00521F4C"/>
    <w:rsid w:val="00521F7F"/>
    <w:rsid w:val="00521FED"/>
    <w:rsid w:val="00522023"/>
    <w:rsid w:val="00522124"/>
    <w:rsid w:val="00522223"/>
    <w:rsid w:val="0052270A"/>
    <w:rsid w:val="005227D7"/>
    <w:rsid w:val="00522A6E"/>
    <w:rsid w:val="00522BB3"/>
    <w:rsid w:val="00522F35"/>
    <w:rsid w:val="00522FB2"/>
    <w:rsid w:val="005230C4"/>
    <w:rsid w:val="005231F6"/>
    <w:rsid w:val="00523226"/>
    <w:rsid w:val="00523228"/>
    <w:rsid w:val="005232F7"/>
    <w:rsid w:val="00523617"/>
    <w:rsid w:val="005237D8"/>
    <w:rsid w:val="00523B7B"/>
    <w:rsid w:val="00523DF7"/>
    <w:rsid w:val="005240BF"/>
    <w:rsid w:val="00524244"/>
    <w:rsid w:val="00524356"/>
    <w:rsid w:val="005245C2"/>
    <w:rsid w:val="0052466E"/>
    <w:rsid w:val="00524B6E"/>
    <w:rsid w:val="00524CC1"/>
    <w:rsid w:val="00524E9F"/>
    <w:rsid w:val="00524FD9"/>
    <w:rsid w:val="00524FEE"/>
    <w:rsid w:val="005250BE"/>
    <w:rsid w:val="0052527F"/>
    <w:rsid w:val="00525398"/>
    <w:rsid w:val="005253C3"/>
    <w:rsid w:val="0052574C"/>
    <w:rsid w:val="00525BB3"/>
    <w:rsid w:val="00525CAA"/>
    <w:rsid w:val="00525E1E"/>
    <w:rsid w:val="005260A3"/>
    <w:rsid w:val="0052626B"/>
    <w:rsid w:val="0052643A"/>
    <w:rsid w:val="00526E2F"/>
    <w:rsid w:val="0052718D"/>
    <w:rsid w:val="00527211"/>
    <w:rsid w:val="005274D8"/>
    <w:rsid w:val="0052765D"/>
    <w:rsid w:val="00527B95"/>
    <w:rsid w:val="00527D7E"/>
    <w:rsid w:val="00527E09"/>
    <w:rsid w:val="00527F49"/>
    <w:rsid w:val="0053004C"/>
    <w:rsid w:val="00530078"/>
    <w:rsid w:val="0053010F"/>
    <w:rsid w:val="0053019A"/>
    <w:rsid w:val="00530411"/>
    <w:rsid w:val="00530693"/>
    <w:rsid w:val="00530ABB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1F73"/>
    <w:rsid w:val="005321B6"/>
    <w:rsid w:val="005322CE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D9A"/>
    <w:rsid w:val="00534152"/>
    <w:rsid w:val="00534317"/>
    <w:rsid w:val="005343C4"/>
    <w:rsid w:val="00534491"/>
    <w:rsid w:val="005345F0"/>
    <w:rsid w:val="005346B5"/>
    <w:rsid w:val="0053489B"/>
    <w:rsid w:val="00534927"/>
    <w:rsid w:val="0053498F"/>
    <w:rsid w:val="00534A89"/>
    <w:rsid w:val="00534ACD"/>
    <w:rsid w:val="00534B4D"/>
    <w:rsid w:val="00534C39"/>
    <w:rsid w:val="00534C85"/>
    <w:rsid w:val="00534CD8"/>
    <w:rsid w:val="00534E3E"/>
    <w:rsid w:val="00534F7B"/>
    <w:rsid w:val="00535066"/>
    <w:rsid w:val="0053517A"/>
    <w:rsid w:val="00535555"/>
    <w:rsid w:val="005355FE"/>
    <w:rsid w:val="00535C91"/>
    <w:rsid w:val="00535CFF"/>
    <w:rsid w:val="00535DB6"/>
    <w:rsid w:val="005360DE"/>
    <w:rsid w:val="00536186"/>
    <w:rsid w:val="0053619C"/>
    <w:rsid w:val="005364D1"/>
    <w:rsid w:val="00536813"/>
    <w:rsid w:val="00536A47"/>
    <w:rsid w:val="00536A54"/>
    <w:rsid w:val="00536B8E"/>
    <w:rsid w:val="00536C20"/>
    <w:rsid w:val="00536C5D"/>
    <w:rsid w:val="00536E5F"/>
    <w:rsid w:val="005373A9"/>
    <w:rsid w:val="005373CE"/>
    <w:rsid w:val="00537427"/>
    <w:rsid w:val="00537948"/>
    <w:rsid w:val="00537A61"/>
    <w:rsid w:val="00537C53"/>
    <w:rsid w:val="00537C92"/>
    <w:rsid w:val="00537C93"/>
    <w:rsid w:val="00537DB7"/>
    <w:rsid w:val="00537DF0"/>
    <w:rsid w:val="00537EAF"/>
    <w:rsid w:val="00537FE9"/>
    <w:rsid w:val="0054021D"/>
    <w:rsid w:val="00540236"/>
    <w:rsid w:val="0054080D"/>
    <w:rsid w:val="005408B2"/>
    <w:rsid w:val="00540A12"/>
    <w:rsid w:val="00540A38"/>
    <w:rsid w:val="00540AF3"/>
    <w:rsid w:val="00540F1B"/>
    <w:rsid w:val="00541155"/>
    <w:rsid w:val="0054148D"/>
    <w:rsid w:val="00541713"/>
    <w:rsid w:val="00541A47"/>
    <w:rsid w:val="00541A72"/>
    <w:rsid w:val="00541C3C"/>
    <w:rsid w:val="00541C99"/>
    <w:rsid w:val="00541CB8"/>
    <w:rsid w:val="00541D7B"/>
    <w:rsid w:val="00541EC7"/>
    <w:rsid w:val="00541FA0"/>
    <w:rsid w:val="00542104"/>
    <w:rsid w:val="0054218D"/>
    <w:rsid w:val="00542549"/>
    <w:rsid w:val="005425D6"/>
    <w:rsid w:val="0054286A"/>
    <w:rsid w:val="00542888"/>
    <w:rsid w:val="00542903"/>
    <w:rsid w:val="0054295F"/>
    <w:rsid w:val="00542A7E"/>
    <w:rsid w:val="00542E8E"/>
    <w:rsid w:val="005432F4"/>
    <w:rsid w:val="00543436"/>
    <w:rsid w:val="005434C7"/>
    <w:rsid w:val="00543515"/>
    <w:rsid w:val="00543611"/>
    <w:rsid w:val="00543CC3"/>
    <w:rsid w:val="00544124"/>
    <w:rsid w:val="00544316"/>
    <w:rsid w:val="0054440C"/>
    <w:rsid w:val="00544622"/>
    <w:rsid w:val="005446C0"/>
    <w:rsid w:val="0054489F"/>
    <w:rsid w:val="00544940"/>
    <w:rsid w:val="00544941"/>
    <w:rsid w:val="00544A56"/>
    <w:rsid w:val="00544B13"/>
    <w:rsid w:val="00544DC1"/>
    <w:rsid w:val="00544E44"/>
    <w:rsid w:val="00545087"/>
    <w:rsid w:val="005450DD"/>
    <w:rsid w:val="0054518A"/>
    <w:rsid w:val="005453D8"/>
    <w:rsid w:val="00545876"/>
    <w:rsid w:val="00545BFA"/>
    <w:rsid w:val="00545D68"/>
    <w:rsid w:val="00546164"/>
    <w:rsid w:val="005461F8"/>
    <w:rsid w:val="005462B7"/>
    <w:rsid w:val="005463E3"/>
    <w:rsid w:val="0054667F"/>
    <w:rsid w:val="00546904"/>
    <w:rsid w:val="0054698B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A"/>
    <w:rsid w:val="00547B7B"/>
    <w:rsid w:val="00547C42"/>
    <w:rsid w:val="00547C4F"/>
    <w:rsid w:val="00547CB2"/>
    <w:rsid w:val="00547DCC"/>
    <w:rsid w:val="00547E98"/>
    <w:rsid w:val="00547F10"/>
    <w:rsid w:val="00550027"/>
    <w:rsid w:val="0055005D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0FD2"/>
    <w:rsid w:val="00551192"/>
    <w:rsid w:val="005512F8"/>
    <w:rsid w:val="00551353"/>
    <w:rsid w:val="005516F8"/>
    <w:rsid w:val="00551C78"/>
    <w:rsid w:val="00551FB4"/>
    <w:rsid w:val="00552099"/>
    <w:rsid w:val="005523B5"/>
    <w:rsid w:val="00552640"/>
    <w:rsid w:val="005526C1"/>
    <w:rsid w:val="005528DF"/>
    <w:rsid w:val="00552B75"/>
    <w:rsid w:val="00552C6E"/>
    <w:rsid w:val="005530F0"/>
    <w:rsid w:val="005530FC"/>
    <w:rsid w:val="0055337A"/>
    <w:rsid w:val="005538AF"/>
    <w:rsid w:val="005539A3"/>
    <w:rsid w:val="00553D3B"/>
    <w:rsid w:val="00554287"/>
    <w:rsid w:val="00554523"/>
    <w:rsid w:val="005547E8"/>
    <w:rsid w:val="0055491B"/>
    <w:rsid w:val="00554B27"/>
    <w:rsid w:val="00554E22"/>
    <w:rsid w:val="00555078"/>
    <w:rsid w:val="00555292"/>
    <w:rsid w:val="0055532F"/>
    <w:rsid w:val="00555547"/>
    <w:rsid w:val="0055564D"/>
    <w:rsid w:val="00555659"/>
    <w:rsid w:val="0055565A"/>
    <w:rsid w:val="0055581C"/>
    <w:rsid w:val="00555C5E"/>
    <w:rsid w:val="00555ECC"/>
    <w:rsid w:val="00555EDF"/>
    <w:rsid w:val="00555F77"/>
    <w:rsid w:val="00556193"/>
    <w:rsid w:val="00556242"/>
    <w:rsid w:val="005562B8"/>
    <w:rsid w:val="005563F9"/>
    <w:rsid w:val="00556669"/>
    <w:rsid w:val="005566FB"/>
    <w:rsid w:val="00556800"/>
    <w:rsid w:val="00556837"/>
    <w:rsid w:val="00556874"/>
    <w:rsid w:val="00556ABE"/>
    <w:rsid w:val="00556C74"/>
    <w:rsid w:val="00556CD1"/>
    <w:rsid w:val="00556F18"/>
    <w:rsid w:val="00557086"/>
    <w:rsid w:val="00557099"/>
    <w:rsid w:val="00557171"/>
    <w:rsid w:val="00557203"/>
    <w:rsid w:val="0055747F"/>
    <w:rsid w:val="005574B5"/>
    <w:rsid w:val="00557649"/>
    <w:rsid w:val="00557655"/>
    <w:rsid w:val="00557855"/>
    <w:rsid w:val="005578E0"/>
    <w:rsid w:val="00557A37"/>
    <w:rsid w:val="00557ACC"/>
    <w:rsid w:val="00557B07"/>
    <w:rsid w:val="00557B08"/>
    <w:rsid w:val="00557C9C"/>
    <w:rsid w:val="00557E92"/>
    <w:rsid w:val="0056004A"/>
    <w:rsid w:val="00560059"/>
    <w:rsid w:val="0056026A"/>
    <w:rsid w:val="0056035C"/>
    <w:rsid w:val="005606B7"/>
    <w:rsid w:val="00560A71"/>
    <w:rsid w:val="00560BE2"/>
    <w:rsid w:val="00560C50"/>
    <w:rsid w:val="0056106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04"/>
    <w:rsid w:val="00562B99"/>
    <w:rsid w:val="00562E4D"/>
    <w:rsid w:val="0056326D"/>
    <w:rsid w:val="005633C0"/>
    <w:rsid w:val="005635C5"/>
    <w:rsid w:val="0056381E"/>
    <w:rsid w:val="005638F4"/>
    <w:rsid w:val="00563BDC"/>
    <w:rsid w:val="00563E03"/>
    <w:rsid w:val="00563FD0"/>
    <w:rsid w:val="00564041"/>
    <w:rsid w:val="005642BC"/>
    <w:rsid w:val="005643F2"/>
    <w:rsid w:val="0056454E"/>
    <w:rsid w:val="00564934"/>
    <w:rsid w:val="0056495A"/>
    <w:rsid w:val="00564985"/>
    <w:rsid w:val="00564C5B"/>
    <w:rsid w:val="00564F83"/>
    <w:rsid w:val="0056511B"/>
    <w:rsid w:val="00565356"/>
    <w:rsid w:val="00565491"/>
    <w:rsid w:val="005654C0"/>
    <w:rsid w:val="0056581F"/>
    <w:rsid w:val="00565C9F"/>
    <w:rsid w:val="005662B9"/>
    <w:rsid w:val="005663BD"/>
    <w:rsid w:val="0056643C"/>
    <w:rsid w:val="005668AF"/>
    <w:rsid w:val="00566BEB"/>
    <w:rsid w:val="00566DA0"/>
    <w:rsid w:val="00566ED6"/>
    <w:rsid w:val="00567399"/>
    <w:rsid w:val="00567442"/>
    <w:rsid w:val="00567C81"/>
    <w:rsid w:val="00570159"/>
    <w:rsid w:val="0057049A"/>
    <w:rsid w:val="00570692"/>
    <w:rsid w:val="005709BC"/>
    <w:rsid w:val="00570D29"/>
    <w:rsid w:val="00570DF9"/>
    <w:rsid w:val="00570E22"/>
    <w:rsid w:val="00570E62"/>
    <w:rsid w:val="00570EA9"/>
    <w:rsid w:val="005714DC"/>
    <w:rsid w:val="0057161B"/>
    <w:rsid w:val="00571D76"/>
    <w:rsid w:val="00571D9F"/>
    <w:rsid w:val="0057213F"/>
    <w:rsid w:val="0057225E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2FBF"/>
    <w:rsid w:val="0057324D"/>
    <w:rsid w:val="00573256"/>
    <w:rsid w:val="0057338B"/>
    <w:rsid w:val="00573433"/>
    <w:rsid w:val="005734D5"/>
    <w:rsid w:val="005735FC"/>
    <w:rsid w:val="005736C7"/>
    <w:rsid w:val="00573A26"/>
    <w:rsid w:val="00573AC4"/>
    <w:rsid w:val="00573E2A"/>
    <w:rsid w:val="00573EE6"/>
    <w:rsid w:val="00573F6D"/>
    <w:rsid w:val="00574055"/>
    <w:rsid w:val="005742C9"/>
    <w:rsid w:val="00574392"/>
    <w:rsid w:val="005745EA"/>
    <w:rsid w:val="00574611"/>
    <w:rsid w:val="005746CA"/>
    <w:rsid w:val="00574A0F"/>
    <w:rsid w:val="00574CEA"/>
    <w:rsid w:val="00574DDB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B1E"/>
    <w:rsid w:val="00575E5C"/>
    <w:rsid w:val="00575EE3"/>
    <w:rsid w:val="00575FF6"/>
    <w:rsid w:val="005764CC"/>
    <w:rsid w:val="005765FE"/>
    <w:rsid w:val="005768C7"/>
    <w:rsid w:val="00576A47"/>
    <w:rsid w:val="00576B12"/>
    <w:rsid w:val="00576B28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518"/>
    <w:rsid w:val="0057762A"/>
    <w:rsid w:val="005776AA"/>
    <w:rsid w:val="00577781"/>
    <w:rsid w:val="005779C9"/>
    <w:rsid w:val="00577AB5"/>
    <w:rsid w:val="00577B93"/>
    <w:rsid w:val="00577C40"/>
    <w:rsid w:val="00577DE1"/>
    <w:rsid w:val="00580275"/>
    <w:rsid w:val="0058029F"/>
    <w:rsid w:val="005804B6"/>
    <w:rsid w:val="005807C1"/>
    <w:rsid w:val="00580C31"/>
    <w:rsid w:val="00580CFC"/>
    <w:rsid w:val="00580D24"/>
    <w:rsid w:val="00581045"/>
    <w:rsid w:val="005813D8"/>
    <w:rsid w:val="0058155B"/>
    <w:rsid w:val="005815C0"/>
    <w:rsid w:val="0058170F"/>
    <w:rsid w:val="005817B4"/>
    <w:rsid w:val="00581A14"/>
    <w:rsid w:val="00581AAF"/>
    <w:rsid w:val="00581B8D"/>
    <w:rsid w:val="00581CFA"/>
    <w:rsid w:val="00581EEB"/>
    <w:rsid w:val="00581F3B"/>
    <w:rsid w:val="005821BB"/>
    <w:rsid w:val="005821DB"/>
    <w:rsid w:val="005821ED"/>
    <w:rsid w:val="005822AD"/>
    <w:rsid w:val="0058234C"/>
    <w:rsid w:val="00582A95"/>
    <w:rsid w:val="00582B5E"/>
    <w:rsid w:val="00582C2C"/>
    <w:rsid w:val="00582C30"/>
    <w:rsid w:val="00582E09"/>
    <w:rsid w:val="00583BFA"/>
    <w:rsid w:val="00583C2E"/>
    <w:rsid w:val="00583CF9"/>
    <w:rsid w:val="00583D32"/>
    <w:rsid w:val="00583F0B"/>
    <w:rsid w:val="005840FD"/>
    <w:rsid w:val="00584131"/>
    <w:rsid w:val="0058425B"/>
    <w:rsid w:val="0058435E"/>
    <w:rsid w:val="005843DB"/>
    <w:rsid w:val="00584474"/>
    <w:rsid w:val="00584616"/>
    <w:rsid w:val="00584A06"/>
    <w:rsid w:val="00584BA5"/>
    <w:rsid w:val="00584D79"/>
    <w:rsid w:val="00585144"/>
    <w:rsid w:val="00585291"/>
    <w:rsid w:val="005852BB"/>
    <w:rsid w:val="00585772"/>
    <w:rsid w:val="00585A2B"/>
    <w:rsid w:val="00585A4A"/>
    <w:rsid w:val="00585B9B"/>
    <w:rsid w:val="0058608A"/>
    <w:rsid w:val="005861B9"/>
    <w:rsid w:val="005867B8"/>
    <w:rsid w:val="005868B9"/>
    <w:rsid w:val="0058691F"/>
    <w:rsid w:val="00586A06"/>
    <w:rsid w:val="00586ABA"/>
    <w:rsid w:val="00586D37"/>
    <w:rsid w:val="00586ED9"/>
    <w:rsid w:val="005870F1"/>
    <w:rsid w:val="005870F4"/>
    <w:rsid w:val="00587168"/>
    <w:rsid w:val="005874B5"/>
    <w:rsid w:val="005874CD"/>
    <w:rsid w:val="0058753F"/>
    <w:rsid w:val="00587A48"/>
    <w:rsid w:val="00587ACE"/>
    <w:rsid w:val="00587D6F"/>
    <w:rsid w:val="00587EC4"/>
    <w:rsid w:val="005901B3"/>
    <w:rsid w:val="005902C7"/>
    <w:rsid w:val="00590341"/>
    <w:rsid w:val="00590622"/>
    <w:rsid w:val="00590634"/>
    <w:rsid w:val="005906E0"/>
    <w:rsid w:val="005908FE"/>
    <w:rsid w:val="00590A11"/>
    <w:rsid w:val="00590C49"/>
    <w:rsid w:val="00590CC3"/>
    <w:rsid w:val="00590EA5"/>
    <w:rsid w:val="0059120C"/>
    <w:rsid w:val="005914C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94A"/>
    <w:rsid w:val="00592D7D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9D1"/>
    <w:rsid w:val="00593BB5"/>
    <w:rsid w:val="00593BD3"/>
    <w:rsid w:val="00593C68"/>
    <w:rsid w:val="00593C78"/>
    <w:rsid w:val="005941B3"/>
    <w:rsid w:val="00594295"/>
    <w:rsid w:val="00594653"/>
    <w:rsid w:val="00594704"/>
    <w:rsid w:val="005948E5"/>
    <w:rsid w:val="00594963"/>
    <w:rsid w:val="00594E63"/>
    <w:rsid w:val="0059526D"/>
    <w:rsid w:val="005952FE"/>
    <w:rsid w:val="0059539E"/>
    <w:rsid w:val="005953E8"/>
    <w:rsid w:val="005954A6"/>
    <w:rsid w:val="00595591"/>
    <w:rsid w:val="0059571B"/>
    <w:rsid w:val="00595A3D"/>
    <w:rsid w:val="00595A86"/>
    <w:rsid w:val="00595C2B"/>
    <w:rsid w:val="00595C95"/>
    <w:rsid w:val="00595E8C"/>
    <w:rsid w:val="005962FD"/>
    <w:rsid w:val="00596671"/>
    <w:rsid w:val="005967D1"/>
    <w:rsid w:val="00596934"/>
    <w:rsid w:val="0059698A"/>
    <w:rsid w:val="005969C5"/>
    <w:rsid w:val="00596CA5"/>
    <w:rsid w:val="00596D27"/>
    <w:rsid w:val="00596EF7"/>
    <w:rsid w:val="00597128"/>
    <w:rsid w:val="005971F5"/>
    <w:rsid w:val="005978E5"/>
    <w:rsid w:val="0059795F"/>
    <w:rsid w:val="005979D1"/>
    <w:rsid w:val="00597AE0"/>
    <w:rsid w:val="00597D00"/>
    <w:rsid w:val="00597E89"/>
    <w:rsid w:val="00597F53"/>
    <w:rsid w:val="00597FEB"/>
    <w:rsid w:val="005A0052"/>
    <w:rsid w:val="005A01A1"/>
    <w:rsid w:val="005A0619"/>
    <w:rsid w:val="005A07AF"/>
    <w:rsid w:val="005A0990"/>
    <w:rsid w:val="005A0F29"/>
    <w:rsid w:val="005A1128"/>
    <w:rsid w:val="005A12C5"/>
    <w:rsid w:val="005A1437"/>
    <w:rsid w:val="005A16DD"/>
    <w:rsid w:val="005A1900"/>
    <w:rsid w:val="005A1978"/>
    <w:rsid w:val="005A1A7E"/>
    <w:rsid w:val="005A1C71"/>
    <w:rsid w:val="005A1F71"/>
    <w:rsid w:val="005A232D"/>
    <w:rsid w:val="005A2621"/>
    <w:rsid w:val="005A2674"/>
    <w:rsid w:val="005A26C6"/>
    <w:rsid w:val="005A29D4"/>
    <w:rsid w:val="005A2A2A"/>
    <w:rsid w:val="005A2C1B"/>
    <w:rsid w:val="005A2C97"/>
    <w:rsid w:val="005A2E8C"/>
    <w:rsid w:val="005A2F57"/>
    <w:rsid w:val="005A314B"/>
    <w:rsid w:val="005A356F"/>
    <w:rsid w:val="005A35E4"/>
    <w:rsid w:val="005A362D"/>
    <w:rsid w:val="005A364F"/>
    <w:rsid w:val="005A3650"/>
    <w:rsid w:val="005A36DF"/>
    <w:rsid w:val="005A388C"/>
    <w:rsid w:val="005A38B2"/>
    <w:rsid w:val="005A39FC"/>
    <w:rsid w:val="005A3B6F"/>
    <w:rsid w:val="005A3B82"/>
    <w:rsid w:val="005A3C1A"/>
    <w:rsid w:val="005A3C27"/>
    <w:rsid w:val="005A3E46"/>
    <w:rsid w:val="005A3F43"/>
    <w:rsid w:val="005A402B"/>
    <w:rsid w:val="005A40B4"/>
    <w:rsid w:val="005A414C"/>
    <w:rsid w:val="005A416F"/>
    <w:rsid w:val="005A41B2"/>
    <w:rsid w:val="005A4243"/>
    <w:rsid w:val="005A42D3"/>
    <w:rsid w:val="005A4513"/>
    <w:rsid w:val="005A45EB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5A5"/>
    <w:rsid w:val="005A57E1"/>
    <w:rsid w:val="005A58B4"/>
    <w:rsid w:val="005A5A4B"/>
    <w:rsid w:val="005A5A66"/>
    <w:rsid w:val="005A5ADB"/>
    <w:rsid w:val="005A5FE1"/>
    <w:rsid w:val="005A6172"/>
    <w:rsid w:val="005A6197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343"/>
    <w:rsid w:val="005A7387"/>
    <w:rsid w:val="005A7400"/>
    <w:rsid w:val="005A7402"/>
    <w:rsid w:val="005A7500"/>
    <w:rsid w:val="005A76CC"/>
    <w:rsid w:val="005A7BB3"/>
    <w:rsid w:val="005B0013"/>
    <w:rsid w:val="005B02D1"/>
    <w:rsid w:val="005B034D"/>
    <w:rsid w:val="005B04D0"/>
    <w:rsid w:val="005B0A35"/>
    <w:rsid w:val="005B0A9E"/>
    <w:rsid w:val="005B0CFA"/>
    <w:rsid w:val="005B0F57"/>
    <w:rsid w:val="005B104E"/>
    <w:rsid w:val="005B107A"/>
    <w:rsid w:val="005B114D"/>
    <w:rsid w:val="005B125A"/>
    <w:rsid w:val="005B1282"/>
    <w:rsid w:val="005B12EB"/>
    <w:rsid w:val="005B1333"/>
    <w:rsid w:val="005B144A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EA5"/>
    <w:rsid w:val="005B1F77"/>
    <w:rsid w:val="005B20B6"/>
    <w:rsid w:val="005B2292"/>
    <w:rsid w:val="005B23DC"/>
    <w:rsid w:val="005B2431"/>
    <w:rsid w:val="005B293A"/>
    <w:rsid w:val="005B294D"/>
    <w:rsid w:val="005B2A16"/>
    <w:rsid w:val="005B2CB6"/>
    <w:rsid w:val="005B2D26"/>
    <w:rsid w:val="005B2D66"/>
    <w:rsid w:val="005B2E49"/>
    <w:rsid w:val="005B2FF8"/>
    <w:rsid w:val="005B31BA"/>
    <w:rsid w:val="005B31DC"/>
    <w:rsid w:val="005B32BD"/>
    <w:rsid w:val="005B3304"/>
    <w:rsid w:val="005B33F5"/>
    <w:rsid w:val="005B353C"/>
    <w:rsid w:val="005B35AB"/>
    <w:rsid w:val="005B3852"/>
    <w:rsid w:val="005B3B56"/>
    <w:rsid w:val="005B3BD6"/>
    <w:rsid w:val="005B3CE9"/>
    <w:rsid w:val="005B40EA"/>
    <w:rsid w:val="005B4286"/>
    <w:rsid w:val="005B440D"/>
    <w:rsid w:val="005B4420"/>
    <w:rsid w:val="005B4549"/>
    <w:rsid w:val="005B459C"/>
    <w:rsid w:val="005B45C5"/>
    <w:rsid w:val="005B463F"/>
    <w:rsid w:val="005B4701"/>
    <w:rsid w:val="005B473E"/>
    <w:rsid w:val="005B483E"/>
    <w:rsid w:val="005B49CC"/>
    <w:rsid w:val="005B4A00"/>
    <w:rsid w:val="005B4B0F"/>
    <w:rsid w:val="005B4DA4"/>
    <w:rsid w:val="005B4FEC"/>
    <w:rsid w:val="005B5026"/>
    <w:rsid w:val="005B537B"/>
    <w:rsid w:val="005B5476"/>
    <w:rsid w:val="005B5840"/>
    <w:rsid w:val="005B606E"/>
    <w:rsid w:val="005B64A8"/>
    <w:rsid w:val="005B6585"/>
    <w:rsid w:val="005B65DC"/>
    <w:rsid w:val="005B677E"/>
    <w:rsid w:val="005B696F"/>
    <w:rsid w:val="005B6AED"/>
    <w:rsid w:val="005B6E1D"/>
    <w:rsid w:val="005B6EE0"/>
    <w:rsid w:val="005B6F5D"/>
    <w:rsid w:val="005B70D5"/>
    <w:rsid w:val="005B730D"/>
    <w:rsid w:val="005B7495"/>
    <w:rsid w:val="005B7577"/>
    <w:rsid w:val="005B762D"/>
    <w:rsid w:val="005B76D1"/>
    <w:rsid w:val="005B773A"/>
    <w:rsid w:val="005B7747"/>
    <w:rsid w:val="005B78DD"/>
    <w:rsid w:val="005B7A78"/>
    <w:rsid w:val="005B7CBC"/>
    <w:rsid w:val="005B7D83"/>
    <w:rsid w:val="005C0000"/>
    <w:rsid w:val="005C00AF"/>
    <w:rsid w:val="005C0729"/>
    <w:rsid w:val="005C0AA0"/>
    <w:rsid w:val="005C0BC9"/>
    <w:rsid w:val="005C0E5E"/>
    <w:rsid w:val="005C0E8F"/>
    <w:rsid w:val="005C1245"/>
    <w:rsid w:val="005C162A"/>
    <w:rsid w:val="005C1997"/>
    <w:rsid w:val="005C19AE"/>
    <w:rsid w:val="005C1A8A"/>
    <w:rsid w:val="005C1F48"/>
    <w:rsid w:val="005C1F5C"/>
    <w:rsid w:val="005C1F97"/>
    <w:rsid w:val="005C21F2"/>
    <w:rsid w:val="005C227D"/>
    <w:rsid w:val="005C22B1"/>
    <w:rsid w:val="005C2437"/>
    <w:rsid w:val="005C25BA"/>
    <w:rsid w:val="005C286B"/>
    <w:rsid w:val="005C28EC"/>
    <w:rsid w:val="005C2AAD"/>
    <w:rsid w:val="005C2CC1"/>
    <w:rsid w:val="005C2D4F"/>
    <w:rsid w:val="005C2DA1"/>
    <w:rsid w:val="005C2DFE"/>
    <w:rsid w:val="005C328F"/>
    <w:rsid w:val="005C3298"/>
    <w:rsid w:val="005C32FE"/>
    <w:rsid w:val="005C3457"/>
    <w:rsid w:val="005C3592"/>
    <w:rsid w:val="005C35F2"/>
    <w:rsid w:val="005C39BF"/>
    <w:rsid w:val="005C39C7"/>
    <w:rsid w:val="005C3AEC"/>
    <w:rsid w:val="005C41DD"/>
    <w:rsid w:val="005C4256"/>
    <w:rsid w:val="005C43CB"/>
    <w:rsid w:val="005C43CC"/>
    <w:rsid w:val="005C44B4"/>
    <w:rsid w:val="005C4631"/>
    <w:rsid w:val="005C484D"/>
    <w:rsid w:val="005C48B8"/>
    <w:rsid w:val="005C48EB"/>
    <w:rsid w:val="005C4991"/>
    <w:rsid w:val="005C4BB7"/>
    <w:rsid w:val="005C4C48"/>
    <w:rsid w:val="005C5030"/>
    <w:rsid w:val="005C538A"/>
    <w:rsid w:val="005C538C"/>
    <w:rsid w:val="005C55C6"/>
    <w:rsid w:val="005C55F6"/>
    <w:rsid w:val="005C5834"/>
    <w:rsid w:val="005C584C"/>
    <w:rsid w:val="005C5AA5"/>
    <w:rsid w:val="005C5DCD"/>
    <w:rsid w:val="005C5E19"/>
    <w:rsid w:val="005C5EF2"/>
    <w:rsid w:val="005C61A5"/>
    <w:rsid w:val="005C6436"/>
    <w:rsid w:val="005C64E2"/>
    <w:rsid w:val="005C650A"/>
    <w:rsid w:val="005C6738"/>
    <w:rsid w:val="005C677C"/>
    <w:rsid w:val="005C69D9"/>
    <w:rsid w:val="005C6B86"/>
    <w:rsid w:val="005C6DAD"/>
    <w:rsid w:val="005C6DFC"/>
    <w:rsid w:val="005C6F01"/>
    <w:rsid w:val="005C6F53"/>
    <w:rsid w:val="005C7039"/>
    <w:rsid w:val="005C76AF"/>
    <w:rsid w:val="005C76C7"/>
    <w:rsid w:val="005C7701"/>
    <w:rsid w:val="005C77EF"/>
    <w:rsid w:val="005C7A18"/>
    <w:rsid w:val="005C7A29"/>
    <w:rsid w:val="005D01AE"/>
    <w:rsid w:val="005D01B5"/>
    <w:rsid w:val="005D02E1"/>
    <w:rsid w:val="005D03B7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091"/>
    <w:rsid w:val="005D121D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2931"/>
    <w:rsid w:val="005D2E2B"/>
    <w:rsid w:val="005D36B7"/>
    <w:rsid w:val="005D36EC"/>
    <w:rsid w:val="005D3D58"/>
    <w:rsid w:val="005D438D"/>
    <w:rsid w:val="005D465E"/>
    <w:rsid w:val="005D4751"/>
    <w:rsid w:val="005D4981"/>
    <w:rsid w:val="005D4A89"/>
    <w:rsid w:val="005D4ED9"/>
    <w:rsid w:val="005D4F41"/>
    <w:rsid w:val="005D50E6"/>
    <w:rsid w:val="005D51D2"/>
    <w:rsid w:val="005D53A4"/>
    <w:rsid w:val="005D53E7"/>
    <w:rsid w:val="005D5503"/>
    <w:rsid w:val="005D5728"/>
    <w:rsid w:val="005D5C41"/>
    <w:rsid w:val="005D5FD6"/>
    <w:rsid w:val="005D6004"/>
    <w:rsid w:val="005D606D"/>
    <w:rsid w:val="005D6132"/>
    <w:rsid w:val="005D637B"/>
    <w:rsid w:val="005D68AF"/>
    <w:rsid w:val="005D68B5"/>
    <w:rsid w:val="005D6B8D"/>
    <w:rsid w:val="005D6C39"/>
    <w:rsid w:val="005D6E8E"/>
    <w:rsid w:val="005D6F14"/>
    <w:rsid w:val="005D74C7"/>
    <w:rsid w:val="005D7681"/>
    <w:rsid w:val="005D79B8"/>
    <w:rsid w:val="005D7CDE"/>
    <w:rsid w:val="005D7DFB"/>
    <w:rsid w:val="005E02B4"/>
    <w:rsid w:val="005E0412"/>
    <w:rsid w:val="005E045C"/>
    <w:rsid w:val="005E0682"/>
    <w:rsid w:val="005E07DC"/>
    <w:rsid w:val="005E0895"/>
    <w:rsid w:val="005E08F6"/>
    <w:rsid w:val="005E0974"/>
    <w:rsid w:val="005E0B4B"/>
    <w:rsid w:val="005E0B67"/>
    <w:rsid w:val="005E0E10"/>
    <w:rsid w:val="005E0EA8"/>
    <w:rsid w:val="005E122B"/>
    <w:rsid w:val="005E14FF"/>
    <w:rsid w:val="005E1521"/>
    <w:rsid w:val="005E1636"/>
    <w:rsid w:val="005E1CB9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92D"/>
    <w:rsid w:val="005E2998"/>
    <w:rsid w:val="005E2AA6"/>
    <w:rsid w:val="005E2BAC"/>
    <w:rsid w:val="005E2F2D"/>
    <w:rsid w:val="005E2FA0"/>
    <w:rsid w:val="005E2FF8"/>
    <w:rsid w:val="005E347D"/>
    <w:rsid w:val="005E34CC"/>
    <w:rsid w:val="005E3950"/>
    <w:rsid w:val="005E39E2"/>
    <w:rsid w:val="005E3D5D"/>
    <w:rsid w:val="005E3E25"/>
    <w:rsid w:val="005E3EB0"/>
    <w:rsid w:val="005E4112"/>
    <w:rsid w:val="005E432E"/>
    <w:rsid w:val="005E4B91"/>
    <w:rsid w:val="005E4C1E"/>
    <w:rsid w:val="005E4DC2"/>
    <w:rsid w:val="005E51C3"/>
    <w:rsid w:val="005E51C8"/>
    <w:rsid w:val="005E53A8"/>
    <w:rsid w:val="005E56F9"/>
    <w:rsid w:val="005E5773"/>
    <w:rsid w:val="005E57C0"/>
    <w:rsid w:val="005E5A12"/>
    <w:rsid w:val="005E5A71"/>
    <w:rsid w:val="005E5B33"/>
    <w:rsid w:val="005E6027"/>
    <w:rsid w:val="005E60D6"/>
    <w:rsid w:val="005E618D"/>
    <w:rsid w:val="005E621C"/>
    <w:rsid w:val="005E6289"/>
    <w:rsid w:val="005E6382"/>
    <w:rsid w:val="005E64EF"/>
    <w:rsid w:val="005E6520"/>
    <w:rsid w:val="005E6EAE"/>
    <w:rsid w:val="005E6FCE"/>
    <w:rsid w:val="005E6FFC"/>
    <w:rsid w:val="005E7117"/>
    <w:rsid w:val="005E7166"/>
    <w:rsid w:val="005E7266"/>
    <w:rsid w:val="005E7466"/>
    <w:rsid w:val="005E749B"/>
    <w:rsid w:val="005E75D8"/>
    <w:rsid w:val="005E75EB"/>
    <w:rsid w:val="005E7734"/>
    <w:rsid w:val="005E7A01"/>
    <w:rsid w:val="005E7B4F"/>
    <w:rsid w:val="005E7D05"/>
    <w:rsid w:val="005E7D4F"/>
    <w:rsid w:val="005F00A9"/>
    <w:rsid w:val="005F043C"/>
    <w:rsid w:val="005F0536"/>
    <w:rsid w:val="005F05DC"/>
    <w:rsid w:val="005F0602"/>
    <w:rsid w:val="005F075B"/>
    <w:rsid w:val="005F0B25"/>
    <w:rsid w:val="005F0D23"/>
    <w:rsid w:val="005F0E19"/>
    <w:rsid w:val="005F0E66"/>
    <w:rsid w:val="005F1007"/>
    <w:rsid w:val="005F1278"/>
    <w:rsid w:val="005F141D"/>
    <w:rsid w:val="005F14A3"/>
    <w:rsid w:val="005F14D2"/>
    <w:rsid w:val="005F14E1"/>
    <w:rsid w:val="005F17FF"/>
    <w:rsid w:val="005F1A71"/>
    <w:rsid w:val="005F1AC4"/>
    <w:rsid w:val="005F1ACD"/>
    <w:rsid w:val="005F1B80"/>
    <w:rsid w:val="005F1CA6"/>
    <w:rsid w:val="005F1CC2"/>
    <w:rsid w:val="005F1E8D"/>
    <w:rsid w:val="005F2356"/>
    <w:rsid w:val="005F243E"/>
    <w:rsid w:val="005F2484"/>
    <w:rsid w:val="005F251C"/>
    <w:rsid w:val="005F266C"/>
    <w:rsid w:val="005F26AC"/>
    <w:rsid w:val="005F27D3"/>
    <w:rsid w:val="005F2FB8"/>
    <w:rsid w:val="005F347B"/>
    <w:rsid w:val="005F3512"/>
    <w:rsid w:val="005F3533"/>
    <w:rsid w:val="005F354E"/>
    <w:rsid w:val="005F384B"/>
    <w:rsid w:val="005F3B25"/>
    <w:rsid w:val="005F3E86"/>
    <w:rsid w:val="005F3FE4"/>
    <w:rsid w:val="005F4293"/>
    <w:rsid w:val="005F4495"/>
    <w:rsid w:val="005F45F7"/>
    <w:rsid w:val="005F4698"/>
    <w:rsid w:val="005F47CA"/>
    <w:rsid w:val="005F4AEB"/>
    <w:rsid w:val="005F4BA7"/>
    <w:rsid w:val="005F4BFC"/>
    <w:rsid w:val="005F4C47"/>
    <w:rsid w:val="005F4D0A"/>
    <w:rsid w:val="005F5186"/>
    <w:rsid w:val="005F53C4"/>
    <w:rsid w:val="005F5487"/>
    <w:rsid w:val="005F55C4"/>
    <w:rsid w:val="005F5693"/>
    <w:rsid w:val="005F578D"/>
    <w:rsid w:val="005F581E"/>
    <w:rsid w:val="005F5A4A"/>
    <w:rsid w:val="005F5D64"/>
    <w:rsid w:val="005F5DDB"/>
    <w:rsid w:val="005F5F83"/>
    <w:rsid w:val="005F6190"/>
    <w:rsid w:val="005F61CD"/>
    <w:rsid w:val="005F63EC"/>
    <w:rsid w:val="005F6489"/>
    <w:rsid w:val="005F6564"/>
    <w:rsid w:val="005F6573"/>
    <w:rsid w:val="005F6587"/>
    <w:rsid w:val="005F65F9"/>
    <w:rsid w:val="005F6682"/>
    <w:rsid w:val="005F66CA"/>
    <w:rsid w:val="005F68DF"/>
    <w:rsid w:val="005F6A2F"/>
    <w:rsid w:val="005F6B83"/>
    <w:rsid w:val="005F6F12"/>
    <w:rsid w:val="005F7038"/>
    <w:rsid w:val="005F70A6"/>
    <w:rsid w:val="005F7239"/>
    <w:rsid w:val="005F72ED"/>
    <w:rsid w:val="005F74ED"/>
    <w:rsid w:val="005F786D"/>
    <w:rsid w:val="005F7A65"/>
    <w:rsid w:val="005F7A85"/>
    <w:rsid w:val="005F7B16"/>
    <w:rsid w:val="005F7B88"/>
    <w:rsid w:val="005F7BF8"/>
    <w:rsid w:val="006000AD"/>
    <w:rsid w:val="00600114"/>
    <w:rsid w:val="00600248"/>
    <w:rsid w:val="006005B5"/>
    <w:rsid w:val="00600698"/>
    <w:rsid w:val="00600AE5"/>
    <w:rsid w:val="00600B2D"/>
    <w:rsid w:val="00600FD2"/>
    <w:rsid w:val="00601007"/>
    <w:rsid w:val="006015CA"/>
    <w:rsid w:val="00601898"/>
    <w:rsid w:val="00601A14"/>
    <w:rsid w:val="00601A59"/>
    <w:rsid w:val="00601A61"/>
    <w:rsid w:val="00601B5A"/>
    <w:rsid w:val="00601BBB"/>
    <w:rsid w:val="00601D1C"/>
    <w:rsid w:val="00601D5F"/>
    <w:rsid w:val="00601FC5"/>
    <w:rsid w:val="0060217D"/>
    <w:rsid w:val="006021B7"/>
    <w:rsid w:val="006023B2"/>
    <w:rsid w:val="0060242B"/>
    <w:rsid w:val="006027C6"/>
    <w:rsid w:val="006027F2"/>
    <w:rsid w:val="00602D2D"/>
    <w:rsid w:val="00602EFB"/>
    <w:rsid w:val="00603102"/>
    <w:rsid w:val="00603933"/>
    <w:rsid w:val="006039ED"/>
    <w:rsid w:val="00603A65"/>
    <w:rsid w:val="00603B4E"/>
    <w:rsid w:val="00603F8A"/>
    <w:rsid w:val="006040AC"/>
    <w:rsid w:val="006040EA"/>
    <w:rsid w:val="00604343"/>
    <w:rsid w:val="00604351"/>
    <w:rsid w:val="00604392"/>
    <w:rsid w:val="006045B8"/>
    <w:rsid w:val="0060495C"/>
    <w:rsid w:val="00604977"/>
    <w:rsid w:val="00604BA3"/>
    <w:rsid w:val="00604BD3"/>
    <w:rsid w:val="00604DEE"/>
    <w:rsid w:val="00604FE8"/>
    <w:rsid w:val="006054C0"/>
    <w:rsid w:val="006054EF"/>
    <w:rsid w:val="006055A7"/>
    <w:rsid w:val="006057E1"/>
    <w:rsid w:val="006057E5"/>
    <w:rsid w:val="00605A61"/>
    <w:rsid w:val="00605ABB"/>
    <w:rsid w:val="00605DCA"/>
    <w:rsid w:val="00605E2D"/>
    <w:rsid w:val="00605FA8"/>
    <w:rsid w:val="006060A5"/>
    <w:rsid w:val="006062FA"/>
    <w:rsid w:val="006065B7"/>
    <w:rsid w:val="0060675A"/>
    <w:rsid w:val="00606970"/>
    <w:rsid w:val="00606985"/>
    <w:rsid w:val="00606B89"/>
    <w:rsid w:val="00606EE9"/>
    <w:rsid w:val="0060706F"/>
    <w:rsid w:val="006073CA"/>
    <w:rsid w:val="00607480"/>
    <w:rsid w:val="00607695"/>
    <w:rsid w:val="006076D2"/>
    <w:rsid w:val="00607A93"/>
    <w:rsid w:val="00607C99"/>
    <w:rsid w:val="00607CD0"/>
    <w:rsid w:val="00607CFD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0CEA"/>
    <w:rsid w:val="00611081"/>
    <w:rsid w:val="006113B6"/>
    <w:rsid w:val="00611519"/>
    <w:rsid w:val="00611527"/>
    <w:rsid w:val="00611C8D"/>
    <w:rsid w:val="0061214F"/>
    <w:rsid w:val="0061229C"/>
    <w:rsid w:val="006123C5"/>
    <w:rsid w:val="00612414"/>
    <w:rsid w:val="00612512"/>
    <w:rsid w:val="00612561"/>
    <w:rsid w:val="0061279F"/>
    <w:rsid w:val="0061297D"/>
    <w:rsid w:val="00612B25"/>
    <w:rsid w:val="00612C4A"/>
    <w:rsid w:val="00612CD3"/>
    <w:rsid w:val="00612D72"/>
    <w:rsid w:val="00612E20"/>
    <w:rsid w:val="006130E7"/>
    <w:rsid w:val="00613128"/>
    <w:rsid w:val="006133C3"/>
    <w:rsid w:val="006135A4"/>
    <w:rsid w:val="0061365A"/>
    <w:rsid w:val="006137EF"/>
    <w:rsid w:val="0061391C"/>
    <w:rsid w:val="00613B65"/>
    <w:rsid w:val="00613BC7"/>
    <w:rsid w:val="00613C70"/>
    <w:rsid w:val="00613DEF"/>
    <w:rsid w:val="00613E48"/>
    <w:rsid w:val="006141B5"/>
    <w:rsid w:val="006144C0"/>
    <w:rsid w:val="0061451D"/>
    <w:rsid w:val="00615052"/>
    <w:rsid w:val="00615233"/>
    <w:rsid w:val="00615340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581"/>
    <w:rsid w:val="00616605"/>
    <w:rsid w:val="0061674B"/>
    <w:rsid w:val="0061679B"/>
    <w:rsid w:val="006167B3"/>
    <w:rsid w:val="00616804"/>
    <w:rsid w:val="00616917"/>
    <w:rsid w:val="00616D82"/>
    <w:rsid w:val="00616FF6"/>
    <w:rsid w:val="006170FB"/>
    <w:rsid w:val="0061715A"/>
    <w:rsid w:val="00617192"/>
    <w:rsid w:val="00617354"/>
    <w:rsid w:val="006176F8"/>
    <w:rsid w:val="006179C5"/>
    <w:rsid w:val="00617B41"/>
    <w:rsid w:val="00617C0C"/>
    <w:rsid w:val="00617C67"/>
    <w:rsid w:val="00620094"/>
    <w:rsid w:val="00620341"/>
    <w:rsid w:val="00620564"/>
    <w:rsid w:val="0062070A"/>
    <w:rsid w:val="0062071B"/>
    <w:rsid w:val="006208B0"/>
    <w:rsid w:val="00620955"/>
    <w:rsid w:val="00620D95"/>
    <w:rsid w:val="00620E1D"/>
    <w:rsid w:val="00621298"/>
    <w:rsid w:val="00621731"/>
    <w:rsid w:val="00621781"/>
    <w:rsid w:val="00621B42"/>
    <w:rsid w:val="00621F24"/>
    <w:rsid w:val="006222E6"/>
    <w:rsid w:val="00622540"/>
    <w:rsid w:val="00622820"/>
    <w:rsid w:val="006228D3"/>
    <w:rsid w:val="0062292C"/>
    <w:rsid w:val="00622933"/>
    <w:rsid w:val="00622A8D"/>
    <w:rsid w:val="00622AD3"/>
    <w:rsid w:val="00622B55"/>
    <w:rsid w:val="00622FA1"/>
    <w:rsid w:val="00622FCE"/>
    <w:rsid w:val="006230F8"/>
    <w:rsid w:val="00623369"/>
    <w:rsid w:val="006236E7"/>
    <w:rsid w:val="00623DAD"/>
    <w:rsid w:val="00624113"/>
    <w:rsid w:val="0062420A"/>
    <w:rsid w:val="006243DE"/>
    <w:rsid w:val="0062441D"/>
    <w:rsid w:val="006247E4"/>
    <w:rsid w:val="0062487C"/>
    <w:rsid w:val="00624884"/>
    <w:rsid w:val="006249FF"/>
    <w:rsid w:val="00624A52"/>
    <w:rsid w:val="00624BC8"/>
    <w:rsid w:val="006250B8"/>
    <w:rsid w:val="00625123"/>
    <w:rsid w:val="006255ED"/>
    <w:rsid w:val="0062567B"/>
    <w:rsid w:val="00625701"/>
    <w:rsid w:val="006259DC"/>
    <w:rsid w:val="00625A0F"/>
    <w:rsid w:val="00625BB8"/>
    <w:rsid w:val="00625C41"/>
    <w:rsid w:val="00625C7C"/>
    <w:rsid w:val="00625E34"/>
    <w:rsid w:val="00625E52"/>
    <w:rsid w:val="00625E9B"/>
    <w:rsid w:val="00625F92"/>
    <w:rsid w:val="006261FB"/>
    <w:rsid w:val="00626219"/>
    <w:rsid w:val="006262F3"/>
    <w:rsid w:val="006265E6"/>
    <w:rsid w:val="00626618"/>
    <w:rsid w:val="00626AD2"/>
    <w:rsid w:val="00626B5A"/>
    <w:rsid w:val="00626C07"/>
    <w:rsid w:val="00626E0E"/>
    <w:rsid w:val="00626F4A"/>
    <w:rsid w:val="00627184"/>
    <w:rsid w:val="0062748B"/>
    <w:rsid w:val="0062761F"/>
    <w:rsid w:val="00627912"/>
    <w:rsid w:val="00627C3E"/>
    <w:rsid w:val="00627C4A"/>
    <w:rsid w:val="00627C7B"/>
    <w:rsid w:val="00627E0A"/>
    <w:rsid w:val="00627E26"/>
    <w:rsid w:val="006301A6"/>
    <w:rsid w:val="006301F2"/>
    <w:rsid w:val="0063022F"/>
    <w:rsid w:val="00630245"/>
    <w:rsid w:val="006306D0"/>
    <w:rsid w:val="00630784"/>
    <w:rsid w:val="00630C48"/>
    <w:rsid w:val="00630C5D"/>
    <w:rsid w:val="00630CCC"/>
    <w:rsid w:val="00631000"/>
    <w:rsid w:val="006311F1"/>
    <w:rsid w:val="0063134C"/>
    <w:rsid w:val="006313E9"/>
    <w:rsid w:val="00631852"/>
    <w:rsid w:val="00631AEB"/>
    <w:rsid w:val="00631B03"/>
    <w:rsid w:val="00631DCF"/>
    <w:rsid w:val="00631EA6"/>
    <w:rsid w:val="006321F1"/>
    <w:rsid w:val="006323E4"/>
    <w:rsid w:val="00632687"/>
    <w:rsid w:val="00632755"/>
    <w:rsid w:val="00632788"/>
    <w:rsid w:val="00632A3E"/>
    <w:rsid w:val="00632A4A"/>
    <w:rsid w:val="00632B19"/>
    <w:rsid w:val="00632C54"/>
    <w:rsid w:val="00632C71"/>
    <w:rsid w:val="00632F53"/>
    <w:rsid w:val="00632FF1"/>
    <w:rsid w:val="00633374"/>
    <w:rsid w:val="0063346A"/>
    <w:rsid w:val="00633AB0"/>
    <w:rsid w:val="00633CA8"/>
    <w:rsid w:val="00633DDC"/>
    <w:rsid w:val="00633E47"/>
    <w:rsid w:val="00634010"/>
    <w:rsid w:val="00634118"/>
    <w:rsid w:val="00634141"/>
    <w:rsid w:val="00634258"/>
    <w:rsid w:val="006342AD"/>
    <w:rsid w:val="00634344"/>
    <w:rsid w:val="006345AA"/>
    <w:rsid w:val="0063473E"/>
    <w:rsid w:val="00634A2B"/>
    <w:rsid w:val="00634C65"/>
    <w:rsid w:val="00634C7D"/>
    <w:rsid w:val="00634CFC"/>
    <w:rsid w:val="00634DC3"/>
    <w:rsid w:val="00634DCB"/>
    <w:rsid w:val="00634F15"/>
    <w:rsid w:val="00634F1A"/>
    <w:rsid w:val="00635057"/>
    <w:rsid w:val="00635521"/>
    <w:rsid w:val="00635556"/>
    <w:rsid w:val="006356C3"/>
    <w:rsid w:val="00635BD3"/>
    <w:rsid w:val="00635D8A"/>
    <w:rsid w:val="006360FB"/>
    <w:rsid w:val="006361F4"/>
    <w:rsid w:val="00636206"/>
    <w:rsid w:val="00636374"/>
    <w:rsid w:val="006363D6"/>
    <w:rsid w:val="006364C5"/>
    <w:rsid w:val="006365A9"/>
    <w:rsid w:val="006366C3"/>
    <w:rsid w:val="006367CA"/>
    <w:rsid w:val="006368F6"/>
    <w:rsid w:val="00636BAD"/>
    <w:rsid w:val="00636D59"/>
    <w:rsid w:val="00636DD8"/>
    <w:rsid w:val="006370C8"/>
    <w:rsid w:val="00637106"/>
    <w:rsid w:val="006374CA"/>
    <w:rsid w:val="00637573"/>
    <w:rsid w:val="006375B7"/>
    <w:rsid w:val="00637766"/>
    <w:rsid w:val="006378B1"/>
    <w:rsid w:val="006378D3"/>
    <w:rsid w:val="00637970"/>
    <w:rsid w:val="00637BB0"/>
    <w:rsid w:val="00637D2D"/>
    <w:rsid w:val="00637D9F"/>
    <w:rsid w:val="00640134"/>
    <w:rsid w:val="00640341"/>
    <w:rsid w:val="00640547"/>
    <w:rsid w:val="006406C8"/>
    <w:rsid w:val="0064078B"/>
    <w:rsid w:val="006407F1"/>
    <w:rsid w:val="00640801"/>
    <w:rsid w:val="006409D1"/>
    <w:rsid w:val="00640BD8"/>
    <w:rsid w:val="00640C78"/>
    <w:rsid w:val="00640D25"/>
    <w:rsid w:val="00640D85"/>
    <w:rsid w:val="00640F82"/>
    <w:rsid w:val="00640FE2"/>
    <w:rsid w:val="0064116B"/>
    <w:rsid w:val="006411B1"/>
    <w:rsid w:val="00641286"/>
    <w:rsid w:val="00641385"/>
    <w:rsid w:val="0064163C"/>
    <w:rsid w:val="00641B33"/>
    <w:rsid w:val="00641E08"/>
    <w:rsid w:val="00641E35"/>
    <w:rsid w:val="00641E6F"/>
    <w:rsid w:val="00641EAE"/>
    <w:rsid w:val="00642307"/>
    <w:rsid w:val="006426F2"/>
    <w:rsid w:val="0064279E"/>
    <w:rsid w:val="006427A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DA3"/>
    <w:rsid w:val="00643E5C"/>
    <w:rsid w:val="00643F0D"/>
    <w:rsid w:val="006440B2"/>
    <w:rsid w:val="00644296"/>
    <w:rsid w:val="00644324"/>
    <w:rsid w:val="00644354"/>
    <w:rsid w:val="00644469"/>
    <w:rsid w:val="00644473"/>
    <w:rsid w:val="00644B04"/>
    <w:rsid w:val="00644B95"/>
    <w:rsid w:val="00644CA0"/>
    <w:rsid w:val="00644D43"/>
    <w:rsid w:val="00644E8D"/>
    <w:rsid w:val="00644EB1"/>
    <w:rsid w:val="00644FE7"/>
    <w:rsid w:val="00645069"/>
    <w:rsid w:val="006451EA"/>
    <w:rsid w:val="00645243"/>
    <w:rsid w:val="00645304"/>
    <w:rsid w:val="0064552B"/>
    <w:rsid w:val="00645726"/>
    <w:rsid w:val="00645791"/>
    <w:rsid w:val="00645A78"/>
    <w:rsid w:val="00645BAB"/>
    <w:rsid w:val="00645C13"/>
    <w:rsid w:val="00645EA9"/>
    <w:rsid w:val="00645F98"/>
    <w:rsid w:val="0064609F"/>
    <w:rsid w:val="00646164"/>
    <w:rsid w:val="006461CB"/>
    <w:rsid w:val="0064620C"/>
    <w:rsid w:val="00646221"/>
    <w:rsid w:val="0064625B"/>
    <w:rsid w:val="00646260"/>
    <w:rsid w:val="006462C3"/>
    <w:rsid w:val="0064655F"/>
    <w:rsid w:val="006466BA"/>
    <w:rsid w:val="006469D5"/>
    <w:rsid w:val="00646B74"/>
    <w:rsid w:val="00646C12"/>
    <w:rsid w:val="00646EB1"/>
    <w:rsid w:val="00646FCA"/>
    <w:rsid w:val="0064734B"/>
    <w:rsid w:val="006473E1"/>
    <w:rsid w:val="006475F3"/>
    <w:rsid w:val="00647742"/>
    <w:rsid w:val="00647930"/>
    <w:rsid w:val="00647BE1"/>
    <w:rsid w:val="00647C44"/>
    <w:rsid w:val="00647C5F"/>
    <w:rsid w:val="00647CCE"/>
    <w:rsid w:val="00647D38"/>
    <w:rsid w:val="00647EE0"/>
    <w:rsid w:val="00650006"/>
    <w:rsid w:val="006502FA"/>
    <w:rsid w:val="0065053C"/>
    <w:rsid w:val="00650915"/>
    <w:rsid w:val="00650B17"/>
    <w:rsid w:val="00650C44"/>
    <w:rsid w:val="00650CB6"/>
    <w:rsid w:val="00650D47"/>
    <w:rsid w:val="00650D77"/>
    <w:rsid w:val="006511BA"/>
    <w:rsid w:val="006511F7"/>
    <w:rsid w:val="00651289"/>
    <w:rsid w:val="00651304"/>
    <w:rsid w:val="00651313"/>
    <w:rsid w:val="006513C5"/>
    <w:rsid w:val="00651449"/>
    <w:rsid w:val="006517D9"/>
    <w:rsid w:val="00651904"/>
    <w:rsid w:val="00651BE5"/>
    <w:rsid w:val="00651C2C"/>
    <w:rsid w:val="00651C7A"/>
    <w:rsid w:val="00651E4F"/>
    <w:rsid w:val="00652571"/>
    <w:rsid w:val="0065265F"/>
    <w:rsid w:val="00652852"/>
    <w:rsid w:val="006528AF"/>
    <w:rsid w:val="00652B0D"/>
    <w:rsid w:val="00652B1E"/>
    <w:rsid w:val="00652B56"/>
    <w:rsid w:val="00652C79"/>
    <w:rsid w:val="0065301E"/>
    <w:rsid w:val="0065304C"/>
    <w:rsid w:val="00653072"/>
    <w:rsid w:val="006530AB"/>
    <w:rsid w:val="006531C4"/>
    <w:rsid w:val="00653274"/>
    <w:rsid w:val="00653284"/>
    <w:rsid w:val="006533DD"/>
    <w:rsid w:val="006535BC"/>
    <w:rsid w:val="00653763"/>
    <w:rsid w:val="00653855"/>
    <w:rsid w:val="006538C2"/>
    <w:rsid w:val="00653930"/>
    <w:rsid w:val="00653948"/>
    <w:rsid w:val="00653AC0"/>
    <w:rsid w:val="00653BB8"/>
    <w:rsid w:val="00653C0A"/>
    <w:rsid w:val="00653ECB"/>
    <w:rsid w:val="00653F5A"/>
    <w:rsid w:val="00654266"/>
    <w:rsid w:val="0065426D"/>
    <w:rsid w:val="0065450E"/>
    <w:rsid w:val="00654583"/>
    <w:rsid w:val="0065459B"/>
    <w:rsid w:val="00654729"/>
    <w:rsid w:val="0065473B"/>
    <w:rsid w:val="00654A8B"/>
    <w:rsid w:val="00654E70"/>
    <w:rsid w:val="00654ECB"/>
    <w:rsid w:val="00654ED5"/>
    <w:rsid w:val="00654F31"/>
    <w:rsid w:val="006551DA"/>
    <w:rsid w:val="006552CD"/>
    <w:rsid w:val="0065543D"/>
    <w:rsid w:val="00655443"/>
    <w:rsid w:val="00655471"/>
    <w:rsid w:val="006559B4"/>
    <w:rsid w:val="00655D89"/>
    <w:rsid w:val="006561BE"/>
    <w:rsid w:val="00656218"/>
    <w:rsid w:val="006564E9"/>
    <w:rsid w:val="0065659A"/>
    <w:rsid w:val="006565BD"/>
    <w:rsid w:val="0065663B"/>
    <w:rsid w:val="00656669"/>
    <w:rsid w:val="006566C3"/>
    <w:rsid w:val="00656B0B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E03"/>
    <w:rsid w:val="00657E1E"/>
    <w:rsid w:val="00657E2A"/>
    <w:rsid w:val="00657F55"/>
    <w:rsid w:val="0066007E"/>
    <w:rsid w:val="0066040A"/>
    <w:rsid w:val="00660489"/>
    <w:rsid w:val="006604F3"/>
    <w:rsid w:val="006605CB"/>
    <w:rsid w:val="00660747"/>
    <w:rsid w:val="0066086F"/>
    <w:rsid w:val="0066091A"/>
    <w:rsid w:val="00660D5C"/>
    <w:rsid w:val="00660D74"/>
    <w:rsid w:val="00660DC7"/>
    <w:rsid w:val="006610BF"/>
    <w:rsid w:val="006611E7"/>
    <w:rsid w:val="006612A4"/>
    <w:rsid w:val="006617E8"/>
    <w:rsid w:val="00661AA4"/>
    <w:rsid w:val="00661B29"/>
    <w:rsid w:val="00661C26"/>
    <w:rsid w:val="00661CFD"/>
    <w:rsid w:val="00661E49"/>
    <w:rsid w:val="00661E98"/>
    <w:rsid w:val="00661ECC"/>
    <w:rsid w:val="00662173"/>
    <w:rsid w:val="006621D3"/>
    <w:rsid w:val="006622F6"/>
    <w:rsid w:val="00662401"/>
    <w:rsid w:val="006624CD"/>
    <w:rsid w:val="006626AF"/>
    <w:rsid w:val="00662832"/>
    <w:rsid w:val="006628A7"/>
    <w:rsid w:val="00662B04"/>
    <w:rsid w:val="00662BB5"/>
    <w:rsid w:val="00662E8A"/>
    <w:rsid w:val="00662E99"/>
    <w:rsid w:val="00662ED8"/>
    <w:rsid w:val="0066363F"/>
    <w:rsid w:val="0066364D"/>
    <w:rsid w:val="0066372A"/>
    <w:rsid w:val="006637F7"/>
    <w:rsid w:val="00663B6A"/>
    <w:rsid w:val="00663D08"/>
    <w:rsid w:val="00663FB5"/>
    <w:rsid w:val="006640BB"/>
    <w:rsid w:val="00664117"/>
    <w:rsid w:val="00664481"/>
    <w:rsid w:val="0066474E"/>
    <w:rsid w:val="00664AF3"/>
    <w:rsid w:val="00664C33"/>
    <w:rsid w:val="006650DA"/>
    <w:rsid w:val="0066511E"/>
    <w:rsid w:val="00665120"/>
    <w:rsid w:val="006654B7"/>
    <w:rsid w:val="00665596"/>
    <w:rsid w:val="006656A0"/>
    <w:rsid w:val="006659BF"/>
    <w:rsid w:val="00665A2E"/>
    <w:rsid w:val="00665DC6"/>
    <w:rsid w:val="00665FA7"/>
    <w:rsid w:val="0066608E"/>
    <w:rsid w:val="00666276"/>
    <w:rsid w:val="0066648B"/>
    <w:rsid w:val="006667F0"/>
    <w:rsid w:val="00666BD9"/>
    <w:rsid w:val="00666C58"/>
    <w:rsid w:val="00666D77"/>
    <w:rsid w:val="00666D8C"/>
    <w:rsid w:val="00667036"/>
    <w:rsid w:val="006670C2"/>
    <w:rsid w:val="00667260"/>
    <w:rsid w:val="0066727C"/>
    <w:rsid w:val="006672D4"/>
    <w:rsid w:val="006673E6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C8"/>
    <w:rsid w:val="00670838"/>
    <w:rsid w:val="00670AFA"/>
    <w:rsid w:val="00670DEB"/>
    <w:rsid w:val="00671060"/>
    <w:rsid w:val="006715B2"/>
    <w:rsid w:val="006715BF"/>
    <w:rsid w:val="006715FA"/>
    <w:rsid w:val="00671822"/>
    <w:rsid w:val="006720D4"/>
    <w:rsid w:val="0067234C"/>
    <w:rsid w:val="00672A0F"/>
    <w:rsid w:val="00672BC4"/>
    <w:rsid w:val="00672DDB"/>
    <w:rsid w:val="00672E3E"/>
    <w:rsid w:val="006730EA"/>
    <w:rsid w:val="0067328C"/>
    <w:rsid w:val="00673438"/>
    <w:rsid w:val="00673582"/>
    <w:rsid w:val="006735DA"/>
    <w:rsid w:val="00673668"/>
    <w:rsid w:val="006736B9"/>
    <w:rsid w:val="00673769"/>
    <w:rsid w:val="006737C8"/>
    <w:rsid w:val="00673842"/>
    <w:rsid w:val="00673BA5"/>
    <w:rsid w:val="00673DD1"/>
    <w:rsid w:val="00673EB6"/>
    <w:rsid w:val="00673FCF"/>
    <w:rsid w:val="0067402B"/>
    <w:rsid w:val="006742B3"/>
    <w:rsid w:val="00674334"/>
    <w:rsid w:val="00674596"/>
    <w:rsid w:val="00674633"/>
    <w:rsid w:val="00674891"/>
    <w:rsid w:val="00674A1E"/>
    <w:rsid w:val="00674B2D"/>
    <w:rsid w:val="00674BA2"/>
    <w:rsid w:val="00674C60"/>
    <w:rsid w:val="00674E6D"/>
    <w:rsid w:val="00674EFD"/>
    <w:rsid w:val="00674F22"/>
    <w:rsid w:val="00675076"/>
    <w:rsid w:val="006751B3"/>
    <w:rsid w:val="006752B8"/>
    <w:rsid w:val="0067536C"/>
    <w:rsid w:val="0067542F"/>
    <w:rsid w:val="006757AD"/>
    <w:rsid w:val="0067584C"/>
    <w:rsid w:val="0067595B"/>
    <w:rsid w:val="00675AD1"/>
    <w:rsid w:val="00675C2E"/>
    <w:rsid w:val="00675C8F"/>
    <w:rsid w:val="00675D39"/>
    <w:rsid w:val="00675DEF"/>
    <w:rsid w:val="00675E36"/>
    <w:rsid w:val="00675EC6"/>
    <w:rsid w:val="0067606B"/>
    <w:rsid w:val="00676197"/>
    <w:rsid w:val="006761DE"/>
    <w:rsid w:val="006764FA"/>
    <w:rsid w:val="00676683"/>
    <w:rsid w:val="006766F8"/>
    <w:rsid w:val="00676DE9"/>
    <w:rsid w:val="00676EEC"/>
    <w:rsid w:val="006770BA"/>
    <w:rsid w:val="00677171"/>
    <w:rsid w:val="006776B0"/>
    <w:rsid w:val="00677732"/>
    <w:rsid w:val="0067782D"/>
    <w:rsid w:val="00677837"/>
    <w:rsid w:val="006778AA"/>
    <w:rsid w:val="00677973"/>
    <w:rsid w:val="00677B8B"/>
    <w:rsid w:val="00677C1E"/>
    <w:rsid w:val="00677C9B"/>
    <w:rsid w:val="00677DA2"/>
    <w:rsid w:val="00677F93"/>
    <w:rsid w:val="00680050"/>
    <w:rsid w:val="0068018E"/>
    <w:rsid w:val="00680326"/>
    <w:rsid w:val="006803CE"/>
    <w:rsid w:val="006803F1"/>
    <w:rsid w:val="0068049D"/>
    <w:rsid w:val="006804E2"/>
    <w:rsid w:val="006805DE"/>
    <w:rsid w:val="00680632"/>
    <w:rsid w:val="006807C8"/>
    <w:rsid w:val="00680C44"/>
    <w:rsid w:val="00680E9A"/>
    <w:rsid w:val="00680F6D"/>
    <w:rsid w:val="00681003"/>
    <w:rsid w:val="0068125C"/>
    <w:rsid w:val="0068125F"/>
    <w:rsid w:val="0068128C"/>
    <w:rsid w:val="006812AF"/>
    <w:rsid w:val="00681447"/>
    <w:rsid w:val="00681521"/>
    <w:rsid w:val="00681696"/>
    <w:rsid w:val="00681712"/>
    <w:rsid w:val="00681791"/>
    <w:rsid w:val="006819F6"/>
    <w:rsid w:val="00681AB4"/>
    <w:rsid w:val="00681FC8"/>
    <w:rsid w:val="0068229C"/>
    <w:rsid w:val="00682877"/>
    <w:rsid w:val="00682982"/>
    <w:rsid w:val="00682A48"/>
    <w:rsid w:val="00682AEB"/>
    <w:rsid w:val="00682B0F"/>
    <w:rsid w:val="00682BE5"/>
    <w:rsid w:val="00682C32"/>
    <w:rsid w:val="00682FCB"/>
    <w:rsid w:val="0068301C"/>
    <w:rsid w:val="00683346"/>
    <w:rsid w:val="006836CC"/>
    <w:rsid w:val="006837BA"/>
    <w:rsid w:val="00683869"/>
    <w:rsid w:val="00683B23"/>
    <w:rsid w:val="00683BB3"/>
    <w:rsid w:val="00683FEA"/>
    <w:rsid w:val="0068400E"/>
    <w:rsid w:val="006841EC"/>
    <w:rsid w:val="0068426B"/>
    <w:rsid w:val="00684291"/>
    <w:rsid w:val="00684443"/>
    <w:rsid w:val="0068445A"/>
    <w:rsid w:val="00684568"/>
    <w:rsid w:val="00684642"/>
    <w:rsid w:val="006846AC"/>
    <w:rsid w:val="00684769"/>
    <w:rsid w:val="006847C8"/>
    <w:rsid w:val="00684823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B00"/>
    <w:rsid w:val="00685B8F"/>
    <w:rsid w:val="0068607D"/>
    <w:rsid w:val="0068619B"/>
    <w:rsid w:val="00686523"/>
    <w:rsid w:val="006868D9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357"/>
    <w:rsid w:val="00690435"/>
    <w:rsid w:val="00690532"/>
    <w:rsid w:val="006905A4"/>
    <w:rsid w:val="006905FA"/>
    <w:rsid w:val="0069070A"/>
    <w:rsid w:val="00690924"/>
    <w:rsid w:val="00690B03"/>
    <w:rsid w:val="00691403"/>
    <w:rsid w:val="006914C5"/>
    <w:rsid w:val="00691597"/>
    <w:rsid w:val="006915FA"/>
    <w:rsid w:val="00691757"/>
    <w:rsid w:val="00691985"/>
    <w:rsid w:val="00691B32"/>
    <w:rsid w:val="00691B76"/>
    <w:rsid w:val="00691E95"/>
    <w:rsid w:val="00691EAE"/>
    <w:rsid w:val="006921D8"/>
    <w:rsid w:val="0069253A"/>
    <w:rsid w:val="0069256D"/>
    <w:rsid w:val="00692865"/>
    <w:rsid w:val="00692882"/>
    <w:rsid w:val="006928DC"/>
    <w:rsid w:val="00692985"/>
    <w:rsid w:val="00692CB6"/>
    <w:rsid w:val="00692E0A"/>
    <w:rsid w:val="00692E15"/>
    <w:rsid w:val="00692E75"/>
    <w:rsid w:val="00692EC8"/>
    <w:rsid w:val="006930A6"/>
    <w:rsid w:val="006930F5"/>
    <w:rsid w:val="00693147"/>
    <w:rsid w:val="006932E3"/>
    <w:rsid w:val="006934EB"/>
    <w:rsid w:val="00693622"/>
    <w:rsid w:val="00693A19"/>
    <w:rsid w:val="00693A80"/>
    <w:rsid w:val="00693BA8"/>
    <w:rsid w:val="00693DAD"/>
    <w:rsid w:val="00694003"/>
    <w:rsid w:val="006941A8"/>
    <w:rsid w:val="006941D4"/>
    <w:rsid w:val="006941FE"/>
    <w:rsid w:val="0069426A"/>
    <w:rsid w:val="00694277"/>
    <w:rsid w:val="006945ED"/>
    <w:rsid w:val="006947E9"/>
    <w:rsid w:val="0069491F"/>
    <w:rsid w:val="006949F4"/>
    <w:rsid w:val="00694AC7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AD3"/>
    <w:rsid w:val="00695AFC"/>
    <w:rsid w:val="00695B4E"/>
    <w:rsid w:val="00695DCF"/>
    <w:rsid w:val="0069610A"/>
    <w:rsid w:val="00696244"/>
    <w:rsid w:val="0069632C"/>
    <w:rsid w:val="0069635C"/>
    <w:rsid w:val="00696376"/>
    <w:rsid w:val="0069668C"/>
    <w:rsid w:val="00696990"/>
    <w:rsid w:val="00696A00"/>
    <w:rsid w:val="00696A35"/>
    <w:rsid w:val="00696C06"/>
    <w:rsid w:val="00696D7E"/>
    <w:rsid w:val="006970CA"/>
    <w:rsid w:val="0069714C"/>
    <w:rsid w:val="0069765B"/>
    <w:rsid w:val="006977BA"/>
    <w:rsid w:val="0069784B"/>
    <w:rsid w:val="00697862"/>
    <w:rsid w:val="00697B2F"/>
    <w:rsid w:val="00697C55"/>
    <w:rsid w:val="00697F3E"/>
    <w:rsid w:val="00697FAC"/>
    <w:rsid w:val="006A0094"/>
    <w:rsid w:val="006A0115"/>
    <w:rsid w:val="006A03AF"/>
    <w:rsid w:val="006A0451"/>
    <w:rsid w:val="006A0725"/>
    <w:rsid w:val="006A08AF"/>
    <w:rsid w:val="006A0AFB"/>
    <w:rsid w:val="006A0E0F"/>
    <w:rsid w:val="006A0FC6"/>
    <w:rsid w:val="006A10A5"/>
    <w:rsid w:val="006A1293"/>
    <w:rsid w:val="006A14CC"/>
    <w:rsid w:val="006A1AC6"/>
    <w:rsid w:val="006A1AF9"/>
    <w:rsid w:val="006A1B0E"/>
    <w:rsid w:val="006A1B37"/>
    <w:rsid w:val="006A1BA5"/>
    <w:rsid w:val="006A1DD2"/>
    <w:rsid w:val="006A1FF4"/>
    <w:rsid w:val="006A2597"/>
    <w:rsid w:val="006A2695"/>
    <w:rsid w:val="006A270E"/>
    <w:rsid w:val="006A27E1"/>
    <w:rsid w:val="006A2895"/>
    <w:rsid w:val="006A2A59"/>
    <w:rsid w:val="006A2DDF"/>
    <w:rsid w:val="006A2F21"/>
    <w:rsid w:val="006A3135"/>
    <w:rsid w:val="006A314A"/>
    <w:rsid w:val="006A3153"/>
    <w:rsid w:val="006A323D"/>
    <w:rsid w:val="006A3427"/>
    <w:rsid w:val="006A3450"/>
    <w:rsid w:val="006A34BB"/>
    <w:rsid w:val="006A34C8"/>
    <w:rsid w:val="006A3698"/>
    <w:rsid w:val="006A370F"/>
    <w:rsid w:val="006A3814"/>
    <w:rsid w:val="006A39B7"/>
    <w:rsid w:val="006A3A32"/>
    <w:rsid w:val="006A3C31"/>
    <w:rsid w:val="006A3DF3"/>
    <w:rsid w:val="006A3E33"/>
    <w:rsid w:val="006A3E5E"/>
    <w:rsid w:val="006A3ED8"/>
    <w:rsid w:val="006A3F0A"/>
    <w:rsid w:val="006A43E3"/>
    <w:rsid w:val="006A45B7"/>
    <w:rsid w:val="006A4782"/>
    <w:rsid w:val="006A4856"/>
    <w:rsid w:val="006A49CB"/>
    <w:rsid w:val="006A4B1C"/>
    <w:rsid w:val="006A4D35"/>
    <w:rsid w:val="006A4D7E"/>
    <w:rsid w:val="006A5420"/>
    <w:rsid w:val="006A551C"/>
    <w:rsid w:val="006A57A8"/>
    <w:rsid w:val="006A57EA"/>
    <w:rsid w:val="006A59C4"/>
    <w:rsid w:val="006A5B98"/>
    <w:rsid w:val="006A5BF4"/>
    <w:rsid w:val="006A5C5C"/>
    <w:rsid w:val="006A5D7E"/>
    <w:rsid w:val="006A6185"/>
    <w:rsid w:val="006A6359"/>
    <w:rsid w:val="006A6386"/>
    <w:rsid w:val="006A643D"/>
    <w:rsid w:val="006A6559"/>
    <w:rsid w:val="006A6615"/>
    <w:rsid w:val="006A68FB"/>
    <w:rsid w:val="006A6B4C"/>
    <w:rsid w:val="006A6DCC"/>
    <w:rsid w:val="006A6FA3"/>
    <w:rsid w:val="006A708F"/>
    <w:rsid w:val="006A70A9"/>
    <w:rsid w:val="006A72C0"/>
    <w:rsid w:val="006A7568"/>
    <w:rsid w:val="006A756E"/>
    <w:rsid w:val="006A76D5"/>
    <w:rsid w:val="006A787C"/>
    <w:rsid w:val="006A7903"/>
    <w:rsid w:val="006A7AB5"/>
    <w:rsid w:val="006A7BD2"/>
    <w:rsid w:val="006A7E4B"/>
    <w:rsid w:val="006B0316"/>
    <w:rsid w:val="006B0636"/>
    <w:rsid w:val="006B0666"/>
    <w:rsid w:val="006B0752"/>
    <w:rsid w:val="006B0823"/>
    <w:rsid w:val="006B088F"/>
    <w:rsid w:val="006B0BC4"/>
    <w:rsid w:val="006B0C71"/>
    <w:rsid w:val="006B0D72"/>
    <w:rsid w:val="006B105C"/>
    <w:rsid w:val="006B10E9"/>
    <w:rsid w:val="006B121A"/>
    <w:rsid w:val="006B1442"/>
    <w:rsid w:val="006B163E"/>
    <w:rsid w:val="006B1916"/>
    <w:rsid w:val="006B1943"/>
    <w:rsid w:val="006B1C94"/>
    <w:rsid w:val="006B2356"/>
    <w:rsid w:val="006B236E"/>
    <w:rsid w:val="006B24CE"/>
    <w:rsid w:val="006B25D7"/>
    <w:rsid w:val="006B268E"/>
    <w:rsid w:val="006B26F2"/>
    <w:rsid w:val="006B27A8"/>
    <w:rsid w:val="006B2953"/>
    <w:rsid w:val="006B2C14"/>
    <w:rsid w:val="006B2CA4"/>
    <w:rsid w:val="006B2D9A"/>
    <w:rsid w:val="006B2E77"/>
    <w:rsid w:val="006B2F26"/>
    <w:rsid w:val="006B3016"/>
    <w:rsid w:val="006B3702"/>
    <w:rsid w:val="006B3754"/>
    <w:rsid w:val="006B3B4D"/>
    <w:rsid w:val="006B3E47"/>
    <w:rsid w:val="006B3E7C"/>
    <w:rsid w:val="006B4216"/>
    <w:rsid w:val="006B44BA"/>
    <w:rsid w:val="006B45D2"/>
    <w:rsid w:val="006B45E4"/>
    <w:rsid w:val="006B4638"/>
    <w:rsid w:val="006B4B7E"/>
    <w:rsid w:val="006B4BE1"/>
    <w:rsid w:val="006B4C1D"/>
    <w:rsid w:val="006B4E32"/>
    <w:rsid w:val="006B5428"/>
    <w:rsid w:val="006B563D"/>
    <w:rsid w:val="006B5784"/>
    <w:rsid w:val="006B5B69"/>
    <w:rsid w:val="006B5D41"/>
    <w:rsid w:val="006B5DA1"/>
    <w:rsid w:val="006B6110"/>
    <w:rsid w:val="006B6230"/>
    <w:rsid w:val="006B6299"/>
    <w:rsid w:val="006B62AE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0F7"/>
    <w:rsid w:val="006B7272"/>
    <w:rsid w:val="006B746B"/>
    <w:rsid w:val="006B763D"/>
    <w:rsid w:val="006B7A1B"/>
    <w:rsid w:val="006B7E43"/>
    <w:rsid w:val="006B7EBC"/>
    <w:rsid w:val="006B7F6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241"/>
    <w:rsid w:val="006C19BE"/>
    <w:rsid w:val="006C1BC4"/>
    <w:rsid w:val="006C1C84"/>
    <w:rsid w:val="006C1D76"/>
    <w:rsid w:val="006C205D"/>
    <w:rsid w:val="006C2077"/>
    <w:rsid w:val="006C20BD"/>
    <w:rsid w:val="006C231B"/>
    <w:rsid w:val="006C2341"/>
    <w:rsid w:val="006C2411"/>
    <w:rsid w:val="006C2465"/>
    <w:rsid w:val="006C27ED"/>
    <w:rsid w:val="006C29EB"/>
    <w:rsid w:val="006C2A15"/>
    <w:rsid w:val="006C2C62"/>
    <w:rsid w:val="006C2D61"/>
    <w:rsid w:val="006C2D9E"/>
    <w:rsid w:val="006C2EBD"/>
    <w:rsid w:val="006C32C0"/>
    <w:rsid w:val="006C354A"/>
    <w:rsid w:val="006C36D9"/>
    <w:rsid w:val="006C36E4"/>
    <w:rsid w:val="006C371F"/>
    <w:rsid w:val="006C380E"/>
    <w:rsid w:val="006C3810"/>
    <w:rsid w:val="006C389D"/>
    <w:rsid w:val="006C39D3"/>
    <w:rsid w:val="006C3C42"/>
    <w:rsid w:val="006C3C48"/>
    <w:rsid w:val="006C3DB1"/>
    <w:rsid w:val="006C3EE5"/>
    <w:rsid w:val="006C3F91"/>
    <w:rsid w:val="006C3F9D"/>
    <w:rsid w:val="006C409A"/>
    <w:rsid w:val="006C40DC"/>
    <w:rsid w:val="006C41D3"/>
    <w:rsid w:val="006C442D"/>
    <w:rsid w:val="006C4725"/>
    <w:rsid w:val="006C47B3"/>
    <w:rsid w:val="006C47ED"/>
    <w:rsid w:val="006C4AB7"/>
    <w:rsid w:val="006C4F56"/>
    <w:rsid w:val="006C5198"/>
    <w:rsid w:val="006C51CD"/>
    <w:rsid w:val="006C56F6"/>
    <w:rsid w:val="006C58B2"/>
    <w:rsid w:val="006C5943"/>
    <w:rsid w:val="006C5BB5"/>
    <w:rsid w:val="006C5D8A"/>
    <w:rsid w:val="006C5E44"/>
    <w:rsid w:val="006C6387"/>
    <w:rsid w:val="006C64A4"/>
    <w:rsid w:val="006C66A7"/>
    <w:rsid w:val="006C695D"/>
    <w:rsid w:val="006C6B0A"/>
    <w:rsid w:val="006C6B9A"/>
    <w:rsid w:val="006C6DBB"/>
    <w:rsid w:val="006C6E4C"/>
    <w:rsid w:val="006C6E61"/>
    <w:rsid w:val="006C6F01"/>
    <w:rsid w:val="006C6FBF"/>
    <w:rsid w:val="006C712A"/>
    <w:rsid w:val="006C723F"/>
    <w:rsid w:val="006C753F"/>
    <w:rsid w:val="006C75BB"/>
    <w:rsid w:val="006C768F"/>
    <w:rsid w:val="006C7AAE"/>
    <w:rsid w:val="006C7AF0"/>
    <w:rsid w:val="006C7BB5"/>
    <w:rsid w:val="006C7D11"/>
    <w:rsid w:val="006C7D44"/>
    <w:rsid w:val="006C7DA1"/>
    <w:rsid w:val="006C7E08"/>
    <w:rsid w:val="006C7F33"/>
    <w:rsid w:val="006D0083"/>
    <w:rsid w:val="006D0121"/>
    <w:rsid w:val="006D02B0"/>
    <w:rsid w:val="006D03D2"/>
    <w:rsid w:val="006D0615"/>
    <w:rsid w:val="006D064E"/>
    <w:rsid w:val="006D0C4B"/>
    <w:rsid w:val="006D0D55"/>
    <w:rsid w:val="006D0EFB"/>
    <w:rsid w:val="006D106E"/>
    <w:rsid w:val="006D116F"/>
    <w:rsid w:val="006D1249"/>
    <w:rsid w:val="006D1287"/>
    <w:rsid w:val="006D1512"/>
    <w:rsid w:val="006D15A0"/>
    <w:rsid w:val="006D15F0"/>
    <w:rsid w:val="006D1762"/>
    <w:rsid w:val="006D17AE"/>
    <w:rsid w:val="006D1951"/>
    <w:rsid w:val="006D1AE4"/>
    <w:rsid w:val="006D1BA6"/>
    <w:rsid w:val="006D1D2F"/>
    <w:rsid w:val="006D1FFE"/>
    <w:rsid w:val="006D253E"/>
    <w:rsid w:val="006D25B9"/>
    <w:rsid w:val="006D2602"/>
    <w:rsid w:val="006D279C"/>
    <w:rsid w:val="006D2974"/>
    <w:rsid w:val="006D2BEB"/>
    <w:rsid w:val="006D2C41"/>
    <w:rsid w:val="006D2E0A"/>
    <w:rsid w:val="006D2E7B"/>
    <w:rsid w:val="006D2ED9"/>
    <w:rsid w:val="006D2EDF"/>
    <w:rsid w:val="006D3009"/>
    <w:rsid w:val="006D32CA"/>
    <w:rsid w:val="006D32E8"/>
    <w:rsid w:val="006D3608"/>
    <w:rsid w:val="006D376F"/>
    <w:rsid w:val="006D3A91"/>
    <w:rsid w:val="006D3AA0"/>
    <w:rsid w:val="006D3EFC"/>
    <w:rsid w:val="006D4136"/>
    <w:rsid w:val="006D4582"/>
    <w:rsid w:val="006D46AE"/>
    <w:rsid w:val="006D4A57"/>
    <w:rsid w:val="006D4D45"/>
    <w:rsid w:val="006D50B9"/>
    <w:rsid w:val="006D5396"/>
    <w:rsid w:val="006D548B"/>
    <w:rsid w:val="006D55D3"/>
    <w:rsid w:val="006D55D8"/>
    <w:rsid w:val="006D5691"/>
    <w:rsid w:val="006D5751"/>
    <w:rsid w:val="006D5B79"/>
    <w:rsid w:val="006D5B8B"/>
    <w:rsid w:val="006D5B97"/>
    <w:rsid w:val="006D5F10"/>
    <w:rsid w:val="006D61F3"/>
    <w:rsid w:val="006D66D7"/>
    <w:rsid w:val="006D670F"/>
    <w:rsid w:val="006D69C0"/>
    <w:rsid w:val="006D6A93"/>
    <w:rsid w:val="006D6AEA"/>
    <w:rsid w:val="006D6B03"/>
    <w:rsid w:val="006D6BDC"/>
    <w:rsid w:val="006D6ED6"/>
    <w:rsid w:val="006D6F1A"/>
    <w:rsid w:val="006D7294"/>
    <w:rsid w:val="006D7336"/>
    <w:rsid w:val="006D7705"/>
    <w:rsid w:val="006D77CF"/>
    <w:rsid w:val="006D77D7"/>
    <w:rsid w:val="006D7AB2"/>
    <w:rsid w:val="006D7DD8"/>
    <w:rsid w:val="006D7E58"/>
    <w:rsid w:val="006D7E97"/>
    <w:rsid w:val="006E029C"/>
    <w:rsid w:val="006E02BB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7A6"/>
    <w:rsid w:val="006E1881"/>
    <w:rsid w:val="006E1B3A"/>
    <w:rsid w:val="006E1B98"/>
    <w:rsid w:val="006E1C63"/>
    <w:rsid w:val="006E1E32"/>
    <w:rsid w:val="006E1F18"/>
    <w:rsid w:val="006E2018"/>
    <w:rsid w:val="006E2433"/>
    <w:rsid w:val="006E25D5"/>
    <w:rsid w:val="006E265D"/>
    <w:rsid w:val="006E26B4"/>
    <w:rsid w:val="006E2732"/>
    <w:rsid w:val="006E288C"/>
    <w:rsid w:val="006E2CCA"/>
    <w:rsid w:val="006E2DC9"/>
    <w:rsid w:val="006E2DD8"/>
    <w:rsid w:val="006E2F21"/>
    <w:rsid w:val="006E3065"/>
    <w:rsid w:val="006E316C"/>
    <w:rsid w:val="006E32AE"/>
    <w:rsid w:val="006E34DB"/>
    <w:rsid w:val="006E3509"/>
    <w:rsid w:val="006E3658"/>
    <w:rsid w:val="006E3AC6"/>
    <w:rsid w:val="006E3AE1"/>
    <w:rsid w:val="006E3B23"/>
    <w:rsid w:val="006E3B59"/>
    <w:rsid w:val="006E3C77"/>
    <w:rsid w:val="006E3EDB"/>
    <w:rsid w:val="006E3F4C"/>
    <w:rsid w:val="006E4017"/>
    <w:rsid w:val="006E4042"/>
    <w:rsid w:val="006E419C"/>
    <w:rsid w:val="006E41F1"/>
    <w:rsid w:val="006E42E5"/>
    <w:rsid w:val="006E43AF"/>
    <w:rsid w:val="006E43C7"/>
    <w:rsid w:val="006E47ED"/>
    <w:rsid w:val="006E4A2C"/>
    <w:rsid w:val="006E4E4B"/>
    <w:rsid w:val="006E5476"/>
    <w:rsid w:val="006E5780"/>
    <w:rsid w:val="006E5988"/>
    <w:rsid w:val="006E5BDC"/>
    <w:rsid w:val="006E5C1C"/>
    <w:rsid w:val="006E5CD9"/>
    <w:rsid w:val="006E5DA8"/>
    <w:rsid w:val="006E616E"/>
    <w:rsid w:val="006E62AF"/>
    <w:rsid w:val="006E6402"/>
    <w:rsid w:val="006E6420"/>
    <w:rsid w:val="006E64F1"/>
    <w:rsid w:val="006E6698"/>
    <w:rsid w:val="006E66A2"/>
    <w:rsid w:val="006E69D5"/>
    <w:rsid w:val="006E6A4A"/>
    <w:rsid w:val="006E6A7F"/>
    <w:rsid w:val="006E6C31"/>
    <w:rsid w:val="006E721F"/>
    <w:rsid w:val="006E7736"/>
    <w:rsid w:val="006E7928"/>
    <w:rsid w:val="006E7AA7"/>
    <w:rsid w:val="006E7C30"/>
    <w:rsid w:val="006F03F0"/>
    <w:rsid w:val="006F04DA"/>
    <w:rsid w:val="006F05B5"/>
    <w:rsid w:val="006F0BC1"/>
    <w:rsid w:val="006F0D16"/>
    <w:rsid w:val="006F0D23"/>
    <w:rsid w:val="006F107B"/>
    <w:rsid w:val="006F1343"/>
    <w:rsid w:val="006F13BF"/>
    <w:rsid w:val="006F18C1"/>
    <w:rsid w:val="006F1B26"/>
    <w:rsid w:val="006F1B35"/>
    <w:rsid w:val="006F1BB5"/>
    <w:rsid w:val="006F23B4"/>
    <w:rsid w:val="006F2B1E"/>
    <w:rsid w:val="006F2DF9"/>
    <w:rsid w:val="006F2E17"/>
    <w:rsid w:val="006F2E1F"/>
    <w:rsid w:val="006F2EA0"/>
    <w:rsid w:val="006F30BF"/>
    <w:rsid w:val="006F32EC"/>
    <w:rsid w:val="006F33E0"/>
    <w:rsid w:val="006F347C"/>
    <w:rsid w:val="006F365C"/>
    <w:rsid w:val="006F36A3"/>
    <w:rsid w:val="006F36ED"/>
    <w:rsid w:val="006F3A73"/>
    <w:rsid w:val="006F3FD9"/>
    <w:rsid w:val="006F4159"/>
    <w:rsid w:val="006F41C1"/>
    <w:rsid w:val="006F4540"/>
    <w:rsid w:val="006F4724"/>
    <w:rsid w:val="006F49F7"/>
    <w:rsid w:val="006F4FD3"/>
    <w:rsid w:val="006F4FD7"/>
    <w:rsid w:val="006F514E"/>
    <w:rsid w:val="006F5356"/>
    <w:rsid w:val="006F5506"/>
    <w:rsid w:val="006F561F"/>
    <w:rsid w:val="006F586F"/>
    <w:rsid w:val="006F5AB0"/>
    <w:rsid w:val="006F5C86"/>
    <w:rsid w:val="006F5D80"/>
    <w:rsid w:val="006F6039"/>
    <w:rsid w:val="006F634F"/>
    <w:rsid w:val="006F649D"/>
    <w:rsid w:val="006F654F"/>
    <w:rsid w:val="006F6643"/>
    <w:rsid w:val="006F6688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4C4"/>
    <w:rsid w:val="006F778F"/>
    <w:rsid w:val="006F77E6"/>
    <w:rsid w:val="006F7945"/>
    <w:rsid w:val="006F7A05"/>
    <w:rsid w:val="006F7E73"/>
    <w:rsid w:val="006F7F9B"/>
    <w:rsid w:val="0070080E"/>
    <w:rsid w:val="0070086A"/>
    <w:rsid w:val="00700B70"/>
    <w:rsid w:val="00700BF4"/>
    <w:rsid w:val="00700D51"/>
    <w:rsid w:val="00701005"/>
    <w:rsid w:val="007015DC"/>
    <w:rsid w:val="007017E0"/>
    <w:rsid w:val="00701C8E"/>
    <w:rsid w:val="0070209D"/>
    <w:rsid w:val="007024AC"/>
    <w:rsid w:val="00702795"/>
    <w:rsid w:val="00702A11"/>
    <w:rsid w:val="00702A9F"/>
    <w:rsid w:val="00703036"/>
    <w:rsid w:val="00703290"/>
    <w:rsid w:val="007036EA"/>
    <w:rsid w:val="007037E4"/>
    <w:rsid w:val="0070380A"/>
    <w:rsid w:val="00703EEA"/>
    <w:rsid w:val="00703F3D"/>
    <w:rsid w:val="00704231"/>
    <w:rsid w:val="007043E8"/>
    <w:rsid w:val="0070444B"/>
    <w:rsid w:val="00704710"/>
    <w:rsid w:val="00704890"/>
    <w:rsid w:val="00704893"/>
    <w:rsid w:val="00704B0F"/>
    <w:rsid w:val="00704C76"/>
    <w:rsid w:val="00704C79"/>
    <w:rsid w:val="00704CEF"/>
    <w:rsid w:val="00705117"/>
    <w:rsid w:val="0070527A"/>
    <w:rsid w:val="00705387"/>
    <w:rsid w:val="007053B1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12"/>
    <w:rsid w:val="00706CA1"/>
    <w:rsid w:val="00706D04"/>
    <w:rsid w:val="00706D3D"/>
    <w:rsid w:val="00706E70"/>
    <w:rsid w:val="00706F56"/>
    <w:rsid w:val="00706FAA"/>
    <w:rsid w:val="00707093"/>
    <w:rsid w:val="00707107"/>
    <w:rsid w:val="0070727B"/>
    <w:rsid w:val="007073C8"/>
    <w:rsid w:val="0070749B"/>
    <w:rsid w:val="00707617"/>
    <w:rsid w:val="007076E9"/>
    <w:rsid w:val="0070773F"/>
    <w:rsid w:val="007077B5"/>
    <w:rsid w:val="00707AAC"/>
    <w:rsid w:val="00707BE2"/>
    <w:rsid w:val="00707D69"/>
    <w:rsid w:val="007100B1"/>
    <w:rsid w:val="007102DF"/>
    <w:rsid w:val="00710308"/>
    <w:rsid w:val="00710403"/>
    <w:rsid w:val="0071041A"/>
    <w:rsid w:val="00710864"/>
    <w:rsid w:val="007108B1"/>
    <w:rsid w:val="00710AA6"/>
    <w:rsid w:val="00710B90"/>
    <w:rsid w:val="00710C38"/>
    <w:rsid w:val="00710E7D"/>
    <w:rsid w:val="0071119A"/>
    <w:rsid w:val="00711215"/>
    <w:rsid w:val="00711286"/>
    <w:rsid w:val="00711316"/>
    <w:rsid w:val="0071134F"/>
    <w:rsid w:val="00711450"/>
    <w:rsid w:val="00711570"/>
    <w:rsid w:val="00711598"/>
    <w:rsid w:val="00711848"/>
    <w:rsid w:val="00711CBE"/>
    <w:rsid w:val="00711D65"/>
    <w:rsid w:val="00711E48"/>
    <w:rsid w:val="007129EE"/>
    <w:rsid w:val="00712B6F"/>
    <w:rsid w:val="00712D37"/>
    <w:rsid w:val="00712F07"/>
    <w:rsid w:val="00712F60"/>
    <w:rsid w:val="007132DF"/>
    <w:rsid w:val="00713409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4E8"/>
    <w:rsid w:val="007147B4"/>
    <w:rsid w:val="0071485A"/>
    <w:rsid w:val="00714B65"/>
    <w:rsid w:val="00714C0E"/>
    <w:rsid w:val="00714CB7"/>
    <w:rsid w:val="00714D1A"/>
    <w:rsid w:val="00714D4A"/>
    <w:rsid w:val="00714F05"/>
    <w:rsid w:val="0071500E"/>
    <w:rsid w:val="00715105"/>
    <w:rsid w:val="0071520C"/>
    <w:rsid w:val="00715251"/>
    <w:rsid w:val="00715475"/>
    <w:rsid w:val="00715738"/>
    <w:rsid w:val="00715A7E"/>
    <w:rsid w:val="00715B96"/>
    <w:rsid w:val="00715C66"/>
    <w:rsid w:val="00715D75"/>
    <w:rsid w:val="00716264"/>
    <w:rsid w:val="007163D1"/>
    <w:rsid w:val="0071655A"/>
    <w:rsid w:val="007165E2"/>
    <w:rsid w:val="007168E7"/>
    <w:rsid w:val="007169A9"/>
    <w:rsid w:val="00716A80"/>
    <w:rsid w:val="00716AA2"/>
    <w:rsid w:val="00716C88"/>
    <w:rsid w:val="00716DEE"/>
    <w:rsid w:val="00716E81"/>
    <w:rsid w:val="00716EAF"/>
    <w:rsid w:val="007170E7"/>
    <w:rsid w:val="0071715F"/>
    <w:rsid w:val="007172AA"/>
    <w:rsid w:val="00717318"/>
    <w:rsid w:val="00717571"/>
    <w:rsid w:val="00717761"/>
    <w:rsid w:val="00717863"/>
    <w:rsid w:val="00717B70"/>
    <w:rsid w:val="00717CE9"/>
    <w:rsid w:val="00717E4A"/>
    <w:rsid w:val="00717E8E"/>
    <w:rsid w:val="00717FDD"/>
    <w:rsid w:val="007200FA"/>
    <w:rsid w:val="00720458"/>
    <w:rsid w:val="007206E4"/>
    <w:rsid w:val="00720995"/>
    <w:rsid w:val="0072099A"/>
    <w:rsid w:val="0072099F"/>
    <w:rsid w:val="007209C6"/>
    <w:rsid w:val="00720EA5"/>
    <w:rsid w:val="00720F09"/>
    <w:rsid w:val="00721009"/>
    <w:rsid w:val="00721152"/>
    <w:rsid w:val="00721351"/>
    <w:rsid w:val="0072137A"/>
    <w:rsid w:val="00721633"/>
    <w:rsid w:val="00721723"/>
    <w:rsid w:val="0072181C"/>
    <w:rsid w:val="00721857"/>
    <w:rsid w:val="0072199E"/>
    <w:rsid w:val="00721D72"/>
    <w:rsid w:val="00721E25"/>
    <w:rsid w:val="00721E6C"/>
    <w:rsid w:val="00721F77"/>
    <w:rsid w:val="0072224F"/>
    <w:rsid w:val="007223FA"/>
    <w:rsid w:val="00722583"/>
    <w:rsid w:val="0072260F"/>
    <w:rsid w:val="007228C3"/>
    <w:rsid w:val="00722947"/>
    <w:rsid w:val="00722B36"/>
    <w:rsid w:val="00722D05"/>
    <w:rsid w:val="00722D34"/>
    <w:rsid w:val="00722E31"/>
    <w:rsid w:val="00722ECC"/>
    <w:rsid w:val="00722F58"/>
    <w:rsid w:val="0072327F"/>
    <w:rsid w:val="0072328B"/>
    <w:rsid w:val="007235FD"/>
    <w:rsid w:val="007236E6"/>
    <w:rsid w:val="007236EA"/>
    <w:rsid w:val="00723710"/>
    <w:rsid w:val="0072383B"/>
    <w:rsid w:val="007238C9"/>
    <w:rsid w:val="00723937"/>
    <w:rsid w:val="00723A96"/>
    <w:rsid w:val="00723EFA"/>
    <w:rsid w:val="007242D6"/>
    <w:rsid w:val="007243E5"/>
    <w:rsid w:val="0072440E"/>
    <w:rsid w:val="00724807"/>
    <w:rsid w:val="00724A34"/>
    <w:rsid w:val="00724B5E"/>
    <w:rsid w:val="00724B6C"/>
    <w:rsid w:val="00724C6B"/>
    <w:rsid w:val="00724D58"/>
    <w:rsid w:val="00724FB3"/>
    <w:rsid w:val="007250D9"/>
    <w:rsid w:val="00725188"/>
    <w:rsid w:val="007253C0"/>
    <w:rsid w:val="0072560E"/>
    <w:rsid w:val="00725720"/>
    <w:rsid w:val="00725962"/>
    <w:rsid w:val="00725D9A"/>
    <w:rsid w:val="0072601C"/>
    <w:rsid w:val="00726220"/>
    <w:rsid w:val="007263E1"/>
    <w:rsid w:val="00726447"/>
    <w:rsid w:val="007265B0"/>
    <w:rsid w:val="0072680C"/>
    <w:rsid w:val="0072686E"/>
    <w:rsid w:val="0072698B"/>
    <w:rsid w:val="00726A5E"/>
    <w:rsid w:val="00726BED"/>
    <w:rsid w:val="00726E70"/>
    <w:rsid w:val="007270A1"/>
    <w:rsid w:val="007270D8"/>
    <w:rsid w:val="0072722B"/>
    <w:rsid w:val="00727257"/>
    <w:rsid w:val="007272AD"/>
    <w:rsid w:val="007273DC"/>
    <w:rsid w:val="00727800"/>
    <w:rsid w:val="007278F1"/>
    <w:rsid w:val="007279C7"/>
    <w:rsid w:val="007279C9"/>
    <w:rsid w:val="00727C01"/>
    <w:rsid w:val="00727C3E"/>
    <w:rsid w:val="00727D63"/>
    <w:rsid w:val="00727DA1"/>
    <w:rsid w:val="007301E1"/>
    <w:rsid w:val="00730376"/>
    <w:rsid w:val="0073049E"/>
    <w:rsid w:val="007305FB"/>
    <w:rsid w:val="00730615"/>
    <w:rsid w:val="0073067C"/>
    <w:rsid w:val="007307D6"/>
    <w:rsid w:val="0073082D"/>
    <w:rsid w:val="007308A1"/>
    <w:rsid w:val="007309D5"/>
    <w:rsid w:val="00730B4D"/>
    <w:rsid w:val="00730B66"/>
    <w:rsid w:val="00730BF2"/>
    <w:rsid w:val="00730C91"/>
    <w:rsid w:val="00730C99"/>
    <w:rsid w:val="00730D1E"/>
    <w:rsid w:val="00730E37"/>
    <w:rsid w:val="00731227"/>
    <w:rsid w:val="00731238"/>
    <w:rsid w:val="0073153B"/>
    <w:rsid w:val="00731630"/>
    <w:rsid w:val="007316AD"/>
    <w:rsid w:val="0073189E"/>
    <w:rsid w:val="007318F5"/>
    <w:rsid w:val="00731C43"/>
    <w:rsid w:val="00731DBF"/>
    <w:rsid w:val="00732160"/>
    <w:rsid w:val="00732268"/>
    <w:rsid w:val="0073228F"/>
    <w:rsid w:val="007326CC"/>
    <w:rsid w:val="0073272A"/>
    <w:rsid w:val="00732821"/>
    <w:rsid w:val="00732D89"/>
    <w:rsid w:val="00733118"/>
    <w:rsid w:val="00733148"/>
    <w:rsid w:val="0073330D"/>
    <w:rsid w:val="00733452"/>
    <w:rsid w:val="0073350B"/>
    <w:rsid w:val="00733691"/>
    <w:rsid w:val="00733A42"/>
    <w:rsid w:val="00733C2E"/>
    <w:rsid w:val="00733E69"/>
    <w:rsid w:val="00733F66"/>
    <w:rsid w:val="0073408A"/>
    <w:rsid w:val="007340EF"/>
    <w:rsid w:val="007341DB"/>
    <w:rsid w:val="0073453D"/>
    <w:rsid w:val="0073486D"/>
    <w:rsid w:val="007349C5"/>
    <w:rsid w:val="00734BA5"/>
    <w:rsid w:val="00734D0C"/>
    <w:rsid w:val="00734EB2"/>
    <w:rsid w:val="00734EEF"/>
    <w:rsid w:val="00735005"/>
    <w:rsid w:val="007351BE"/>
    <w:rsid w:val="007355AE"/>
    <w:rsid w:val="007357FF"/>
    <w:rsid w:val="0073581C"/>
    <w:rsid w:val="00735AC4"/>
    <w:rsid w:val="00735BCC"/>
    <w:rsid w:val="00735C62"/>
    <w:rsid w:val="00735F10"/>
    <w:rsid w:val="00735FA2"/>
    <w:rsid w:val="00736188"/>
    <w:rsid w:val="00736240"/>
    <w:rsid w:val="007362B4"/>
    <w:rsid w:val="00736801"/>
    <w:rsid w:val="00736C34"/>
    <w:rsid w:val="00736C92"/>
    <w:rsid w:val="00736F65"/>
    <w:rsid w:val="007370A0"/>
    <w:rsid w:val="00737145"/>
    <w:rsid w:val="00737196"/>
    <w:rsid w:val="007372B7"/>
    <w:rsid w:val="00737C5A"/>
    <w:rsid w:val="00737CFD"/>
    <w:rsid w:val="00737E72"/>
    <w:rsid w:val="0074001C"/>
    <w:rsid w:val="0074029E"/>
    <w:rsid w:val="00740359"/>
    <w:rsid w:val="0074035E"/>
    <w:rsid w:val="00740453"/>
    <w:rsid w:val="00740626"/>
    <w:rsid w:val="00740647"/>
    <w:rsid w:val="00740690"/>
    <w:rsid w:val="007406BC"/>
    <w:rsid w:val="007408F9"/>
    <w:rsid w:val="00740ABA"/>
    <w:rsid w:val="00740AD9"/>
    <w:rsid w:val="00740C8D"/>
    <w:rsid w:val="00740CBF"/>
    <w:rsid w:val="00740D12"/>
    <w:rsid w:val="00740F36"/>
    <w:rsid w:val="007412C4"/>
    <w:rsid w:val="00741364"/>
    <w:rsid w:val="0074136C"/>
    <w:rsid w:val="00741486"/>
    <w:rsid w:val="0074171D"/>
    <w:rsid w:val="00741798"/>
    <w:rsid w:val="007419BA"/>
    <w:rsid w:val="007419DE"/>
    <w:rsid w:val="00741BE9"/>
    <w:rsid w:val="00741D8F"/>
    <w:rsid w:val="00742115"/>
    <w:rsid w:val="0074217E"/>
    <w:rsid w:val="0074224F"/>
    <w:rsid w:val="007423DA"/>
    <w:rsid w:val="007426DA"/>
    <w:rsid w:val="007428B2"/>
    <w:rsid w:val="00742B5F"/>
    <w:rsid w:val="00742C89"/>
    <w:rsid w:val="0074334F"/>
    <w:rsid w:val="007436C9"/>
    <w:rsid w:val="00743ABB"/>
    <w:rsid w:val="0074414F"/>
    <w:rsid w:val="007444F5"/>
    <w:rsid w:val="00744503"/>
    <w:rsid w:val="007446FA"/>
    <w:rsid w:val="00744973"/>
    <w:rsid w:val="00744CA5"/>
    <w:rsid w:val="00744F2E"/>
    <w:rsid w:val="007451D0"/>
    <w:rsid w:val="00745527"/>
    <w:rsid w:val="00745534"/>
    <w:rsid w:val="007455AC"/>
    <w:rsid w:val="00745884"/>
    <w:rsid w:val="007459F7"/>
    <w:rsid w:val="00745AAA"/>
    <w:rsid w:val="00745F66"/>
    <w:rsid w:val="007464D0"/>
    <w:rsid w:val="00746634"/>
    <w:rsid w:val="0074677A"/>
    <w:rsid w:val="00746AAD"/>
    <w:rsid w:val="00746B4F"/>
    <w:rsid w:val="00746D72"/>
    <w:rsid w:val="00746F04"/>
    <w:rsid w:val="00746FA1"/>
    <w:rsid w:val="0074701B"/>
    <w:rsid w:val="007471AB"/>
    <w:rsid w:val="007472B3"/>
    <w:rsid w:val="007472E0"/>
    <w:rsid w:val="00747354"/>
    <w:rsid w:val="0074786B"/>
    <w:rsid w:val="0074797D"/>
    <w:rsid w:val="00747F02"/>
    <w:rsid w:val="007501BE"/>
    <w:rsid w:val="007503E4"/>
    <w:rsid w:val="0075070C"/>
    <w:rsid w:val="00750867"/>
    <w:rsid w:val="007508BE"/>
    <w:rsid w:val="00750E34"/>
    <w:rsid w:val="00750EC8"/>
    <w:rsid w:val="00750ED8"/>
    <w:rsid w:val="00751058"/>
    <w:rsid w:val="007511C8"/>
    <w:rsid w:val="007513C1"/>
    <w:rsid w:val="007513D6"/>
    <w:rsid w:val="007513EB"/>
    <w:rsid w:val="00751A99"/>
    <w:rsid w:val="00751BED"/>
    <w:rsid w:val="00752006"/>
    <w:rsid w:val="0075201B"/>
    <w:rsid w:val="007521C3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79C"/>
    <w:rsid w:val="007539D6"/>
    <w:rsid w:val="00753A3C"/>
    <w:rsid w:val="00753B4E"/>
    <w:rsid w:val="00753CAD"/>
    <w:rsid w:val="007542FD"/>
    <w:rsid w:val="00754356"/>
    <w:rsid w:val="00754627"/>
    <w:rsid w:val="0075465C"/>
    <w:rsid w:val="007546A1"/>
    <w:rsid w:val="00754709"/>
    <w:rsid w:val="007547A8"/>
    <w:rsid w:val="0075483B"/>
    <w:rsid w:val="0075484A"/>
    <w:rsid w:val="007548F7"/>
    <w:rsid w:val="00754AD9"/>
    <w:rsid w:val="00754B02"/>
    <w:rsid w:val="00754CE9"/>
    <w:rsid w:val="00754E32"/>
    <w:rsid w:val="00754FD8"/>
    <w:rsid w:val="00755249"/>
    <w:rsid w:val="0075526E"/>
    <w:rsid w:val="00755579"/>
    <w:rsid w:val="00755706"/>
    <w:rsid w:val="0075576D"/>
    <w:rsid w:val="00755825"/>
    <w:rsid w:val="00755ADF"/>
    <w:rsid w:val="00755E82"/>
    <w:rsid w:val="007562AE"/>
    <w:rsid w:val="007562BC"/>
    <w:rsid w:val="007564C5"/>
    <w:rsid w:val="00756834"/>
    <w:rsid w:val="00756B01"/>
    <w:rsid w:val="00756E1D"/>
    <w:rsid w:val="00756FCA"/>
    <w:rsid w:val="00756FCF"/>
    <w:rsid w:val="00757032"/>
    <w:rsid w:val="007571A8"/>
    <w:rsid w:val="007573B8"/>
    <w:rsid w:val="007574B8"/>
    <w:rsid w:val="007574C2"/>
    <w:rsid w:val="0075760D"/>
    <w:rsid w:val="007579B5"/>
    <w:rsid w:val="00757B29"/>
    <w:rsid w:val="00757E1B"/>
    <w:rsid w:val="00757FF8"/>
    <w:rsid w:val="007601A1"/>
    <w:rsid w:val="007601A2"/>
    <w:rsid w:val="007607C0"/>
    <w:rsid w:val="00760B29"/>
    <w:rsid w:val="00760EA3"/>
    <w:rsid w:val="00760F10"/>
    <w:rsid w:val="00760FC5"/>
    <w:rsid w:val="007612C2"/>
    <w:rsid w:val="00761310"/>
    <w:rsid w:val="00761378"/>
    <w:rsid w:val="007614C0"/>
    <w:rsid w:val="007614CE"/>
    <w:rsid w:val="007614F2"/>
    <w:rsid w:val="0076160F"/>
    <w:rsid w:val="00761716"/>
    <w:rsid w:val="00761794"/>
    <w:rsid w:val="00761819"/>
    <w:rsid w:val="0076187C"/>
    <w:rsid w:val="007618EF"/>
    <w:rsid w:val="00761A87"/>
    <w:rsid w:val="00761E47"/>
    <w:rsid w:val="00761F9F"/>
    <w:rsid w:val="00761FCF"/>
    <w:rsid w:val="00762034"/>
    <w:rsid w:val="007622CB"/>
    <w:rsid w:val="00762654"/>
    <w:rsid w:val="0076290E"/>
    <w:rsid w:val="00762D0F"/>
    <w:rsid w:val="00762F08"/>
    <w:rsid w:val="00762F47"/>
    <w:rsid w:val="00763160"/>
    <w:rsid w:val="007632FE"/>
    <w:rsid w:val="0076385F"/>
    <w:rsid w:val="00763B81"/>
    <w:rsid w:val="00763CCB"/>
    <w:rsid w:val="00763E0D"/>
    <w:rsid w:val="00764192"/>
    <w:rsid w:val="007644B1"/>
    <w:rsid w:val="00764726"/>
    <w:rsid w:val="007649DC"/>
    <w:rsid w:val="00764C34"/>
    <w:rsid w:val="00764D14"/>
    <w:rsid w:val="00764E5F"/>
    <w:rsid w:val="00764F95"/>
    <w:rsid w:val="00765145"/>
    <w:rsid w:val="0076555C"/>
    <w:rsid w:val="00765573"/>
    <w:rsid w:val="007658F3"/>
    <w:rsid w:val="00765B1C"/>
    <w:rsid w:val="00765D64"/>
    <w:rsid w:val="00765E48"/>
    <w:rsid w:val="007664DC"/>
    <w:rsid w:val="007665F7"/>
    <w:rsid w:val="00766856"/>
    <w:rsid w:val="007668D7"/>
    <w:rsid w:val="00766BC9"/>
    <w:rsid w:val="007670CF"/>
    <w:rsid w:val="00767427"/>
    <w:rsid w:val="0076769E"/>
    <w:rsid w:val="007676DA"/>
    <w:rsid w:val="00767765"/>
    <w:rsid w:val="007677FC"/>
    <w:rsid w:val="0076798D"/>
    <w:rsid w:val="00767AED"/>
    <w:rsid w:val="00767B43"/>
    <w:rsid w:val="00767B7A"/>
    <w:rsid w:val="00767C41"/>
    <w:rsid w:val="00767CD3"/>
    <w:rsid w:val="00767D96"/>
    <w:rsid w:val="00767FC5"/>
    <w:rsid w:val="007704DB"/>
    <w:rsid w:val="007704E8"/>
    <w:rsid w:val="00770519"/>
    <w:rsid w:val="007705F6"/>
    <w:rsid w:val="00770718"/>
    <w:rsid w:val="007709FB"/>
    <w:rsid w:val="00770ACA"/>
    <w:rsid w:val="00770C98"/>
    <w:rsid w:val="00770E7F"/>
    <w:rsid w:val="00771059"/>
    <w:rsid w:val="007711FC"/>
    <w:rsid w:val="007713B1"/>
    <w:rsid w:val="00771459"/>
    <w:rsid w:val="0077184B"/>
    <w:rsid w:val="00771A8E"/>
    <w:rsid w:val="00771B5D"/>
    <w:rsid w:val="00771DBB"/>
    <w:rsid w:val="00771EA7"/>
    <w:rsid w:val="0077204A"/>
    <w:rsid w:val="0077204B"/>
    <w:rsid w:val="00772093"/>
    <w:rsid w:val="00772168"/>
    <w:rsid w:val="007721DE"/>
    <w:rsid w:val="007722BE"/>
    <w:rsid w:val="00772693"/>
    <w:rsid w:val="00772818"/>
    <w:rsid w:val="0077290C"/>
    <w:rsid w:val="00772C11"/>
    <w:rsid w:val="00772C73"/>
    <w:rsid w:val="00772DF0"/>
    <w:rsid w:val="00772F4F"/>
    <w:rsid w:val="00772FEE"/>
    <w:rsid w:val="00773005"/>
    <w:rsid w:val="0077328E"/>
    <w:rsid w:val="007732E0"/>
    <w:rsid w:val="00773441"/>
    <w:rsid w:val="00773741"/>
    <w:rsid w:val="007737E5"/>
    <w:rsid w:val="00773B22"/>
    <w:rsid w:val="0077401C"/>
    <w:rsid w:val="0077413F"/>
    <w:rsid w:val="0077432E"/>
    <w:rsid w:val="00774686"/>
    <w:rsid w:val="00774723"/>
    <w:rsid w:val="00774752"/>
    <w:rsid w:val="007748C5"/>
    <w:rsid w:val="00774909"/>
    <w:rsid w:val="00774A6B"/>
    <w:rsid w:val="00774B0B"/>
    <w:rsid w:val="00774D10"/>
    <w:rsid w:val="00775174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23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C7"/>
    <w:rsid w:val="007804F3"/>
    <w:rsid w:val="00780558"/>
    <w:rsid w:val="0078074B"/>
    <w:rsid w:val="007807DB"/>
    <w:rsid w:val="007807DD"/>
    <w:rsid w:val="00780F39"/>
    <w:rsid w:val="00780F9B"/>
    <w:rsid w:val="00781068"/>
    <w:rsid w:val="007814B0"/>
    <w:rsid w:val="007814E0"/>
    <w:rsid w:val="00781546"/>
    <w:rsid w:val="00781554"/>
    <w:rsid w:val="007815AD"/>
    <w:rsid w:val="0078164B"/>
    <w:rsid w:val="00781878"/>
    <w:rsid w:val="0078197E"/>
    <w:rsid w:val="00781982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3B3A"/>
    <w:rsid w:val="00783B40"/>
    <w:rsid w:val="007840E5"/>
    <w:rsid w:val="0078456B"/>
    <w:rsid w:val="00784577"/>
    <w:rsid w:val="00784597"/>
    <w:rsid w:val="00784CAD"/>
    <w:rsid w:val="00784CDB"/>
    <w:rsid w:val="00784E2D"/>
    <w:rsid w:val="00784E75"/>
    <w:rsid w:val="00784EE4"/>
    <w:rsid w:val="0078522E"/>
    <w:rsid w:val="007853EC"/>
    <w:rsid w:val="0078549E"/>
    <w:rsid w:val="007855B8"/>
    <w:rsid w:val="007855B9"/>
    <w:rsid w:val="00785703"/>
    <w:rsid w:val="007859AA"/>
    <w:rsid w:val="007859B6"/>
    <w:rsid w:val="00785BF7"/>
    <w:rsid w:val="00785C0F"/>
    <w:rsid w:val="00785E86"/>
    <w:rsid w:val="00785EA2"/>
    <w:rsid w:val="0078614E"/>
    <w:rsid w:val="007863D2"/>
    <w:rsid w:val="00786729"/>
    <w:rsid w:val="0078692E"/>
    <w:rsid w:val="0078706D"/>
    <w:rsid w:val="0078724A"/>
    <w:rsid w:val="00787333"/>
    <w:rsid w:val="00787366"/>
    <w:rsid w:val="007873CF"/>
    <w:rsid w:val="007874DD"/>
    <w:rsid w:val="0078760C"/>
    <w:rsid w:val="007877FA"/>
    <w:rsid w:val="00787819"/>
    <w:rsid w:val="00787ADC"/>
    <w:rsid w:val="00787C6A"/>
    <w:rsid w:val="00787DB0"/>
    <w:rsid w:val="00787F33"/>
    <w:rsid w:val="007900E4"/>
    <w:rsid w:val="007903F8"/>
    <w:rsid w:val="00790626"/>
    <w:rsid w:val="007908A0"/>
    <w:rsid w:val="00790919"/>
    <w:rsid w:val="00790C16"/>
    <w:rsid w:val="00790C65"/>
    <w:rsid w:val="00790DAF"/>
    <w:rsid w:val="00790DCD"/>
    <w:rsid w:val="00790DD1"/>
    <w:rsid w:val="00790E34"/>
    <w:rsid w:val="00791069"/>
    <w:rsid w:val="00791139"/>
    <w:rsid w:val="007916B1"/>
    <w:rsid w:val="0079185B"/>
    <w:rsid w:val="007918C9"/>
    <w:rsid w:val="00791D8F"/>
    <w:rsid w:val="00791DC6"/>
    <w:rsid w:val="0079224A"/>
    <w:rsid w:val="00792468"/>
    <w:rsid w:val="00792860"/>
    <w:rsid w:val="00792A5D"/>
    <w:rsid w:val="00792AB8"/>
    <w:rsid w:val="0079301C"/>
    <w:rsid w:val="0079302C"/>
    <w:rsid w:val="00793253"/>
    <w:rsid w:val="00793293"/>
    <w:rsid w:val="007934E7"/>
    <w:rsid w:val="00793522"/>
    <w:rsid w:val="00793638"/>
    <w:rsid w:val="007936D8"/>
    <w:rsid w:val="007938B5"/>
    <w:rsid w:val="00793A49"/>
    <w:rsid w:val="00793B86"/>
    <w:rsid w:val="00793CF0"/>
    <w:rsid w:val="00793E2B"/>
    <w:rsid w:val="00793FBF"/>
    <w:rsid w:val="0079406C"/>
    <w:rsid w:val="00794259"/>
    <w:rsid w:val="00794376"/>
    <w:rsid w:val="00794392"/>
    <w:rsid w:val="007943AE"/>
    <w:rsid w:val="007945F0"/>
    <w:rsid w:val="00794687"/>
    <w:rsid w:val="00794714"/>
    <w:rsid w:val="00794A7A"/>
    <w:rsid w:val="00794C9A"/>
    <w:rsid w:val="00794DD2"/>
    <w:rsid w:val="00794FFB"/>
    <w:rsid w:val="00795423"/>
    <w:rsid w:val="00795880"/>
    <w:rsid w:val="00795A06"/>
    <w:rsid w:val="00795A7D"/>
    <w:rsid w:val="00795A84"/>
    <w:rsid w:val="00795B1D"/>
    <w:rsid w:val="00795BE6"/>
    <w:rsid w:val="00795CE3"/>
    <w:rsid w:val="00795F94"/>
    <w:rsid w:val="00795F9A"/>
    <w:rsid w:val="0079600D"/>
    <w:rsid w:val="00796142"/>
    <w:rsid w:val="00796527"/>
    <w:rsid w:val="0079688E"/>
    <w:rsid w:val="00796BDE"/>
    <w:rsid w:val="00796C16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86D"/>
    <w:rsid w:val="00797AB8"/>
    <w:rsid w:val="00797C5D"/>
    <w:rsid w:val="00797E8B"/>
    <w:rsid w:val="00797E94"/>
    <w:rsid w:val="00797FF4"/>
    <w:rsid w:val="007A015D"/>
    <w:rsid w:val="007A0204"/>
    <w:rsid w:val="007A0236"/>
    <w:rsid w:val="007A02BA"/>
    <w:rsid w:val="007A02EE"/>
    <w:rsid w:val="007A03BA"/>
    <w:rsid w:val="007A03FF"/>
    <w:rsid w:val="007A046F"/>
    <w:rsid w:val="007A04BF"/>
    <w:rsid w:val="007A05F7"/>
    <w:rsid w:val="007A06AD"/>
    <w:rsid w:val="007A0AF1"/>
    <w:rsid w:val="007A0CA8"/>
    <w:rsid w:val="007A0CB3"/>
    <w:rsid w:val="007A1058"/>
    <w:rsid w:val="007A111D"/>
    <w:rsid w:val="007A11CF"/>
    <w:rsid w:val="007A16C1"/>
    <w:rsid w:val="007A1978"/>
    <w:rsid w:val="007A1AB1"/>
    <w:rsid w:val="007A1ACA"/>
    <w:rsid w:val="007A1D6D"/>
    <w:rsid w:val="007A1DA3"/>
    <w:rsid w:val="007A1DDE"/>
    <w:rsid w:val="007A23E9"/>
    <w:rsid w:val="007A2521"/>
    <w:rsid w:val="007A283F"/>
    <w:rsid w:val="007A2AEC"/>
    <w:rsid w:val="007A2B61"/>
    <w:rsid w:val="007A2BED"/>
    <w:rsid w:val="007A2CFD"/>
    <w:rsid w:val="007A2D94"/>
    <w:rsid w:val="007A31E6"/>
    <w:rsid w:val="007A3229"/>
    <w:rsid w:val="007A3770"/>
    <w:rsid w:val="007A3996"/>
    <w:rsid w:val="007A3A0A"/>
    <w:rsid w:val="007A3BA2"/>
    <w:rsid w:val="007A3CD6"/>
    <w:rsid w:val="007A3D51"/>
    <w:rsid w:val="007A3DD1"/>
    <w:rsid w:val="007A3EDC"/>
    <w:rsid w:val="007A4131"/>
    <w:rsid w:val="007A472D"/>
    <w:rsid w:val="007A4742"/>
    <w:rsid w:val="007A4883"/>
    <w:rsid w:val="007A4B8D"/>
    <w:rsid w:val="007A4C09"/>
    <w:rsid w:val="007A4C22"/>
    <w:rsid w:val="007A4FE4"/>
    <w:rsid w:val="007A511F"/>
    <w:rsid w:val="007A5188"/>
    <w:rsid w:val="007A55B2"/>
    <w:rsid w:val="007A581F"/>
    <w:rsid w:val="007A59E1"/>
    <w:rsid w:val="007A5EE2"/>
    <w:rsid w:val="007A5F01"/>
    <w:rsid w:val="007A5FA5"/>
    <w:rsid w:val="007A6250"/>
    <w:rsid w:val="007A626D"/>
    <w:rsid w:val="007A6899"/>
    <w:rsid w:val="007A68B4"/>
    <w:rsid w:val="007A6A96"/>
    <w:rsid w:val="007A6AC6"/>
    <w:rsid w:val="007A6B06"/>
    <w:rsid w:val="007A6BE1"/>
    <w:rsid w:val="007A6C2A"/>
    <w:rsid w:val="007A6CC5"/>
    <w:rsid w:val="007A6D98"/>
    <w:rsid w:val="007A737B"/>
    <w:rsid w:val="007A73AA"/>
    <w:rsid w:val="007A7410"/>
    <w:rsid w:val="007A7602"/>
    <w:rsid w:val="007A7763"/>
    <w:rsid w:val="007A78A8"/>
    <w:rsid w:val="007A7CC1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7F2"/>
    <w:rsid w:val="007B2BF0"/>
    <w:rsid w:val="007B2C80"/>
    <w:rsid w:val="007B2D39"/>
    <w:rsid w:val="007B301B"/>
    <w:rsid w:val="007B3213"/>
    <w:rsid w:val="007B3263"/>
    <w:rsid w:val="007B3436"/>
    <w:rsid w:val="007B34D5"/>
    <w:rsid w:val="007B3636"/>
    <w:rsid w:val="007B3736"/>
    <w:rsid w:val="007B39A8"/>
    <w:rsid w:val="007B3AAB"/>
    <w:rsid w:val="007B3B06"/>
    <w:rsid w:val="007B3CD8"/>
    <w:rsid w:val="007B3E67"/>
    <w:rsid w:val="007B3ED8"/>
    <w:rsid w:val="007B3F21"/>
    <w:rsid w:val="007B3F40"/>
    <w:rsid w:val="007B3F58"/>
    <w:rsid w:val="007B42B0"/>
    <w:rsid w:val="007B43BA"/>
    <w:rsid w:val="007B46E8"/>
    <w:rsid w:val="007B48C8"/>
    <w:rsid w:val="007B49FD"/>
    <w:rsid w:val="007B4FC6"/>
    <w:rsid w:val="007B5145"/>
    <w:rsid w:val="007B51B5"/>
    <w:rsid w:val="007B520B"/>
    <w:rsid w:val="007B5544"/>
    <w:rsid w:val="007B55D7"/>
    <w:rsid w:val="007B5650"/>
    <w:rsid w:val="007B57A5"/>
    <w:rsid w:val="007B585C"/>
    <w:rsid w:val="007B5AF0"/>
    <w:rsid w:val="007B5BCD"/>
    <w:rsid w:val="007B5D09"/>
    <w:rsid w:val="007B5ECA"/>
    <w:rsid w:val="007B5F61"/>
    <w:rsid w:val="007B6323"/>
    <w:rsid w:val="007B6374"/>
    <w:rsid w:val="007B6654"/>
    <w:rsid w:val="007B6743"/>
    <w:rsid w:val="007B6768"/>
    <w:rsid w:val="007B6A41"/>
    <w:rsid w:val="007B6A45"/>
    <w:rsid w:val="007B6A57"/>
    <w:rsid w:val="007B6B2E"/>
    <w:rsid w:val="007B6DDF"/>
    <w:rsid w:val="007B6F73"/>
    <w:rsid w:val="007B6F97"/>
    <w:rsid w:val="007B6FFE"/>
    <w:rsid w:val="007B7257"/>
    <w:rsid w:val="007B745F"/>
    <w:rsid w:val="007B74F5"/>
    <w:rsid w:val="007B76AB"/>
    <w:rsid w:val="007B777E"/>
    <w:rsid w:val="007B7976"/>
    <w:rsid w:val="007B79B9"/>
    <w:rsid w:val="007B7AD3"/>
    <w:rsid w:val="007B7DA3"/>
    <w:rsid w:val="007B7EB7"/>
    <w:rsid w:val="007C003B"/>
    <w:rsid w:val="007C031C"/>
    <w:rsid w:val="007C04AA"/>
    <w:rsid w:val="007C058B"/>
    <w:rsid w:val="007C1364"/>
    <w:rsid w:val="007C14D5"/>
    <w:rsid w:val="007C1521"/>
    <w:rsid w:val="007C1929"/>
    <w:rsid w:val="007C1941"/>
    <w:rsid w:val="007C19A2"/>
    <w:rsid w:val="007C1AA6"/>
    <w:rsid w:val="007C1BB2"/>
    <w:rsid w:val="007C1CAC"/>
    <w:rsid w:val="007C1CE5"/>
    <w:rsid w:val="007C1E31"/>
    <w:rsid w:val="007C1E3E"/>
    <w:rsid w:val="007C1F55"/>
    <w:rsid w:val="007C2014"/>
    <w:rsid w:val="007C21A7"/>
    <w:rsid w:val="007C2332"/>
    <w:rsid w:val="007C2519"/>
    <w:rsid w:val="007C2684"/>
    <w:rsid w:val="007C28B2"/>
    <w:rsid w:val="007C28D3"/>
    <w:rsid w:val="007C2A45"/>
    <w:rsid w:val="007C2CD6"/>
    <w:rsid w:val="007C302B"/>
    <w:rsid w:val="007C3061"/>
    <w:rsid w:val="007C3306"/>
    <w:rsid w:val="007C3339"/>
    <w:rsid w:val="007C34D0"/>
    <w:rsid w:val="007C36ED"/>
    <w:rsid w:val="007C37AF"/>
    <w:rsid w:val="007C38A7"/>
    <w:rsid w:val="007C3CEA"/>
    <w:rsid w:val="007C3D11"/>
    <w:rsid w:val="007C3D35"/>
    <w:rsid w:val="007C3D4A"/>
    <w:rsid w:val="007C3E12"/>
    <w:rsid w:val="007C3E30"/>
    <w:rsid w:val="007C3F99"/>
    <w:rsid w:val="007C404B"/>
    <w:rsid w:val="007C4052"/>
    <w:rsid w:val="007C4131"/>
    <w:rsid w:val="007C413A"/>
    <w:rsid w:val="007C414F"/>
    <w:rsid w:val="007C417C"/>
    <w:rsid w:val="007C41FB"/>
    <w:rsid w:val="007C446B"/>
    <w:rsid w:val="007C448F"/>
    <w:rsid w:val="007C44DF"/>
    <w:rsid w:val="007C4583"/>
    <w:rsid w:val="007C48B0"/>
    <w:rsid w:val="007C5207"/>
    <w:rsid w:val="007C529B"/>
    <w:rsid w:val="007C53F2"/>
    <w:rsid w:val="007C578F"/>
    <w:rsid w:val="007C5ACF"/>
    <w:rsid w:val="007C5CAE"/>
    <w:rsid w:val="007C5ED5"/>
    <w:rsid w:val="007C62F3"/>
    <w:rsid w:val="007C63E7"/>
    <w:rsid w:val="007C65DC"/>
    <w:rsid w:val="007C66A2"/>
    <w:rsid w:val="007C6D03"/>
    <w:rsid w:val="007C6F33"/>
    <w:rsid w:val="007C6F6A"/>
    <w:rsid w:val="007C70B5"/>
    <w:rsid w:val="007C72F0"/>
    <w:rsid w:val="007C739E"/>
    <w:rsid w:val="007C75E4"/>
    <w:rsid w:val="007C7AD8"/>
    <w:rsid w:val="007C7E43"/>
    <w:rsid w:val="007C7FAD"/>
    <w:rsid w:val="007D0109"/>
    <w:rsid w:val="007D01AE"/>
    <w:rsid w:val="007D07F0"/>
    <w:rsid w:val="007D0959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52"/>
    <w:rsid w:val="007D167C"/>
    <w:rsid w:val="007D16BD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AD0"/>
    <w:rsid w:val="007D2B1B"/>
    <w:rsid w:val="007D2B7F"/>
    <w:rsid w:val="007D2D32"/>
    <w:rsid w:val="007D2F3D"/>
    <w:rsid w:val="007D2FBC"/>
    <w:rsid w:val="007D2FF1"/>
    <w:rsid w:val="007D3285"/>
    <w:rsid w:val="007D3381"/>
    <w:rsid w:val="007D3769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145"/>
    <w:rsid w:val="007D552F"/>
    <w:rsid w:val="007D5640"/>
    <w:rsid w:val="007D56BB"/>
    <w:rsid w:val="007D5B07"/>
    <w:rsid w:val="007D5B26"/>
    <w:rsid w:val="007D5FEC"/>
    <w:rsid w:val="007D60A5"/>
    <w:rsid w:val="007D60DD"/>
    <w:rsid w:val="007D61D9"/>
    <w:rsid w:val="007D6247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13C"/>
    <w:rsid w:val="007D76F8"/>
    <w:rsid w:val="007D781E"/>
    <w:rsid w:val="007D7CF5"/>
    <w:rsid w:val="007E01F0"/>
    <w:rsid w:val="007E03BE"/>
    <w:rsid w:val="007E03D1"/>
    <w:rsid w:val="007E04C2"/>
    <w:rsid w:val="007E0578"/>
    <w:rsid w:val="007E098A"/>
    <w:rsid w:val="007E0A85"/>
    <w:rsid w:val="007E0CA5"/>
    <w:rsid w:val="007E0CD3"/>
    <w:rsid w:val="007E0D65"/>
    <w:rsid w:val="007E0E6D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D3"/>
    <w:rsid w:val="007E1EE3"/>
    <w:rsid w:val="007E1F44"/>
    <w:rsid w:val="007E1FE9"/>
    <w:rsid w:val="007E2097"/>
    <w:rsid w:val="007E2201"/>
    <w:rsid w:val="007E249A"/>
    <w:rsid w:val="007E2609"/>
    <w:rsid w:val="007E26A3"/>
    <w:rsid w:val="007E2A7A"/>
    <w:rsid w:val="007E2E6C"/>
    <w:rsid w:val="007E2EB7"/>
    <w:rsid w:val="007E2FD0"/>
    <w:rsid w:val="007E2FE6"/>
    <w:rsid w:val="007E3041"/>
    <w:rsid w:val="007E32E8"/>
    <w:rsid w:val="007E34F2"/>
    <w:rsid w:val="007E3566"/>
    <w:rsid w:val="007E35F5"/>
    <w:rsid w:val="007E36E3"/>
    <w:rsid w:val="007E386B"/>
    <w:rsid w:val="007E3ADF"/>
    <w:rsid w:val="007E3DEC"/>
    <w:rsid w:val="007E3EC7"/>
    <w:rsid w:val="007E3FF2"/>
    <w:rsid w:val="007E411D"/>
    <w:rsid w:val="007E41E1"/>
    <w:rsid w:val="007E42FC"/>
    <w:rsid w:val="007E43DB"/>
    <w:rsid w:val="007E45C6"/>
    <w:rsid w:val="007E47A3"/>
    <w:rsid w:val="007E4893"/>
    <w:rsid w:val="007E48CE"/>
    <w:rsid w:val="007E48D0"/>
    <w:rsid w:val="007E4A65"/>
    <w:rsid w:val="007E4A79"/>
    <w:rsid w:val="007E4DAD"/>
    <w:rsid w:val="007E5029"/>
    <w:rsid w:val="007E52AE"/>
    <w:rsid w:val="007E556E"/>
    <w:rsid w:val="007E56C6"/>
    <w:rsid w:val="007E5777"/>
    <w:rsid w:val="007E5962"/>
    <w:rsid w:val="007E5B6B"/>
    <w:rsid w:val="007E5BE2"/>
    <w:rsid w:val="007E622C"/>
    <w:rsid w:val="007E627C"/>
    <w:rsid w:val="007E62F3"/>
    <w:rsid w:val="007E63AD"/>
    <w:rsid w:val="007E6534"/>
    <w:rsid w:val="007E6746"/>
    <w:rsid w:val="007E6A51"/>
    <w:rsid w:val="007E6A69"/>
    <w:rsid w:val="007E6B8E"/>
    <w:rsid w:val="007E6CBB"/>
    <w:rsid w:val="007E6E35"/>
    <w:rsid w:val="007E6F26"/>
    <w:rsid w:val="007E6F94"/>
    <w:rsid w:val="007E6FA2"/>
    <w:rsid w:val="007E7559"/>
    <w:rsid w:val="007E785A"/>
    <w:rsid w:val="007E79C6"/>
    <w:rsid w:val="007E7B8A"/>
    <w:rsid w:val="007E7D2D"/>
    <w:rsid w:val="007E7E60"/>
    <w:rsid w:val="007E7FE8"/>
    <w:rsid w:val="007F010C"/>
    <w:rsid w:val="007F03C3"/>
    <w:rsid w:val="007F03E4"/>
    <w:rsid w:val="007F0498"/>
    <w:rsid w:val="007F060C"/>
    <w:rsid w:val="007F0659"/>
    <w:rsid w:val="007F0882"/>
    <w:rsid w:val="007F08BF"/>
    <w:rsid w:val="007F0EFE"/>
    <w:rsid w:val="007F0F90"/>
    <w:rsid w:val="007F1107"/>
    <w:rsid w:val="007F166F"/>
    <w:rsid w:val="007F177A"/>
    <w:rsid w:val="007F1A89"/>
    <w:rsid w:val="007F1B17"/>
    <w:rsid w:val="007F1B5B"/>
    <w:rsid w:val="007F1C56"/>
    <w:rsid w:val="007F1C60"/>
    <w:rsid w:val="007F1D57"/>
    <w:rsid w:val="007F1F75"/>
    <w:rsid w:val="007F1F8A"/>
    <w:rsid w:val="007F2026"/>
    <w:rsid w:val="007F215A"/>
    <w:rsid w:val="007F23D2"/>
    <w:rsid w:val="007F26AB"/>
    <w:rsid w:val="007F2968"/>
    <w:rsid w:val="007F2991"/>
    <w:rsid w:val="007F2C6A"/>
    <w:rsid w:val="007F2DF7"/>
    <w:rsid w:val="007F2E47"/>
    <w:rsid w:val="007F2FF7"/>
    <w:rsid w:val="007F3162"/>
    <w:rsid w:val="007F3248"/>
    <w:rsid w:val="007F3496"/>
    <w:rsid w:val="007F35B5"/>
    <w:rsid w:val="007F372E"/>
    <w:rsid w:val="007F37B4"/>
    <w:rsid w:val="007F37B7"/>
    <w:rsid w:val="007F39D6"/>
    <w:rsid w:val="007F3A6B"/>
    <w:rsid w:val="007F3AF7"/>
    <w:rsid w:val="007F421C"/>
    <w:rsid w:val="007F440B"/>
    <w:rsid w:val="007F465D"/>
    <w:rsid w:val="007F46E0"/>
    <w:rsid w:val="007F4704"/>
    <w:rsid w:val="007F499A"/>
    <w:rsid w:val="007F4A8F"/>
    <w:rsid w:val="007F4ACF"/>
    <w:rsid w:val="007F4C04"/>
    <w:rsid w:val="007F4E6D"/>
    <w:rsid w:val="007F511D"/>
    <w:rsid w:val="007F51FF"/>
    <w:rsid w:val="007F528A"/>
    <w:rsid w:val="007F53C7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59"/>
    <w:rsid w:val="007F6568"/>
    <w:rsid w:val="007F6665"/>
    <w:rsid w:val="007F68BB"/>
    <w:rsid w:val="007F6951"/>
    <w:rsid w:val="007F6C48"/>
    <w:rsid w:val="007F6C82"/>
    <w:rsid w:val="007F6E92"/>
    <w:rsid w:val="007F70E9"/>
    <w:rsid w:val="007F70F5"/>
    <w:rsid w:val="007F71DC"/>
    <w:rsid w:val="007F741B"/>
    <w:rsid w:val="007F748C"/>
    <w:rsid w:val="007F7575"/>
    <w:rsid w:val="007F786B"/>
    <w:rsid w:val="007F78A0"/>
    <w:rsid w:val="007F79F0"/>
    <w:rsid w:val="007F7AED"/>
    <w:rsid w:val="007F7CE3"/>
    <w:rsid w:val="007F7D1E"/>
    <w:rsid w:val="007F7FAE"/>
    <w:rsid w:val="00800048"/>
    <w:rsid w:val="00800097"/>
    <w:rsid w:val="008001BA"/>
    <w:rsid w:val="008001F3"/>
    <w:rsid w:val="0080054E"/>
    <w:rsid w:val="00800931"/>
    <w:rsid w:val="00800B37"/>
    <w:rsid w:val="00800C0F"/>
    <w:rsid w:val="00800C25"/>
    <w:rsid w:val="00801D6C"/>
    <w:rsid w:val="00801FE7"/>
    <w:rsid w:val="0080227C"/>
    <w:rsid w:val="008022A4"/>
    <w:rsid w:val="0080231E"/>
    <w:rsid w:val="00802587"/>
    <w:rsid w:val="00802769"/>
    <w:rsid w:val="008027C1"/>
    <w:rsid w:val="00802A7B"/>
    <w:rsid w:val="00802ACA"/>
    <w:rsid w:val="00802BB0"/>
    <w:rsid w:val="008031C0"/>
    <w:rsid w:val="00803308"/>
    <w:rsid w:val="00803424"/>
    <w:rsid w:val="00803454"/>
    <w:rsid w:val="0080382F"/>
    <w:rsid w:val="00803A47"/>
    <w:rsid w:val="00803BFA"/>
    <w:rsid w:val="00803C88"/>
    <w:rsid w:val="00803DEF"/>
    <w:rsid w:val="008040B2"/>
    <w:rsid w:val="00804175"/>
    <w:rsid w:val="008043F2"/>
    <w:rsid w:val="008044E3"/>
    <w:rsid w:val="008046B7"/>
    <w:rsid w:val="00804798"/>
    <w:rsid w:val="008048BF"/>
    <w:rsid w:val="008049D0"/>
    <w:rsid w:val="00804B6C"/>
    <w:rsid w:val="00804E07"/>
    <w:rsid w:val="00804EBD"/>
    <w:rsid w:val="00804EE1"/>
    <w:rsid w:val="00804FC5"/>
    <w:rsid w:val="008052D8"/>
    <w:rsid w:val="008054F9"/>
    <w:rsid w:val="008055D8"/>
    <w:rsid w:val="00805818"/>
    <w:rsid w:val="008059F6"/>
    <w:rsid w:val="00805C4A"/>
    <w:rsid w:val="00805D1D"/>
    <w:rsid w:val="00805D93"/>
    <w:rsid w:val="0080602B"/>
    <w:rsid w:val="00806129"/>
    <w:rsid w:val="0080612C"/>
    <w:rsid w:val="008063B0"/>
    <w:rsid w:val="00806667"/>
    <w:rsid w:val="0080699B"/>
    <w:rsid w:val="00806B23"/>
    <w:rsid w:val="00806D3E"/>
    <w:rsid w:val="00806D79"/>
    <w:rsid w:val="00806FAF"/>
    <w:rsid w:val="00807025"/>
    <w:rsid w:val="0080707E"/>
    <w:rsid w:val="00807427"/>
    <w:rsid w:val="00807431"/>
    <w:rsid w:val="008074E9"/>
    <w:rsid w:val="00807565"/>
    <w:rsid w:val="00807AC3"/>
    <w:rsid w:val="00807B5A"/>
    <w:rsid w:val="00807BA5"/>
    <w:rsid w:val="00807BB6"/>
    <w:rsid w:val="00807C2E"/>
    <w:rsid w:val="00807C8E"/>
    <w:rsid w:val="00807DCE"/>
    <w:rsid w:val="0081025D"/>
    <w:rsid w:val="00810446"/>
    <w:rsid w:val="00810579"/>
    <w:rsid w:val="00810596"/>
    <w:rsid w:val="008106A9"/>
    <w:rsid w:val="008107C1"/>
    <w:rsid w:val="008108B0"/>
    <w:rsid w:val="0081098C"/>
    <w:rsid w:val="00810C3A"/>
    <w:rsid w:val="00810F7C"/>
    <w:rsid w:val="00811524"/>
    <w:rsid w:val="00811551"/>
    <w:rsid w:val="008116EC"/>
    <w:rsid w:val="00811AB0"/>
    <w:rsid w:val="00811AEA"/>
    <w:rsid w:val="00811B05"/>
    <w:rsid w:val="00811B9D"/>
    <w:rsid w:val="00811C6F"/>
    <w:rsid w:val="00811E38"/>
    <w:rsid w:val="0081214B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CBB"/>
    <w:rsid w:val="00813EF8"/>
    <w:rsid w:val="008141EE"/>
    <w:rsid w:val="00814209"/>
    <w:rsid w:val="0081436B"/>
    <w:rsid w:val="0081441B"/>
    <w:rsid w:val="008145C7"/>
    <w:rsid w:val="008145ED"/>
    <w:rsid w:val="00814806"/>
    <w:rsid w:val="00814B6B"/>
    <w:rsid w:val="00814E65"/>
    <w:rsid w:val="00815005"/>
    <w:rsid w:val="00815293"/>
    <w:rsid w:val="00815762"/>
    <w:rsid w:val="00815BCC"/>
    <w:rsid w:val="00815BE1"/>
    <w:rsid w:val="00815CD8"/>
    <w:rsid w:val="00815F97"/>
    <w:rsid w:val="008160A6"/>
    <w:rsid w:val="00816400"/>
    <w:rsid w:val="00816692"/>
    <w:rsid w:val="00816AAC"/>
    <w:rsid w:val="00816C38"/>
    <w:rsid w:val="00816C7C"/>
    <w:rsid w:val="00816CAA"/>
    <w:rsid w:val="00816D78"/>
    <w:rsid w:val="00816E11"/>
    <w:rsid w:val="00816FB7"/>
    <w:rsid w:val="00817070"/>
    <w:rsid w:val="008173D6"/>
    <w:rsid w:val="008176A0"/>
    <w:rsid w:val="008176CD"/>
    <w:rsid w:val="00820076"/>
    <w:rsid w:val="008201FB"/>
    <w:rsid w:val="0082050F"/>
    <w:rsid w:val="00820553"/>
    <w:rsid w:val="00820888"/>
    <w:rsid w:val="008208A4"/>
    <w:rsid w:val="008208C1"/>
    <w:rsid w:val="00820A0A"/>
    <w:rsid w:val="00820B22"/>
    <w:rsid w:val="00820C48"/>
    <w:rsid w:val="00820CEE"/>
    <w:rsid w:val="00820E4C"/>
    <w:rsid w:val="00820E89"/>
    <w:rsid w:val="00820EBC"/>
    <w:rsid w:val="00820ED4"/>
    <w:rsid w:val="00821129"/>
    <w:rsid w:val="0082115F"/>
    <w:rsid w:val="008212D5"/>
    <w:rsid w:val="00821410"/>
    <w:rsid w:val="0082143C"/>
    <w:rsid w:val="00821527"/>
    <w:rsid w:val="00821720"/>
    <w:rsid w:val="008217A3"/>
    <w:rsid w:val="00821AC9"/>
    <w:rsid w:val="00821AFB"/>
    <w:rsid w:val="00821B99"/>
    <w:rsid w:val="00821D1D"/>
    <w:rsid w:val="00821FF5"/>
    <w:rsid w:val="00822146"/>
    <w:rsid w:val="0082228F"/>
    <w:rsid w:val="0082245D"/>
    <w:rsid w:val="008224C2"/>
    <w:rsid w:val="00822651"/>
    <w:rsid w:val="00822787"/>
    <w:rsid w:val="008227B7"/>
    <w:rsid w:val="008227BF"/>
    <w:rsid w:val="00822989"/>
    <w:rsid w:val="00822A98"/>
    <w:rsid w:val="00822D4D"/>
    <w:rsid w:val="00822D7E"/>
    <w:rsid w:val="00822E4B"/>
    <w:rsid w:val="00822F74"/>
    <w:rsid w:val="008230DB"/>
    <w:rsid w:val="0082321D"/>
    <w:rsid w:val="008232D0"/>
    <w:rsid w:val="008239B2"/>
    <w:rsid w:val="00823AC9"/>
    <w:rsid w:val="00823B0F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4C"/>
    <w:rsid w:val="0082668F"/>
    <w:rsid w:val="00826957"/>
    <w:rsid w:val="00826B8D"/>
    <w:rsid w:val="00826E7E"/>
    <w:rsid w:val="00826EA1"/>
    <w:rsid w:val="00826FA9"/>
    <w:rsid w:val="00827008"/>
    <w:rsid w:val="0082705B"/>
    <w:rsid w:val="0082718E"/>
    <w:rsid w:val="00827324"/>
    <w:rsid w:val="008273A6"/>
    <w:rsid w:val="00827529"/>
    <w:rsid w:val="008275CE"/>
    <w:rsid w:val="00827962"/>
    <w:rsid w:val="00827BC9"/>
    <w:rsid w:val="00827E45"/>
    <w:rsid w:val="00827F45"/>
    <w:rsid w:val="00830208"/>
    <w:rsid w:val="008308DC"/>
    <w:rsid w:val="00830B42"/>
    <w:rsid w:val="00830B8F"/>
    <w:rsid w:val="00830BE1"/>
    <w:rsid w:val="00830C14"/>
    <w:rsid w:val="00830C92"/>
    <w:rsid w:val="00830CCA"/>
    <w:rsid w:val="008311CC"/>
    <w:rsid w:val="008313E4"/>
    <w:rsid w:val="0083161A"/>
    <w:rsid w:val="00831A7C"/>
    <w:rsid w:val="00831B32"/>
    <w:rsid w:val="00831DEA"/>
    <w:rsid w:val="00831E6B"/>
    <w:rsid w:val="008323BF"/>
    <w:rsid w:val="0083246E"/>
    <w:rsid w:val="008324F4"/>
    <w:rsid w:val="008324FC"/>
    <w:rsid w:val="0083259F"/>
    <w:rsid w:val="008326B4"/>
    <w:rsid w:val="00832A37"/>
    <w:rsid w:val="00832B59"/>
    <w:rsid w:val="008331DC"/>
    <w:rsid w:val="0083320E"/>
    <w:rsid w:val="008332C9"/>
    <w:rsid w:val="008333E5"/>
    <w:rsid w:val="00833576"/>
    <w:rsid w:val="008335BB"/>
    <w:rsid w:val="00833A6B"/>
    <w:rsid w:val="00833A8D"/>
    <w:rsid w:val="00834106"/>
    <w:rsid w:val="008341F6"/>
    <w:rsid w:val="00834312"/>
    <w:rsid w:val="00834359"/>
    <w:rsid w:val="00834656"/>
    <w:rsid w:val="00834723"/>
    <w:rsid w:val="00834884"/>
    <w:rsid w:val="008348F6"/>
    <w:rsid w:val="008349E8"/>
    <w:rsid w:val="00834C10"/>
    <w:rsid w:val="0083521C"/>
    <w:rsid w:val="00835253"/>
    <w:rsid w:val="008353D5"/>
    <w:rsid w:val="008353E3"/>
    <w:rsid w:val="00835458"/>
    <w:rsid w:val="008354C8"/>
    <w:rsid w:val="0083575D"/>
    <w:rsid w:val="00835C7C"/>
    <w:rsid w:val="00835F3E"/>
    <w:rsid w:val="00836557"/>
    <w:rsid w:val="0083679D"/>
    <w:rsid w:val="008368B9"/>
    <w:rsid w:val="008369CC"/>
    <w:rsid w:val="00836AEC"/>
    <w:rsid w:val="00836AF3"/>
    <w:rsid w:val="00836C77"/>
    <w:rsid w:val="00836C80"/>
    <w:rsid w:val="00836D2B"/>
    <w:rsid w:val="00836DB6"/>
    <w:rsid w:val="00837473"/>
    <w:rsid w:val="008375B4"/>
    <w:rsid w:val="00837663"/>
    <w:rsid w:val="00837731"/>
    <w:rsid w:val="00837921"/>
    <w:rsid w:val="00837A41"/>
    <w:rsid w:val="00837C29"/>
    <w:rsid w:val="00837FCA"/>
    <w:rsid w:val="00840451"/>
    <w:rsid w:val="00840532"/>
    <w:rsid w:val="008407D1"/>
    <w:rsid w:val="008409B4"/>
    <w:rsid w:val="008409E1"/>
    <w:rsid w:val="00840E0C"/>
    <w:rsid w:val="008410C6"/>
    <w:rsid w:val="00841324"/>
    <w:rsid w:val="008413FD"/>
    <w:rsid w:val="008415F4"/>
    <w:rsid w:val="0084162B"/>
    <w:rsid w:val="00841636"/>
    <w:rsid w:val="008416DB"/>
    <w:rsid w:val="00841A8E"/>
    <w:rsid w:val="00841DFA"/>
    <w:rsid w:val="00841E6E"/>
    <w:rsid w:val="00841E89"/>
    <w:rsid w:val="00841F6F"/>
    <w:rsid w:val="00842516"/>
    <w:rsid w:val="00842534"/>
    <w:rsid w:val="00842927"/>
    <w:rsid w:val="0084294A"/>
    <w:rsid w:val="00842DAC"/>
    <w:rsid w:val="00842DD0"/>
    <w:rsid w:val="00843043"/>
    <w:rsid w:val="008432B4"/>
    <w:rsid w:val="008432DF"/>
    <w:rsid w:val="008433BF"/>
    <w:rsid w:val="00843416"/>
    <w:rsid w:val="008435F0"/>
    <w:rsid w:val="008438D1"/>
    <w:rsid w:val="00843B33"/>
    <w:rsid w:val="00843B82"/>
    <w:rsid w:val="00843BA4"/>
    <w:rsid w:val="00843D73"/>
    <w:rsid w:val="00843DC1"/>
    <w:rsid w:val="0084412D"/>
    <w:rsid w:val="008441AB"/>
    <w:rsid w:val="00844550"/>
    <w:rsid w:val="00844579"/>
    <w:rsid w:val="00844591"/>
    <w:rsid w:val="00844611"/>
    <w:rsid w:val="0084473D"/>
    <w:rsid w:val="00844784"/>
    <w:rsid w:val="008447A6"/>
    <w:rsid w:val="00844880"/>
    <w:rsid w:val="008450E5"/>
    <w:rsid w:val="00845116"/>
    <w:rsid w:val="00845313"/>
    <w:rsid w:val="00845384"/>
    <w:rsid w:val="00845663"/>
    <w:rsid w:val="008456F6"/>
    <w:rsid w:val="00845723"/>
    <w:rsid w:val="008458ED"/>
    <w:rsid w:val="00845BBE"/>
    <w:rsid w:val="00845F06"/>
    <w:rsid w:val="00845FF6"/>
    <w:rsid w:val="0084613E"/>
    <w:rsid w:val="00846243"/>
    <w:rsid w:val="00846477"/>
    <w:rsid w:val="00846506"/>
    <w:rsid w:val="008465CE"/>
    <w:rsid w:val="00846609"/>
    <w:rsid w:val="00846B61"/>
    <w:rsid w:val="00846D75"/>
    <w:rsid w:val="00847170"/>
    <w:rsid w:val="00847451"/>
    <w:rsid w:val="00847836"/>
    <w:rsid w:val="00847A73"/>
    <w:rsid w:val="00847BD2"/>
    <w:rsid w:val="00847EA7"/>
    <w:rsid w:val="00847F5D"/>
    <w:rsid w:val="00850030"/>
    <w:rsid w:val="0085012B"/>
    <w:rsid w:val="00850177"/>
    <w:rsid w:val="008501C9"/>
    <w:rsid w:val="0085059E"/>
    <w:rsid w:val="00850982"/>
    <w:rsid w:val="008509D2"/>
    <w:rsid w:val="00850D3B"/>
    <w:rsid w:val="00851069"/>
    <w:rsid w:val="0085144F"/>
    <w:rsid w:val="00851481"/>
    <w:rsid w:val="008515A3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318"/>
    <w:rsid w:val="008523F5"/>
    <w:rsid w:val="008524F0"/>
    <w:rsid w:val="0085290D"/>
    <w:rsid w:val="00852A8C"/>
    <w:rsid w:val="00852BB6"/>
    <w:rsid w:val="008537D2"/>
    <w:rsid w:val="0085380B"/>
    <w:rsid w:val="00853862"/>
    <w:rsid w:val="008539E0"/>
    <w:rsid w:val="00853B9B"/>
    <w:rsid w:val="00853D16"/>
    <w:rsid w:val="0085409E"/>
    <w:rsid w:val="00854175"/>
    <w:rsid w:val="0085428B"/>
    <w:rsid w:val="008542F6"/>
    <w:rsid w:val="008543BA"/>
    <w:rsid w:val="008543F9"/>
    <w:rsid w:val="008544D2"/>
    <w:rsid w:val="00854535"/>
    <w:rsid w:val="008547C2"/>
    <w:rsid w:val="0085484B"/>
    <w:rsid w:val="008548C4"/>
    <w:rsid w:val="00854A21"/>
    <w:rsid w:val="00854AD5"/>
    <w:rsid w:val="00854BF3"/>
    <w:rsid w:val="00854C42"/>
    <w:rsid w:val="00854C87"/>
    <w:rsid w:val="00854D75"/>
    <w:rsid w:val="00854E03"/>
    <w:rsid w:val="00855023"/>
    <w:rsid w:val="0085504B"/>
    <w:rsid w:val="0085522B"/>
    <w:rsid w:val="008554F0"/>
    <w:rsid w:val="0085557E"/>
    <w:rsid w:val="00855631"/>
    <w:rsid w:val="0085570E"/>
    <w:rsid w:val="008559AE"/>
    <w:rsid w:val="00855A8F"/>
    <w:rsid w:val="00855AAA"/>
    <w:rsid w:val="00855C94"/>
    <w:rsid w:val="00855ECF"/>
    <w:rsid w:val="008562B3"/>
    <w:rsid w:val="0085643B"/>
    <w:rsid w:val="0085663D"/>
    <w:rsid w:val="0085668C"/>
    <w:rsid w:val="0085675A"/>
    <w:rsid w:val="00856844"/>
    <w:rsid w:val="00856939"/>
    <w:rsid w:val="0085693A"/>
    <w:rsid w:val="00856D46"/>
    <w:rsid w:val="00856F0F"/>
    <w:rsid w:val="00856F23"/>
    <w:rsid w:val="0085714F"/>
    <w:rsid w:val="0085718A"/>
    <w:rsid w:val="0085730E"/>
    <w:rsid w:val="008573C8"/>
    <w:rsid w:val="0085758E"/>
    <w:rsid w:val="00857769"/>
    <w:rsid w:val="00857781"/>
    <w:rsid w:val="008577F7"/>
    <w:rsid w:val="00857963"/>
    <w:rsid w:val="00857AEA"/>
    <w:rsid w:val="00857D8D"/>
    <w:rsid w:val="0086050C"/>
    <w:rsid w:val="008607E0"/>
    <w:rsid w:val="0086083D"/>
    <w:rsid w:val="00860889"/>
    <w:rsid w:val="00860AA7"/>
    <w:rsid w:val="00860B0A"/>
    <w:rsid w:val="00860CDA"/>
    <w:rsid w:val="00860CF4"/>
    <w:rsid w:val="00860DF7"/>
    <w:rsid w:val="00861103"/>
    <w:rsid w:val="0086117B"/>
    <w:rsid w:val="00861314"/>
    <w:rsid w:val="008613DA"/>
    <w:rsid w:val="00861468"/>
    <w:rsid w:val="00861747"/>
    <w:rsid w:val="00861A00"/>
    <w:rsid w:val="00861A2D"/>
    <w:rsid w:val="00861A38"/>
    <w:rsid w:val="00861A6E"/>
    <w:rsid w:val="00861C83"/>
    <w:rsid w:val="00861D20"/>
    <w:rsid w:val="00861E7A"/>
    <w:rsid w:val="00861FA0"/>
    <w:rsid w:val="008620A9"/>
    <w:rsid w:val="008621D0"/>
    <w:rsid w:val="00862284"/>
    <w:rsid w:val="00862753"/>
    <w:rsid w:val="00862809"/>
    <w:rsid w:val="0086292C"/>
    <w:rsid w:val="008629E3"/>
    <w:rsid w:val="00862A7F"/>
    <w:rsid w:val="00862A8A"/>
    <w:rsid w:val="00862B3A"/>
    <w:rsid w:val="00862C5F"/>
    <w:rsid w:val="00862DF8"/>
    <w:rsid w:val="00863206"/>
    <w:rsid w:val="0086328F"/>
    <w:rsid w:val="008639E7"/>
    <w:rsid w:val="00863AB6"/>
    <w:rsid w:val="00863C11"/>
    <w:rsid w:val="00863C19"/>
    <w:rsid w:val="00863EB7"/>
    <w:rsid w:val="0086418B"/>
    <w:rsid w:val="008642DD"/>
    <w:rsid w:val="008643B3"/>
    <w:rsid w:val="008644EF"/>
    <w:rsid w:val="00864612"/>
    <w:rsid w:val="0086467B"/>
    <w:rsid w:val="0086471C"/>
    <w:rsid w:val="008647D4"/>
    <w:rsid w:val="0086481B"/>
    <w:rsid w:val="00864A67"/>
    <w:rsid w:val="00864BAB"/>
    <w:rsid w:val="00864CA7"/>
    <w:rsid w:val="00864E4E"/>
    <w:rsid w:val="00864FF4"/>
    <w:rsid w:val="00865063"/>
    <w:rsid w:val="008654A2"/>
    <w:rsid w:val="0086554F"/>
    <w:rsid w:val="00865568"/>
    <w:rsid w:val="008656CB"/>
    <w:rsid w:val="008656F3"/>
    <w:rsid w:val="008659BC"/>
    <w:rsid w:val="00865B66"/>
    <w:rsid w:val="00866595"/>
    <w:rsid w:val="0086684F"/>
    <w:rsid w:val="00866AFB"/>
    <w:rsid w:val="00866BA5"/>
    <w:rsid w:val="00866DA4"/>
    <w:rsid w:val="00866E5C"/>
    <w:rsid w:val="00866EBE"/>
    <w:rsid w:val="00866EED"/>
    <w:rsid w:val="00866F1E"/>
    <w:rsid w:val="00866F52"/>
    <w:rsid w:val="00867232"/>
    <w:rsid w:val="00867B9E"/>
    <w:rsid w:val="00867E4D"/>
    <w:rsid w:val="00870339"/>
    <w:rsid w:val="00870492"/>
    <w:rsid w:val="0087080E"/>
    <w:rsid w:val="0087099E"/>
    <w:rsid w:val="008709BC"/>
    <w:rsid w:val="00870DA6"/>
    <w:rsid w:val="008710EC"/>
    <w:rsid w:val="0087113A"/>
    <w:rsid w:val="00871184"/>
    <w:rsid w:val="0087125A"/>
    <w:rsid w:val="00871283"/>
    <w:rsid w:val="00871482"/>
    <w:rsid w:val="008714D3"/>
    <w:rsid w:val="008715CA"/>
    <w:rsid w:val="00871879"/>
    <w:rsid w:val="008719F2"/>
    <w:rsid w:val="00871C01"/>
    <w:rsid w:val="00871C4C"/>
    <w:rsid w:val="00871F4D"/>
    <w:rsid w:val="0087241D"/>
    <w:rsid w:val="0087257E"/>
    <w:rsid w:val="008728C8"/>
    <w:rsid w:val="00872944"/>
    <w:rsid w:val="00872A11"/>
    <w:rsid w:val="00872A55"/>
    <w:rsid w:val="00872BE2"/>
    <w:rsid w:val="00872C45"/>
    <w:rsid w:val="00872EE8"/>
    <w:rsid w:val="00872F52"/>
    <w:rsid w:val="008732D9"/>
    <w:rsid w:val="00873354"/>
    <w:rsid w:val="00873370"/>
    <w:rsid w:val="008733F5"/>
    <w:rsid w:val="008736CB"/>
    <w:rsid w:val="008739C9"/>
    <w:rsid w:val="00873C66"/>
    <w:rsid w:val="00873F70"/>
    <w:rsid w:val="00873FFE"/>
    <w:rsid w:val="00874729"/>
    <w:rsid w:val="008749E8"/>
    <w:rsid w:val="00874CB4"/>
    <w:rsid w:val="00874D28"/>
    <w:rsid w:val="00874EB7"/>
    <w:rsid w:val="008753BF"/>
    <w:rsid w:val="00875922"/>
    <w:rsid w:val="00875CDB"/>
    <w:rsid w:val="0087613F"/>
    <w:rsid w:val="008762E1"/>
    <w:rsid w:val="00876338"/>
    <w:rsid w:val="008763EB"/>
    <w:rsid w:val="0087672C"/>
    <w:rsid w:val="0087673B"/>
    <w:rsid w:val="00876778"/>
    <w:rsid w:val="00876C29"/>
    <w:rsid w:val="00876F09"/>
    <w:rsid w:val="00877002"/>
    <w:rsid w:val="0087727C"/>
    <w:rsid w:val="00877572"/>
    <w:rsid w:val="0087760C"/>
    <w:rsid w:val="0087765E"/>
    <w:rsid w:val="00877833"/>
    <w:rsid w:val="00877A51"/>
    <w:rsid w:val="00877AE7"/>
    <w:rsid w:val="00877BE6"/>
    <w:rsid w:val="0088008F"/>
    <w:rsid w:val="008800B4"/>
    <w:rsid w:val="00880584"/>
    <w:rsid w:val="008807BB"/>
    <w:rsid w:val="008808EC"/>
    <w:rsid w:val="008809BC"/>
    <w:rsid w:val="00880B58"/>
    <w:rsid w:val="00880BB9"/>
    <w:rsid w:val="00880CAF"/>
    <w:rsid w:val="00880DAD"/>
    <w:rsid w:val="00880EF9"/>
    <w:rsid w:val="00881525"/>
    <w:rsid w:val="00881799"/>
    <w:rsid w:val="00881933"/>
    <w:rsid w:val="00881A10"/>
    <w:rsid w:val="00881AAB"/>
    <w:rsid w:val="00881C08"/>
    <w:rsid w:val="00881D0F"/>
    <w:rsid w:val="00881DE5"/>
    <w:rsid w:val="00881E3C"/>
    <w:rsid w:val="00881F19"/>
    <w:rsid w:val="00881F39"/>
    <w:rsid w:val="0088207D"/>
    <w:rsid w:val="0088224B"/>
    <w:rsid w:val="008822F9"/>
    <w:rsid w:val="008822FC"/>
    <w:rsid w:val="0088230B"/>
    <w:rsid w:val="00882472"/>
    <w:rsid w:val="00882488"/>
    <w:rsid w:val="00882498"/>
    <w:rsid w:val="008824AA"/>
    <w:rsid w:val="00882C29"/>
    <w:rsid w:val="00882F2F"/>
    <w:rsid w:val="00883072"/>
    <w:rsid w:val="0088310F"/>
    <w:rsid w:val="00883213"/>
    <w:rsid w:val="008832E2"/>
    <w:rsid w:val="008832ED"/>
    <w:rsid w:val="008834BE"/>
    <w:rsid w:val="0088396D"/>
    <w:rsid w:val="008839B1"/>
    <w:rsid w:val="00883AC1"/>
    <w:rsid w:val="00883B8F"/>
    <w:rsid w:val="00883CC1"/>
    <w:rsid w:val="00883D0A"/>
    <w:rsid w:val="00884310"/>
    <w:rsid w:val="00884721"/>
    <w:rsid w:val="00884BC6"/>
    <w:rsid w:val="00884E4B"/>
    <w:rsid w:val="00884E51"/>
    <w:rsid w:val="00885245"/>
    <w:rsid w:val="008852FA"/>
    <w:rsid w:val="00885452"/>
    <w:rsid w:val="00885594"/>
    <w:rsid w:val="00885673"/>
    <w:rsid w:val="00885890"/>
    <w:rsid w:val="008858E7"/>
    <w:rsid w:val="00885925"/>
    <w:rsid w:val="00885975"/>
    <w:rsid w:val="008859A5"/>
    <w:rsid w:val="00885AFE"/>
    <w:rsid w:val="00885B13"/>
    <w:rsid w:val="00885B85"/>
    <w:rsid w:val="00885BFC"/>
    <w:rsid w:val="00885C2B"/>
    <w:rsid w:val="00885DA8"/>
    <w:rsid w:val="00886076"/>
    <w:rsid w:val="00886177"/>
    <w:rsid w:val="008862AE"/>
    <w:rsid w:val="00886635"/>
    <w:rsid w:val="00886691"/>
    <w:rsid w:val="008867B5"/>
    <w:rsid w:val="0088694D"/>
    <w:rsid w:val="00886F5C"/>
    <w:rsid w:val="00887412"/>
    <w:rsid w:val="00887433"/>
    <w:rsid w:val="00887A03"/>
    <w:rsid w:val="00887A10"/>
    <w:rsid w:val="00887A9B"/>
    <w:rsid w:val="00887B46"/>
    <w:rsid w:val="00887C32"/>
    <w:rsid w:val="00887C84"/>
    <w:rsid w:val="00887E44"/>
    <w:rsid w:val="008901F1"/>
    <w:rsid w:val="008902C8"/>
    <w:rsid w:val="00890355"/>
    <w:rsid w:val="0089075A"/>
    <w:rsid w:val="0089090E"/>
    <w:rsid w:val="00890A19"/>
    <w:rsid w:val="00890A92"/>
    <w:rsid w:val="00890BAB"/>
    <w:rsid w:val="00890D1F"/>
    <w:rsid w:val="00890F85"/>
    <w:rsid w:val="0089116A"/>
    <w:rsid w:val="008911DD"/>
    <w:rsid w:val="008913DC"/>
    <w:rsid w:val="008914CE"/>
    <w:rsid w:val="008917AE"/>
    <w:rsid w:val="008917DC"/>
    <w:rsid w:val="008918A8"/>
    <w:rsid w:val="008918B1"/>
    <w:rsid w:val="00891CC9"/>
    <w:rsid w:val="00891D19"/>
    <w:rsid w:val="00891EBF"/>
    <w:rsid w:val="00892596"/>
    <w:rsid w:val="008925E3"/>
    <w:rsid w:val="0089262D"/>
    <w:rsid w:val="00892B9B"/>
    <w:rsid w:val="00892CAA"/>
    <w:rsid w:val="00892D9A"/>
    <w:rsid w:val="00892EA8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9FC"/>
    <w:rsid w:val="00894BB2"/>
    <w:rsid w:val="00894DAB"/>
    <w:rsid w:val="00894EAE"/>
    <w:rsid w:val="00894EEE"/>
    <w:rsid w:val="00894FA7"/>
    <w:rsid w:val="008952C7"/>
    <w:rsid w:val="00895419"/>
    <w:rsid w:val="0089555F"/>
    <w:rsid w:val="00895713"/>
    <w:rsid w:val="008959A0"/>
    <w:rsid w:val="00895A78"/>
    <w:rsid w:val="00895B9B"/>
    <w:rsid w:val="0089603D"/>
    <w:rsid w:val="0089621A"/>
    <w:rsid w:val="00896465"/>
    <w:rsid w:val="008964FF"/>
    <w:rsid w:val="0089671C"/>
    <w:rsid w:val="00896858"/>
    <w:rsid w:val="00896AF4"/>
    <w:rsid w:val="00896BF6"/>
    <w:rsid w:val="00896E11"/>
    <w:rsid w:val="008971BB"/>
    <w:rsid w:val="00897262"/>
    <w:rsid w:val="00897341"/>
    <w:rsid w:val="00897381"/>
    <w:rsid w:val="00897515"/>
    <w:rsid w:val="00897795"/>
    <w:rsid w:val="008978E1"/>
    <w:rsid w:val="008978FB"/>
    <w:rsid w:val="00897F43"/>
    <w:rsid w:val="008A027F"/>
    <w:rsid w:val="008A085A"/>
    <w:rsid w:val="008A0A0A"/>
    <w:rsid w:val="008A0AA5"/>
    <w:rsid w:val="008A0B38"/>
    <w:rsid w:val="008A0B3F"/>
    <w:rsid w:val="008A0B91"/>
    <w:rsid w:val="008A129D"/>
    <w:rsid w:val="008A14D8"/>
    <w:rsid w:val="008A159E"/>
    <w:rsid w:val="008A178B"/>
    <w:rsid w:val="008A1A59"/>
    <w:rsid w:val="008A1BF0"/>
    <w:rsid w:val="008A1C9D"/>
    <w:rsid w:val="008A1CED"/>
    <w:rsid w:val="008A1E08"/>
    <w:rsid w:val="008A207C"/>
    <w:rsid w:val="008A2115"/>
    <w:rsid w:val="008A2408"/>
    <w:rsid w:val="008A242D"/>
    <w:rsid w:val="008A2604"/>
    <w:rsid w:val="008A2655"/>
    <w:rsid w:val="008A29FD"/>
    <w:rsid w:val="008A2BC7"/>
    <w:rsid w:val="008A2CB2"/>
    <w:rsid w:val="008A2CC6"/>
    <w:rsid w:val="008A2D53"/>
    <w:rsid w:val="008A30C7"/>
    <w:rsid w:val="008A331C"/>
    <w:rsid w:val="008A34E6"/>
    <w:rsid w:val="008A34E8"/>
    <w:rsid w:val="008A352D"/>
    <w:rsid w:val="008A3935"/>
    <w:rsid w:val="008A3BFB"/>
    <w:rsid w:val="008A3DC9"/>
    <w:rsid w:val="008A3F84"/>
    <w:rsid w:val="008A3FDA"/>
    <w:rsid w:val="008A419A"/>
    <w:rsid w:val="008A42CB"/>
    <w:rsid w:val="008A438E"/>
    <w:rsid w:val="008A4604"/>
    <w:rsid w:val="008A4654"/>
    <w:rsid w:val="008A48A0"/>
    <w:rsid w:val="008A4949"/>
    <w:rsid w:val="008A4997"/>
    <w:rsid w:val="008A4E04"/>
    <w:rsid w:val="008A4F01"/>
    <w:rsid w:val="008A4F0B"/>
    <w:rsid w:val="008A50ED"/>
    <w:rsid w:val="008A5176"/>
    <w:rsid w:val="008A5191"/>
    <w:rsid w:val="008A5500"/>
    <w:rsid w:val="008A5601"/>
    <w:rsid w:val="008A598D"/>
    <w:rsid w:val="008A5B41"/>
    <w:rsid w:val="008A5C2B"/>
    <w:rsid w:val="008A6214"/>
    <w:rsid w:val="008A623B"/>
    <w:rsid w:val="008A63A9"/>
    <w:rsid w:val="008A65B0"/>
    <w:rsid w:val="008A6608"/>
    <w:rsid w:val="008A663B"/>
    <w:rsid w:val="008A6905"/>
    <w:rsid w:val="008A6998"/>
    <w:rsid w:val="008A6CF3"/>
    <w:rsid w:val="008A75C3"/>
    <w:rsid w:val="008A7629"/>
    <w:rsid w:val="008A76F7"/>
    <w:rsid w:val="008A79EF"/>
    <w:rsid w:val="008A7ACF"/>
    <w:rsid w:val="008A7D7A"/>
    <w:rsid w:val="008B0059"/>
    <w:rsid w:val="008B0062"/>
    <w:rsid w:val="008B0324"/>
    <w:rsid w:val="008B0430"/>
    <w:rsid w:val="008B04FB"/>
    <w:rsid w:val="008B07DF"/>
    <w:rsid w:val="008B09A3"/>
    <w:rsid w:val="008B0A14"/>
    <w:rsid w:val="008B0D29"/>
    <w:rsid w:val="008B10F1"/>
    <w:rsid w:val="008B1475"/>
    <w:rsid w:val="008B14F0"/>
    <w:rsid w:val="008B169A"/>
    <w:rsid w:val="008B16EE"/>
    <w:rsid w:val="008B1AEC"/>
    <w:rsid w:val="008B1BBE"/>
    <w:rsid w:val="008B1C3A"/>
    <w:rsid w:val="008B1DF8"/>
    <w:rsid w:val="008B1F80"/>
    <w:rsid w:val="008B1FF0"/>
    <w:rsid w:val="008B2020"/>
    <w:rsid w:val="008B2153"/>
    <w:rsid w:val="008B224B"/>
    <w:rsid w:val="008B22E8"/>
    <w:rsid w:val="008B24BC"/>
    <w:rsid w:val="008B2535"/>
    <w:rsid w:val="008B2636"/>
    <w:rsid w:val="008B280F"/>
    <w:rsid w:val="008B2905"/>
    <w:rsid w:val="008B2BF7"/>
    <w:rsid w:val="008B2EE3"/>
    <w:rsid w:val="008B3352"/>
    <w:rsid w:val="008B3559"/>
    <w:rsid w:val="008B36E1"/>
    <w:rsid w:val="008B3969"/>
    <w:rsid w:val="008B3A33"/>
    <w:rsid w:val="008B3C3B"/>
    <w:rsid w:val="008B403B"/>
    <w:rsid w:val="008B403D"/>
    <w:rsid w:val="008B417E"/>
    <w:rsid w:val="008B42B2"/>
    <w:rsid w:val="008B42BC"/>
    <w:rsid w:val="008B43FC"/>
    <w:rsid w:val="008B45C9"/>
    <w:rsid w:val="008B4631"/>
    <w:rsid w:val="008B463B"/>
    <w:rsid w:val="008B46BC"/>
    <w:rsid w:val="008B482C"/>
    <w:rsid w:val="008B5002"/>
    <w:rsid w:val="008B51AE"/>
    <w:rsid w:val="008B5468"/>
    <w:rsid w:val="008B57FC"/>
    <w:rsid w:val="008B5885"/>
    <w:rsid w:val="008B5B13"/>
    <w:rsid w:val="008B60BE"/>
    <w:rsid w:val="008B649F"/>
    <w:rsid w:val="008B66D6"/>
    <w:rsid w:val="008B66ED"/>
    <w:rsid w:val="008B6802"/>
    <w:rsid w:val="008B6855"/>
    <w:rsid w:val="008B68A4"/>
    <w:rsid w:val="008B6D30"/>
    <w:rsid w:val="008B6D6D"/>
    <w:rsid w:val="008B6DAB"/>
    <w:rsid w:val="008B6DD8"/>
    <w:rsid w:val="008B6FEE"/>
    <w:rsid w:val="008B7106"/>
    <w:rsid w:val="008B7177"/>
    <w:rsid w:val="008B7356"/>
    <w:rsid w:val="008B744A"/>
    <w:rsid w:val="008B756A"/>
    <w:rsid w:val="008B7615"/>
    <w:rsid w:val="008B7CAF"/>
    <w:rsid w:val="008B7E93"/>
    <w:rsid w:val="008C054C"/>
    <w:rsid w:val="008C0604"/>
    <w:rsid w:val="008C0652"/>
    <w:rsid w:val="008C0857"/>
    <w:rsid w:val="008C0885"/>
    <w:rsid w:val="008C0C72"/>
    <w:rsid w:val="008C0C96"/>
    <w:rsid w:val="008C0DA9"/>
    <w:rsid w:val="008C0E3C"/>
    <w:rsid w:val="008C0EF0"/>
    <w:rsid w:val="008C13BD"/>
    <w:rsid w:val="008C173A"/>
    <w:rsid w:val="008C1844"/>
    <w:rsid w:val="008C1928"/>
    <w:rsid w:val="008C1A41"/>
    <w:rsid w:val="008C1A65"/>
    <w:rsid w:val="008C1AE2"/>
    <w:rsid w:val="008C1D9F"/>
    <w:rsid w:val="008C213C"/>
    <w:rsid w:val="008C21D1"/>
    <w:rsid w:val="008C2286"/>
    <w:rsid w:val="008C2531"/>
    <w:rsid w:val="008C27F4"/>
    <w:rsid w:val="008C289A"/>
    <w:rsid w:val="008C2C97"/>
    <w:rsid w:val="008C313A"/>
    <w:rsid w:val="008C3261"/>
    <w:rsid w:val="008C3322"/>
    <w:rsid w:val="008C3634"/>
    <w:rsid w:val="008C364C"/>
    <w:rsid w:val="008C3A64"/>
    <w:rsid w:val="008C3B86"/>
    <w:rsid w:val="008C3BD3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5D1"/>
    <w:rsid w:val="008C6874"/>
    <w:rsid w:val="008C6A31"/>
    <w:rsid w:val="008C6AB4"/>
    <w:rsid w:val="008C6B48"/>
    <w:rsid w:val="008C735B"/>
    <w:rsid w:val="008C77A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191"/>
    <w:rsid w:val="008D143F"/>
    <w:rsid w:val="008D14A2"/>
    <w:rsid w:val="008D154F"/>
    <w:rsid w:val="008D167E"/>
    <w:rsid w:val="008D18A7"/>
    <w:rsid w:val="008D19C7"/>
    <w:rsid w:val="008D1B2E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2DC5"/>
    <w:rsid w:val="008D3022"/>
    <w:rsid w:val="008D34EA"/>
    <w:rsid w:val="008D3706"/>
    <w:rsid w:val="008D37BE"/>
    <w:rsid w:val="008D3806"/>
    <w:rsid w:val="008D3D3C"/>
    <w:rsid w:val="008D4048"/>
    <w:rsid w:val="008D41DA"/>
    <w:rsid w:val="008D42B7"/>
    <w:rsid w:val="008D42DF"/>
    <w:rsid w:val="008D4409"/>
    <w:rsid w:val="008D469A"/>
    <w:rsid w:val="008D4A3D"/>
    <w:rsid w:val="008D4B3E"/>
    <w:rsid w:val="008D4D4E"/>
    <w:rsid w:val="008D4E0F"/>
    <w:rsid w:val="008D4F6E"/>
    <w:rsid w:val="008D51DB"/>
    <w:rsid w:val="008D5693"/>
    <w:rsid w:val="008D575E"/>
    <w:rsid w:val="008D58A6"/>
    <w:rsid w:val="008D58CA"/>
    <w:rsid w:val="008D5929"/>
    <w:rsid w:val="008D5B84"/>
    <w:rsid w:val="008D5EAC"/>
    <w:rsid w:val="008D5EB1"/>
    <w:rsid w:val="008D60C1"/>
    <w:rsid w:val="008D611E"/>
    <w:rsid w:val="008D62DD"/>
    <w:rsid w:val="008D6387"/>
    <w:rsid w:val="008D65D0"/>
    <w:rsid w:val="008D65E1"/>
    <w:rsid w:val="008D664C"/>
    <w:rsid w:val="008D667A"/>
    <w:rsid w:val="008D679C"/>
    <w:rsid w:val="008D6875"/>
    <w:rsid w:val="008D6A5F"/>
    <w:rsid w:val="008D701C"/>
    <w:rsid w:val="008D75FE"/>
    <w:rsid w:val="008D76CA"/>
    <w:rsid w:val="008D78DF"/>
    <w:rsid w:val="008D7981"/>
    <w:rsid w:val="008D7989"/>
    <w:rsid w:val="008D79F9"/>
    <w:rsid w:val="008D7EF0"/>
    <w:rsid w:val="008D7FD8"/>
    <w:rsid w:val="008D7FF9"/>
    <w:rsid w:val="008E0064"/>
    <w:rsid w:val="008E00ED"/>
    <w:rsid w:val="008E027F"/>
    <w:rsid w:val="008E0440"/>
    <w:rsid w:val="008E04CB"/>
    <w:rsid w:val="008E05A7"/>
    <w:rsid w:val="008E0768"/>
    <w:rsid w:val="008E08C5"/>
    <w:rsid w:val="008E0AFE"/>
    <w:rsid w:val="008E0BF4"/>
    <w:rsid w:val="008E0C9F"/>
    <w:rsid w:val="008E0D4B"/>
    <w:rsid w:val="008E0F15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8AE"/>
    <w:rsid w:val="008E2A44"/>
    <w:rsid w:val="008E2F12"/>
    <w:rsid w:val="008E2F1C"/>
    <w:rsid w:val="008E320D"/>
    <w:rsid w:val="008E387C"/>
    <w:rsid w:val="008E3B21"/>
    <w:rsid w:val="008E3C1A"/>
    <w:rsid w:val="008E3ECE"/>
    <w:rsid w:val="008E3F75"/>
    <w:rsid w:val="008E411C"/>
    <w:rsid w:val="008E430E"/>
    <w:rsid w:val="008E43F9"/>
    <w:rsid w:val="008E443A"/>
    <w:rsid w:val="008E464F"/>
    <w:rsid w:val="008E4696"/>
    <w:rsid w:val="008E4A62"/>
    <w:rsid w:val="008E4A70"/>
    <w:rsid w:val="008E4EC4"/>
    <w:rsid w:val="008E51C2"/>
    <w:rsid w:val="008E524A"/>
    <w:rsid w:val="008E5787"/>
    <w:rsid w:val="008E5A95"/>
    <w:rsid w:val="008E5AC5"/>
    <w:rsid w:val="008E5B59"/>
    <w:rsid w:val="008E5EF5"/>
    <w:rsid w:val="008E60BA"/>
    <w:rsid w:val="008E6196"/>
    <w:rsid w:val="008E629F"/>
    <w:rsid w:val="008E6312"/>
    <w:rsid w:val="008E6372"/>
    <w:rsid w:val="008E64ED"/>
    <w:rsid w:val="008E64F5"/>
    <w:rsid w:val="008E666A"/>
    <w:rsid w:val="008E66C5"/>
    <w:rsid w:val="008E67BA"/>
    <w:rsid w:val="008E69B4"/>
    <w:rsid w:val="008E6BA2"/>
    <w:rsid w:val="008E6E0F"/>
    <w:rsid w:val="008E6E4B"/>
    <w:rsid w:val="008E6F57"/>
    <w:rsid w:val="008E7126"/>
    <w:rsid w:val="008E716F"/>
    <w:rsid w:val="008E72D2"/>
    <w:rsid w:val="008E77FF"/>
    <w:rsid w:val="008E795E"/>
    <w:rsid w:val="008E7DE7"/>
    <w:rsid w:val="008E7F7A"/>
    <w:rsid w:val="008F0307"/>
    <w:rsid w:val="008F05C9"/>
    <w:rsid w:val="008F08A5"/>
    <w:rsid w:val="008F09DC"/>
    <w:rsid w:val="008F0B05"/>
    <w:rsid w:val="008F0B59"/>
    <w:rsid w:val="008F0ED8"/>
    <w:rsid w:val="008F0F8A"/>
    <w:rsid w:val="008F1006"/>
    <w:rsid w:val="008F1044"/>
    <w:rsid w:val="008F1273"/>
    <w:rsid w:val="008F1432"/>
    <w:rsid w:val="008F1833"/>
    <w:rsid w:val="008F18FD"/>
    <w:rsid w:val="008F1B74"/>
    <w:rsid w:val="008F1D2E"/>
    <w:rsid w:val="008F1E63"/>
    <w:rsid w:val="008F21F6"/>
    <w:rsid w:val="008F22A0"/>
    <w:rsid w:val="008F25D5"/>
    <w:rsid w:val="008F26C0"/>
    <w:rsid w:val="008F2985"/>
    <w:rsid w:val="008F2A72"/>
    <w:rsid w:val="008F2A87"/>
    <w:rsid w:val="008F2E65"/>
    <w:rsid w:val="008F2EFD"/>
    <w:rsid w:val="008F3135"/>
    <w:rsid w:val="008F31A9"/>
    <w:rsid w:val="008F31BD"/>
    <w:rsid w:val="008F32D5"/>
    <w:rsid w:val="008F3F48"/>
    <w:rsid w:val="008F4089"/>
    <w:rsid w:val="008F4184"/>
    <w:rsid w:val="008F41B1"/>
    <w:rsid w:val="008F45FA"/>
    <w:rsid w:val="008F47D1"/>
    <w:rsid w:val="008F47F1"/>
    <w:rsid w:val="008F482B"/>
    <w:rsid w:val="008F48A9"/>
    <w:rsid w:val="008F48BA"/>
    <w:rsid w:val="008F4A9D"/>
    <w:rsid w:val="008F4ABC"/>
    <w:rsid w:val="008F4AF8"/>
    <w:rsid w:val="008F4B4A"/>
    <w:rsid w:val="008F4BD5"/>
    <w:rsid w:val="008F4E85"/>
    <w:rsid w:val="008F50B2"/>
    <w:rsid w:val="008F5101"/>
    <w:rsid w:val="008F511C"/>
    <w:rsid w:val="008F5155"/>
    <w:rsid w:val="008F51EF"/>
    <w:rsid w:val="008F5261"/>
    <w:rsid w:val="008F529A"/>
    <w:rsid w:val="008F5468"/>
    <w:rsid w:val="008F5538"/>
    <w:rsid w:val="008F56A5"/>
    <w:rsid w:val="008F56A9"/>
    <w:rsid w:val="008F59BA"/>
    <w:rsid w:val="008F5A7B"/>
    <w:rsid w:val="008F5BE3"/>
    <w:rsid w:val="008F5C6F"/>
    <w:rsid w:val="008F5DB1"/>
    <w:rsid w:val="008F5E45"/>
    <w:rsid w:val="008F5E4E"/>
    <w:rsid w:val="008F5F17"/>
    <w:rsid w:val="008F6110"/>
    <w:rsid w:val="008F6116"/>
    <w:rsid w:val="008F6123"/>
    <w:rsid w:val="008F625B"/>
    <w:rsid w:val="008F6316"/>
    <w:rsid w:val="008F63A3"/>
    <w:rsid w:val="008F6448"/>
    <w:rsid w:val="008F64FD"/>
    <w:rsid w:val="008F656C"/>
    <w:rsid w:val="008F6852"/>
    <w:rsid w:val="008F6969"/>
    <w:rsid w:val="008F6A16"/>
    <w:rsid w:val="008F6A30"/>
    <w:rsid w:val="008F6B55"/>
    <w:rsid w:val="008F6DD9"/>
    <w:rsid w:val="008F6F36"/>
    <w:rsid w:val="008F6FCD"/>
    <w:rsid w:val="008F7144"/>
    <w:rsid w:val="008F717B"/>
    <w:rsid w:val="008F7242"/>
    <w:rsid w:val="008F7269"/>
    <w:rsid w:val="008F734B"/>
    <w:rsid w:val="008F7527"/>
    <w:rsid w:val="008F7689"/>
    <w:rsid w:val="008F7726"/>
    <w:rsid w:val="008F7786"/>
    <w:rsid w:val="008F7CFE"/>
    <w:rsid w:val="008F7D41"/>
    <w:rsid w:val="008F7FCB"/>
    <w:rsid w:val="00900070"/>
    <w:rsid w:val="0090022D"/>
    <w:rsid w:val="009003EB"/>
    <w:rsid w:val="009005EB"/>
    <w:rsid w:val="009009B6"/>
    <w:rsid w:val="009009EF"/>
    <w:rsid w:val="00900E1A"/>
    <w:rsid w:val="00900F40"/>
    <w:rsid w:val="00900F7E"/>
    <w:rsid w:val="00901021"/>
    <w:rsid w:val="009010EC"/>
    <w:rsid w:val="00901167"/>
    <w:rsid w:val="009011C7"/>
    <w:rsid w:val="009013CB"/>
    <w:rsid w:val="0090144F"/>
    <w:rsid w:val="009015BC"/>
    <w:rsid w:val="00901888"/>
    <w:rsid w:val="00901951"/>
    <w:rsid w:val="00901A2B"/>
    <w:rsid w:val="00901A7E"/>
    <w:rsid w:val="00901C5B"/>
    <w:rsid w:val="00901E84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A72"/>
    <w:rsid w:val="00902C2F"/>
    <w:rsid w:val="00902D76"/>
    <w:rsid w:val="00902E06"/>
    <w:rsid w:val="00902E2D"/>
    <w:rsid w:val="00903001"/>
    <w:rsid w:val="0090324A"/>
    <w:rsid w:val="00903518"/>
    <w:rsid w:val="00903604"/>
    <w:rsid w:val="00903A54"/>
    <w:rsid w:val="00903C45"/>
    <w:rsid w:val="00903DEC"/>
    <w:rsid w:val="00903EC7"/>
    <w:rsid w:val="00903F86"/>
    <w:rsid w:val="009041B6"/>
    <w:rsid w:val="00904375"/>
    <w:rsid w:val="009045F2"/>
    <w:rsid w:val="009047C1"/>
    <w:rsid w:val="00904860"/>
    <w:rsid w:val="009048D4"/>
    <w:rsid w:val="009049E5"/>
    <w:rsid w:val="00904B20"/>
    <w:rsid w:val="00904BF9"/>
    <w:rsid w:val="00904D07"/>
    <w:rsid w:val="00904D8A"/>
    <w:rsid w:val="00904E27"/>
    <w:rsid w:val="009050BF"/>
    <w:rsid w:val="00905594"/>
    <w:rsid w:val="009059C3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A3E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1013D"/>
    <w:rsid w:val="00910161"/>
    <w:rsid w:val="0091065D"/>
    <w:rsid w:val="009106AA"/>
    <w:rsid w:val="00910792"/>
    <w:rsid w:val="009109DA"/>
    <w:rsid w:val="00910A9E"/>
    <w:rsid w:val="00910D84"/>
    <w:rsid w:val="00910D96"/>
    <w:rsid w:val="00910F78"/>
    <w:rsid w:val="0091144B"/>
    <w:rsid w:val="0091148B"/>
    <w:rsid w:val="00911699"/>
    <w:rsid w:val="009119E1"/>
    <w:rsid w:val="009119E7"/>
    <w:rsid w:val="00911BC0"/>
    <w:rsid w:val="00911CF2"/>
    <w:rsid w:val="00911DB1"/>
    <w:rsid w:val="00911EC9"/>
    <w:rsid w:val="009120B1"/>
    <w:rsid w:val="009122D0"/>
    <w:rsid w:val="009123B9"/>
    <w:rsid w:val="009126C5"/>
    <w:rsid w:val="009126CD"/>
    <w:rsid w:val="00912CD5"/>
    <w:rsid w:val="00912EEE"/>
    <w:rsid w:val="00913498"/>
    <w:rsid w:val="009136A3"/>
    <w:rsid w:val="00913831"/>
    <w:rsid w:val="00913FE7"/>
    <w:rsid w:val="009145E9"/>
    <w:rsid w:val="009146C5"/>
    <w:rsid w:val="009147FA"/>
    <w:rsid w:val="00914910"/>
    <w:rsid w:val="00914A34"/>
    <w:rsid w:val="00914AC7"/>
    <w:rsid w:val="00914BF2"/>
    <w:rsid w:val="00914CE0"/>
    <w:rsid w:val="00914D86"/>
    <w:rsid w:val="00914EE3"/>
    <w:rsid w:val="00914F63"/>
    <w:rsid w:val="00915350"/>
    <w:rsid w:val="00915501"/>
    <w:rsid w:val="00915626"/>
    <w:rsid w:val="0091592E"/>
    <w:rsid w:val="00915DAD"/>
    <w:rsid w:val="00915E57"/>
    <w:rsid w:val="00915F73"/>
    <w:rsid w:val="00915FF2"/>
    <w:rsid w:val="009161C2"/>
    <w:rsid w:val="009161E8"/>
    <w:rsid w:val="00916274"/>
    <w:rsid w:val="009164C5"/>
    <w:rsid w:val="0091665A"/>
    <w:rsid w:val="00916988"/>
    <w:rsid w:val="00916B2A"/>
    <w:rsid w:val="00916B48"/>
    <w:rsid w:val="00916C6E"/>
    <w:rsid w:val="00916CC4"/>
    <w:rsid w:val="00916E00"/>
    <w:rsid w:val="00916E8F"/>
    <w:rsid w:val="00916F3D"/>
    <w:rsid w:val="00916F59"/>
    <w:rsid w:val="009170BE"/>
    <w:rsid w:val="00917300"/>
    <w:rsid w:val="009173D3"/>
    <w:rsid w:val="00917866"/>
    <w:rsid w:val="00917B2D"/>
    <w:rsid w:val="00917C5F"/>
    <w:rsid w:val="00920455"/>
    <w:rsid w:val="0092077E"/>
    <w:rsid w:val="00920A47"/>
    <w:rsid w:val="00920BC0"/>
    <w:rsid w:val="00920F77"/>
    <w:rsid w:val="00921065"/>
    <w:rsid w:val="009210C2"/>
    <w:rsid w:val="00921275"/>
    <w:rsid w:val="009214C6"/>
    <w:rsid w:val="0092178F"/>
    <w:rsid w:val="009217CE"/>
    <w:rsid w:val="00921858"/>
    <w:rsid w:val="00921932"/>
    <w:rsid w:val="00921C74"/>
    <w:rsid w:val="00921CE6"/>
    <w:rsid w:val="00921D7D"/>
    <w:rsid w:val="00921E60"/>
    <w:rsid w:val="009221F1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BF8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7CC"/>
    <w:rsid w:val="009259E2"/>
    <w:rsid w:val="00925AFE"/>
    <w:rsid w:val="00925B31"/>
    <w:rsid w:val="00925CBF"/>
    <w:rsid w:val="00925CF5"/>
    <w:rsid w:val="00925F58"/>
    <w:rsid w:val="0092608C"/>
    <w:rsid w:val="009261A6"/>
    <w:rsid w:val="00926266"/>
    <w:rsid w:val="0092635C"/>
    <w:rsid w:val="0092653C"/>
    <w:rsid w:val="00926615"/>
    <w:rsid w:val="00926874"/>
    <w:rsid w:val="00926985"/>
    <w:rsid w:val="00926A39"/>
    <w:rsid w:val="00926AFC"/>
    <w:rsid w:val="00926FFB"/>
    <w:rsid w:val="0092719E"/>
    <w:rsid w:val="009272A5"/>
    <w:rsid w:val="00927635"/>
    <w:rsid w:val="0092783E"/>
    <w:rsid w:val="009278C3"/>
    <w:rsid w:val="009278CB"/>
    <w:rsid w:val="0092796C"/>
    <w:rsid w:val="00927AEC"/>
    <w:rsid w:val="00927CB9"/>
    <w:rsid w:val="00927F84"/>
    <w:rsid w:val="00930130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63"/>
    <w:rsid w:val="00931777"/>
    <w:rsid w:val="0093182A"/>
    <w:rsid w:val="00931ABE"/>
    <w:rsid w:val="00931BAB"/>
    <w:rsid w:val="00931C8F"/>
    <w:rsid w:val="00932050"/>
    <w:rsid w:val="0093210F"/>
    <w:rsid w:val="009321EB"/>
    <w:rsid w:val="009323F4"/>
    <w:rsid w:val="00932438"/>
    <w:rsid w:val="009324F9"/>
    <w:rsid w:val="009325BD"/>
    <w:rsid w:val="00932686"/>
    <w:rsid w:val="00932C37"/>
    <w:rsid w:val="00932E1B"/>
    <w:rsid w:val="00932E39"/>
    <w:rsid w:val="00932E70"/>
    <w:rsid w:val="00932EF1"/>
    <w:rsid w:val="00932F6B"/>
    <w:rsid w:val="00933321"/>
    <w:rsid w:val="009334D2"/>
    <w:rsid w:val="00933574"/>
    <w:rsid w:val="009337DA"/>
    <w:rsid w:val="009337FE"/>
    <w:rsid w:val="00933893"/>
    <w:rsid w:val="009338FC"/>
    <w:rsid w:val="00933989"/>
    <w:rsid w:val="009339BF"/>
    <w:rsid w:val="00933A1A"/>
    <w:rsid w:val="00933B5E"/>
    <w:rsid w:val="00933BD7"/>
    <w:rsid w:val="00934048"/>
    <w:rsid w:val="00934127"/>
    <w:rsid w:val="009342FE"/>
    <w:rsid w:val="0093442A"/>
    <w:rsid w:val="009347B1"/>
    <w:rsid w:val="00934A16"/>
    <w:rsid w:val="00934A74"/>
    <w:rsid w:val="00934DC3"/>
    <w:rsid w:val="00934DED"/>
    <w:rsid w:val="00934E3D"/>
    <w:rsid w:val="00934F59"/>
    <w:rsid w:val="009350C9"/>
    <w:rsid w:val="009351B0"/>
    <w:rsid w:val="009353C3"/>
    <w:rsid w:val="00935C9A"/>
    <w:rsid w:val="00935D1B"/>
    <w:rsid w:val="00935FF1"/>
    <w:rsid w:val="00936613"/>
    <w:rsid w:val="00936992"/>
    <w:rsid w:val="00936ADF"/>
    <w:rsid w:val="00936C1A"/>
    <w:rsid w:val="00936C89"/>
    <w:rsid w:val="00936E28"/>
    <w:rsid w:val="00936E66"/>
    <w:rsid w:val="00936EC6"/>
    <w:rsid w:val="00936F18"/>
    <w:rsid w:val="00937167"/>
    <w:rsid w:val="009371DB"/>
    <w:rsid w:val="00937274"/>
    <w:rsid w:val="00937803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4029C"/>
    <w:rsid w:val="009402ED"/>
    <w:rsid w:val="00940339"/>
    <w:rsid w:val="0094036A"/>
    <w:rsid w:val="009404E1"/>
    <w:rsid w:val="009405A4"/>
    <w:rsid w:val="00940617"/>
    <w:rsid w:val="009407AC"/>
    <w:rsid w:val="009407DD"/>
    <w:rsid w:val="00940811"/>
    <w:rsid w:val="009408F1"/>
    <w:rsid w:val="00940A59"/>
    <w:rsid w:val="00940A8F"/>
    <w:rsid w:val="00940C72"/>
    <w:rsid w:val="00941353"/>
    <w:rsid w:val="00941386"/>
    <w:rsid w:val="009413AD"/>
    <w:rsid w:val="0094165C"/>
    <w:rsid w:val="00941D5F"/>
    <w:rsid w:val="00941E9B"/>
    <w:rsid w:val="00941FE4"/>
    <w:rsid w:val="0094225A"/>
    <w:rsid w:val="009424AF"/>
    <w:rsid w:val="009424DD"/>
    <w:rsid w:val="00942591"/>
    <w:rsid w:val="0094265E"/>
    <w:rsid w:val="009426BB"/>
    <w:rsid w:val="00942716"/>
    <w:rsid w:val="00942835"/>
    <w:rsid w:val="00942904"/>
    <w:rsid w:val="00943257"/>
    <w:rsid w:val="00943331"/>
    <w:rsid w:val="00943439"/>
    <w:rsid w:val="009436EC"/>
    <w:rsid w:val="009436EF"/>
    <w:rsid w:val="00943710"/>
    <w:rsid w:val="009437B6"/>
    <w:rsid w:val="0094390A"/>
    <w:rsid w:val="00943BDC"/>
    <w:rsid w:val="00943CCF"/>
    <w:rsid w:val="00943E4C"/>
    <w:rsid w:val="00943EBE"/>
    <w:rsid w:val="00943F4B"/>
    <w:rsid w:val="009442F8"/>
    <w:rsid w:val="0094433F"/>
    <w:rsid w:val="00944477"/>
    <w:rsid w:val="009444BA"/>
    <w:rsid w:val="0094467B"/>
    <w:rsid w:val="009447D9"/>
    <w:rsid w:val="00944A96"/>
    <w:rsid w:val="00944A9F"/>
    <w:rsid w:val="00944B4A"/>
    <w:rsid w:val="00944CD7"/>
    <w:rsid w:val="00944E1C"/>
    <w:rsid w:val="00944E2C"/>
    <w:rsid w:val="00944E6A"/>
    <w:rsid w:val="00944EB8"/>
    <w:rsid w:val="00944F3A"/>
    <w:rsid w:val="0094511A"/>
    <w:rsid w:val="00945295"/>
    <w:rsid w:val="009456E6"/>
    <w:rsid w:val="0094572A"/>
    <w:rsid w:val="00945749"/>
    <w:rsid w:val="009458BD"/>
    <w:rsid w:val="0094594F"/>
    <w:rsid w:val="00945AAB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DC7"/>
    <w:rsid w:val="00946F34"/>
    <w:rsid w:val="009472F1"/>
    <w:rsid w:val="00947400"/>
    <w:rsid w:val="00947415"/>
    <w:rsid w:val="00947437"/>
    <w:rsid w:val="009477B9"/>
    <w:rsid w:val="0094793C"/>
    <w:rsid w:val="009479CA"/>
    <w:rsid w:val="00947AA2"/>
    <w:rsid w:val="00947C9E"/>
    <w:rsid w:val="00947E2A"/>
    <w:rsid w:val="00947E39"/>
    <w:rsid w:val="00947F9D"/>
    <w:rsid w:val="00950015"/>
    <w:rsid w:val="009500FB"/>
    <w:rsid w:val="009501F4"/>
    <w:rsid w:val="00950215"/>
    <w:rsid w:val="009502AB"/>
    <w:rsid w:val="009502C4"/>
    <w:rsid w:val="0095059B"/>
    <w:rsid w:val="00950827"/>
    <w:rsid w:val="00950865"/>
    <w:rsid w:val="009509FE"/>
    <w:rsid w:val="00950A4B"/>
    <w:rsid w:val="00950CA2"/>
    <w:rsid w:val="00951236"/>
    <w:rsid w:val="0095133C"/>
    <w:rsid w:val="0095148C"/>
    <w:rsid w:val="00951492"/>
    <w:rsid w:val="00951498"/>
    <w:rsid w:val="00951518"/>
    <w:rsid w:val="00951844"/>
    <w:rsid w:val="00951A7E"/>
    <w:rsid w:val="00951AF4"/>
    <w:rsid w:val="00951D32"/>
    <w:rsid w:val="00951D3D"/>
    <w:rsid w:val="00952248"/>
    <w:rsid w:val="00952372"/>
    <w:rsid w:val="009526A7"/>
    <w:rsid w:val="009527FE"/>
    <w:rsid w:val="0095280E"/>
    <w:rsid w:val="00952967"/>
    <w:rsid w:val="009529E5"/>
    <w:rsid w:val="00952A91"/>
    <w:rsid w:val="00952E09"/>
    <w:rsid w:val="00952E16"/>
    <w:rsid w:val="0095302A"/>
    <w:rsid w:val="00953097"/>
    <w:rsid w:val="009530D6"/>
    <w:rsid w:val="009533D1"/>
    <w:rsid w:val="00953494"/>
    <w:rsid w:val="00953613"/>
    <w:rsid w:val="00953716"/>
    <w:rsid w:val="009537EF"/>
    <w:rsid w:val="0095389F"/>
    <w:rsid w:val="00953A9A"/>
    <w:rsid w:val="00953AA9"/>
    <w:rsid w:val="00953F4F"/>
    <w:rsid w:val="00954162"/>
    <w:rsid w:val="009543AF"/>
    <w:rsid w:val="00954591"/>
    <w:rsid w:val="009548F2"/>
    <w:rsid w:val="00954970"/>
    <w:rsid w:val="00954A37"/>
    <w:rsid w:val="00954C49"/>
    <w:rsid w:val="00954D7F"/>
    <w:rsid w:val="00954E28"/>
    <w:rsid w:val="0095515A"/>
    <w:rsid w:val="00955229"/>
    <w:rsid w:val="0095522E"/>
    <w:rsid w:val="009553A9"/>
    <w:rsid w:val="009553B2"/>
    <w:rsid w:val="009554A1"/>
    <w:rsid w:val="00955585"/>
    <w:rsid w:val="00955617"/>
    <w:rsid w:val="009558A0"/>
    <w:rsid w:val="00955D47"/>
    <w:rsid w:val="00955E2B"/>
    <w:rsid w:val="00956384"/>
    <w:rsid w:val="009563B9"/>
    <w:rsid w:val="009564DD"/>
    <w:rsid w:val="00956664"/>
    <w:rsid w:val="0095685C"/>
    <w:rsid w:val="009568D9"/>
    <w:rsid w:val="00956BB5"/>
    <w:rsid w:val="00957082"/>
    <w:rsid w:val="00957152"/>
    <w:rsid w:val="009572CC"/>
    <w:rsid w:val="009573C6"/>
    <w:rsid w:val="00957562"/>
    <w:rsid w:val="009575A5"/>
    <w:rsid w:val="009575F4"/>
    <w:rsid w:val="00957706"/>
    <w:rsid w:val="00957775"/>
    <w:rsid w:val="00957B02"/>
    <w:rsid w:val="00957BC2"/>
    <w:rsid w:val="00957F1E"/>
    <w:rsid w:val="00957F81"/>
    <w:rsid w:val="00960109"/>
    <w:rsid w:val="0096028F"/>
    <w:rsid w:val="00960645"/>
    <w:rsid w:val="009607F1"/>
    <w:rsid w:val="00960811"/>
    <w:rsid w:val="009608A3"/>
    <w:rsid w:val="00960AB3"/>
    <w:rsid w:val="00960D37"/>
    <w:rsid w:val="00960D9A"/>
    <w:rsid w:val="00960DA6"/>
    <w:rsid w:val="00960DE8"/>
    <w:rsid w:val="00960FEF"/>
    <w:rsid w:val="00961047"/>
    <w:rsid w:val="009610D0"/>
    <w:rsid w:val="0096119C"/>
    <w:rsid w:val="009611C1"/>
    <w:rsid w:val="00961301"/>
    <w:rsid w:val="00961547"/>
    <w:rsid w:val="009616E3"/>
    <w:rsid w:val="009617F1"/>
    <w:rsid w:val="00961853"/>
    <w:rsid w:val="0096189C"/>
    <w:rsid w:val="00961BD5"/>
    <w:rsid w:val="00961DA4"/>
    <w:rsid w:val="00961FC8"/>
    <w:rsid w:val="00962252"/>
    <w:rsid w:val="0096244B"/>
    <w:rsid w:val="0096265C"/>
    <w:rsid w:val="009626F2"/>
    <w:rsid w:val="009627AA"/>
    <w:rsid w:val="00962855"/>
    <w:rsid w:val="00962A6B"/>
    <w:rsid w:val="00962AA5"/>
    <w:rsid w:val="00962B86"/>
    <w:rsid w:val="00962C07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808"/>
    <w:rsid w:val="009638A7"/>
    <w:rsid w:val="009638D2"/>
    <w:rsid w:val="00963929"/>
    <w:rsid w:val="00963FE2"/>
    <w:rsid w:val="009641D4"/>
    <w:rsid w:val="009642C4"/>
    <w:rsid w:val="00964411"/>
    <w:rsid w:val="0096449D"/>
    <w:rsid w:val="00964774"/>
    <w:rsid w:val="009650E1"/>
    <w:rsid w:val="009652EF"/>
    <w:rsid w:val="00965493"/>
    <w:rsid w:val="009654B8"/>
    <w:rsid w:val="009655D7"/>
    <w:rsid w:val="00965935"/>
    <w:rsid w:val="009659D7"/>
    <w:rsid w:val="00965B93"/>
    <w:rsid w:val="00965C05"/>
    <w:rsid w:val="00965EE7"/>
    <w:rsid w:val="0096604D"/>
    <w:rsid w:val="0096608C"/>
    <w:rsid w:val="0096673C"/>
    <w:rsid w:val="00966AFD"/>
    <w:rsid w:val="00966BE1"/>
    <w:rsid w:val="00966FC9"/>
    <w:rsid w:val="009673F4"/>
    <w:rsid w:val="00967463"/>
    <w:rsid w:val="00967476"/>
    <w:rsid w:val="00967700"/>
    <w:rsid w:val="00967B14"/>
    <w:rsid w:val="00967B27"/>
    <w:rsid w:val="00967C8E"/>
    <w:rsid w:val="00967D19"/>
    <w:rsid w:val="00967EA8"/>
    <w:rsid w:val="00967F4D"/>
    <w:rsid w:val="00970072"/>
    <w:rsid w:val="009702FB"/>
    <w:rsid w:val="009704F5"/>
    <w:rsid w:val="009708C8"/>
    <w:rsid w:val="009709AD"/>
    <w:rsid w:val="00970BB9"/>
    <w:rsid w:val="00971042"/>
    <w:rsid w:val="0097113E"/>
    <w:rsid w:val="009714BC"/>
    <w:rsid w:val="00971947"/>
    <w:rsid w:val="00971963"/>
    <w:rsid w:val="00971980"/>
    <w:rsid w:val="00971A94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AE8"/>
    <w:rsid w:val="00972B5A"/>
    <w:rsid w:val="00972CC9"/>
    <w:rsid w:val="00972CCA"/>
    <w:rsid w:val="00972D2A"/>
    <w:rsid w:val="00972D9E"/>
    <w:rsid w:val="00972E85"/>
    <w:rsid w:val="0097305F"/>
    <w:rsid w:val="009730FA"/>
    <w:rsid w:val="00973A27"/>
    <w:rsid w:val="00973A74"/>
    <w:rsid w:val="00973A91"/>
    <w:rsid w:val="00973C1A"/>
    <w:rsid w:val="00973DFD"/>
    <w:rsid w:val="00973E84"/>
    <w:rsid w:val="00974033"/>
    <w:rsid w:val="009741C6"/>
    <w:rsid w:val="00974514"/>
    <w:rsid w:val="00974537"/>
    <w:rsid w:val="009747F2"/>
    <w:rsid w:val="00974AB7"/>
    <w:rsid w:val="00974AF5"/>
    <w:rsid w:val="00974B5C"/>
    <w:rsid w:val="00974C8D"/>
    <w:rsid w:val="00974EA6"/>
    <w:rsid w:val="0097506E"/>
    <w:rsid w:val="009755E6"/>
    <w:rsid w:val="009756C4"/>
    <w:rsid w:val="00975769"/>
    <w:rsid w:val="009757AC"/>
    <w:rsid w:val="00975F2E"/>
    <w:rsid w:val="00976298"/>
    <w:rsid w:val="00976367"/>
    <w:rsid w:val="009763D3"/>
    <w:rsid w:val="0097650A"/>
    <w:rsid w:val="009767C5"/>
    <w:rsid w:val="00976DF4"/>
    <w:rsid w:val="00976ED2"/>
    <w:rsid w:val="00977017"/>
    <w:rsid w:val="0097739B"/>
    <w:rsid w:val="00977466"/>
    <w:rsid w:val="0097747D"/>
    <w:rsid w:val="009775BD"/>
    <w:rsid w:val="009777AF"/>
    <w:rsid w:val="0097788C"/>
    <w:rsid w:val="009778DF"/>
    <w:rsid w:val="009779DA"/>
    <w:rsid w:val="00977AEC"/>
    <w:rsid w:val="00977DE8"/>
    <w:rsid w:val="00977E65"/>
    <w:rsid w:val="00977F07"/>
    <w:rsid w:val="009800DD"/>
    <w:rsid w:val="0098017F"/>
    <w:rsid w:val="009801AA"/>
    <w:rsid w:val="00980505"/>
    <w:rsid w:val="009807EC"/>
    <w:rsid w:val="009809C9"/>
    <w:rsid w:val="00980B2B"/>
    <w:rsid w:val="00980C4A"/>
    <w:rsid w:val="00980F4D"/>
    <w:rsid w:val="00981383"/>
    <w:rsid w:val="00981477"/>
    <w:rsid w:val="0098169A"/>
    <w:rsid w:val="009817AE"/>
    <w:rsid w:val="00981832"/>
    <w:rsid w:val="0098192E"/>
    <w:rsid w:val="00981B9E"/>
    <w:rsid w:val="00981D05"/>
    <w:rsid w:val="00981D5E"/>
    <w:rsid w:val="00981E15"/>
    <w:rsid w:val="00981FC2"/>
    <w:rsid w:val="00982265"/>
    <w:rsid w:val="009822C5"/>
    <w:rsid w:val="00982385"/>
    <w:rsid w:val="0098238C"/>
    <w:rsid w:val="00982635"/>
    <w:rsid w:val="00982BD4"/>
    <w:rsid w:val="00982C19"/>
    <w:rsid w:val="00982F4C"/>
    <w:rsid w:val="00983024"/>
    <w:rsid w:val="0098319B"/>
    <w:rsid w:val="009834A5"/>
    <w:rsid w:val="0098352A"/>
    <w:rsid w:val="00983533"/>
    <w:rsid w:val="009835AF"/>
    <w:rsid w:val="00983693"/>
    <w:rsid w:val="00983819"/>
    <w:rsid w:val="009838D9"/>
    <w:rsid w:val="00983AA5"/>
    <w:rsid w:val="00983ABA"/>
    <w:rsid w:val="00983BDD"/>
    <w:rsid w:val="00983C17"/>
    <w:rsid w:val="00983D89"/>
    <w:rsid w:val="00983F2D"/>
    <w:rsid w:val="00983FB3"/>
    <w:rsid w:val="00983FF9"/>
    <w:rsid w:val="009840FC"/>
    <w:rsid w:val="00984426"/>
    <w:rsid w:val="009846BF"/>
    <w:rsid w:val="00984879"/>
    <w:rsid w:val="009848B5"/>
    <w:rsid w:val="00984A78"/>
    <w:rsid w:val="00984BBC"/>
    <w:rsid w:val="00984BC4"/>
    <w:rsid w:val="00984BFA"/>
    <w:rsid w:val="009853B4"/>
    <w:rsid w:val="00985454"/>
    <w:rsid w:val="009859AA"/>
    <w:rsid w:val="009859F9"/>
    <w:rsid w:val="00985D91"/>
    <w:rsid w:val="00985EC8"/>
    <w:rsid w:val="00985FAB"/>
    <w:rsid w:val="00986140"/>
    <w:rsid w:val="009863D1"/>
    <w:rsid w:val="009865EE"/>
    <w:rsid w:val="00986632"/>
    <w:rsid w:val="00986997"/>
    <w:rsid w:val="009869D7"/>
    <w:rsid w:val="00986D8A"/>
    <w:rsid w:val="00986F20"/>
    <w:rsid w:val="009870DC"/>
    <w:rsid w:val="00987112"/>
    <w:rsid w:val="00987174"/>
    <w:rsid w:val="00987383"/>
    <w:rsid w:val="00987385"/>
    <w:rsid w:val="0098771B"/>
    <w:rsid w:val="0098773F"/>
    <w:rsid w:val="0098797A"/>
    <w:rsid w:val="00987CAA"/>
    <w:rsid w:val="00987DCC"/>
    <w:rsid w:val="00987DE5"/>
    <w:rsid w:val="00987FEE"/>
    <w:rsid w:val="009905B8"/>
    <w:rsid w:val="009905C2"/>
    <w:rsid w:val="00990878"/>
    <w:rsid w:val="0099090D"/>
    <w:rsid w:val="00990A1E"/>
    <w:rsid w:val="00990DC0"/>
    <w:rsid w:val="00990DD0"/>
    <w:rsid w:val="00990EEE"/>
    <w:rsid w:val="00990F85"/>
    <w:rsid w:val="00990F90"/>
    <w:rsid w:val="00990F9C"/>
    <w:rsid w:val="00991076"/>
    <w:rsid w:val="00991336"/>
    <w:rsid w:val="00991432"/>
    <w:rsid w:val="00991581"/>
    <w:rsid w:val="0099160F"/>
    <w:rsid w:val="009916E0"/>
    <w:rsid w:val="00991825"/>
    <w:rsid w:val="009918B9"/>
    <w:rsid w:val="009919D1"/>
    <w:rsid w:val="00991C4C"/>
    <w:rsid w:val="00991E3D"/>
    <w:rsid w:val="00991E7B"/>
    <w:rsid w:val="009920C6"/>
    <w:rsid w:val="0099224C"/>
    <w:rsid w:val="00992478"/>
    <w:rsid w:val="009928EF"/>
    <w:rsid w:val="00992BEF"/>
    <w:rsid w:val="00992C2A"/>
    <w:rsid w:val="00992E9A"/>
    <w:rsid w:val="0099306C"/>
    <w:rsid w:val="009931BC"/>
    <w:rsid w:val="009932BB"/>
    <w:rsid w:val="009932FC"/>
    <w:rsid w:val="009933FE"/>
    <w:rsid w:val="009936AD"/>
    <w:rsid w:val="009936B9"/>
    <w:rsid w:val="009936F4"/>
    <w:rsid w:val="009937DD"/>
    <w:rsid w:val="00993842"/>
    <w:rsid w:val="009938E5"/>
    <w:rsid w:val="0099397D"/>
    <w:rsid w:val="00993B24"/>
    <w:rsid w:val="00993C87"/>
    <w:rsid w:val="00993CCF"/>
    <w:rsid w:val="00993D11"/>
    <w:rsid w:val="00993D7F"/>
    <w:rsid w:val="00993E2B"/>
    <w:rsid w:val="00994192"/>
    <w:rsid w:val="00994269"/>
    <w:rsid w:val="009949BE"/>
    <w:rsid w:val="00994D83"/>
    <w:rsid w:val="00994F06"/>
    <w:rsid w:val="00994FA8"/>
    <w:rsid w:val="00995624"/>
    <w:rsid w:val="00995815"/>
    <w:rsid w:val="00995C97"/>
    <w:rsid w:val="00995CF5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82"/>
    <w:rsid w:val="00996EBB"/>
    <w:rsid w:val="0099711C"/>
    <w:rsid w:val="009971A7"/>
    <w:rsid w:val="00997BC2"/>
    <w:rsid w:val="00997FF9"/>
    <w:rsid w:val="009A023B"/>
    <w:rsid w:val="009A07FC"/>
    <w:rsid w:val="009A08B4"/>
    <w:rsid w:val="009A08F2"/>
    <w:rsid w:val="009A0AA6"/>
    <w:rsid w:val="009A0BB6"/>
    <w:rsid w:val="009A0E1E"/>
    <w:rsid w:val="009A0E33"/>
    <w:rsid w:val="009A0F7D"/>
    <w:rsid w:val="009A1035"/>
    <w:rsid w:val="009A11A4"/>
    <w:rsid w:val="009A1244"/>
    <w:rsid w:val="009A15C0"/>
    <w:rsid w:val="009A1622"/>
    <w:rsid w:val="009A18FD"/>
    <w:rsid w:val="009A19E0"/>
    <w:rsid w:val="009A1A9E"/>
    <w:rsid w:val="009A1C69"/>
    <w:rsid w:val="009A1D19"/>
    <w:rsid w:val="009A1D2B"/>
    <w:rsid w:val="009A1E59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6A6"/>
    <w:rsid w:val="009A3B8B"/>
    <w:rsid w:val="009A3C81"/>
    <w:rsid w:val="009A3E11"/>
    <w:rsid w:val="009A401E"/>
    <w:rsid w:val="009A4328"/>
    <w:rsid w:val="009A43A9"/>
    <w:rsid w:val="009A43C8"/>
    <w:rsid w:val="009A44D2"/>
    <w:rsid w:val="009A4632"/>
    <w:rsid w:val="009A47AE"/>
    <w:rsid w:val="009A48D5"/>
    <w:rsid w:val="009A4A95"/>
    <w:rsid w:val="009A4CA7"/>
    <w:rsid w:val="009A4CCF"/>
    <w:rsid w:val="009A4CD3"/>
    <w:rsid w:val="009A4DA8"/>
    <w:rsid w:val="009A5056"/>
    <w:rsid w:val="009A53C6"/>
    <w:rsid w:val="009A569D"/>
    <w:rsid w:val="009A57B8"/>
    <w:rsid w:val="009A5B16"/>
    <w:rsid w:val="009A5C3E"/>
    <w:rsid w:val="009A60C4"/>
    <w:rsid w:val="009A6189"/>
    <w:rsid w:val="009A63C4"/>
    <w:rsid w:val="009A63F7"/>
    <w:rsid w:val="009A6536"/>
    <w:rsid w:val="009A661F"/>
    <w:rsid w:val="009A66E1"/>
    <w:rsid w:val="009A6941"/>
    <w:rsid w:val="009A6B22"/>
    <w:rsid w:val="009A6B96"/>
    <w:rsid w:val="009A6C6C"/>
    <w:rsid w:val="009A6E39"/>
    <w:rsid w:val="009A6F76"/>
    <w:rsid w:val="009A70D3"/>
    <w:rsid w:val="009A70DB"/>
    <w:rsid w:val="009A714B"/>
    <w:rsid w:val="009A730A"/>
    <w:rsid w:val="009A73DF"/>
    <w:rsid w:val="009A7405"/>
    <w:rsid w:val="009A77DF"/>
    <w:rsid w:val="009A78C9"/>
    <w:rsid w:val="009A7A53"/>
    <w:rsid w:val="009A7E5B"/>
    <w:rsid w:val="009A7EF8"/>
    <w:rsid w:val="009A7F8B"/>
    <w:rsid w:val="009B024C"/>
    <w:rsid w:val="009B02A4"/>
    <w:rsid w:val="009B0351"/>
    <w:rsid w:val="009B03B0"/>
    <w:rsid w:val="009B0650"/>
    <w:rsid w:val="009B087E"/>
    <w:rsid w:val="009B0BA8"/>
    <w:rsid w:val="009B0CA1"/>
    <w:rsid w:val="009B0CA7"/>
    <w:rsid w:val="009B0E72"/>
    <w:rsid w:val="009B1611"/>
    <w:rsid w:val="009B1673"/>
    <w:rsid w:val="009B1809"/>
    <w:rsid w:val="009B196F"/>
    <w:rsid w:val="009B1C7B"/>
    <w:rsid w:val="009B1CBA"/>
    <w:rsid w:val="009B1DEB"/>
    <w:rsid w:val="009B1E92"/>
    <w:rsid w:val="009B1F57"/>
    <w:rsid w:val="009B1FCD"/>
    <w:rsid w:val="009B247B"/>
    <w:rsid w:val="009B24A5"/>
    <w:rsid w:val="009B259C"/>
    <w:rsid w:val="009B26D5"/>
    <w:rsid w:val="009B2A89"/>
    <w:rsid w:val="009B2B80"/>
    <w:rsid w:val="009B2BC3"/>
    <w:rsid w:val="009B2D73"/>
    <w:rsid w:val="009B2DF8"/>
    <w:rsid w:val="009B2EE9"/>
    <w:rsid w:val="009B34D6"/>
    <w:rsid w:val="009B34DB"/>
    <w:rsid w:val="009B3A39"/>
    <w:rsid w:val="009B3DEB"/>
    <w:rsid w:val="009B3E26"/>
    <w:rsid w:val="009B3E41"/>
    <w:rsid w:val="009B3EA6"/>
    <w:rsid w:val="009B41D7"/>
    <w:rsid w:val="009B4212"/>
    <w:rsid w:val="009B4213"/>
    <w:rsid w:val="009B42D6"/>
    <w:rsid w:val="009B4360"/>
    <w:rsid w:val="009B43CE"/>
    <w:rsid w:val="009B491F"/>
    <w:rsid w:val="009B4A4A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901"/>
    <w:rsid w:val="009B5A84"/>
    <w:rsid w:val="009B5AE7"/>
    <w:rsid w:val="009B5D72"/>
    <w:rsid w:val="009B5DC9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9CB"/>
    <w:rsid w:val="009B6DB6"/>
    <w:rsid w:val="009B700E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44E"/>
    <w:rsid w:val="009C07AB"/>
    <w:rsid w:val="009C07C8"/>
    <w:rsid w:val="009C0843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3E02"/>
    <w:rsid w:val="009C451A"/>
    <w:rsid w:val="009C4945"/>
    <w:rsid w:val="009C49AB"/>
    <w:rsid w:val="009C4EE8"/>
    <w:rsid w:val="009C526E"/>
    <w:rsid w:val="009C54AD"/>
    <w:rsid w:val="009C5970"/>
    <w:rsid w:val="009C59AA"/>
    <w:rsid w:val="009C5AD3"/>
    <w:rsid w:val="009C5D1D"/>
    <w:rsid w:val="009C5E34"/>
    <w:rsid w:val="009C600B"/>
    <w:rsid w:val="009C607C"/>
    <w:rsid w:val="009C6099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6F97"/>
    <w:rsid w:val="009C7211"/>
    <w:rsid w:val="009C736B"/>
    <w:rsid w:val="009C7504"/>
    <w:rsid w:val="009C79DA"/>
    <w:rsid w:val="009C7A60"/>
    <w:rsid w:val="009D01B6"/>
    <w:rsid w:val="009D03EC"/>
    <w:rsid w:val="009D04F1"/>
    <w:rsid w:val="009D050E"/>
    <w:rsid w:val="009D06B0"/>
    <w:rsid w:val="009D06C2"/>
    <w:rsid w:val="009D06E0"/>
    <w:rsid w:val="009D07F9"/>
    <w:rsid w:val="009D0991"/>
    <w:rsid w:val="009D09B6"/>
    <w:rsid w:val="009D0E1B"/>
    <w:rsid w:val="009D0FB6"/>
    <w:rsid w:val="009D0FBA"/>
    <w:rsid w:val="009D10C5"/>
    <w:rsid w:val="009D1381"/>
    <w:rsid w:val="009D1674"/>
    <w:rsid w:val="009D16A3"/>
    <w:rsid w:val="009D170B"/>
    <w:rsid w:val="009D17C0"/>
    <w:rsid w:val="009D182E"/>
    <w:rsid w:val="009D18FC"/>
    <w:rsid w:val="009D1A81"/>
    <w:rsid w:val="009D1B4C"/>
    <w:rsid w:val="009D1B8B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241"/>
    <w:rsid w:val="009D2255"/>
    <w:rsid w:val="009D22E7"/>
    <w:rsid w:val="009D2335"/>
    <w:rsid w:val="009D25E5"/>
    <w:rsid w:val="009D2841"/>
    <w:rsid w:val="009D2864"/>
    <w:rsid w:val="009D2916"/>
    <w:rsid w:val="009D2920"/>
    <w:rsid w:val="009D298B"/>
    <w:rsid w:val="009D2A49"/>
    <w:rsid w:val="009D2AC5"/>
    <w:rsid w:val="009D2B53"/>
    <w:rsid w:val="009D2C68"/>
    <w:rsid w:val="009D2C80"/>
    <w:rsid w:val="009D2E49"/>
    <w:rsid w:val="009D2EA1"/>
    <w:rsid w:val="009D30F7"/>
    <w:rsid w:val="009D34CC"/>
    <w:rsid w:val="009D3602"/>
    <w:rsid w:val="009D39FC"/>
    <w:rsid w:val="009D3B01"/>
    <w:rsid w:val="009D3B30"/>
    <w:rsid w:val="009D3CEC"/>
    <w:rsid w:val="009D4135"/>
    <w:rsid w:val="009D41BD"/>
    <w:rsid w:val="009D4717"/>
    <w:rsid w:val="009D4732"/>
    <w:rsid w:val="009D47BB"/>
    <w:rsid w:val="009D4877"/>
    <w:rsid w:val="009D4C42"/>
    <w:rsid w:val="009D4E38"/>
    <w:rsid w:val="009D4F26"/>
    <w:rsid w:val="009D5195"/>
    <w:rsid w:val="009D51BE"/>
    <w:rsid w:val="009D520C"/>
    <w:rsid w:val="009D55F0"/>
    <w:rsid w:val="009D5891"/>
    <w:rsid w:val="009D5988"/>
    <w:rsid w:val="009D5A77"/>
    <w:rsid w:val="009D5E07"/>
    <w:rsid w:val="009D5E95"/>
    <w:rsid w:val="009D6071"/>
    <w:rsid w:val="009D60E5"/>
    <w:rsid w:val="009D63EA"/>
    <w:rsid w:val="009D64B4"/>
    <w:rsid w:val="009D663E"/>
    <w:rsid w:val="009D66AF"/>
    <w:rsid w:val="009D68C8"/>
    <w:rsid w:val="009D68D2"/>
    <w:rsid w:val="009D69F0"/>
    <w:rsid w:val="009D6A1F"/>
    <w:rsid w:val="009D6B17"/>
    <w:rsid w:val="009D6ED7"/>
    <w:rsid w:val="009D6FD4"/>
    <w:rsid w:val="009D7190"/>
    <w:rsid w:val="009D721C"/>
    <w:rsid w:val="009D72D0"/>
    <w:rsid w:val="009D733E"/>
    <w:rsid w:val="009D7490"/>
    <w:rsid w:val="009D77D6"/>
    <w:rsid w:val="009D7A5C"/>
    <w:rsid w:val="009D7ABA"/>
    <w:rsid w:val="009D7D74"/>
    <w:rsid w:val="009D7E3E"/>
    <w:rsid w:val="009D7E85"/>
    <w:rsid w:val="009D7EB6"/>
    <w:rsid w:val="009E013F"/>
    <w:rsid w:val="009E043E"/>
    <w:rsid w:val="009E0819"/>
    <w:rsid w:val="009E0981"/>
    <w:rsid w:val="009E0A33"/>
    <w:rsid w:val="009E0A74"/>
    <w:rsid w:val="009E0BB7"/>
    <w:rsid w:val="009E0BC0"/>
    <w:rsid w:val="009E0C92"/>
    <w:rsid w:val="009E0CB6"/>
    <w:rsid w:val="009E0E04"/>
    <w:rsid w:val="009E0F0E"/>
    <w:rsid w:val="009E11D6"/>
    <w:rsid w:val="009E1249"/>
    <w:rsid w:val="009E1611"/>
    <w:rsid w:val="009E17EB"/>
    <w:rsid w:val="009E19B5"/>
    <w:rsid w:val="009E1A48"/>
    <w:rsid w:val="009E1D4B"/>
    <w:rsid w:val="009E1D70"/>
    <w:rsid w:val="009E1F45"/>
    <w:rsid w:val="009E1FA4"/>
    <w:rsid w:val="009E22E3"/>
    <w:rsid w:val="009E25BF"/>
    <w:rsid w:val="009E2721"/>
    <w:rsid w:val="009E278D"/>
    <w:rsid w:val="009E28DE"/>
    <w:rsid w:val="009E2BCC"/>
    <w:rsid w:val="009E2CC1"/>
    <w:rsid w:val="009E2DEB"/>
    <w:rsid w:val="009E3087"/>
    <w:rsid w:val="009E3146"/>
    <w:rsid w:val="009E3225"/>
    <w:rsid w:val="009E3586"/>
    <w:rsid w:val="009E3658"/>
    <w:rsid w:val="009E3AD1"/>
    <w:rsid w:val="009E3B76"/>
    <w:rsid w:val="009E3CDD"/>
    <w:rsid w:val="009E3CFD"/>
    <w:rsid w:val="009E3D85"/>
    <w:rsid w:val="009E3D8E"/>
    <w:rsid w:val="009E3F14"/>
    <w:rsid w:val="009E3F58"/>
    <w:rsid w:val="009E3FEC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068"/>
    <w:rsid w:val="009E5328"/>
    <w:rsid w:val="009E5727"/>
    <w:rsid w:val="009E573D"/>
    <w:rsid w:val="009E5893"/>
    <w:rsid w:val="009E598A"/>
    <w:rsid w:val="009E5BD0"/>
    <w:rsid w:val="009E5CCE"/>
    <w:rsid w:val="009E5DA7"/>
    <w:rsid w:val="009E5E64"/>
    <w:rsid w:val="009E5F1D"/>
    <w:rsid w:val="009E60BF"/>
    <w:rsid w:val="009E6117"/>
    <w:rsid w:val="009E626E"/>
    <w:rsid w:val="009E640E"/>
    <w:rsid w:val="009E658C"/>
    <w:rsid w:val="009E6D31"/>
    <w:rsid w:val="009E70F5"/>
    <w:rsid w:val="009E719C"/>
    <w:rsid w:val="009E7306"/>
    <w:rsid w:val="009E753E"/>
    <w:rsid w:val="009E7762"/>
    <w:rsid w:val="009E7818"/>
    <w:rsid w:val="009E78D5"/>
    <w:rsid w:val="009E79EE"/>
    <w:rsid w:val="009E7A12"/>
    <w:rsid w:val="009E7E22"/>
    <w:rsid w:val="009E7E2E"/>
    <w:rsid w:val="009F0516"/>
    <w:rsid w:val="009F06E4"/>
    <w:rsid w:val="009F0986"/>
    <w:rsid w:val="009F0F6B"/>
    <w:rsid w:val="009F1066"/>
    <w:rsid w:val="009F11D9"/>
    <w:rsid w:val="009F12AB"/>
    <w:rsid w:val="009F12BE"/>
    <w:rsid w:val="009F1617"/>
    <w:rsid w:val="009F1719"/>
    <w:rsid w:val="009F17A4"/>
    <w:rsid w:val="009F17DD"/>
    <w:rsid w:val="009F184D"/>
    <w:rsid w:val="009F1971"/>
    <w:rsid w:val="009F1D27"/>
    <w:rsid w:val="009F1D7F"/>
    <w:rsid w:val="009F1DB5"/>
    <w:rsid w:val="009F1E29"/>
    <w:rsid w:val="009F20CD"/>
    <w:rsid w:val="009F20E5"/>
    <w:rsid w:val="009F2118"/>
    <w:rsid w:val="009F217D"/>
    <w:rsid w:val="009F22DD"/>
    <w:rsid w:val="009F2421"/>
    <w:rsid w:val="009F2503"/>
    <w:rsid w:val="009F267B"/>
    <w:rsid w:val="009F28AA"/>
    <w:rsid w:val="009F2A79"/>
    <w:rsid w:val="009F2AA9"/>
    <w:rsid w:val="009F2C92"/>
    <w:rsid w:val="009F2CB5"/>
    <w:rsid w:val="009F2CE1"/>
    <w:rsid w:val="009F2CED"/>
    <w:rsid w:val="009F2EE1"/>
    <w:rsid w:val="009F2F27"/>
    <w:rsid w:val="009F3380"/>
    <w:rsid w:val="009F3426"/>
    <w:rsid w:val="009F37AC"/>
    <w:rsid w:val="009F3829"/>
    <w:rsid w:val="009F39A8"/>
    <w:rsid w:val="009F3A05"/>
    <w:rsid w:val="009F3A06"/>
    <w:rsid w:val="009F3A69"/>
    <w:rsid w:val="009F3ABF"/>
    <w:rsid w:val="009F3D95"/>
    <w:rsid w:val="009F3F5E"/>
    <w:rsid w:val="009F4121"/>
    <w:rsid w:val="009F4265"/>
    <w:rsid w:val="009F43D7"/>
    <w:rsid w:val="009F4446"/>
    <w:rsid w:val="009F47A8"/>
    <w:rsid w:val="009F47B4"/>
    <w:rsid w:val="009F4969"/>
    <w:rsid w:val="009F4B99"/>
    <w:rsid w:val="009F4DE3"/>
    <w:rsid w:val="009F503C"/>
    <w:rsid w:val="009F50CE"/>
    <w:rsid w:val="009F5135"/>
    <w:rsid w:val="009F5145"/>
    <w:rsid w:val="009F51D5"/>
    <w:rsid w:val="009F51E8"/>
    <w:rsid w:val="009F53B5"/>
    <w:rsid w:val="009F54AF"/>
    <w:rsid w:val="009F56FE"/>
    <w:rsid w:val="009F62E5"/>
    <w:rsid w:val="009F63A3"/>
    <w:rsid w:val="009F6763"/>
    <w:rsid w:val="009F6835"/>
    <w:rsid w:val="009F6866"/>
    <w:rsid w:val="009F69D3"/>
    <w:rsid w:val="009F6A28"/>
    <w:rsid w:val="009F6ABC"/>
    <w:rsid w:val="009F6AC3"/>
    <w:rsid w:val="009F7028"/>
    <w:rsid w:val="009F7073"/>
    <w:rsid w:val="009F71D7"/>
    <w:rsid w:val="009F721D"/>
    <w:rsid w:val="009F72AF"/>
    <w:rsid w:val="009F76E0"/>
    <w:rsid w:val="009F7801"/>
    <w:rsid w:val="009F7814"/>
    <w:rsid w:val="009F79AC"/>
    <w:rsid w:val="009F79DB"/>
    <w:rsid w:val="009F7B63"/>
    <w:rsid w:val="009F7DCB"/>
    <w:rsid w:val="00A000A0"/>
    <w:rsid w:val="00A00145"/>
    <w:rsid w:val="00A002DB"/>
    <w:rsid w:val="00A003EA"/>
    <w:rsid w:val="00A00827"/>
    <w:rsid w:val="00A00971"/>
    <w:rsid w:val="00A00B77"/>
    <w:rsid w:val="00A00C61"/>
    <w:rsid w:val="00A00E6C"/>
    <w:rsid w:val="00A00F21"/>
    <w:rsid w:val="00A00FB2"/>
    <w:rsid w:val="00A01157"/>
    <w:rsid w:val="00A011C1"/>
    <w:rsid w:val="00A0126B"/>
    <w:rsid w:val="00A01394"/>
    <w:rsid w:val="00A015E0"/>
    <w:rsid w:val="00A01609"/>
    <w:rsid w:val="00A0162E"/>
    <w:rsid w:val="00A018D9"/>
    <w:rsid w:val="00A01A62"/>
    <w:rsid w:val="00A01A84"/>
    <w:rsid w:val="00A01D97"/>
    <w:rsid w:val="00A01EB9"/>
    <w:rsid w:val="00A020E5"/>
    <w:rsid w:val="00A0219F"/>
    <w:rsid w:val="00A02213"/>
    <w:rsid w:val="00A02254"/>
    <w:rsid w:val="00A02398"/>
    <w:rsid w:val="00A02399"/>
    <w:rsid w:val="00A023C1"/>
    <w:rsid w:val="00A0268F"/>
    <w:rsid w:val="00A02BFE"/>
    <w:rsid w:val="00A02CF7"/>
    <w:rsid w:val="00A03007"/>
    <w:rsid w:val="00A031E2"/>
    <w:rsid w:val="00A03290"/>
    <w:rsid w:val="00A035BE"/>
    <w:rsid w:val="00A03CE0"/>
    <w:rsid w:val="00A03E1D"/>
    <w:rsid w:val="00A04674"/>
    <w:rsid w:val="00A04680"/>
    <w:rsid w:val="00A046BD"/>
    <w:rsid w:val="00A04954"/>
    <w:rsid w:val="00A04BAD"/>
    <w:rsid w:val="00A04E3D"/>
    <w:rsid w:val="00A04F38"/>
    <w:rsid w:val="00A05543"/>
    <w:rsid w:val="00A05844"/>
    <w:rsid w:val="00A05905"/>
    <w:rsid w:val="00A059B7"/>
    <w:rsid w:val="00A05A08"/>
    <w:rsid w:val="00A05B19"/>
    <w:rsid w:val="00A0601B"/>
    <w:rsid w:val="00A061B0"/>
    <w:rsid w:val="00A064CD"/>
    <w:rsid w:val="00A06B1D"/>
    <w:rsid w:val="00A06B69"/>
    <w:rsid w:val="00A06BE3"/>
    <w:rsid w:val="00A06E1C"/>
    <w:rsid w:val="00A06F53"/>
    <w:rsid w:val="00A0707C"/>
    <w:rsid w:val="00A07099"/>
    <w:rsid w:val="00A0714D"/>
    <w:rsid w:val="00A0753A"/>
    <w:rsid w:val="00A07555"/>
    <w:rsid w:val="00A076AC"/>
    <w:rsid w:val="00A07804"/>
    <w:rsid w:val="00A07865"/>
    <w:rsid w:val="00A07987"/>
    <w:rsid w:val="00A07A1D"/>
    <w:rsid w:val="00A07AC3"/>
    <w:rsid w:val="00A07AE2"/>
    <w:rsid w:val="00A07B12"/>
    <w:rsid w:val="00A07BAD"/>
    <w:rsid w:val="00A07CAB"/>
    <w:rsid w:val="00A07E1E"/>
    <w:rsid w:val="00A10101"/>
    <w:rsid w:val="00A1025F"/>
    <w:rsid w:val="00A1031D"/>
    <w:rsid w:val="00A10388"/>
    <w:rsid w:val="00A10575"/>
    <w:rsid w:val="00A10648"/>
    <w:rsid w:val="00A107A2"/>
    <w:rsid w:val="00A108A2"/>
    <w:rsid w:val="00A10974"/>
    <w:rsid w:val="00A109DD"/>
    <w:rsid w:val="00A10B3F"/>
    <w:rsid w:val="00A10C6C"/>
    <w:rsid w:val="00A10CA4"/>
    <w:rsid w:val="00A10E43"/>
    <w:rsid w:val="00A11047"/>
    <w:rsid w:val="00A1137E"/>
    <w:rsid w:val="00A1139E"/>
    <w:rsid w:val="00A113D5"/>
    <w:rsid w:val="00A11430"/>
    <w:rsid w:val="00A115E6"/>
    <w:rsid w:val="00A11626"/>
    <w:rsid w:val="00A11627"/>
    <w:rsid w:val="00A119E2"/>
    <w:rsid w:val="00A11A6D"/>
    <w:rsid w:val="00A11D22"/>
    <w:rsid w:val="00A11E52"/>
    <w:rsid w:val="00A11F11"/>
    <w:rsid w:val="00A1202A"/>
    <w:rsid w:val="00A12056"/>
    <w:rsid w:val="00A12089"/>
    <w:rsid w:val="00A120BA"/>
    <w:rsid w:val="00A121B9"/>
    <w:rsid w:val="00A123FC"/>
    <w:rsid w:val="00A12453"/>
    <w:rsid w:val="00A12455"/>
    <w:rsid w:val="00A1249D"/>
    <w:rsid w:val="00A127D9"/>
    <w:rsid w:val="00A128C3"/>
    <w:rsid w:val="00A129CC"/>
    <w:rsid w:val="00A12B28"/>
    <w:rsid w:val="00A12B59"/>
    <w:rsid w:val="00A12B5B"/>
    <w:rsid w:val="00A12CD7"/>
    <w:rsid w:val="00A134E5"/>
    <w:rsid w:val="00A13D5D"/>
    <w:rsid w:val="00A13E35"/>
    <w:rsid w:val="00A13F52"/>
    <w:rsid w:val="00A140E3"/>
    <w:rsid w:val="00A1443E"/>
    <w:rsid w:val="00A14696"/>
    <w:rsid w:val="00A14709"/>
    <w:rsid w:val="00A14949"/>
    <w:rsid w:val="00A149CD"/>
    <w:rsid w:val="00A14D84"/>
    <w:rsid w:val="00A14E1C"/>
    <w:rsid w:val="00A152FB"/>
    <w:rsid w:val="00A1544E"/>
    <w:rsid w:val="00A15691"/>
    <w:rsid w:val="00A1580F"/>
    <w:rsid w:val="00A15837"/>
    <w:rsid w:val="00A15A80"/>
    <w:rsid w:val="00A15B27"/>
    <w:rsid w:val="00A15C07"/>
    <w:rsid w:val="00A15C44"/>
    <w:rsid w:val="00A15CAB"/>
    <w:rsid w:val="00A15CF9"/>
    <w:rsid w:val="00A15D78"/>
    <w:rsid w:val="00A15EE7"/>
    <w:rsid w:val="00A15EEC"/>
    <w:rsid w:val="00A15FE8"/>
    <w:rsid w:val="00A16172"/>
    <w:rsid w:val="00A16450"/>
    <w:rsid w:val="00A16610"/>
    <w:rsid w:val="00A16777"/>
    <w:rsid w:val="00A168CF"/>
    <w:rsid w:val="00A16AE4"/>
    <w:rsid w:val="00A16B5B"/>
    <w:rsid w:val="00A16D2D"/>
    <w:rsid w:val="00A16D7E"/>
    <w:rsid w:val="00A16EB2"/>
    <w:rsid w:val="00A1702C"/>
    <w:rsid w:val="00A174C0"/>
    <w:rsid w:val="00A17645"/>
    <w:rsid w:val="00A17678"/>
    <w:rsid w:val="00A1769C"/>
    <w:rsid w:val="00A17ED2"/>
    <w:rsid w:val="00A17F53"/>
    <w:rsid w:val="00A2006D"/>
    <w:rsid w:val="00A200F9"/>
    <w:rsid w:val="00A203B3"/>
    <w:rsid w:val="00A20844"/>
    <w:rsid w:val="00A20917"/>
    <w:rsid w:val="00A209F2"/>
    <w:rsid w:val="00A20A0A"/>
    <w:rsid w:val="00A20CA4"/>
    <w:rsid w:val="00A20F7C"/>
    <w:rsid w:val="00A21013"/>
    <w:rsid w:val="00A21078"/>
    <w:rsid w:val="00A211B8"/>
    <w:rsid w:val="00A216AE"/>
    <w:rsid w:val="00A21B2C"/>
    <w:rsid w:val="00A21CF7"/>
    <w:rsid w:val="00A21D4E"/>
    <w:rsid w:val="00A21EFF"/>
    <w:rsid w:val="00A21F24"/>
    <w:rsid w:val="00A220A5"/>
    <w:rsid w:val="00A220C9"/>
    <w:rsid w:val="00A2215F"/>
    <w:rsid w:val="00A22430"/>
    <w:rsid w:val="00A2268E"/>
    <w:rsid w:val="00A226EB"/>
    <w:rsid w:val="00A22ADC"/>
    <w:rsid w:val="00A22AF1"/>
    <w:rsid w:val="00A22C2B"/>
    <w:rsid w:val="00A22CE9"/>
    <w:rsid w:val="00A22EE9"/>
    <w:rsid w:val="00A23183"/>
    <w:rsid w:val="00A23218"/>
    <w:rsid w:val="00A233D4"/>
    <w:rsid w:val="00A234F3"/>
    <w:rsid w:val="00A235F6"/>
    <w:rsid w:val="00A2388B"/>
    <w:rsid w:val="00A239B1"/>
    <w:rsid w:val="00A23C12"/>
    <w:rsid w:val="00A23D21"/>
    <w:rsid w:val="00A23EFD"/>
    <w:rsid w:val="00A23FAE"/>
    <w:rsid w:val="00A241D0"/>
    <w:rsid w:val="00A24276"/>
    <w:rsid w:val="00A243AD"/>
    <w:rsid w:val="00A24708"/>
    <w:rsid w:val="00A247A4"/>
    <w:rsid w:val="00A2483A"/>
    <w:rsid w:val="00A24897"/>
    <w:rsid w:val="00A249AC"/>
    <w:rsid w:val="00A24C4E"/>
    <w:rsid w:val="00A24E99"/>
    <w:rsid w:val="00A250B6"/>
    <w:rsid w:val="00A253B9"/>
    <w:rsid w:val="00A25418"/>
    <w:rsid w:val="00A2550F"/>
    <w:rsid w:val="00A256BB"/>
    <w:rsid w:val="00A2584E"/>
    <w:rsid w:val="00A25876"/>
    <w:rsid w:val="00A25911"/>
    <w:rsid w:val="00A25BD2"/>
    <w:rsid w:val="00A25C8A"/>
    <w:rsid w:val="00A265CC"/>
    <w:rsid w:val="00A265FB"/>
    <w:rsid w:val="00A2669D"/>
    <w:rsid w:val="00A267ED"/>
    <w:rsid w:val="00A27240"/>
    <w:rsid w:val="00A2729F"/>
    <w:rsid w:val="00A275F4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A34"/>
    <w:rsid w:val="00A30C4C"/>
    <w:rsid w:val="00A30CAB"/>
    <w:rsid w:val="00A3108F"/>
    <w:rsid w:val="00A3113B"/>
    <w:rsid w:val="00A3176A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584"/>
    <w:rsid w:val="00A326B0"/>
    <w:rsid w:val="00A327C3"/>
    <w:rsid w:val="00A32842"/>
    <w:rsid w:val="00A329EC"/>
    <w:rsid w:val="00A32AFD"/>
    <w:rsid w:val="00A32BF1"/>
    <w:rsid w:val="00A32C3C"/>
    <w:rsid w:val="00A32D3B"/>
    <w:rsid w:val="00A32EA7"/>
    <w:rsid w:val="00A330B5"/>
    <w:rsid w:val="00A33194"/>
    <w:rsid w:val="00A33232"/>
    <w:rsid w:val="00A33301"/>
    <w:rsid w:val="00A334B3"/>
    <w:rsid w:val="00A335FE"/>
    <w:rsid w:val="00A3375C"/>
    <w:rsid w:val="00A3379B"/>
    <w:rsid w:val="00A337DA"/>
    <w:rsid w:val="00A337F2"/>
    <w:rsid w:val="00A339E7"/>
    <w:rsid w:val="00A33CB2"/>
    <w:rsid w:val="00A33E19"/>
    <w:rsid w:val="00A33E2C"/>
    <w:rsid w:val="00A33EC5"/>
    <w:rsid w:val="00A33EE6"/>
    <w:rsid w:val="00A33F99"/>
    <w:rsid w:val="00A33FA1"/>
    <w:rsid w:val="00A33FEF"/>
    <w:rsid w:val="00A340B3"/>
    <w:rsid w:val="00A34498"/>
    <w:rsid w:val="00A34581"/>
    <w:rsid w:val="00A34951"/>
    <w:rsid w:val="00A34B7A"/>
    <w:rsid w:val="00A34CE9"/>
    <w:rsid w:val="00A34D66"/>
    <w:rsid w:val="00A34E19"/>
    <w:rsid w:val="00A34E7F"/>
    <w:rsid w:val="00A350AA"/>
    <w:rsid w:val="00A3514A"/>
    <w:rsid w:val="00A353E0"/>
    <w:rsid w:val="00A35494"/>
    <w:rsid w:val="00A35599"/>
    <w:rsid w:val="00A35871"/>
    <w:rsid w:val="00A358CB"/>
    <w:rsid w:val="00A35E16"/>
    <w:rsid w:val="00A35FFD"/>
    <w:rsid w:val="00A36055"/>
    <w:rsid w:val="00A3608C"/>
    <w:rsid w:val="00A362C5"/>
    <w:rsid w:val="00A36381"/>
    <w:rsid w:val="00A36386"/>
    <w:rsid w:val="00A36391"/>
    <w:rsid w:val="00A36489"/>
    <w:rsid w:val="00A36628"/>
    <w:rsid w:val="00A36661"/>
    <w:rsid w:val="00A3683B"/>
    <w:rsid w:val="00A368E3"/>
    <w:rsid w:val="00A368F7"/>
    <w:rsid w:val="00A36DD0"/>
    <w:rsid w:val="00A36FBD"/>
    <w:rsid w:val="00A371A4"/>
    <w:rsid w:val="00A3724B"/>
    <w:rsid w:val="00A3742D"/>
    <w:rsid w:val="00A37543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1E7"/>
    <w:rsid w:val="00A401F4"/>
    <w:rsid w:val="00A404C4"/>
    <w:rsid w:val="00A407A5"/>
    <w:rsid w:val="00A40893"/>
    <w:rsid w:val="00A408D6"/>
    <w:rsid w:val="00A40A4A"/>
    <w:rsid w:val="00A40AA0"/>
    <w:rsid w:val="00A40D5D"/>
    <w:rsid w:val="00A40E0C"/>
    <w:rsid w:val="00A40F4B"/>
    <w:rsid w:val="00A41074"/>
    <w:rsid w:val="00A41164"/>
    <w:rsid w:val="00A411BF"/>
    <w:rsid w:val="00A417A4"/>
    <w:rsid w:val="00A41E61"/>
    <w:rsid w:val="00A42299"/>
    <w:rsid w:val="00A4230F"/>
    <w:rsid w:val="00A4250C"/>
    <w:rsid w:val="00A42E17"/>
    <w:rsid w:val="00A43099"/>
    <w:rsid w:val="00A43434"/>
    <w:rsid w:val="00A43ADA"/>
    <w:rsid w:val="00A43D44"/>
    <w:rsid w:val="00A43D50"/>
    <w:rsid w:val="00A43D93"/>
    <w:rsid w:val="00A43EEC"/>
    <w:rsid w:val="00A43F2C"/>
    <w:rsid w:val="00A43F7E"/>
    <w:rsid w:val="00A44348"/>
    <w:rsid w:val="00A443DB"/>
    <w:rsid w:val="00A4451C"/>
    <w:rsid w:val="00A44536"/>
    <w:rsid w:val="00A445EB"/>
    <w:rsid w:val="00A446FC"/>
    <w:rsid w:val="00A44975"/>
    <w:rsid w:val="00A44AA2"/>
    <w:rsid w:val="00A44B5C"/>
    <w:rsid w:val="00A44CDC"/>
    <w:rsid w:val="00A44E76"/>
    <w:rsid w:val="00A44ECA"/>
    <w:rsid w:val="00A44EE2"/>
    <w:rsid w:val="00A44EEE"/>
    <w:rsid w:val="00A44F0C"/>
    <w:rsid w:val="00A450FE"/>
    <w:rsid w:val="00A45207"/>
    <w:rsid w:val="00A45425"/>
    <w:rsid w:val="00A454BC"/>
    <w:rsid w:val="00A45582"/>
    <w:rsid w:val="00A455AF"/>
    <w:rsid w:val="00A4581F"/>
    <w:rsid w:val="00A4585F"/>
    <w:rsid w:val="00A45A5C"/>
    <w:rsid w:val="00A45AC5"/>
    <w:rsid w:val="00A45F8C"/>
    <w:rsid w:val="00A45FD0"/>
    <w:rsid w:val="00A46028"/>
    <w:rsid w:val="00A461F7"/>
    <w:rsid w:val="00A46235"/>
    <w:rsid w:val="00A46382"/>
    <w:rsid w:val="00A463C1"/>
    <w:rsid w:val="00A46405"/>
    <w:rsid w:val="00A4649A"/>
    <w:rsid w:val="00A46567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47A3F"/>
    <w:rsid w:val="00A47A47"/>
    <w:rsid w:val="00A47A53"/>
    <w:rsid w:val="00A50766"/>
    <w:rsid w:val="00A50A42"/>
    <w:rsid w:val="00A50B57"/>
    <w:rsid w:val="00A50CD5"/>
    <w:rsid w:val="00A50DF7"/>
    <w:rsid w:val="00A5179A"/>
    <w:rsid w:val="00A517A2"/>
    <w:rsid w:val="00A517F2"/>
    <w:rsid w:val="00A518A0"/>
    <w:rsid w:val="00A51988"/>
    <w:rsid w:val="00A51ACF"/>
    <w:rsid w:val="00A51B78"/>
    <w:rsid w:val="00A520E3"/>
    <w:rsid w:val="00A5214F"/>
    <w:rsid w:val="00A52184"/>
    <w:rsid w:val="00A5240E"/>
    <w:rsid w:val="00A5245C"/>
    <w:rsid w:val="00A528C8"/>
    <w:rsid w:val="00A528E7"/>
    <w:rsid w:val="00A5295C"/>
    <w:rsid w:val="00A52AB3"/>
    <w:rsid w:val="00A52B64"/>
    <w:rsid w:val="00A52C48"/>
    <w:rsid w:val="00A52E0D"/>
    <w:rsid w:val="00A52E9C"/>
    <w:rsid w:val="00A52F36"/>
    <w:rsid w:val="00A530B4"/>
    <w:rsid w:val="00A53306"/>
    <w:rsid w:val="00A53548"/>
    <w:rsid w:val="00A53757"/>
    <w:rsid w:val="00A53825"/>
    <w:rsid w:val="00A53827"/>
    <w:rsid w:val="00A538D8"/>
    <w:rsid w:val="00A53C65"/>
    <w:rsid w:val="00A53D69"/>
    <w:rsid w:val="00A540B5"/>
    <w:rsid w:val="00A540BC"/>
    <w:rsid w:val="00A5411E"/>
    <w:rsid w:val="00A5418D"/>
    <w:rsid w:val="00A5425D"/>
    <w:rsid w:val="00A542A9"/>
    <w:rsid w:val="00A54405"/>
    <w:rsid w:val="00A54557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B4"/>
    <w:rsid w:val="00A54FDE"/>
    <w:rsid w:val="00A5536E"/>
    <w:rsid w:val="00A553BB"/>
    <w:rsid w:val="00A556E5"/>
    <w:rsid w:val="00A55757"/>
    <w:rsid w:val="00A557C1"/>
    <w:rsid w:val="00A5588D"/>
    <w:rsid w:val="00A55A90"/>
    <w:rsid w:val="00A55BA5"/>
    <w:rsid w:val="00A56306"/>
    <w:rsid w:val="00A564BC"/>
    <w:rsid w:val="00A567BF"/>
    <w:rsid w:val="00A56875"/>
    <w:rsid w:val="00A56EC1"/>
    <w:rsid w:val="00A57118"/>
    <w:rsid w:val="00A57189"/>
    <w:rsid w:val="00A57538"/>
    <w:rsid w:val="00A57579"/>
    <w:rsid w:val="00A575B9"/>
    <w:rsid w:val="00A575EC"/>
    <w:rsid w:val="00A576AE"/>
    <w:rsid w:val="00A5784D"/>
    <w:rsid w:val="00A57873"/>
    <w:rsid w:val="00A579EE"/>
    <w:rsid w:val="00A60138"/>
    <w:rsid w:val="00A60254"/>
    <w:rsid w:val="00A602B8"/>
    <w:rsid w:val="00A603FD"/>
    <w:rsid w:val="00A6058B"/>
    <w:rsid w:val="00A6059E"/>
    <w:rsid w:val="00A605E7"/>
    <w:rsid w:val="00A60898"/>
    <w:rsid w:val="00A60900"/>
    <w:rsid w:val="00A60905"/>
    <w:rsid w:val="00A6095F"/>
    <w:rsid w:val="00A60C56"/>
    <w:rsid w:val="00A60DE7"/>
    <w:rsid w:val="00A6108E"/>
    <w:rsid w:val="00A611B2"/>
    <w:rsid w:val="00A61497"/>
    <w:rsid w:val="00A6152D"/>
    <w:rsid w:val="00A615CC"/>
    <w:rsid w:val="00A616C6"/>
    <w:rsid w:val="00A61A25"/>
    <w:rsid w:val="00A61BD9"/>
    <w:rsid w:val="00A61DEF"/>
    <w:rsid w:val="00A61EBC"/>
    <w:rsid w:val="00A62017"/>
    <w:rsid w:val="00A621F2"/>
    <w:rsid w:val="00A62279"/>
    <w:rsid w:val="00A622C2"/>
    <w:rsid w:val="00A622FF"/>
    <w:rsid w:val="00A626C9"/>
    <w:rsid w:val="00A629AB"/>
    <w:rsid w:val="00A62A2E"/>
    <w:rsid w:val="00A62A95"/>
    <w:rsid w:val="00A62BE6"/>
    <w:rsid w:val="00A62D88"/>
    <w:rsid w:val="00A62DAF"/>
    <w:rsid w:val="00A62EBE"/>
    <w:rsid w:val="00A62F6B"/>
    <w:rsid w:val="00A63007"/>
    <w:rsid w:val="00A6331A"/>
    <w:rsid w:val="00A63436"/>
    <w:rsid w:val="00A638B9"/>
    <w:rsid w:val="00A63901"/>
    <w:rsid w:val="00A63E4E"/>
    <w:rsid w:val="00A6404A"/>
    <w:rsid w:val="00A6421A"/>
    <w:rsid w:val="00A644D7"/>
    <w:rsid w:val="00A6458E"/>
    <w:rsid w:val="00A64670"/>
    <w:rsid w:val="00A646DB"/>
    <w:rsid w:val="00A647A3"/>
    <w:rsid w:val="00A64C4F"/>
    <w:rsid w:val="00A64D20"/>
    <w:rsid w:val="00A64DA1"/>
    <w:rsid w:val="00A64FC0"/>
    <w:rsid w:val="00A6508A"/>
    <w:rsid w:val="00A650DA"/>
    <w:rsid w:val="00A6529B"/>
    <w:rsid w:val="00A6530B"/>
    <w:rsid w:val="00A65514"/>
    <w:rsid w:val="00A655A1"/>
    <w:rsid w:val="00A6567A"/>
    <w:rsid w:val="00A6593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6F35"/>
    <w:rsid w:val="00A6734F"/>
    <w:rsid w:val="00A676D2"/>
    <w:rsid w:val="00A67833"/>
    <w:rsid w:val="00A67940"/>
    <w:rsid w:val="00A679D0"/>
    <w:rsid w:val="00A67A0F"/>
    <w:rsid w:val="00A67D89"/>
    <w:rsid w:val="00A67DB0"/>
    <w:rsid w:val="00A67E3F"/>
    <w:rsid w:val="00A67E79"/>
    <w:rsid w:val="00A67F40"/>
    <w:rsid w:val="00A67FD0"/>
    <w:rsid w:val="00A700FB"/>
    <w:rsid w:val="00A7013A"/>
    <w:rsid w:val="00A70295"/>
    <w:rsid w:val="00A7036D"/>
    <w:rsid w:val="00A705CB"/>
    <w:rsid w:val="00A705CC"/>
    <w:rsid w:val="00A705ED"/>
    <w:rsid w:val="00A706FF"/>
    <w:rsid w:val="00A70A73"/>
    <w:rsid w:val="00A70CFA"/>
    <w:rsid w:val="00A70D32"/>
    <w:rsid w:val="00A70F45"/>
    <w:rsid w:val="00A71039"/>
    <w:rsid w:val="00A7131B"/>
    <w:rsid w:val="00A7136F"/>
    <w:rsid w:val="00A7160C"/>
    <w:rsid w:val="00A71AC3"/>
    <w:rsid w:val="00A71B5D"/>
    <w:rsid w:val="00A71C24"/>
    <w:rsid w:val="00A71CA1"/>
    <w:rsid w:val="00A71E89"/>
    <w:rsid w:val="00A720FF"/>
    <w:rsid w:val="00A722F3"/>
    <w:rsid w:val="00A72441"/>
    <w:rsid w:val="00A724F6"/>
    <w:rsid w:val="00A7251C"/>
    <w:rsid w:val="00A72590"/>
    <w:rsid w:val="00A7269F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393"/>
    <w:rsid w:val="00A736A3"/>
    <w:rsid w:val="00A736CD"/>
    <w:rsid w:val="00A737FA"/>
    <w:rsid w:val="00A73A88"/>
    <w:rsid w:val="00A73DA4"/>
    <w:rsid w:val="00A73FF6"/>
    <w:rsid w:val="00A74021"/>
    <w:rsid w:val="00A7406F"/>
    <w:rsid w:val="00A74355"/>
    <w:rsid w:val="00A7445B"/>
    <w:rsid w:val="00A74461"/>
    <w:rsid w:val="00A74746"/>
    <w:rsid w:val="00A74901"/>
    <w:rsid w:val="00A7494F"/>
    <w:rsid w:val="00A74FF5"/>
    <w:rsid w:val="00A75047"/>
    <w:rsid w:val="00A7511A"/>
    <w:rsid w:val="00A75268"/>
    <w:rsid w:val="00A75335"/>
    <w:rsid w:val="00A754C2"/>
    <w:rsid w:val="00A755C4"/>
    <w:rsid w:val="00A755EE"/>
    <w:rsid w:val="00A756CC"/>
    <w:rsid w:val="00A7579D"/>
    <w:rsid w:val="00A757D6"/>
    <w:rsid w:val="00A75847"/>
    <w:rsid w:val="00A7597A"/>
    <w:rsid w:val="00A75B6B"/>
    <w:rsid w:val="00A75C8E"/>
    <w:rsid w:val="00A75CB4"/>
    <w:rsid w:val="00A75E43"/>
    <w:rsid w:val="00A764D0"/>
    <w:rsid w:val="00A76663"/>
    <w:rsid w:val="00A766CE"/>
    <w:rsid w:val="00A76716"/>
    <w:rsid w:val="00A7676C"/>
    <w:rsid w:val="00A769B2"/>
    <w:rsid w:val="00A76D48"/>
    <w:rsid w:val="00A76F39"/>
    <w:rsid w:val="00A77557"/>
    <w:rsid w:val="00A776C9"/>
    <w:rsid w:val="00A77B4C"/>
    <w:rsid w:val="00A77B4E"/>
    <w:rsid w:val="00A77B4F"/>
    <w:rsid w:val="00A77C15"/>
    <w:rsid w:val="00A77E88"/>
    <w:rsid w:val="00A80141"/>
    <w:rsid w:val="00A801E0"/>
    <w:rsid w:val="00A8042E"/>
    <w:rsid w:val="00A8044A"/>
    <w:rsid w:val="00A8071B"/>
    <w:rsid w:val="00A807A2"/>
    <w:rsid w:val="00A8086B"/>
    <w:rsid w:val="00A80A1E"/>
    <w:rsid w:val="00A80A29"/>
    <w:rsid w:val="00A80D12"/>
    <w:rsid w:val="00A80D71"/>
    <w:rsid w:val="00A80EA1"/>
    <w:rsid w:val="00A81222"/>
    <w:rsid w:val="00A8129C"/>
    <w:rsid w:val="00A813D4"/>
    <w:rsid w:val="00A813DD"/>
    <w:rsid w:val="00A81559"/>
    <w:rsid w:val="00A81883"/>
    <w:rsid w:val="00A81995"/>
    <w:rsid w:val="00A819DD"/>
    <w:rsid w:val="00A81A76"/>
    <w:rsid w:val="00A81C89"/>
    <w:rsid w:val="00A8224B"/>
    <w:rsid w:val="00A823A6"/>
    <w:rsid w:val="00A82414"/>
    <w:rsid w:val="00A82775"/>
    <w:rsid w:val="00A82A5A"/>
    <w:rsid w:val="00A82A8E"/>
    <w:rsid w:val="00A82B81"/>
    <w:rsid w:val="00A82EC3"/>
    <w:rsid w:val="00A82F46"/>
    <w:rsid w:val="00A8300B"/>
    <w:rsid w:val="00A8325E"/>
    <w:rsid w:val="00A836C8"/>
    <w:rsid w:val="00A83726"/>
    <w:rsid w:val="00A8374B"/>
    <w:rsid w:val="00A838A0"/>
    <w:rsid w:val="00A83A6D"/>
    <w:rsid w:val="00A83BC8"/>
    <w:rsid w:val="00A83C34"/>
    <w:rsid w:val="00A83E25"/>
    <w:rsid w:val="00A83E6D"/>
    <w:rsid w:val="00A83FCF"/>
    <w:rsid w:val="00A8427B"/>
    <w:rsid w:val="00A8429A"/>
    <w:rsid w:val="00A842A8"/>
    <w:rsid w:val="00A8472B"/>
    <w:rsid w:val="00A8474E"/>
    <w:rsid w:val="00A8494E"/>
    <w:rsid w:val="00A84AD4"/>
    <w:rsid w:val="00A84B2C"/>
    <w:rsid w:val="00A8551D"/>
    <w:rsid w:val="00A858DB"/>
    <w:rsid w:val="00A85993"/>
    <w:rsid w:val="00A85D30"/>
    <w:rsid w:val="00A86270"/>
    <w:rsid w:val="00A862AB"/>
    <w:rsid w:val="00A86429"/>
    <w:rsid w:val="00A86619"/>
    <w:rsid w:val="00A86725"/>
    <w:rsid w:val="00A8674C"/>
    <w:rsid w:val="00A86830"/>
    <w:rsid w:val="00A86A05"/>
    <w:rsid w:val="00A86A85"/>
    <w:rsid w:val="00A86B46"/>
    <w:rsid w:val="00A86C1B"/>
    <w:rsid w:val="00A86D37"/>
    <w:rsid w:val="00A86E27"/>
    <w:rsid w:val="00A86FA0"/>
    <w:rsid w:val="00A8702D"/>
    <w:rsid w:val="00A870FA"/>
    <w:rsid w:val="00A873A0"/>
    <w:rsid w:val="00A8747F"/>
    <w:rsid w:val="00A8785B"/>
    <w:rsid w:val="00A87C12"/>
    <w:rsid w:val="00A87E3C"/>
    <w:rsid w:val="00A87E53"/>
    <w:rsid w:val="00A87F98"/>
    <w:rsid w:val="00A90327"/>
    <w:rsid w:val="00A9042C"/>
    <w:rsid w:val="00A90493"/>
    <w:rsid w:val="00A904E0"/>
    <w:rsid w:val="00A90552"/>
    <w:rsid w:val="00A9064E"/>
    <w:rsid w:val="00A90693"/>
    <w:rsid w:val="00A907B0"/>
    <w:rsid w:val="00A90813"/>
    <w:rsid w:val="00A9093E"/>
    <w:rsid w:val="00A90984"/>
    <w:rsid w:val="00A90998"/>
    <w:rsid w:val="00A90B6E"/>
    <w:rsid w:val="00A90FA3"/>
    <w:rsid w:val="00A90FC8"/>
    <w:rsid w:val="00A913A4"/>
    <w:rsid w:val="00A91645"/>
    <w:rsid w:val="00A9164B"/>
    <w:rsid w:val="00A916DC"/>
    <w:rsid w:val="00A917B8"/>
    <w:rsid w:val="00A918C4"/>
    <w:rsid w:val="00A9199A"/>
    <w:rsid w:val="00A91A09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A4"/>
    <w:rsid w:val="00A924D3"/>
    <w:rsid w:val="00A92715"/>
    <w:rsid w:val="00A92769"/>
    <w:rsid w:val="00A92CFF"/>
    <w:rsid w:val="00A92D47"/>
    <w:rsid w:val="00A92E4F"/>
    <w:rsid w:val="00A92E89"/>
    <w:rsid w:val="00A92EA7"/>
    <w:rsid w:val="00A92F49"/>
    <w:rsid w:val="00A931ED"/>
    <w:rsid w:val="00A9329F"/>
    <w:rsid w:val="00A93478"/>
    <w:rsid w:val="00A9347C"/>
    <w:rsid w:val="00A9348F"/>
    <w:rsid w:val="00A93504"/>
    <w:rsid w:val="00A935F0"/>
    <w:rsid w:val="00A9380F"/>
    <w:rsid w:val="00A93858"/>
    <w:rsid w:val="00A93B63"/>
    <w:rsid w:val="00A93E97"/>
    <w:rsid w:val="00A94122"/>
    <w:rsid w:val="00A94329"/>
    <w:rsid w:val="00A94450"/>
    <w:rsid w:val="00A945CD"/>
    <w:rsid w:val="00A947AE"/>
    <w:rsid w:val="00A948B4"/>
    <w:rsid w:val="00A94A89"/>
    <w:rsid w:val="00A94B49"/>
    <w:rsid w:val="00A94B5B"/>
    <w:rsid w:val="00A94F3D"/>
    <w:rsid w:val="00A950B2"/>
    <w:rsid w:val="00A950DC"/>
    <w:rsid w:val="00A95165"/>
    <w:rsid w:val="00A951BB"/>
    <w:rsid w:val="00A951BF"/>
    <w:rsid w:val="00A95218"/>
    <w:rsid w:val="00A952AD"/>
    <w:rsid w:val="00A952CD"/>
    <w:rsid w:val="00A95376"/>
    <w:rsid w:val="00A954BA"/>
    <w:rsid w:val="00A95631"/>
    <w:rsid w:val="00A95A0A"/>
    <w:rsid w:val="00A95B3E"/>
    <w:rsid w:val="00A95B4A"/>
    <w:rsid w:val="00A95C1E"/>
    <w:rsid w:val="00A95C50"/>
    <w:rsid w:val="00A95D70"/>
    <w:rsid w:val="00A95D7C"/>
    <w:rsid w:val="00A95DE7"/>
    <w:rsid w:val="00A95EDA"/>
    <w:rsid w:val="00A9605F"/>
    <w:rsid w:val="00A96079"/>
    <w:rsid w:val="00A960EF"/>
    <w:rsid w:val="00A962A9"/>
    <w:rsid w:val="00A96507"/>
    <w:rsid w:val="00A96539"/>
    <w:rsid w:val="00A9655B"/>
    <w:rsid w:val="00A965F1"/>
    <w:rsid w:val="00A966EB"/>
    <w:rsid w:val="00A96859"/>
    <w:rsid w:val="00A96BDD"/>
    <w:rsid w:val="00A96F3C"/>
    <w:rsid w:val="00A97083"/>
    <w:rsid w:val="00A97112"/>
    <w:rsid w:val="00A97485"/>
    <w:rsid w:val="00A97716"/>
    <w:rsid w:val="00A97773"/>
    <w:rsid w:val="00A977A7"/>
    <w:rsid w:val="00A977D4"/>
    <w:rsid w:val="00A978AC"/>
    <w:rsid w:val="00A979FE"/>
    <w:rsid w:val="00A97AD6"/>
    <w:rsid w:val="00A97AD8"/>
    <w:rsid w:val="00A97CAC"/>
    <w:rsid w:val="00A97D87"/>
    <w:rsid w:val="00A97EC3"/>
    <w:rsid w:val="00A97FD3"/>
    <w:rsid w:val="00AA00F2"/>
    <w:rsid w:val="00AA0171"/>
    <w:rsid w:val="00AA0197"/>
    <w:rsid w:val="00AA021A"/>
    <w:rsid w:val="00AA03B9"/>
    <w:rsid w:val="00AA03E8"/>
    <w:rsid w:val="00AA049B"/>
    <w:rsid w:val="00AA065F"/>
    <w:rsid w:val="00AA06DB"/>
    <w:rsid w:val="00AA070E"/>
    <w:rsid w:val="00AA0760"/>
    <w:rsid w:val="00AA07A8"/>
    <w:rsid w:val="00AA0DF7"/>
    <w:rsid w:val="00AA1314"/>
    <w:rsid w:val="00AA13EB"/>
    <w:rsid w:val="00AA14A3"/>
    <w:rsid w:val="00AA1706"/>
    <w:rsid w:val="00AA186B"/>
    <w:rsid w:val="00AA1A60"/>
    <w:rsid w:val="00AA1B40"/>
    <w:rsid w:val="00AA1C99"/>
    <w:rsid w:val="00AA1D8A"/>
    <w:rsid w:val="00AA1DF3"/>
    <w:rsid w:val="00AA1E32"/>
    <w:rsid w:val="00AA216D"/>
    <w:rsid w:val="00AA2200"/>
    <w:rsid w:val="00AA2275"/>
    <w:rsid w:val="00AA284E"/>
    <w:rsid w:val="00AA28E1"/>
    <w:rsid w:val="00AA29E2"/>
    <w:rsid w:val="00AA2A4D"/>
    <w:rsid w:val="00AA2ABA"/>
    <w:rsid w:val="00AA2D9D"/>
    <w:rsid w:val="00AA2DF5"/>
    <w:rsid w:val="00AA2E6E"/>
    <w:rsid w:val="00AA3331"/>
    <w:rsid w:val="00AA3389"/>
    <w:rsid w:val="00AA3425"/>
    <w:rsid w:val="00AA342C"/>
    <w:rsid w:val="00AA3477"/>
    <w:rsid w:val="00AA38BD"/>
    <w:rsid w:val="00AA3BE3"/>
    <w:rsid w:val="00AA3C9F"/>
    <w:rsid w:val="00AA3F9D"/>
    <w:rsid w:val="00AA3FC6"/>
    <w:rsid w:val="00AA4007"/>
    <w:rsid w:val="00AA412B"/>
    <w:rsid w:val="00AA41C7"/>
    <w:rsid w:val="00AA421C"/>
    <w:rsid w:val="00AA43EE"/>
    <w:rsid w:val="00AA44C4"/>
    <w:rsid w:val="00AA4796"/>
    <w:rsid w:val="00AA4A17"/>
    <w:rsid w:val="00AA4A88"/>
    <w:rsid w:val="00AA4F08"/>
    <w:rsid w:val="00AA4FE4"/>
    <w:rsid w:val="00AA5249"/>
    <w:rsid w:val="00AA5263"/>
    <w:rsid w:val="00AA5E68"/>
    <w:rsid w:val="00AA6151"/>
    <w:rsid w:val="00AA61A9"/>
    <w:rsid w:val="00AA6541"/>
    <w:rsid w:val="00AA6690"/>
    <w:rsid w:val="00AA6ACE"/>
    <w:rsid w:val="00AA6B6C"/>
    <w:rsid w:val="00AA6B7A"/>
    <w:rsid w:val="00AA6E1C"/>
    <w:rsid w:val="00AA6E41"/>
    <w:rsid w:val="00AA6EDF"/>
    <w:rsid w:val="00AA6F82"/>
    <w:rsid w:val="00AA702A"/>
    <w:rsid w:val="00AA706A"/>
    <w:rsid w:val="00AA7325"/>
    <w:rsid w:val="00AA7481"/>
    <w:rsid w:val="00AA7555"/>
    <w:rsid w:val="00AA7590"/>
    <w:rsid w:val="00AA76D5"/>
    <w:rsid w:val="00AA7782"/>
    <w:rsid w:val="00AA7C7B"/>
    <w:rsid w:val="00AA7D57"/>
    <w:rsid w:val="00AB0087"/>
    <w:rsid w:val="00AB0319"/>
    <w:rsid w:val="00AB049B"/>
    <w:rsid w:val="00AB0592"/>
    <w:rsid w:val="00AB070D"/>
    <w:rsid w:val="00AB08D7"/>
    <w:rsid w:val="00AB0925"/>
    <w:rsid w:val="00AB0CE4"/>
    <w:rsid w:val="00AB0E5B"/>
    <w:rsid w:val="00AB0F32"/>
    <w:rsid w:val="00AB0F6C"/>
    <w:rsid w:val="00AB0F83"/>
    <w:rsid w:val="00AB0F92"/>
    <w:rsid w:val="00AB1070"/>
    <w:rsid w:val="00AB1099"/>
    <w:rsid w:val="00AB10F4"/>
    <w:rsid w:val="00AB14FE"/>
    <w:rsid w:val="00AB1713"/>
    <w:rsid w:val="00AB1791"/>
    <w:rsid w:val="00AB18C6"/>
    <w:rsid w:val="00AB1F7D"/>
    <w:rsid w:val="00AB212D"/>
    <w:rsid w:val="00AB239D"/>
    <w:rsid w:val="00AB26FC"/>
    <w:rsid w:val="00AB2866"/>
    <w:rsid w:val="00AB2A42"/>
    <w:rsid w:val="00AB2E53"/>
    <w:rsid w:val="00AB2F4A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2DF"/>
    <w:rsid w:val="00AB4775"/>
    <w:rsid w:val="00AB4AEF"/>
    <w:rsid w:val="00AB4F0F"/>
    <w:rsid w:val="00AB5034"/>
    <w:rsid w:val="00AB505B"/>
    <w:rsid w:val="00AB507D"/>
    <w:rsid w:val="00AB5300"/>
    <w:rsid w:val="00AB543B"/>
    <w:rsid w:val="00AB545A"/>
    <w:rsid w:val="00AB5690"/>
    <w:rsid w:val="00AB5796"/>
    <w:rsid w:val="00AB58F9"/>
    <w:rsid w:val="00AB5A85"/>
    <w:rsid w:val="00AB5B72"/>
    <w:rsid w:val="00AB5C4A"/>
    <w:rsid w:val="00AB5FC9"/>
    <w:rsid w:val="00AB6552"/>
    <w:rsid w:val="00AB663A"/>
    <w:rsid w:val="00AB6747"/>
    <w:rsid w:val="00AB6824"/>
    <w:rsid w:val="00AB6A10"/>
    <w:rsid w:val="00AB6AE8"/>
    <w:rsid w:val="00AB6B40"/>
    <w:rsid w:val="00AB6C26"/>
    <w:rsid w:val="00AB6F2F"/>
    <w:rsid w:val="00AB71D7"/>
    <w:rsid w:val="00AB724F"/>
    <w:rsid w:val="00AB75EB"/>
    <w:rsid w:val="00AB76C0"/>
    <w:rsid w:val="00AB76E8"/>
    <w:rsid w:val="00AB77F7"/>
    <w:rsid w:val="00AB7820"/>
    <w:rsid w:val="00AB7AC3"/>
    <w:rsid w:val="00AB7B0F"/>
    <w:rsid w:val="00AB7D1D"/>
    <w:rsid w:val="00AB7DFE"/>
    <w:rsid w:val="00AB7EDA"/>
    <w:rsid w:val="00AB7FB2"/>
    <w:rsid w:val="00AC000B"/>
    <w:rsid w:val="00AC0296"/>
    <w:rsid w:val="00AC04A3"/>
    <w:rsid w:val="00AC09E6"/>
    <w:rsid w:val="00AC0CE8"/>
    <w:rsid w:val="00AC105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3AE"/>
    <w:rsid w:val="00AC24A5"/>
    <w:rsid w:val="00AC2642"/>
    <w:rsid w:val="00AC29D5"/>
    <w:rsid w:val="00AC2BE9"/>
    <w:rsid w:val="00AC2CBF"/>
    <w:rsid w:val="00AC2DE3"/>
    <w:rsid w:val="00AC3091"/>
    <w:rsid w:val="00AC30B4"/>
    <w:rsid w:val="00AC31BF"/>
    <w:rsid w:val="00AC31F8"/>
    <w:rsid w:val="00AC32F2"/>
    <w:rsid w:val="00AC3399"/>
    <w:rsid w:val="00AC375F"/>
    <w:rsid w:val="00AC389B"/>
    <w:rsid w:val="00AC395C"/>
    <w:rsid w:val="00AC39A7"/>
    <w:rsid w:val="00AC3BBD"/>
    <w:rsid w:val="00AC3C4A"/>
    <w:rsid w:val="00AC3CC5"/>
    <w:rsid w:val="00AC3EEB"/>
    <w:rsid w:val="00AC3F12"/>
    <w:rsid w:val="00AC3FAC"/>
    <w:rsid w:val="00AC408A"/>
    <w:rsid w:val="00AC40F8"/>
    <w:rsid w:val="00AC4402"/>
    <w:rsid w:val="00AC45F3"/>
    <w:rsid w:val="00AC48E9"/>
    <w:rsid w:val="00AC492D"/>
    <w:rsid w:val="00AC49F4"/>
    <w:rsid w:val="00AC4BAB"/>
    <w:rsid w:val="00AC5038"/>
    <w:rsid w:val="00AC53CD"/>
    <w:rsid w:val="00AC54F3"/>
    <w:rsid w:val="00AC5673"/>
    <w:rsid w:val="00AC5825"/>
    <w:rsid w:val="00AC5AEE"/>
    <w:rsid w:val="00AC5F44"/>
    <w:rsid w:val="00AC5FD6"/>
    <w:rsid w:val="00AC5FF0"/>
    <w:rsid w:val="00AC6074"/>
    <w:rsid w:val="00AC60D3"/>
    <w:rsid w:val="00AC6218"/>
    <w:rsid w:val="00AC633E"/>
    <w:rsid w:val="00AC6448"/>
    <w:rsid w:val="00AC64B4"/>
    <w:rsid w:val="00AC64B5"/>
    <w:rsid w:val="00AC65B8"/>
    <w:rsid w:val="00AC6887"/>
    <w:rsid w:val="00AC68DA"/>
    <w:rsid w:val="00AC6D94"/>
    <w:rsid w:val="00AC7276"/>
    <w:rsid w:val="00AC747C"/>
    <w:rsid w:val="00AC75E5"/>
    <w:rsid w:val="00AC77A5"/>
    <w:rsid w:val="00AC7980"/>
    <w:rsid w:val="00AD01D3"/>
    <w:rsid w:val="00AD02D5"/>
    <w:rsid w:val="00AD0387"/>
    <w:rsid w:val="00AD04AD"/>
    <w:rsid w:val="00AD0745"/>
    <w:rsid w:val="00AD0844"/>
    <w:rsid w:val="00AD0C61"/>
    <w:rsid w:val="00AD0D93"/>
    <w:rsid w:val="00AD0E30"/>
    <w:rsid w:val="00AD1002"/>
    <w:rsid w:val="00AD105D"/>
    <w:rsid w:val="00AD122E"/>
    <w:rsid w:val="00AD1295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157"/>
    <w:rsid w:val="00AD218E"/>
    <w:rsid w:val="00AD21E8"/>
    <w:rsid w:val="00AD25E2"/>
    <w:rsid w:val="00AD26EE"/>
    <w:rsid w:val="00AD27DC"/>
    <w:rsid w:val="00AD2861"/>
    <w:rsid w:val="00AD2A42"/>
    <w:rsid w:val="00AD2BB3"/>
    <w:rsid w:val="00AD2CF6"/>
    <w:rsid w:val="00AD2FFA"/>
    <w:rsid w:val="00AD3001"/>
    <w:rsid w:val="00AD302C"/>
    <w:rsid w:val="00AD3158"/>
    <w:rsid w:val="00AD31F9"/>
    <w:rsid w:val="00AD3248"/>
    <w:rsid w:val="00AD3338"/>
    <w:rsid w:val="00AD3462"/>
    <w:rsid w:val="00AD3534"/>
    <w:rsid w:val="00AD38CB"/>
    <w:rsid w:val="00AD3B28"/>
    <w:rsid w:val="00AD41AF"/>
    <w:rsid w:val="00AD41C2"/>
    <w:rsid w:val="00AD4304"/>
    <w:rsid w:val="00AD4318"/>
    <w:rsid w:val="00AD4406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5FA6"/>
    <w:rsid w:val="00AD6136"/>
    <w:rsid w:val="00AD6380"/>
    <w:rsid w:val="00AD6493"/>
    <w:rsid w:val="00AD665E"/>
    <w:rsid w:val="00AD6797"/>
    <w:rsid w:val="00AD6935"/>
    <w:rsid w:val="00AD69CC"/>
    <w:rsid w:val="00AD6AB8"/>
    <w:rsid w:val="00AD6C4B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0AE"/>
    <w:rsid w:val="00AE03AD"/>
    <w:rsid w:val="00AE0428"/>
    <w:rsid w:val="00AE0553"/>
    <w:rsid w:val="00AE06D8"/>
    <w:rsid w:val="00AE070F"/>
    <w:rsid w:val="00AE083E"/>
    <w:rsid w:val="00AE08E3"/>
    <w:rsid w:val="00AE099B"/>
    <w:rsid w:val="00AE0B98"/>
    <w:rsid w:val="00AE0C2B"/>
    <w:rsid w:val="00AE0CC1"/>
    <w:rsid w:val="00AE0CD8"/>
    <w:rsid w:val="00AE0F27"/>
    <w:rsid w:val="00AE132B"/>
    <w:rsid w:val="00AE13E6"/>
    <w:rsid w:val="00AE1539"/>
    <w:rsid w:val="00AE180A"/>
    <w:rsid w:val="00AE1818"/>
    <w:rsid w:val="00AE1B2C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2E53"/>
    <w:rsid w:val="00AE3254"/>
    <w:rsid w:val="00AE3321"/>
    <w:rsid w:val="00AE36D9"/>
    <w:rsid w:val="00AE37B6"/>
    <w:rsid w:val="00AE39AD"/>
    <w:rsid w:val="00AE3A62"/>
    <w:rsid w:val="00AE3A74"/>
    <w:rsid w:val="00AE3AB1"/>
    <w:rsid w:val="00AE3FD0"/>
    <w:rsid w:val="00AE4060"/>
    <w:rsid w:val="00AE4314"/>
    <w:rsid w:val="00AE4658"/>
    <w:rsid w:val="00AE467F"/>
    <w:rsid w:val="00AE4A9A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B76"/>
    <w:rsid w:val="00AE5BAC"/>
    <w:rsid w:val="00AE5C1B"/>
    <w:rsid w:val="00AE5C21"/>
    <w:rsid w:val="00AE5D55"/>
    <w:rsid w:val="00AE6136"/>
    <w:rsid w:val="00AE61B7"/>
    <w:rsid w:val="00AE622B"/>
    <w:rsid w:val="00AE6494"/>
    <w:rsid w:val="00AE64E0"/>
    <w:rsid w:val="00AE653E"/>
    <w:rsid w:val="00AE66F1"/>
    <w:rsid w:val="00AE6774"/>
    <w:rsid w:val="00AE677F"/>
    <w:rsid w:val="00AE6A57"/>
    <w:rsid w:val="00AE6A8E"/>
    <w:rsid w:val="00AE6AFD"/>
    <w:rsid w:val="00AE6B53"/>
    <w:rsid w:val="00AE6ECD"/>
    <w:rsid w:val="00AE6FFF"/>
    <w:rsid w:val="00AE701B"/>
    <w:rsid w:val="00AE7047"/>
    <w:rsid w:val="00AE707F"/>
    <w:rsid w:val="00AE729F"/>
    <w:rsid w:val="00AE72EA"/>
    <w:rsid w:val="00AE73E5"/>
    <w:rsid w:val="00AE743C"/>
    <w:rsid w:val="00AE7619"/>
    <w:rsid w:val="00AE7842"/>
    <w:rsid w:val="00AE78C6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ABF"/>
    <w:rsid w:val="00AF0DE4"/>
    <w:rsid w:val="00AF0FAA"/>
    <w:rsid w:val="00AF107E"/>
    <w:rsid w:val="00AF1105"/>
    <w:rsid w:val="00AF1124"/>
    <w:rsid w:val="00AF1250"/>
    <w:rsid w:val="00AF163C"/>
    <w:rsid w:val="00AF17C0"/>
    <w:rsid w:val="00AF1852"/>
    <w:rsid w:val="00AF18FF"/>
    <w:rsid w:val="00AF1BDA"/>
    <w:rsid w:val="00AF1BE2"/>
    <w:rsid w:val="00AF1C2E"/>
    <w:rsid w:val="00AF1CAC"/>
    <w:rsid w:val="00AF1CF4"/>
    <w:rsid w:val="00AF1F15"/>
    <w:rsid w:val="00AF1F64"/>
    <w:rsid w:val="00AF21F7"/>
    <w:rsid w:val="00AF2313"/>
    <w:rsid w:val="00AF23FC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3E56"/>
    <w:rsid w:val="00AF41CC"/>
    <w:rsid w:val="00AF42A4"/>
    <w:rsid w:val="00AF4390"/>
    <w:rsid w:val="00AF4459"/>
    <w:rsid w:val="00AF4489"/>
    <w:rsid w:val="00AF44E6"/>
    <w:rsid w:val="00AF4971"/>
    <w:rsid w:val="00AF4B48"/>
    <w:rsid w:val="00AF4B97"/>
    <w:rsid w:val="00AF4E28"/>
    <w:rsid w:val="00AF4F98"/>
    <w:rsid w:val="00AF5049"/>
    <w:rsid w:val="00AF505C"/>
    <w:rsid w:val="00AF5089"/>
    <w:rsid w:val="00AF5161"/>
    <w:rsid w:val="00AF5187"/>
    <w:rsid w:val="00AF51DD"/>
    <w:rsid w:val="00AF5268"/>
    <w:rsid w:val="00AF52B0"/>
    <w:rsid w:val="00AF577F"/>
    <w:rsid w:val="00AF58E9"/>
    <w:rsid w:val="00AF590A"/>
    <w:rsid w:val="00AF5B43"/>
    <w:rsid w:val="00AF5D33"/>
    <w:rsid w:val="00AF5D5F"/>
    <w:rsid w:val="00AF5DC2"/>
    <w:rsid w:val="00AF6053"/>
    <w:rsid w:val="00AF6175"/>
    <w:rsid w:val="00AF61E9"/>
    <w:rsid w:val="00AF6384"/>
    <w:rsid w:val="00AF682C"/>
    <w:rsid w:val="00AF6A2E"/>
    <w:rsid w:val="00AF6AAC"/>
    <w:rsid w:val="00AF6BED"/>
    <w:rsid w:val="00AF6C72"/>
    <w:rsid w:val="00AF6FDF"/>
    <w:rsid w:val="00AF7056"/>
    <w:rsid w:val="00AF725F"/>
    <w:rsid w:val="00AF7509"/>
    <w:rsid w:val="00AF754B"/>
    <w:rsid w:val="00AF7620"/>
    <w:rsid w:val="00AF766F"/>
    <w:rsid w:val="00AF777B"/>
    <w:rsid w:val="00AF7792"/>
    <w:rsid w:val="00AF77C9"/>
    <w:rsid w:val="00AF79E0"/>
    <w:rsid w:val="00AF7C29"/>
    <w:rsid w:val="00AF7D14"/>
    <w:rsid w:val="00AF7D5C"/>
    <w:rsid w:val="00AF7F54"/>
    <w:rsid w:val="00B00119"/>
    <w:rsid w:val="00B001B1"/>
    <w:rsid w:val="00B001DF"/>
    <w:rsid w:val="00B00366"/>
    <w:rsid w:val="00B003C8"/>
    <w:rsid w:val="00B003F6"/>
    <w:rsid w:val="00B00452"/>
    <w:rsid w:val="00B004BE"/>
    <w:rsid w:val="00B00667"/>
    <w:rsid w:val="00B0084C"/>
    <w:rsid w:val="00B00A3E"/>
    <w:rsid w:val="00B00B5E"/>
    <w:rsid w:val="00B00C33"/>
    <w:rsid w:val="00B00D82"/>
    <w:rsid w:val="00B00E8F"/>
    <w:rsid w:val="00B00F5C"/>
    <w:rsid w:val="00B00FC4"/>
    <w:rsid w:val="00B0101B"/>
    <w:rsid w:val="00B01232"/>
    <w:rsid w:val="00B01345"/>
    <w:rsid w:val="00B013FB"/>
    <w:rsid w:val="00B01560"/>
    <w:rsid w:val="00B016F3"/>
    <w:rsid w:val="00B016FF"/>
    <w:rsid w:val="00B0177D"/>
    <w:rsid w:val="00B02323"/>
    <w:rsid w:val="00B02437"/>
    <w:rsid w:val="00B025EC"/>
    <w:rsid w:val="00B02705"/>
    <w:rsid w:val="00B028E0"/>
    <w:rsid w:val="00B02C22"/>
    <w:rsid w:val="00B02D39"/>
    <w:rsid w:val="00B02DD1"/>
    <w:rsid w:val="00B030EB"/>
    <w:rsid w:val="00B0328B"/>
    <w:rsid w:val="00B032B1"/>
    <w:rsid w:val="00B03318"/>
    <w:rsid w:val="00B034D6"/>
    <w:rsid w:val="00B038DD"/>
    <w:rsid w:val="00B03B7D"/>
    <w:rsid w:val="00B03BF5"/>
    <w:rsid w:val="00B03C20"/>
    <w:rsid w:val="00B03FC9"/>
    <w:rsid w:val="00B0404A"/>
    <w:rsid w:val="00B04416"/>
    <w:rsid w:val="00B044A8"/>
    <w:rsid w:val="00B044E0"/>
    <w:rsid w:val="00B04523"/>
    <w:rsid w:val="00B047A5"/>
    <w:rsid w:val="00B048DB"/>
    <w:rsid w:val="00B04DB7"/>
    <w:rsid w:val="00B04DC2"/>
    <w:rsid w:val="00B04DE7"/>
    <w:rsid w:val="00B04F5D"/>
    <w:rsid w:val="00B0511F"/>
    <w:rsid w:val="00B051BA"/>
    <w:rsid w:val="00B05212"/>
    <w:rsid w:val="00B052BB"/>
    <w:rsid w:val="00B05316"/>
    <w:rsid w:val="00B05467"/>
    <w:rsid w:val="00B05520"/>
    <w:rsid w:val="00B057FA"/>
    <w:rsid w:val="00B0588C"/>
    <w:rsid w:val="00B05A73"/>
    <w:rsid w:val="00B05D40"/>
    <w:rsid w:val="00B06092"/>
    <w:rsid w:val="00B06195"/>
    <w:rsid w:val="00B061EE"/>
    <w:rsid w:val="00B064B7"/>
    <w:rsid w:val="00B0650B"/>
    <w:rsid w:val="00B06733"/>
    <w:rsid w:val="00B06F3D"/>
    <w:rsid w:val="00B071DB"/>
    <w:rsid w:val="00B07330"/>
    <w:rsid w:val="00B07FCE"/>
    <w:rsid w:val="00B10004"/>
    <w:rsid w:val="00B100CE"/>
    <w:rsid w:val="00B102FA"/>
    <w:rsid w:val="00B10327"/>
    <w:rsid w:val="00B103BF"/>
    <w:rsid w:val="00B104CB"/>
    <w:rsid w:val="00B10542"/>
    <w:rsid w:val="00B10581"/>
    <w:rsid w:val="00B1071D"/>
    <w:rsid w:val="00B1086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1BD2"/>
    <w:rsid w:val="00B11CD2"/>
    <w:rsid w:val="00B11D38"/>
    <w:rsid w:val="00B1224D"/>
    <w:rsid w:val="00B122B2"/>
    <w:rsid w:val="00B12319"/>
    <w:rsid w:val="00B12A5B"/>
    <w:rsid w:val="00B12AC4"/>
    <w:rsid w:val="00B12C36"/>
    <w:rsid w:val="00B12C6E"/>
    <w:rsid w:val="00B12CC6"/>
    <w:rsid w:val="00B12FC0"/>
    <w:rsid w:val="00B13125"/>
    <w:rsid w:val="00B13134"/>
    <w:rsid w:val="00B133DE"/>
    <w:rsid w:val="00B13444"/>
    <w:rsid w:val="00B134E2"/>
    <w:rsid w:val="00B13A06"/>
    <w:rsid w:val="00B13AE6"/>
    <w:rsid w:val="00B13B2B"/>
    <w:rsid w:val="00B13C3F"/>
    <w:rsid w:val="00B13D58"/>
    <w:rsid w:val="00B13EE0"/>
    <w:rsid w:val="00B140B1"/>
    <w:rsid w:val="00B140F3"/>
    <w:rsid w:val="00B144BD"/>
    <w:rsid w:val="00B1482C"/>
    <w:rsid w:val="00B1486A"/>
    <w:rsid w:val="00B14FAE"/>
    <w:rsid w:val="00B14FD9"/>
    <w:rsid w:val="00B15053"/>
    <w:rsid w:val="00B151F2"/>
    <w:rsid w:val="00B1560A"/>
    <w:rsid w:val="00B156EE"/>
    <w:rsid w:val="00B1576D"/>
    <w:rsid w:val="00B1591A"/>
    <w:rsid w:val="00B15DB2"/>
    <w:rsid w:val="00B15E00"/>
    <w:rsid w:val="00B15F66"/>
    <w:rsid w:val="00B16031"/>
    <w:rsid w:val="00B16190"/>
    <w:rsid w:val="00B161AD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BB7"/>
    <w:rsid w:val="00B17D53"/>
    <w:rsid w:val="00B20424"/>
    <w:rsid w:val="00B20554"/>
    <w:rsid w:val="00B2076D"/>
    <w:rsid w:val="00B20772"/>
    <w:rsid w:val="00B207EB"/>
    <w:rsid w:val="00B2084A"/>
    <w:rsid w:val="00B20D54"/>
    <w:rsid w:val="00B20DB5"/>
    <w:rsid w:val="00B20E62"/>
    <w:rsid w:val="00B2103D"/>
    <w:rsid w:val="00B213E6"/>
    <w:rsid w:val="00B214CA"/>
    <w:rsid w:val="00B219FD"/>
    <w:rsid w:val="00B21D3F"/>
    <w:rsid w:val="00B2223E"/>
    <w:rsid w:val="00B22308"/>
    <w:rsid w:val="00B2238D"/>
    <w:rsid w:val="00B2249B"/>
    <w:rsid w:val="00B22555"/>
    <w:rsid w:val="00B229AF"/>
    <w:rsid w:val="00B22CB4"/>
    <w:rsid w:val="00B22D4F"/>
    <w:rsid w:val="00B23192"/>
    <w:rsid w:val="00B231BC"/>
    <w:rsid w:val="00B232AF"/>
    <w:rsid w:val="00B23398"/>
    <w:rsid w:val="00B234ED"/>
    <w:rsid w:val="00B23832"/>
    <w:rsid w:val="00B23934"/>
    <w:rsid w:val="00B2399B"/>
    <w:rsid w:val="00B23BB5"/>
    <w:rsid w:val="00B23C95"/>
    <w:rsid w:val="00B23D4F"/>
    <w:rsid w:val="00B2429E"/>
    <w:rsid w:val="00B24429"/>
    <w:rsid w:val="00B246A7"/>
    <w:rsid w:val="00B24975"/>
    <w:rsid w:val="00B24D16"/>
    <w:rsid w:val="00B24F22"/>
    <w:rsid w:val="00B250DC"/>
    <w:rsid w:val="00B25118"/>
    <w:rsid w:val="00B2562E"/>
    <w:rsid w:val="00B257C1"/>
    <w:rsid w:val="00B259A4"/>
    <w:rsid w:val="00B25BFB"/>
    <w:rsid w:val="00B25D2C"/>
    <w:rsid w:val="00B264F7"/>
    <w:rsid w:val="00B26694"/>
    <w:rsid w:val="00B26709"/>
    <w:rsid w:val="00B26793"/>
    <w:rsid w:val="00B26810"/>
    <w:rsid w:val="00B2697C"/>
    <w:rsid w:val="00B269CE"/>
    <w:rsid w:val="00B26B3F"/>
    <w:rsid w:val="00B2753B"/>
    <w:rsid w:val="00B27702"/>
    <w:rsid w:val="00B277D8"/>
    <w:rsid w:val="00B27844"/>
    <w:rsid w:val="00B27934"/>
    <w:rsid w:val="00B27D5F"/>
    <w:rsid w:val="00B27E47"/>
    <w:rsid w:val="00B27F53"/>
    <w:rsid w:val="00B27FA1"/>
    <w:rsid w:val="00B30509"/>
    <w:rsid w:val="00B3050D"/>
    <w:rsid w:val="00B305B4"/>
    <w:rsid w:val="00B3089B"/>
    <w:rsid w:val="00B3092B"/>
    <w:rsid w:val="00B30C51"/>
    <w:rsid w:val="00B30DE6"/>
    <w:rsid w:val="00B30EA7"/>
    <w:rsid w:val="00B30EED"/>
    <w:rsid w:val="00B30EF5"/>
    <w:rsid w:val="00B30F22"/>
    <w:rsid w:val="00B31276"/>
    <w:rsid w:val="00B31343"/>
    <w:rsid w:val="00B31358"/>
    <w:rsid w:val="00B3139D"/>
    <w:rsid w:val="00B3149C"/>
    <w:rsid w:val="00B3166A"/>
    <w:rsid w:val="00B31697"/>
    <w:rsid w:val="00B317D8"/>
    <w:rsid w:val="00B31C8C"/>
    <w:rsid w:val="00B31E07"/>
    <w:rsid w:val="00B31F70"/>
    <w:rsid w:val="00B3219B"/>
    <w:rsid w:val="00B32368"/>
    <w:rsid w:val="00B32608"/>
    <w:rsid w:val="00B32AC9"/>
    <w:rsid w:val="00B32B43"/>
    <w:rsid w:val="00B32B83"/>
    <w:rsid w:val="00B32C09"/>
    <w:rsid w:val="00B32C1A"/>
    <w:rsid w:val="00B32F3E"/>
    <w:rsid w:val="00B332D8"/>
    <w:rsid w:val="00B333CA"/>
    <w:rsid w:val="00B334E6"/>
    <w:rsid w:val="00B3374C"/>
    <w:rsid w:val="00B337F4"/>
    <w:rsid w:val="00B33962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A12"/>
    <w:rsid w:val="00B35A84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BE2"/>
    <w:rsid w:val="00B36C29"/>
    <w:rsid w:val="00B36D61"/>
    <w:rsid w:val="00B36E8C"/>
    <w:rsid w:val="00B36FCA"/>
    <w:rsid w:val="00B37311"/>
    <w:rsid w:val="00B37545"/>
    <w:rsid w:val="00B37756"/>
    <w:rsid w:val="00B37799"/>
    <w:rsid w:val="00B3781F"/>
    <w:rsid w:val="00B37C52"/>
    <w:rsid w:val="00B37DC8"/>
    <w:rsid w:val="00B4004D"/>
    <w:rsid w:val="00B40084"/>
    <w:rsid w:val="00B400D5"/>
    <w:rsid w:val="00B40697"/>
    <w:rsid w:val="00B40A4C"/>
    <w:rsid w:val="00B40B05"/>
    <w:rsid w:val="00B40D65"/>
    <w:rsid w:val="00B4127B"/>
    <w:rsid w:val="00B4139A"/>
    <w:rsid w:val="00B41456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9D"/>
    <w:rsid w:val="00B428C2"/>
    <w:rsid w:val="00B42906"/>
    <w:rsid w:val="00B42BB9"/>
    <w:rsid w:val="00B42C99"/>
    <w:rsid w:val="00B43003"/>
    <w:rsid w:val="00B4307D"/>
    <w:rsid w:val="00B430A1"/>
    <w:rsid w:val="00B431B4"/>
    <w:rsid w:val="00B431B6"/>
    <w:rsid w:val="00B432E2"/>
    <w:rsid w:val="00B43368"/>
    <w:rsid w:val="00B43379"/>
    <w:rsid w:val="00B4399A"/>
    <w:rsid w:val="00B43C37"/>
    <w:rsid w:val="00B43D53"/>
    <w:rsid w:val="00B43E90"/>
    <w:rsid w:val="00B44104"/>
    <w:rsid w:val="00B441B0"/>
    <w:rsid w:val="00B44273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A6C"/>
    <w:rsid w:val="00B45D7B"/>
    <w:rsid w:val="00B45D83"/>
    <w:rsid w:val="00B45D84"/>
    <w:rsid w:val="00B46201"/>
    <w:rsid w:val="00B4632B"/>
    <w:rsid w:val="00B465AA"/>
    <w:rsid w:val="00B4676E"/>
    <w:rsid w:val="00B46909"/>
    <w:rsid w:val="00B46BE1"/>
    <w:rsid w:val="00B47049"/>
    <w:rsid w:val="00B47142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0E6C"/>
    <w:rsid w:val="00B515CB"/>
    <w:rsid w:val="00B51854"/>
    <w:rsid w:val="00B51CC6"/>
    <w:rsid w:val="00B51D45"/>
    <w:rsid w:val="00B520A6"/>
    <w:rsid w:val="00B5223B"/>
    <w:rsid w:val="00B52605"/>
    <w:rsid w:val="00B526AE"/>
    <w:rsid w:val="00B528DF"/>
    <w:rsid w:val="00B52992"/>
    <w:rsid w:val="00B52AEA"/>
    <w:rsid w:val="00B52B99"/>
    <w:rsid w:val="00B52BCC"/>
    <w:rsid w:val="00B52CA6"/>
    <w:rsid w:val="00B52E7D"/>
    <w:rsid w:val="00B52EB4"/>
    <w:rsid w:val="00B53065"/>
    <w:rsid w:val="00B530B4"/>
    <w:rsid w:val="00B53240"/>
    <w:rsid w:val="00B53311"/>
    <w:rsid w:val="00B53317"/>
    <w:rsid w:val="00B53341"/>
    <w:rsid w:val="00B536CF"/>
    <w:rsid w:val="00B5373F"/>
    <w:rsid w:val="00B5382C"/>
    <w:rsid w:val="00B53882"/>
    <w:rsid w:val="00B538AC"/>
    <w:rsid w:val="00B53A67"/>
    <w:rsid w:val="00B53D29"/>
    <w:rsid w:val="00B53DE5"/>
    <w:rsid w:val="00B53E76"/>
    <w:rsid w:val="00B53F28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3A"/>
    <w:rsid w:val="00B55D77"/>
    <w:rsid w:val="00B55F5F"/>
    <w:rsid w:val="00B560B9"/>
    <w:rsid w:val="00B560F4"/>
    <w:rsid w:val="00B5615E"/>
    <w:rsid w:val="00B566CF"/>
    <w:rsid w:val="00B56784"/>
    <w:rsid w:val="00B56793"/>
    <w:rsid w:val="00B5685E"/>
    <w:rsid w:val="00B56BF5"/>
    <w:rsid w:val="00B56C2A"/>
    <w:rsid w:val="00B56C55"/>
    <w:rsid w:val="00B56CD1"/>
    <w:rsid w:val="00B56D68"/>
    <w:rsid w:val="00B56DE1"/>
    <w:rsid w:val="00B56E9F"/>
    <w:rsid w:val="00B5708A"/>
    <w:rsid w:val="00B57316"/>
    <w:rsid w:val="00B574CE"/>
    <w:rsid w:val="00B57571"/>
    <w:rsid w:val="00B579FC"/>
    <w:rsid w:val="00B57A6B"/>
    <w:rsid w:val="00B57BDE"/>
    <w:rsid w:val="00B57D9D"/>
    <w:rsid w:val="00B57DD8"/>
    <w:rsid w:val="00B6007F"/>
    <w:rsid w:val="00B60183"/>
    <w:rsid w:val="00B6022A"/>
    <w:rsid w:val="00B60C42"/>
    <w:rsid w:val="00B60CB3"/>
    <w:rsid w:val="00B60CD6"/>
    <w:rsid w:val="00B61213"/>
    <w:rsid w:val="00B6126D"/>
    <w:rsid w:val="00B617D0"/>
    <w:rsid w:val="00B6187C"/>
    <w:rsid w:val="00B61ABC"/>
    <w:rsid w:val="00B61CA1"/>
    <w:rsid w:val="00B61CAD"/>
    <w:rsid w:val="00B61EB9"/>
    <w:rsid w:val="00B62023"/>
    <w:rsid w:val="00B62027"/>
    <w:rsid w:val="00B6207A"/>
    <w:rsid w:val="00B620BA"/>
    <w:rsid w:val="00B620EE"/>
    <w:rsid w:val="00B62165"/>
    <w:rsid w:val="00B62239"/>
    <w:rsid w:val="00B623AF"/>
    <w:rsid w:val="00B62413"/>
    <w:rsid w:val="00B62489"/>
    <w:rsid w:val="00B6284F"/>
    <w:rsid w:val="00B63054"/>
    <w:rsid w:val="00B63083"/>
    <w:rsid w:val="00B6332F"/>
    <w:rsid w:val="00B6348B"/>
    <w:rsid w:val="00B634AD"/>
    <w:rsid w:val="00B635D5"/>
    <w:rsid w:val="00B63749"/>
    <w:rsid w:val="00B6379A"/>
    <w:rsid w:val="00B6379F"/>
    <w:rsid w:val="00B63B49"/>
    <w:rsid w:val="00B63C74"/>
    <w:rsid w:val="00B63ED4"/>
    <w:rsid w:val="00B64232"/>
    <w:rsid w:val="00B643BB"/>
    <w:rsid w:val="00B644AA"/>
    <w:rsid w:val="00B645A7"/>
    <w:rsid w:val="00B64634"/>
    <w:rsid w:val="00B6468F"/>
    <w:rsid w:val="00B649F2"/>
    <w:rsid w:val="00B64ABC"/>
    <w:rsid w:val="00B64C6B"/>
    <w:rsid w:val="00B651DA"/>
    <w:rsid w:val="00B65292"/>
    <w:rsid w:val="00B654D7"/>
    <w:rsid w:val="00B655C1"/>
    <w:rsid w:val="00B65705"/>
    <w:rsid w:val="00B65B2E"/>
    <w:rsid w:val="00B65C55"/>
    <w:rsid w:val="00B65CDF"/>
    <w:rsid w:val="00B65F82"/>
    <w:rsid w:val="00B660A8"/>
    <w:rsid w:val="00B661BE"/>
    <w:rsid w:val="00B662A4"/>
    <w:rsid w:val="00B662EB"/>
    <w:rsid w:val="00B6675C"/>
    <w:rsid w:val="00B66862"/>
    <w:rsid w:val="00B66919"/>
    <w:rsid w:val="00B66B61"/>
    <w:rsid w:val="00B66C2D"/>
    <w:rsid w:val="00B66DDB"/>
    <w:rsid w:val="00B66E1F"/>
    <w:rsid w:val="00B66F02"/>
    <w:rsid w:val="00B670A4"/>
    <w:rsid w:val="00B67160"/>
    <w:rsid w:val="00B67264"/>
    <w:rsid w:val="00B67668"/>
    <w:rsid w:val="00B6769B"/>
    <w:rsid w:val="00B677DA"/>
    <w:rsid w:val="00B67BC4"/>
    <w:rsid w:val="00B67D66"/>
    <w:rsid w:val="00B67D8D"/>
    <w:rsid w:val="00B7017C"/>
    <w:rsid w:val="00B701E2"/>
    <w:rsid w:val="00B70329"/>
    <w:rsid w:val="00B70621"/>
    <w:rsid w:val="00B706E8"/>
    <w:rsid w:val="00B70763"/>
    <w:rsid w:val="00B7083A"/>
    <w:rsid w:val="00B70925"/>
    <w:rsid w:val="00B70988"/>
    <w:rsid w:val="00B709C4"/>
    <w:rsid w:val="00B70A99"/>
    <w:rsid w:val="00B70BC6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34C"/>
    <w:rsid w:val="00B72364"/>
    <w:rsid w:val="00B7236E"/>
    <w:rsid w:val="00B72388"/>
    <w:rsid w:val="00B72686"/>
    <w:rsid w:val="00B7287C"/>
    <w:rsid w:val="00B72894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6BF"/>
    <w:rsid w:val="00B747A4"/>
    <w:rsid w:val="00B74864"/>
    <w:rsid w:val="00B74AE5"/>
    <w:rsid w:val="00B74C4F"/>
    <w:rsid w:val="00B74ECE"/>
    <w:rsid w:val="00B751E6"/>
    <w:rsid w:val="00B7522F"/>
    <w:rsid w:val="00B759C8"/>
    <w:rsid w:val="00B75B12"/>
    <w:rsid w:val="00B75C91"/>
    <w:rsid w:val="00B75FC3"/>
    <w:rsid w:val="00B76229"/>
    <w:rsid w:val="00B76532"/>
    <w:rsid w:val="00B76658"/>
    <w:rsid w:val="00B767DF"/>
    <w:rsid w:val="00B768C4"/>
    <w:rsid w:val="00B76C05"/>
    <w:rsid w:val="00B76C91"/>
    <w:rsid w:val="00B76CD9"/>
    <w:rsid w:val="00B76D09"/>
    <w:rsid w:val="00B7702B"/>
    <w:rsid w:val="00B77143"/>
    <w:rsid w:val="00B77174"/>
    <w:rsid w:val="00B7733F"/>
    <w:rsid w:val="00B77340"/>
    <w:rsid w:val="00B775F5"/>
    <w:rsid w:val="00B77772"/>
    <w:rsid w:val="00B7779A"/>
    <w:rsid w:val="00B77901"/>
    <w:rsid w:val="00B77914"/>
    <w:rsid w:val="00B80053"/>
    <w:rsid w:val="00B800DD"/>
    <w:rsid w:val="00B802D6"/>
    <w:rsid w:val="00B80440"/>
    <w:rsid w:val="00B8058C"/>
    <w:rsid w:val="00B8071F"/>
    <w:rsid w:val="00B80752"/>
    <w:rsid w:val="00B807E8"/>
    <w:rsid w:val="00B80943"/>
    <w:rsid w:val="00B80AB1"/>
    <w:rsid w:val="00B80E64"/>
    <w:rsid w:val="00B80EDF"/>
    <w:rsid w:val="00B80F4C"/>
    <w:rsid w:val="00B80FBB"/>
    <w:rsid w:val="00B8113F"/>
    <w:rsid w:val="00B8140D"/>
    <w:rsid w:val="00B81410"/>
    <w:rsid w:val="00B815E5"/>
    <w:rsid w:val="00B81625"/>
    <w:rsid w:val="00B816A4"/>
    <w:rsid w:val="00B81C5A"/>
    <w:rsid w:val="00B81DC6"/>
    <w:rsid w:val="00B81F89"/>
    <w:rsid w:val="00B82206"/>
    <w:rsid w:val="00B8226D"/>
    <w:rsid w:val="00B82403"/>
    <w:rsid w:val="00B8241E"/>
    <w:rsid w:val="00B829D9"/>
    <w:rsid w:val="00B82A2C"/>
    <w:rsid w:val="00B82E90"/>
    <w:rsid w:val="00B82F45"/>
    <w:rsid w:val="00B832C0"/>
    <w:rsid w:val="00B836A2"/>
    <w:rsid w:val="00B837CA"/>
    <w:rsid w:val="00B83EA6"/>
    <w:rsid w:val="00B840CC"/>
    <w:rsid w:val="00B8412B"/>
    <w:rsid w:val="00B845E6"/>
    <w:rsid w:val="00B84898"/>
    <w:rsid w:val="00B84BA6"/>
    <w:rsid w:val="00B84C53"/>
    <w:rsid w:val="00B84CC8"/>
    <w:rsid w:val="00B84D43"/>
    <w:rsid w:val="00B84EA8"/>
    <w:rsid w:val="00B84EDC"/>
    <w:rsid w:val="00B851C3"/>
    <w:rsid w:val="00B85757"/>
    <w:rsid w:val="00B85792"/>
    <w:rsid w:val="00B857E7"/>
    <w:rsid w:val="00B85924"/>
    <w:rsid w:val="00B85A37"/>
    <w:rsid w:val="00B85A41"/>
    <w:rsid w:val="00B85C84"/>
    <w:rsid w:val="00B85E4C"/>
    <w:rsid w:val="00B860AB"/>
    <w:rsid w:val="00B861A7"/>
    <w:rsid w:val="00B861E8"/>
    <w:rsid w:val="00B861F3"/>
    <w:rsid w:val="00B863D5"/>
    <w:rsid w:val="00B8655C"/>
    <w:rsid w:val="00B86702"/>
    <w:rsid w:val="00B86860"/>
    <w:rsid w:val="00B8686E"/>
    <w:rsid w:val="00B869BB"/>
    <w:rsid w:val="00B86E04"/>
    <w:rsid w:val="00B86E2B"/>
    <w:rsid w:val="00B870C7"/>
    <w:rsid w:val="00B872C3"/>
    <w:rsid w:val="00B87325"/>
    <w:rsid w:val="00B87361"/>
    <w:rsid w:val="00B8752F"/>
    <w:rsid w:val="00B87645"/>
    <w:rsid w:val="00B876F8"/>
    <w:rsid w:val="00B87782"/>
    <w:rsid w:val="00B877A1"/>
    <w:rsid w:val="00B87A73"/>
    <w:rsid w:val="00B87E2B"/>
    <w:rsid w:val="00B87FE4"/>
    <w:rsid w:val="00B903CF"/>
    <w:rsid w:val="00B906DE"/>
    <w:rsid w:val="00B90771"/>
    <w:rsid w:val="00B90848"/>
    <w:rsid w:val="00B90F8C"/>
    <w:rsid w:val="00B90FC6"/>
    <w:rsid w:val="00B913EE"/>
    <w:rsid w:val="00B918EE"/>
    <w:rsid w:val="00B918FF"/>
    <w:rsid w:val="00B91A26"/>
    <w:rsid w:val="00B91A7E"/>
    <w:rsid w:val="00B91ADF"/>
    <w:rsid w:val="00B91B2D"/>
    <w:rsid w:val="00B92022"/>
    <w:rsid w:val="00B9220B"/>
    <w:rsid w:val="00B92765"/>
    <w:rsid w:val="00B9298D"/>
    <w:rsid w:val="00B92999"/>
    <w:rsid w:val="00B92A60"/>
    <w:rsid w:val="00B92C4A"/>
    <w:rsid w:val="00B92C51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51D"/>
    <w:rsid w:val="00B9469E"/>
    <w:rsid w:val="00B9482D"/>
    <w:rsid w:val="00B94CEA"/>
    <w:rsid w:val="00B94D84"/>
    <w:rsid w:val="00B94D9C"/>
    <w:rsid w:val="00B94E57"/>
    <w:rsid w:val="00B94EFB"/>
    <w:rsid w:val="00B95295"/>
    <w:rsid w:val="00B954ED"/>
    <w:rsid w:val="00B95537"/>
    <w:rsid w:val="00B95854"/>
    <w:rsid w:val="00B95D35"/>
    <w:rsid w:val="00B95D4B"/>
    <w:rsid w:val="00B95F51"/>
    <w:rsid w:val="00B96020"/>
    <w:rsid w:val="00B960D1"/>
    <w:rsid w:val="00B9624B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D6B"/>
    <w:rsid w:val="00B97E17"/>
    <w:rsid w:val="00B97E9E"/>
    <w:rsid w:val="00B97FE5"/>
    <w:rsid w:val="00BA00DC"/>
    <w:rsid w:val="00BA0210"/>
    <w:rsid w:val="00BA02B9"/>
    <w:rsid w:val="00BA035F"/>
    <w:rsid w:val="00BA082A"/>
    <w:rsid w:val="00BA0973"/>
    <w:rsid w:val="00BA0A0C"/>
    <w:rsid w:val="00BA0A62"/>
    <w:rsid w:val="00BA0DFB"/>
    <w:rsid w:val="00BA0F18"/>
    <w:rsid w:val="00BA10D2"/>
    <w:rsid w:val="00BA1341"/>
    <w:rsid w:val="00BA139C"/>
    <w:rsid w:val="00BA13AA"/>
    <w:rsid w:val="00BA1B68"/>
    <w:rsid w:val="00BA1E52"/>
    <w:rsid w:val="00BA1F24"/>
    <w:rsid w:val="00BA212B"/>
    <w:rsid w:val="00BA2298"/>
    <w:rsid w:val="00BA2364"/>
    <w:rsid w:val="00BA23B3"/>
    <w:rsid w:val="00BA26CF"/>
    <w:rsid w:val="00BA2703"/>
    <w:rsid w:val="00BA27CD"/>
    <w:rsid w:val="00BA292D"/>
    <w:rsid w:val="00BA2981"/>
    <w:rsid w:val="00BA2C35"/>
    <w:rsid w:val="00BA32F2"/>
    <w:rsid w:val="00BA375C"/>
    <w:rsid w:val="00BA385B"/>
    <w:rsid w:val="00BA3BBE"/>
    <w:rsid w:val="00BA3EFC"/>
    <w:rsid w:val="00BA404C"/>
    <w:rsid w:val="00BA40BD"/>
    <w:rsid w:val="00BA42C1"/>
    <w:rsid w:val="00BA4340"/>
    <w:rsid w:val="00BA4417"/>
    <w:rsid w:val="00BA452C"/>
    <w:rsid w:val="00BA45C7"/>
    <w:rsid w:val="00BA460B"/>
    <w:rsid w:val="00BA4871"/>
    <w:rsid w:val="00BA4922"/>
    <w:rsid w:val="00BA4A81"/>
    <w:rsid w:val="00BA4EA7"/>
    <w:rsid w:val="00BA4F5F"/>
    <w:rsid w:val="00BA4FDA"/>
    <w:rsid w:val="00BA51A4"/>
    <w:rsid w:val="00BA5406"/>
    <w:rsid w:val="00BA54A3"/>
    <w:rsid w:val="00BA5522"/>
    <w:rsid w:val="00BA568F"/>
    <w:rsid w:val="00BA5701"/>
    <w:rsid w:val="00BA580C"/>
    <w:rsid w:val="00BA5F81"/>
    <w:rsid w:val="00BA6276"/>
    <w:rsid w:val="00BA62FA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6ED0"/>
    <w:rsid w:val="00BA70AD"/>
    <w:rsid w:val="00BA70B1"/>
    <w:rsid w:val="00BA70B7"/>
    <w:rsid w:val="00BA7100"/>
    <w:rsid w:val="00BA74F3"/>
    <w:rsid w:val="00BA7663"/>
    <w:rsid w:val="00BA7AB3"/>
    <w:rsid w:val="00BA7B88"/>
    <w:rsid w:val="00BB00BD"/>
    <w:rsid w:val="00BB0362"/>
    <w:rsid w:val="00BB03D7"/>
    <w:rsid w:val="00BB045D"/>
    <w:rsid w:val="00BB049E"/>
    <w:rsid w:val="00BB09D0"/>
    <w:rsid w:val="00BB0AEE"/>
    <w:rsid w:val="00BB0ECF"/>
    <w:rsid w:val="00BB0F0C"/>
    <w:rsid w:val="00BB0FB9"/>
    <w:rsid w:val="00BB102D"/>
    <w:rsid w:val="00BB1B88"/>
    <w:rsid w:val="00BB1C4B"/>
    <w:rsid w:val="00BB1DEC"/>
    <w:rsid w:val="00BB20EB"/>
    <w:rsid w:val="00BB24A3"/>
    <w:rsid w:val="00BB259F"/>
    <w:rsid w:val="00BB25CB"/>
    <w:rsid w:val="00BB284D"/>
    <w:rsid w:val="00BB293C"/>
    <w:rsid w:val="00BB297B"/>
    <w:rsid w:val="00BB29AF"/>
    <w:rsid w:val="00BB2A71"/>
    <w:rsid w:val="00BB2CA9"/>
    <w:rsid w:val="00BB2F31"/>
    <w:rsid w:val="00BB310A"/>
    <w:rsid w:val="00BB32E1"/>
    <w:rsid w:val="00BB3377"/>
    <w:rsid w:val="00BB339F"/>
    <w:rsid w:val="00BB399A"/>
    <w:rsid w:val="00BB3CA0"/>
    <w:rsid w:val="00BB3E4D"/>
    <w:rsid w:val="00BB4024"/>
    <w:rsid w:val="00BB4070"/>
    <w:rsid w:val="00BB40F1"/>
    <w:rsid w:val="00BB420D"/>
    <w:rsid w:val="00BB43AA"/>
    <w:rsid w:val="00BB43C6"/>
    <w:rsid w:val="00BB4588"/>
    <w:rsid w:val="00BB4AA7"/>
    <w:rsid w:val="00BB4B49"/>
    <w:rsid w:val="00BB4D94"/>
    <w:rsid w:val="00BB50C7"/>
    <w:rsid w:val="00BB51DC"/>
    <w:rsid w:val="00BB54B9"/>
    <w:rsid w:val="00BB5821"/>
    <w:rsid w:val="00BB5B44"/>
    <w:rsid w:val="00BB5B8C"/>
    <w:rsid w:val="00BB5CA2"/>
    <w:rsid w:val="00BB5DA1"/>
    <w:rsid w:val="00BB604F"/>
    <w:rsid w:val="00BB60EA"/>
    <w:rsid w:val="00BB61EB"/>
    <w:rsid w:val="00BB62F2"/>
    <w:rsid w:val="00BB6675"/>
    <w:rsid w:val="00BB66B1"/>
    <w:rsid w:val="00BB6873"/>
    <w:rsid w:val="00BB6AA8"/>
    <w:rsid w:val="00BB6E80"/>
    <w:rsid w:val="00BB6EAE"/>
    <w:rsid w:val="00BB7077"/>
    <w:rsid w:val="00BB7175"/>
    <w:rsid w:val="00BB734A"/>
    <w:rsid w:val="00BB77B2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C82"/>
    <w:rsid w:val="00BC0DD2"/>
    <w:rsid w:val="00BC1278"/>
    <w:rsid w:val="00BC1453"/>
    <w:rsid w:val="00BC149D"/>
    <w:rsid w:val="00BC199A"/>
    <w:rsid w:val="00BC1C19"/>
    <w:rsid w:val="00BC23F8"/>
    <w:rsid w:val="00BC2665"/>
    <w:rsid w:val="00BC280D"/>
    <w:rsid w:val="00BC28F6"/>
    <w:rsid w:val="00BC2918"/>
    <w:rsid w:val="00BC2E1F"/>
    <w:rsid w:val="00BC3034"/>
    <w:rsid w:val="00BC3061"/>
    <w:rsid w:val="00BC32A3"/>
    <w:rsid w:val="00BC32B8"/>
    <w:rsid w:val="00BC3445"/>
    <w:rsid w:val="00BC345D"/>
    <w:rsid w:val="00BC35D4"/>
    <w:rsid w:val="00BC36BE"/>
    <w:rsid w:val="00BC38BB"/>
    <w:rsid w:val="00BC3953"/>
    <w:rsid w:val="00BC3A7C"/>
    <w:rsid w:val="00BC3B4B"/>
    <w:rsid w:val="00BC3C8E"/>
    <w:rsid w:val="00BC3D41"/>
    <w:rsid w:val="00BC3D4D"/>
    <w:rsid w:val="00BC3D58"/>
    <w:rsid w:val="00BC407F"/>
    <w:rsid w:val="00BC409F"/>
    <w:rsid w:val="00BC40B7"/>
    <w:rsid w:val="00BC41B9"/>
    <w:rsid w:val="00BC41F4"/>
    <w:rsid w:val="00BC435C"/>
    <w:rsid w:val="00BC436C"/>
    <w:rsid w:val="00BC449C"/>
    <w:rsid w:val="00BC456D"/>
    <w:rsid w:val="00BC48AB"/>
    <w:rsid w:val="00BC48DC"/>
    <w:rsid w:val="00BC4CB1"/>
    <w:rsid w:val="00BC4FA2"/>
    <w:rsid w:val="00BC5235"/>
    <w:rsid w:val="00BC5293"/>
    <w:rsid w:val="00BC53D5"/>
    <w:rsid w:val="00BC5400"/>
    <w:rsid w:val="00BC5599"/>
    <w:rsid w:val="00BC5964"/>
    <w:rsid w:val="00BC59D0"/>
    <w:rsid w:val="00BC5A35"/>
    <w:rsid w:val="00BC5F4D"/>
    <w:rsid w:val="00BC5FDD"/>
    <w:rsid w:val="00BC63F7"/>
    <w:rsid w:val="00BC6466"/>
    <w:rsid w:val="00BC65B3"/>
    <w:rsid w:val="00BC6872"/>
    <w:rsid w:val="00BC6B7C"/>
    <w:rsid w:val="00BC6BE4"/>
    <w:rsid w:val="00BC6E23"/>
    <w:rsid w:val="00BC6EA1"/>
    <w:rsid w:val="00BC6F42"/>
    <w:rsid w:val="00BC6F5A"/>
    <w:rsid w:val="00BC6F9B"/>
    <w:rsid w:val="00BC7089"/>
    <w:rsid w:val="00BC70C3"/>
    <w:rsid w:val="00BC7409"/>
    <w:rsid w:val="00BC7863"/>
    <w:rsid w:val="00BC7A3F"/>
    <w:rsid w:val="00BC7A78"/>
    <w:rsid w:val="00BC7BDB"/>
    <w:rsid w:val="00BC7CC9"/>
    <w:rsid w:val="00BC7D0C"/>
    <w:rsid w:val="00BD032A"/>
    <w:rsid w:val="00BD03B2"/>
    <w:rsid w:val="00BD0576"/>
    <w:rsid w:val="00BD0655"/>
    <w:rsid w:val="00BD0668"/>
    <w:rsid w:val="00BD06DF"/>
    <w:rsid w:val="00BD0ACA"/>
    <w:rsid w:val="00BD0AF0"/>
    <w:rsid w:val="00BD0B58"/>
    <w:rsid w:val="00BD0ECF"/>
    <w:rsid w:val="00BD103F"/>
    <w:rsid w:val="00BD1162"/>
    <w:rsid w:val="00BD15E9"/>
    <w:rsid w:val="00BD16C9"/>
    <w:rsid w:val="00BD1B53"/>
    <w:rsid w:val="00BD1C16"/>
    <w:rsid w:val="00BD1D8B"/>
    <w:rsid w:val="00BD2011"/>
    <w:rsid w:val="00BD2053"/>
    <w:rsid w:val="00BD2433"/>
    <w:rsid w:val="00BD25A1"/>
    <w:rsid w:val="00BD2EBD"/>
    <w:rsid w:val="00BD2EEF"/>
    <w:rsid w:val="00BD2FA1"/>
    <w:rsid w:val="00BD3166"/>
    <w:rsid w:val="00BD329C"/>
    <w:rsid w:val="00BD3376"/>
    <w:rsid w:val="00BD33CA"/>
    <w:rsid w:val="00BD361B"/>
    <w:rsid w:val="00BD3741"/>
    <w:rsid w:val="00BD3974"/>
    <w:rsid w:val="00BD39DE"/>
    <w:rsid w:val="00BD3D4C"/>
    <w:rsid w:val="00BD3DA3"/>
    <w:rsid w:val="00BD3DA8"/>
    <w:rsid w:val="00BD3E8D"/>
    <w:rsid w:val="00BD414C"/>
    <w:rsid w:val="00BD4314"/>
    <w:rsid w:val="00BD4393"/>
    <w:rsid w:val="00BD43E0"/>
    <w:rsid w:val="00BD44D0"/>
    <w:rsid w:val="00BD454A"/>
    <w:rsid w:val="00BD45D1"/>
    <w:rsid w:val="00BD4674"/>
    <w:rsid w:val="00BD482D"/>
    <w:rsid w:val="00BD4A5C"/>
    <w:rsid w:val="00BD4A82"/>
    <w:rsid w:val="00BD4FDE"/>
    <w:rsid w:val="00BD50A5"/>
    <w:rsid w:val="00BD50FC"/>
    <w:rsid w:val="00BD5473"/>
    <w:rsid w:val="00BD55B6"/>
    <w:rsid w:val="00BD59E5"/>
    <w:rsid w:val="00BD59E8"/>
    <w:rsid w:val="00BD5A52"/>
    <w:rsid w:val="00BD5B37"/>
    <w:rsid w:val="00BD5B4D"/>
    <w:rsid w:val="00BD5CBA"/>
    <w:rsid w:val="00BD5D64"/>
    <w:rsid w:val="00BD5EDA"/>
    <w:rsid w:val="00BD5EFA"/>
    <w:rsid w:val="00BD5FC1"/>
    <w:rsid w:val="00BD66B3"/>
    <w:rsid w:val="00BD6AB0"/>
    <w:rsid w:val="00BD6B70"/>
    <w:rsid w:val="00BD6D37"/>
    <w:rsid w:val="00BD6DED"/>
    <w:rsid w:val="00BD6EB7"/>
    <w:rsid w:val="00BD6F08"/>
    <w:rsid w:val="00BD6FC3"/>
    <w:rsid w:val="00BD6FD5"/>
    <w:rsid w:val="00BD700C"/>
    <w:rsid w:val="00BD73D3"/>
    <w:rsid w:val="00BD7596"/>
    <w:rsid w:val="00BD7662"/>
    <w:rsid w:val="00BD7797"/>
    <w:rsid w:val="00BD77A1"/>
    <w:rsid w:val="00BD7B66"/>
    <w:rsid w:val="00BD7CCE"/>
    <w:rsid w:val="00BD7F5A"/>
    <w:rsid w:val="00BE01BF"/>
    <w:rsid w:val="00BE08DD"/>
    <w:rsid w:val="00BE08F6"/>
    <w:rsid w:val="00BE09F1"/>
    <w:rsid w:val="00BE0B34"/>
    <w:rsid w:val="00BE0DA2"/>
    <w:rsid w:val="00BE0EFD"/>
    <w:rsid w:val="00BE13B9"/>
    <w:rsid w:val="00BE17B0"/>
    <w:rsid w:val="00BE17DC"/>
    <w:rsid w:val="00BE1FC9"/>
    <w:rsid w:val="00BE212E"/>
    <w:rsid w:val="00BE2480"/>
    <w:rsid w:val="00BE24D6"/>
    <w:rsid w:val="00BE262E"/>
    <w:rsid w:val="00BE2858"/>
    <w:rsid w:val="00BE2A29"/>
    <w:rsid w:val="00BE2AC1"/>
    <w:rsid w:val="00BE2C6B"/>
    <w:rsid w:val="00BE2C6C"/>
    <w:rsid w:val="00BE2D03"/>
    <w:rsid w:val="00BE2E17"/>
    <w:rsid w:val="00BE305E"/>
    <w:rsid w:val="00BE30FF"/>
    <w:rsid w:val="00BE3418"/>
    <w:rsid w:val="00BE35F0"/>
    <w:rsid w:val="00BE3758"/>
    <w:rsid w:val="00BE396E"/>
    <w:rsid w:val="00BE3B2D"/>
    <w:rsid w:val="00BE3B31"/>
    <w:rsid w:val="00BE3B48"/>
    <w:rsid w:val="00BE3B98"/>
    <w:rsid w:val="00BE3BEA"/>
    <w:rsid w:val="00BE3D64"/>
    <w:rsid w:val="00BE3E55"/>
    <w:rsid w:val="00BE441E"/>
    <w:rsid w:val="00BE470D"/>
    <w:rsid w:val="00BE485A"/>
    <w:rsid w:val="00BE48F9"/>
    <w:rsid w:val="00BE4D8F"/>
    <w:rsid w:val="00BE4F63"/>
    <w:rsid w:val="00BE519A"/>
    <w:rsid w:val="00BE5301"/>
    <w:rsid w:val="00BE536D"/>
    <w:rsid w:val="00BE53BF"/>
    <w:rsid w:val="00BE554B"/>
    <w:rsid w:val="00BE563F"/>
    <w:rsid w:val="00BE580E"/>
    <w:rsid w:val="00BE5823"/>
    <w:rsid w:val="00BE5C37"/>
    <w:rsid w:val="00BE5CBB"/>
    <w:rsid w:val="00BE5E65"/>
    <w:rsid w:val="00BE607B"/>
    <w:rsid w:val="00BE6136"/>
    <w:rsid w:val="00BE6156"/>
    <w:rsid w:val="00BE619C"/>
    <w:rsid w:val="00BE61E8"/>
    <w:rsid w:val="00BE6328"/>
    <w:rsid w:val="00BE6677"/>
    <w:rsid w:val="00BE667B"/>
    <w:rsid w:val="00BE67E1"/>
    <w:rsid w:val="00BE6953"/>
    <w:rsid w:val="00BE6A9E"/>
    <w:rsid w:val="00BE6CDC"/>
    <w:rsid w:val="00BE6DC3"/>
    <w:rsid w:val="00BE6E9C"/>
    <w:rsid w:val="00BE7489"/>
    <w:rsid w:val="00BE76A3"/>
    <w:rsid w:val="00BE7AA7"/>
    <w:rsid w:val="00BE7CEE"/>
    <w:rsid w:val="00BE7D6D"/>
    <w:rsid w:val="00BE7DE8"/>
    <w:rsid w:val="00BE7E08"/>
    <w:rsid w:val="00BF014C"/>
    <w:rsid w:val="00BF03CC"/>
    <w:rsid w:val="00BF0491"/>
    <w:rsid w:val="00BF0585"/>
    <w:rsid w:val="00BF0604"/>
    <w:rsid w:val="00BF061C"/>
    <w:rsid w:val="00BF0927"/>
    <w:rsid w:val="00BF0B34"/>
    <w:rsid w:val="00BF0B89"/>
    <w:rsid w:val="00BF0BF9"/>
    <w:rsid w:val="00BF0E06"/>
    <w:rsid w:val="00BF0ED1"/>
    <w:rsid w:val="00BF1167"/>
    <w:rsid w:val="00BF1422"/>
    <w:rsid w:val="00BF15E8"/>
    <w:rsid w:val="00BF1614"/>
    <w:rsid w:val="00BF16CF"/>
    <w:rsid w:val="00BF173A"/>
    <w:rsid w:val="00BF173D"/>
    <w:rsid w:val="00BF1753"/>
    <w:rsid w:val="00BF183D"/>
    <w:rsid w:val="00BF1A20"/>
    <w:rsid w:val="00BF1A39"/>
    <w:rsid w:val="00BF1A66"/>
    <w:rsid w:val="00BF1A70"/>
    <w:rsid w:val="00BF2148"/>
    <w:rsid w:val="00BF21C4"/>
    <w:rsid w:val="00BF23EA"/>
    <w:rsid w:val="00BF2477"/>
    <w:rsid w:val="00BF2517"/>
    <w:rsid w:val="00BF2727"/>
    <w:rsid w:val="00BF2847"/>
    <w:rsid w:val="00BF292E"/>
    <w:rsid w:val="00BF294B"/>
    <w:rsid w:val="00BF294E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9"/>
    <w:rsid w:val="00BF36FB"/>
    <w:rsid w:val="00BF43B6"/>
    <w:rsid w:val="00BF4CC3"/>
    <w:rsid w:val="00BF4F05"/>
    <w:rsid w:val="00BF505F"/>
    <w:rsid w:val="00BF5111"/>
    <w:rsid w:val="00BF5366"/>
    <w:rsid w:val="00BF5693"/>
    <w:rsid w:val="00BF58A5"/>
    <w:rsid w:val="00BF59D0"/>
    <w:rsid w:val="00BF5A0E"/>
    <w:rsid w:val="00BF5AF9"/>
    <w:rsid w:val="00BF5F4A"/>
    <w:rsid w:val="00BF608F"/>
    <w:rsid w:val="00BF62DA"/>
    <w:rsid w:val="00BF639E"/>
    <w:rsid w:val="00BF6680"/>
    <w:rsid w:val="00BF683C"/>
    <w:rsid w:val="00BF69EF"/>
    <w:rsid w:val="00BF6B90"/>
    <w:rsid w:val="00BF6FEE"/>
    <w:rsid w:val="00BF730F"/>
    <w:rsid w:val="00BF745D"/>
    <w:rsid w:val="00BF7892"/>
    <w:rsid w:val="00BF7AC6"/>
    <w:rsid w:val="00BF7B91"/>
    <w:rsid w:val="00C007F9"/>
    <w:rsid w:val="00C0081C"/>
    <w:rsid w:val="00C0082E"/>
    <w:rsid w:val="00C0094B"/>
    <w:rsid w:val="00C0097A"/>
    <w:rsid w:val="00C00D2A"/>
    <w:rsid w:val="00C01286"/>
    <w:rsid w:val="00C01301"/>
    <w:rsid w:val="00C014D9"/>
    <w:rsid w:val="00C0156A"/>
    <w:rsid w:val="00C01593"/>
    <w:rsid w:val="00C01648"/>
    <w:rsid w:val="00C01752"/>
    <w:rsid w:val="00C01887"/>
    <w:rsid w:val="00C01DC9"/>
    <w:rsid w:val="00C01E42"/>
    <w:rsid w:val="00C022FB"/>
    <w:rsid w:val="00C02471"/>
    <w:rsid w:val="00C024D4"/>
    <w:rsid w:val="00C027A4"/>
    <w:rsid w:val="00C02881"/>
    <w:rsid w:val="00C028AE"/>
    <w:rsid w:val="00C02907"/>
    <w:rsid w:val="00C02B20"/>
    <w:rsid w:val="00C02D23"/>
    <w:rsid w:val="00C02E3D"/>
    <w:rsid w:val="00C02EEE"/>
    <w:rsid w:val="00C0316B"/>
    <w:rsid w:val="00C03464"/>
    <w:rsid w:val="00C0367D"/>
    <w:rsid w:val="00C038C7"/>
    <w:rsid w:val="00C038F8"/>
    <w:rsid w:val="00C03933"/>
    <w:rsid w:val="00C03AD7"/>
    <w:rsid w:val="00C040F9"/>
    <w:rsid w:val="00C04390"/>
    <w:rsid w:val="00C043AB"/>
    <w:rsid w:val="00C044C7"/>
    <w:rsid w:val="00C046DB"/>
    <w:rsid w:val="00C04793"/>
    <w:rsid w:val="00C04A1B"/>
    <w:rsid w:val="00C04A61"/>
    <w:rsid w:val="00C04AD8"/>
    <w:rsid w:val="00C04B11"/>
    <w:rsid w:val="00C04D07"/>
    <w:rsid w:val="00C04DC9"/>
    <w:rsid w:val="00C04DE0"/>
    <w:rsid w:val="00C04DEE"/>
    <w:rsid w:val="00C04FA9"/>
    <w:rsid w:val="00C05004"/>
    <w:rsid w:val="00C051C7"/>
    <w:rsid w:val="00C05295"/>
    <w:rsid w:val="00C0541B"/>
    <w:rsid w:val="00C054E5"/>
    <w:rsid w:val="00C05553"/>
    <w:rsid w:val="00C0555D"/>
    <w:rsid w:val="00C055C1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344"/>
    <w:rsid w:val="00C0736D"/>
    <w:rsid w:val="00C073B5"/>
    <w:rsid w:val="00C07594"/>
    <w:rsid w:val="00C075E5"/>
    <w:rsid w:val="00C07696"/>
    <w:rsid w:val="00C076C3"/>
    <w:rsid w:val="00C076EC"/>
    <w:rsid w:val="00C07831"/>
    <w:rsid w:val="00C07A18"/>
    <w:rsid w:val="00C07B49"/>
    <w:rsid w:val="00C07BAC"/>
    <w:rsid w:val="00C07CB3"/>
    <w:rsid w:val="00C07F3A"/>
    <w:rsid w:val="00C07F5B"/>
    <w:rsid w:val="00C101E8"/>
    <w:rsid w:val="00C10219"/>
    <w:rsid w:val="00C102ED"/>
    <w:rsid w:val="00C10459"/>
    <w:rsid w:val="00C10519"/>
    <w:rsid w:val="00C105C7"/>
    <w:rsid w:val="00C10793"/>
    <w:rsid w:val="00C10918"/>
    <w:rsid w:val="00C1093E"/>
    <w:rsid w:val="00C10B2C"/>
    <w:rsid w:val="00C10BBC"/>
    <w:rsid w:val="00C10E66"/>
    <w:rsid w:val="00C11167"/>
    <w:rsid w:val="00C111A9"/>
    <w:rsid w:val="00C11916"/>
    <w:rsid w:val="00C11933"/>
    <w:rsid w:val="00C11A43"/>
    <w:rsid w:val="00C11C24"/>
    <w:rsid w:val="00C11E56"/>
    <w:rsid w:val="00C11EE4"/>
    <w:rsid w:val="00C11FC9"/>
    <w:rsid w:val="00C1219E"/>
    <w:rsid w:val="00C12204"/>
    <w:rsid w:val="00C12373"/>
    <w:rsid w:val="00C1257A"/>
    <w:rsid w:val="00C12653"/>
    <w:rsid w:val="00C126F8"/>
    <w:rsid w:val="00C12810"/>
    <w:rsid w:val="00C12B99"/>
    <w:rsid w:val="00C12C33"/>
    <w:rsid w:val="00C12E2F"/>
    <w:rsid w:val="00C12EDD"/>
    <w:rsid w:val="00C13087"/>
    <w:rsid w:val="00C130F0"/>
    <w:rsid w:val="00C1331C"/>
    <w:rsid w:val="00C134DA"/>
    <w:rsid w:val="00C137F8"/>
    <w:rsid w:val="00C138D4"/>
    <w:rsid w:val="00C13965"/>
    <w:rsid w:val="00C13A18"/>
    <w:rsid w:val="00C13DA2"/>
    <w:rsid w:val="00C13DC7"/>
    <w:rsid w:val="00C13F48"/>
    <w:rsid w:val="00C1401D"/>
    <w:rsid w:val="00C140EF"/>
    <w:rsid w:val="00C142AE"/>
    <w:rsid w:val="00C143AD"/>
    <w:rsid w:val="00C1453F"/>
    <w:rsid w:val="00C14BA7"/>
    <w:rsid w:val="00C14C24"/>
    <w:rsid w:val="00C14C2B"/>
    <w:rsid w:val="00C14C75"/>
    <w:rsid w:val="00C14D12"/>
    <w:rsid w:val="00C14E9E"/>
    <w:rsid w:val="00C150B1"/>
    <w:rsid w:val="00C15377"/>
    <w:rsid w:val="00C153E3"/>
    <w:rsid w:val="00C1565D"/>
    <w:rsid w:val="00C1588C"/>
    <w:rsid w:val="00C158D7"/>
    <w:rsid w:val="00C1590D"/>
    <w:rsid w:val="00C15EF5"/>
    <w:rsid w:val="00C16279"/>
    <w:rsid w:val="00C16524"/>
    <w:rsid w:val="00C16535"/>
    <w:rsid w:val="00C166DE"/>
    <w:rsid w:val="00C16737"/>
    <w:rsid w:val="00C1674D"/>
    <w:rsid w:val="00C16A54"/>
    <w:rsid w:val="00C16B4D"/>
    <w:rsid w:val="00C16BD3"/>
    <w:rsid w:val="00C16D65"/>
    <w:rsid w:val="00C170A5"/>
    <w:rsid w:val="00C17214"/>
    <w:rsid w:val="00C17253"/>
    <w:rsid w:val="00C173D1"/>
    <w:rsid w:val="00C1748A"/>
    <w:rsid w:val="00C1751B"/>
    <w:rsid w:val="00C177F0"/>
    <w:rsid w:val="00C17954"/>
    <w:rsid w:val="00C17977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B72"/>
    <w:rsid w:val="00C20D6D"/>
    <w:rsid w:val="00C21314"/>
    <w:rsid w:val="00C21416"/>
    <w:rsid w:val="00C21752"/>
    <w:rsid w:val="00C21978"/>
    <w:rsid w:val="00C21DE6"/>
    <w:rsid w:val="00C22013"/>
    <w:rsid w:val="00C2211F"/>
    <w:rsid w:val="00C22207"/>
    <w:rsid w:val="00C2233C"/>
    <w:rsid w:val="00C22420"/>
    <w:rsid w:val="00C224E6"/>
    <w:rsid w:val="00C22657"/>
    <w:rsid w:val="00C22765"/>
    <w:rsid w:val="00C227DC"/>
    <w:rsid w:val="00C22853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24"/>
    <w:rsid w:val="00C242B7"/>
    <w:rsid w:val="00C24346"/>
    <w:rsid w:val="00C24491"/>
    <w:rsid w:val="00C24567"/>
    <w:rsid w:val="00C2482F"/>
    <w:rsid w:val="00C248A9"/>
    <w:rsid w:val="00C249DA"/>
    <w:rsid w:val="00C24A9B"/>
    <w:rsid w:val="00C24B52"/>
    <w:rsid w:val="00C24B8B"/>
    <w:rsid w:val="00C24D9D"/>
    <w:rsid w:val="00C24E9D"/>
    <w:rsid w:val="00C24ED8"/>
    <w:rsid w:val="00C25275"/>
    <w:rsid w:val="00C2537D"/>
    <w:rsid w:val="00C25446"/>
    <w:rsid w:val="00C25580"/>
    <w:rsid w:val="00C257DB"/>
    <w:rsid w:val="00C25AF0"/>
    <w:rsid w:val="00C25B6E"/>
    <w:rsid w:val="00C25C74"/>
    <w:rsid w:val="00C25F44"/>
    <w:rsid w:val="00C261A2"/>
    <w:rsid w:val="00C2641A"/>
    <w:rsid w:val="00C26470"/>
    <w:rsid w:val="00C266C7"/>
    <w:rsid w:val="00C267CB"/>
    <w:rsid w:val="00C26C37"/>
    <w:rsid w:val="00C26E1D"/>
    <w:rsid w:val="00C27235"/>
    <w:rsid w:val="00C27497"/>
    <w:rsid w:val="00C278AC"/>
    <w:rsid w:val="00C27B16"/>
    <w:rsid w:val="00C27B6F"/>
    <w:rsid w:val="00C27BEC"/>
    <w:rsid w:val="00C301AE"/>
    <w:rsid w:val="00C302B1"/>
    <w:rsid w:val="00C3054C"/>
    <w:rsid w:val="00C306FC"/>
    <w:rsid w:val="00C3092E"/>
    <w:rsid w:val="00C30A64"/>
    <w:rsid w:val="00C30CA1"/>
    <w:rsid w:val="00C30D3E"/>
    <w:rsid w:val="00C30E0F"/>
    <w:rsid w:val="00C30F4A"/>
    <w:rsid w:val="00C310C1"/>
    <w:rsid w:val="00C31326"/>
    <w:rsid w:val="00C313C1"/>
    <w:rsid w:val="00C319B0"/>
    <w:rsid w:val="00C31A5D"/>
    <w:rsid w:val="00C31B67"/>
    <w:rsid w:val="00C31BAD"/>
    <w:rsid w:val="00C31BB3"/>
    <w:rsid w:val="00C31EF6"/>
    <w:rsid w:val="00C323B4"/>
    <w:rsid w:val="00C32630"/>
    <w:rsid w:val="00C3275F"/>
    <w:rsid w:val="00C32A9F"/>
    <w:rsid w:val="00C32AAE"/>
    <w:rsid w:val="00C32DB9"/>
    <w:rsid w:val="00C33184"/>
    <w:rsid w:val="00C331EF"/>
    <w:rsid w:val="00C332DB"/>
    <w:rsid w:val="00C332F6"/>
    <w:rsid w:val="00C332F7"/>
    <w:rsid w:val="00C334A7"/>
    <w:rsid w:val="00C33682"/>
    <w:rsid w:val="00C33799"/>
    <w:rsid w:val="00C3379C"/>
    <w:rsid w:val="00C33852"/>
    <w:rsid w:val="00C33E29"/>
    <w:rsid w:val="00C3402B"/>
    <w:rsid w:val="00C34280"/>
    <w:rsid w:val="00C343A5"/>
    <w:rsid w:val="00C343DD"/>
    <w:rsid w:val="00C34496"/>
    <w:rsid w:val="00C34525"/>
    <w:rsid w:val="00C34539"/>
    <w:rsid w:val="00C345EC"/>
    <w:rsid w:val="00C346B6"/>
    <w:rsid w:val="00C34836"/>
    <w:rsid w:val="00C34844"/>
    <w:rsid w:val="00C348E7"/>
    <w:rsid w:val="00C3501E"/>
    <w:rsid w:val="00C35397"/>
    <w:rsid w:val="00C354D2"/>
    <w:rsid w:val="00C35526"/>
    <w:rsid w:val="00C35688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B7F"/>
    <w:rsid w:val="00C36BAC"/>
    <w:rsid w:val="00C36C24"/>
    <w:rsid w:val="00C36E50"/>
    <w:rsid w:val="00C3716D"/>
    <w:rsid w:val="00C372D5"/>
    <w:rsid w:val="00C37310"/>
    <w:rsid w:val="00C3743A"/>
    <w:rsid w:val="00C3749D"/>
    <w:rsid w:val="00C3756F"/>
    <w:rsid w:val="00C37589"/>
    <w:rsid w:val="00C375A4"/>
    <w:rsid w:val="00C377C9"/>
    <w:rsid w:val="00C378FD"/>
    <w:rsid w:val="00C37B2F"/>
    <w:rsid w:val="00C37B70"/>
    <w:rsid w:val="00C37E29"/>
    <w:rsid w:val="00C37E41"/>
    <w:rsid w:val="00C37F8D"/>
    <w:rsid w:val="00C4012A"/>
    <w:rsid w:val="00C40165"/>
    <w:rsid w:val="00C409F4"/>
    <w:rsid w:val="00C40A61"/>
    <w:rsid w:val="00C40B9D"/>
    <w:rsid w:val="00C40D16"/>
    <w:rsid w:val="00C40F9B"/>
    <w:rsid w:val="00C41427"/>
    <w:rsid w:val="00C41456"/>
    <w:rsid w:val="00C415E5"/>
    <w:rsid w:val="00C417DE"/>
    <w:rsid w:val="00C41825"/>
    <w:rsid w:val="00C41BE8"/>
    <w:rsid w:val="00C41DED"/>
    <w:rsid w:val="00C41F88"/>
    <w:rsid w:val="00C42614"/>
    <w:rsid w:val="00C42A0A"/>
    <w:rsid w:val="00C42B5C"/>
    <w:rsid w:val="00C42E1B"/>
    <w:rsid w:val="00C42F2B"/>
    <w:rsid w:val="00C42F7E"/>
    <w:rsid w:val="00C431DC"/>
    <w:rsid w:val="00C432E7"/>
    <w:rsid w:val="00C43471"/>
    <w:rsid w:val="00C435CB"/>
    <w:rsid w:val="00C4369D"/>
    <w:rsid w:val="00C4391D"/>
    <w:rsid w:val="00C4391F"/>
    <w:rsid w:val="00C43C36"/>
    <w:rsid w:val="00C43D34"/>
    <w:rsid w:val="00C43E5D"/>
    <w:rsid w:val="00C44140"/>
    <w:rsid w:val="00C444D8"/>
    <w:rsid w:val="00C44542"/>
    <w:rsid w:val="00C44622"/>
    <w:rsid w:val="00C4463E"/>
    <w:rsid w:val="00C44AA3"/>
    <w:rsid w:val="00C44CB9"/>
    <w:rsid w:val="00C44EE0"/>
    <w:rsid w:val="00C4512F"/>
    <w:rsid w:val="00C45295"/>
    <w:rsid w:val="00C45439"/>
    <w:rsid w:val="00C45576"/>
    <w:rsid w:val="00C457F3"/>
    <w:rsid w:val="00C4592F"/>
    <w:rsid w:val="00C459B3"/>
    <w:rsid w:val="00C45D3A"/>
    <w:rsid w:val="00C462B3"/>
    <w:rsid w:val="00C46599"/>
    <w:rsid w:val="00C465D4"/>
    <w:rsid w:val="00C4692A"/>
    <w:rsid w:val="00C46AF9"/>
    <w:rsid w:val="00C46C3D"/>
    <w:rsid w:val="00C46CE9"/>
    <w:rsid w:val="00C46E51"/>
    <w:rsid w:val="00C46E5D"/>
    <w:rsid w:val="00C4702D"/>
    <w:rsid w:val="00C471B8"/>
    <w:rsid w:val="00C471BF"/>
    <w:rsid w:val="00C4726B"/>
    <w:rsid w:val="00C47384"/>
    <w:rsid w:val="00C475A0"/>
    <w:rsid w:val="00C479BB"/>
    <w:rsid w:val="00C47A7A"/>
    <w:rsid w:val="00C47C53"/>
    <w:rsid w:val="00C47CE7"/>
    <w:rsid w:val="00C50A49"/>
    <w:rsid w:val="00C50B98"/>
    <w:rsid w:val="00C50C6C"/>
    <w:rsid w:val="00C50E23"/>
    <w:rsid w:val="00C50F40"/>
    <w:rsid w:val="00C51395"/>
    <w:rsid w:val="00C5157D"/>
    <w:rsid w:val="00C51B2F"/>
    <w:rsid w:val="00C51B5B"/>
    <w:rsid w:val="00C51D02"/>
    <w:rsid w:val="00C51D5C"/>
    <w:rsid w:val="00C51D73"/>
    <w:rsid w:val="00C52334"/>
    <w:rsid w:val="00C52363"/>
    <w:rsid w:val="00C5264A"/>
    <w:rsid w:val="00C526FA"/>
    <w:rsid w:val="00C52713"/>
    <w:rsid w:val="00C52C95"/>
    <w:rsid w:val="00C52DD0"/>
    <w:rsid w:val="00C53051"/>
    <w:rsid w:val="00C53091"/>
    <w:rsid w:val="00C531E4"/>
    <w:rsid w:val="00C53206"/>
    <w:rsid w:val="00C532A9"/>
    <w:rsid w:val="00C5334D"/>
    <w:rsid w:val="00C53429"/>
    <w:rsid w:val="00C53631"/>
    <w:rsid w:val="00C53B6F"/>
    <w:rsid w:val="00C53C06"/>
    <w:rsid w:val="00C53E4C"/>
    <w:rsid w:val="00C53E95"/>
    <w:rsid w:val="00C541D3"/>
    <w:rsid w:val="00C5443B"/>
    <w:rsid w:val="00C544F6"/>
    <w:rsid w:val="00C54580"/>
    <w:rsid w:val="00C54591"/>
    <w:rsid w:val="00C547F1"/>
    <w:rsid w:val="00C54A96"/>
    <w:rsid w:val="00C54EA3"/>
    <w:rsid w:val="00C550A9"/>
    <w:rsid w:val="00C550EF"/>
    <w:rsid w:val="00C550F5"/>
    <w:rsid w:val="00C551C8"/>
    <w:rsid w:val="00C552DB"/>
    <w:rsid w:val="00C55365"/>
    <w:rsid w:val="00C553F8"/>
    <w:rsid w:val="00C55498"/>
    <w:rsid w:val="00C5553B"/>
    <w:rsid w:val="00C556C2"/>
    <w:rsid w:val="00C5584C"/>
    <w:rsid w:val="00C5592E"/>
    <w:rsid w:val="00C55DC8"/>
    <w:rsid w:val="00C55FC5"/>
    <w:rsid w:val="00C56144"/>
    <w:rsid w:val="00C56273"/>
    <w:rsid w:val="00C563D8"/>
    <w:rsid w:val="00C563F8"/>
    <w:rsid w:val="00C566E4"/>
    <w:rsid w:val="00C569A7"/>
    <w:rsid w:val="00C56F54"/>
    <w:rsid w:val="00C5707C"/>
    <w:rsid w:val="00C5712A"/>
    <w:rsid w:val="00C571B5"/>
    <w:rsid w:val="00C573ED"/>
    <w:rsid w:val="00C5746D"/>
    <w:rsid w:val="00C576CF"/>
    <w:rsid w:val="00C577AC"/>
    <w:rsid w:val="00C5785E"/>
    <w:rsid w:val="00C5787C"/>
    <w:rsid w:val="00C57CB2"/>
    <w:rsid w:val="00C57DC4"/>
    <w:rsid w:val="00C57E7C"/>
    <w:rsid w:val="00C57E80"/>
    <w:rsid w:val="00C57F3F"/>
    <w:rsid w:val="00C6009B"/>
    <w:rsid w:val="00C6015B"/>
    <w:rsid w:val="00C6028F"/>
    <w:rsid w:val="00C60617"/>
    <w:rsid w:val="00C60975"/>
    <w:rsid w:val="00C61282"/>
    <w:rsid w:val="00C61562"/>
    <w:rsid w:val="00C615A4"/>
    <w:rsid w:val="00C615DB"/>
    <w:rsid w:val="00C61646"/>
    <w:rsid w:val="00C618DF"/>
    <w:rsid w:val="00C61C7D"/>
    <w:rsid w:val="00C61D1D"/>
    <w:rsid w:val="00C61DB1"/>
    <w:rsid w:val="00C61DFE"/>
    <w:rsid w:val="00C62280"/>
    <w:rsid w:val="00C622F5"/>
    <w:rsid w:val="00C625A4"/>
    <w:rsid w:val="00C62868"/>
    <w:rsid w:val="00C628F4"/>
    <w:rsid w:val="00C62D5F"/>
    <w:rsid w:val="00C638DD"/>
    <w:rsid w:val="00C63AF5"/>
    <w:rsid w:val="00C63B99"/>
    <w:rsid w:val="00C63CC5"/>
    <w:rsid w:val="00C63DF8"/>
    <w:rsid w:val="00C63E54"/>
    <w:rsid w:val="00C6416C"/>
    <w:rsid w:val="00C64205"/>
    <w:rsid w:val="00C642B6"/>
    <w:rsid w:val="00C64487"/>
    <w:rsid w:val="00C645CC"/>
    <w:rsid w:val="00C646A3"/>
    <w:rsid w:val="00C647F6"/>
    <w:rsid w:val="00C647FF"/>
    <w:rsid w:val="00C64B7F"/>
    <w:rsid w:val="00C64CF5"/>
    <w:rsid w:val="00C64F0A"/>
    <w:rsid w:val="00C64F45"/>
    <w:rsid w:val="00C650C1"/>
    <w:rsid w:val="00C65259"/>
    <w:rsid w:val="00C6533E"/>
    <w:rsid w:val="00C654C1"/>
    <w:rsid w:val="00C654ED"/>
    <w:rsid w:val="00C655CA"/>
    <w:rsid w:val="00C65610"/>
    <w:rsid w:val="00C656BD"/>
    <w:rsid w:val="00C656F1"/>
    <w:rsid w:val="00C65D1C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44C"/>
    <w:rsid w:val="00C67C00"/>
    <w:rsid w:val="00C67D57"/>
    <w:rsid w:val="00C67E93"/>
    <w:rsid w:val="00C67FA8"/>
    <w:rsid w:val="00C67FE9"/>
    <w:rsid w:val="00C700C1"/>
    <w:rsid w:val="00C702D4"/>
    <w:rsid w:val="00C70356"/>
    <w:rsid w:val="00C706F0"/>
    <w:rsid w:val="00C707EB"/>
    <w:rsid w:val="00C70903"/>
    <w:rsid w:val="00C70A47"/>
    <w:rsid w:val="00C70C17"/>
    <w:rsid w:val="00C70CA1"/>
    <w:rsid w:val="00C70D7E"/>
    <w:rsid w:val="00C70DC7"/>
    <w:rsid w:val="00C716A9"/>
    <w:rsid w:val="00C716BD"/>
    <w:rsid w:val="00C71EEF"/>
    <w:rsid w:val="00C71EF0"/>
    <w:rsid w:val="00C72057"/>
    <w:rsid w:val="00C72135"/>
    <w:rsid w:val="00C7243E"/>
    <w:rsid w:val="00C724B9"/>
    <w:rsid w:val="00C72557"/>
    <w:rsid w:val="00C726FE"/>
    <w:rsid w:val="00C7282A"/>
    <w:rsid w:val="00C72A0C"/>
    <w:rsid w:val="00C72A69"/>
    <w:rsid w:val="00C72B07"/>
    <w:rsid w:val="00C72D32"/>
    <w:rsid w:val="00C72FD1"/>
    <w:rsid w:val="00C73269"/>
    <w:rsid w:val="00C73332"/>
    <w:rsid w:val="00C734BD"/>
    <w:rsid w:val="00C736EB"/>
    <w:rsid w:val="00C73704"/>
    <w:rsid w:val="00C73710"/>
    <w:rsid w:val="00C737B0"/>
    <w:rsid w:val="00C741CA"/>
    <w:rsid w:val="00C74424"/>
    <w:rsid w:val="00C747C5"/>
    <w:rsid w:val="00C74817"/>
    <w:rsid w:val="00C7496A"/>
    <w:rsid w:val="00C74A97"/>
    <w:rsid w:val="00C74AEA"/>
    <w:rsid w:val="00C752DA"/>
    <w:rsid w:val="00C75333"/>
    <w:rsid w:val="00C75583"/>
    <w:rsid w:val="00C7558F"/>
    <w:rsid w:val="00C75619"/>
    <w:rsid w:val="00C756F9"/>
    <w:rsid w:val="00C75728"/>
    <w:rsid w:val="00C7573A"/>
    <w:rsid w:val="00C75819"/>
    <w:rsid w:val="00C758B4"/>
    <w:rsid w:val="00C758BE"/>
    <w:rsid w:val="00C7593A"/>
    <w:rsid w:val="00C75B95"/>
    <w:rsid w:val="00C75CD3"/>
    <w:rsid w:val="00C75D7A"/>
    <w:rsid w:val="00C75F68"/>
    <w:rsid w:val="00C762DB"/>
    <w:rsid w:val="00C763DD"/>
    <w:rsid w:val="00C764E7"/>
    <w:rsid w:val="00C768C5"/>
    <w:rsid w:val="00C76BEA"/>
    <w:rsid w:val="00C76ED6"/>
    <w:rsid w:val="00C76F15"/>
    <w:rsid w:val="00C770C9"/>
    <w:rsid w:val="00C7712E"/>
    <w:rsid w:val="00C77218"/>
    <w:rsid w:val="00C77236"/>
    <w:rsid w:val="00C7748B"/>
    <w:rsid w:val="00C774EB"/>
    <w:rsid w:val="00C77504"/>
    <w:rsid w:val="00C7753B"/>
    <w:rsid w:val="00C7776B"/>
    <w:rsid w:val="00C77869"/>
    <w:rsid w:val="00C77D6C"/>
    <w:rsid w:val="00C77E4A"/>
    <w:rsid w:val="00C77ED7"/>
    <w:rsid w:val="00C77FD7"/>
    <w:rsid w:val="00C804DD"/>
    <w:rsid w:val="00C80570"/>
    <w:rsid w:val="00C805C1"/>
    <w:rsid w:val="00C8060A"/>
    <w:rsid w:val="00C80627"/>
    <w:rsid w:val="00C809DC"/>
    <w:rsid w:val="00C80AC8"/>
    <w:rsid w:val="00C80B2A"/>
    <w:rsid w:val="00C80B91"/>
    <w:rsid w:val="00C80D19"/>
    <w:rsid w:val="00C81494"/>
    <w:rsid w:val="00C815AB"/>
    <w:rsid w:val="00C815DE"/>
    <w:rsid w:val="00C81A0F"/>
    <w:rsid w:val="00C81A9E"/>
    <w:rsid w:val="00C81E76"/>
    <w:rsid w:val="00C8206A"/>
    <w:rsid w:val="00C820C9"/>
    <w:rsid w:val="00C82117"/>
    <w:rsid w:val="00C821DC"/>
    <w:rsid w:val="00C82282"/>
    <w:rsid w:val="00C82437"/>
    <w:rsid w:val="00C8270E"/>
    <w:rsid w:val="00C82715"/>
    <w:rsid w:val="00C82729"/>
    <w:rsid w:val="00C827F6"/>
    <w:rsid w:val="00C82912"/>
    <w:rsid w:val="00C82C6A"/>
    <w:rsid w:val="00C82D74"/>
    <w:rsid w:val="00C82D77"/>
    <w:rsid w:val="00C830C3"/>
    <w:rsid w:val="00C83195"/>
    <w:rsid w:val="00C837DD"/>
    <w:rsid w:val="00C83D9D"/>
    <w:rsid w:val="00C83E7E"/>
    <w:rsid w:val="00C83F3E"/>
    <w:rsid w:val="00C84108"/>
    <w:rsid w:val="00C84614"/>
    <w:rsid w:val="00C846FB"/>
    <w:rsid w:val="00C84868"/>
    <w:rsid w:val="00C8498B"/>
    <w:rsid w:val="00C84CA9"/>
    <w:rsid w:val="00C84DAF"/>
    <w:rsid w:val="00C84F35"/>
    <w:rsid w:val="00C85029"/>
    <w:rsid w:val="00C8538B"/>
    <w:rsid w:val="00C853E7"/>
    <w:rsid w:val="00C85403"/>
    <w:rsid w:val="00C85422"/>
    <w:rsid w:val="00C8546E"/>
    <w:rsid w:val="00C85645"/>
    <w:rsid w:val="00C8567D"/>
    <w:rsid w:val="00C85691"/>
    <w:rsid w:val="00C85694"/>
    <w:rsid w:val="00C8581A"/>
    <w:rsid w:val="00C85898"/>
    <w:rsid w:val="00C858D6"/>
    <w:rsid w:val="00C85A09"/>
    <w:rsid w:val="00C85A25"/>
    <w:rsid w:val="00C85CFC"/>
    <w:rsid w:val="00C85D20"/>
    <w:rsid w:val="00C861D3"/>
    <w:rsid w:val="00C86579"/>
    <w:rsid w:val="00C86800"/>
    <w:rsid w:val="00C869AE"/>
    <w:rsid w:val="00C86A1A"/>
    <w:rsid w:val="00C86D76"/>
    <w:rsid w:val="00C86DDC"/>
    <w:rsid w:val="00C86E5E"/>
    <w:rsid w:val="00C86FE2"/>
    <w:rsid w:val="00C8707E"/>
    <w:rsid w:val="00C870DB"/>
    <w:rsid w:val="00C8716A"/>
    <w:rsid w:val="00C87217"/>
    <w:rsid w:val="00C87317"/>
    <w:rsid w:val="00C8740C"/>
    <w:rsid w:val="00C875BC"/>
    <w:rsid w:val="00C876D9"/>
    <w:rsid w:val="00C87861"/>
    <w:rsid w:val="00C87972"/>
    <w:rsid w:val="00C879AA"/>
    <w:rsid w:val="00C87AD2"/>
    <w:rsid w:val="00C87F19"/>
    <w:rsid w:val="00C87F86"/>
    <w:rsid w:val="00C90199"/>
    <w:rsid w:val="00C90551"/>
    <w:rsid w:val="00C905D7"/>
    <w:rsid w:val="00C906BB"/>
    <w:rsid w:val="00C90A41"/>
    <w:rsid w:val="00C90C44"/>
    <w:rsid w:val="00C90D36"/>
    <w:rsid w:val="00C90D56"/>
    <w:rsid w:val="00C90F0E"/>
    <w:rsid w:val="00C910C5"/>
    <w:rsid w:val="00C91166"/>
    <w:rsid w:val="00C91235"/>
    <w:rsid w:val="00C914EA"/>
    <w:rsid w:val="00C914EC"/>
    <w:rsid w:val="00C9159E"/>
    <w:rsid w:val="00C918E3"/>
    <w:rsid w:val="00C919AF"/>
    <w:rsid w:val="00C919E3"/>
    <w:rsid w:val="00C91A08"/>
    <w:rsid w:val="00C91AFB"/>
    <w:rsid w:val="00C91B2A"/>
    <w:rsid w:val="00C91DBA"/>
    <w:rsid w:val="00C91EAB"/>
    <w:rsid w:val="00C91F02"/>
    <w:rsid w:val="00C91FFB"/>
    <w:rsid w:val="00C922D9"/>
    <w:rsid w:val="00C92358"/>
    <w:rsid w:val="00C92638"/>
    <w:rsid w:val="00C926CE"/>
    <w:rsid w:val="00C926DA"/>
    <w:rsid w:val="00C9276B"/>
    <w:rsid w:val="00C92A23"/>
    <w:rsid w:val="00C92B2E"/>
    <w:rsid w:val="00C92BED"/>
    <w:rsid w:val="00C92E5B"/>
    <w:rsid w:val="00C92EB1"/>
    <w:rsid w:val="00C92F0B"/>
    <w:rsid w:val="00C932AB"/>
    <w:rsid w:val="00C932AD"/>
    <w:rsid w:val="00C933B6"/>
    <w:rsid w:val="00C934D5"/>
    <w:rsid w:val="00C9358C"/>
    <w:rsid w:val="00C9368A"/>
    <w:rsid w:val="00C936C8"/>
    <w:rsid w:val="00C936ED"/>
    <w:rsid w:val="00C937BB"/>
    <w:rsid w:val="00C9390B"/>
    <w:rsid w:val="00C93980"/>
    <w:rsid w:val="00C93AFC"/>
    <w:rsid w:val="00C93BB1"/>
    <w:rsid w:val="00C9400F"/>
    <w:rsid w:val="00C94029"/>
    <w:rsid w:val="00C940BE"/>
    <w:rsid w:val="00C941B5"/>
    <w:rsid w:val="00C943F7"/>
    <w:rsid w:val="00C945E9"/>
    <w:rsid w:val="00C946C6"/>
    <w:rsid w:val="00C94889"/>
    <w:rsid w:val="00C94969"/>
    <w:rsid w:val="00C94C56"/>
    <w:rsid w:val="00C94C90"/>
    <w:rsid w:val="00C94E38"/>
    <w:rsid w:val="00C9503D"/>
    <w:rsid w:val="00C953E8"/>
    <w:rsid w:val="00C954C7"/>
    <w:rsid w:val="00C95D23"/>
    <w:rsid w:val="00C95D55"/>
    <w:rsid w:val="00C95FD0"/>
    <w:rsid w:val="00C96058"/>
    <w:rsid w:val="00C96320"/>
    <w:rsid w:val="00C9642B"/>
    <w:rsid w:val="00C965D0"/>
    <w:rsid w:val="00C96759"/>
    <w:rsid w:val="00C9680C"/>
    <w:rsid w:val="00C96A46"/>
    <w:rsid w:val="00C96D56"/>
    <w:rsid w:val="00C96F96"/>
    <w:rsid w:val="00C971B3"/>
    <w:rsid w:val="00C972FF"/>
    <w:rsid w:val="00C97365"/>
    <w:rsid w:val="00C97552"/>
    <w:rsid w:val="00C97811"/>
    <w:rsid w:val="00C97903"/>
    <w:rsid w:val="00C9794A"/>
    <w:rsid w:val="00C97A64"/>
    <w:rsid w:val="00C97C47"/>
    <w:rsid w:val="00C97C9C"/>
    <w:rsid w:val="00C97D10"/>
    <w:rsid w:val="00C97D53"/>
    <w:rsid w:val="00CA0185"/>
    <w:rsid w:val="00CA02AB"/>
    <w:rsid w:val="00CA02C9"/>
    <w:rsid w:val="00CA0440"/>
    <w:rsid w:val="00CA04DE"/>
    <w:rsid w:val="00CA0595"/>
    <w:rsid w:val="00CA07FD"/>
    <w:rsid w:val="00CA098D"/>
    <w:rsid w:val="00CA09A9"/>
    <w:rsid w:val="00CA0B9E"/>
    <w:rsid w:val="00CA0C52"/>
    <w:rsid w:val="00CA0D7C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4C6"/>
    <w:rsid w:val="00CA28AB"/>
    <w:rsid w:val="00CA2AD3"/>
    <w:rsid w:val="00CA2B5D"/>
    <w:rsid w:val="00CA325C"/>
    <w:rsid w:val="00CA326E"/>
    <w:rsid w:val="00CA32FA"/>
    <w:rsid w:val="00CA3419"/>
    <w:rsid w:val="00CA34CF"/>
    <w:rsid w:val="00CA3728"/>
    <w:rsid w:val="00CA39BE"/>
    <w:rsid w:val="00CA3D09"/>
    <w:rsid w:val="00CA3F07"/>
    <w:rsid w:val="00CA3F49"/>
    <w:rsid w:val="00CA4529"/>
    <w:rsid w:val="00CA46CA"/>
    <w:rsid w:val="00CA4721"/>
    <w:rsid w:val="00CA4974"/>
    <w:rsid w:val="00CA4C0E"/>
    <w:rsid w:val="00CA4E24"/>
    <w:rsid w:val="00CA4ED8"/>
    <w:rsid w:val="00CA4F32"/>
    <w:rsid w:val="00CA508D"/>
    <w:rsid w:val="00CA5458"/>
    <w:rsid w:val="00CA57FA"/>
    <w:rsid w:val="00CA587F"/>
    <w:rsid w:val="00CA5897"/>
    <w:rsid w:val="00CA59E8"/>
    <w:rsid w:val="00CA5B94"/>
    <w:rsid w:val="00CA5E63"/>
    <w:rsid w:val="00CA6148"/>
    <w:rsid w:val="00CA671A"/>
    <w:rsid w:val="00CA6849"/>
    <w:rsid w:val="00CA68A1"/>
    <w:rsid w:val="00CA69D3"/>
    <w:rsid w:val="00CA6A8E"/>
    <w:rsid w:val="00CA6B0E"/>
    <w:rsid w:val="00CA712D"/>
    <w:rsid w:val="00CA71F0"/>
    <w:rsid w:val="00CA7244"/>
    <w:rsid w:val="00CA742D"/>
    <w:rsid w:val="00CA743C"/>
    <w:rsid w:val="00CA7562"/>
    <w:rsid w:val="00CA75E5"/>
    <w:rsid w:val="00CA75E7"/>
    <w:rsid w:val="00CA781F"/>
    <w:rsid w:val="00CA7917"/>
    <w:rsid w:val="00CA79BB"/>
    <w:rsid w:val="00CA7A5A"/>
    <w:rsid w:val="00CA7DD7"/>
    <w:rsid w:val="00CB006A"/>
    <w:rsid w:val="00CB024D"/>
    <w:rsid w:val="00CB0448"/>
    <w:rsid w:val="00CB0468"/>
    <w:rsid w:val="00CB06CE"/>
    <w:rsid w:val="00CB0C9F"/>
    <w:rsid w:val="00CB0D23"/>
    <w:rsid w:val="00CB0EE2"/>
    <w:rsid w:val="00CB0F41"/>
    <w:rsid w:val="00CB0F79"/>
    <w:rsid w:val="00CB11E3"/>
    <w:rsid w:val="00CB15C7"/>
    <w:rsid w:val="00CB167E"/>
    <w:rsid w:val="00CB17B2"/>
    <w:rsid w:val="00CB17C6"/>
    <w:rsid w:val="00CB1823"/>
    <w:rsid w:val="00CB19C0"/>
    <w:rsid w:val="00CB1BA6"/>
    <w:rsid w:val="00CB1D50"/>
    <w:rsid w:val="00CB225F"/>
    <w:rsid w:val="00CB2567"/>
    <w:rsid w:val="00CB259C"/>
    <w:rsid w:val="00CB283C"/>
    <w:rsid w:val="00CB29F8"/>
    <w:rsid w:val="00CB2B7B"/>
    <w:rsid w:val="00CB2BA4"/>
    <w:rsid w:val="00CB2BD0"/>
    <w:rsid w:val="00CB2D64"/>
    <w:rsid w:val="00CB2E53"/>
    <w:rsid w:val="00CB2FEE"/>
    <w:rsid w:val="00CB314C"/>
    <w:rsid w:val="00CB3218"/>
    <w:rsid w:val="00CB32B3"/>
    <w:rsid w:val="00CB32B5"/>
    <w:rsid w:val="00CB354A"/>
    <w:rsid w:val="00CB36E3"/>
    <w:rsid w:val="00CB38E3"/>
    <w:rsid w:val="00CB3900"/>
    <w:rsid w:val="00CB39B5"/>
    <w:rsid w:val="00CB3A22"/>
    <w:rsid w:val="00CB3B09"/>
    <w:rsid w:val="00CB3BF5"/>
    <w:rsid w:val="00CB4258"/>
    <w:rsid w:val="00CB4382"/>
    <w:rsid w:val="00CB4888"/>
    <w:rsid w:val="00CB4B87"/>
    <w:rsid w:val="00CB504E"/>
    <w:rsid w:val="00CB5569"/>
    <w:rsid w:val="00CB55EC"/>
    <w:rsid w:val="00CB579E"/>
    <w:rsid w:val="00CB5946"/>
    <w:rsid w:val="00CB5AD3"/>
    <w:rsid w:val="00CB5BB6"/>
    <w:rsid w:val="00CB5C83"/>
    <w:rsid w:val="00CB5C8A"/>
    <w:rsid w:val="00CB5D65"/>
    <w:rsid w:val="00CB5DE2"/>
    <w:rsid w:val="00CB6066"/>
    <w:rsid w:val="00CB61D9"/>
    <w:rsid w:val="00CB61EA"/>
    <w:rsid w:val="00CB633B"/>
    <w:rsid w:val="00CB6394"/>
    <w:rsid w:val="00CB680B"/>
    <w:rsid w:val="00CB681A"/>
    <w:rsid w:val="00CB6A90"/>
    <w:rsid w:val="00CB6AA0"/>
    <w:rsid w:val="00CB6B63"/>
    <w:rsid w:val="00CB6B89"/>
    <w:rsid w:val="00CB6CB2"/>
    <w:rsid w:val="00CB70CC"/>
    <w:rsid w:val="00CB71AF"/>
    <w:rsid w:val="00CB71C8"/>
    <w:rsid w:val="00CB74AF"/>
    <w:rsid w:val="00CB75F5"/>
    <w:rsid w:val="00CB7627"/>
    <w:rsid w:val="00CB7712"/>
    <w:rsid w:val="00CB771E"/>
    <w:rsid w:val="00CB776C"/>
    <w:rsid w:val="00CB78DE"/>
    <w:rsid w:val="00CB790F"/>
    <w:rsid w:val="00CB7945"/>
    <w:rsid w:val="00CB79AD"/>
    <w:rsid w:val="00CB7C17"/>
    <w:rsid w:val="00CB7C71"/>
    <w:rsid w:val="00CB7D54"/>
    <w:rsid w:val="00CB7E64"/>
    <w:rsid w:val="00CC0145"/>
    <w:rsid w:val="00CC018C"/>
    <w:rsid w:val="00CC025E"/>
    <w:rsid w:val="00CC03F1"/>
    <w:rsid w:val="00CC04B1"/>
    <w:rsid w:val="00CC0598"/>
    <w:rsid w:val="00CC076F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78D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1F76"/>
    <w:rsid w:val="00CC24E2"/>
    <w:rsid w:val="00CC250C"/>
    <w:rsid w:val="00CC26D4"/>
    <w:rsid w:val="00CC277C"/>
    <w:rsid w:val="00CC2810"/>
    <w:rsid w:val="00CC2892"/>
    <w:rsid w:val="00CC2B16"/>
    <w:rsid w:val="00CC2BE9"/>
    <w:rsid w:val="00CC2D44"/>
    <w:rsid w:val="00CC2ED9"/>
    <w:rsid w:val="00CC2EE2"/>
    <w:rsid w:val="00CC2FF2"/>
    <w:rsid w:val="00CC318D"/>
    <w:rsid w:val="00CC31C4"/>
    <w:rsid w:val="00CC3597"/>
    <w:rsid w:val="00CC39AB"/>
    <w:rsid w:val="00CC3BED"/>
    <w:rsid w:val="00CC3C01"/>
    <w:rsid w:val="00CC3CF1"/>
    <w:rsid w:val="00CC3DE2"/>
    <w:rsid w:val="00CC3E3D"/>
    <w:rsid w:val="00CC3E68"/>
    <w:rsid w:val="00CC3F2D"/>
    <w:rsid w:val="00CC4082"/>
    <w:rsid w:val="00CC435B"/>
    <w:rsid w:val="00CC44DA"/>
    <w:rsid w:val="00CC4620"/>
    <w:rsid w:val="00CC4C85"/>
    <w:rsid w:val="00CC513D"/>
    <w:rsid w:val="00CC516F"/>
    <w:rsid w:val="00CC54A2"/>
    <w:rsid w:val="00CC54A9"/>
    <w:rsid w:val="00CC5588"/>
    <w:rsid w:val="00CC566C"/>
    <w:rsid w:val="00CC5751"/>
    <w:rsid w:val="00CC5921"/>
    <w:rsid w:val="00CC5973"/>
    <w:rsid w:val="00CC5CFA"/>
    <w:rsid w:val="00CC5D98"/>
    <w:rsid w:val="00CC5E8A"/>
    <w:rsid w:val="00CC5F68"/>
    <w:rsid w:val="00CC5FE8"/>
    <w:rsid w:val="00CC5FFE"/>
    <w:rsid w:val="00CC62E9"/>
    <w:rsid w:val="00CC635E"/>
    <w:rsid w:val="00CC66DA"/>
    <w:rsid w:val="00CC691C"/>
    <w:rsid w:val="00CC69B9"/>
    <w:rsid w:val="00CC6BA6"/>
    <w:rsid w:val="00CC6C00"/>
    <w:rsid w:val="00CC6D0A"/>
    <w:rsid w:val="00CC6D0B"/>
    <w:rsid w:val="00CC6D8A"/>
    <w:rsid w:val="00CC6F3D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474"/>
    <w:rsid w:val="00CD0517"/>
    <w:rsid w:val="00CD0602"/>
    <w:rsid w:val="00CD0611"/>
    <w:rsid w:val="00CD064B"/>
    <w:rsid w:val="00CD0695"/>
    <w:rsid w:val="00CD0B4E"/>
    <w:rsid w:val="00CD0BAE"/>
    <w:rsid w:val="00CD0CDF"/>
    <w:rsid w:val="00CD0CE6"/>
    <w:rsid w:val="00CD0EA8"/>
    <w:rsid w:val="00CD0FDE"/>
    <w:rsid w:val="00CD1038"/>
    <w:rsid w:val="00CD115F"/>
    <w:rsid w:val="00CD1178"/>
    <w:rsid w:val="00CD11E5"/>
    <w:rsid w:val="00CD129C"/>
    <w:rsid w:val="00CD137F"/>
    <w:rsid w:val="00CD138C"/>
    <w:rsid w:val="00CD15AF"/>
    <w:rsid w:val="00CD18CB"/>
    <w:rsid w:val="00CD1916"/>
    <w:rsid w:val="00CD1935"/>
    <w:rsid w:val="00CD1BEA"/>
    <w:rsid w:val="00CD1E43"/>
    <w:rsid w:val="00CD1FCD"/>
    <w:rsid w:val="00CD2698"/>
    <w:rsid w:val="00CD2A23"/>
    <w:rsid w:val="00CD2C3A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8EC"/>
    <w:rsid w:val="00CD39C2"/>
    <w:rsid w:val="00CD3D49"/>
    <w:rsid w:val="00CD3DD7"/>
    <w:rsid w:val="00CD3F51"/>
    <w:rsid w:val="00CD44AE"/>
    <w:rsid w:val="00CD452E"/>
    <w:rsid w:val="00CD4661"/>
    <w:rsid w:val="00CD4981"/>
    <w:rsid w:val="00CD4AC0"/>
    <w:rsid w:val="00CD4D01"/>
    <w:rsid w:val="00CD4D8E"/>
    <w:rsid w:val="00CD4F9C"/>
    <w:rsid w:val="00CD4FFC"/>
    <w:rsid w:val="00CD5087"/>
    <w:rsid w:val="00CD5240"/>
    <w:rsid w:val="00CD526B"/>
    <w:rsid w:val="00CD5409"/>
    <w:rsid w:val="00CD5486"/>
    <w:rsid w:val="00CD54F6"/>
    <w:rsid w:val="00CD5617"/>
    <w:rsid w:val="00CD57C4"/>
    <w:rsid w:val="00CD57F4"/>
    <w:rsid w:val="00CD592B"/>
    <w:rsid w:val="00CD5B01"/>
    <w:rsid w:val="00CD5CDB"/>
    <w:rsid w:val="00CD6001"/>
    <w:rsid w:val="00CD6075"/>
    <w:rsid w:val="00CD61B4"/>
    <w:rsid w:val="00CD626F"/>
    <w:rsid w:val="00CD6642"/>
    <w:rsid w:val="00CD66AE"/>
    <w:rsid w:val="00CD670A"/>
    <w:rsid w:val="00CD6854"/>
    <w:rsid w:val="00CD6AF0"/>
    <w:rsid w:val="00CD6F0D"/>
    <w:rsid w:val="00CD6FF1"/>
    <w:rsid w:val="00CD71F4"/>
    <w:rsid w:val="00CD73BA"/>
    <w:rsid w:val="00CD74B3"/>
    <w:rsid w:val="00CD763B"/>
    <w:rsid w:val="00CD78BD"/>
    <w:rsid w:val="00CD7C3A"/>
    <w:rsid w:val="00CD7CF5"/>
    <w:rsid w:val="00CD7E5F"/>
    <w:rsid w:val="00CD7EE5"/>
    <w:rsid w:val="00CD7EF1"/>
    <w:rsid w:val="00CD7F94"/>
    <w:rsid w:val="00CE039D"/>
    <w:rsid w:val="00CE0476"/>
    <w:rsid w:val="00CE07CB"/>
    <w:rsid w:val="00CE0B27"/>
    <w:rsid w:val="00CE0B52"/>
    <w:rsid w:val="00CE0C1C"/>
    <w:rsid w:val="00CE0C72"/>
    <w:rsid w:val="00CE0E04"/>
    <w:rsid w:val="00CE1074"/>
    <w:rsid w:val="00CE10CD"/>
    <w:rsid w:val="00CE11E2"/>
    <w:rsid w:val="00CE11F0"/>
    <w:rsid w:val="00CE1345"/>
    <w:rsid w:val="00CE1391"/>
    <w:rsid w:val="00CE1400"/>
    <w:rsid w:val="00CE1556"/>
    <w:rsid w:val="00CE181F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B5F"/>
    <w:rsid w:val="00CE2EC6"/>
    <w:rsid w:val="00CE2FC5"/>
    <w:rsid w:val="00CE30F3"/>
    <w:rsid w:val="00CE369B"/>
    <w:rsid w:val="00CE37AF"/>
    <w:rsid w:val="00CE3C51"/>
    <w:rsid w:val="00CE3DF7"/>
    <w:rsid w:val="00CE3F70"/>
    <w:rsid w:val="00CE4108"/>
    <w:rsid w:val="00CE41ED"/>
    <w:rsid w:val="00CE4414"/>
    <w:rsid w:val="00CE459B"/>
    <w:rsid w:val="00CE4666"/>
    <w:rsid w:val="00CE481C"/>
    <w:rsid w:val="00CE48AC"/>
    <w:rsid w:val="00CE4CD3"/>
    <w:rsid w:val="00CE51BC"/>
    <w:rsid w:val="00CE550C"/>
    <w:rsid w:val="00CE551F"/>
    <w:rsid w:val="00CE554D"/>
    <w:rsid w:val="00CE57E8"/>
    <w:rsid w:val="00CE5C77"/>
    <w:rsid w:val="00CE661D"/>
    <w:rsid w:val="00CE6BEB"/>
    <w:rsid w:val="00CE6ED5"/>
    <w:rsid w:val="00CE72F1"/>
    <w:rsid w:val="00CE7340"/>
    <w:rsid w:val="00CE73CA"/>
    <w:rsid w:val="00CE74B1"/>
    <w:rsid w:val="00CE753A"/>
    <w:rsid w:val="00CE76F1"/>
    <w:rsid w:val="00CE7877"/>
    <w:rsid w:val="00CE78A1"/>
    <w:rsid w:val="00CE78F9"/>
    <w:rsid w:val="00CE7A7D"/>
    <w:rsid w:val="00CE7B7E"/>
    <w:rsid w:val="00CE7C22"/>
    <w:rsid w:val="00CE7CE9"/>
    <w:rsid w:val="00CE7D7C"/>
    <w:rsid w:val="00CE7ED6"/>
    <w:rsid w:val="00CE7F78"/>
    <w:rsid w:val="00CF0320"/>
    <w:rsid w:val="00CF0381"/>
    <w:rsid w:val="00CF04DF"/>
    <w:rsid w:val="00CF062F"/>
    <w:rsid w:val="00CF0AD8"/>
    <w:rsid w:val="00CF12A7"/>
    <w:rsid w:val="00CF1494"/>
    <w:rsid w:val="00CF14D3"/>
    <w:rsid w:val="00CF15D4"/>
    <w:rsid w:val="00CF170A"/>
    <w:rsid w:val="00CF1727"/>
    <w:rsid w:val="00CF1AB3"/>
    <w:rsid w:val="00CF1CB7"/>
    <w:rsid w:val="00CF1D02"/>
    <w:rsid w:val="00CF1D1A"/>
    <w:rsid w:val="00CF1FA4"/>
    <w:rsid w:val="00CF22CB"/>
    <w:rsid w:val="00CF23F3"/>
    <w:rsid w:val="00CF240E"/>
    <w:rsid w:val="00CF2471"/>
    <w:rsid w:val="00CF24D0"/>
    <w:rsid w:val="00CF25EC"/>
    <w:rsid w:val="00CF28E8"/>
    <w:rsid w:val="00CF2C0B"/>
    <w:rsid w:val="00CF30B9"/>
    <w:rsid w:val="00CF318F"/>
    <w:rsid w:val="00CF3230"/>
    <w:rsid w:val="00CF3429"/>
    <w:rsid w:val="00CF347A"/>
    <w:rsid w:val="00CF34C0"/>
    <w:rsid w:val="00CF3550"/>
    <w:rsid w:val="00CF417F"/>
    <w:rsid w:val="00CF4414"/>
    <w:rsid w:val="00CF451F"/>
    <w:rsid w:val="00CF4697"/>
    <w:rsid w:val="00CF4AF3"/>
    <w:rsid w:val="00CF4BDA"/>
    <w:rsid w:val="00CF4EFD"/>
    <w:rsid w:val="00CF5311"/>
    <w:rsid w:val="00CF535A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04A"/>
    <w:rsid w:val="00CF77B7"/>
    <w:rsid w:val="00CF77EC"/>
    <w:rsid w:val="00CF784C"/>
    <w:rsid w:val="00CF7B97"/>
    <w:rsid w:val="00CF7DCC"/>
    <w:rsid w:val="00CF7E80"/>
    <w:rsid w:val="00CF7FDE"/>
    <w:rsid w:val="00CF7FDF"/>
    <w:rsid w:val="00D0004C"/>
    <w:rsid w:val="00D00492"/>
    <w:rsid w:val="00D004F3"/>
    <w:rsid w:val="00D00818"/>
    <w:rsid w:val="00D00917"/>
    <w:rsid w:val="00D00923"/>
    <w:rsid w:val="00D00A62"/>
    <w:rsid w:val="00D00B0B"/>
    <w:rsid w:val="00D00C9D"/>
    <w:rsid w:val="00D00E8A"/>
    <w:rsid w:val="00D00F3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C53"/>
    <w:rsid w:val="00D01E08"/>
    <w:rsid w:val="00D01E46"/>
    <w:rsid w:val="00D01ECF"/>
    <w:rsid w:val="00D01FA5"/>
    <w:rsid w:val="00D02480"/>
    <w:rsid w:val="00D024A5"/>
    <w:rsid w:val="00D024F0"/>
    <w:rsid w:val="00D026E6"/>
    <w:rsid w:val="00D02E9D"/>
    <w:rsid w:val="00D02F36"/>
    <w:rsid w:val="00D02F41"/>
    <w:rsid w:val="00D02FDE"/>
    <w:rsid w:val="00D030F9"/>
    <w:rsid w:val="00D03126"/>
    <w:rsid w:val="00D032D9"/>
    <w:rsid w:val="00D03349"/>
    <w:rsid w:val="00D0342E"/>
    <w:rsid w:val="00D03519"/>
    <w:rsid w:val="00D039B5"/>
    <w:rsid w:val="00D03AAA"/>
    <w:rsid w:val="00D03EB6"/>
    <w:rsid w:val="00D03F58"/>
    <w:rsid w:val="00D03FAE"/>
    <w:rsid w:val="00D03FE7"/>
    <w:rsid w:val="00D04026"/>
    <w:rsid w:val="00D0404E"/>
    <w:rsid w:val="00D0406D"/>
    <w:rsid w:val="00D0419F"/>
    <w:rsid w:val="00D0438F"/>
    <w:rsid w:val="00D04464"/>
    <w:rsid w:val="00D04B3F"/>
    <w:rsid w:val="00D04DA4"/>
    <w:rsid w:val="00D04EFD"/>
    <w:rsid w:val="00D04F83"/>
    <w:rsid w:val="00D04FE4"/>
    <w:rsid w:val="00D050A4"/>
    <w:rsid w:val="00D05163"/>
    <w:rsid w:val="00D0518D"/>
    <w:rsid w:val="00D051B9"/>
    <w:rsid w:val="00D05286"/>
    <w:rsid w:val="00D05756"/>
    <w:rsid w:val="00D059D3"/>
    <w:rsid w:val="00D05A11"/>
    <w:rsid w:val="00D05B41"/>
    <w:rsid w:val="00D05CC3"/>
    <w:rsid w:val="00D05F61"/>
    <w:rsid w:val="00D0622D"/>
    <w:rsid w:val="00D062B5"/>
    <w:rsid w:val="00D06347"/>
    <w:rsid w:val="00D0640E"/>
    <w:rsid w:val="00D06477"/>
    <w:rsid w:val="00D0668E"/>
    <w:rsid w:val="00D067FB"/>
    <w:rsid w:val="00D069E3"/>
    <w:rsid w:val="00D06AF5"/>
    <w:rsid w:val="00D07242"/>
    <w:rsid w:val="00D07336"/>
    <w:rsid w:val="00D074C6"/>
    <w:rsid w:val="00D076DA"/>
    <w:rsid w:val="00D07705"/>
    <w:rsid w:val="00D0770B"/>
    <w:rsid w:val="00D07975"/>
    <w:rsid w:val="00D07D5D"/>
    <w:rsid w:val="00D07E34"/>
    <w:rsid w:val="00D07E79"/>
    <w:rsid w:val="00D07E91"/>
    <w:rsid w:val="00D07F4F"/>
    <w:rsid w:val="00D103D5"/>
    <w:rsid w:val="00D104D0"/>
    <w:rsid w:val="00D106DF"/>
    <w:rsid w:val="00D1089A"/>
    <w:rsid w:val="00D10B87"/>
    <w:rsid w:val="00D10C4A"/>
    <w:rsid w:val="00D10E4E"/>
    <w:rsid w:val="00D112E0"/>
    <w:rsid w:val="00D11329"/>
    <w:rsid w:val="00D115C5"/>
    <w:rsid w:val="00D11775"/>
    <w:rsid w:val="00D11857"/>
    <w:rsid w:val="00D118BD"/>
    <w:rsid w:val="00D11C8B"/>
    <w:rsid w:val="00D11C98"/>
    <w:rsid w:val="00D1204B"/>
    <w:rsid w:val="00D12083"/>
    <w:rsid w:val="00D124EC"/>
    <w:rsid w:val="00D126D2"/>
    <w:rsid w:val="00D1276B"/>
    <w:rsid w:val="00D127F4"/>
    <w:rsid w:val="00D12B05"/>
    <w:rsid w:val="00D12CA4"/>
    <w:rsid w:val="00D12D48"/>
    <w:rsid w:val="00D13541"/>
    <w:rsid w:val="00D13689"/>
    <w:rsid w:val="00D136E9"/>
    <w:rsid w:val="00D1396C"/>
    <w:rsid w:val="00D13D29"/>
    <w:rsid w:val="00D13DC7"/>
    <w:rsid w:val="00D13DD3"/>
    <w:rsid w:val="00D1400F"/>
    <w:rsid w:val="00D14071"/>
    <w:rsid w:val="00D1413F"/>
    <w:rsid w:val="00D14262"/>
    <w:rsid w:val="00D142AA"/>
    <w:rsid w:val="00D14461"/>
    <w:rsid w:val="00D144E6"/>
    <w:rsid w:val="00D14584"/>
    <w:rsid w:val="00D145FE"/>
    <w:rsid w:val="00D14616"/>
    <w:rsid w:val="00D147B5"/>
    <w:rsid w:val="00D149F2"/>
    <w:rsid w:val="00D14AE9"/>
    <w:rsid w:val="00D14B1E"/>
    <w:rsid w:val="00D14B37"/>
    <w:rsid w:val="00D14BA7"/>
    <w:rsid w:val="00D14C6A"/>
    <w:rsid w:val="00D15094"/>
    <w:rsid w:val="00D15112"/>
    <w:rsid w:val="00D152F2"/>
    <w:rsid w:val="00D1532A"/>
    <w:rsid w:val="00D15982"/>
    <w:rsid w:val="00D15A4C"/>
    <w:rsid w:val="00D15BA8"/>
    <w:rsid w:val="00D15C9E"/>
    <w:rsid w:val="00D1621C"/>
    <w:rsid w:val="00D16352"/>
    <w:rsid w:val="00D16560"/>
    <w:rsid w:val="00D16569"/>
    <w:rsid w:val="00D16613"/>
    <w:rsid w:val="00D167C2"/>
    <w:rsid w:val="00D167D4"/>
    <w:rsid w:val="00D168CB"/>
    <w:rsid w:val="00D16966"/>
    <w:rsid w:val="00D16ADA"/>
    <w:rsid w:val="00D16BEE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A05"/>
    <w:rsid w:val="00D20B12"/>
    <w:rsid w:val="00D20C3F"/>
    <w:rsid w:val="00D20EE7"/>
    <w:rsid w:val="00D210C6"/>
    <w:rsid w:val="00D2123D"/>
    <w:rsid w:val="00D2139C"/>
    <w:rsid w:val="00D2144C"/>
    <w:rsid w:val="00D21507"/>
    <w:rsid w:val="00D215AC"/>
    <w:rsid w:val="00D21711"/>
    <w:rsid w:val="00D218A4"/>
    <w:rsid w:val="00D218C1"/>
    <w:rsid w:val="00D2195E"/>
    <w:rsid w:val="00D219A6"/>
    <w:rsid w:val="00D21C71"/>
    <w:rsid w:val="00D21DA3"/>
    <w:rsid w:val="00D21DDA"/>
    <w:rsid w:val="00D2214F"/>
    <w:rsid w:val="00D221FD"/>
    <w:rsid w:val="00D225DC"/>
    <w:rsid w:val="00D225F4"/>
    <w:rsid w:val="00D227B5"/>
    <w:rsid w:val="00D22C44"/>
    <w:rsid w:val="00D22C80"/>
    <w:rsid w:val="00D22E09"/>
    <w:rsid w:val="00D2310C"/>
    <w:rsid w:val="00D2362B"/>
    <w:rsid w:val="00D23873"/>
    <w:rsid w:val="00D238F1"/>
    <w:rsid w:val="00D23909"/>
    <w:rsid w:val="00D23D5B"/>
    <w:rsid w:val="00D23E67"/>
    <w:rsid w:val="00D23F45"/>
    <w:rsid w:val="00D23FC8"/>
    <w:rsid w:val="00D241EB"/>
    <w:rsid w:val="00D2424C"/>
    <w:rsid w:val="00D24270"/>
    <w:rsid w:val="00D243D7"/>
    <w:rsid w:val="00D244EC"/>
    <w:rsid w:val="00D2454A"/>
    <w:rsid w:val="00D24843"/>
    <w:rsid w:val="00D24A13"/>
    <w:rsid w:val="00D24F10"/>
    <w:rsid w:val="00D25073"/>
    <w:rsid w:val="00D2539F"/>
    <w:rsid w:val="00D253C2"/>
    <w:rsid w:val="00D254AA"/>
    <w:rsid w:val="00D254E9"/>
    <w:rsid w:val="00D25572"/>
    <w:rsid w:val="00D258D8"/>
    <w:rsid w:val="00D25D58"/>
    <w:rsid w:val="00D25D77"/>
    <w:rsid w:val="00D25F4E"/>
    <w:rsid w:val="00D25F5D"/>
    <w:rsid w:val="00D26036"/>
    <w:rsid w:val="00D2605C"/>
    <w:rsid w:val="00D26235"/>
    <w:rsid w:val="00D262A5"/>
    <w:rsid w:val="00D263A4"/>
    <w:rsid w:val="00D26591"/>
    <w:rsid w:val="00D265A6"/>
    <w:rsid w:val="00D26855"/>
    <w:rsid w:val="00D26921"/>
    <w:rsid w:val="00D26A4B"/>
    <w:rsid w:val="00D26D8C"/>
    <w:rsid w:val="00D26FE7"/>
    <w:rsid w:val="00D27009"/>
    <w:rsid w:val="00D272E6"/>
    <w:rsid w:val="00D27415"/>
    <w:rsid w:val="00D27799"/>
    <w:rsid w:val="00D27806"/>
    <w:rsid w:val="00D27835"/>
    <w:rsid w:val="00D278B6"/>
    <w:rsid w:val="00D278B9"/>
    <w:rsid w:val="00D2793B"/>
    <w:rsid w:val="00D2797B"/>
    <w:rsid w:val="00D27AB3"/>
    <w:rsid w:val="00D27D6A"/>
    <w:rsid w:val="00D27E29"/>
    <w:rsid w:val="00D30050"/>
    <w:rsid w:val="00D3020D"/>
    <w:rsid w:val="00D304E8"/>
    <w:rsid w:val="00D3053D"/>
    <w:rsid w:val="00D30716"/>
    <w:rsid w:val="00D30B5F"/>
    <w:rsid w:val="00D31117"/>
    <w:rsid w:val="00D31152"/>
    <w:rsid w:val="00D31249"/>
    <w:rsid w:val="00D31286"/>
    <w:rsid w:val="00D3155F"/>
    <w:rsid w:val="00D315F9"/>
    <w:rsid w:val="00D317E9"/>
    <w:rsid w:val="00D31877"/>
    <w:rsid w:val="00D31C69"/>
    <w:rsid w:val="00D31DDA"/>
    <w:rsid w:val="00D31E37"/>
    <w:rsid w:val="00D31FE3"/>
    <w:rsid w:val="00D32042"/>
    <w:rsid w:val="00D32171"/>
    <w:rsid w:val="00D32290"/>
    <w:rsid w:val="00D323C3"/>
    <w:rsid w:val="00D3246D"/>
    <w:rsid w:val="00D32559"/>
    <w:rsid w:val="00D3268B"/>
    <w:rsid w:val="00D32866"/>
    <w:rsid w:val="00D328CE"/>
    <w:rsid w:val="00D32D93"/>
    <w:rsid w:val="00D33018"/>
    <w:rsid w:val="00D33068"/>
    <w:rsid w:val="00D33127"/>
    <w:rsid w:val="00D33192"/>
    <w:rsid w:val="00D331CA"/>
    <w:rsid w:val="00D335AA"/>
    <w:rsid w:val="00D33632"/>
    <w:rsid w:val="00D3364E"/>
    <w:rsid w:val="00D33741"/>
    <w:rsid w:val="00D3388B"/>
    <w:rsid w:val="00D33BD9"/>
    <w:rsid w:val="00D33CE5"/>
    <w:rsid w:val="00D33E5F"/>
    <w:rsid w:val="00D33EB8"/>
    <w:rsid w:val="00D34014"/>
    <w:rsid w:val="00D34235"/>
    <w:rsid w:val="00D343EB"/>
    <w:rsid w:val="00D34403"/>
    <w:rsid w:val="00D34514"/>
    <w:rsid w:val="00D34538"/>
    <w:rsid w:val="00D3456C"/>
    <w:rsid w:val="00D346EF"/>
    <w:rsid w:val="00D34776"/>
    <w:rsid w:val="00D34822"/>
    <w:rsid w:val="00D348E6"/>
    <w:rsid w:val="00D34BEF"/>
    <w:rsid w:val="00D34ED3"/>
    <w:rsid w:val="00D34EF7"/>
    <w:rsid w:val="00D352B3"/>
    <w:rsid w:val="00D35702"/>
    <w:rsid w:val="00D3575E"/>
    <w:rsid w:val="00D35A0C"/>
    <w:rsid w:val="00D35A3E"/>
    <w:rsid w:val="00D35A56"/>
    <w:rsid w:val="00D35DF0"/>
    <w:rsid w:val="00D35E5D"/>
    <w:rsid w:val="00D35F35"/>
    <w:rsid w:val="00D362CF"/>
    <w:rsid w:val="00D3654E"/>
    <w:rsid w:val="00D365AB"/>
    <w:rsid w:val="00D36612"/>
    <w:rsid w:val="00D36737"/>
    <w:rsid w:val="00D36967"/>
    <w:rsid w:val="00D369CA"/>
    <w:rsid w:val="00D36A66"/>
    <w:rsid w:val="00D36C3F"/>
    <w:rsid w:val="00D36ED5"/>
    <w:rsid w:val="00D36F70"/>
    <w:rsid w:val="00D370C0"/>
    <w:rsid w:val="00D370E1"/>
    <w:rsid w:val="00D373F5"/>
    <w:rsid w:val="00D37463"/>
    <w:rsid w:val="00D3767C"/>
    <w:rsid w:val="00D37951"/>
    <w:rsid w:val="00D37971"/>
    <w:rsid w:val="00D37A72"/>
    <w:rsid w:val="00D37C49"/>
    <w:rsid w:val="00D37FC3"/>
    <w:rsid w:val="00D401A4"/>
    <w:rsid w:val="00D40344"/>
    <w:rsid w:val="00D40381"/>
    <w:rsid w:val="00D40792"/>
    <w:rsid w:val="00D40995"/>
    <w:rsid w:val="00D40A2C"/>
    <w:rsid w:val="00D40C1C"/>
    <w:rsid w:val="00D41014"/>
    <w:rsid w:val="00D41155"/>
    <w:rsid w:val="00D414C0"/>
    <w:rsid w:val="00D415CC"/>
    <w:rsid w:val="00D415F1"/>
    <w:rsid w:val="00D41616"/>
    <w:rsid w:val="00D41666"/>
    <w:rsid w:val="00D41A12"/>
    <w:rsid w:val="00D41CD7"/>
    <w:rsid w:val="00D41D0B"/>
    <w:rsid w:val="00D41E75"/>
    <w:rsid w:val="00D424E0"/>
    <w:rsid w:val="00D4251E"/>
    <w:rsid w:val="00D42537"/>
    <w:rsid w:val="00D4276F"/>
    <w:rsid w:val="00D427D4"/>
    <w:rsid w:val="00D42938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9B"/>
    <w:rsid w:val="00D443EC"/>
    <w:rsid w:val="00D44425"/>
    <w:rsid w:val="00D445A4"/>
    <w:rsid w:val="00D445D4"/>
    <w:rsid w:val="00D44603"/>
    <w:rsid w:val="00D44660"/>
    <w:rsid w:val="00D44B73"/>
    <w:rsid w:val="00D44DCA"/>
    <w:rsid w:val="00D44ED0"/>
    <w:rsid w:val="00D451CB"/>
    <w:rsid w:val="00D451EE"/>
    <w:rsid w:val="00D45577"/>
    <w:rsid w:val="00D456A0"/>
    <w:rsid w:val="00D45AEC"/>
    <w:rsid w:val="00D45B0A"/>
    <w:rsid w:val="00D45B20"/>
    <w:rsid w:val="00D45C47"/>
    <w:rsid w:val="00D46367"/>
    <w:rsid w:val="00D463C8"/>
    <w:rsid w:val="00D464B9"/>
    <w:rsid w:val="00D46551"/>
    <w:rsid w:val="00D468B7"/>
    <w:rsid w:val="00D46A23"/>
    <w:rsid w:val="00D46C92"/>
    <w:rsid w:val="00D46CE7"/>
    <w:rsid w:val="00D46D2F"/>
    <w:rsid w:val="00D46DD4"/>
    <w:rsid w:val="00D46E5D"/>
    <w:rsid w:val="00D47869"/>
    <w:rsid w:val="00D47A0C"/>
    <w:rsid w:val="00D47B7A"/>
    <w:rsid w:val="00D47CA2"/>
    <w:rsid w:val="00D506B9"/>
    <w:rsid w:val="00D507A0"/>
    <w:rsid w:val="00D508CC"/>
    <w:rsid w:val="00D50987"/>
    <w:rsid w:val="00D50A83"/>
    <w:rsid w:val="00D50AFD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D62"/>
    <w:rsid w:val="00D51E4F"/>
    <w:rsid w:val="00D51FFA"/>
    <w:rsid w:val="00D520EE"/>
    <w:rsid w:val="00D5247F"/>
    <w:rsid w:val="00D52495"/>
    <w:rsid w:val="00D5249F"/>
    <w:rsid w:val="00D52772"/>
    <w:rsid w:val="00D5281D"/>
    <w:rsid w:val="00D52F7C"/>
    <w:rsid w:val="00D52FD7"/>
    <w:rsid w:val="00D532DA"/>
    <w:rsid w:val="00D53475"/>
    <w:rsid w:val="00D536A6"/>
    <w:rsid w:val="00D539C7"/>
    <w:rsid w:val="00D53C16"/>
    <w:rsid w:val="00D53C55"/>
    <w:rsid w:val="00D53E09"/>
    <w:rsid w:val="00D53FD0"/>
    <w:rsid w:val="00D54006"/>
    <w:rsid w:val="00D54082"/>
    <w:rsid w:val="00D540CF"/>
    <w:rsid w:val="00D541BE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69C"/>
    <w:rsid w:val="00D55910"/>
    <w:rsid w:val="00D55ABA"/>
    <w:rsid w:val="00D55D8E"/>
    <w:rsid w:val="00D55DD3"/>
    <w:rsid w:val="00D55F27"/>
    <w:rsid w:val="00D56281"/>
    <w:rsid w:val="00D562E3"/>
    <w:rsid w:val="00D56423"/>
    <w:rsid w:val="00D5644C"/>
    <w:rsid w:val="00D564CA"/>
    <w:rsid w:val="00D56749"/>
    <w:rsid w:val="00D568F6"/>
    <w:rsid w:val="00D56AFC"/>
    <w:rsid w:val="00D56F1A"/>
    <w:rsid w:val="00D56F60"/>
    <w:rsid w:val="00D56F75"/>
    <w:rsid w:val="00D57131"/>
    <w:rsid w:val="00D571B3"/>
    <w:rsid w:val="00D5736D"/>
    <w:rsid w:val="00D57385"/>
    <w:rsid w:val="00D57427"/>
    <w:rsid w:val="00D5749E"/>
    <w:rsid w:val="00D57C2D"/>
    <w:rsid w:val="00D57DBB"/>
    <w:rsid w:val="00D57EF1"/>
    <w:rsid w:val="00D57F41"/>
    <w:rsid w:val="00D600F0"/>
    <w:rsid w:val="00D60153"/>
    <w:rsid w:val="00D60231"/>
    <w:rsid w:val="00D6047C"/>
    <w:rsid w:val="00D604D3"/>
    <w:rsid w:val="00D60664"/>
    <w:rsid w:val="00D60B62"/>
    <w:rsid w:val="00D60C34"/>
    <w:rsid w:val="00D610E0"/>
    <w:rsid w:val="00D612A9"/>
    <w:rsid w:val="00D61418"/>
    <w:rsid w:val="00D61A9B"/>
    <w:rsid w:val="00D61C09"/>
    <w:rsid w:val="00D62180"/>
    <w:rsid w:val="00D621B1"/>
    <w:rsid w:val="00D6242B"/>
    <w:rsid w:val="00D624D4"/>
    <w:rsid w:val="00D626B8"/>
    <w:rsid w:val="00D62798"/>
    <w:rsid w:val="00D628F8"/>
    <w:rsid w:val="00D628FE"/>
    <w:rsid w:val="00D62905"/>
    <w:rsid w:val="00D62BC6"/>
    <w:rsid w:val="00D62CA5"/>
    <w:rsid w:val="00D62FC4"/>
    <w:rsid w:val="00D62FF4"/>
    <w:rsid w:val="00D6317D"/>
    <w:rsid w:val="00D632A0"/>
    <w:rsid w:val="00D63524"/>
    <w:rsid w:val="00D63A0E"/>
    <w:rsid w:val="00D63A62"/>
    <w:rsid w:val="00D63CBB"/>
    <w:rsid w:val="00D63ECE"/>
    <w:rsid w:val="00D642A5"/>
    <w:rsid w:val="00D6432F"/>
    <w:rsid w:val="00D6434B"/>
    <w:rsid w:val="00D6467B"/>
    <w:rsid w:val="00D646EF"/>
    <w:rsid w:val="00D64B9A"/>
    <w:rsid w:val="00D64BE5"/>
    <w:rsid w:val="00D64DDF"/>
    <w:rsid w:val="00D64E65"/>
    <w:rsid w:val="00D64EA2"/>
    <w:rsid w:val="00D65184"/>
    <w:rsid w:val="00D653E6"/>
    <w:rsid w:val="00D65452"/>
    <w:rsid w:val="00D654AD"/>
    <w:rsid w:val="00D654E3"/>
    <w:rsid w:val="00D6552E"/>
    <w:rsid w:val="00D65559"/>
    <w:rsid w:val="00D657D0"/>
    <w:rsid w:val="00D658E2"/>
    <w:rsid w:val="00D65A85"/>
    <w:rsid w:val="00D65C9C"/>
    <w:rsid w:val="00D65E75"/>
    <w:rsid w:val="00D65F3A"/>
    <w:rsid w:val="00D6616F"/>
    <w:rsid w:val="00D66184"/>
    <w:rsid w:val="00D66206"/>
    <w:rsid w:val="00D66355"/>
    <w:rsid w:val="00D663DB"/>
    <w:rsid w:val="00D66B2E"/>
    <w:rsid w:val="00D66CC7"/>
    <w:rsid w:val="00D66F31"/>
    <w:rsid w:val="00D67307"/>
    <w:rsid w:val="00D674B1"/>
    <w:rsid w:val="00D679BD"/>
    <w:rsid w:val="00D67ACF"/>
    <w:rsid w:val="00D67B8E"/>
    <w:rsid w:val="00D67E4B"/>
    <w:rsid w:val="00D67EA4"/>
    <w:rsid w:val="00D67F85"/>
    <w:rsid w:val="00D70060"/>
    <w:rsid w:val="00D70099"/>
    <w:rsid w:val="00D7009A"/>
    <w:rsid w:val="00D7013E"/>
    <w:rsid w:val="00D7047F"/>
    <w:rsid w:val="00D70494"/>
    <w:rsid w:val="00D707E7"/>
    <w:rsid w:val="00D70807"/>
    <w:rsid w:val="00D70A3C"/>
    <w:rsid w:val="00D70D63"/>
    <w:rsid w:val="00D70FA2"/>
    <w:rsid w:val="00D71139"/>
    <w:rsid w:val="00D7116E"/>
    <w:rsid w:val="00D71397"/>
    <w:rsid w:val="00D71471"/>
    <w:rsid w:val="00D71E36"/>
    <w:rsid w:val="00D71FFF"/>
    <w:rsid w:val="00D72128"/>
    <w:rsid w:val="00D72129"/>
    <w:rsid w:val="00D72585"/>
    <w:rsid w:val="00D72A72"/>
    <w:rsid w:val="00D72A8A"/>
    <w:rsid w:val="00D72D43"/>
    <w:rsid w:val="00D72FDB"/>
    <w:rsid w:val="00D731DB"/>
    <w:rsid w:val="00D7327C"/>
    <w:rsid w:val="00D73501"/>
    <w:rsid w:val="00D736B1"/>
    <w:rsid w:val="00D73996"/>
    <w:rsid w:val="00D73C91"/>
    <w:rsid w:val="00D73D4D"/>
    <w:rsid w:val="00D73E09"/>
    <w:rsid w:val="00D73E49"/>
    <w:rsid w:val="00D741FE"/>
    <w:rsid w:val="00D744A5"/>
    <w:rsid w:val="00D7457F"/>
    <w:rsid w:val="00D745C5"/>
    <w:rsid w:val="00D74A64"/>
    <w:rsid w:val="00D74D93"/>
    <w:rsid w:val="00D74F8C"/>
    <w:rsid w:val="00D74FBF"/>
    <w:rsid w:val="00D754C9"/>
    <w:rsid w:val="00D756AF"/>
    <w:rsid w:val="00D758FE"/>
    <w:rsid w:val="00D75AC0"/>
    <w:rsid w:val="00D75CE8"/>
    <w:rsid w:val="00D75D6E"/>
    <w:rsid w:val="00D75E7B"/>
    <w:rsid w:val="00D75EBA"/>
    <w:rsid w:val="00D76297"/>
    <w:rsid w:val="00D763CC"/>
    <w:rsid w:val="00D76645"/>
    <w:rsid w:val="00D76666"/>
    <w:rsid w:val="00D76863"/>
    <w:rsid w:val="00D7694B"/>
    <w:rsid w:val="00D76985"/>
    <w:rsid w:val="00D76BB5"/>
    <w:rsid w:val="00D76C6C"/>
    <w:rsid w:val="00D76CF5"/>
    <w:rsid w:val="00D76D50"/>
    <w:rsid w:val="00D76D62"/>
    <w:rsid w:val="00D76F66"/>
    <w:rsid w:val="00D77157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6EF"/>
    <w:rsid w:val="00D8099E"/>
    <w:rsid w:val="00D809A7"/>
    <w:rsid w:val="00D80A9B"/>
    <w:rsid w:val="00D80AD4"/>
    <w:rsid w:val="00D80C31"/>
    <w:rsid w:val="00D80E0E"/>
    <w:rsid w:val="00D81A85"/>
    <w:rsid w:val="00D81BCA"/>
    <w:rsid w:val="00D81CEE"/>
    <w:rsid w:val="00D820DE"/>
    <w:rsid w:val="00D820EA"/>
    <w:rsid w:val="00D822C9"/>
    <w:rsid w:val="00D8237A"/>
    <w:rsid w:val="00D82422"/>
    <w:rsid w:val="00D82A47"/>
    <w:rsid w:val="00D82DEF"/>
    <w:rsid w:val="00D82F80"/>
    <w:rsid w:val="00D8306F"/>
    <w:rsid w:val="00D83536"/>
    <w:rsid w:val="00D835B0"/>
    <w:rsid w:val="00D83604"/>
    <w:rsid w:val="00D8364B"/>
    <w:rsid w:val="00D8369B"/>
    <w:rsid w:val="00D836E3"/>
    <w:rsid w:val="00D83768"/>
    <w:rsid w:val="00D83811"/>
    <w:rsid w:val="00D8394C"/>
    <w:rsid w:val="00D83AD1"/>
    <w:rsid w:val="00D83AD8"/>
    <w:rsid w:val="00D84013"/>
    <w:rsid w:val="00D841C7"/>
    <w:rsid w:val="00D84287"/>
    <w:rsid w:val="00D84AF3"/>
    <w:rsid w:val="00D84C0F"/>
    <w:rsid w:val="00D84D56"/>
    <w:rsid w:val="00D85011"/>
    <w:rsid w:val="00D85060"/>
    <w:rsid w:val="00D85228"/>
    <w:rsid w:val="00D8557B"/>
    <w:rsid w:val="00D85A06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85C"/>
    <w:rsid w:val="00D87B4F"/>
    <w:rsid w:val="00D87EF2"/>
    <w:rsid w:val="00D90007"/>
    <w:rsid w:val="00D900F8"/>
    <w:rsid w:val="00D901A5"/>
    <w:rsid w:val="00D90329"/>
    <w:rsid w:val="00D90507"/>
    <w:rsid w:val="00D90591"/>
    <w:rsid w:val="00D905BB"/>
    <w:rsid w:val="00D908BF"/>
    <w:rsid w:val="00D90955"/>
    <w:rsid w:val="00D90986"/>
    <w:rsid w:val="00D90A48"/>
    <w:rsid w:val="00D90AEA"/>
    <w:rsid w:val="00D90D69"/>
    <w:rsid w:val="00D90E1E"/>
    <w:rsid w:val="00D910CB"/>
    <w:rsid w:val="00D91220"/>
    <w:rsid w:val="00D913A3"/>
    <w:rsid w:val="00D9173C"/>
    <w:rsid w:val="00D91799"/>
    <w:rsid w:val="00D917B6"/>
    <w:rsid w:val="00D9196E"/>
    <w:rsid w:val="00D91CA9"/>
    <w:rsid w:val="00D91CB1"/>
    <w:rsid w:val="00D91E32"/>
    <w:rsid w:val="00D92025"/>
    <w:rsid w:val="00D92542"/>
    <w:rsid w:val="00D92692"/>
    <w:rsid w:val="00D92F01"/>
    <w:rsid w:val="00D93122"/>
    <w:rsid w:val="00D933C6"/>
    <w:rsid w:val="00D9351C"/>
    <w:rsid w:val="00D935A7"/>
    <w:rsid w:val="00D93663"/>
    <w:rsid w:val="00D936D8"/>
    <w:rsid w:val="00D937EB"/>
    <w:rsid w:val="00D9388C"/>
    <w:rsid w:val="00D939A5"/>
    <w:rsid w:val="00D939F0"/>
    <w:rsid w:val="00D93AC9"/>
    <w:rsid w:val="00D93D3A"/>
    <w:rsid w:val="00D94201"/>
    <w:rsid w:val="00D9424A"/>
    <w:rsid w:val="00D946AF"/>
    <w:rsid w:val="00D94917"/>
    <w:rsid w:val="00D94C02"/>
    <w:rsid w:val="00D94E57"/>
    <w:rsid w:val="00D950BF"/>
    <w:rsid w:val="00D951F7"/>
    <w:rsid w:val="00D9520C"/>
    <w:rsid w:val="00D9549F"/>
    <w:rsid w:val="00D95546"/>
    <w:rsid w:val="00D955B0"/>
    <w:rsid w:val="00D959AE"/>
    <w:rsid w:val="00D95A76"/>
    <w:rsid w:val="00D95C4E"/>
    <w:rsid w:val="00D95EC4"/>
    <w:rsid w:val="00D9604E"/>
    <w:rsid w:val="00D960FB"/>
    <w:rsid w:val="00D96302"/>
    <w:rsid w:val="00D9673D"/>
    <w:rsid w:val="00D967C5"/>
    <w:rsid w:val="00D967E0"/>
    <w:rsid w:val="00D96DF5"/>
    <w:rsid w:val="00D96EB9"/>
    <w:rsid w:val="00D96FE8"/>
    <w:rsid w:val="00D9710E"/>
    <w:rsid w:val="00D972DE"/>
    <w:rsid w:val="00D97314"/>
    <w:rsid w:val="00D97516"/>
    <w:rsid w:val="00D9753D"/>
    <w:rsid w:val="00D9754B"/>
    <w:rsid w:val="00D97790"/>
    <w:rsid w:val="00D977D4"/>
    <w:rsid w:val="00D97A15"/>
    <w:rsid w:val="00D97B45"/>
    <w:rsid w:val="00D97D5F"/>
    <w:rsid w:val="00D97ED2"/>
    <w:rsid w:val="00DA01BE"/>
    <w:rsid w:val="00DA02EF"/>
    <w:rsid w:val="00DA056F"/>
    <w:rsid w:val="00DA0685"/>
    <w:rsid w:val="00DA0841"/>
    <w:rsid w:val="00DA0CC5"/>
    <w:rsid w:val="00DA0F93"/>
    <w:rsid w:val="00DA11A6"/>
    <w:rsid w:val="00DA12DF"/>
    <w:rsid w:val="00DA1355"/>
    <w:rsid w:val="00DA13D4"/>
    <w:rsid w:val="00DA1487"/>
    <w:rsid w:val="00DA17D2"/>
    <w:rsid w:val="00DA1837"/>
    <w:rsid w:val="00DA1891"/>
    <w:rsid w:val="00DA1936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D0D"/>
    <w:rsid w:val="00DA3FD1"/>
    <w:rsid w:val="00DA407C"/>
    <w:rsid w:val="00DA4692"/>
    <w:rsid w:val="00DA47A3"/>
    <w:rsid w:val="00DA4A2B"/>
    <w:rsid w:val="00DA4D88"/>
    <w:rsid w:val="00DA4DC3"/>
    <w:rsid w:val="00DA4FDF"/>
    <w:rsid w:val="00DA5049"/>
    <w:rsid w:val="00DA5120"/>
    <w:rsid w:val="00DA5464"/>
    <w:rsid w:val="00DA5769"/>
    <w:rsid w:val="00DA578B"/>
    <w:rsid w:val="00DA57BA"/>
    <w:rsid w:val="00DA5840"/>
    <w:rsid w:val="00DA5916"/>
    <w:rsid w:val="00DA6361"/>
    <w:rsid w:val="00DA63F2"/>
    <w:rsid w:val="00DA6DAE"/>
    <w:rsid w:val="00DA6E06"/>
    <w:rsid w:val="00DA6E34"/>
    <w:rsid w:val="00DA7290"/>
    <w:rsid w:val="00DA7882"/>
    <w:rsid w:val="00DA7895"/>
    <w:rsid w:val="00DA7C66"/>
    <w:rsid w:val="00DA7CF9"/>
    <w:rsid w:val="00DA7D3D"/>
    <w:rsid w:val="00DA7DF2"/>
    <w:rsid w:val="00DA7EDD"/>
    <w:rsid w:val="00DB008F"/>
    <w:rsid w:val="00DB00B5"/>
    <w:rsid w:val="00DB0120"/>
    <w:rsid w:val="00DB02D5"/>
    <w:rsid w:val="00DB054B"/>
    <w:rsid w:val="00DB09F2"/>
    <w:rsid w:val="00DB0D5C"/>
    <w:rsid w:val="00DB10A0"/>
    <w:rsid w:val="00DB16D4"/>
    <w:rsid w:val="00DB2148"/>
    <w:rsid w:val="00DB214B"/>
    <w:rsid w:val="00DB215F"/>
    <w:rsid w:val="00DB2227"/>
    <w:rsid w:val="00DB242C"/>
    <w:rsid w:val="00DB246F"/>
    <w:rsid w:val="00DB2779"/>
    <w:rsid w:val="00DB2BEB"/>
    <w:rsid w:val="00DB2BFB"/>
    <w:rsid w:val="00DB2E88"/>
    <w:rsid w:val="00DB2EA9"/>
    <w:rsid w:val="00DB2F8E"/>
    <w:rsid w:val="00DB308D"/>
    <w:rsid w:val="00DB33B6"/>
    <w:rsid w:val="00DB33C8"/>
    <w:rsid w:val="00DB3A9D"/>
    <w:rsid w:val="00DB3FD7"/>
    <w:rsid w:val="00DB4029"/>
    <w:rsid w:val="00DB49B6"/>
    <w:rsid w:val="00DB4A03"/>
    <w:rsid w:val="00DB500D"/>
    <w:rsid w:val="00DB5133"/>
    <w:rsid w:val="00DB5165"/>
    <w:rsid w:val="00DB5365"/>
    <w:rsid w:val="00DB5580"/>
    <w:rsid w:val="00DB5621"/>
    <w:rsid w:val="00DB5888"/>
    <w:rsid w:val="00DB591A"/>
    <w:rsid w:val="00DB592F"/>
    <w:rsid w:val="00DB59AF"/>
    <w:rsid w:val="00DB5B49"/>
    <w:rsid w:val="00DB5FB8"/>
    <w:rsid w:val="00DB6020"/>
    <w:rsid w:val="00DB6234"/>
    <w:rsid w:val="00DB6391"/>
    <w:rsid w:val="00DB65C7"/>
    <w:rsid w:val="00DB66BD"/>
    <w:rsid w:val="00DB678D"/>
    <w:rsid w:val="00DB6B97"/>
    <w:rsid w:val="00DB6BBD"/>
    <w:rsid w:val="00DB6C55"/>
    <w:rsid w:val="00DB6CD0"/>
    <w:rsid w:val="00DB6D39"/>
    <w:rsid w:val="00DB701D"/>
    <w:rsid w:val="00DB705C"/>
    <w:rsid w:val="00DB715E"/>
    <w:rsid w:val="00DB727B"/>
    <w:rsid w:val="00DB74F6"/>
    <w:rsid w:val="00DB75F2"/>
    <w:rsid w:val="00DB783D"/>
    <w:rsid w:val="00DB7958"/>
    <w:rsid w:val="00DB7A38"/>
    <w:rsid w:val="00DB7D30"/>
    <w:rsid w:val="00DC020F"/>
    <w:rsid w:val="00DC0383"/>
    <w:rsid w:val="00DC0499"/>
    <w:rsid w:val="00DC0562"/>
    <w:rsid w:val="00DC05F1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783"/>
    <w:rsid w:val="00DC18EC"/>
    <w:rsid w:val="00DC1A07"/>
    <w:rsid w:val="00DC1AF3"/>
    <w:rsid w:val="00DC1BF6"/>
    <w:rsid w:val="00DC1CD5"/>
    <w:rsid w:val="00DC1F38"/>
    <w:rsid w:val="00DC1F43"/>
    <w:rsid w:val="00DC1F7A"/>
    <w:rsid w:val="00DC232A"/>
    <w:rsid w:val="00DC2351"/>
    <w:rsid w:val="00DC243F"/>
    <w:rsid w:val="00DC25C5"/>
    <w:rsid w:val="00DC270B"/>
    <w:rsid w:val="00DC2893"/>
    <w:rsid w:val="00DC28DB"/>
    <w:rsid w:val="00DC2C5E"/>
    <w:rsid w:val="00DC2D70"/>
    <w:rsid w:val="00DC2DAC"/>
    <w:rsid w:val="00DC2EDA"/>
    <w:rsid w:val="00DC2FBB"/>
    <w:rsid w:val="00DC303D"/>
    <w:rsid w:val="00DC329F"/>
    <w:rsid w:val="00DC33B1"/>
    <w:rsid w:val="00DC3455"/>
    <w:rsid w:val="00DC3676"/>
    <w:rsid w:val="00DC37E6"/>
    <w:rsid w:val="00DC397D"/>
    <w:rsid w:val="00DC3A02"/>
    <w:rsid w:val="00DC3AE0"/>
    <w:rsid w:val="00DC3C18"/>
    <w:rsid w:val="00DC3F0D"/>
    <w:rsid w:val="00DC4063"/>
    <w:rsid w:val="00DC4083"/>
    <w:rsid w:val="00DC4089"/>
    <w:rsid w:val="00DC439D"/>
    <w:rsid w:val="00DC4866"/>
    <w:rsid w:val="00DC4F66"/>
    <w:rsid w:val="00DC4F99"/>
    <w:rsid w:val="00DC5011"/>
    <w:rsid w:val="00DC5051"/>
    <w:rsid w:val="00DC522D"/>
    <w:rsid w:val="00DC5323"/>
    <w:rsid w:val="00DC539D"/>
    <w:rsid w:val="00DC5508"/>
    <w:rsid w:val="00DC5651"/>
    <w:rsid w:val="00DC5751"/>
    <w:rsid w:val="00DC5A75"/>
    <w:rsid w:val="00DC5BB5"/>
    <w:rsid w:val="00DC5DC8"/>
    <w:rsid w:val="00DC5F1E"/>
    <w:rsid w:val="00DC5FC7"/>
    <w:rsid w:val="00DC641F"/>
    <w:rsid w:val="00DC6496"/>
    <w:rsid w:val="00DC64AE"/>
    <w:rsid w:val="00DC6606"/>
    <w:rsid w:val="00DC6645"/>
    <w:rsid w:val="00DC682B"/>
    <w:rsid w:val="00DC685D"/>
    <w:rsid w:val="00DC68A7"/>
    <w:rsid w:val="00DC694B"/>
    <w:rsid w:val="00DC6BFC"/>
    <w:rsid w:val="00DC6C8C"/>
    <w:rsid w:val="00DC6CA0"/>
    <w:rsid w:val="00DC6EE8"/>
    <w:rsid w:val="00DC70B8"/>
    <w:rsid w:val="00DC70F1"/>
    <w:rsid w:val="00DC7108"/>
    <w:rsid w:val="00DC7211"/>
    <w:rsid w:val="00DC72C5"/>
    <w:rsid w:val="00DC739E"/>
    <w:rsid w:val="00DC7A02"/>
    <w:rsid w:val="00DC7DB4"/>
    <w:rsid w:val="00DC7DCC"/>
    <w:rsid w:val="00DC7FC8"/>
    <w:rsid w:val="00DD018C"/>
    <w:rsid w:val="00DD024D"/>
    <w:rsid w:val="00DD0290"/>
    <w:rsid w:val="00DD041B"/>
    <w:rsid w:val="00DD0572"/>
    <w:rsid w:val="00DD08D1"/>
    <w:rsid w:val="00DD0B98"/>
    <w:rsid w:val="00DD0BA3"/>
    <w:rsid w:val="00DD0C27"/>
    <w:rsid w:val="00DD0CB0"/>
    <w:rsid w:val="00DD0D01"/>
    <w:rsid w:val="00DD0E60"/>
    <w:rsid w:val="00DD10DF"/>
    <w:rsid w:val="00DD1123"/>
    <w:rsid w:val="00DD1175"/>
    <w:rsid w:val="00DD11BF"/>
    <w:rsid w:val="00DD12B9"/>
    <w:rsid w:val="00DD1439"/>
    <w:rsid w:val="00DD15B2"/>
    <w:rsid w:val="00DD184F"/>
    <w:rsid w:val="00DD1A88"/>
    <w:rsid w:val="00DD1A9E"/>
    <w:rsid w:val="00DD1D18"/>
    <w:rsid w:val="00DD1FC5"/>
    <w:rsid w:val="00DD2003"/>
    <w:rsid w:val="00DD2042"/>
    <w:rsid w:val="00DD21F0"/>
    <w:rsid w:val="00DD2248"/>
    <w:rsid w:val="00DD22F9"/>
    <w:rsid w:val="00DD2427"/>
    <w:rsid w:val="00DD2477"/>
    <w:rsid w:val="00DD26EE"/>
    <w:rsid w:val="00DD2969"/>
    <w:rsid w:val="00DD2993"/>
    <w:rsid w:val="00DD2C06"/>
    <w:rsid w:val="00DD2FA2"/>
    <w:rsid w:val="00DD34A6"/>
    <w:rsid w:val="00DD35C9"/>
    <w:rsid w:val="00DD37DF"/>
    <w:rsid w:val="00DD3D22"/>
    <w:rsid w:val="00DD47DE"/>
    <w:rsid w:val="00DD49DF"/>
    <w:rsid w:val="00DD4B89"/>
    <w:rsid w:val="00DD4BE9"/>
    <w:rsid w:val="00DD4C5D"/>
    <w:rsid w:val="00DD4EA0"/>
    <w:rsid w:val="00DD4F10"/>
    <w:rsid w:val="00DD50E2"/>
    <w:rsid w:val="00DD5272"/>
    <w:rsid w:val="00DD52FB"/>
    <w:rsid w:val="00DD5564"/>
    <w:rsid w:val="00DD5581"/>
    <w:rsid w:val="00DD58C9"/>
    <w:rsid w:val="00DD5A95"/>
    <w:rsid w:val="00DD5D22"/>
    <w:rsid w:val="00DD5F1F"/>
    <w:rsid w:val="00DD5F3B"/>
    <w:rsid w:val="00DD6226"/>
    <w:rsid w:val="00DD6262"/>
    <w:rsid w:val="00DD62F3"/>
    <w:rsid w:val="00DD62F5"/>
    <w:rsid w:val="00DD638F"/>
    <w:rsid w:val="00DD650A"/>
    <w:rsid w:val="00DD672B"/>
    <w:rsid w:val="00DD67C1"/>
    <w:rsid w:val="00DD6968"/>
    <w:rsid w:val="00DD6C36"/>
    <w:rsid w:val="00DD6D28"/>
    <w:rsid w:val="00DD6E63"/>
    <w:rsid w:val="00DD73C0"/>
    <w:rsid w:val="00DD7670"/>
    <w:rsid w:val="00DD76B3"/>
    <w:rsid w:val="00DD76B4"/>
    <w:rsid w:val="00DD776C"/>
    <w:rsid w:val="00DD78CB"/>
    <w:rsid w:val="00DD793F"/>
    <w:rsid w:val="00DD7AA9"/>
    <w:rsid w:val="00DD7C97"/>
    <w:rsid w:val="00DD7E9A"/>
    <w:rsid w:val="00DD7EBF"/>
    <w:rsid w:val="00DE00A7"/>
    <w:rsid w:val="00DE02AE"/>
    <w:rsid w:val="00DE0324"/>
    <w:rsid w:val="00DE04AD"/>
    <w:rsid w:val="00DE055F"/>
    <w:rsid w:val="00DE06AC"/>
    <w:rsid w:val="00DE08DF"/>
    <w:rsid w:val="00DE0B07"/>
    <w:rsid w:val="00DE0B35"/>
    <w:rsid w:val="00DE0B8B"/>
    <w:rsid w:val="00DE0E49"/>
    <w:rsid w:val="00DE0FF2"/>
    <w:rsid w:val="00DE1135"/>
    <w:rsid w:val="00DE1187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1DCC"/>
    <w:rsid w:val="00DE222C"/>
    <w:rsid w:val="00DE2402"/>
    <w:rsid w:val="00DE249A"/>
    <w:rsid w:val="00DE2780"/>
    <w:rsid w:val="00DE27E6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71"/>
    <w:rsid w:val="00DE3298"/>
    <w:rsid w:val="00DE33B3"/>
    <w:rsid w:val="00DE3723"/>
    <w:rsid w:val="00DE376B"/>
    <w:rsid w:val="00DE3912"/>
    <w:rsid w:val="00DE39C1"/>
    <w:rsid w:val="00DE39E4"/>
    <w:rsid w:val="00DE3AA5"/>
    <w:rsid w:val="00DE3B6D"/>
    <w:rsid w:val="00DE3D8E"/>
    <w:rsid w:val="00DE3EBC"/>
    <w:rsid w:val="00DE4176"/>
    <w:rsid w:val="00DE4524"/>
    <w:rsid w:val="00DE455D"/>
    <w:rsid w:val="00DE46CF"/>
    <w:rsid w:val="00DE4814"/>
    <w:rsid w:val="00DE4829"/>
    <w:rsid w:val="00DE4950"/>
    <w:rsid w:val="00DE4AFE"/>
    <w:rsid w:val="00DE4CF6"/>
    <w:rsid w:val="00DE4D22"/>
    <w:rsid w:val="00DE50FF"/>
    <w:rsid w:val="00DE5448"/>
    <w:rsid w:val="00DE545D"/>
    <w:rsid w:val="00DE5971"/>
    <w:rsid w:val="00DE5C6C"/>
    <w:rsid w:val="00DE5DB7"/>
    <w:rsid w:val="00DE61FC"/>
    <w:rsid w:val="00DE64F8"/>
    <w:rsid w:val="00DE65D6"/>
    <w:rsid w:val="00DE664F"/>
    <w:rsid w:val="00DE6686"/>
    <w:rsid w:val="00DE66E6"/>
    <w:rsid w:val="00DE675F"/>
    <w:rsid w:val="00DE688B"/>
    <w:rsid w:val="00DE69A2"/>
    <w:rsid w:val="00DE6A32"/>
    <w:rsid w:val="00DE6A57"/>
    <w:rsid w:val="00DE6A5F"/>
    <w:rsid w:val="00DE6A86"/>
    <w:rsid w:val="00DE6B13"/>
    <w:rsid w:val="00DE6CC4"/>
    <w:rsid w:val="00DE6D8B"/>
    <w:rsid w:val="00DE6EAA"/>
    <w:rsid w:val="00DE6F9F"/>
    <w:rsid w:val="00DE7173"/>
    <w:rsid w:val="00DE73AF"/>
    <w:rsid w:val="00DE73D0"/>
    <w:rsid w:val="00DE7483"/>
    <w:rsid w:val="00DE74BA"/>
    <w:rsid w:val="00DE7624"/>
    <w:rsid w:val="00DE7CC9"/>
    <w:rsid w:val="00DE7F27"/>
    <w:rsid w:val="00DE7F34"/>
    <w:rsid w:val="00DF00CD"/>
    <w:rsid w:val="00DF00EE"/>
    <w:rsid w:val="00DF00EF"/>
    <w:rsid w:val="00DF014A"/>
    <w:rsid w:val="00DF02F7"/>
    <w:rsid w:val="00DF0897"/>
    <w:rsid w:val="00DF08E8"/>
    <w:rsid w:val="00DF0D4B"/>
    <w:rsid w:val="00DF0F8B"/>
    <w:rsid w:val="00DF1350"/>
    <w:rsid w:val="00DF138A"/>
    <w:rsid w:val="00DF13DE"/>
    <w:rsid w:val="00DF153A"/>
    <w:rsid w:val="00DF173B"/>
    <w:rsid w:val="00DF176F"/>
    <w:rsid w:val="00DF1878"/>
    <w:rsid w:val="00DF1AF1"/>
    <w:rsid w:val="00DF1C50"/>
    <w:rsid w:val="00DF1DF4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305"/>
    <w:rsid w:val="00DF3658"/>
    <w:rsid w:val="00DF38EA"/>
    <w:rsid w:val="00DF3956"/>
    <w:rsid w:val="00DF3CAF"/>
    <w:rsid w:val="00DF3D76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5C"/>
    <w:rsid w:val="00DF59CB"/>
    <w:rsid w:val="00DF5A42"/>
    <w:rsid w:val="00DF5B46"/>
    <w:rsid w:val="00DF5C36"/>
    <w:rsid w:val="00DF5C79"/>
    <w:rsid w:val="00DF5D5B"/>
    <w:rsid w:val="00DF5DA2"/>
    <w:rsid w:val="00DF6002"/>
    <w:rsid w:val="00DF622D"/>
    <w:rsid w:val="00DF62C4"/>
    <w:rsid w:val="00DF6362"/>
    <w:rsid w:val="00DF63DD"/>
    <w:rsid w:val="00DF6549"/>
    <w:rsid w:val="00DF66FA"/>
    <w:rsid w:val="00DF69A0"/>
    <w:rsid w:val="00DF6A20"/>
    <w:rsid w:val="00DF6B97"/>
    <w:rsid w:val="00DF6EE7"/>
    <w:rsid w:val="00DF7010"/>
    <w:rsid w:val="00DF7452"/>
    <w:rsid w:val="00DF7460"/>
    <w:rsid w:val="00DF7509"/>
    <w:rsid w:val="00DF7935"/>
    <w:rsid w:val="00DF7A59"/>
    <w:rsid w:val="00DF7ABB"/>
    <w:rsid w:val="00DF7B0A"/>
    <w:rsid w:val="00DF7B4E"/>
    <w:rsid w:val="00DF7B72"/>
    <w:rsid w:val="00DF7C3B"/>
    <w:rsid w:val="00DF7CB1"/>
    <w:rsid w:val="00DF7DCB"/>
    <w:rsid w:val="00DF7FE6"/>
    <w:rsid w:val="00E00075"/>
    <w:rsid w:val="00E0079F"/>
    <w:rsid w:val="00E0083E"/>
    <w:rsid w:val="00E0094F"/>
    <w:rsid w:val="00E00B57"/>
    <w:rsid w:val="00E00BD9"/>
    <w:rsid w:val="00E00F89"/>
    <w:rsid w:val="00E012C8"/>
    <w:rsid w:val="00E0144C"/>
    <w:rsid w:val="00E014C1"/>
    <w:rsid w:val="00E015E8"/>
    <w:rsid w:val="00E01698"/>
    <w:rsid w:val="00E01CE7"/>
    <w:rsid w:val="00E01E65"/>
    <w:rsid w:val="00E01E6D"/>
    <w:rsid w:val="00E020E7"/>
    <w:rsid w:val="00E0210E"/>
    <w:rsid w:val="00E02142"/>
    <w:rsid w:val="00E0231A"/>
    <w:rsid w:val="00E02432"/>
    <w:rsid w:val="00E02748"/>
    <w:rsid w:val="00E0280A"/>
    <w:rsid w:val="00E02885"/>
    <w:rsid w:val="00E02ACC"/>
    <w:rsid w:val="00E0307E"/>
    <w:rsid w:val="00E0315A"/>
    <w:rsid w:val="00E031C5"/>
    <w:rsid w:val="00E031DE"/>
    <w:rsid w:val="00E035CA"/>
    <w:rsid w:val="00E03995"/>
    <w:rsid w:val="00E03AE0"/>
    <w:rsid w:val="00E03C76"/>
    <w:rsid w:val="00E03DE5"/>
    <w:rsid w:val="00E03FF9"/>
    <w:rsid w:val="00E0406F"/>
    <w:rsid w:val="00E040DA"/>
    <w:rsid w:val="00E0429F"/>
    <w:rsid w:val="00E043C8"/>
    <w:rsid w:val="00E04896"/>
    <w:rsid w:val="00E04C76"/>
    <w:rsid w:val="00E05068"/>
    <w:rsid w:val="00E05137"/>
    <w:rsid w:val="00E05285"/>
    <w:rsid w:val="00E055D3"/>
    <w:rsid w:val="00E0561C"/>
    <w:rsid w:val="00E057B9"/>
    <w:rsid w:val="00E059E6"/>
    <w:rsid w:val="00E05ACC"/>
    <w:rsid w:val="00E05B81"/>
    <w:rsid w:val="00E05C99"/>
    <w:rsid w:val="00E05CCB"/>
    <w:rsid w:val="00E05DA5"/>
    <w:rsid w:val="00E05DFD"/>
    <w:rsid w:val="00E05E98"/>
    <w:rsid w:val="00E05F7D"/>
    <w:rsid w:val="00E0638C"/>
    <w:rsid w:val="00E06729"/>
    <w:rsid w:val="00E0691C"/>
    <w:rsid w:val="00E06A02"/>
    <w:rsid w:val="00E06A61"/>
    <w:rsid w:val="00E06BDB"/>
    <w:rsid w:val="00E06CAC"/>
    <w:rsid w:val="00E06EE0"/>
    <w:rsid w:val="00E06EF3"/>
    <w:rsid w:val="00E0718F"/>
    <w:rsid w:val="00E07253"/>
    <w:rsid w:val="00E0759A"/>
    <w:rsid w:val="00E075B1"/>
    <w:rsid w:val="00E076CC"/>
    <w:rsid w:val="00E07745"/>
    <w:rsid w:val="00E077A8"/>
    <w:rsid w:val="00E0782D"/>
    <w:rsid w:val="00E07B1A"/>
    <w:rsid w:val="00E07C7A"/>
    <w:rsid w:val="00E07DCC"/>
    <w:rsid w:val="00E07F0B"/>
    <w:rsid w:val="00E07F39"/>
    <w:rsid w:val="00E10370"/>
    <w:rsid w:val="00E1044F"/>
    <w:rsid w:val="00E10613"/>
    <w:rsid w:val="00E10902"/>
    <w:rsid w:val="00E10B64"/>
    <w:rsid w:val="00E10CE5"/>
    <w:rsid w:val="00E10F44"/>
    <w:rsid w:val="00E111D6"/>
    <w:rsid w:val="00E11266"/>
    <w:rsid w:val="00E112DB"/>
    <w:rsid w:val="00E114C3"/>
    <w:rsid w:val="00E11527"/>
    <w:rsid w:val="00E11622"/>
    <w:rsid w:val="00E11AED"/>
    <w:rsid w:val="00E11C62"/>
    <w:rsid w:val="00E1213E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30CA"/>
    <w:rsid w:val="00E13109"/>
    <w:rsid w:val="00E13122"/>
    <w:rsid w:val="00E136B2"/>
    <w:rsid w:val="00E137D6"/>
    <w:rsid w:val="00E138FD"/>
    <w:rsid w:val="00E13AB4"/>
    <w:rsid w:val="00E13B63"/>
    <w:rsid w:val="00E13FBE"/>
    <w:rsid w:val="00E14040"/>
    <w:rsid w:val="00E1416E"/>
    <w:rsid w:val="00E141F3"/>
    <w:rsid w:val="00E143D1"/>
    <w:rsid w:val="00E144F6"/>
    <w:rsid w:val="00E148A8"/>
    <w:rsid w:val="00E14C63"/>
    <w:rsid w:val="00E14E0F"/>
    <w:rsid w:val="00E14FF1"/>
    <w:rsid w:val="00E150B6"/>
    <w:rsid w:val="00E154C4"/>
    <w:rsid w:val="00E15820"/>
    <w:rsid w:val="00E15838"/>
    <w:rsid w:val="00E15864"/>
    <w:rsid w:val="00E15B15"/>
    <w:rsid w:val="00E15B7A"/>
    <w:rsid w:val="00E15CF4"/>
    <w:rsid w:val="00E15E17"/>
    <w:rsid w:val="00E16164"/>
    <w:rsid w:val="00E163C5"/>
    <w:rsid w:val="00E16414"/>
    <w:rsid w:val="00E16511"/>
    <w:rsid w:val="00E168EC"/>
    <w:rsid w:val="00E16966"/>
    <w:rsid w:val="00E1697B"/>
    <w:rsid w:val="00E16991"/>
    <w:rsid w:val="00E16B8D"/>
    <w:rsid w:val="00E16BBC"/>
    <w:rsid w:val="00E16C20"/>
    <w:rsid w:val="00E16C62"/>
    <w:rsid w:val="00E16EAB"/>
    <w:rsid w:val="00E16F3B"/>
    <w:rsid w:val="00E171E6"/>
    <w:rsid w:val="00E1720F"/>
    <w:rsid w:val="00E1722D"/>
    <w:rsid w:val="00E173A5"/>
    <w:rsid w:val="00E174B6"/>
    <w:rsid w:val="00E17574"/>
    <w:rsid w:val="00E17659"/>
    <w:rsid w:val="00E1793B"/>
    <w:rsid w:val="00E17DE8"/>
    <w:rsid w:val="00E17E08"/>
    <w:rsid w:val="00E17F6E"/>
    <w:rsid w:val="00E17FC9"/>
    <w:rsid w:val="00E2001C"/>
    <w:rsid w:val="00E20210"/>
    <w:rsid w:val="00E202D5"/>
    <w:rsid w:val="00E202FA"/>
    <w:rsid w:val="00E204B5"/>
    <w:rsid w:val="00E2052F"/>
    <w:rsid w:val="00E207C9"/>
    <w:rsid w:val="00E2084A"/>
    <w:rsid w:val="00E20891"/>
    <w:rsid w:val="00E2093A"/>
    <w:rsid w:val="00E20F25"/>
    <w:rsid w:val="00E210CE"/>
    <w:rsid w:val="00E21227"/>
    <w:rsid w:val="00E214D9"/>
    <w:rsid w:val="00E216CD"/>
    <w:rsid w:val="00E21A08"/>
    <w:rsid w:val="00E21AB0"/>
    <w:rsid w:val="00E21C4F"/>
    <w:rsid w:val="00E21CCE"/>
    <w:rsid w:val="00E21CD3"/>
    <w:rsid w:val="00E21E8B"/>
    <w:rsid w:val="00E21F35"/>
    <w:rsid w:val="00E2235D"/>
    <w:rsid w:val="00E22583"/>
    <w:rsid w:val="00E225E0"/>
    <w:rsid w:val="00E227EF"/>
    <w:rsid w:val="00E22811"/>
    <w:rsid w:val="00E22904"/>
    <w:rsid w:val="00E22ABD"/>
    <w:rsid w:val="00E22CFE"/>
    <w:rsid w:val="00E22ED4"/>
    <w:rsid w:val="00E231C7"/>
    <w:rsid w:val="00E23431"/>
    <w:rsid w:val="00E2378C"/>
    <w:rsid w:val="00E23970"/>
    <w:rsid w:val="00E23B06"/>
    <w:rsid w:val="00E23DE1"/>
    <w:rsid w:val="00E24113"/>
    <w:rsid w:val="00E2418A"/>
    <w:rsid w:val="00E245EE"/>
    <w:rsid w:val="00E2489C"/>
    <w:rsid w:val="00E248CA"/>
    <w:rsid w:val="00E249D9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9BE"/>
    <w:rsid w:val="00E25A27"/>
    <w:rsid w:val="00E25A73"/>
    <w:rsid w:val="00E25B90"/>
    <w:rsid w:val="00E25BF2"/>
    <w:rsid w:val="00E25BFB"/>
    <w:rsid w:val="00E25CDB"/>
    <w:rsid w:val="00E25D4C"/>
    <w:rsid w:val="00E25DA0"/>
    <w:rsid w:val="00E25E93"/>
    <w:rsid w:val="00E25F4C"/>
    <w:rsid w:val="00E263CF"/>
    <w:rsid w:val="00E26505"/>
    <w:rsid w:val="00E26761"/>
    <w:rsid w:val="00E267AE"/>
    <w:rsid w:val="00E26882"/>
    <w:rsid w:val="00E26902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8BB"/>
    <w:rsid w:val="00E27937"/>
    <w:rsid w:val="00E3006C"/>
    <w:rsid w:val="00E300AE"/>
    <w:rsid w:val="00E30473"/>
    <w:rsid w:val="00E304B2"/>
    <w:rsid w:val="00E304F1"/>
    <w:rsid w:val="00E3055E"/>
    <w:rsid w:val="00E3056C"/>
    <w:rsid w:val="00E3056F"/>
    <w:rsid w:val="00E30727"/>
    <w:rsid w:val="00E3079A"/>
    <w:rsid w:val="00E307A2"/>
    <w:rsid w:val="00E30DF2"/>
    <w:rsid w:val="00E3110F"/>
    <w:rsid w:val="00E3112C"/>
    <w:rsid w:val="00E3140D"/>
    <w:rsid w:val="00E3143F"/>
    <w:rsid w:val="00E314D6"/>
    <w:rsid w:val="00E3155F"/>
    <w:rsid w:val="00E3161E"/>
    <w:rsid w:val="00E3190D"/>
    <w:rsid w:val="00E31A59"/>
    <w:rsid w:val="00E31AA6"/>
    <w:rsid w:val="00E31B37"/>
    <w:rsid w:val="00E31D0E"/>
    <w:rsid w:val="00E31D75"/>
    <w:rsid w:val="00E31E98"/>
    <w:rsid w:val="00E32164"/>
    <w:rsid w:val="00E3218E"/>
    <w:rsid w:val="00E321C0"/>
    <w:rsid w:val="00E32235"/>
    <w:rsid w:val="00E32396"/>
    <w:rsid w:val="00E324D9"/>
    <w:rsid w:val="00E32614"/>
    <w:rsid w:val="00E32B37"/>
    <w:rsid w:val="00E32B47"/>
    <w:rsid w:val="00E32DAF"/>
    <w:rsid w:val="00E331E7"/>
    <w:rsid w:val="00E333A9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8D9"/>
    <w:rsid w:val="00E34BA2"/>
    <w:rsid w:val="00E34CBA"/>
    <w:rsid w:val="00E34DA4"/>
    <w:rsid w:val="00E34FB1"/>
    <w:rsid w:val="00E35029"/>
    <w:rsid w:val="00E35070"/>
    <w:rsid w:val="00E350CB"/>
    <w:rsid w:val="00E352AF"/>
    <w:rsid w:val="00E35648"/>
    <w:rsid w:val="00E356CF"/>
    <w:rsid w:val="00E35706"/>
    <w:rsid w:val="00E35885"/>
    <w:rsid w:val="00E359C8"/>
    <w:rsid w:val="00E35E03"/>
    <w:rsid w:val="00E363B8"/>
    <w:rsid w:val="00E36566"/>
    <w:rsid w:val="00E365C1"/>
    <w:rsid w:val="00E36ABE"/>
    <w:rsid w:val="00E36BD3"/>
    <w:rsid w:val="00E37457"/>
    <w:rsid w:val="00E378B4"/>
    <w:rsid w:val="00E37A46"/>
    <w:rsid w:val="00E37B2A"/>
    <w:rsid w:val="00E37E05"/>
    <w:rsid w:val="00E37E08"/>
    <w:rsid w:val="00E401D8"/>
    <w:rsid w:val="00E402CA"/>
    <w:rsid w:val="00E404EE"/>
    <w:rsid w:val="00E40541"/>
    <w:rsid w:val="00E4079E"/>
    <w:rsid w:val="00E409C0"/>
    <w:rsid w:val="00E409E1"/>
    <w:rsid w:val="00E40A1B"/>
    <w:rsid w:val="00E40BC0"/>
    <w:rsid w:val="00E40C2B"/>
    <w:rsid w:val="00E40CAE"/>
    <w:rsid w:val="00E40F2B"/>
    <w:rsid w:val="00E4104A"/>
    <w:rsid w:val="00E41154"/>
    <w:rsid w:val="00E4118B"/>
    <w:rsid w:val="00E411EB"/>
    <w:rsid w:val="00E414DB"/>
    <w:rsid w:val="00E41663"/>
    <w:rsid w:val="00E41696"/>
    <w:rsid w:val="00E416C9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3C"/>
    <w:rsid w:val="00E42165"/>
    <w:rsid w:val="00E421CE"/>
    <w:rsid w:val="00E423A8"/>
    <w:rsid w:val="00E4257C"/>
    <w:rsid w:val="00E426FF"/>
    <w:rsid w:val="00E427E9"/>
    <w:rsid w:val="00E42C27"/>
    <w:rsid w:val="00E42C38"/>
    <w:rsid w:val="00E42E6F"/>
    <w:rsid w:val="00E42EAD"/>
    <w:rsid w:val="00E430EE"/>
    <w:rsid w:val="00E432D2"/>
    <w:rsid w:val="00E4390A"/>
    <w:rsid w:val="00E43A28"/>
    <w:rsid w:val="00E43B9E"/>
    <w:rsid w:val="00E43E90"/>
    <w:rsid w:val="00E4437A"/>
    <w:rsid w:val="00E4459F"/>
    <w:rsid w:val="00E44B29"/>
    <w:rsid w:val="00E44EC0"/>
    <w:rsid w:val="00E44F25"/>
    <w:rsid w:val="00E44F72"/>
    <w:rsid w:val="00E45038"/>
    <w:rsid w:val="00E4515F"/>
    <w:rsid w:val="00E4534E"/>
    <w:rsid w:val="00E4546B"/>
    <w:rsid w:val="00E4548E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49E"/>
    <w:rsid w:val="00E46A17"/>
    <w:rsid w:val="00E46DB2"/>
    <w:rsid w:val="00E46FAF"/>
    <w:rsid w:val="00E471B7"/>
    <w:rsid w:val="00E471EC"/>
    <w:rsid w:val="00E4750C"/>
    <w:rsid w:val="00E47C25"/>
    <w:rsid w:val="00E50006"/>
    <w:rsid w:val="00E505A1"/>
    <w:rsid w:val="00E50622"/>
    <w:rsid w:val="00E507AA"/>
    <w:rsid w:val="00E50974"/>
    <w:rsid w:val="00E50BB9"/>
    <w:rsid w:val="00E50C86"/>
    <w:rsid w:val="00E50DAE"/>
    <w:rsid w:val="00E5127A"/>
    <w:rsid w:val="00E51396"/>
    <w:rsid w:val="00E5145D"/>
    <w:rsid w:val="00E5146D"/>
    <w:rsid w:val="00E51501"/>
    <w:rsid w:val="00E51514"/>
    <w:rsid w:val="00E51527"/>
    <w:rsid w:val="00E515B3"/>
    <w:rsid w:val="00E51657"/>
    <w:rsid w:val="00E51660"/>
    <w:rsid w:val="00E5184E"/>
    <w:rsid w:val="00E519E7"/>
    <w:rsid w:val="00E51C30"/>
    <w:rsid w:val="00E51E2A"/>
    <w:rsid w:val="00E51F70"/>
    <w:rsid w:val="00E52114"/>
    <w:rsid w:val="00E5260F"/>
    <w:rsid w:val="00E52642"/>
    <w:rsid w:val="00E527E5"/>
    <w:rsid w:val="00E52889"/>
    <w:rsid w:val="00E529C1"/>
    <w:rsid w:val="00E52C4A"/>
    <w:rsid w:val="00E52C9D"/>
    <w:rsid w:val="00E52ECC"/>
    <w:rsid w:val="00E533CA"/>
    <w:rsid w:val="00E53427"/>
    <w:rsid w:val="00E5344E"/>
    <w:rsid w:val="00E53693"/>
    <w:rsid w:val="00E53986"/>
    <w:rsid w:val="00E53BFD"/>
    <w:rsid w:val="00E53FA0"/>
    <w:rsid w:val="00E5409F"/>
    <w:rsid w:val="00E54244"/>
    <w:rsid w:val="00E5448F"/>
    <w:rsid w:val="00E544A0"/>
    <w:rsid w:val="00E545C7"/>
    <w:rsid w:val="00E5461B"/>
    <w:rsid w:val="00E546F1"/>
    <w:rsid w:val="00E54751"/>
    <w:rsid w:val="00E5499C"/>
    <w:rsid w:val="00E549CA"/>
    <w:rsid w:val="00E549DF"/>
    <w:rsid w:val="00E54AE0"/>
    <w:rsid w:val="00E54B9E"/>
    <w:rsid w:val="00E54CCD"/>
    <w:rsid w:val="00E54E38"/>
    <w:rsid w:val="00E54E52"/>
    <w:rsid w:val="00E55254"/>
    <w:rsid w:val="00E55327"/>
    <w:rsid w:val="00E55328"/>
    <w:rsid w:val="00E5573B"/>
    <w:rsid w:val="00E55867"/>
    <w:rsid w:val="00E55AD8"/>
    <w:rsid w:val="00E560CA"/>
    <w:rsid w:val="00E56173"/>
    <w:rsid w:val="00E564EC"/>
    <w:rsid w:val="00E56848"/>
    <w:rsid w:val="00E56891"/>
    <w:rsid w:val="00E568C8"/>
    <w:rsid w:val="00E56966"/>
    <w:rsid w:val="00E56C32"/>
    <w:rsid w:val="00E56E7D"/>
    <w:rsid w:val="00E56F08"/>
    <w:rsid w:val="00E57402"/>
    <w:rsid w:val="00E574B7"/>
    <w:rsid w:val="00E5760B"/>
    <w:rsid w:val="00E577DD"/>
    <w:rsid w:val="00E57D8E"/>
    <w:rsid w:val="00E57E48"/>
    <w:rsid w:val="00E57F8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B7B"/>
    <w:rsid w:val="00E60C23"/>
    <w:rsid w:val="00E60CC6"/>
    <w:rsid w:val="00E60D30"/>
    <w:rsid w:val="00E60D83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AAE"/>
    <w:rsid w:val="00E61DD8"/>
    <w:rsid w:val="00E62163"/>
    <w:rsid w:val="00E621EC"/>
    <w:rsid w:val="00E6231A"/>
    <w:rsid w:val="00E6236C"/>
    <w:rsid w:val="00E626A1"/>
    <w:rsid w:val="00E62704"/>
    <w:rsid w:val="00E62899"/>
    <w:rsid w:val="00E6291C"/>
    <w:rsid w:val="00E6293F"/>
    <w:rsid w:val="00E62B50"/>
    <w:rsid w:val="00E62D97"/>
    <w:rsid w:val="00E62DE3"/>
    <w:rsid w:val="00E62F32"/>
    <w:rsid w:val="00E630C2"/>
    <w:rsid w:val="00E63169"/>
    <w:rsid w:val="00E6357F"/>
    <w:rsid w:val="00E63C09"/>
    <w:rsid w:val="00E63D75"/>
    <w:rsid w:val="00E63E51"/>
    <w:rsid w:val="00E64A14"/>
    <w:rsid w:val="00E64D21"/>
    <w:rsid w:val="00E65494"/>
    <w:rsid w:val="00E654C1"/>
    <w:rsid w:val="00E65506"/>
    <w:rsid w:val="00E65523"/>
    <w:rsid w:val="00E65543"/>
    <w:rsid w:val="00E65654"/>
    <w:rsid w:val="00E65BFC"/>
    <w:rsid w:val="00E65C96"/>
    <w:rsid w:val="00E65CC2"/>
    <w:rsid w:val="00E66385"/>
    <w:rsid w:val="00E664C8"/>
    <w:rsid w:val="00E6651F"/>
    <w:rsid w:val="00E66550"/>
    <w:rsid w:val="00E667B5"/>
    <w:rsid w:val="00E66827"/>
    <w:rsid w:val="00E66D12"/>
    <w:rsid w:val="00E66E21"/>
    <w:rsid w:val="00E66EEA"/>
    <w:rsid w:val="00E66F07"/>
    <w:rsid w:val="00E670B2"/>
    <w:rsid w:val="00E67276"/>
    <w:rsid w:val="00E6745E"/>
    <w:rsid w:val="00E6777E"/>
    <w:rsid w:val="00E67AAE"/>
    <w:rsid w:val="00E67DED"/>
    <w:rsid w:val="00E67E37"/>
    <w:rsid w:val="00E67EE6"/>
    <w:rsid w:val="00E67F13"/>
    <w:rsid w:val="00E700D2"/>
    <w:rsid w:val="00E7058F"/>
    <w:rsid w:val="00E705E5"/>
    <w:rsid w:val="00E70870"/>
    <w:rsid w:val="00E7092A"/>
    <w:rsid w:val="00E70955"/>
    <w:rsid w:val="00E70AA9"/>
    <w:rsid w:val="00E70BCC"/>
    <w:rsid w:val="00E70CD5"/>
    <w:rsid w:val="00E70DEA"/>
    <w:rsid w:val="00E70F7A"/>
    <w:rsid w:val="00E71299"/>
    <w:rsid w:val="00E71806"/>
    <w:rsid w:val="00E71851"/>
    <w:rsid w:val="00E71AE8"/>
    <w:rsid w:val="00E71B31"/>
    <w:rsid w:val="00E71B88"/>
    <w:rsid w:val="00E71BC9"/>
    <w:rsid w:val="00E71ED5"/>
    <w:rsid w:val="00E72151"/>
    <w:rsid w:val="00E72155"/>
    <w:rsid w:val="00E722C1"/>
    <w:rsid w:val="00E72708"/>
    <w:rsid w:val="00E72901"/>
    <w:rsid w:val="00E72B06"/>
    <w:rsid w:val="00E72DC7"/>
    <w:rsid w:val="00E733AA"/>
    <w:rsid w:val="00E736D8"/>
    <w:rsid w:val="00E7378D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813"/>
    <w:rsid w:val="00E74A11"/>
    <w:rsid w:val="00E74D40"/>
    <w:rsid w:val="00E74D7F"/>
    <w:rsid w:val="00E74E6C"/>
    <w:rsid w:val="00E750F4"/>
    <w:rsid w:val="00E751E5"/>
    <w:rsid w:val="00E7527D"/>
    <w:rsid w:val="00E753B6"/>
    <w:rsid w:val="00E755DE"/>
    <w:rsid w:val="00E75637"/>
    <w:rsid w:val="00E7569F"/>
    <w:rsid w:val="00E75887"/>
    <w:rsid w:val="00E75C52"/>
    <w:rsid w:val="00E762D0"/>
    <w:rsid w:val="00E7633B"/>
    <w:rsid w:val="00E76420"/>
    <w:rsid w:val="00E764A8"/>
    <w:rsid w:val="00E766D1"/>
    <w:rsid w:val="00E768A6"/>
    <w:rsid w:val="00E76AA1"/>
    <w:rsid w:val="00E76DD2"/>
    <w:rsid w:val="00E76EC8"/>
    <w:rsid w:val="00E77323"/>
    <w:rsid w:val="00E77372"/>
    <w:rsid w:val="00E775F4"/>
    <w:rsid w:val="00E776E5"/>
    <w:rsid w:val="00E77A07"/>
    <w:rsid w:val="00E77A9C"/>
    <w:rsid w:val="00E77C21"/>
    <w:rsid w:val="00E77C32"/>
    <w:rsid w:val="00E77C96"/>
    <w:rsid w:val="00E801E5"/>
    <w:rsid w:val="00E80229"/>
    <w:rsid w:val="00E8039D"/>
    <w:rsid w:val="00E804D5"/>
    <w:rsid w:val="00E80608"/>
    <w:rsid w:val="00E80B55"/>
    <w:rsid w:val="00E80C3B"/>
    <w:rsid w:val="00E80E24"/>
    <w:rsid w:val="00E80FB6"/>
    <w:rsid w:val="00E80FD1"/>
    <w:rsid w:val="00E81235"/>
    <w:rsid w:val="00E8128E"/>
    <w:rsid w:val="00E81353"/>
    <w:rsid w:val="00E81381"/>
    <w:rsid w:val="00E814D4"/>
    <w:rsid w:val="00E8176A"/>
    <w:rsid w:val="00E81896"/>
    <w:rsid w:val="00E819CC"/>
    <w:rsid w:val="00E819D0"/>
    <w:rsid w:val="00E81A1D"/>
    <w:rsid w:val="00E81C07"/>
    <w:rsid w:val="00E81D2A"/>
    <w:rsid w:val="00E81DF1"/>
    <w:rsid w:val="00E81ECF"/>
    <w:rsid w:val="00E82227"/>
    <w:rsid w:val="00E82556"/>
    <w:rsid w:val="00E827A7"/>
    <w:rsid w:val="00E82B06"/>
    <w:rsid w:val="00E82DD1"/>
    <w:rsid w:val="00E82DD2"/>
    <w:rsid w:val="00E83245"/>
    <w:rsid w:val="00E83370"/>
    <w:rsid w:val="00E83612"/>
    <w:rsid w:val="00E83649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3E69"/>
    <w:rsid w:val="00E8415C"/>
    <w:rsid w:val="00E84461"/>
    <w:rsid w:val="00E8453A"/>
    <w:rsid w:val="00E847B7"/>
    <w:rsid w:val="00E847BB"/>
    <w:rsid w:val="00E847C2"/>
    <w:rsid w:val="00E84910"/>
    <w:rsid w:val="00E849C6"/>
    <w:rsid w:val="00E84A12"/>
    <w:rsid w:val="00E84B5C"/>
    <w:rsid w:val="00E84C52"/>
    <w:rsid w:val="00E84F33"/>
    <w:rsid w:val="00E84FD5"/>
    <w:rsid w:val="00E8531F"/>
    <w:rsid w:val="00E853D3"/>
    <w:rsid w:val="00E85443"/>
    <w:rsid w:val="00E8555C"/>
    <w:rsid w:val="00E859CE"/>
    <w:rsid w:val="00E85CA9"/>
    <w:rsid w:val="00E85D79"/>
    <w:rsid w:val="00E85F3E"/>
    <w:rsid w:val="00E862A7"/>
    <w:rsid w:val="00E86396"/>
    <w:rsid w:val="00E8648B"/>
    <w:rsid w:val="00E8650C"/>
    <w:rsid w:val="00E86940"/>
    <w:rsid w:val="00E86B5E"/>
    <w:rsid w:val="00E86E3E"/>
    <w:rsid w:val="00E86F56"/>
    <w:rsid w:val="00E87117"/>
    <w:rsid w:val="00E87198"/>
    <w:rsid w:val="00E8719B"/>
    <w:rsid w:val="00E8738A"/>
    <w:rsid w:val="00E87659"/>
    <w:rsid w:val="00E87690"/>
    <w:rsid w:val="00E87797"/>
    <w:rsid w:val="00E877BE"/>
    <w:rsid w:val="00E877C5"/>
    <w:rsid w:val="00E877CE"/>
    <w:rsid w:val="00E87ACE"/>
    <w:rsid w:val="00E87B32"/>
    <w:rsid w:val="00E90019"/>
    <w:rsid w:val="00E90120"/>
    <w:rsid w:val="00E90714"/>
    <w:rsid w:val="00E907B0"/>
    <w:rsid w:val="00E90AFA"/>
    <w:rsid w:val="00E90B94"/>
    <w:rsid w:val="00E90C44"/>
    <w:rsid w:val="00E90E79"/>
    <w:rsid w:val="00E90EE9"/>
    <w:rsid w:val="00E911DD"/>
    <w:rsid w:val="00E91388"/>
    <w:rsid w:val="00E914EA"/>
    <w:rsid w:val="00E91509"/>
    <w:rsid w:val="00E915B1"/>
    <w:rsid w:val="00E915F7"/>
    <w:rsid w:val="00E916AC"/>
    <w:rsid w:val="00E919AB"/>
    <w:rsid w:val="00E91E04"/>
    <w:rsid w:val="00E920B4"/>
    <w:rsid w:val="00E922C3"/>
    <w:rsid w:val="00E92368"/>
    <w:rsid w:val="00E92448"/>
    <w:rsid w:val="00E924E4"/>
    <w:rsid w:val="00E926B9"/>
    <w:rsid w:val="00E927E1"/>
    <w:rsid w:val="00E928A6"/>
    <w:rsid w:val="00E929C5"/>
    <w:rsid w:val="00E929E0"/>
    <w:rsid w:val="00E92A27"/>
    <w:rsid w:val="00E92AF9"/>
    <w:rsid w:val="00E92B66"/>
    <w:rsid w:val="00E9300B"/>
    <w:rsid w:val="00E930BD"/>
    <w:rsid w:val="00E930DC"/>
    <w:rsid w:val="00E936CE"/>
    <w:rsid w:val="00E936FA"/>
    <w:rsid w:val="00E93A26"/>
    <w:rsid w:val="00E93A62"/>
    <w:rsid w:val="00E93B00"/>
    <w:rsid w:val="00E93B75"/>
    <w:rsid w:val="00E93BA8"/>
    <w:rsid w:val="00E9421D"/>
    <w:rsid w:val="00E94447"/>
    <w:rsid w:val="00E9474B"/>
    <w:rsid w:val="00E9486E"/>
    <w:rsid w:val="00E9491D"/>
    <w:rsid w:val="00E94961"/>
    <w:rsid w:val="00E949BE"/>
    <w:rsid w:val="00E949EC"/>
    <w:rsid w:val="00E94B7A"/>
    <w:rsid w:val="00E94DEB"/>
    <w:rsid w:val="00E94DF7"/>
    <w:rsid w:val="00E94E39"/>
    <w:rsid w:val="00E94EB9"/>
    <w:rsid w:val="00E95019"/>
    <w:rsid w:val="00E95062"/>
    <w:rsid w:val="00E952F9"/>
    <w:rsid w:val="00E95441"/>
    <w:rsid w:val="00E954AE"/>
    <w:rsid w:val="00E954FC"/>
    <w:rsid w:val="00E956F2"/>
    <w:rsid w:val="00E958AC"/>
    <w:rsid w:val="00E95B29"/>
    <w:rsid w:val="00E95D60"/>
    <w:rsid w:val="00E95E63"/>
    <w:rsid w:val="00E9602C"/>
    <w:rsid w:val="00E9609F"/>
    <w:rsid w:val="00E960D2"/>
    <w:rsid w:val="00E96116"/>
    <w:rsid w:val="00E96364"/>
    <w:rsid w:val="00E96562"/>
    <w:rsid w:val="00E966BA"/>
    <w:rsid w:val="00E969A5"/>
    <w:rsid w:val="00E969F7"/>
    <w:rsid w:val="00E96C94"/>
    <w:rsid w:val="00E96D1E"/>
    <w:rsid w:val="00E96DA3"/>
    <w:rsid w:val="00E96E0F"/>
    <w:rsid w:val="00E96FAE"/>
    <w:rsid w:val="00E9717B"/>
    <w:rsid w:val="00E97467"/>
    <w:rsid w:val="00E9759B"/>
    <w:rsid w:val="00E975A5"/>
    <w:rsid w:val="00E97679"/>
    <w:rsid w:val="00E97B0D"/>
    <w:rsid w:val="00E97B86"/>
    <w:rsid w:val="00EA0048"/>
    <w:rsid w:val="00EA0305"/>
    <w:rsid w:val="00EA04D1"/>
    <w:rsid w:val="00EA04E6"/>
    <w:rsid w:val="00EA0C4C"/>
    <w:rsid w:val="00EA0FA0"/>
    <w:rsid w:val="00EA1112"/>
    <w:rsid w:val="00EA120C"/>
    <w:rsid w:val="00EA1365"/>
    <w:rsid w:val="00EA142C"/>
    <w:rsid w:val="00EA16B3"/>
    <w:rsid w:val="00EA1E18"/>
    <w:rsid w:val="00EA20FD"/>
    <w:rsid w:val="00EA26D1"/>
    <w:rsid w:val="00EA28C8"/>
    <w:rsid w:val="00EA297B"/>
    <w:rsid w:val="00EA29D3"/>
    <w:rsid w:val="00EA2AA6"/>
    <w:rsid w:val="00EA2B1C"/>
    <w:rsid w:val="00EA2C26"/>
    <w:rsid w:val="00EA323E"/>
    <w:rsid w:val="00EA32BD"/>
    <w:rsid w:val="00EA34F8"/>
    <w:rsid w:val="00EA3510"/>
    <w:rsid w:val="00EA3839"/>
    <w:rsid w:val="00EA388B"/>
    <w:rsid w:val="00EA426C"/>
    <w:rsid w:val="00EA42D0"/>
    <w:rsid w:val="00EA42F2"/>
    <w:rsid w:val="00EA4676"/>
    <w:rsid w:val="00EA48B9"/>
    <w:rsid w:val="00EA4915"/>
    <w:rsid w:val="00EA49AD"/>
    <w:rsid w:val="00EA4A90"/>
    <w:rsid w:val="00EA4BB7"/>
    <w:rsid w:val="00EA4BBC"/>
    <w:rsid w:val="00EA4BE9"/>
    <w:rsid w:val="00EA4EA3"/>
    <w:rsid w:val="00EA5072"/>
    <w:rsid w:val="00EA5276"/>
    <w:rsid w:val="00EA5348"/>
    <w:rsid w:val="00EA53F5"/>
    <w:rsid w:val="00EA557B"/>
    <w:rsid w:val="00EA5745"/>
    <w:rsid w:val="00EA58D2"/>
    <w:rsid w:val="00EA59CF"/>
    <w:rsid w:val="00EA5A06"/>
    <w:rsid w:val="00EA5A5D"/>
    <w:rsid w:val="00EA5DC2"/>
    <w:rsid w:val="00EA603A"/>
    <w:rsid w:val="00EA6268"/>
    <w:rsid w:val="00EA6594"/>
    <w:rsid w:val="00EA6783"/>
    <w:rsid w:val="00EA67E7"/>
    <w:rsid w:val="00EA6C27"/>
    <w:rsid w:val="00EA6E27"/>
    <w:rsid w:val="00EA6E4C"/>
    <w:rsid w:val="00EA73F0"/>
    <w:rsid w:val="00EA744A"/>
    <w:rsid w:val="00EA762E"/>
    <w:rsid w:val="00EA7703"/>
    <w:rsid w:val="00EA7705"/>
    <w:rsid w:val="00EA77B6"/>
    <w:rsid w:val="00EA7823"/>
    <w:rsid w:val="00EA7A1A"/>
    <w:rsid w:val="00EA7BCC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5D"/>
    <w:rsid w:val="00EB0CAD"/>
    <w:rsid w:val="00EB0FA2"/>
    <w:rsid w:val="00EB0FC7"/>
    <w:rsid w:val="00EB122E"/>
    <w:rsid w:val="00EB1325"/>
    <w:rsid w:val="00EB1518"/>
    <w:rsid w:val="00EB1574"/>
    <w:rsid w:val="00EB160B"/>
    <w:rsid w:val="00EB16A9"/>
    <w:rsid w:val="00EB16EF"/>
    <w:rsid w:val="00EB1ACA"/>
    <w:rsid w:val="00EB1E1C"/>
    <w:rsid w:val="00EB1FBC"/>
    <w:rsid w:val="00EB2018"/>
    <w:rsid w:val="00EB22A4"/>
    <w:rsid w:val="00EB25FB"/>
    <w:rsid w:val="00EB2949"/>
    <w:rsid w:val="00EB2AB1"/>
    <w:rsid w:val="00EB2AEC"/>
    <w:rsid w:val="00EB2B1C"/>
    <w:rsid w:val="00EB2BB9"/>
    <w:rsid w:val="00EB2BEC"/>
    <w:rsid w:val="00EB2D2A"/>
    <w:rsid w:val="00EB2E65"/>
    <w:rsid w:val="00EB2F8B"/>
    <w:rsid w:val="00EB2FB7"/>
    <w:rsid w:val="00EB30A0"/>
    <w:rsid w:val="00EB30F6"/>
    <w:rsid w:val="00EB3159"/>
    <w:rsid w:val="00EB3488"/>
    <w:rsid w:val="00EB349E"/>
    <w:rsid w:val="00EB34A7"/>
    <w:rsid w:val="00EB36B6"/>
    <w:rsid w:val="00EB36C7"/>
    <w:rsid w:val="00EB3804"/>
    <w:rsid w:val="00EB3992"/>
    <w:rsid w:val="00EB3A60"/>
    <w:rsid w:val="00EB3CB2"/>
    <w:rsid w:val="00EB3E82"/>
    <w:rsid w:val="00EB3EB5"/>
    <w:rsid w:val="00EB44A7"/>
    <w:rsid w:val="00EB480A"/>
    <w:rsid w:val="00EB484F"/>
    <w:rsid w:val="00EB48CD"/>
    <w:rsid w:val="00EB49E6"/>
    <w:rsid w:val="00EB4B34"/>
    <w:rsid w:val="00EB4C68"/>
    <w:rsid w:val="00EB4D3D"/>
    <w:rsid w:val="00EB4EDC"/>
    <w:rsid w:val="00EB5432"/>
    <w:rsid w:val="00EB55DF"/>
    <w:rsid w:val="00EB560D"/>
    <w:rsid w:val="00EB568E"/>
    <w:rsid w:val="00EB5945"/>
    <w:rsid w:val="00EB59EC"/>
    <w:rsid w:val="00EB5A73"/>
    <w:rsid w:val="00EB5A9D"/>
    <w:rsid w:val="00EB5BFA"/>
    <w:rsid w:val="00EB5D39"/>
    <w:rsid w:val="00EB5DB8"/>
    <w:rsid w:val="00EB5F9B"/>
    <w:rsid w:val="00EB6022"/>
    <w:rsid w:val="00EB6304"/>
    <w:rsid w:val="00EB6325"/>
    <w:rsid w:val="00EB63D2"/>
    <w:rsid w:val="00EB64D2"/>
    <w:rsid w:val="00EB6697"/>
    <w:rsid w:val="00EB6884"/>
    <w:rsid w:val="00EB6B10"/>
    <w:rsid w:val="00EB6B8D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B7DFB"/>
    <w:rsid w:val="00EC0303"/>
    <w:rsid w:val="00EC0780"/>
    <w:rsid w:val="00EC0B3F"/>
    <w:rsid w:val="00EC0B83"/>
    <w:rsid w:val="00EC0EBD"/>
    <w:rsid w:val="00EC0FA4"/>
    <w:rsid w:val="00EC119B"/>
    <w:rsid w:val="00EC12FB"/>
    <w:rsid w:val="00EC1359"/>
    <w:rsid w:val="00EC153B"/>
    <w:rsid w:val="00EC169A"/>
    <w:rsid w:val="00EC1BD2"/>
    <w:rsid w:val="00EC1D37"/>
    <w:rsid w:val="00EC1DD6"/>
    <w:rsid w:val="00EC1FDE"/>
    <w:rsid w:val="00EC226F"/>
    <w:rsid w:val="00EC2501"/>
    <w:rsid w:val="00EC257D"/>
    <w:rsid w:val="00EC25E8"/>
    <w:rsid w:val="00EC2703"/>
    <w:rsid w:val="00EC277B"/>
    <w:rsid w:val="00EC285E"/>
    <w:rsid w:val="00EC2914"/>
    <w:rsid w:val="00EC29CA"/>
    <w:rsid w:val="00EC2A04"/>
    <w:rsid w:val="00EC2B6C"/>
    <w:rsid w:val="00EC2C5E"/>
    <w:rsid w:val="00EC2C96"/>
    <w:rsid w:val="00EC2D40"/>
    <w:rsid w:val="00EC2E6D"/>
    <w:rsid w:val="00EC3038"/>
    <w:rsid w:val="00EC3075"/>
    <w:rsid w:val="00EC31A1"/>
    <w:rsid w:val="00EC3235"/>
    <w:rsid w:val="00EC344A"/>
    <w:rsid w:val="00EC365F"/>
    <w:rsid w:val="00EC38AA"/>
    <w:rsid w:val="00EC3B9E"/>
    <w:rsid w:val="00EC3F07"/>
    <w:rsid w:val="00EC3FBE"/>
    <w:rsid w:val="00EC412E"/>
    <w:rsid w:val="00EC4281"/>
    <w:rsid w:val="00EC42F3"/>
    <w:rsid w:val="00EC4640"/>
    <w:rsid w:val="00EC46B6"/>
    <w:rsid w:val="00EC492E"/>
    <w:rsid w:val="00EC4BC5"/>
    <w:rsid w:val="00EC4CCD"/>
    <w:rsid w:val="00EC4CDC"/>
    <w:rsid w:val="00EC4FAE"/>
    <w:rsid w:val="00EC515B"/>
    <w:rsid w:val="00EC51B7"/>
    <w:rsid w:val="00EC534E"/>
    <w:rsid w:val="00EC5422"/>
    <w:rsid w:val="00EC55DC"/>
    <w:rsid w:val="00EC577B"/>
    <w:rsid w:val="00EC5856"/>
    <w:rsid w:val="00EC5B73"/>
    <w:rsid w:val="00EC5DA4"/>
    <w:rsid w:val="00EC6032"/>
    <w:rsid w:val="00EC62F8"/>
    <w:rsid w:val="00EC64AB"/>
    <w:rsid w:val="00EC64CE"/>
    <w:rsid w:val="00EC694B"/>
    <w:rsid w:val="00EC698A"/>
    <w:rsid w:val="00EC6A36"/>
    <w:rsid w:val="00EC6A95"/>
    <w:rsid w:val="00EC6B35"/>
    <w:rsid w:val="00EC6B46"/>
    <w:rsid w:val="00EC6E90"/>
    <w:rsid w:val="00EC6EA3"/>
    <w:rsid w:val="00EC6F6E"/>
    <w:rsid w:val="00EC718C"/>
    <w:rsid w:val="00EC71AD"/>
    <w:rsid w:val="00EC733D"/>
    <w:rsid w:val="00EC7618"/>
    <w:rsid w:val="00EC765C"/>
    <w:rsid w:val="00EC7693"/>
    <w:rsid w:val="00EC7847"/>
    <w:rsid w:val="00EC79A9"/>
    <w:rsid w:val="00EC7BCD"/>
    <w:rsid w:val="00EC7E73"/>
    <w:rsid w:val="00EC7FFC"/>
    <w:rsid w:val="00ED0012"/>
    <w:rsid w:val="00ED0094"/>
    <w:rsid w:val="00ED00BB"/>
    <w:rsid w:val="00ED0237"/>
    <w:rsid w:val="00ED025C"/>
    <w:rsid w:val="00ED057F"/>
    <w:rsid w:val="00ED066B"/>
    <w:rsid w:val="00ED06F9"/>
    <w:rsid w:val="00ED07DC"/>
    <w:rsid w:val="00ED084A"/>
    <w:rsid w:val="00ED1182"/>
    <w:rsid w:val="00ED11A8"/>
    <w:rsid w:val="00ED132E"/>
    <w:rsid w:val="00ED1625"/>
    <w:rsid w:val="00ED16C5"/>
    <w:rsid w:val="00ED170F"/>
    <w:rsid w:val="00ED1A5B"/>
    <w:rsid w:val="00ED1C7C"/>
    <w:rsid w:val="00ED1CC3"/>
    <w:rsid w:val="00ED1E43"/>
    <w:rsid w:val="00ED1F01"/>
    <w:rsid w:val="00ED1F74"/>
    <w:rsid w:val="00ED2275"/>
    <w:rsid w:val="00ED2381"/>
    <w:rsid w:val="00ED255E"/>
    <w:rsid w:val="00ED26BF"/>
    <w:rsid w:val="00ED2AEE"/>
    <w:rsid w:val="00ED320E"/>
    <w:rsid w:val="00ED3516"/>
    <w:rsid w:val="00ED3594"/>
    <w:rsid w:val="00ED35ED"/>
    <w:rsid w:val="00ED3647"/>
    <w:rsid w:val="00ED3792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28"/>
    <w:rsid w:val="00ED3FB0"/>
    <w:rsid w:val="00ED4138"/>
    <w:rsid w:val="00ED4199"/>
    <w:rsid w:val="00ED424A"/>
    <w:rsid w:val="00ED42E9"/>
    <w:rsid w:val="00ED46CB"/>
    <w:rsid w:val="00ED48AD"/>
    <w:rsid w:val="00ED4A2F"/>
    <w:rsid w:val="00ED4A62"/>
    <w:rsid w:val="00ED4B11"/>
    <w:rsid w:val="00ED4BDD"/>
    <w:rsid w:val="00ED4E1A"/>
    <w:rsid w:val="00ED4EB8"/>
    <w:rsid w:val="00ED4EC8"/>
    <w:rsid w:val="00ED5101"/>
    <w:rsid w:val="00ED5256"/>
    <w:rsid w:val="00ED531D"/>
    <w:rsid w:val="00ED5695"/>
    <w:rsid w:val="00ED57B9"/>
    <w:rsid w:val="00ED58EF"/>
    <w:rsid w:val="00ED59DA"/>
    <w:rsid w:val="00ED5A5C"/>
    <w:rsid w:val="00ED5E0E"/>
    <w:rsid w:val="00ED6098"/>
    <w:rsid w:val="00ED60FC"/>
    <w:rsid w:val="00ED6146"/>
    <w:rsid w:val="00ED61BF"/>
    <w:rsid w:val="00ED6361"/>
    <w:rsid w:val="00ED6635"/>
    <w:rsid w:val="00ED675E"/>
    <w:rsid w:val="00ED68D0"/>
    <w:rsid w:val="00ED697D"/>
    <w:rsid w:val="00ED6B2C"/>
    <w:rsid w:val="00ED6CD2"/>
    <w:rsid w:val="00ED6EB2"/>
    <w:rsid w:val="00ED6ED6"/>
    <w:rsid w:val="00ED6FE0"/>
    <w:rsid w:val="00ED73B1"/>
    <w:rsid w:val="00ED746C"/>
    <w:rsid w:val="00ED7479"/>
    <w:rsid w:val="00ED74BD"/>
    <w:rsid w:val="00ED7534"/>
    <w:rsid w:val="00ED7615"/>
    <w:rsid w:val="00ED7722"/>
    <w:rsid w:val="00ED7758"/>
    <w:rsid w:val="00ED776E"/>
    <w:rsid w:val="00ED783F"/>
    <w:rsid w:val="00ED78C8"/>
    <w:rsid w:val="00ED797A"/>
    <w:rsid w:val="00ED7D8A"/>
    <w:rsid w:val="00EE01CB"/>
    <w:rsid w:val="00EE0533"/>
    <w:rsid w:val="00EE0543"/>
    <w:rsid w:val="00EE0551"/>
    <w:rsid w:val="00EE0D0B"/>
    <w:rsid w:val="00EE14B3"/>
    <w:rsid w:val="00EE15CC"/>
    <w:rsid w:val="00EE18A3"/>
    <w:rsid w:val="00EE1AD2"/>
    <w:rsid w:val="00EE1BD8"/>
    <w:rsid w:val="00EE1E06"/>
    <w:rsid w:val="00EE22C7"/>
    <w:rsid w:val="00EE235B"/>
    <w:rsid w:val="00EE2367"/>
    <w:rsid w:val="00EE23BB"/>
    <w:rsid w:val="00EE258A"/>
    <w:rsid w:val="00EE2697"/>
    <w:rsid w:val="00EE278A"/>
    <w:rsid w:val="00EE293A"/>
    <w:rsid w:val="00EE2949"/>
    <w:rsid w:val="00EE2984"/>
    <w:rsid w:val="00EE2A6E"/>
    <w:rsid w:val="00EE2C92"/>
    <w:rsid w:val="00EE2DAB"/>
    <w:rsid w:val="00EE3076"/>
    <w:rsid w:val="00EE33D3"/>
    <w:rsid w:val="00EE3537"/>
    <w:rsid w:val="00EE357D"/>
    <w:rsid w:val="00EE36BE"/>
    <w:rsid w:val="00EE3703"/>
    <w:rsid w:val="00EE373D"/>
    <w:rsid w:val="00EE3C43"/>
    <w:rsid w:val="00EE3E23"/>
    <w:rsid w:val="00EE3E97"/>
    <w:rsid w:val="00EE3EC9"/>
    <w:rsid w:val="00EE3FA8"/>
    <w:rsid w:val="00EE4237"/>
    <w:rsid w:val="00EE4287"/>
    <w:rsid w:val="00EE4398"/>
    <w:rsid w:val="00EE445C"/>
    <w:rsid w:val="00EE459D"/>
    <w:rsid w:val="00EE47CE"/>
    <w:rsid w:val="00EE4AEC"/>
    <w:rsid w:val="00EE4C20"/>
    <w:rsid w:val="00EE4EA4"/>
    <w:rsid w:val="00EE4EB3"/>
    <w:rsid w:val="00EE51F4"/>
    <w:rsid w:val="00EE52E0"/>
    <w:rsid w:val="00EE54B9"/>
    <w:rsid w:val="00EE54C6"/>
    <w:rsid w:val="00EE553D"/>
    <w:rsid w:val="00EE565B"/>
    <w:rsid w:val="00EE5D96"/>
    <w:rsid w:val="00EE6143"/>
    <w:rsid w:val="00EE6199"/>
    <w:rsid w:val="00EE6313"/>
    <w:rsid w:val="00EE6374"/>
    <w:rsid w:val="00EE652E"/>
    <w:rsid w:val="00EE686F"/>
    <w:rsid w:val="00EE69C7"/>
    <w:rsid w:val="00EE6D2A"/>
    <w:rsid w:val="00EE6D2C"/>
    <w:rsid w:val="00EE6EDD"/>
    <w:rsid w:val="00EE6F3E"/>
    <w:rsid w:val="00EE742B"/>
    <w:rsid w:val="00EE74C4"/>
    <w:rsid w:val="00EE7510"/>
    <w:rsid w:val="00EE7522"/>
    <w:rsid w:val="00EE7524"/>
    <w:rsid w:val="00EE75D3"/>
    <w:rsid w:val="00EE7776"/>
    <w:rsid w:val="00EE7968"/>
    <w:rsid w:val="00EE79FD"/>
    <w:rsid w:val="00EF01A0"/>
    <w:rsid w:val="00EF01A2"/>
    <w:rsid w:val="00EF03CB"/>
    <w:rsid w:val="00EF0703"/>
    <w:rsid w:val="00EF07CD"/>
    <w:rsid w:val="00EF07EA"/>
    <w:rsid w:val="00EF0ADF"/>
    <w:rsid w:val="00EF0EE1"/>
    <w:rsid w:val="00EF0FF1"/>
    <w:rsid w:val="00EF10BA"/>
    <w:rsid w:val="00EF13B8"/>
    <w:rsid w:val="00EF16F9"/>
    <w:rsid w:val="00EF1944"/>
    <w:rsid w:val="00EF1B04"/>
    <w:rsid w:val="00EF1DD2"/>
    <w:rsid w:val="00EF1DEF"/>
    <w:rsid w:val="00EF1E3D"/>
    <w:rsid w:val="00EF1F78"/>
    <w:rsid w:val="00EF2714"/>
    <w:rsid w:val="00EF27C7"/>
    <w:rsid w:val="00EF2A40"/>
    <w:rsid w:val="00EF2C1B"/>
    <w:rsid w:val="00EF2ED2"/>
    <w:rsid w:val="00EF2EDF"/>
    <w:rsid w:val="00EF2EFF"/>
    <w:rsid w:val="00EF2F83"/>
    <w:rsid w:val="00EF3109"/>
    <w:rsid w:val="00EF322D"/>
    <w:rsid w:val="00EF3389"/>
    <w:rsid w:val="00EF34D2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B1"/>
    <w:rsid w:val="00EF416F"/>
    <w:rsid w:val="00EF42CB"/>
    <w:rsid w:val="00EF45A2"/>
    <w:rsid w:val="00EF47DA"/>
    <w:rsid w:val="00EF4857"/>
    <w:rsid w:val="00EF4876"/>
    <w:rsid w:val="00EF4887"/>
    <w:rsid w:val="00EF48CF"/>
    <w:rsid w:val="00EF48D4"/>
    <w:rsid w:val="00EF4A53"/>
    <w:rsid w:val="00EF4A69"/>
    <w:rsid w:val="00EF4BC5"/>
    <w:rsid w:val="00EF4E88"/>
    <w:rsid w:val="00EF50A3"/>
    <w:rsid w:val="00EF5266"/>
    <w:rsid w:val="00EF5358"/>
    <w:rsid w:val="00EF53F2"/>
    <w:rsid w:val="00EF54FC"/>
    <w:rsid w:val="00EF5879"/>
    <w:rsid w:val="00EF5885"/>
    <w:rsid w:val="00EF58AA"/>
    <w:rsid w:val="00EF5B06"/>
    <w:rsid w:val="00EF5C8B"/>
    <w:rsid w:val="00EF5CDE"/>
    <w:rsid w:val="00EF5E71"/>
    <w:rsid w:val="00EF6035"/>
    <w:rsid w:val="00EF6287"/>
    <w:rsid w:val="00EF64DA"/>
    <w:rsid w:val="00EF6511"/>
    <w:rsid w:val="00EF65FD"/>
    <w:rsid w:val="00EF6621"/>
    <w:rsid w:val="00EF6861"/>
    <w:rsid w:val="00EF6938"/>
    <w:rsid w:val="00EF69B5"/>
    <w:rsid w:val="00EF6B33"/>
    <w:rsid w:val="00EF6BA6"/>
    <w:rsid w:val="00EF6E35"/>
    <w:rsid w:val="00EF6F42"/>
    <w:rsid w:val="00EF7006"/>
    <w:rsid w:val="00EF71AE"/>
    <w:rsid w:val="00EF735C"/>
    <w:rsid w:val="00EF74CF"/>
    <w:rsid w:val="00EF7504"/>
    <w:rsid w:val="00EF77CE"/>
    <w:rsid w:val="00EF77F0"/>
    <w:rsid w:val="00EF7860"/>
    <w:rsid w:val="00EF78D9"/>
    <w:rsid w:val="00EF7D16"/>
    <w:rsid w:val="00EF7D63"/>
    <w:rsid w:val="00EF7DA2"/>
    <w:rsid w:val="00EF7E34"/>
    <w:rsid w:val="00EF7ECE"/>
    <w:rsid w:val="00F00087"/>
    <w:rsid w:val="00F00236"/>
    <w:rsid w:val="00F0025D"/>
    <w:rsid w:val="00F003CA"/>
    <w:rsid w:val="00F003F1"/>
    <w:rsid w:val="00F0073C"/>
    <w:rsid w:val="00F008DA"/>
    <w:rsid w:val="00F00AC8"/>
    <w:rsid w:val="00F00BC0"/>
    <w:rsid w:val="00F00D9F"/>
    <w:rsid w:val="00F00F96"/>
    <w:rsid w:val="00F0100C"/>
    <w:rsid w:val="00F0103D"/>
    <w:rsid w:val="00F01085"/>
    <w:rsid w:val="00F0169D"/>
    <w:rsid w:val="00F019E4"/>
    <w:rsid w:val="00F01C8B"/>
    <w:rsid w:val="00F01F6B"/>
    <w:rsid w:val="00F0222E"/>
    <w:rsid w:val="00F0233B"/>
    <w:rsid w:val="00F0245D"/>
    <w:rsid w:val="00F02518"/>
    <w:rsid w:val="00F029D4"/>
    <w:rsid w:val="00F02BD3"/>
    <w:rsid w:val="00F02C5A"/>
    <w:rsid w:val="00F02CB8"/>
    <w:rsid w:val="00F02D70"/>
    <w:rsid w:val="00F02D8B"/>
    <w:rsid w:val="00F02DB0"/>
    <w:rsid w:val="00F02E74"/>
    <w:rsid w:val="00F02F1B"/>
    <w:rsid w:val="00F03063"/>
    <w:rsid w:val="00F03162"/>
    <w:rsid w:val="00F0321D"/>
    <w:rsid w:val="00F03521"/>
    <w:rsid w:val="00F03612"/>
    <w:rsid w:val="00F036C6"/>
    <w:rsid w:val="00F03AB3"/>
    <w:rsid w:val="00F03B94"/>
    <w:rsid w:val="00F03D67"/>
    <w:rsid w:val="00F03E87"/>
    <w:rsid w:val="00F03ECC"/>
    <w:rsid w:val="00F03F24"/>
    <w:rsid w:val="00F0422E"/>
    <w:rsid w:val="00F042A9"/>
    <w:rsid w:val="00F042D2"/>
    <w:rsid w:val="00F04629"/>
    <w:rsid w:val="00F04730"/>
    <w:rsid w:val="00F04DE7"/>
    <w:rsid w:val="00F04E6F"/>
    <w:rsid w:val="00F04F51"/>
    <w:rsid w:val="00F04FAC"/>
    <w:rsid w:val="00F05062"/>
    <w:rsid w:val="00F05703"/>
    <w:rsid w:val="00F057E3"/>
    <w:rsid w:val="00F05A35"/>
    <w:rsid w:val="00F05A81"/>
    <w:rsid w:val="00F05BB8"/>
    <w:rsid w:val="00F05E5D"/>
    <w:rsid w:val="00F06128"/>
    <w:rsid w:val="00F0678A"/>
    <w:rsid w:val="00F067C7"/>
    <w:rsid w:val="00F06A90"/>
    <w:rsid w:val="00F06B27"/>
    <w:rsid w:val="00F0711E"/>
    <w:rsid w:val="00F0714B"/>
    <w:rsid w:val="00F07422"/>
    <w:rsid w:val="00F07470"/>
    <w:rsid w:val="00F0760E"/>
    <w:rsid w:val="00F076E8"/>
    <w:rsid w:val="00F07C4B"/>
    <w:rsid w:val="00F07CB9"/>
    <w:rsid w:val="00F07CEB"/>
    <w:rsid w:val="00F07CF2"/>
    <w:rsid w:val="00F1019E"/>
    <w:rsid w:val="00F103AD"/>
    <w:rsid w:val="00F10774"/>
    <w:rsid w:val="00F107F8"/>
    <w:rsid w:val="00F10856"/>
    <w:rsid w:val="00F108CA"/>
    <w:rsid w:val="00F1099E"/>
    <w:rsid w:val="00F10C80"/>
    <w:rsid w:val="00F10E89"/>
    <w:rsid w:val="00F10FBE"/>
    <w:rsid w:val="00F1146A"/>
    <w:rsid w:val="00F116C1"/>
    <w:rsid w:val="00F11A2C"/>
    <w:rsid w:val="00F11B8C"/>
    <w:rsid w:val="00F11BA9"/>
    <w:rsid w:val="00F11BF4"/>
    <w:rsid w:val="00F11F65"/>
    <w:rsid w:val="00F1201E"/>
    <w:rsid w:val="00F120BC"/>
    <w:rsid w:val="00F121F6"/>
    <w:rsid w:val="00F12566"/>
    <w:rsid w:val="00F1256A"/>
    <w:rsid w:val="00F12D48"/>
    <w:rsid w:val="00F12D81"/>
    <w:rsid w:val="00F12E4E"/>
    <w:rsid w:val="00F12E65"/>
    <w:rsid w:val="00F12E94"/>
    <w:rsid w:val="00F12FA5"/>
    <w:rsid w:val="00F12FE9"/>
    <w:rsid w:val="00F13147"/>
    <w:rsid w:val="00F134F7"/>
    <w:rsid w:val="00F1364F"/>
    <w:rsid w:val="00F139A5"/>
    <w:rsid w:val="00F13E03"/>
    <w:rsid w:val="00F13E85"/>
    <w:rsid w:val="00F13F14"/>
    <w:rsid w:val="00F13FE0"/>
    <w:rsid w:val="00F14563"/>
    <w:rsid w:val="00F14572"/>
    <w:rsid w:val="00F14A8D"/>
    <w:rsid w:val="00F14C63"/>
    <w:rsid w:val="00F14F74"/>
    <w:rsid w:val="00F1500A"/>
    <w:rsid w:val="00F151FD"/>
    <w:rsid w:val="00F15235"/>
    <w:rsid w:val="00F15275"/>
    <w:rsid w:val="00F152EE"/>
    <w:rsid w:val="00F15451"/>
    <w:rsid w:val="00F155DF"/>
    <w:rsid w:val="00F15878"/>
    <w:rsid w:val="00F15B09"/>
    <w:rsid w:val="00F15B3E"/>
    <w:rsid w:val="00F15B54"/>
    <w:rsid w:val="00F15D49"/>
    <w:rsid w:val="00F15F24"/>
    <w:rsid w:val="00F15F5A"/>
    <w:rsid w:val="00F15F6F"/>
    <w:rsid w:val="00F160ED"/>
    <w:rsid w:val="00F16554"/>
    <w:rsid w:val="00F16754"/>
    <w:rsid w:val="00F16969"/>
    <w:rsid w:val="00F17246"/>
    <w:rsid w:val="00F17846"/>
    <w:rsid w:val="00F17873"/>
    <w:rsid w:val="00F1793C"/>
    <w:rsid w:val="00F17FD7"/>
    <w:rsid w:val="00F2000C"/>
    <w:rsid w:val="00F20333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79A"/>
    <w:rsid w:val="00F2197A"/>
    <w:rsid w:val="00F21AC7"/>
    <w:rsid w:val="00F21E89"/>
    <w:rsid w:val="00F22430"/>
    <w:rsid w:val="00F22538"/>
    <w:rsid w:val="00F225CF"/>
    <w:rsid w:val="00F22969"/>
    <w:rsid w:val="00F22A61"/>
    <w:rsid w:val="00F22B20"/>
    <w:rsid w:val="00F22C56"/>
    <w:rsid w:val="00F2318F"/>
    <w:rsid w:val="00F23195"/>
    <w:rsid w:val="00F231D3"/>
    <w:rsid w:val="00F2327A"/>
    <w:rsid w:val="00F23553"/>
    <w:rsid w:val="00F237F7"/>
    <w:rsid w:val="00F239CD"/>
    <w:rsid w:val="00F23B62"/>
    <w:rsid w:val="00F23C2D"/>
    <w:rsid w:val="00F23C94"/>
    <w:rsid w:val="00F23F77"/>
    <w:rsid w:val="00F23F93"/>
    <w:rsid w:val="00F240CF"/>
    <w:rsid w:val="00F24122"/>
    <w:rsid w:val="00F24239"/>
    <w:rsid w:val="00F24368"/>
    <w:rsid w:val="00F24504"/>
    <w:rsid w:val="00F24769"/>
    <w:rsid w:val="00F249A1"/>
    <w:rsid w:val="00F249CF"/>
    <w:rsid w:val="00F24B82"/>
    <w:rsid w:val="00F24C5F"/>
    <w:rsid w:val="00F24CC9"/>
    <w:rsid w:val="00F24D03"/>
    <w:rsid w:val="00F24D3E"/>
    <w:rsid w:val="00F24EAF"/>
    <w:rsid w:val="00F25085"/>
    <w:rsid w:val="00F250B5"/>
    <w:rsid w:val="00F254BF"/>
    <w:rsid w:val="00F256FF"/>
    <w:rsid w:val="00F25A81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D6B"/>
    <w:rsid w:val="00F27E39"/>
    <w:rsid w:val="00F27E3F"/>
    <w:rsid w:val="00F27EB4"/>
    <w:rsid w:val="00F3021D"/>
    <w:rsid w:val="00F3042C"/>
    <w:rsid w:val="00F306C8"/>
    <w:rsid w:val="00F3083F"/>
    <w:rsid w:val="00F30BA9"/>
    <w:rsid w:val="00F30CE7"/>
    <w:rsid w:val="00F30D0A"/>
    <w:rsid w:val="00F310F1"/>
    <w:rsid w:val="00F312CE"/>
    <w:rsid w:val="00F31512"/>
    <w:rsid w:val="00F3162F"/>
    <w:rsid w:val="00F31B96"/>
    <w:rsid w:val="00F31B9D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A01"/>
    <w:rsid w:val="00F32C6D"/>
    <w:rsid w:val="00F32E47"/>
    <w:rsid w:val="00F32ED8"/>
    <w:rsid w:val="00F33421"/>
    <w:rsid w:val="00F336B8"/>
    <w:rsid w:val="00F3381F"/>
    <w:rsid w:val="00F33915"/>
    <w:rsid w:val="00F33A3C"/>
    <w:rsid w:val="00F33C12"/>
    <w:rsid w:val="00F33C23"/>
    <w:rsid w:val="00F33DBB"/>
    <w:rsid w:val="00F340C1"/>
    <w:rsid w:val="00F34367"/>
    <w:rsid w:val="00F3499F"/>
    <w:rsid w:val="00F34DD2"/>
    <w:rsid w:val="00F35271"/>
    <w:rsid w:val="00F352A6"/>
    <w:rsid w:val="00F3535B"/>
    <w:rsid w:val="00F354B2"/>
    <w:rsid w:val="00F358FC"/>
    <w:rsid w:val="00F3593E"/>
    <w:rsid w:val="00F35990"/>
    <w:rsid w:val="00F35C21"/>
    <w:rsid w:val="00F35C8C"/>
    <w:rsid w:val="00F35FEF"/>
    <w:rsid w:val="00F361B5"/>
    <w:rsid w:val="00F36258"/>
    <w:rsid w:val="00F363FB"/>
    <w:rsid w:val="00F366B3"/>
    <w:rsid w:val="00F367AD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43E"/>
    <w:rsid w:val="00F375AD"/>
    <w:rsid w:val="00F376D9"/>
    <w:rsid w:val="00F376F6"/>
    <w:rsid w:val="00F3776A"/>
    <w:rsid w:val="00F378CA"/>
    <w:rsid w:val="00F37904"/>
    <w:rsid w:val="00F37966"/>
    <w:rsid w:val="00F379FD"/>
    <w:rsid w:val="00F37D61"/>
    <w:rsid w:val="00F37DA6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2A6"/>
    <w:rsid w:val="00F423CE"/>
    <w:rsid w:val="00F425DE"/>
    <w:rsid w:val="00F42979"/>
    <w:rsid w:val="00F42A9F"/>
    <w:rsid w:val="00F430EB"/>
    <w:rsid w:val="00F43107"/>
    <w:rsid w:val="00F4315E"/>
    <w:rsid w:val="00F4323B"/>
    <w:rsid w:val="00F432BE"/>
    <w:rsid w:val="00F43457"/>
    <w:rsid w:val="00F43669"/>
    <w:rsid w:val="00F43714"/>
    <w:rsid w:val="00F43715"/>
    <w:rsid w:val="00F43B7D"/>
    <w:rsid w:val="00F43D5B"/>
    <w:rsid w:val="00F43EB3"/>
    <w:rsid w:val="00F44077"/>
    <w:rsid w:val="00F440A4"/>
    <w:rsid w:val="00F440D9"/>
    <w:rsid w:val="00F441D6"/>
    <w:rsid w:val="00F441DB"/>
    <w:rsid w:val="00F4420F"/>
    <w:rsid w:val="00F4459A"/>
    <w:rsid w:val="00F44759"/>
    <w:rsid w:val="00F449C6"/>
    <w:rsid w:val="00F45013"/>
    <w:rsid w:val="00F450D2"/>
    <w:rsid w:val="00F45100"/>
    <w:rsid w:val="00F454EF"/>
    <w:rsid w:val="00F45566"/>
    <w:rsid w:val="00F456C3"/>
    <w:rsid w:val="00F45A58"/>
    <w:rsid w:val="00F45ABB"/>
    <w:rsid w:val="00F45B53"/>
    <w:rsid w:val="00F45CBD"/>
    <w:rsid w:val="00F45D11"/>
    <w:rsid w:val="00F45E3D"/>
    <w:rsid w:val="00F46321"/>
    <w:rsid w:val="00F46389"/>
    <w:rsid w:val="00F4647B"/>
    <w:rsid w:val="00F465B5"/>
    <w:rsid w:val="00F46815"/>
    <w:rsid w:val="00F46896"/>
    <w:rsid w:val="00F468A9"/>
    <w:rsid w:val="00F46AAD"/>
    <w:rsid w:val="00F46C5B"/>
    <w:rsid w:val="00F46D33"/>
    <w:rsid w:val="00F46FFE"/>
    <w:rsid w:val="00F47018"/>
    <w:rsid w:val="00F472E7"/>
    <w:rsid w:val="00F474C6"/>
    <w:rsid w:val="00F47713"/>
    <w:rsid w:val="00F47846"/>
    <w:rsid w:val="00F47847"/>
    <w:rsid w:val="00F478B9"/>
    <w:rsid w:val="00F47A01"/>
    <w:rsid w:val="00F47C39"/>
    <w:rsid w:val="00F47D7D"/>
    <w:rsid w:val="00F47E68"/>
    <w:rsid w:val="00F47F08"/>
    <w:rsid w:val="00F5030E"/>
    <w:rsid w:val="00F50341"/>
    <w:rsid w:val="00F50407"/>
    <w:rsid w:val="00F5043B"/>
    <w:rsid w:val="00F504DC"/>
    <w:rsid w:val="00F505AE"/>
    <w:rsid w:val="00F5065B"/>
    <w:rsid w:val="00F50729"/>
    <w:rsid w:val="00F5079C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F5E"/>
    <w:rsid w:val="00F51FBB"/>
    <w:rsid w:val="00F5223F"/>
    <w:rsid w:val="00F52464"/>
    <w:rsid w:val="00F5270C"/>
    <w:rsid w:val="00F52A17"/>
    <w:rsid w:val="00F52A4F"/>
    <w:rsid w:val="00F52BC4"/>
    <w:rsid w:val="00F52D25"/>
    <w:rsid w:val="00F53004"/>
    <w:rsid w:val="00F5316C"/>
    <w:rsid w:val="00F5320F"/>
    <w:rsid w:val="00F53230"/>
    <w:rsid w:val="00F53550"/>
    <w:rsid w:val="00F53650"/>
    <w:rsid w:val="00F5376B"/>
    <w:rsid w:val="00F5399A"/>
    <w:rsid w:val="00F53AA7"/>
    <w:rsid w:val="00F53BF3"/>
    <w:rsid w:val="00F53C4B"/>
    <w:rsid w:val="00F53C83"/>
    <w:rsid w:val="00F53D11"/>
    <w:rsid w:val="00F53D5E"/>
    <w:rsid w:val="00F53EFC"/>
    <w:rsid w:val="00F54320"/>
    <w:rsid w:val="00F543F5"/>
    <w:rsid w:val="00F546DE"/>
    <w:rsid w:val="00F5480E"/>
    <w:rsid w:val="00F54B85"/>
    <w:rsid w:val="00F550AC"/>
    <w:rsid w:val="00F552C8"/>
    <w:rsid w:val="00F559A3"/>
    <w:rsid w:val="00F55A0C"/>
    <w:rsid w:val="00F55BAA"/>
    <w:rsid w:val="00F55F1F"/>
    <w:rsid w:val="00F55F53"/>
    <w:rsid w:val="00F564EB"/>
    <w:rsid w:val="00F56604"/>
    <w:rsid w:val="00F56709"/>
    <w:rsid w:val="00F5677C"/>
    <w:rsid w:val="00F56869"/>
    <w:rsid w:val="00F569CA"/>
    <w:rsid w:val="00F569CD"/>
    <w:rsid w:val="00F56AC9"/>
    <w:rsid w:val="00F56D71"/>
    <w:rsid w:val="00F56FC9"/>
    <w:rsid w:val="00F57405"/>
    <w:rsid w:val="00F57487"/>
    <w:rsid w:val="00F575D7"/>
    <w:rsid w:val="00F575E5"/>
    <w:rsid w:val="00F57627"/>
    <w:rsid w:val="00F57B79"/>
    <w:rsid w:val="00F57E7C"/>
    <w:rsid w:val="00F57FED"/>
    <w:rsid w:val="00F600C6"/>
    <w:rsid w:val="00F600E0"/>
    <w:rsid w:val="00F601D0"/>
    <w:rsid w:val="00F6032D"/>
    <w:rsid w:val="00F603B2"/>
    <w:rsid w:val="00F6061F"/>
    <w:rsid w:val="00F60634"/>
    <w:rsid w:val="00F60810"/>
    <w:rsid w:val="00F609DA"/>
    <w:rsid w:val="00F60A49"/>
    <w:rsid w:val="00F60A51"/>
    <w:rsid w:val="00F60A86"/>
    <w:rsid w:val="00F60E34"/>
    <w:rsid w:val="00F61023"/>
    <w:rsid w:val="00F610BD"/>
    <w:rsid w:val="00F613D4"/>
    <w:rsid w:val="00F614EF"/>
    <w:rsid w:val="00F61547"/>
    <w:rsid w:val="00F61861"/>
    <w:rsid w:val="00F61981"/>
    <w:rsid w:val="00F61A84"/>
    <w:rsid w:val="00F61B3E"/>
    <w:rsid w:val="00F61BE5"/>
    <w:rsid w:val="00F61EBF"/>
    <w:rsid w:val="00F621DF"/>
    <w:rsid w:val="00F623BE"/>
    <w:rsid w:val="00F6242C"/>
    <w:rsid w:val="00F62501"/>
    <w:rsid w:val="00F625FD"/>
    <w:rsid w:val="00F62673"/>
    <w:rsid w:val="00F626E8"/>
    <w:rsid w:val="00F62A4E"/>
    <w:rsid w:val="00F62D00"/>
    <w:rsid w:val="00F6304A"/>
    <w:rsid w:val="00F631C4"/>
    <w:rsid w:val="00F63211"/>
    <w:rsid w:val="00F6342D"/>
    <w:rsid w:val="00F63615"/>
    <w:rsid w:val="00F63773"/>
    <w:rsid w:val="00F63B62"/>
    <w:rsid w:val="00F63E2A"/>
    <w:rsid w:val="00F641BC"/>
    <w:rsid w:val="00F6475A"/>
    <w:rsid w:val="00F648F5"/>
    <w:rsid w:val="00F64B89"/>
    <w:rsid w:val="00F64CD9"/>
    <w:rsid w:val="00F64FAE"/>
    <w:rsid w:val="00F656A2"/>
    <w:rsid w:val="00F6577F"/>
    <w:rsid w:val="00F65968"/>
    <w:rsid w:val="00F65A25"/>
    <w:rsid w:val="00F65D23"/>
    <w:rsid w:val="00F65DC4"/>
    <w:rsid w:val="00F65F91"/>
    <w:rsid w:val="00F6603A"/>
    <w:rsid w:val="00F66048"/>
    <w:rsid w:val="00F6606A"/>
    <w:rsid w:val="00F66547"/>
    <w:rsid w:val="00F665CE"/>
    <w:rsid w:val="00F667F0"/>
    <w:rsid w:val="00F6681F"/>
    <w:rsid w:val="00F66896"/>
    <w:rsid w:val="00F668BE"/>
    <w:rsid w:val="00F66C8B"/>
    <w:rsid w:val="00F66F5D"/>
    <w:rsid w:val="00F670CD"/>
    <w:rsid w:val="00F67133"/>
    <w:rsid w:val="00F6714D"/>
    <w:rsid w:val="00F6715F"/>
    <w:rsid w:val="00F672B6"/>
    <w:rsid w:val="00F673F2"/>
    <w:rsid w:val="00F674DE"/>
    <w:rsid w:val="00F6750B"/>
    <w:rsid w:val="00F67988"/>
    <w:rsid w:val="00F6798E"/>
    <w:rsid w:val="00F67995"/>
    <w:rsid w:val="00F6799D"/>
    <w:rsid w:val="00F679A1"/>
    <w:rsid w:val="00F679D8"/>
    <w:rsid w:val="00F67AE3"/>
    <w:rsid w:val="00F67B73"/>
    <w:rsid w:val="00F67D14"/>
    <w:rsid w:val="00F67D8F"/>
    <w:rsid w:val="00F67DCF"/>
    <w:rsid w:val="00F702DB"/>
    <w:rsid w:val="00F70611"/>
    <w:rsid w:val="00F707E2"/>
    <w:rsid w:val="00F708EA"/>
    <w:rsid w:val="00F70A75"/>
    <w:rsid w:val="00F70C13"/>
    <w:rsid w:val="00F70C54"/>
    <w:rsid w:val="00F70C98"/>
    <w:rsid w:val="00F70FB1"/>
    <w:rsid w:val="00F70FED"/>
    <w:rsid w:val="00F713A1"/>
    <w:rsid w:val="00F713D0"/>
    <w:rsid w:val="00F71596"/>
    <w:rsid w:val="00F71621"/>
    <w:rsid w:val="00F7167A"/>
    <w:rsid w:val="00F71ED9"/>
    <w:rsid w:val="00F71F5A"/>
    <w:rsid w:val="00F7256F"/>
    <w:rsid w:val="00F725D1"/>
    <w:rsid w:val="00F72998"/>
    <w:rsid w:val="00F72BEC"/>
    <w:rsid w:val="00F72C17"/>
    <w:rsid w:val="00F72C71"/>
    <w:rsid w:val="00F72C96"/>
    <w:rsid w:val="00F72D34"/>
    <w:rsid w:val="00F72D42"/>
    <w:rsid w:val="00F7301F"/>
    <w:rsid w:val="00F731A7"/>
    <w:rsid w:val="00F734A9"/>
    <w:rsid w:val="00F73509"/>
    <w:rsid w:val="00F7360F"/>
    <w:rsid w:val="00F738AE"/>
    <w:rsid w:val="00F73A36"/>
    <w:rsid w:val="00F73B99"/>
    <w:rsid w:val="00F742EF"/>
    <w:rsid w:val="00F74381"/>
    <w:rsid w:val="00F7487B"/>
    <w:rsid w:val="00F7490A"/>
    <w:rsid w:val="00F7493A"/>
    <w:rsid w:val="00F74A94"/>
    <w:rsid w:val="00F74AEB"/>
    <w:rsid w:val="00F74BB3"/>
    <w:rsid w:val="00F74E0F"/>
    <w:rsid w:val="00F74F15"/>
    <w:rsid w:val="00F752FF"/>
    <w:rsid w:val="00F7535B"/>
    <w:rsid w:val="00F753DC"/>
    <w:rsid w:val="00F755BC"/>
    <w:rsid w:val="00F75695"/>
    <w:rsid w:val="00F756C1"/>
    <w:rsid w:val="00F7583A"/>
    <w:rsid w:val="00F759BB"/>
    <w:rsid w:val="00F75A27"/>
    <w:rsid w:val="00F75A52"/>
    <w:rsid w:val="00F75B2D"/>
    <w:rsid w:val="00F75B9C"/>
    <w:rsid w:val="00F75CD1"/>
    <w:rsid w:val="00F75DB6"/>
    <w:rsid w:val="00F760EF"/>
    <w:rsid w:val="00F763EE"/>
    <w:rsid w:val="00F76488"/>
    <w:rsid w:val="00F7666E"/>
    <w:rsid w:val="00F766A9"/>
    <w:rsid w:val="00F767B4"/>
    <w:rsid w:val="00F76A95"/>
    <w:rsid w:val="00F76C24"/>
    <w:rsid w:val="00F76DB2"/>
    <w:rsid w:val="00F76E4D"/>
    <w:rsid w:val="00F76E9C"/>
    <w:rsid w:val="00F771DB"/>
    <w:rsid w:val="00F77233"/>
    <w:rsid w:val="00F7728E"/>
    <w:rsid w:val="00F774FE"/>
    <w:rsid w:val="00F7760F"/>
    <w:rsid w:val="00F777BD"/>
    <w:rsid w:val="00F77945"/>
    <w:rsid w:val="00F77D5D"/>
    <w:rsid w:val="00F77DD5"/>
    <w:rsid w:val="00F80070"/>
    <w:rsid w:val="00F80170"/>
    <w:rsid w:val="00F802E2"/>
    <w:rsid w:val="00F8045D"/>
    <w:rsid w:val="00F804F1"/>
    <w:rsid w:val="00F80703"/>
    <w:rsid w:val="00F807F0"/>
    <w:rsid w:val="00F808EC"/>
    <w:rsid w:val="00F80D99"/>
    <w:rsid w:val="00F81225"/>
    <w:rsid w:val="00F8145B"/>
    <w:rsid w:val="00F81460"/>
    <w:rsid w:val="00F814B7"/>
    <w:rsid w:val="00F814E0"/>
    <w:rsid w:val="00F817E0"/>
    <w:rsid w:val="00F8185E"/>
    <w:rsid w:val="00F819C8"/>
    <w:rsid w:val="00F81B65"/>
    <w:rsid w:val="00F81C69"/>
    <w:rsid w:val="00F81E27"/>
    <w:rsid w:val="00F820BA"/>
    <w:rsid w:val="00F82169"/>
    <w:rsid w:val="00F8220D"/>
    <w:rsid w:val="00F82359"/>
    <w:rsid w:val="00F823D3"/>
    <w:rsid w:val="00F82610"/>
    <w:rsid w:val="00F826D5"/>
    <w:rsid w:val="00F8282A"/>
    <w:rsid w:val="00F82846"/>
    <w:rsid w:val="00F82959"/>
    <w:rsid w:val="00F82A3D"/>
    <w:rsid w:val="00F82B11"/>
    <w:rsid w:val="00F82C5B"/>
    <w:rsid w:val="00F82CE2"/>
    <w:rsid w:val="00F82D1D"/>
    <w:rsid w:val="00F82DDF"/>
    <w:rsid w:val="00F82F43"/>
    <w:rsid w:val="00F8326F"/>
    <w:rsid w:val="00F83278"/>
    <w:rsid w:val="00F832E0"/>
    <w:rsid w:val="00F833FA"/>
    <w:rsid w:val="00F8366C"/>
    <w:rsid w:val="00F83881"/>
    <w:rsid w:val="00F8398D"/>
    <w:rsid w:val="00F83C71"/>
    <w:rsid w:val="00F83E3D"/>
    <w:rsid w:val="00F83EB4"/>
    <w:rsid w:val="00F841F9"/>
    <w:rsid w:val="00F8424B"/>
    <w:rsid w:val="00F842CA"/>
    <w:rsid w:val="00F842EC"/>
    <w:rsid w:val="00F8471D"/>
    <w:rsid w:val="00F847DD"/>
    <w:rsid w:val="00F847E2"/>
    <w:rsid w:val="00F84885"/>
    <w:rsid w:val="00F84937"/>
    <w:rsid w:val="00F849B9"/>
    <w:rsid w:val="00F849EC"/>
    <w:rsid w:val="00F84A36"/>
    <w:rsid w:val="00F84C80"/>
    <w:rsid w:val="00F84CEF"/>
    <w:rsid w:val="00F84D16"/>
    <w:rsid w:val="00F84F51"/>
    <w:rsid w:val="00F84FAC"/>
    <w:rsid w:val="00F853AE"/>
    <w:rsid w:val="00F854AD"/>
    <w:rsid w:val="00F85624"/>
    <w:rsid w:val="00F85737"/>
    <w:rsid w:val="00F85766"/>
    <w:rsid w:val="00F8588B"/>
    <w:rsid w:val="00F85969"/>
    <w:rsid w:val="00F859CC"/>
    <w:rsid w:val="00F85A0C"/>
    <w:rsid w:val="00F85A86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290"/>
    <w:rsid w:val="00F863B7"/>
    <w:rsid w:val="00F865C4"/>
    <w:rsid w:val="00F8664E"/>
    <w:rsid w:val="00F866DB"/>
    <w:rsid w:val="00F86D87"/>
    <w:rsid w:val="00F86E95"/>
    <w:rsid w:val="00F86EE4"/>
    <w:rsid w:val="00F8710A"/>
    <w:rsid w:val="00F872C2"/>
    <w:rsid w:val="00F872D3"/>
    <w:rsid w:val="00F874A8"/>
    <w:rsid w:val="00F876C2"/>
    <w:rsid w:val="00F878AE"/>
    <w:rsid w:val="00F8792E"/>
    <w:rsid w:val="00F87D60"/>
    <w:rsid w:val="00F9001B"/>
    <w:rsid w:val="00F90322"/>
    <w:rsid w:val="00F90472"/>
    <w:rsid w:val="00F90520"/>
    <w:rsid w:val="00F9057B"/>
    <w:rsid w:val="00F905FA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782"/>
    <w:rsid w:val="00F927FB"/>
    <w:rsid w:val="00F92A72"/>
    <w:rsid w:val="00F92B8A"/>
    <w:rsid w:val="00F92E61"/>
    <w:rsid w:val="00F92EBB"/>
    <w:rsid w:val="00F92ED8"/>
    <w:rsid w:val="00F930E9"/>
    <w:rsid w:val="00F932E7"/>
    <w:rsid w:val="00F9354B"/>
    <w:rsid w:val="00F935DD"/>
    <w:rsid w:val="00F93720"/>
    <w:rsid w:val="00F93BDD"/>
    <w:rsid w:val="00F93BF8"/>
    <w:rsid w:val="00F93EA0"/>
    <w:rsid w:val="00F9405C"/>
    <w:rsid w:val="00F94197"/>
    <w:rsid w:val="00F94551"/>
    <w:rsid w:val="00F94A67"/>
    <w:rsid w:val="00F94B2D"/>
    <w:rsid w:val="00F94B35"/>
    <w:rsid w:val="00F94C26"/>
    <w:rsid w:val="00F95116"/>
    <w:rsid w:val="00F95452"/>
    <w:rsid w:val="00F95637"/>
    <w:rsid w:val="00F95680"/>
    <w:rsid w:val="00F956B7"/>
    <w:rsid w:val="00F957DE"/>
    <w:rsid w:val="00F9592D"/>
    <w:rsid w:val="00F9598F"/>
    <w:rsid w:val="00F95E33"/>
    <w:rsid w:val="00F961D0"/>
    <w:rsid w:val="00F96398"/>
    <w:rsid w:val="00F963E3"/>
    <w:rsid w:val="00F96554"/>
    <w:rsid w:val="00F96745"/>
    <w:rsid w:val="00F96A72"/>
    <w:rsid w:val="00F96B40"/>
    <w:rsid w:val="00F96BC0"/>
    <w:rsid w:val="00F96E32"/>
    <w:rsid w:val="00F96E90"/>
    <w:rsid w:val="00F96EBF"/>
    <w:rsid w:val="00F96F42"/>
    <w:rsid w:val="00F96F92"/>
    <w:rsid w:val="00F970AE"/>
    <w:rsid w:val="00F971B9"/>
    <w:rsid w:val="00F97410"/>
    <w:rsid w:val="00F975CC"/>
    <w:rsid w:val="00F9760C"/>
    <w:rsid w:val="00F9768C"/>
    <w:rsid w:val="00F97917"/>
    <w:rsid w:val="00F97C70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772"/>
    <w:rsid w:val="00FA09C3"/>
    <w:rsid w:val="00FA0A32"/>
    <w:rsid w:val="00FA0BA2"/>
    <w:rsid w:val="00FA0D34"/>
    <w:rsid w:val="00FA0EBD"/>
    <w:rsid w:val="00FA133F"/>
    <w:rsid w:val="00FA146C"/>
    <w:rsid w:val="00FA1552"/>
    <w:rsid w:val="00FA161C"/>
    <w:rsid w:val="00FA16F2"/>
    <w:rsid w:val="00FA197E"/>
    <w:rsid w:val="00FA1A08"/>
    <w:rsid w:val="00FA1AC9"/>
    <w:rsid w:val="00FA1AE9"/>
    <w:rsid w:val="00FA1E1E"/>
    <w:rsid w:val="00FA1EC2"/>
    <w:rsid w:val="00FA210F"/>
    <w:rsid w:val="00FA21EE"/>
    <w:rsid w:val="00FA226A"/>
    <w:rsid w:val="00FA22D4"/>
    <w:rsid w:val="00FA2326"/>
    <w:rsid w:val="00FA2377"/>
    <w:rsid w:val="00FA2444"/>
    <w:rsid w:val="00FA25A3"/>
    <w:rsid w:val="00FA2607"/>
    <w:rsid w:val="00FA26CB"/>
    <w:rsid w:val="00FA285A"/>
    <w:rsid w:val="00FA29DC"/>
    <w:rsid w:val="00FA2B1D"/>
    <w:rsid w:val="00FA2C69"/>
    <w:rsid w:val="00FA2F16"/>
    <w:rsid w:val="00FA35C3"/>
    <w:rsid w:val="00FA387B"/>
    <w:rsid w:val="00FA38AD"/>
    <w:rsid w:val="00FA3ABD"/>
    <w:rsid w:val="00FA3C64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85"/>
    <w:rsid w:val="00FA51F3"/>
    <w:rsid w:val="00FA543B"/>
    <w:rsid w:val="00FA5981"/>
    <w:rsid w:val="00FA59BD"/>
    <w:rsid w:val="00FA5B4B"/>
    <w:rsid w:val="00FA5D75"/>
    <w:rsid w:val="00FA5DC1"/>
    <w:rsid w:val="00FA6063"/>
    <w:rsid w:val="00FA61CE"/>
    <w:rsid w:val="00FA6431"/>
    <w:rsid w:val="00FA6601"/>
    <w:rsid w:val="00FA6C1E"/>
    <w:rsid w:val="00FA6D1A"/>
    <w:rsid w:val="00FA6DA9"/>
    <w:rsid w:val="00FA7105"/>
    <w:rsid w:val="00FA7157"/>
    <w:rsid w:val="00FA76DA"/>
    <w:rsid w:val="00FA7747"/>
    <w:rsid w:val="00FA7831"/>
    <w:rsid w:val="00FA785E"/>
    <w:rsid w:val="00FA7A53"/>
    <w:rsid w:val="00FA7B7C"/>
    <w:rsid w:val="00FA7C53"/>
    <w:rsid w:val="00FA7C5C"/>
    <w:rsid w:val="00FA7CAE"/>
    <w:rsid w:val="00FA7E2F"/>
    <w:rsid w:val="00FB029E"/>
    <w:rsid w:val="00FB02FD"/>
    <w:rsid w:val="00FB0309"/>
    <w:rsid w:val="00FB0322"/>
    <w:rsid w:val="00FB04BA"/>
    <w:rsid w:val="00FB0512"/>
    <w:rsid w:val="00FB06F6"/>
    <w:rsid w:val="00FB09D2"/>
    <w:rsid w:val="00FB0AE2"/>
    <w:rsid w:val="00FB0BA2"/>
    <w:rsid w:val="00FB0CFF"/>
    <w:rsid w:val="00FB0D57"/>
    <w:rsid w:val="00FB0F64"/>
    <w:rsid w:val="00FB10C0"/>
    <w:rsid w:val="00FB1123"/>
    <w:rsid w:val="00FB1384"/>
    <w:rsid w:val="00FB1699"/>
    <w:rsid w:val="00FB1860"/>
    <w:rsid w:val="00FB1B6F"/>
    <w:rsid w:val="00FB1C39"/>
    <w:rsid w:val="00FB1D3A"/>
    <w:rsid w:val="00FB1DC5"/>
    <w:rsid w:val="00FB1FC8"/>
    <w:rsid w:val="00FB253A"/>
    <w:rsid w:val="00FB2594"/>
    <w:rsid w:val="00FB26DC"/>
    <w:rsid w:val="00FB2763"/>
    <w:rsid w:val="00FB2944"/>
    <w:rsid w:val="00FB2A04"/>
    <w:rsid w:val="00FB2C47"/>
    <w:rsid w:val="00FB2EAE"/>
    <w:rsid w:val="00FB3238"/>
    <w:rsid w:val="00FB3316"/>
    <w:rsid w:val="00FB3356"/>
    <w:rsid w:val="00FB346D"/>
    <w:rsid w:val="00FB368B"/>
    <w:rsid w:val="00FB3A76"/>
    <w:rsid w:val="00FB3AE3"/>
    <w:rsid w:val="00FB3B7F"/>
    <w:rsid w:val="00FB3D33"/>
    <w:rsid w:val="00FB3E29"/>
    <w:rsid w:val="00FB3EDC"/>
    <w:rsid w:val="00FB416A"/>
    <w:rsid w:val="00FB42B7"/>
    <w:rsid w:val="00FB43F4"/>
    <w:rsid w:val="00FB44A4"/>
    <w:rsid w:val="00FB44ED"/>
    <w:rsid w:val="00FB466D"/>
    <w:rsid w:val="00FB499C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2A0"/>
    <w:rsid w:val="00FB668D"/>
    <w:rsid w:val="00FB678E"/>
    <w:rsid w:val="00FB699B"/>
    <w:rsid w:val="00FB6A87"/>
    <w:rsid w:val="00FB6F33"/>
    <w:rsid w:val="00FB7013"/>
    <w:rsid w:val="00FB73EE"/>
    <w:rsid w:val="00FB745D"/>
    <w:rsid w:val="00FB7464"/>
    <w:rsid w:val="00FB765A"/>
    <w:rsid w:val="00FB77FE"/>
    <w:rsid w:val="00FB788D"/>
    <w:rsid w:val="00FB78D9"/>
    <w:rsid w:val="00FB7BBF"/>
    <w:rsid w:val="00FB7D1A"/>
    <w:rsid w:val="00FB7EC1"/>
    <w:rsid w:val="00FB7FBF"/>
    <w:rsid w:val="00FC0078"/>
    <w:rsid w:val="00FC013B"/>
    <w:rsid w:val="00FC02E3"/>
    <w:rsid w:val="00FC02FE"/>
    <w:rsid w:val="00FC0741"/>
    <w:rsid w:val="00FC0B06"/>
    <w:rsid w:val="00FC0BC4"/>
    <w:rsid w:val="00FC0CAC"/>
    <w:rsid w:val="00FC102F"/>
    <w:rsid w:val="00FC1131"/>
    <w:rsid w:val="00FC1497"/>
    <w:rsid w:val="00FC166A"/>
    <w:rsid w:val="00FC1775"/>
    <w:rsid w:val="00FC18DE"/>
    <w:rsid w:val="00FC1915"/>
    <w:rsid w:val="00FC1B89"/>
    <w:rsid w:val="00FC1C44"/>
    <w:rsid w:val="00FC1CDC"/>
    <w:rsid w:val="00FC2073"/>
    <w:rsid w:val="00FC20ED"/>
    <w:rsid w:val="00FC23D3"/>
    <w:rsid w:val="00FC256D"/>
    <w:rsid w:val="00FC26DF"/>
    <w:rsid w:val="00FC284D"/>
    <w:rsid w:val="00FC2931"/>
    <w:rsid w:val="00FC29C6"/>
    <w:rsid w:val="00FC2A43"/>
    <w:rsid w:val="00FC2B76"/>
    <w:rsid w:val="00FC3083"/>
    <w:rsid w:val="00FC3103"/>
    <w:rsid w:val="00FC314A"/>
    <w:rsid w:val="00FC3227"/>
    <w:rsid w:val="00FC3488"/>
    <w:rsid w:val="00FC34BD"/>
    <w:rsid w:val="00FC3778"/>
    <w:rsid w:val="00FC3937"/>
    <w:rsid w:val="00FC3A25"/>
    <w:rsid w:val="00FC3A30"/>
    <w:rsid w:val="00FC3BBB"/>
    <w:rsid w:val="00FC3CA0"/>
    <w:rsid w:val="00FC3CEE"/>
    <w:rsid w:val="00FC3F4E"/>
    <w:rsid w:val="00FC4084"/>
    <w:rsid w:val="00FC4169"/>
    <w:rsid w:val="00FC423B"/>
    <w:rsid w:val="00FC427D"/>
    <w:rsid w:val="00FC449E"/>
    <w:rsid w:val="00FC454D"/>
    <w:rsid w:val="00FC482F"/>
    <w:rsid w:val="00FC48B1"/>
    <w:rsid w:val="00FC49A1"/>
    <w:rsid w:val="00FC4A72"/>
    <w:rsid w:val="00FC4A98"/>
    <w:rsid w:val="00FC4C13"/>
    <w:rsid w:val="00FC5182"/>
    <w:rsid w:val="00FC5202"/>
    <w:rsid w:val="00FC55BA"/>
    <w:rsid w:val="00FC598E"/>
    <w:rsid w:val="00FC5A1C"/>
    <w:rsid w:val="00FC5A83"/>
    <w:rsid w:val="00FC5B08"/>
    <w:rsid w:val="00FC5C1F"/>
    <w:rsid w:val="00FC5C9E"/>
    <w:rsid w:val="00FC5E1E"/>
    <w:rsid w:val="00FC6000"/>
    <w:rsid w:val="00FC626E"/>
    <w:rsid w:val="00FC63AD"/>
    <w:rsid w:val="00FC63BE"/>
    <w:rsid w:val="00FC6661"/>
    <w:rsid w:val="00FC68BF"/>
    <w:rsid w:val="00FC6DD9"/>
    <w:rsid w:val="00FC6F5F"/>
    <w:rsid w:val="00FC727F"/>
    <w:rsid w:val="00FC731F"/>
    <w:rsid w:val="00FC74E0"/>
    <w:rsid w:val="00FC771A"/>
    <w:rsid w:val="00FC7905"/>
    <w:rsid w:val="00FC7A9E"/>
    <w:rsid w:val="00FC7BEC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431"/>
    <w:rsid w:val="00FD1A11"/>
    <w:rsid w:val="00FD1B05"/>
    <w:rsid w:val="00FD1B7A"/>
    <w:rsid w:val="00FD1DE3"/>
    <w:rsid w:val="00FD1EE6"/>
    <w:rsid w:val="00FD1F3A"/>
    <w:rsid w:val="00FD2001"/>
    <w:rsid w:val="00FD201E"/>
    <w:rsid w:val="00FD2344"/>
    <w:rsid w:val="00FD25BA"/>
    <w:rsid w:val="00FD267C"/>
    <w:rsid w:val="00FD2CD0"/>
    <w:rsid w:val="00FD2D13"/>
    <w:rsid w:val="00FD2FBD"/>
    <w:rsid w:val="00FD31C3"/>
    <w:rsid w:val="00FD38DA"/>
    <w:rsid w:val="00FD39C5"/>
    <w:rsid w:val="00FD3AAE"/>
    <w:rsid w:val="00FD3BCF"/>
    <w:rsid w:val="00FD3E56"/>
    <w:rsid w:val="00FD4188"/>
    <w:rsid w:val="00FD4897"/>
    <w:rsid w:val="00FD48C2"/>
    <w:rsid w:val="00FD4A56"/>
    <w:rsid w:val="00FD4C1F"/>
    <w:rsid w:val="00FD4F45"/>
    <w:rsid w:val="00FD4F8C"/>
    <w:rsid w:val="00FD5071"/>
    <w:rsid w:val="00FD50A1"/>
    <w:rsid w:val="00FD53B3"/>
    <w:rsid w:val="00FD5528"/>
    <w:rsid w:val="00FD562C"/>
    <w:rsid w:val="00FD568D"/>
    <w:rsid w:val="00FD56CE"/>
    <w:rsid w:val="00FD5A03"/>
    <w:rsid w:val="00FD5C04"/>
    <w:rsid w:val="00FD5DD2"/>
    <w:rsid w:val="00FD6102"/>
    <w:rsid w:val="00FD623D"/>
    <w:rsid w:val="00FD62EE"/>
    <w:rsid w:val="00FD62F3"/>
    <w:rsid w:val="00FD66F9"/>
    <w:rsid w:val="00FD7229"/>
    <w:rsid w:val="00FD7248"/>
    <w:rsid w:val="00FD74EB"/>
    <w:rsid w:val="00FD78E6"/>
    <w:rsid w:val="00FD7C61"/>
    <w:rsid w:val="00FD7EE3"/>
    <w:rsid w:val="00FE044E"/>
    <w:rsid w:val="00FE051F"/>
    <w:rsid w:val="00FE069B"/>
    <w:rsid w:val="00FE078C"/>
    <w:rsid w:val="00FE0AD9"/>
    <w:rsid w:val="00FE0BF4"/>
    <w:rsid w:val="00FE0E48"/>
    <w:rsid w:val="00FE0EB5"/>
    <w:rsid w:val="00FE0ECF"/>
    <w:rsid w:val="00FE10DB"/>
    <w:rsid w:val="00FE11AC"/>
    <w:rsid w:val="00FE1240"/>
    <w:rsid w:val="00FE1460"/>
    <w:rsid w:val="00FE18E1"/>
    <w:rsid w:val="00FE19FF"/>
    <w:rsid w:val="00FE1E3F"/>
    <w:rsid w:val="00FE1EC1"/>
    <w:rsid w:val="00FE2147"/>
    <w:rsid w:val="00FE282D"/>
    <w:rsid w:val="00FE28EF"/>
    <w:rsid w:val="00FE2914"/>
    <w:rsid w:val="00FE29B6"/>
    <w:rsid w:val="00FE2A87"/>
    <w:rsid w:val="00FE2DDD"/>
    <w:rsid w:val="00FE311D"/>
    <w:rsid w:val="00FE34C3"/>
    <w:rsid w:val="00FE3512"/>
    <w:rsid w:val="00FE3519"/>
    <w:rsid w:val="00FE361E"/>
    <w:rsid w:val="00FE3620"/>
    <w:rsid w:val="00FE3958"/>
    <w:rsid w:val="00FE3AAC"/>
    <w:rsid w:val="00FE3BCF"/>
    <w:rsid w:val="00FE3D44"/>
    <w:rsid w:val="00FE3EA6"/>
    <w:rsid w:val="00FE41F8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5C0E"/>
    <w:rsid w:val="00FE6059"/>
    <w:rsid w:val="00FE61F8"/>
    <w:rsid w:val="00FE68A9"/>
    <w:rsid w:val="00FE6AAE"/>
    <w:rsid w:val="00FE6AF3"/>
    <w:rsid w:val="00FE6B84"/>
    <w:rsid w:val="00FE7009"/>
    <w:rsid w:val="00FE70EE"/>
    <w:rsid w:val="00FE7318"/>
    <w:rsid w:val="00FE740E"/>
    <w:rsid w:val="00FE79AB"/>
    <w:rsid w:val="00FE7A85"/>
    <w:rsid w:val="00FE7B3F"/>
    <w:rsid w:val="00FE7C71"/>
    <w:rsid w:val="00FE7CAF"/>
    <w:rsid w:val="00FE7D57"/>
    <w:rsid w:val="00FE7FD9"/>
    <w:rsid w:val="00FF01E6"/>
    <w:rsid w:val="00FF0257"/>
    <w:rsid w:val="00FF02A9"/>
    <w:rsid w:val="00FF03D4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1CF"/>
    <w:rsid w:val="00FF12DC"/>
    <w:rsid w:val="00FF132E"/>
    <w:rsid w:val="00FF14B2"/>
    <w:rsid w:val="00FF14D8"/>
    <w:rsid w:val="00FF170F"/>
    <w:rsid w:val="00FF17EF"/>
    <w:rsid w:val="00FF18BE"/>
    <w:rsid w:val="00FF19D8"/>
    <w:rsid w:val="00FF1A6E"/>
    <w:rsid w:val="00FF1BEA"/>
    <w:rsid w:val="00FF1CBF"/>
    <w:rsid w:val="00FF1F14"/>
    <w:rsid w:val="00FF21CB"/>
    <w:rsid w:val="00FF26A5"/>
    <w:rsid w:val="00FF2750"/>
    <w:rsid w:val="00FF275F"/>
    <w:rsid w:val="00FF27DD"/>
    <w:rsid w:val="00FF287A"/>
    <w:rsid w:val="00FF29CB"/>
    <w:rsid w:val="00FF2A0B"/>
    <w:rsid w:val="00FF2CBF"/>
    <w:rsid w:val="00FF2F05"/>
    <w:rsid w:val="00FF3018"/>
    <w:rsid w:val="00FF3061"/>
    <w:rsid w:val="00FF3227"/>
    <w:rsid w:val="00FF33C6"/>
    <w:rsid w:val="00FF3591"/>
    <w:rsid w:val="00FF37CE"/>
    <w:rsid w:val="00FF37D2"/>
    <w:rsid w:val="00FF3827"/>
    <w:rsid w:val="00FF3897"/>
    <w:rsid w:val="00FF3939"/>
    <w:rsid w:val="00FF3AB7"/>
    <w:rsid w:val="00FF3AE1"/>
    <w:rsid w:val="00FF3B4C"/>
    <w:rsid w:val="00FF3BCE"/>
    <w:rsid w:val="00FF3CC0"/>
    <w:rsid w:val="00FF3EAA"/>
    <w:rsid w:val="00FF4010"/>
    <w:rsid w:val="00FF40CC"/>
    <w:rsid w:val="00FF4285"/>
    <w:rsid w:val="00FF4320"/>
    <w:rsid w:val="00FF43DD"/>
    <w:rsid w:val="00FF445B"/>
    <w:rsid w:val="00FF46E0"/>
    <w:rsid w:val="00FF471B"/>
    <w:rsid w:val="00FF4927"/>
    <w:rsid w:val="00FF4972"/>
    <w:rsid w:val="00FF505B"/>
    <w:rsid w:val="00FF53AD"/>
    <w:rsid w:val="00FF54F3"/>
    <w:rsid w:val="00FF58CD"/>
    <w:rsid w:val="00FF599F"/>
    <w:rsid w:val="00FF5A3C"/>
    <w:rsid w:val="00FF5AE0"/>
    <w:rsid w:val="00FF5E72"/>
    <w:rsid w:val="00FF615A"/>
    <w:rsid w:val="00FF6337"/>
    <w:rsid w:val="00FF63DF"/>
    <w:rsid w:val="00FF6411"/>
    <w:rsid w:val="00FF6529"/>
    <w:rsid w:val="00FF6560"/>
    <w:rsid w:val="00FF6631"/>
    <w:rsid w:val="00FF6987"/>
    <w:rsid w:val="00FF6AD5"/>
    <w:rsid w:val="00FF6B4C"/>
    <w:rsid w:val="00FF6BAD"/>
    <w:rsid w:val="00FF6BD9"/>
    <w:rsid w:val="00FF6C1C"/>
    <w:rsid w:val="00FF6D4A"/>
    <w:rsid w:val="00FF6D94"/>
    <w:rsid w:val="00FF6F01"/>
    <w:rsid w:val="00FF73D4"/>
    <w:rsid w:val="00FF7403"/>
    <w:rsid w:val="00FF769D"/>
    <w:rsid w:val="00FF77DC"/>
    <w:rsid w:val="00FF78B8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9A9A3F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7C4BCB6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A2E28B50-55BD-4829-81F5-A1F1CAC4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99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EB16A9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28fc23e8a24134a2adeb3e4d51aa5cb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c7bbce682b426f2a5c1a63294a9e532e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3.xml><?xml version="1.0" encoding="utf-8"?>
<ds:datastoreItem xmlns:ds="http://schemas.openxmlformats.org/officeDocument/2006/customXml" ds:itemID="{C8AF5CF7-C2DD-4057-AD81-E1B0FC0A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51dfdfde-8af9-4378-bc97-7699a286b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4557</TotalTime>
  <Pages>22</Pages>
  <Words>4239</Words>
  <Characters>20562</Characters>
  <Application>Microsoft Office Word</Application>
  <DocSecurity>0</DocSecurity>
  <Lines>3136</Lines>
  <Paragraphs>1367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Piyatida Meepom</cp:lastModifiedBy>
  <cp:revision>3199</cp:revision>
  <cp:lastPrinted>2025-11-06T09:49:00Z</cp:lastPrinted>
  <dcterms:created xsi:type="dcterms:W3CDTF">2024-03-26T12:06:00Z</dcterms:created>
  <dcterms:modified xsi:type="dcterms:W3CDTF">2025-11-06T09:49:00Z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  <property fmtid="{D5CDD505-2E9C-101B-9397-08002B2CF9AE}" pid="6" name="MediaServiceImageTags">
    <vt:lpwstr/>
  </property>
</Properties>
</file>