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2B464EF0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5E127B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580879B3" w14:textId="6B55E5D1" w:rsidR="00AD3B26" w:rsidRPr="00F203A2" w:rsidRDefault="00634D49" w:rsidP="00760C80">
      <w:pPr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</w:t>
      </w:r>
      <w:proofErr w:type="spellEnd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เม้นท์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</w:p>
    <w:p w14:paraId="68858AE2" w14:textId="103E0A3D" w:rsidR="00CD30ED" w:rsidRPr="009A264B" w:rsidRDefault="00CD30ED" w:rsidP="009A264B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="0076066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เวล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แมเนจ</w:t>
      </w:r>
      <w:proofErr w:type="spellEnd"/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เม้นท์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          คอร์ปอเรชั่น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(กลุ่มบริษัท) ซึ่งประกอบด้วย งบฐานะการเงินรวมและเฉพาะบริษัท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B87CDC" w:rsidRPr="009A264B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4E15AD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B87CDC" w:rsidRPr="009A264B">
        <w:rPr>
          <w:rFonts w:ascii="BrowalliaUPC" w:hAnsi="BrowalliaUPC" w:cs="BrowalliaUPC"/>
          <w:sz w:val="28"/>
          <w:szCs w:val="28"/>
          <w:cs/>
          <w:lang w:bidi="th-TH"/>
        </w:rPr>
        <w:t>ยน</w:t>
      </w:r>
      <w:r w:rsidR="00B87CDC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>256</w:t>
      </w:r>
      <w:r w:rsidR="003E69EA" w:rsidRPr="009A264B">
        <w:rPr>
          <w:rFonts w:ascii="BrowalliaUPC" w:hAnsi="BrowalliaUPC" w:cs="BrowalliaUPC"/>
          <w:sz w:val="28"/>
          <w:szCs w:val="28"/>
          <w:lang w:bidi="th-TH"/>
        </w:rPr>
        <w:t>8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="00106FF2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5A398D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C632D5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</w:t>
      </w:r>
      <w:r w:rsidR="00433186">
        <w:rPr>
          <w:rFonts w:ascii="BrowalliaUPC" w:hAnsi="BrowalliaUPC" w:cs="BrowalliaUPC"/>
          <w:sz w:val="28"/>
          <w:szCs w:val="28"/>
          <w:lang w:bidi="th-TH"/>
        </w:rPr>
        <w:br/>
      </w:r>
      <w:r w:rsidR="004E15AD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C632D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C632D5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4E15AD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C632D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632D5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911593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="00760C80">
        <w:rPr>
          <w:rFonts w:ascii="BrowalliaUPC" w:hAnsi="BrowalliaUPC" w:cs="BrowalliaUPC"/>
          <w:sz w:val="28"/>
          <w:szCs w:val="28"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งบกระแสเงินสดรวมและเฉพาะบริษัท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4E15AD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เดือนสิ้นสุดวันเดียวกัน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</w:t>
      </w:r>
      <w:r w:rsidR="00146894">
        <w:rPr>
          <w:rFonts w:ascii="BrowalliaUPC" w:hAnsi="BrowalliaUPC" w:cs="BrowalliaUPC"/>
          <w:sz w:val="28"/>
          <w:szCs w:val="28"/>
          <w:lang w:bidi="th-TH"/>
        </w:rPr>
        <w:br/>
      </w:r>
      <w:r w:rsidR="003574F1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</w:t>
      </w:r>
      <w:r w:rsidR="00760C80">
        <w:rPr>
          <w:rFonts w:ascii="BrowalliaUPC" w:hAnsi="BrowalliaUPC" w:cs="BrowalliaUPC"/>
          <w:sz w:val="28"/>
          <w:szCs w:val="28"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9A264B" w:rsidRDefault="003F5A96" w:rsidP="009A264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59A13237" w:rsidR="00556CE8" w:rsidRPr="00F203A2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9E12D8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60C80">
        <w:rPr>
          <w:rFonts w:ascii="BrowalliaUPC" w:hAnsi="BrowalliaUPC" w:cs="BrowalliaUPC"/>
          <w:sz w:val="28"/>
          <w:szCs w:val="28"/>
          <w:lang w:bidi="th-TH"/>
        </w:rPr>
        <w:br/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B6B5E66" w14:textId="77777777" w:rsidR="00921FA6" w:rsidRDefault="00921FA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B5D9673" w14:textId="77777777" w:rsidR="00921FA6" w:rsidRDefault="00921FA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5BFFBBD" w14:textId="77777777" w:rsidR="00921FA6" w:rsidRDefault="00921FA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7DEF6968" w14:textId="77777777" w:rsidR="00921FA6" w:rsidRDefault="00921FA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2FEE3DB" w14:textId="77777777" w:rsidR="00760C80" w:rsidRPr="00F203A2" w:rsidRDefault="00760C80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F714EE2" w14:textId="6214555D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2F86C278" w14:textId="77777777" w:rsidR="003B373D" w:rsidRPr="00F203A2" w:rsidRDefault="003B373D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Pr="00F203A2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E15AD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7D9BE6A8" w:rsidR="00D15EA5" w:rsidRPr="00F203A2" w:rsidRDefault="00EA34D6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EA34D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CB36CA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4331CF" w:rsidRPr="00EA34D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E15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7109E6" w:rsidRPr="00EA34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109E6" w:rsidRPr="00EA34D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56187" w:rsidRPr="00EA34D6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D761" w14:textId="77777777" w:rsidR="00FD09BC" w:rsidRDefault="00FD09BC">
      <w:r>
        <w:separator/>
      </w:r>
    </w:p>
  </w:endnote>
  <w:endnote w:type="continuationSeparator" w:id="0">
    <w:p w14:paraId="50E79829" w14:textId="77777777" w:rsidR="00FD09BC" w:rsidRDefault="00FD09BC">
      <w:r>
        <w:continuationSeparator/>
      </w:r>
    </w:p>
  </w:endnote>
  <w:endnote w:type="continuationNotice" w:id="1">
    <w:p w14:paraId="2B9AFE6D" w14:textId="77777777" w:rsidR="00FD09BC" w:rsidRDefault="00FD09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5A6ED" w14:textId="77777777" w:rsidR="00FD09BC" w:rsidRDefault="00FD09BC">
      <w:bookmarkStart w:id="0" w:name="_Hlk482348182"/>
      <w:bookmarkEnd w:id="0"/>
      <w:r>
        <w:separator/>
      </w:r>
    </w:p>
  </w:footnote>
  <w:footnote w:type="continuationSeparator" w:id="0">
    <w:p w14:paraId="488D1035" w14:textId="77777777" w:rsidR="00FD09BC" w:rsidRDefault="00FD09BC">
      <w:r>
        <w:continuationSeparator/>
      </w:r>
    </w:p>
  </w:footnote>
  <w:footnote w:type="continuationNotice" w:id="1">
    <w:p w14:paraId="16375807" w14:textId="77777777" w:rsidR="00FD09BC" w:rsidRDefault="00FD09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391AABC6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0D6628C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7D2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4F9D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E5EA3"/>
    <w:rsid w:val="000F0E92"/>
    <w:rsid w:val="000F3AAB"/>
    <w:rsid w:val="000F63D0"/>
    <w:rsid w:val="000F6E25"/>
    <w:rsid w:val="001011DF"/>
    <w:rsid w:val="00106668"/>
    <w:rsid w:val="00106FF2"/>
    <w:rsid w:val="00110122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48FA"/>
    <w:rsid w:val="00146598"/>
    <w:rsid w:val="00146894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1051"/>
    <w:rsid w:val="0017278D"/>
    <w:rsid w:val="001729B7"/>
    <w:rsid w:val="00172D14"/>
    <w:rsid w:val="0017499A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B7404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DF1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82E"/>
    <w:rsid w:val="00247969"/>
    <w:rsid w:val="002505B6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A4D"/>
    <w:rsid w:val="00290F59"/>
    <w:rsid w:val="00296739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C710E"/>
    <w:rsid w:val="002D1B2B"/>
    <w:rsid w:val="002D351C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574F1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373D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E69EA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2380"/>
    <w:rsid w:val="00433186"/>
    <w:rsid w:val="004331CF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1AD7"/>
    <w:rsid w:val="00452E7B"/>
    <w:rsid w:val="00453099"/>
    <w:rsid w:val="004546FA"/>
    <w:rsid w:val="00454EF0"/>
    <w:rsid w:val="00456A76"/>
    <w:rsid w:val="00456EA9"/>
    <w:rsid w:val="0046251E"/>
    <w:rsid w:val="00462BCB"/>
    <w:rsid w:val="00463364"/>
    <w:rsid w:val="00467253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15AD"/>
    <w:rsid w:val="004E25C2"/>
    <w:rsid w:val="004E6FA1"/>
    <w:rsid w:val="004F1A16"/>
    <w:rsid w:val="004F207F"/>
    <w:rsid w:val="004F3D4D"/>
    <w:rsid w:val="004F5D91"/>
    <w:rsid w:val="004F6441"/>
    <w:rsid w:val="0050040C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262BE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A48"/>
    <w:rsid w:val="00593CFB"/>
    <w:rsid w:val="00594DA2"/>
    <w:rsid w:val="00594DA3"/>
    <w:rsid w:val="0059748A"/>
    <w:rsid w:val="005A1D30"/>
    <w:rsid w:val="005A2273"/>
    <w:rsid w:val="005A29D0"/>
    <w:rsid w:val="005A398D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436"/>
    <w:rsid w:val="006B05B6"/>
    <w:rsid w:val="006B06A2"/>
    <w:rsid w:val="006B6B17"/>
    <w:rsid w:val="006C0290"/>
    <w:rsid w:val="006C14E6"/>
    <w:rsid w:val="006C3932"/>
    <w:rsid w:val="006C3D37"/>
    <w:rsid w:val="006C436D"/>
    <w:rsid w:val="006C529D"/>
    <w:rsid w:val="006C6376"/>
    <w:rsid w:val="006C714E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6346"/>
    <w:rsid w:val="006F110A"/>
    <w:rsid w:val="006F17C7"/>
    <w:rsid w:val="006F1B19"/>
    <w:rsid w:val="006F29ED"/>
    <w:rsid w:val="006F4C8F"/>
    <w:rsid w:val="006F4F77"/>
    <w:rsid w:val="006F53EE"/>
    <w:rsid w:val="006F562A"/>
    <w:rsid w:val="0070147C"/>
    <w:rsid w:val="00702E07"/>
    <w:rsid w:val="007064E7"/>
    <w:rsid w:val="007077A3"/>
    <w:rsid w:val="007109E6"/>
    <w:rsid w:val="00712CAC"/>
    <w:rsid w:val="00714FD6"/>
    <w:rsid w:val="007172C0"/>
    <w:rsid w:val="00721302"/>
    <w:rsid w:val="007223B7"/>
    <w:rsid w:val="00723602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0C80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227F"/>
    <w:rsid w:val="007825E9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2DE6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E7F52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180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55B6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1DF4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6ACE"/>
    <w:rsid w:val="00911593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1FA6"/>
    <w:rsid w:val="009223D3"/>
    <w:rsid w:val="00923888"/>
    <w:rsid w:val="00923ED6"/>
    <w:rsid w:val="0092499C"/>
    <w:rsid w:val="0092567E"/>
    <w:rsid w:val="00931605"/>
    <w:rsid w:val="00931D7A"/>
    <w:rsid w:val="00935D8D"/>
    <w:rsid w:val="00942FE8"/>
    <w:rsid w:val="0095408B"/>
    <w:rsid w:val="009545C7"/>
    <w:rsid w:val="00957E70"/>
    <w:rsid w:val="00961F71"/>
    <w:rsid w:val="00962D8F"/>
    <w:rsid w:val="00966F16"/>
    <w:rsid w:val="00970DAB"/>
    <w:rsid w:val="0097321D"/>
    <w:rsid w:val="00973827"/>
    <w:rsid w:val="00974FF6"/>
    <w:rsid w:val="0098363B"/>
    <w:rsid w:val="00983955"/>
    <w:rsid w:val="0098643A"/>
    <w:rsid w:val="00987666"/>
    <w:rsid w:val="009919C7"/>
    <w:rsid w:val="00992531"/>
    <w:rsid w:val="00995CD5"/>
    <w:rsid w:val="00997537"/>
    <w:rsid w:val="009A1787"/>
    <w:rsid w:val="009A264B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2D8"/>
    <w:rsid w:val="009E1A0D"/>
    <w:rsid w:val="009E2437"/>
    <w:rsid w:val="009E255C"/>
    <w:rsid w:val="009E278C"/>
    <w:rsid w:val="009E29C3"/>
    <w:rsid w:val="009E2A1C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4893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0E5"/>
    <w:rsid w:val="00A4585A"/>
    <w:rsid w:val="00A4641C"/>
    <w:rsid w:val="00A470AC"/>
    <w:rsid w:val="00A473FE"/>
    <w:rsid w:val="00A47873"/>
    <w:rsid w:val="00A56187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49C1"/>
    <w:rsid w:val="00AB6568"/>
    <w:rsid w:val="00AB690D"/>
    <w:rsid w:val="00AC107E"/>
    <w:rsid w:val="00AC1F39"/>
    <w:rsid w:val="00AC2B57"/>
    <w:rsid w:val="00AC31D4"/>
    <w:rsid w:val="00AC5765"/>
    <w:rsid w:val="00AC6098"/>
    <w:rsid w:val="00AD0492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2ACB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87CDC"/>
    <w:rsid w:val="00B91A8C"/>
    <w:rsid w:val="00B936FD"/>
    <w:rsid w:val="00B95BFC"/>
    <w:rsid w:val="00B95D97"/>
    <w:rsid w:val="00BA290E"/>
    <w:rsid w:val="00BA2F43"/>
    <w:rsid w:val="00BA5B00"/>
    <w:rsid w:val="00BA74AA"/>
    <w:rsid w:val="00BB1A07"/>
    <w:rsid w:val="00BB1F0E"/>
    <w:rsid w:val="00BB2559"/>
    <w:rsid w:val="00BB29D7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2B0D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2D6"/>
    <w:rsid w:val="00BF6CE1"/>
    <w:rsid w:val="00BF6E1B"/>
    <w:rsid w:val="00C0296A"/>
    <w:rsid w:val="00C03283"/>
    <w:rsid w:val="00C034E8"/>
    <w:rsid w:val="00C03940"/>
    <w:rsid w:val="00C03B3E"/>
    <w:rsid w:val="00C043E7"/>
    <w:rsid w:val="00C04EAC"/>
    <w:rsid w:val="00C065BF"/>
    <w:rsid w:val="00C06939"/>
    <w:rsid w:val="00C120AA"/>
    <w:rsid w:val="00C155A6"/>
    <w:rsid w:val="00C173BF"/>
    <w:rsid w:val="00C21E3B"/>
    <w:rsid w:val="00C303CC"/>
    <w:rsid w:val="00C30D33"/>
    <w:rsid w:val="00C3462C"/>
    <w:rsid w:val="00C34D69"/>
    <w:rsid w:val="00C35B1A"/>
    <w:rsid w:val="00C41501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2D5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36CA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3563"/>
    <w:rsid w:val="00D0541E"/>
    <w:rsid w:val="00D078C4"/>
    <w:rsid w:val="00D103E1"/>
    <w:rsid w:val="00D144E3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718F"/>
    <w:rsid w:val="00D406C5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A645E"/>
    <w:rsid w:val="00DB13FB"/>
    <w:rsid w:val="00DB308D"/>
    <w:rsid w:val="00DB313A"/>
    <w:rsid w:val="00DB404B"/>
    <w:rsid w:val="00DB5F40"/>
    <w:rsid w:val="00DB6B8C"/>
    <w:rsid w:val="00DC0292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4D5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3E2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3DB6"/>
    <w:rsid w:val="00E94497"/>
    <w:rsid w:val="00E95344"/>
    <w:rsid w:val="00EA1631"/>
    <w:rsid w:val="00EA2B6F"/>
    <w:rsid w:val="00EA34D6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10A"/>
    <w:rsid w:val="00EC69CF"/>
    <w:rsid w:val="00EC79BE"/>
    <w:rsid w:val="00ED080A"/>
    <w:rsid w:val="00ED2359"/>
    <w:rsid w:val="00ED30D4"/>
    <w:rsid w:val="00ED50F3"/>
    <w:rsid w:val="00ED59EC"/>
    <w:rsid w:val="00ED7477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85E2E"/>
    <w:rsid w:val="00F909CD"/>
    <w:rsid w:val="00F91142"/>
    <w:rsid w:val="00F974D1"/>
    <w:rsid w:val="00F97986"/>
    <w:rsid w:val="00FA121E"/>
    <w:rsid w:val="00FA16E0"/>
    <w:rsid w:val="00FA38E9"/>
    <w:rsid w:val="00FA5F55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09BC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32dfc0b82d4f5e16befde864b57d6a28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ffd1e9cf5ef5d5563ce87965c19080ef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5849a1ba-e9f9-4b4b-b4ac-f429c5f92afe"/>
  </ds:schemaRefs>
</ds:datastoreItem>
</file>

<file path=customXml/itemProps3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9E5E99-2516-433C-8CFB-863E0E98C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</TotalTime>
  <Pages>2</Pages>
  <Words>357</Words>
  <Characters>1424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9</cp:revision>
  <cp:lastPrinted>2024-08-02T13:28:00Z</cp:lastPrinted>
  <dcterms:created xsi:type="dcterms:W3CDTF">2025-11-06T16:51:00Z</dcterms:created>
  <dcterms:modified xsi:type="dcterms:W3CDTF">2025-11-14T07:45:00Z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