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15C66D84" w14:textId="7574F031" w:rsidR="00C86D0F" w:rsidRPr="00FE181C" w:rsidRDefault="00926867" w:rsidP="00120D03">
      <w:pPr>
        <w:pStyle w:val="BodyText"/>
        <w:spacing w:after="0" w:line="360" w:lineRule="auto"/>
        <w:ind w:right="-35"/>
        <w:rPr>
          <w:rFonts w:ascii="Arial" w:hAnsi="Arial"/>
          <w:b/>
          <w:bCs/>
          <w:sz w:val="32"/>
          <w:szCs w:val="32"/>
        </w:rPr>
      </w:pPr>
      <w:r w:rsidRPr="00FE181C">
        <w:rPr>
          <w:rFonts w:ascii="Arial" w:hAnsi="Arial"/>
          <w:b/>
          <w:bCs/>
          <w:sz w:val="19"/>
          <w:szCs w:val="19"/>
        </w:rPr>
        <w:t>To the Board of Director</w:t>
      </w:r>
      <w:r w:rsidR="008E2C42" w:rsidRPr="00FE181C">
        <w:rPr>
          <w:rFonts w:ascii="Arial" w:hAnsi="Arial"/>
          <w:b/>
          <w:bCs/>
          <w:sz w:val="19"/>
          <w:szCs w:val="19"/>
        </w:rPr>
        <w:t>s</w:t>
      </w:r>
      <w:r w:rsidRPr="00FE181C">
        <w:rPr>
          <w:rFonts w:ascii="Arial" w:hAnsi="Arial"/>
          <w:b/>
          <w:bCs/>
          <w:sz w:val="19"/>
          <w:szCs w:val="19"/>
        </w:rPr>
        <w:t xml:space="preserve"> and the Shareholders of</w:t>
      </w:r>
      <w:r w:rsidR="005720F4" w:rsidRPr="00FE181C">
        <w:rPr>
          <w:rFonts w:ascii="Arial" w:hAnsi="Arial"/>
          <w:sz w:val="19"/>
          <w:szCs w:val="19"/>
        </w:rPr>
        <w:t xml:space="preserve"> </w:t>
      </w:r>
      <w:r w:rsidR="002525F8" w:rsidRPr="00FE181C">
        <w:rPr>
          <w:rFonts w:ascii="Arial" w:hAnsi="Arial"/>
          <w:b/>
          <w:bCs/>
          <w:sz w:val="19"/>
          <w:szCs w:val="19"/>
        </w:rPr>
        <w:t>Well Management Corporation</w:t>
      </w:r>
      <w:r w:rsidR="008B56FE">
        <w:rPr>
          <w:rFonts w:ascii="Arial" w:hAnsi="Arial"/>
          <w:b/>
          <w:bCs/>
          <w:sz w:val="19"/>
          <w:szCs w:val="19"/>
        </w:rPr>
        <w:t xml:space="preserve"> </w:t>
      </w:r>
      <w:r w:rsidR="00455B09">
        <w:rPr>
          <w:rFonts w:ascii="Arial" w:hAnsi="Arial"/>
          <w:b/>
          <w:bCs/>
          <w:sz w:val="19"/>
          <w:szCs w:val="19"/>
        </w:rPr>
        <w:br/>
        <w:t xml:space="preserve">      </w:t>
      </w:r>
      <w:r w:rsidR="008B56FE">
        <w:rPr>
          <w:rFonts w:ascii="Arial" w:hAnsi="Arial"/>
          <w:b/>
          <w:bCs/>
          <w:sz w:val="19"/>
          <w:szCs w:val="19"/>
        </w:rPr>
        <w:t>Public</w:t>
      </w:r>
      <w:r w:rsidR="00455B09">
        <w:rPr>
          <w:rFonts w:ascii="Arial" w:hAnsi="Arial"/>
          <w:b/>
          <w:bCs/>
          <w:sz w:val="19"/>
          <w:szCs w:val="19"/>
        </w:rPr>
        <w:t xml:space="preserve"> Company Limited</w:t>
      </w:r>
      <w:r w:rsidR="002525F8" w:rsidRPr="00FE181C">
        <w:rPr>
          <w:rFonts w:ascii="Arial" w:hAnsi="Arial"/>
          <w:b/>
          <w:bCs/>
          <w:sz w:val="19"/>
          <w:szCs w:val="19"/>
        </w:rPr>
        <w:br/>
      </w:r>
    </w:p>
    <w:p w14:paraId="654D2423" w14:textId="30472F7F" w:rsidR="00E27C90" w:rsidRPr="008179D8" w:rsidRDefault="003E6F85" w:rsidP="00E27C90">
      <w:pPr>
        <w:pStyle w:val="BodyText"/>
        <w:spacing w:line="360" w:lineRule="auto"/>
        <w:jc w:val="thaiDistribute"/>
        <w:rPr>
          <w:rFonts w:ascii="Arial" w:hAnsi="Arial" w:cstheme="minorBidi"/>
          <w:sz w:val="19"/>
          <w:szCs w:val="24"/>
          <w:lang w:bidi="th-TH"/>
        </w:rPr>
      </w:pPr>
      <w:r w:rsidRPr="00FE181C">
        <w:rPr>
          <w:rFonts w:ascii="Arial" w:hAnsi="Arial"/>
          <w:sz w:val="19"/>
          <w:szCs w:val="19"/>
        </w:rPr>
        <w:t xml:space="preserve">I </w:t>
      </w:r>
      <w:r w:rsidR="00E27C90" w:rsidRPr="00FE181C">
        <w:rPr>
          <w:rFonts w:ascii="Arial" w:hAnsi="Arial"/>
          <w:sz w:val="19"/>
          <w:szCs w:val="19"/>
        </w:rPr>
        <w:t>have reviewed the</w:t>
      </w:r>
      <w:r w:rsidR="00E27C90" w:rsidRPr="00FE181C">
        <w:rPr>
          <w:rFonts w:ascii="Arial" w:hAnsi="Arial"/>
          <w:sz w:val="19"/>
          <w:szCs w:val="19"/>
          <w:cs/>
          <w:lang w:bidi="th-TH"/>
        </w:rPr>
        <w:t xml:space="preserve"> </w:t>
      </w:r>
      <w:r w:rsidR="00E27C90" w:rsidRPr="00FE181C">
        <w:rPr>
          <w:rFonts w:ascii="Arial" w:hAnsi="Arial"/>
          <w:sz w:val="19"/>
          <w:szCs w:val="19"/>
        </w:rPr>
        <w:t xml:space="preserve">consolidated and separate </w:t>
      </w:r>
      <w:r w:rsidR="00BB399A" w:rsidRPr="00FE181C">
        <w:rPr>
          <w:rFonts w:ascii="Arial" w:hAnsi="Arial" w:cs="Browallia New"/>
          <w:sz w:val="19"/>
          <w:szCs w:val="24"/>
          <w:lang w:val="en-US" w:bidi="th-TH"/>
        </w:rPr>
        <w:t>interim</w:t>
      </w:r>
      <w:r w:rsidR="00906D33" w:rsidRPr="00FE181C">
        <w:rPr>
          <w:rFonts w:ascii="Arial" w:hAnsi="Arial" w:cs="Browallia New"/>
          <w:sz w:val="19"/>
          <w:szCs w:val="24"/>
          <w:lang w:val="en-US" w:bidi="th-TH"/>
        </w:rPr>
        <w:t xml:space="preserve"> financial information</w:t>
      </w:r>
      <w:r w:rsidR="00E27C90" w:rsidRPr="00FE181C">
        <w:rPr>
          <w:rFonts w:ascii="Arial" w:hAnsi="Arial"/>
          <w:sz w:val="19"/>
          <w:szCs w:val="19"/>
        </w:rPr>
        <w:t xml:space="preserve"> of Well Management Corporation Public Company Limited and its subsidiaries (the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CA732D" w:rsidRPr="00CA732D">
        <w:rPr>
          <w:rFonts w:ascii="Arial" w:hAnsi="Arial"/>
          <w:sz w:val="19"/>
          <w:szCs w:val="19"/>
        </w:rPr>
        <w:t xml:space="preserve">30 </w:t>
      </w:r>
      <w:r w:rsidR="005F3EC9">
        <w:rPr>
          <w:rFonts w:ascii="Arial" w:hAnsi="Arial"/>
          <w:sz w:val="19"/>
          <w:szCs w:val="19"/>
        </w:rPr>
        <w:t>September</w:t>
      </w:r>
      <w:r w:rsidR="00CA732D" w:rsidRPr="00CA732D">
        <w:rPr>
          <w:rFonts w:ascii="Arial" w:hAnsi="Arial"/>
          <w:sz w:val="19"/>
          <w:szCs w:val="19"/>
        </w:rPr>
        <w:t xml:space="preserve"> </w:t>
      </w:r>
      <w:r w:rsidR="00E27C90" w:rsidRPr="00FE181C">
        <w:rPr>
          <w:rFonts w:ascii="Arial" w:hAnsi="Arial"/>
          <w:sz w:val="19"/>
          <w:szCs w:val="19"/>
        </w:rPr>
        <w:t>202</w:t>
      </w:r>
      <w:r w:rsidR="00107668">
        <w:rPr>
          <w:rFonts w:ascii="Arial" w:hAnsi="Arial"/>
          <w:sz w:val="19"/>
          <w:szCs w:val="19"/>
        </w:rPr>
        <w:t>5</w:t>
      </w:r>
      <w:r w:rsidR="00E27C90" w:rsidRPr="00FE181C">
        <w:rPr>
          <w:rFonts w:ascii="Arial" w:hAnsi="Arial"/>
          <w:sz w:val="19"/>
          <w:szCs w:val="19"/>
        </w:rPr>
        <w:t>, the related consolidated and separate statements of comprehensive income</w:t>
      </w:r>
      <w:r w:rsidR="00064670">
        <w:rPr>
          <w:rFonts w:ascii="Arial" w:hAnsi="Arial"/>
          <w:sz w:val="19"/>
          <w:szCs w:val="19"/>
        </w:rPr>
        <w:t xml:space="preserve"> for the three-month and </w:t>
      </w:r>
      <w:r w:rsidR="005F3EC9">
        <w:rPr>
          <w:rFonts w:ascii="Arial" w:hAnsi="Arial"/>
          <w:sz w:val="19"/>
          <w:szCs w:val="19"/>
        </w:rPr>
        <w:t>nine</w:t>
      </w:r>
      <w:r w:rsidR="00064670">
        <w:rPr>
          <w:rFonts w:ascii="Arial" w:hAnsi="Arial"/>
          <w:sz w:val="19"/>
          <w:szCs w:val="19"/>
        </w:rPr>
        <w:t>-month</w:t>
      </w:r>
      <w:r w:rsidR="0061640C">
        <w:rPr>
          <w:rFonts w:ascii="Arial" w:hAnsi="Arial"/>
          <w:sz w:val="19"/>
          <w:szCs w:val="19"/>
        </w:rPr>
        <w:t xml:space="preserve"> periods ended 30 </w:t>
      </w:r>
      <w:r w:rsidR="005F3EC9" w:rsidRPr="005F3EC9">
        <w:rPr>
          <w:rFonts w:ascii="Arial" w:hAnsi="Arial"/>
          <w:sz w:val="19"/>
          <w:szCs w:val="19"/>
        </w:rPr>
        <w:t>September</w:t>
      </w:r>
      <w:r w:rsidR="0061640C">
        <w:rPr>
          <w:rFonts w:ascii="Arial" w:hAnsi="Arial"/>
          <w:sz w:val="19"/>
          <w:szCs w:val="19"/>
        </w:rPr>
        <w:t xml:space="preserve"> 2025</w:t>
      </w:r>
      <w:r w:rsidR="00E27C90" w:rsidRPr="00FE181C">
        <w:rPr>
          <w:rFonts w:ascii="Arial" w:hAnsi="Arial"/>
          <w:sz w:val="19"/>
          <w:szCs w:val="19"/>
        </w:rPr>
        <w:t xml:space="preserve">, </w:t>
      </w:r>
      <w:r w:rsidR="00A072AB">
        <w:rPr>
          <w:rFonts w:ascii="Arial" w:hAnsi="Arial"/>
          <w:sz w:val="19"/>
          <w:szCs w:val="19"/>
        </w:rPr>
        <w:t>the</w:t>
      </w:r>
      <w:r w:rsidR="004E5C4A">
        <w:rPr>
          <w:rFonts w:ascii="Arial" w:hAnsi="Arial"/>
          <w:sz w:val="19"/>
          <w:szCs w:val="19"/>
        </w:rPr>
        <w:t xml:space="preserve"> consolidated and separate</w:t>
      </w:r>
      <w:r w:rsidR="00A072AB">
        <w:rPr>
          <w:rFonts w:ascii="Arial" w:hAnsi="Arial"/>
          <w:sz w:val="19"/>
          <w:szCs w:val="19"/>
        </w:rPr>
        <w:t xml:space="preserve"> statement</w:t>
      </w:r>
      <w:r w:rsidR="004E5C4A">
        <w:rPr>
          <w:rFonts w:ascii="Arial" w:hAnsi="Arial"/>
          <w:sz w:val="19"/>
          <w:szCs w:val="19"/>
        </w:rPr>
        <w:t>s</w:t>
      </w:r>
      <w:r w:rsidR="00A072AB">
        <w:rPr>
          <w:rFonts w:ascii="Arial" w:hAnsi="Arial"/>
          <w:sz w:val="19"/>
          <w:szCs w:val="19"/>
        </w:rPr>
        <w:t xml:space="preserve"> of </w:t>
      </w:r>
      <w:r w:rsidR="00E27C90" w:rsidRPr="00FE181C">
        <w:rPr>
          <w:rFonts w:ascii="Arial" w:hAnsi="Arial"/>
          <w:sz w:val="19"/>
          <w:szCs w:val="19"/>
        </w:rPr>
        <w:t xml:space="preserve">changes in equity, and cash flows </w:t>
      </w:r>
      <w:r w:rsidR="006800B1" w:rsidRPr="006800B1">
        <w:rPr>
          <w:rFonts w:ascii="Arial" w:hAnsi="Arial"/>
          <w:sz w:val="19"/>
          <w:szCs w:val="19"/>
        </w:rPr>
        <w:t>for the</w:t>
      </w:r>
      <w:r w:rsidR="00EF0CA8">
        <w:rPr>
          <w:rFonts w:ascii="Arial" w:hAnsi="Arial" w:cstheme="minorBidi" w:hint="cs"/>
          <w:sz w:val="19"/>
          <w:szCs w:val="24"/>
          <w:cs/>
          <w:lang w:bidi="th-TH"/>
        </w:rPr>
        <w:t xml:space="preserve"> </w:t>
      </w:r>
      <w:r w:rsidR="005F3EC9">
        <w:rPr>
          <w:rFonts w:ascii="Arial" w:hAnsi="Arial"/>
          <w:sz w:val="19"/>
          <w:szCs w:val="19"/>
        </w:rPr>
        <w:t>nine</w:t>
      </w:r>
      <w:r w:rsidR="006800B1" w:rsidRPr="006800B1">
        <w:rPr>
          <w:rFonts w:ascii="Arial" w:hAnsi="Arial"/>
          <w:sz w:val="19"/>
          <w:szCs w:val="19"/>
        </w:rPr>
        <w:t>-month period then ended</w:t>
      </w:r>
      <w:r w:rsidR="00E27C90" w:rsidRPr="00FE181C">
        <w:rPr>
          <w:rFonts w:ascii="Arial" w:hAnsi="Arial"/>
          <w:sz w:val="19"/>
          <w:szCs w:val="19"/>
        </w:rPr>
        <w:t xml:space="preserve">, and the condensed notes to the interim financial </w:t>
      </w:r>
      <w:r w:rsidR="0058503D">
        <w:rPr>
          <w:rFonts w:ascii="Arial" w:hAnsi="Arial"/>
          <w:sz w:val="19"/>
          <w:szCs w:val="19"/>
          <w:lang w:val="en-US"/>
        </w:rPr>
        <w:t>statements</w:t>
      </w:r>
      <w:r w:rsidR="00E27C90" w:rsidRPr="00FE181C">
        <w:rPr>
          <w:rFonts w:ascii="Arial" w:hAnsi="Arial"/>
          <w:sz w:val="19"/>
          <w:szCs w:val="19"/>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6CC1B5BA"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370A7BD5" w:rsidR="00E11C05" w:rsidRDefault="00E11C05" w:rsidP="00D84EFD">
      <w:pPr>
        <w:pStyle w:val="BodyText"/>
        <w:spacing w:line="360" w:lineRule="auto"/>
        <w:jc w:val="thaiDistribute"/>
        <w:rPr>
          <w:rFonts w:ascii="Arial" w:hAnsi="Arial"/>
          <w:sz w:val="19"/>
          <w:szCs w:val="19"/>
        </w:rPr>
      </w:pPr>
    </w:p>
    <w:p w14:paraId="15AF1EFB" w14:textId="77777777" w:rsidR="00B13F04" w:rsidRDefault="00B13F04" w:rsidP="00D84EFD">
      <w:pPr>
        <w:pStyle w:val="BodyText"/>
        <w:spacing w:line="360" w:lineRule="auto"/>
        <w:jc w:val="thaiDistribute"/>
        <w:rPr>
          <w:rFonts w:ascii="Arial" w:hAnsi="Arial"/>
          <w:sz w:val="19"/>
          <w:szCs w:val="19"/>
        </w:rPr>
      </w:pPr>
    </w:p>
    <w:p w14:paraId="27E02CD3" w14:textId="77777777" w:rsidR="00B13F04" w:rsidRPr="00FE181C" w:rsidRDefault="00B13F04"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Pr="00FE181C" w:rsidRDefault="00F264B5" w:rsidP="00E11C05">
      <w:pPr>
        <w:pStyle w:val="BodyText"/>
        <w:spacing w:after="0" w:line="360" w:lineRule="auto"/>
        <w:jc w:val="thaiDistribute"/>
        <w:rPr>
          <w:rFonts w:ascii="Arial" w:hAnsi="Arial"/>
          <w:sz w:val="19"/>
          <w:szCs w:val="19"/>
        </w:rPr>
      </w:pPr>
    </w:p>
    <w:p w14:paraId="795D0656" w14:textId="77777777" w:rsidR="003B19DC" w:rsidRPr="00FE181C" w:rsidRDefault="003B19DC" w:rsidP="00E11C05">
      <w:pPr>
        <w:pStyle w:val="BodyText"/>
        <w:spacing w:after="0" w:line="360" w:lineRule="auto"/>
        <w:jc w:val="thaiDistribute"/>
        <w:rPr>
          <w:rFonts w:ascii="Arial" w:hAnsi="Arial"/>
          <w:sz w:val="19"/>
          <w:szCs w:val="19"/>
        </w:rPr>
      </w:pPr>
    </w:p>
    <w:p w14:paraId="011371BC" w14:textId="77777777"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77777777"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1F3D5948" w14:textId="77777777" w:rsidR="009763EA" w:rsidRPr="00FE181C" w:rsidRDefault="009763EA" w:rsidP="009763EA">
      <w:pPr>
        <w:pStyle w:val="BodyText"/>
        <w:spacing w:after="0" w:line="360" w:lineRule="auto"/>
        <w:jc w:val="thaiDistribute"/>
        <w:rPr>
          <w:rFonts w:ascii="Arial" w:hAnsi="Arial"/>
          <w:sz w:val="24"/>
          <w:szCs w:val="24"/>
        </w:rPr>
      </w:pPr>
    </w:p>
    <w:p w14:paraId="055D4FDF" w14:textId="77777777" w:rsidR="00E04487" w:rsidRDefault="00E04487" w:rsidP="009763EA">
      <w:pPr>
        <w:pStyle w:val="BodyText"/>
        <w:spacing w:after="0" w:line="360" w:lineRule="auto"/>
        <w:jc w:val="thaiDistribute"/>
        <w:rPr>
          <w:rFonts w:ascii="Arial" w:hAnsi="Arial"/>
          <w:sz w:val="32"/>
          <w:szCs w:val="32"/>
        </w:rPr>
      </w:pPr>
    </w:p>
    <w:p w14:paraId="687E68C8" w14:textId="77777777" w:rsidR="005F3EC9" w:rsidRPr="005F3EC9" w:rsidRDefault="005F3EC9" w:rsidP="009763EA">
      <w:pPr>
        <w:pStyle w:val="BodyText"/>
        <w:spacing w:after="0" w:line="360" w:lineRule="auto"/>
        <w:jc w:val="thaiDistribute"/>
        <w:rPr>
          <w:rFonts w:ascii="Arial" w:hAnsi="Arial"/>
          <w:sz w:val="16"/>
          <w:szCs w:val="16"/>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5F3EC9" w:rsidRDefault="00CC0B53" w:rsidP="009763EA">
      <w:pPr>
        <w:pStyle w:val="BodyText"/>
        <w:spacing w:after="0" w:line="360" w:lineRule="auto"/>
        <w:rPr>
          <w:rFonts w:ascii="Arial" w:hAnsi="Arial"/>
          <w:sz w:val="20"/>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59192AAB" w:rsidR="00D15EA5" w:rsidRPr="00FE181C" w:rsidRDefault="00E91123" w:rsidP="005D1529">
      <w:pPr>
        <w:spacing w:after="0" w:line="360" w:lineRule="auto"/>
        <w:jc w:val="thaiDistribute"/>
        <w:rPr>
          <w:rFonts w:ascii="Arial" w:hAnsi="Arial"/>
          <w:sz w:val="19"/>
          <w:szCs w:val="19"/>
        </w:rPr>
      </w:pPr>
      <w:r w:rsidRPr="00E91123">
        <w:rPr>
          <w:rFonts w:ascii="Arial" w:hAnsi="Arial" w:cs="Browallia New"/>
          <w:sz w:val="19"/>
          <w:szCs w:val="24"/>
          <w:lang w:val="en-US" w:bidi="th-TH"/>
        </w:rPr>
        <w:t>14</w:t>
      </w:r>
      <w:r w:rsidR="005F3EC9" w:rsidRPr="00E91123">
        <w:rPr>
          <w:rFonts w:ascii="Arial" w:hAnsi="Arial" w:cs="Browallia New"/>
          <w:sz w:val="19"/>
          <w:szCs w:val="24"/>
          <w:lang w:val="en-US" w:bidi="th-TH"/>
        </w:rPr>
        <w:t xml:space="preserve"> November</w:t>
      </w:r>
      <w:r w:rsidR="003B19DC" w:rsidRPr="00E91123">
        <w:rPr>
          <w:rFonts w:ascii="Arial" w:hAnsi="Arial"/>
          <w:sz w:val="19"/>
          <w:szCs w:val="19"/>
          <w:lang w:val="en-US" w:bidi="th-TH"/>
        </w:rPr>
        <w:t xml:space="preserve"> 202</w:t>
      </w:r>
      <w:r w:rsidR="006800B1" w:rsidRPr="00E91123">
        <w:rPr>
          <w:rFonts w:ascii="Arial" w:hAnsi="Arial"/>
          <w:sz w:val="19"/>
          <w:szCs w:val="19"/>
          <w:lang w:val="en-US" w:bidi="th-TH"/>
        </w:rPr>
        <w:t>5</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35EE" w14:textId="77777777" w:rsidR="003D2424" w:rsidRDefault="003D2424">
      <w:r>
        <w:separator/>
      </w:r>
    </w:p>
  </w:endnote>
  <w:endnote w:type="continuationSeparator" w:id="0">
    <w:p w14:paraId="4AAF61AB" w14:textId="77777777" w:rsidR="003D2424" w:rsidRDefault="003D2424">
      <w:r>
        <w:continuationSeparator/>
      </w:r>
    </w:p>
  </w:endnote>
  <w:endnote w:type="continuationNotice" w:id="1">
    <w:p w14:paraId="2B9FCAF9" w14:textId="77777777" w:rsidR="003D2424" w:rsidRDefault="003D24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C1F11" w14:textId="77777777" w:rsidR="003D2424" w:rsidRDefault="003D2424">
      <w:bookmarkStart w:id="0" w:name="_Hlk482348182"/>
      <w:bookmarkEnd w:id="0"/>
      <w:r>
        <w:separator/>
      </w:r>
    </w:p>
  </w:footnote>
  <w:footnote w:type="continuationSeparator" w:id="0">
    <w:p w14:paraId="7D2C8584" w14:textId="77777777" w:rsidR="003D2424" w:rsidRDefault="003D2424">
      <w:r>
        <w:continuationSeparator/>
      </w:r>
    </w:p>
  </w:footnote>
  <w:footnote w:type="continuationNotice" w:id="1">
    <w:p w14:paraId="35D95962" w14:textId="77777777" w:rsidR="003D2424" w:rsidRDefault="003D24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73F02E9F"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30B91DF1"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1A1C7B64"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7D2"/>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4670"/>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A79"/>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07668"/>
    <w:rsid w:val="00112B69"/>
    <w:rsid w:val="00115599"/>
    <w:rsid w:val="00116F78"/>
    <w:rsid w:val="00120D03"/>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6A"/>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A558F"/>
    <w:rsid w:val="001B198C"/>
    <w:rsid w:val="001B23A3"/>
    <w:rsid w:val="001B2C4D"/>
    <w:rsid w:val="001B4D76"/>
    <w:rsid w:val="001B5B91"/>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336"/>
    <w:rsid w:val="00225753"/>
    <w:rsid w:val="00235A09"/>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22F1"/>
    <w:rsid w:val="00333880"/>
    <w:rsid w:val="003339DF"/>
    <w:rsid w:val="00335E5B"/>
    <w:rsid w:val="00336E39"/>
    <w:rsid w:val="00340563"/>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23A9"/>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42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0A1F"/>
    <w:rsid w:val="00414A6B"/>
    <w:rsid w:val="00416281"/>
    <w:rsid w:val="00417F96"/>
    <w:rsid w:val="00421706"/>
    <w:rsid w:val="00422353"/>
    <w:rsid w:val="00423AF1"/>
    <w:rsid w:val="00425D25"/>
    <w:rsid w:val="00426915"/>
    <w:rsid w:val="004323A2"/>
    <w:rsid w:val="0043385D"/>
    <w:rsid w:val="00433F63"/>
    <w:rsid w:val="00434C91"/>
    <w:rsid w:val="00435788"/>
    <w:rsid w:val="004359E6"/>
    <w:rsid w:val="00442207"/>
    <w:rsid w:val="004435FD"/>
    <w:rsid w:val="00443CE3"/>
    <w:rsid w:val="00452E7B"/>
    <w:rsid w:val="00453550"/>
    <w:rsid w:val="0045461D"/>
    <w:rsid w:val="004546FA"/>
    <w:rsid w:val="00455B09"/>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5C4A"/>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54C43"/>
    <w:rsid w:val="005627FF"/>
    <w:rsid w:val="00562A42"/>
    <w:rsid w:val="0056360A"/>
    <w:rsid w:val="005720F4"/>
    <w:rsid w:val="00572341"/>
    <w:rsid w:val="005760E1"/>
    <w:rsid w:val="0057628E"/>
    <w:rsid w:val="00577908"/>
    <w:rsid w:val="00577D61"/>
    <w:rsid w:val="00580225"/>
    <w:rsid w:val="00580CAA"/>
    <w:rsid w:val="005822AC"/>
    <w:rsid w:val="0058503D"/>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3EC9"/>
    <w:rsid w:val="005F4D62"/>
    <w:rsid w:val="005F756B"/>
    <w:rsid w:val="00603439"/>
    <w:rsid w:val="0060368B"/>
    <w:rsid w:val="006055FE"/>
    <w:rsid w:val="006074CA"/>
    <w:rsid w:val="0060796F"/>
    <w:rsid w:val="00610E50"/>
    <w:rsid w:val="00610ED7"/>
    <w:rsid w:val="00611259"/>
    <w:rsid w:val="0061640C"/>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2F3B"/>
    <w:rsid w:val="006560B8"/>
    <w:rsid w:val="006659CA"/>
    <w:rsid w:val="00666764"/>
    <w:rsid w:val="0066694B"/>
    <w:rsid w:val="00667DB6"/>
    <w:rsid w:val="00670ABB"/>
    <w:rsid w:val="00673045"/>
    <w:rsid w:val="00673B03"/>
    <w:rsid w:val="00674258"/>
    <w:rsid w:val="006758B7"/>
    <w:rsid w:val="006771E8"/>
    <w:rsid w:val="006772D8"/>
    <w:rsid w:val="00677C01"/>
    <w:rsid w:val="006800B1"/>
    <w:rsid w:val="00683CC7"/>
    <w:rsid w:val="006842A8"/>
    <w:rsid w:val="006852E6"/>
    <w:rsid w:val="00685D0B"/>
    <w:rsid w:val="00692CA5"/>
    <w:rsid w:val="006932D7"/>
    <w:rsid w:val="0069690F"/>
    <w:rsid w:val="006A128D"/>
    <w:rsid w:val="006A134D"/>
    <w:rsid w:val="006A23D9"/>
    <w:rsid w:val="006A439D"/>
    <w:rsid w:val="006A61A6"/>
    <w:rsid w:val="006A68BE"/>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2E07"/>
    <w:rsid w:val="00706CC4"/>
    <w:rsid w:val="00710562"/>
    <w:rsid w:val="00711234"/>
    <w:rsid w:val="00714FD6"/>
    <w:rsid w:val="007154F9"/>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5E9"/>
    <w:rsid w:val="00782691"/>
    <w:rsid w:val="00785B8B"/>
    <w:rsid w:val="00790956"/>
    <w:rsid w:val="0079502D"/>
    <w:rsid w:val="00795D05"/>
    <w:rsid w:val="00796034"/>
    <w:rsid w:val="007A0755"/>
    <w:rsid w:val="007A0BDF"/>
    <w:rsid w:val="007A1E24"/>
    <w:rsid w:val="007A2DE6"/>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179D8"/>
    <w:rsid w:val="00820E17"/>
    <w:rsid w:val="00822182"/>
    <w:rsid w:val="008225A5"/>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1429"/>
    <w:rsid w:val="00882E7C"/>
    <w:rsid w:val="00884FF7"/>
    <w:rsid w:val="00885166"/>
    <w:rsid w:val="008946EC"/>
    <w:rsid w:val="00894ACE"/>
    <w:rsid w:val="008954D8"/>
    <w:rsid w:val="008969EE"/>
    <w:rsid w:val="00896DCE"/>
    <w:rsid w:val="008A4140"/>
    <w:rsid w:val="008A45A7"/>
    <w:rsid w:val="008A5571"/>
    <w:rsid w:val="008B19D9"/>
    <w:rsid w:val="008B1FD3"/>
    <w:rsid w:val="008B204B"/>
    <w:rsid w:val="008B303A"/>
    <w:rsid w:val="008B56FE"/>
    <w:rsid w:val="008B7EC6"/>
    <w:rsid w:val="008C3CA9"/>
    <w:rsid w:val="008C49AE"/>
    <w:rsid w:val="008C59F7"/>
    <w:rsid w:val="008C6F19"/>
    <w:rsid w:val="008D253E"/>
    <w:rsid w:val="008D429A"/>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0DF"/>
    <w:rsid w:val="009309D5"/>
    <w:rsid w:val="009315FF"/>
    <w:rsid w:val="00931D7A"/>
    <w:rsid w:val="00932155"/>
    <w:rsid w:val="00935D8D"/>
    <w:rsid w:val="0093635D"/>
    <w:rsid w:val="00941A01"/>
    <w:rsid w:val="00942583"/>
    <w:rsid w:val="00942E90"/>
    <w:rsid w:val="00942FE8"/>
    <w:rsid w:val="0094631D"/>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6C0B"/>
    <w:rsid w:val="009A720A"/>
    <w:rsid w:val="009B1F44"/>
    <w:rsid w:val="009B4573"/>
    <w:rsid w:val="009C002A"/>
    <w:rsid w:val="009C19C3"/>
    <w:rsid w:val="009C6836"/>
    <w:rsid w:val="009C7149"/>
    <w:rsid w:val="009D1B07"/>
    <w:rsid w:val="009D25C9"/>
    <w:rsid w:val="009E278C"/>
    <w:rsid w:val="009E32A0"/>
    <w:rsid w:val="009E462A"/>
    <w:rsid w:val="009E6DDE"/>
    <w:rsid w:val="009F2221"/>
    <w:rsid w:val="009F48C1"/>
    <w:rsid w:val="009F6EDC"/>
    <w:rsid w:val="00A0023A"/>
    <w:rsid w:val="00A035CE"/>
    <w:rsid w:val="00A04AD0"/>
    <w:rsid w:val="00A0537F"/>
    <w:rsid w:val="00A0602E"/>
    <w:rsid w:val="00A06C1F"/>
    <w:rsid w:val="00A072AB"/>
    <w:rsid w:val="00A07FFA"/>
    <w:rsid w:val="00A11FB4"/>
    <w:rsid w:val="00A14D4F"/>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4122"/>
    <w:rsid w:val="00A918D1"/>
    <w:rsid w:val="00A92167"/>
    <w:rsid w:val="00A938CA"/>
    <w:rsid w:val="00A93A9A"/>
    <w:rsid w:val="00A95828"/>
    <w:rsid w:val="00A97D44"/>
    <w:rsid w:val="00A97D53"/>
    <w:rsid w:val="00AA19CF"/>
    <w:rsid w:val="00AA3AB3"/>
    <w:rsid w:val="00AA5144"/>
    <w:rsid w:val="00AA5C16"/>
    <w:rsid w:val="00AA776C"/>
    <w:rsid w:val="00AB0ACB"/>
    <w:rsid w:val="00AB2116"/>
    <w:rsid w:val="00AC13DE"/>
    <w:rsid w:val="00AC31D4"/>
    <w:rsid w:val="00AC3B19"/>
    <w:rsid w:val="00AC4679"/>
    <w:rsid w:val="00AC6098"/>
    <w:rsid w:val="00AC65F3"/>
    <w:rsid w:val="00AD036E"/>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3F04"/>
    <w:rsid w:val="00B157E2"/>
    <w:rsid w:val="00B175CE"/>
    <w:rsid w:val="00B20513"/>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5714E"/>
    <w:rsid w:val="00B6367D"/>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4E42"/>
    <w:rsid w:val="00BB580D"/>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4EAC"/>
    <w:rsid w:val="00C06939"/>
    <w:rsid w:val="00C10298"/>
    <w:rsid w:val="00C102D9"/>
    <w:rsid w:val="00C142C6"/>
    <w:rsid w:val="00C1598C"/>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77EBE"/>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A732D"/>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D446B"/>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595"/>
    <w:rsid w:val="00D3089E"/>
    <w:rsid w:val="00D316CC"/>
    <w:rsid w:val="00D31D7A"/>
    <w:rsid w:val="00D31F9F"/>
    <w:rsid w:val="00D33D2F"/>
    <w:rsid w:val="00D33E60"/>
    <w:rsid w:val="00D3699C"/>
    <w:rsid w:val="00D420A1"/>
    <w:rsid w:val="00D44D77"/>
    <w:rsid w:val="00D45155"/>
    <w:rsid w:val="00D460E7"/>
    <w:rsid w:val="00D47C85"/>
    <w:rsid w:val="00D54E9D"/>
    <w:rsid w:val="00D61A8B"/>
    <w:rsid w:val="00D6262C"/>
    <w:rsid w:val="00D63ABC"/>
    <w:rsid w:val="00D66D82"/>
    <w:rsid w:val="00D675F1"/>
    <w:rsid w:val="00D71974"/>
    <w:rsid w:val="00D72F26"/>
    <w:rsid w:val="00D73B96"/>
    <w:rsid w:val="00D76834"/>
    <w:rsid w:val="00D76C00"/>
    <w:rsid w:val="00D7723E"/>
    <w:rsid w:val="00D80807"/>
    <w:rsid w:val="00D80F67"/>
    <w:rsid w:val="00D8355D"/>
    <w:rsid w:val="00D84EFD"/>
    <w:rsid w:val="00D86917"/>
    <w:rsid w:val="00D86AB6"/>
    <w:rsid w:val="00D900C6"/>
    <w:rsid w:val="00D90702"/>
    <w:rsid w:val="00D92F9A"/>
    <w:rsid w:val="00D9427D"/>
    <w:rsid w:val="00D95784"/>
    <w:rsid w:val="00D9590D"/>
    <w:rsid w:val="00D96128"/>
    <w:rsid w:val="00D9614E"/>
    <w:rsid w:val="00D9634C"/>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1123"/>
    <w:rsid w:val="00E925B5"/>
    <w:rsid w:val="00E950A6"/>
    <w:rsid w:val="00E957A8"/>
    <w:rsid w:val="00EA2625"/>
    <w:rsid w:val="00EA2B6F"/>
    <w:rsid w:val="00EA73C8"/>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0CA8"/>
    <w:rsid w:val="00EF4168"/>
    <w:rsid w:val="00EF4888"/>
    <w:rsid w:val="00EF4DA6"/>
    <w:rsid w:val="00EF6FA3"/>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1306"/>
    <w:rsid w:val="00F832C7"/>
    <w:rsid w:val="00F83F21"/>
    <w:rsid w:val="00F84D39"/>
    <w:rsid w:val="00F84FB5"/>
    <w:rsid w:val="00F8547C"/>
    <w:rsid w:val="00F85E2E"/>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32dfc0b82d4f5e16befde864b57d6a28">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ffd1e9cf5ef5d5563ce87965c19080ef"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49a1ba-e9f9-4b4b-b4ac-f429c5f92afe"/>
    <ds:schemaRef ds:uri="http://www.w3.org/XML/1998/namespace"/>
    <ds:schemaRef ds:uri="http://purl.org/dc/dcmityp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6363BFFA-A491-473E-BDD5-F3E5F0389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441</TotalTime>
  <Pages>2</Pages>
  <Words>304</Words>
  <Characters>1829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394</cp:revision>
  <cp:lastPrinted>2024-08-02T13:28:00Z</cp:lastPrinted>
  <dcterms:created xsi:type="dcterms:W3CDTF">2022-05-17T11:32:00Z</dcterms:created>
  <dcterms:modified xsi:type="dcterms:W3CDTF">2025-11-14T07:48:00Z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