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7B3C8" w14:textId="77777777" w:rsidR="0014448A" w:rsidRPr="00C36923" w:rsidRDefault="0014448A" w:rsidP="00764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44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Title"/>
      <w:r w:rsidRPr="00C3692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C36923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C36923">
        <w:rPr>
          <w:rFonts w:ascii="Angsana New" w:hAnsi="Angsana New"/>
          <w:b/>
          <w:bCs/>
          <w:sz w:val="52"/>
          <w:szCs w:val="52"/>
        </w:rPr>
        <w:t xml:space="preserve"> </w:t>
      </w:r>
      <w:r w:rsidRPr="00C36923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C36923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C36923">
        <w:rPr>
          <w:rFonts w:ascii="Angsana New" w:hAnsi="Angsana New"/>
          <w:b/>
          <w:bCs/>
          <w:sz w:val="52"/>
          <w:szCs w:val="52"/>
        </w:rPr>
        <w:t xml:space="preserve"> </w:t>
      </w:r>
      <w:r w:rsidRPr="00C36923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A78D513" w14:textId="77777777" w:rsidR="0014448A" w:rsidRPr="00C36923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40"/>
          <w:szCs w:val="40"/>
        </w:rPr>
      </w:pPr>
    </w:p>
    <w:bookmarkEnd w:id="1"/>
    <w:p w14:paraId="7A71CA55" w14:textId="77777777" w:rsidR="008F5F90" w:rsidRPr="00C36923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369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C36923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Pr="00C369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C369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A6C29CB" w14:textId="06175A68" w:rsidR="008F5F90" w:rsidRPr="00C36923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3692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504CEE" w:rsidRPr="00C369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5377D4" w:rsidRPr="00C369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504CEE" w:rsidRPr="00C369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C36923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Pr="00C369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340C3B" w:rsidRPr="00C3692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04CEE" w:rsidRPr="00C36923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340C3B" w:rsidRPr="00C3692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528F6" w:rsidRPr="00C369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504CEE" w:rsidRPr="00C369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="00340C3B" w:rsidRPr="00C369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340C3B" w:rsidRPr="00C3692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F3E7D" w:rsidRPr="00C36923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228C47F6" w14:textId="77777777" w:rsidR="008F5F90" w:rsidRPr="00C36923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3692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AB15B8A" w14:textId="77777777" w:rsidR="008F5F90" w:rsidRPr="00C36923" w:rsidRDefault="008F5F90" w:rsidP="008349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3692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C369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3692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2B72819" w14:textId="77777777" w:rsidR="0014448A" w:rsidRPr="00C36923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78A2C88" w14:textId="77777777" w:rsidR="0014448A" w:rsidRPr="00C36923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4448A" w:rsidRPr="00C36923" w:rsidSect="00AA5D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B7B2B10" w14:textId="77777777" w:rsidR="0014448A" w:rsidRPr="00C36923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C36923">
        <w:rPr>
          <w:rFonts w:ascii="Angsana New" w:hAnsi="Angsana New"/>
          <w:cs/>
        </w:rPr>
        <w:lastRenderedPageBreak/>
        <w:t>รายงานการสอบทาน</w:t>
      </w:r>
      <w:r w:rsidRPr="00C36923">
        <w:rPr>
          <w:rFonts w:ascii="Angsana New" w:hAnsi="Angsana New" w:hint="cs"/>
          <w:cs/>
        </w:rPr>
        <w:t>ข้อมูลทางการเงินระหว่างกาล</w:t>
      </w:r>
      <w:r w:rsidRPr="00C36923">
        <w:rPr>
          <w:rFonts w:ascii="Angsana New" w:hAnsi="Angsana New"/>
          <w:cs/>
        </w:rPr>
        <w:t>โดยผู้สอบบัญชีรับอนุญาต</w:t>
      </w:r>
    </w:p>
    <w:p w14:paraId="7F2FD582" w14:textId="77777777" w:rsidR="0014448A" w:rsidRPr="00C36923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1ECE1E" w14:textId="05E4A83E" w:rsidR="0014448A" w:rsidRPr="00C36923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36923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A331BC" w:rsidRPr="00C36923">
        <w:rPr>
          <w:rFonts w:ascii="Angsana New" w:hAnsi="Angsana New"/>
          <w:b/>
          <w:bCs/>
          <w:sz w:val="30"/>
          <w:szCs w:val="30"/>
        </w:rPr>
        <w:t xml:space="preserve"> </w:t>
      </w:r>
      <w:r w:rsidRPr="00C36923">
        <w:rPr>
          <w:rFonts w:ascii="Angsana New" w:hAnsi="Angsana New"/>
          <w:b/>
          <w:bCs/>
          <w:sz w:val="30"/>
          <w:szCs w:val="30"/>
          <w:cs/>
        </w:rPr>
        <w:t xml:space="preserve">คณะกรรมการบริษัท </w:t>
      </w:r>
      <w:r w:rsidRPr="00C36923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C36923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D63255" w14:textId="77777777" w:rsidR="0014448A" w:rsidRPr="00C36923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01BFCD" w14:textId="4861CF73" w:rsidR="003A16DB" w:rsidRPr="00C36923" w:rsidRDefault="003A16DB" w:rsidP="003A16D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C36923">
        <w:rPr>
          <w:rFonts w:ascii="Angsana New" w:hAnsi="Angsana New" w:cs="Angsana New"/>
          <w:cs/>
        </w:rPr>
        <w:t>ข้าพเจ้าได้สอบทานงบฐานะการเงิน</w:t>
      </w:r>
      <w:r w:rsidRPr="00C36923">
        <w:rPr>
          <w:rFonts w:ascii="Angsana New" w:hAnsi="Angsana New" w:cs="Angsana New" w:hint="cs"/>
          <w:cs/>
        </w:rPr>
        <w:t>รวมและงบฐานะการเงินเฉพาะกิจการ</w:t>
      </w:r>
      <w:r w:rsidRPr="00C36923">
        <w:rPr>
          <w:rFonts w:ascii="Angsana New" w:hAnsi="Angsana New" w:cs="Angsana New"/>
          <w:cs/>
        </w:rPr>
        <w:t xml:space="preserve"> ณ วันที่ </w:t>
      </w:r>
      <w:r w:rsidRPr="00C36923">
        <w:rPr>
          <w:rFonts w:ascii="Angsana New" w:hAnsi="Angsana New" w:cs="Angsana New"/>
          <w:lang w:val="en-US"/>
        </w:rPr>
        <w:t>3</w:t>
      </w:r>
      <w:r w:rsidR="00795B8C" w:rsidRPr="00C36923">
        <w:rPr>
          <w:rFonts w:ascii="Angsana New" w:hAnsi="Angsana New" w:cs="Angsana New"/>
          <w:lang w:val="en-US"/>
        </w:rPr>
        <w:t>0</w:t>
      </w:r>
      <w:r w:rsidRPr="00C36923">
        <w:rPr>
          <w:rFonts w:ascii="Angsana New" w:hAnsi="Angsana New" w:cs="Angsana New"/>
          <w:lang w:val="en-US"/>
        </w:rPr>
        <w:t xml:space="preserve"> </w:t>
      </w:r>
      <w:r w:rsidR="00F528F6" w:rsidRPr="00C36923">
        <w:rPr>
          <w:rFonts w:ascii="Angsana New" w:hAnsi="Angsana New" w:cs="Angsana New" w:hint="cs"/>
          <w:cs/>
          <w:lang w:val="en-US"/>
        </w:rPr>
        <w:t>กันย</w:t>
      </w:r>
      <w:r w:rsidR="00795B8C" w:rsidRPr="00C36923">
        <w:rPr>
          <w:rFonts w:ascii="Angsana New" w:hAnsi="Angsana New" w:cs="Angsana New" w:hint="cs"/>
          <w:cs/>
          <w:lang w:val="en-US"/>
        </w:rPr>
        <w:t>ายน</w:t>
      </w:r>
      <w:r w:rsidRPr="00C36923">
        <w:rPr>
          <w:rFonts w:ascii="Angsana New" w:hAnsi="Angsana New" w:cs="Angsana New" w:hint="cs"/>
          <w:cs/>
          <w:lang w:val="en-US"/>
        </w:rPr>
        <w:t xml:space="preserve"> </w:t>
      </w:r>
      <w:r w:rsidRPr="00C36923">
        <w:rPr>
          <w:rFonts w:ascii="Angsana New" w:hAnsi="Angsana New" w:cs="Angsana New"/>
          <w:lang w:val="en-US"/>
        </w:rPr>
        <w:t>256</w:t>
      </w:r>
      <w:r w:rsidR="003F3E7D" w:rsidRPr="00C36923">
        <w:rPr>
          <w:rFonts w:ascii="Angsana New" w:hAnsi="Angsana New" w:cs="Angsana New"/>
          <w:lang w:val="en-US"/>
        </w:rPr>
        <w:t>8</w:t>
      </w:r>
      <w:r w:rsidRPr="00C36923">
        <w:rPr>
          <w:rFonts w:ascii="Angsana New" w:hAnsi="Angsana New" w:cs="Angsana New"/>
          <w:cs/>
        </w:rPr>
        <w:t xml:space="preserve"> </w:t>
      </w:r>
      <w:r w:rsidRPr="00C36923">
        <w:rPr>
          <w:rFonts w:ascii="Angsana New" w:hAnsi="Angsana New" w:cs="Angsana New" w:hint="cs"/>
          <w:cs/>
        </w:rPr>
        <w:t>งบกำไร</w:t>
      </w:r>
      <w:r w:rsidRPr="00C36923">
        <w:rPr>
          <w:rFonts w:ascii="Angsana New" w:hAnsi="Angsana New" w:cs="Angsana New" w:hint="cs"/>
          <w:spacing w:val="14"/>
          <w:cs/>
        </w:rPr>
        <w:t>ขาดทุนเบ็ดเสร็จรวมและงบกำไรขาดทุนเบ็ดเสร็จเฉพาะกิจกา</w:t>
      </w:r>
      <w:r w:rsidRPr="00C36923">
        <w:rPr>
          <w:rFonts w:ascii="Angsana New" w:hAnsi="Angsana New" w:cs="Angsana New" w:hint="cs"/>
          <w:spacing w:val="14"/>
          <w:cs/>
          <w:lang w:val="en-US"/>
        </w:rPr>
        <w:t>ร</w:t>
      </w:r>
      <w:r w:rsidR="0085126F" w:rsidRPr="00C36923">
        <w:rPr>
          <w:rFonts w:ascii="Angsana New" w:hAnsi="Angsana New" w:cs="Angsana New"/>
          <w:spacing w:val="14"/>
          <w:lang w:val="en-US"/>
        </w:rPr>
        <w:t xml:space="preserve"> </w:t>
      </w:r>
      <w:r w:rsidR="00795B8C" w:rsidRPr="00C36923">
        <w:rPr>
          <w:rFonts w:ascii="Angsana New" w:hAnsi="Angsana New" w:cs="Angsana New" w:hint="cs"/>
          <w:spacing w:val="14"/>
          <w:cs/>
          <w:lang w:val="en-US"/>
        </w:rPr>
        <w:t>สำหรับงวดสามเดือนและ</w:t>
      </w:r>
      <w:r w:rsidR="00F528F6" w:rsidRPr="00C36923">
        <w:rPr>
          <w:rFonts w:ascii="Angsana New" w:hAnsi="Angsana New" w:cs="Angsana New" w:hint="cs"/>
          <w:spacing w:val="14"/>
          <w:cs/>
          <w:lang w:val="en-US"/>
        </w:rPr>
        <w:t>เก้า</w:t>
      </w:r>
      <w:r w:rsidR="00795B8C" w:rsidRPr="00C36923">
        <w:rPr>
          <w:rFonts w:ascii="Angsana New" w:hAnsi="Angsana New" w:cs="Angsana New" w:hint="cs"/>
          <w:spacing w:val="14"/>
          <w:cs/>
          <w:lang w:val="en-US"/>
        </w:rPr>
        <w:t>เดือนสิ้นสุด</w:t>
      </w:r>
      <w:r w:rsidR="002E3CE2" w:rsidRPr="00C36923">
        <w:rPr>
          <w:rFonts w:ascii="Angsana New" w:hAnsi="Angsana New" w:cs="Angsana New"/>
          <w:spacing w:val="14"/>
          <w:lang w:val="en-US"/>
        </w:rPr>
        <w:br/>
      </w:r>
      <w:r w:rsidR="00795B8C" w:rsidRPr="00C36923">
        <w:rPr>
          <w:rFonts w:ascii="Angsana New" w:hAnsi="Angsana New" w:cs="Angsana New" w:hint="cs"/>
          <w:spacing w:val="14"/>
          <w:cs/>
          <w:lang w:val="en-US"/>
        </w:rPr>
        <w:t xml:space="preserve">วันที่ </w:t>
      </w:r>
      <w:r w:rsidR="00795B8C" w:rsidRPr="00C36923">
        <w:rPr>
          <w:rFonts w:ascii="Angsana New" w:hAnsi="Angsana New" w:cs="Angsana New"/>
          <w:spacing w:val="14"/>
          <w:lang w:val="en-US"/>
        </w:rPr>
        <w:t>30</w:t>
      </w:r>
      <w:r w:rsidR="00795B8C" w:rsidRPr="00C36923">
        <w:rPr>
          <w:rFonts w:ascii="Angsana New" w:hAnsi="Angsana New" w:cs="Angsana New" w:hint="cs"/>
          <w:spacing w:val="14"/>
          <w:cs/>
          <w:lang w:val="en-US"/>
        </w:rPr>
        <w:t xml:space="preserve"> </w:t>
      </w:r>
      <w:r w:rsidR="00F528F6" w:rsidRPr="00C36923">
        <w:rPr>
          <w:rFonts w:ascii="Angsana New" w:hAnsi="Angsana New" w:cs="Angsana New" w:hint="cs"/>
          <w:spacing w:val="14"/>
          <w:cs/>
          <w:lang w:val="en-US"/>
        </w:rPr>
        <w:t>กันยา</w:t>
      </w:r>
      <w:r w:rsidR="00795B8C" w:rsidRPr="00C36923">
        <w:rPr>
          <w:rFonts w:ascii="Angsana New" w:hAnsi="Angsana New" w:cs="Angsana New" w:hint="cs"/>
          <w:spacing w:val="14"/>
          <w:cs/>
          <w:lang w:val="en-US"/>
        </w:rPr>
        <w:t xml:space="preserve">ยน </w:t>
      </w:r>
      <w:r w:rsidR="00795B8C" w:rsidRPr="00C36923">
        <w:rPr>
          <w:rFonts w:ascii="Angsana New" w:hAnsi="Angsana New" w:cs="Angsana New"/>
          <w:spacing w:val="14"/>
          <w:lang w:val="en-US"/>
        </w:rPr>
        <w:t>256</w:t>
      </w:r>
      <w:r w:rsidR="003F3E7D" w:rsidRPr="00C36923">
        <w:rPr>
          <w:rFonts w:ascii="Angsana New" w:hAnsi="Angsana New" w:cs="Angsana New"/>
          <w:spacing w:val="14"/>
          <w:lang w:val="en-US"/>
        </w:rPr>
        <w:t>8</w:t>
      </w:r>
      <w:r w:rsidRPr="00C36923">
        <w:rPr>
          <w:rFonts w:ascii="Angsana New" w:hAnsi="Angsana New" w:cs="Angsana New"/>
          <w:spacing w:val="14"/>
          <w:lang w:val="en-US"/>
        </w:rPr>
        <w:t xml:space="preserve"> </w:t>
      </w:r>
      <w:r w:rsidRPr="00C36923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C36923">
        <w:rPr>
          <w:rFonts w:ascii="Angsana New" w:hAnsi="Angsana New" w:cs="Angsana New" w:hint="cs"/>
          <w:cs/>
        </w:rPr>
        <w:t>รวม</w:t>
      </w:r>
      <w:r w:rsidR="0085126F" w:rsidRPr="00C36923">
        <w:rPr>
          <w:rFonts w:ascii="Angsana New" w:hAnsi="Angsana New" w:cs="Angsana New" w:hint="cs"/>
          <w:cs/>
        </w:rPr>
        <w:t xml:space="preserve"> </w:t>
      </w:r>
      <w:r w:rsidRPr="00C36923">
        <w:rPr>
          <w:rFonts w:ascii="Angsana New" w:hAnsi="Angsana New" w:cs="Angsana New" w:hint="cs"/>
          <w:cs/>
        </w:rPr>
        <w:t>และงบการเปลี่ยนแปลงส่วนของผู้ถือหุ้นเฉพาะกิจการ</w:t>
      </w:r>
      <w:r w:rsidR="0085126F" w:rsidRPr="00C36923">
        <w:rPr>
          <w:rFonts w:ascii="Angsana New" w:hAnsi="Angsana New" w:cs="Angsana New" w:hint="cs"/>
          <w:cs/>
        </w:rPr>
        <w:t xml:space="preserve"> </w:t>
      </w:r>
      <w:r w:rsidRPr="00C36923">
        <w:rPr>
          <w:rFonts w:ascii="Angsana New" w:hAnsi="Angsana New" w:cs="Angsana New"/>
          <w:cs/>
        </w:rPr>
        <w:t>และงบกระแสเงินสด</w:t>
      </w:r>
      <w:r w:rsidRPr="00C36923">
        <w:rPr>
          <w:rFonts w:ascii="Angsana New" w:hAnsi="Angsana New" w:cs="Angsana New" w:hint="cs"/>
          <w:cs/>
        </w:rPr>
        <w:t>รวมและงบกระแสเงินสดเฉพาะกิจการ</w:t>
      </w:r>
      <w:r w:rsidR="00242F74" w:rsidRPr="00C36923">
        <w:rPr>
          <w:rFonts w:ascii="Angsana New" w:hAnsi="Angsana New" w:cs="Angsana New" w:hint="cs"/>
          <w:cs/>
        </w:rPr>
        <w:t xml:space="preserve"> </w:t>
      </w:r>
      <w:r w:rsidRPr="00C36923">
        <w:rPr>
          <w:rFonts w:ascii="Angsana New" w:hAnsi="Angsana New" w:cs="Angsana New"/>
          <w:cs/>
        </w:rPr>
        <w:t>สำหรับงวด</w:t>
      </w:r>
      <w:r w:rsidR="00F528F6" w:rsidRPr="00C36923">
        <w:rPr>
          <w:rFonts w:ascii="Angsana New" w:hAnsi="Angsana New" w:cs="Angsana New" w:hint="cs"/>
          <w:cs/>
        </w:rPr>
        <w:t>เก้า</w:t>
      </w:r>
      <w:r w:rsidR="00795B8C" w:rsidRPr="00C36923">
        <w:rPr>
          <w:rFonts w:ascii="Angsana New" w:hAnsi="Angsana New" w:cs="Angsana New" w:hint="cs"/>
          <w:cs/>
        </w:rPr>
        <w:t>เดือน</w:t>
      </w:r>
      <w:r w:rsidRPr="00C36923">
        <w:rPr>
          <w:rFonts w:ascii="Angsana New" w:hAnsi="Angsana New" w:cs="Angsana New"/>
          <w:cs/>
        </w:rPr>
        <w:t>สิ้นสุดวัน</w:t>
      </w:r>
      <w:r w:rsidRPr="00C36923">
        <w:rPr>
          <w:rFonts w:ascii="Angsana New" w:hAnsi="Angsana New" w:cs="Angsana New" w:hint="cs"/>
          <w:cs/>
        </w:rPr>
        <w:t xml:space="preserve">ที่ </w:t>
      </w:r>
      <w:r w:rsidRPr="00C36923">
        <w:rPr>
          <w:rFonts w:ascii="Angsana New" w:hAnsi="Angsana New" w:cs="Angsana New"/>
          <w:lang w:val="en-US"/>
        </w:rPr>
        <w:t>3</w:t>
      </w:r>
      <w:r w:rsidR="00795B8C" w:rsidRPr="00C36923">
        <w:rPr>
          <w:rFonts w:ascii="Angsana New" w:hAnsi="Angsana New" w:cs="Angsana New"/>
          <w:lang w:val="en-US"/>
        </w:rPr>
        <w:t>0</w:t>
      </w:r>
      <w:r w:rsidRPr="00C36923">
        <w:rPr>
          <w:rFonts w:ascii="Angsana New" w:hAnsi="Angsana New" w:cs="Angsana New"/>
          <w:lang w:val="en-US"/>
        </w:rPr>
        <w:t xml:space="preserve"> </w:t>
      </w:r>
      <w:r w:rsidR="00F528F6" w:rsidRPr="00C36923">
        <w:rPr>
          <w:rFonts w:ascii="Angsana New" w:hAnsi="Angsana New" w:cs="Angsana New" w:hint="cs"/>
          <w:cs/>
          <w:lang w:val="en-US"/>
        </w:rPr>
        <w:t>กันยา</w:t>
      </w:r>
      <w:r w:rsidR="00795B8C" w:rsidRPr="00C36923">
        <w:rPr>
          <w:rFonts w:ascii="Angsana New" w:hAnsi="Angsana New" w:cs="Angsana New" w:hint="cs"/>
          <w:cs/>
          <w:lang w:val="en-US"/>
        </w:rPr>
        <w:t>ยน</w:t>
      </w:r>
      <w:r w:rsidRPr="00C36923">
        <w:rPr>
          <w:rFonts w:ascii="Angsana New" w:hAnsi="Angsana New" w:cs="Angsana New" w:hint="cs"/>
          <w:cs/>
          <w:lang w:val="en-US"/>
        </w:rPr>
        <w:t xml:space="preserve"> </w:t>
      </w:r>
      <w:r w:rsidRPr="00C36923">
        <w:rPr>
          <w:rFonts w:ascii="Angsana New" w:hAnsi="Angsana New" w:cs="Angsana New"/>
          <w:lang w:val="en-US"/>
        </w:rPr>
        <w:t>256</w:t>
      </w:r>
      <w:r w:rsidR="003F3E7D" w:rsidRPr="00C36923">
        <w:rPr>
          <w:rFonts w:ascii="Angsana New" w:hAnsi="Angsana New" w:cs="Angsana New"/>
          <w:lang w:val="en-US"/>
        </w:rPr>
        <w:t>8</w:t>
      </w:r>
      <w:r w:rsidRPr="00C36923">
        <w:rPr>
          <w:rFonts w:ascii="Angsana New" w:hAnsi="Angsana New" w:cs="Angsana New"/>
          <w:cs/>
        </w:rPr>
        <w:t xml:space="preserve"> </w:t>
      </w:r>
      <w:r w:rsidRPr="00C36923">
        <w:rPr>
          <w:rFonts w:ascii="Angsana New" w:hAnsi="Angsana New" w:cs="Angsana New" w:hint="cs"/>
          <w:cs/>
        </w:rPr>
        <w:t xml:space="preserve">และหมายเหตุประกอบงบการเงินแบบย่อ </w:t>
      </w:r>
      <w:r w:rsidRPr="00C36923">
        <w:rPr>
          <w:rFonts w:ascii="Angsana New" w:hAnsi="Angsana New" w:cs="Angsana New"/>
          <w:cs/>
        </w:rPr>
        <w:t>(</w:t>
      </w:r>
      <w:r w:rsidRPr="00C36923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C36923">
        <w:rPr>
          <w:rFonts w:ascii="Angsana New" w:hAnsi="Angsana New" w:cs="Angsana New"/>
          <w:cs/>
        </w:rPr>
        <w:t xml:space="preserve"> ของบริษัท </w:t>
      </w:r>
      <w:r w:rsidRPr="00C36923">
        <w:rPr>
          <w:rFonts w:ascii="Angsana New" w:hAnsi="Angsana New" w:cs="Angsana New" w:hint="cs"/>
          <w:cs/>
        </w:rPr>
        <w:t>ผลิตภัณฑ์ตราเพชร</w:t>
      </w:r>
      <w:r w:rsidRPr="00C36923">
        <w:rPr>
          <w:rFonts w:ascii="Angsana New" w:hAnsi="Angsana New" w:cs="Angsana New"/>
          <w:cs/>
        </w:rPr>
        <w:t xml:space="preserve"> จำกัด (มหาชน)</w:t>
      </w:r>
      <w:r w:rsidRPr="00C36923">
        <w:rPr>
          <w:rFonts w:ascii="Angsana New" w:hAnsi="Angsana New" w:cs="Angsana New"/>
        </w:rPr>
        <w:t xml:space="preserve"> </w:t>
      </w:r>
      <w:r w:rsidRPr="00C36923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C36923">
        <w:rPr>
          <w:rFonts w:ascii="Angsana New" w:hAnsi="Angsana New" w:cs="Angsana New"/>
          <w:cs/>
        </w:rPr>
        <w:t xml:space="preserve">บริษัท </w:t>
      </w:r>
      <w:r w:rsidRPr="00C36923">
        <w:rPr>
          <w:rFonts w:ascii="Angsana New" w:hAnsi="Angsana New" w:cs="Angsana New" w:hint="cs"/>
          <w:cs/>
        </w:rPr>
        <w:t>ผลิตภัณฑ์ตราเพชร</w:t>
      </w:r>
      <w:r w:rsidRPr="00C36923">
        <w:rPr>
          <w:rFonts w:ascii="Angsana New" w:hAnsi="Angsana New" w:cs="Angsana New"/>
          <w:cs/>
        </w:rPr>
        <w:t xml:space="preserve"> จำกัด (มหาชน) </w:t>
      </w:r>
      <w:r w:rsidRPr="00C36923">
        <w:rPr>
          <w:rFonts w:ascii="Angsana New" w:hAnsi="Angsana New" w:cs="Angsana New" w:hint="cs"/>
          <w:cs/>
        </w:rPr>
        <w:t>ตามลำดับ</w:t>
      </w:r>
      <w:r w:rsidRPr="00C36923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C36923">
        <w:rPr>
          <w:rFonts w:ascii="Angsana New" w:hAnsi="Angsana New" w:cs="Angsana New" w:hint="cs"/>
          <w:cs/>
        </w:rPr>
        <w:t>นำเสนอ</w:t>
      </w:r>
      <w:r w:rsidRPr="00C36923">
        <w:rPr>
          <w:rFonts w:ascii="Angsana New" w:hAnsi="Angsana New" w:cs="Angsana New"/>
          <w:cs/>
        </w:rPr>
        <w:t>ข้อมูล</w:t>
      </w:r>
      <w:r w:rsidRPr="00C36923">
        <w:rPr>
          <w:rFonts w:ascii="Angsana New" w:hAnsi="Angsana New" w:cs="Angsana New" w:hint="cs"/>
          <w:cs/>
        </w:rPr>
        <w:t>ทางการเงิน</w:t>
      </w:r>
      <w:r w:rsidRPr="00C36923">
        <w:rPr>
          <w:rFonts w:ascii="Angsana New" w:hAnsi="Angsana New" w:cs="Angsana New"/>
          <w:cs/>
        </w:rPr>
        <w:t>ระหว่างกาลเหล่านี้ตาม</w:t>
      </w:r>
      <w:r w:rsidRPr="00C36923"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C36923">
        <w:rPr>
          <w:rFonts w:ascii="Angsana New" w:hAnsi="Angsana New" w:cs="Angsana New"/>
        </w:rPr>
        <w:t>34</w:t>
      </w:r>
      <w:r w:rsidRPr="00C36923">
        <w:rPr>
          <w:rFonts w:ascii="Angsana New" w:hAnsi="Angsana New" w:cs="Angsana New" w:hint="cs"/>
          <w:cs/>
        </w:rPr>
        <w:t xml:space="preserve"> เรื่อง </w:t>
      </w:r>
      <w:r w:rsidRPr="00C36923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C36923">
        <w:rPr>
          <w:rFonts w:ascii="Angsana New" w:hAnsi="Angsana New" w:cs="Angsana New" w:hint="cs"/>
          <w:cs/>
        </w:rPr>
        <w:t xml:space="preserve"> </w:t>
      </w:r>
      <w:r w:rsidRPr="00C36923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C36923">
        <w:rPr>
          <w:rFonts w:ascii="Angsana New" w:hAnsi="Angsana New" w:cs="Angsana New" w:hint="cs"/>
          <w:cs/>
        </w:rPr>
        <w:t>ให้</w:t>
      </w:r>
      <w:r w:rsidRPr="00C36923">
        <w:rPr>
          <w:rFonts w:ascii="Angsana New" w:hAnsi="Angsana New" w:cs="Angsana New"/>
          <w:cs/>
        </w:rPr>
        <w:t>ข้อสรุป</w:t>
      </w:r>
      <w:r w:rsidRPr="00C36923">
        <w:rPr>
          <w:rFonts w:ascii="Angsana New" w:hAnsi="Angsana New" w:cs="Angsana New" w:hint="cs"/>
          <w:cs/>
        </w:rPr>
        <w:t>เกี่ยวกับข้อมูลทาง</w:t>
      </w:r>
      <w:r w:rsidRPr="00C36923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C36923">
        <w:rPr>
          <w:rFonts w:ascii="Angsana New" w:hAnsi="Angsana New" w:cs="Angsana New" w:hint="cs"/>
          <w:cs/>
        </w:rPr>
        <w:t>า</w:t>
      </w:r>
    </w:p>
    <w:p w14:paraId="60B7A305" w14:textId="77777777" w:rsidR="0014448A" w:rsidRPr="00C36923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F5D718" w14:textId="77777777" w:rsidR="0014448A" w:rsidRPr="00C36923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3692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549C396" w14:textId="77777777" w:rsidR="0014448A" w:rsidRPr="00C36923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0FB60" w14:textId="2913CDBC" w:rsidR="0014448A" w:rsidRPr="00C36923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692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C36923">
        <w:rPr>
          <w:rFonts w:ascii="Angsana New" w:hAnsi="Angsana New"/>
          <w:sz w:val="30"/>
          <w:szCs w:val="30"/>
        </w:rPr>
        <w:t xml:space="preserve"> 24</w:t>
      </w:r>
      <w:r w:rsidR="00C7712F" w:rsidRPr="00C36923">
        <w:rPr>
          <w:rFonts w:ascii="Angsana New" w:hAnsi="Angsana New"/>
          <w:sz w:val="30"/>
          <w:szCs w:val="30"/>
        </w:rPr>
        <w:t>1</w:t>
      </w:r>
      <w:r w:rsidRPr="00C36923">
        <w:rPr>
          <w:rFonts w:ascii="Angsana New" w:hAnsi="Angsana New"/>
          <w:sz w:val="30"/>
          <w:szCs w:val="30"/>
        </w:rPr>
        <w:t>0 “</w:t>
      </w:r>
      <w:r w:rsidRPr="00C3692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36923">
        <w:rPr>
          <w:rFonts w:ascii="Angsana New" w:hAnsi="Angsana New"/>
          <w:sz w:val="30"/>
          <w:szCs w:val="30"/>
        </w:rPr>
        <w:t>”</w:t>
      </w:r>
      <w:r w:rsidRPr="00C36923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C36923">
        <w:rPr>
          <w:rFonts w:ascii="Angsana New" w:hAnsi="Angsana New"/>
          <w:sz w:val="30"/>
          <w:szCs w:val="30"/>
        </w:rPr>
        <w:t xml:space="preserve"> </w:t>
      </w:r>
      <w:r w:rsidRPr="00C36923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C36923">
        <w:rPr>
          <w:rFonts w:ascii="Angsana New" w:hAnsi="Angsana New"/>
          <w:sz w:val="30"/>
          <w:szCs w:val="30"/>
        </w:rPr>
        <w:t xml:space="preserve"> </w:t>
      </w:r>
      <w:r w:rsidRPr="00C36923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C36923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C36923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7188051" w14:textId="77777777" w:rsidR="0014448A" w:rsidRPr="00C36923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4448A" w:rsidRPr="00C36923" w:rsidSect="00AA5D15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49D75F0" w14:textId="77777777" w:rsidR="0014448A" w:rsidRPr="00C36923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36923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7C23A93" w14:textId="77777777" w:rsidR="0014448A" w:rsidRPr="00C36923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4DF0B1" w14:textId="77777777" w:rsidR="0014448A" w:rsidRPr="00C36923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36923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C36923">
        <w:rPr>
          <w:rFonts w:ascii="Angsana New" w:hAnsi="Angsana New"/>
          <w:spacing w:val="-2"/>
          <w:sz w:val="30"/>
          <w:szCs w:val="30"/>
        </w:rPr>
        <w:t>34</w:t>
      </w:r>
      <w:r w:rsidRPr="00C36923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C36923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C36923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617A799" w14:textId="77777777" w:rsidR="0014448A" w:rsidRPr="00C36923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4853E45" w14:textId="77777777" w:rsidR="0014448A" w:rsidRPr="00C36923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6B2C4EB" w14:textId="77777777" w:rsidR="00291D2A" w:rsidRPr="00C36923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3393BC4" w14:textId="77777777" w:rsidR="0014448A" w:rsidRPr="00C36923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B6CA96" w14:textId="6CDB4A3E" w:rsidR="0014448A" w:rsidRPr="00C36923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C36923">
        <w:rPr>
          <w:rFonts w:ascii="Angsana New" w:hAnsi="Angsana New" w:cs="Angsana New"/>
          <w:cs/>
        </w:rPr>
        <w:t>(</w:t>
      </w:r>
      <w:r w:rsidR="00431220" w:rsidRPr="00C36923">
        <w:rPr>
          <w:rFonts w:ascii="Angsana New" w:hAnsi="Angsana New" w:cs="Angsana New" w:hint="cs"/>
          <w:cs/>
          <w:lang w:val="en-US"/>
        </w:rPr>
        <w:t>ฌัลลิกา</w:t>
      </w:r>
      <w:r w:rsidR="00431220" w:rsidRPr="00C36923">
        <w:rPr>
          <w:rFonts w:ascii="Angsana New" w:hAnsi="Angsana New" w:cs="Angsana New"/>
          <w:cs/>
          <w:lang w:val="en-US"/>
        </w:rPr>
        <w:t xml:space="preserve"> </w:t>
      </w:r>
      <w:r w:rsidR="00431220" w:rsidRPr="00C36923">
        <w:rPr>
          <w:rFonts w:ascii="Angsana New" w:hAnsi="Angsana New" w:cs="Angsana New" w:hint="cs"/>
          <w:cs/>
          <w:lang w:val="en-US"/>
        </w:rPr>
        <w:t>ปัญญา</w:t>
      </w:r>
      <w:r w:rsidRPr="00C36923">
        <w:rPr>
          <w:rFonts w:ascii="Angsana New" w:hAnsi="Angsana New" w:cs="Angsana New"/>
          <w:cs/>
        </w:rPr>
        <w:t>)</w:t>
      </w:r>
    </w:p>
    <w:p w14:paraId="7086A40C" w14:textId="77777777" w:rsidR="0014448A" w:rsidRPr="00C36923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C36923">
        <w:rPr>
          <w:rFonts w:ascii="Angsana New" w:hAnsi="Angsana New" w:cs="Angsana New"/>
          <w:cs/>
        </w:rPr>
        <w:t>ผู้สอบบัญชีรับอนุญาต</w:t>
      </w:r>
    </w:p>
    <w:p w14:paraId="78504C1A" w14:textId="2239653D" w:rsidR="0014448A" w:rsidRPr="00C36923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C36923">
        <w:rPr>
          <w:rFonts w:ascii="Angsana New" w:hAnsi="Angsana New" w:cs="Angsana New"/>
          <w:cs/>
        </w:rPr>
        <w:t xml:space="preserve">เลขทะเบียน </w:t>
      </w:r>
      <w:r w:rsidR="00431220" w:rsidRPr="00C36923">
        <w:rPr>
          <w:rFonts w:ascii="Angsana New" w:hAnsi="Angsana New" w:cs="Angsana New"/>
          <w:lang w:val="en-US"/>
        </w:rPr>
        <w:t>11872</w:t>
      </w:r>
    </w:p>
    <w:p w14:paraId="3B848971" w14:textId="77777777" w:rsidR="0014448A" w:rsidRPr="00C36923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6998199" w14:textId="77777777" w:rsidR="0014448A" w:rsidRPr="00C36923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3692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0DCAB6" w14:textId="77777777" w:rsidR="0014448A" w:rsidRPr="00C36923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3692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2672D1" w14:textId="3B3CC6F5" w:rsidR="00404283" w:rsidRPr="00C36923" w:rsidRDefault="00640B70" w:rsidP="007E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ko-KR"/>
        </w:rPr>
      </w:pPr>
      <w:r w:rsidRPr="00C36923">
        <w:rPr>
          <w:rFonts w:ascii="Angsana New" w:eastAsia="Calibri" w:hAnsi="Angsana New"/>
          <w:sz w:val="30"/>
          <w:szCs w:val="30"/>
        </w:rPr>
        <w:t>1</w:t>
      </w:r>
      <w:r w:rsidR="00D74A0C" w:rsidRPr="00C36923">
        <w:rPr>
          <w:rFonts w:ascii="Angsana New" w:eastAsia="Calibri" w:hAnsi="Angsana New"/>
          <w:sz w:val="30"/>
          <w:szCs w:val="30"/>
        </w:rPr>
        <w:t>1</w:t>
      </w:r>
      <w:r w:rsidR="007E07E2" w:rsidRPr="00C3692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36923">
        <w:rPr>
          <w:rFonts w:ascii="Angsana New" w:eastAsia="Calibri" w:hAnsi="Angsana New" w:hint="cs"/>
          <w:sz w:val="30"/>
          <w:szCs w:val="30"/>
          <w:cs/>
        </w:rPr>
        <w:t>พฤศจิกายน</w:t>
      </w:r>
      <w:r w:rsidR="007E07E2" w:rsidRPr="00C36923">
        <w:rPr>
          <w:rFonts w:ascii="Angsana New" w:eastAsia="Calibri" w:hAnsi="Angsana New"/>
          <w:sz w:val="30"/>
          <w:szCs w:val="30"/>
          <w:cs/>
        </w:rPr>
        <w:t xml:space="preserve"> </w:t>
      </w:r>
      <w:r w:rsidR="00C7712F" w:rsidRPr="00C36923">
        <w:rPr>
          <w:rFonts w:ascii="Angsana New" w:hAnsi="Angsana New" w:hint="cs"/>
          <w:sz w:val="30"/>
          <w:szCs w:val="30"/>
        </w:rPr>
        <w:t>256</w:t>
      </w:r>
      <w:r w:rsidR="003F3E7D" w:rsidRPr="00C36923">
        <w:rPr>
          <w:rFonts w:ascii="Angsana New" w:hAnsi="Angsana New"/>
          <w:sz w:val="30"/>
          <w:szCs w:val="30"/>
        </w:rPr>
        <w:t>8</w:t>
      </w:r>
    </w:p>
    <w:sectPr w:rsidR="00404283" w:rsidRPr="00C36923" w:rsidSect="005431F0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8E2BE" w14:textId="77777777" w:rsidR="0096154F" w:rsidRDefault="0096154F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178B96A3" w14:textId="77777777" w:rsidR="0096154F" w:rsidRDefault="0096154F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74FDC" w14:textId="77777777" w:rsidR="00834A88" w:rsidRDefault="00834A88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2A7F5063" w14:textId="77777777" w:rsidR="00834A88" w:rsidRDefault="00834A88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19F69" w14:textId="5F74EDE6" w:rsidR="00834A88" w:rsidRDefault="00834A88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C7712F" w:rsidRPr="00C7712F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59BD2DD3" w14:textId="5B192BCB" w:rsidR="00834A88" w:rsidRPr="00602E8C" w:rsidRDefault="00834A88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49244D">
      <w:rPr>
        <w:rFonts w:ascii="Angsana New" w:hAnsi="Angsana New"/>
        <w:noProof/>
        <w:sz w:val="30"/>
        <w:szCs w:val="30"/>
      </w:rPr>
      <w:t>DRTt1-Q3'25-set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A53ED" w14:textId="77777777" w:rsidR="00B803D6" w:rsidRDefault="00B803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92418" w14:textId="77777777" w:rsidR="00834A88" w:rsidRPr="00CA448A" w:rsidRDefault="00834A88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3A6D3B" w14:textId="77777777" w:rsidR="00834A88" w:rsidRPr="002C3A6E" w:rsidRDefault="00834A88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C2323" w14:textId="77777777" w:rsidR="00B803D6" w:rsidRDefault="00B803D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C640C6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DF11C" w14:textId="77777777" w:rsidR="0096154F" w:rsidRDefault="0096154F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44279B84" w14:textId="77777777" w:rsidR="0096154F" w:rsidRDefault="0096154F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7DBBE" w14:textId="77777777" w:rsidR="00B803D6" w:rsidRDefault="00B803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003D0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72BEEE18" w14:textId="77777777" w:rsidR="00834A88" w:rsidRPr="00C9443A" w:rsidRDefault="00834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F066B" w14:textId="2A1405DC" w:rsidR="00AA1F67" w:rsidRPr="00834978" w:rsidRDefault="00AA1F67" w:rsidP="00834978">
    <w:pPr>
      <w:pStyle w:val="Header"/>
      <w:rPr>
        <w:rFonts w:ascii="Angsana New" w:hAnsi="Angsana New"/>
        <w:sz w:val="52"/>
        <w:szCs w:val="52"/>
      </w:rPr>
    </w:pPr>
  </w:p>
  <w:p w14:paraId="5D3199B1" w14:textId="52E21429" w:rsidR="00834978" w:rsidRPr="00834978" w:rsidRDefault="00834978" w:rsidP="00834978">
    <w:pPr>
      <w:pStyle w:val="Header"/>
      <w:rPr>
        <w:rFonts w:ascii="Angsana New" w:hAnsi="Angsana New"/>
        <w:sz w:val="52"/>
        <w:szCs w:val="52"/>
      </w:rPr>
    </w:pPr>
  </w:p>
  <w:p w14:paraId="462C4236" w14:textId="77777777" w:rsidR="00834978" w:rsidRPr="00834978" w:rsidRDefault="00834978" w:rsidP="00834978">
    <w:pPr>
      <w:pStyle w:val="Header"/>
      <w:rPr>
        <w:rFonts w:ascii="Angsana New" w:hAnsi="Angsana New"/>
        <w:sz w:val="52"/>
        <w:szCs w:val="52"/>
      </w:rPr>
    </w:pPr>
  </w:p>
  <w:p w14:paraId="7BC97959" w14:textId="7B4135BA" w:rsidR="00834978" w:rsidRPr="00834978" w:rsidRDefault="00834978" w:rsidP="00834978">
    <w:pPr>
      <w:pStyle w:val="Header"/>
      <w:rPr>
        <w:rFonts w:ascii="Angsana New" w:hAnsi="Angsana New"/>
        <w:sz w:val="52"/>
        <w:szCs w:val="52"/>
      </w:rPr>
    </w:pPr>
  </w:p>
  <w:p w14:paraId="0FB71E14" w14:textId="7F09A254" w:rsidR="00834978" w:rsidRPr="00834978" w:rsidRDefault="00834978" w:rsidP="00834978">
    <w:pPr>
      <w:pStyle w:val="Header"/>
      <w:rPr>
        <w:rFonts w:ascii="Angsana New" w:hAnsi="Angsana New"/>
        <w:sz w:val="52"/>
        <w:szCs w:val="52"/>
      </w:rPr>
    </w:pPr>
  </w:p>
  <w:p w14:paraId="60A3685F" w14:textId="77777777" w:rsidR="004878F3" w:rsidRPr="00834978" w:rsidRDefault="004878F3" w:rsidP="00834978">
    <w:pPr>
      <w:pStyle w:val="Header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EB1E5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6CBB7B8D" w14:textId="77777777" w:rsidR="00834A88" w:rsidRPr="00C9443A" w:rsidRDefault="00834A8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9C53A" w14:textId="14A02F3E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604129F3" w14:textId="3EF3339B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130FA378" w14:textId="59FEE41F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22825593" w14:textId="7D19B9D9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5EFBA4AE" w14:textId="76E981F2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772B1FD7" w14:textId="4C716FEB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36DF6B1B" w14:textId="341CB164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4BCE2736" w14:textId="77777777" w:rsidR="004878F3" w:rsidRPr="004878F3" w:rsidRDefault="004878F3" w:rsidP="00834978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E5FB2" w14:textId="77777777" w:rsidR="007F6C42" w:rsidRPr="0049244D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695606D" w14:textId="77777777" w:rsidR="0049244D" w:rsidRPr="0049244D" w:rsidRDefault="0049244D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6845421F" w14:textId="77777777" w:rsidR="0049244D" w:rsidRPr="0049244D" w:rsidRDefault="0049244D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4C17F5CD" w14:textId="77777777" w:rsidR="0049244D" w:rsidRPr="0049244D" w:rsidRDefault="0049244D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4"/>
  </w:num>
  <w:num w:numId="12" w16cid:durableId="1073236447">
    <w:abstractNumId w:val="10"/>
  </w:num>
  <w:num w:numId="13" w16cid:durableId="2041392982">
    <w:abstractNumId w:val="18"/>
  </w:num>
  <w:num w:numId="14" w16cid:durableId="566962859">
    <w:abstractNumId w:val="12"/>
  </w:num>
  <w:num w:numId="15" w16cid:durableId="1664161429">
    <w:abstractNumId w:val="15"/>
  </w:num>
  <w:num w:numId="16" w16cid:durableId="1752775585">
    <w:abstractNumId w:val="17"/>
  </w:num>
  <w:num w:numId="17" w16cid:durableId="83958603">
    <w:abstractNumId w:val="16"/>
  </w:num>
  <w:num w:numId="18" w16cid:durableId="290324976">
    <w:abstractNumId w:val="19"/>
  </w:num>
  <w:num w:numId="19" w16cid:durableId="1969118365">
    <w:abstractNumId w:val="13"/>
  </w:num>
  <w:num w:numId="20" w16cid:durableId="2014718096">
    <w:abstractNumId w:val="20"/>
  </w:num>
  <w:num w:numId="21" w16cid:durableId="50305846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389"/>
    <w:rsid w:val="00002C9A"/>
    <w:rsid w:val="0000332D"/>
    <w:rsid w:val="00003FEC"/>
    <w:rsid w:val="00004C81"/>
    <w:rsid w:val="00004D64"/>
    <w:rsid w:val="00004FDC"/>
    <w:rsid w:val="000057F1"/>
    <w:rsid w:val="0000581A"/>
    <w:rsid w:val="000059D3"/>
    <w:rsid w:val="00005C07"/>
    <w:rsid w:val="00005D33"/>
    <w:rsid w:val="0000701F"/>
    <w:rsid w:val="00007897"/>
    <w:rsid w:val="00010199"/>
    <w:rsid w:val="000101B0"/>
    <w:rsid w:val="000106DB"/>
    <w:rsid w:val="00010B8E"/>
    <w:rsid w:val="00011236"/>
    <w:rsid w:val="0001137C"/>
    <w:rsid w:val="000114F4"/>
    <w:rsid w:val="00011688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6966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045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1B4A"/>
    <w:rsid w:val="000321C6"/>
    <w:rsid w:val="0003389B"/>
    <w:rsid w:val="000339AD"/>
    <w:rsid w:val="000340A9"/>
    <w:rsid w:val="0003411A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939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7D4"/>
    <w:rsid w:val="00091C22"/>
    <w:rsid w:val="0009238A"/>
    <w:rsid w:val="00092676"/>
    <w:rsid w:val="00092D70"/>
    <w:rsid w:val="00093013"/>
    <w:rsid w:val="0009319A"/>
    <w:rsid w:val="00093553"/>
    <w:rsid w:val="000937ED"/>
    <w:rsid w:val="00093AB3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3AE"/>
    <w:rsid w:val="00097DAD"/>
    <w:rsid w:val="000A13D8"/>
    <w:rsid w:val="000A1CF8"/>
    <w:rsid w:val="000A2E33"/>
    <w:rsid w:val="000A32B1"/>
    <w:rsid w:val="000A3BC3"/>
    <w:rsid w:val="000A4959"/>
    <w:rsid w:val="000A6342"/>
    <w:rsid w:val="000A6740"/>
    <w:rsid w:val="000A6AE7"/>
    <w:rsid w:val="000A70AD"/>
    <w:rsid w:val="000A71F8"/>
    <w:rsid w:val="000A739D"/>
    <w:rsid w:val="000A74A2"/>
    <w:rsid w:val="000A7582"/>
    <w:rsid w:val="000A76BD"/>
    <w:rsid w:val="000A7A21"/>
    <w:rsid w:val="000B0058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3CF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21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1FD3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949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658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21F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1C8"/>
    <w:rsid w:val="0018665C"/>
    <w:rsid w:val="00186B9B"/>
    <w:rsid w:val="00187D12"/>
    <w:rsid w:val="0019035A"/>
    <w:rsid w:val="00191113"/>
    <w:rsid w:val="001912D7"/>
    <w:rsid w:val="001914E2"/>
    <w:rsid w:val="001915A8"/>
    <w:rsid w:val="001918D1"/>
    <w:rsid w:val="00191BD7"/>
    <w:rsid w:val="00192B7F"/>
    <w:rsid w:val="00192FD3"/>
    <w:rsid w:val="0019329C"/>
    <w:rsid w:val="00194364"/>
    <w:rsid w:val="00194C78"/>
    <w:rsid w:val="00195A80"/>
    <w:rsid w:val="00195C71"/>
    <w:rsid w:val="00195CA0"/>
    <w:rsid w:val="0019643D"/>
    <w:rsid w:val="00196566"/>
    <w:rsid w:val="00196944"/>
    <w:rsid w:val="0019755B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E0C"/>
    <w:rsid w:val="001A3F75"/>
    <w:rsid w:val="001A4032"/>
    <w:rsid w:val="001A435B"/>
    <w:rsid w:val="001A4470"/>
    <w:rsid w:val="001A4610"/>
    <w:rsid w:val="001A473A"/>
    <w:rsid w:val="001A67A0"/>
    <w:rsid w:val="001A67DB"/>
    <w:rsid w:val="001A7448"/>
    <w:rsid w:val="001A7694"/>
    <w:rsid w:val="001A7877"/>
    <w:rsid w:val="001A7DD0"/>
    <w:rsid w:val="001A7FDC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2A70"/>
    <w:rsid w:val="001C3896"/>
    <w:rsid w:val="001C3914"/>
    <w:rsid w:val="001C3DCB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6EDA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4DE1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43D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3CD2"/>
    <w:rsid w:val="001F407D"/>
    <w:rsid w:val="001F433A"/>
    <w:rsid w:val="001F4D24"/>
    <w:rsid w:val="001F4DDC"/>
    <w:rsid w:val="001F5193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E5C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0F21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3935"/>
    <w:rsid w:val="00234399"/>
    <w:rsid w:val="002344D8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123"/>
    <w:rsid w:val="00241A2B"/>
    <w:rsid w:val="00241E06"/>
    <w:rsid w:val="00241E81"/>
    <w:rsid w:val="00242CB2"/>
    <w:rsid w:val="00242F74"/>
    <w:rsid w:val="00243C27"/>
    <w:rsid w:val="002443C8"/>
    <w:rsid w:val="0024451F"/>
    <w:rsid w:val="00244ACC"/>
    <w:rsid w:val="0024553C"/>
    <w:rsid w:val="002456BC"/>
    <w:rsid w:val="0024602E"/>
    <w:rsid w:val="00246574"/>
    <w:rsid w:val="002471B6"/>
    <w:rsid w:val="00247623"/>
    <w:rsid w:val="00247876"/>
    <w:rsid w:val="002479A1"/>
    <w:rsid w:val="00247B28"/>
    <w:rsid w:val="00247EEA"/>
    <w:rsid w:val="0025085F"/>
    <w:rsid w:val="00250A52"/>
    <w:rsid w:val="00250E5F"/>
    <w:rsid w:val="00250EEE"/>
    <w:rsid w:val="002515E2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8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5D78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D43"/>
    <w:rsid w:val="00283E95"/>
    <w:rsid w:val="00284026"/>
    <w:rsid w:val="002847AB"/>
    <w:rsid w:val="002853B9"/>
    <w:rsid w:val="00285F1B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EB"/>
    <w:rsid w:val="002A43FA"/>
    <w:rsid w:val="002A45F0"/>
    <w:rsid w:val="002A4AD2"/>
    <w:rsid w:val="002A4EDC"/>
    <w:rsid w:val="002A5158"/>
    <w:rsid w:val="002A641D"/>
    <w:rsid w:val="002A643F"/>
    <w:rsid w:val="002A6AC8"/>
    <w:rsid w:val="002A6B8E"/>
    <w:rsid w:val="002A6D1B"/>
    <w:rsid w:val="002A7324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5CB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06B"/>
    <w:rsid w:val="002C6331"/>
    <w:rsid w:val="002C6361"/>
    <w:rsid w:val="002C68AE"/>
    <w:rsid w:val="002C742A"/>
    <w:rsid w:val="002C7967"/>
    <w:rsid w:val="002C798D"/>
    <w:rsid w:val="002C7AD4"/>
    <w:rsid w:val="002C7F31"/>
    <w:rsid w:val="002C7FA9"/>
    <w:rsid w:val="002D01F3"/>
    <w:rsid w:val="002D0AFC"/>
    <w:rsid w:val="002D1161"/>
    <w:rsid w:val="002D1944"/>
    <w:rsid w:val="002D195C"/>
    <w:rsid w:val="002D23C5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3CE2"/>
    <w:rsid w:val="002E4331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372"/>
    <w:rsid w:val="0030780B"/>
    <w:rsid w:val="00307875"/>
    <w:rsid w:val="0030789C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CA3"/>
    <w:rsid w:val="00313E1A"/>
    <w:rsid w:val="00313F39"/>
    <w:rsid w:val="00314002"/>
    <w:rsid w:val="003140FD"/>
    <w:rsid w:val="00314597"/>
    <w:rsid w:val="00314A1F"/>
    <w:rsid w:val="00314D61"/>
    <w:rsid w:val="00314E88"/>
    <w:rsid w:val="00315644"/>
    <w:rsid w:val="00315B71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87D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0E0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281"/>
    <w:rsid w:val="00337927"/>
    <w:rsid w:val="00337C19"/>
    <w:rsid w:val="00337CD2"/>
    <w:rsid w:val="00340233"/>
    <w:rsid w:val="003402CC"/>
    <w:rsid w:val="003404AC"/>
    <w:rsid w:val="00340C3B"/>
    <w:rsid w:val="00341062"/>
    <w:rsid w:val="0034115E"/>
    <w:rsid w:val="00341859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061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639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2828"/>
    <w:rsid w:val="00393460"/>
    <w:rsid w:val="00393939"/>
    <w:rsid w:val="00393A6A"/>
    <w:rsid w:val="00393C51"/>
    <w:rsid w:val="00393CD7"/>
    <w:rsid w:val="003942DC"/>
    <w:rsid w:val="00394568"/>
    <w:rsid w:val="00394E70"/>
    <w:rsid w:val="00395A1D"/>
    <w:rsid w:val="00396551"/>
    <w:rsid w:val="00397446"/>
    <w:rsid w:val="0039748F"/>
    <w:rsid w:val="003978B7"/>
    <w:rsid w:val="00397F4D"/>
    <w:rsid w:val="003A08DB"/>
    <w:rsid w:val="003A146F"/>
    <w:rsid w:val="003A16DB"/>
    <w:rsid w:val="003A16EF"/>
    <w:rsid w:val="003A21D8"/>
    <w:rsid w:val="003A2831"/>
    <w:rsid w:val="003A30F3"/>
    <w:rsid w:val="003A3294"/>
    <w:rsid w:val="003A3715"/>
    <w:rsid w:val="003A4109"/>
    <w:rsid w:val="003A4450"/>
    <w:rsid w:val="003A4B05"/>
    <w:rsid w:val="003A4EB8"/>
    <w:rsid w:val="003A4FAD"/>
    <w:rsid w:val="003A5D12"/>
    <w:rsid w:val="003A7117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114F"/>
    <w:rsid w:val="003B1B35"/>
    <w:rsid w:val="003B1EEB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45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6F4"/>
    <w:rsid w:val="003F1CB5"/>
    <w:rsid w:val="003F2FD2"/>
    <w:rsid w:val="003F2FD5"/>
    <w:rsid w:val="003F320C"/>
    <w:rsid w:val="003F38F5"/>
    <w:rsid w:val="003F3E7D"/>
    <w:rsid w:val="003F4376"/>
    <w:rsid w:val="003F4FCC"/>
    <w:rsid w:val="003F5563"/>
    <w:rsid w:val="003F562D"/>
    <w:rsid w:val="003F5896"/>
    <w:rsid w:val="003F5D4E"/>
    <w:rsid w:val="003F66AD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2F35"/>
    <w:rsid w:val="00413C69"/>
    <w:rsid w:val="00414056"/>
    <w:rsid w:val="004140C0"/>
    <w:rsid w:val="00414B2C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1220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4AC7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38B5"/>
    <w:rsid w:val="0047471E"/>
    <w:rsid w:val="004757DB"/>
    <w:rsid w:val="00475CE8"/>
    <w:rsid w:val="00475D99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2F28"/>
    <w:rsid w:val="00483519"/>
    <w:rsid w:val="00483990"/>
    <w:rsid w:val="004840C5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8F3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4D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97DEA"/>
    <w:rsid w:val="004A0426"/>
    <w:rsid w:val="004A11FB"/>
    <w:rsid w:val="004A122C"/>
    <w:rsid w:val="004A150D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44AD"/>
    <w:rsid w:val="004A4C65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AAB"/>
    <w:rsid w:val="004A7D49"/>
    <w:rsid w:val="004A7F22"/>
    <w:rsid w:val="004B0B1B"/>
    <w:rsid w:val="004B0DB4"/>
    <w:rsid w:val="004B0F5E"/>
    <w:rsid w:val="004B2177"/>
    <w:rsid w:val="004B2409"/>
    <w:rsid w:val="004B2A30"/>
    <w:rsid w:val="004B32B6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742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10D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B4B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95E"/>
    <w:rsid w:val="004F209F"/>
    <w:rsid w:val="004F248A"/>
    <w:rsid w:val="004F25CA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4CEE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49A2"/>
    <w:rsid w:val="005153B3"/>
    <w:rsid w:val="00515627"/>
    <w:rsid w:val="00515A51"/>
    <w:rsid w:val="005165A5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7D4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1F0"/>
    <w:rsid w:val="005437F2"/>
    <w:rsid w:val="00544594"/>
    <w:rsid w:val="00544B7E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450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7F2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B96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698D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05A"/>
    <w:rsid w:val="005B669D"/>
    <w:rsid w:val="005B66E3"/>
    <w:rsid w:val="005B729B"/>
    <w:rsid w:val="005B7438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2B45"/>
    <w:rsid w:val="005C30C6"/>
    <w:rsid w:val="005C328D"/>
    <w:rsid w:val="005C3303"/>
    <w:rsid w:val="005C3E90"/>
    <w:rsid w:val="005C3F9D"/>
    <w:rsid w:val="005C3FB2"/>
    <w:rsid w:val="005C4854"/>
    <w:rsid w:val="005C4894"/>
    <w:rsid w:val="005C55D8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0D48"/>
    <w:rsid w:val="005D10DA"/>
    <w:rsid w:val="005D149A"/>
    <w:rsid w:val="005D1729"/>
    <w:rsid w:val="005D225D"/>
    <w:rsid w:val="005D2ABE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388D"/>
    <w:rsid w:val="005E3C72"/>
    <w:rsid w:val="005E4E3E"/>
    <w:rsid w:val="005E56E2"/>
    <w:rsid w:val="005E5928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38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321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2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C9C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3E1C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18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3FD2"/>
    <w:rsid w:val="006343A2"/>
    <w:rsid w:val="00634542"/>
    <w:rsid w:val="00634A89"/>
    <w:rsid w:val="0063509D"/>
    <w:rsid w:val="00635191"/>
    <w:rsid w:val="00635244"/>
    <w:rsid w:val="00635312"/>
    <w:rsid w:val="006358B2"/>
    <w:rsid w:val="006359BD"/>
    <w:rsid w:val="00637DF4"/>
    <w:rsid w:val="00640860"/>
    <w:rsid w:val="006409C2"/>
    <w:rsid w:val="00640B70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1ADF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79B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03A9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07D"/>
    <w:rsid w:val="006A6975"/>
    <w:rsid w:val="006A6D32"/>
    <w:rsid w:val="006A721C"/>
    <w:rsid w:val="006A7A0B"/>
    <w:rsid w:val="006B049B"/>
    <w:rsid w:val="006B0538"/>
    <w:rsid w:val="006B066E"/>
    <w:rsid w:val="006B0C0E"/>
    <w:rsid w:val="006B15B6"/>
    <w:rsid w:val="006B1AD0"/>
    <w:rsid w:val="006B23ED"/>
    <w:rsid w:val="006B2674"/>
    <w:rsid w:val="006B2B08"/>
    <w:rsid w:val="006B2B25"/>
    <w:rsid w:val="006B36C1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9E2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649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BF"/>
    <w:rsid w:val="006D35E2"/>
    <w:rsid w:val="006D45DB"/>
    <w:rsid w:val="006D4D22"/>
    <w:rsid w:val="006D59B8"/>
    <w:rsid w:val="006D63AC"/>
    <w:rsid w:val="006D6DB9"/>
    <w:rsid w:val="006D6E9F"/>
    <w:rsid w:val="006D6F8A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CC5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9F8"/>
    <w:rsid w:val="00705BF3"/>
    <w:rsid w:val="00706026"/>
    <w:rsid w:val="0070652F"/>
    <w:rsid w:val="00706AFD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61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CE7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3707A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0F6A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45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35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4CF0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125"/>
    <w:rsid w:val="0079426E"/>
    <w:rsid w:val="0079437D"/>
    <w:rsid w:val="00794BAD"/>
    <w:rsid w:val="00795B8C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3D5E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775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1601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4C73"/>
    <w:rsid w:val="007D5265"/>
    <w:rsid w:val="007D551B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7E2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6D8C"/>
    <w:rsid w:val="007F7184"/>
    <w:rsid w:val="007F7552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2D6"/>
    <w:rsid w:val="008044EC"/>
    <w:rsid w:val="0080583E"/>
    <w:rsid w:val="00805EF0"/>
    <w:rsid w:val="008062DC"/>
    <w:rsid w:val="00806E84"/>
    <w:rsid w:val="008079B6"/>
    <w:rsid w:val="00807AC1"/>
    <w:rsid w:val="00807AF4"/>
    <w:rsid w:val="0081092A"/>
    <w:rsid w:val="00810C99"/>
    <w:rsid w:val="00810E87"/>
    <w:rsid w:val="00810F10"/>
    <w:rsid w:val="00810F8E"/>
    <w:rsid w:val="00811891"/>
    <w:rsid w:val="00811D0D"/>
    <w:rsid w:val="00811F3F"/>
    <w:rsid w:val="008120E5"/>
    <w:rsid w:val="00813502"/>
    <w:rsid w:val="0081372D"/>
    <w:rsid w:val="00813B38"/>
    <w:rsid w:val="00813BF6"/>
    <w:rsid w:val="00813F9A"/>
    <w:rsid w:val="0081443B"/>
    <w:rsid w:val="00814791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689"/>
    <w:rsid w:val="008219B6"/>
    <w:rsid w:val="00821FDB"/>
    <w:rsid w:val="008224DE"/>
    <w:rsid w:val="0082259E"/>
    <w:rsid w:val="008230FA"/>
    <w:rsid w:val="0082324F"/>
    <w:rsid w:val="00823AE9"/>
    <w:rsid w:val="00823DDF"/>
    <w:rsid w:val="008242F0"/>
    <w:rsid w:val="0082527B"/>
    <w:rsid w:val="008252D7"/>
    <w:rsid w:val="008259A8"/>
    <w:rsid w:val="0082670A"/>
    <w:rsid w:val="00826964"/>
    <w:rsid w:val="00826C29"/>
    <w:rsid w:val="00827085"/>
    <w:rsid w:val="008271AB"/>
    <w:rsid w:val="008273D3"/>
    <w:rsid w:val="00827888"/>
    <w:rsid w:val="00827D72"/>
    <w:rsid w:val="00830834"/>
    <w:rsid w:val="008310DF"/>
    <w:rsid w:val="00831222"/>
    <w:rsid w:val="008324AE"/>
    <w:rsid w:val="008337E0"/>
    <w:rsid w:val="00833FE9"/>
    <w:rsid w:val="00834314"/>
    <w:rsid w:val="008345B3"/>
    <w:rsid w:val="00834978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A17"/>
    <w:rsid w:val="00850DC2"/>
    <w:rsid w:val="0085126F"/>
    <w:rsid w:val="00851770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749"/>
    <w:rsid w:val="00856B0D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4FA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417"/>
    <w:rsid w:val="00883869"/>
    <w:rsid w:val="00883D40"/>
    <w:rsid w:val="00884177"/>
    <w:rsid w:val="00884353"/>
    <w:rsid w:val="00884D49"/>
    <w:rsid w:val="00884ED9"/>
    <w:rsid w:val="00884F40"/>
    <w:rsid w:val="00884F5F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A0D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116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D4D"/>
    <w:rsid w:val="008F4FBF"/>
    <w:rsid w:val="008F5949"/>
    <w:rsid w:val="008F5DBE"/>
    <w:rsid w:val="008F5F90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4FAE"/>
    <w:rsid w:val="0090576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E9F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02F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2770D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811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54F"/>
    <w:rsid w:val="009618B2"/>
    <w:rsid w:val="0096214E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721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25E0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7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0BE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92D"/>
    <w:rsid w:val="009C1B90"/>
    <w:rsid w:val="009C1D5B"/>
    <w:rsid w:val="009C1EAD"/>
    <w:rsid w:val="009C28EB"/>
    <w:rsid w:val="009C2DF2"/>
    <w:rsid w:val="009C3946"/>
    <w:rsid w:val="009C3991"/>
    <w:rsid w:val="009C3B16"/>
    <w:rsid w:val="009C3D16"/>
    <w:rsid w:val="009C46E1"/>
    <w:rsid w:val="009C49DD"/>
    <w:rsid w:val="009C4C7A"/>
    <w:rsid w:val="009C4EA3"/>
    <w:rsid w:val="009C5D25"/>
    <w:rsid w:val="009C64D0"/>
    <w:rsid w:val="009C692F"/>
    <w:rsid w:val="009C6B9E"/>
    <w:rsid w:val="009C759F"/>
    <w:rsid w:val="009C75DE"/>
    <w:rsid w:val="009C763A"/>
    <w:rsid w:val="009C77D2"/>
    <w:rsid w:val="009D030F"/>
    <w:rsid w:val="009D119D"/>
    <w:rsid w:val="009D1777"/>
    <w:rsid w:val="009D1E67"/>
    <w:rsid w:val="009D20E5"/>
    <w:rsid w:val="009D2343"/>
    <w:rsid w:val="009D28B4"/>
    <w:rsid w:val="009D2A3A"/>
    <w:rsid w:val="009D2A63"/>
    <w:rsid w:val="009D2CA1"/>
    <w:rsid w:val="009D379B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262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29F"/>
    <w:rsid w:val="009F143B"/>
    <w:rsid w:val="009F17E1"/>
    <w:rsid w:val="009F2A56"/>
    <w:rsid w:val="009F3EE1"/>
    <w:rsid w:val="009F498B"/>
    <w:rsid w:val="009F49C7"/>
    <w:rsid w:val="009F4C5A"/>
    <w:rsid w:val="009F5CD6"/>
    <w:rsid w:val="009F71CA"/>
    <w:rsid w:val="009F7423"/>
    <w:rsid w:val="009F75EE"/>
    <w:rsid w:val="009F7703"/>
    <w:rsid w:val="009F77FF"/>
    <w:rsid w:val="00A000E9"/>
    <w:rsid w:val="00A00334"/>
    <w:rsid w:val="00A00ACE"/>
    <w:rsid w:val="00A01CD4"/>
    <w:rsid w:val="00A01D2F"/>
    <w:rsid w:val="00A027E7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20B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62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2A0D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721"/>
    <w:rsid w:val="00A2739D"/>
    <w:rsid w:val="00A2768C"/>
    <w:rsid w:val="00A2786F"/>
    <w:rsid w:val="00A305BE"/>
    <w:rsid w:val="00A308DA"/>
    <w:rsid w:val="00A309C2"/>
    <w:rsid w:val="00A3164D"/>
    <w:rsid w:val="00A31C26"/>
    <w:rsid w:val="00A31D95"/>
    <w:rsid w:val="00A32D36"/>
    <w:rsid w:val="00A331BC"/>
    <w:rsid w:val="00A3320E"/>
    <w:rsid w:val="00A33BE3"/>
    <w:rsid w:val="00A34DEB"/>
    <w:rsid w:val="00A357D0"/>
    <w:rsid w:val="00A36E15"/>
    <w:rsid w:val="00A37A00"/>
    <w:rsid w:val="00A400D2"/>
    <w:rsid w:val="00A402B4"/>
    <w:rsid w:val="00A40421"/>
    <w:rsid w:val="00A40D55"/>
    <w:rsid w:val="00A41012"/>
    <w:rsid w:val="00A41067"/>
    <w:rsid w:val="00A41168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840"/>
    <w:rsid w:val="00A50B77"/>
    <w:rsid w:val="00A512DC"/>
    <w:rsid w:val="00A5136C"/>
    <w:rsid w:val="00A516BE"/>
    <w:rsid w:val="00A51A74"/>
    <w:rsid w:val="00A51DDA"/>
    <w:rsid w:val="00A5232D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64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4AB7"/>
    <w:rsid w:val="00A75BF7"/>
    <w:rsid w:val="00A75F2B"/>
    <w:rsid w:val="00A76266"/>
    <w:rsid w:val="00A7639E"/>
    <w:rsid w:val="00A766AF"/>
    <w:rsid w:val="00A76D33"/>
    <w:rsid w:val="00A775FA"/>
    <w:rsid w:val="00A77790"/>
    <w:rsid w:val="00A80791"/>
    <w:rsid w:val="00A81384"/>
    <w:rsid w:val="00A81556"/>
    <w:rsid w:val="00A81BF5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D67"/>
    <w:rsid w:val="00A94E35"/>
    <w:rsid w:val="00A9610D"/>
    <w:rsid w:val="00A9627C"/>
    <w:rsid w:val="00A967C1"/>
    <w:rsid w:val="00A9748D"/>
    <w:rsid w:val="00A97637"/>
    <w:rsid w:val="00A97CE7"/>
    <w:rsid w:val="00AA0DDF"/>
    <w:rsid w:val="00AA1071"/>
    <w:rsid w:val="00AA11A8"/>
    <w:rsid w:val="00AA1F67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5D15"/>
    <w:rsid w:val="00AA68F6"/>
    <w:rsid w:val="00AA71DF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109"/>
    <w:rsid w:val="00AB325E"/>
    <w:rsid w:val="00AB37A9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5D9F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79A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E28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39BB"/>
    <w:rsid w:val="00AF45DA"/>
    <w:rsid w:val="00AF5025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148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BE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76"/>
    <w:rsid w:val="00B45185"/>
    <w:rsid w:val="00B45496"/>
    <w:rsid w:val="00B4592B"/>
    <w:rsid w:val="00B46792"/>
    <w:rsid w:val="00B470C9"/>
    <w:rsid w:val="00B47DAE"/>
    <w:rsid w:val="00B47E24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156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8B2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399"/>
    <w:rsid w:val="00B803D6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C02"/>
    <w:rsid w:val="00B82E37"/>
    <w:rsid w:val="00B82FB4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507"/>
    <w:rsid w:val="00BA0708"/>
    <w:rsid w:val="00BA09FE"/>
    <w:rsid w:val="00BA0A82"/>
    <w:rsid w:val="00BA1A7E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0EE0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1CA0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2F9"/>
    <w:rsid w:val="00BC4B4B"/>
    <w:rsid w:val="00BC502D"/>
    <w:rsid w:val="00BC5043"/>
    <w:rsid w:val="00BC57B2"/>
    <w:rsid w:val="00BC5818"/>
    <w:rsid w:val="00BC65E6"/>
    <w:rsid w:val="00BD1D0C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3EBC"/>
    <w:rsid w:val="00BD4E81"/>
    <w:rsid w:val="00BD56C1"/>
    <w:rsid w:val="00BD5D19"/>
    <w:rsid w:val="00BD5D87"/>
    <w:rsid w:val="00BD5DFA"/>
    <w:rsid w:val="00BD6354"/>
    <w:rsid w:val="00BD6B26"/>
    <w:rsid w:val="00BD6E4A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C7B"/>
    <w:rsid w:val="00BF0D31"/>
    <w:rsid w:val="00BF0D48"/>
    <w:rsid w:val="00BF1E64"/>
    <w:rsid w:val="00BF2B6E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7B6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096"/>
    <w:rsid w:val="00C07702"/>
    <w:rsid w:val="00C078C6"/>
    <w:rsid w:val="00C07C1F"/>
    <w:rsid w:val="00C10290"/>
    <w:rsid w:val="00C10E8D"/>
    <w:rsid w:val="00C112AF"/>
    <w:rsid w:val="00C11CBD"/>
    <w:rsid w:val="00C1279D"/>
    <w:rsid w:val="00C12894"/>
    <w:rsid w:val="00C12B03"/>
    <w:rsid w:val="00C12E8F"/>
    <w:rsid w:val="00C12F5D"/>
    <w:rsid w:val="00C13742"/>
    <w:rsid w:val="00C1390D"/>
    <w:rsid w:val="00C13BBE"/>
    <w:rsid w:val="00C1493D"/>
    <w:rsid w:val="00C14C60"/>
    <w:rsid w:val="00C16C54"/>
    <w:rsid w:val="00C17932"/>
    <w:rsid w:val="00C17D49"/>
    <w:rsid w:val="00C203EB"/>
    <w:rsid w:val="00C20458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88"/>
    <w:rsid w:val="00C246E1"/>
    <w:rsid w:val="00C24CC5"/>
    <w:rsid w:val="00C25075"/>
    <w:rsid w:val="00C2520D"/>
    <w:rsid w:val="00C262D7"/>
    <w:rsid w:val="00C2683C"/>
    <w:rsid w:val="00C26FBA"/>
    <w:rsid w:val="00C27F0C"/>
    <w:rsid w:val="00C27F43"/>
    <w:rsid w:val="00C308C1"/>
    <w:rsid w:val="00C311BF"/>
    <w:rsid w:val="00C311E6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6923"/>
    <w:rsid w:val="00C37D6F"/>
    <w:rsid w:val="00C400EB"/>
    <w:rsid w:val="00C40472"/>
    <w:rsid w:val="00C40517"/>
    <w:rsid w:val="00C406CD"/>
    <w:rsid w:val="00C40AD2"/>
    <w:rsid w:val="00C40E5F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1F48"/>
    <w:rsid w:val="00C52283"/>
    <w:rsid w:val="00C52C66"/>
    <w:rsid w:val="00C52D6C"/>
    <w:rsid w:val="00C52F3D"/>
    <w:rsid w:val="00C53AA6"/>
    <w:rsid w:val="00C53E88"/>
    <w:rsid w:val="00C54093"/>
    <w:rsid w:val="00C54119"/>
    <w:rsid w:val="00C54A35"/>
    <w:rsid w:val="00C54B96"/>
    <w:rsid w:val="00C55155"/>
    <w:rsid w:val="00C55179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0C6"/>
    <w:rsid w:val="00C64186"/>
    <w:rsid w:val="00C645D5"/>
    <w:rsid w:val="00C6695F"/>
    <w:rsid w:val="00C66C84"/>
    <w:rsid w:val="00C67ABF"/>
    <w:rsid w:val="00C67D6A"/>
    <w:rsid w:val="00C67EB6"/>
    <w:rsid w:val="00C70BCD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6D57"/>
    <w:rsid w:val="00C7712F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87EE5"/>
    <w:rsid w:val="00C90097"/>
    <w:rsid w:val="00C90116"/>
    <w:rsid w:val="00C90B44"/>
    <w:rsid w:val="00C91110"/>
    <w:rsid w:val="00C91252"/>
    <w:rsid w:val="00C91DFF"/>
    <w:rsid w:val="00C921B3"/>
    <w:rsid w:val="00C92A51"/>
    <w:rsid w:val="00C92A70"/>
    <w:rsid w:val="00C92C3D"/>
    <w:rsid w:val="00C934CB"/>
    <w:rsid w:val="00C938B0"/>
    <w:rsid w:val="00C93970"/>
    <w:rsid w:val="00C93A85"/>
    <w:rsid w:val="00C9443A"/>
    <w:rsid w:val="00C94B58"/>
    <w:rsid w:val="00C94D8F"/>
    <w:rsid w:val="00C953B3"/>
    <w:rsid w:val="00C95BBB"/>
    <w:rsid w:val="00C95D53"/>
    <w:rsid w:val="00C960D5"/>
    <w:rsid w:val="00C96448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322"/>
    <w:rsid w:val="00CB43FA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AD"/>
    <w:rsid w:val="00CC1138"/>
    <w:rsid w:val="00CC11D9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181"/>
    <w:rsid w:val="00CD25E3"/>
    <w:rsid w:val="00CD27FF"/>
    <w:rsid w:val="00CD34DE"/>
    <w:rsid w:val="00CD356F"/>
    <w:rsid w:val="00CD370D"/>
    <w:rsid w:val="00CD4B86"/>
    <w:rsid w:val="00CD4EEC"/>
    <w:rsid w:val="00CD56C9"/>
    <w:rsid w:val="00CD5C5A"/>
    <w:rsid w:val="00CD5F90"/>
    <w:rsid w:val="00CD65DD"/>
    <w:rsid w:val="00CD7D86"/>
    <w:rsid w:val="00CE022A"/>
    <w:rsid w:val="00CE07D7"/>
    <w:rsid w:val="00CE16E2"/>
    <w:rsid w:val="00CE1951"/>
    <w:rsid w:val="00CE1BFD"/>
    <w:rsid w:val="00CE2530"/>
    <w:rsid w:val="00CE253F"/>
    <w:rsid w:val="00CE2B82"/>
    <w:rsid w:val="00CE3694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8FB"/>
    <w:rsid w:val="00CF0927"/>
    <w:rsid w:val="00CF1D12"/>
    <w:rsid w:val="00CF1ECC"/>
    <w:rsid w:val="00CF1F05"/>
    <w:rsid w:val="00CF236F"/>
    <w:rsid w:val="00CF2836"/>
    <w:rsid w:val="00CF2B24"/>
    <w:rsid w:val="00CF34E8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8F7"/>
    <w:rsid w:val="00D11D6E"/>
    <w:rsid w:val="00D135EB"/>
    <w:rsid w:val="00D139BD"/>
    <w:rsid w:val="00D13DE2"/>
    <w:rsid w:val="00D1404E"/>
    <w:rsid w:val="00D14219"/>
    <w:rsid w:val="00D147A8"/>
    <w:rsid w:val="00D14E0F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D47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5DE3"/>
    <w:rsid w:val="00D464CD"/>
    <w:rsid w:val="00D47456"/>
    <w:rsid w:val="00D475AB"/>
    <w:rsid w:val="00D47D1E"/>
    <w:rsid w:val="00D47D95"/>
    <w:rsid w:val="00D47DEC"/>
    <w:rsid w:val="00D50155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20F"/>
    <w:rsid w:val="00D55755"/>
    <w:rsid w:val="00D5589C"/>
    <w:rsid w:val="00D56357"/>
    <w:rsid w:val="00D56461"/>
    <w:rsid w:val="00D56692"/>
    <w:rsid w:val="00D56D8B"/>
    <w:rsid w:val="00D56E54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1C51"/>
    <w:rsid w:val="00D72D21"/>
    <w:rsid w:val="00D731B7"/>
    <w:rsid w:val="00D73A0B"/>
    <w:rsid w:val="00D73AA6"/>
    <w:rsid w:val="00D7428B"/>
    <w:rsid w:val="00D74736"/>
    <w:rsid w:val="00D74A0C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1164"/>
    <w:rsid w:val="00D914C0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106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E0"/>
    <w:rsid w:val="00DE03F4"/>
    <w:rsid w:val="00DE0CEB"/>
    <w:rsid w:val="00DE142C"/>
    <w:rsid w:val="00DE158B"/>
    <w:rsid w:val="00DE1602"/>
    <w:rsid w:val="00DE17AD"/>
    <w:rsid w:val="00DE1AD9"/>
    <w:rsid w:val="00DE29BA"/>
    <w:rsid w:val="00DE2B6C"/>
    <w:rsid w:val="00DE2BF2"/>
    <w:rsid w:val="00DE2C65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02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2D6"/>
    <w:rsid w:val="00DF372B"/>
    <w:rsid w:val="00DF38C6"/>
    <w:rsid w:val="00DF3961"/>
    <w:rsid w:val="00DF58C0"/>
    <w:rsid w:val="00DF5A1E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6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3E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17DC2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294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37C4E"/>
    <w:rsid w:val="00E410C8"/>
    <w:rsid w:val="00E41224"/>
    <w:rsid w:val="00E41472"/>
    <w:rsid w:val="00E41F9F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57C87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0CB0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4A5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4EB0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216"/>
    <w:rsid w:val="00EA3DB9"/>
    <w:rsid w:val="00EA400F"/>
    <w:rsid w:val="00EA462F"/>
    <w:rsid w:val="00EA4D1D"/>
    <w:rsid w:val="00EA5818"/>
    <w:rsid w:val="00EA5EED"/>
    <w:rsid w:val="00EA61FB"/>
    <w:rsid w:val="00EA69A0"/>
    <w:rsid w:val="00EA6F7A"/>
    <w:rsid w:val="00EA6F7B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4EE"/>
    <w:rsid w:val="00EC174F"/>
    <w:rsid w:val="00EC1845"/>
    <w:rsid w:val="00EC2C37"/>
    <w:rsid w:val="00EC2CE5"/>
    <w:rsid w:val="00EC35C3"/>
    <w:rsid w:val="00EC3878"/>
    <w:rsid w:val="00EC4484"/>
    <w:rsid w:val="00EC4AF6"/>
    <w:rsid w:val="00EC4AFE"/>
    <w:rsid w:val="00EC54EB"/>
    <w:rsid w:val="00EC5721"/>
    <w:rsid w:val="00EC5E1F"/>
    <w:rsid w:val="00EC6CC0"/>
    <w:rsid w:val="00EC71B8"/>
    <w:rsid w:val="00EC71FA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2D4A"/>
    <w:rsid w:val="00ED3837"/>
    <w:rsid w:val="00ED49F9"/>
    <w:rsid w:val="00ED4CAB"/>
    <w:rsid w:val="00ED5002"/>
    <w:rsid w:val="00ED5CD1"/>
    <w:rsid w:val="00ED5DF6"/>
    <w:rsid w:val="00ED5EE8"/>
    <w:rsid w:val="00ED6169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4B8"/>
    <w:rsid w:val="00EE6CD0"/>
    <w:rsid w:val="00EE72A9"/>
    <w:rsid w:val="00EE79BA"/>
    <w:rsid w:val="00EE7C6B"/>
    <w:rsid w:val="00EF061B"/>
    <w:rsid w:val="00EF0A76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61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22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1835"/>
    <w:rsid w:val="00F12131"/>
    <w:rsid w:val="00F1272A"/>
    <w:rsid w:val="00F128C4"/>
    <w:rsid w:val="00F12D3D"/>
    <w:rsid w:val="00F134EE"/>
    <w:rsid w:val="00F13B30"/>
    <w:rsid w:val="00F1415D"/>
    <w:rsid w:val="00F14E12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0A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28F6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905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30C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13F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541C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091B"/>
    <w:rsid w:val="00FB12B3"/>
    <w:rsid w:val="00FB2066"/>
    <w:rsid w:val="00FB247A"/>
    <w:rsid w:val="00FB2D60"/>
    <w:rsid w:val="00FB301E"/>
    <w:rsid w:val="00FB3701"/>
    <w:rsid w:val="00FB37F1"/>
    <w:rsid w:val="00FB3919"/>
    <w:rsid w:val="00FB421B"/>
    <w:rsid w:val="00FB42DE"/>
    <w:rsid w:val="00FB4345"/>
    <w:rsid w:val="00FB4F45"/>
    <w:rsid w:val="00FB5157"/>
    <w:rsid w:val="00FB59E6"/>
    <w:rsid w:val="00FB6395"/>
    <w:rsid w:val="00FB64B9"/>
    <w:rsid w:val="00FB65A2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5E25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D73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8EC72D-0332-43AF-BA23-9CD6D33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3B1939-8737-48FF-AB2E-3A1E6B4BC84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297</TotalTime>
  <Pages>3</Pages>
  <Words>407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22</cp:revision>
  <cp:lastPrinted>2025-10-22T05:16:00Z</cp:lastPrinted>
  <dcterms:created xsi:type="dcterms:W3CDTF">2025-10-21T19:46:00Z</dcterms:created>
  <dcterms:modified xsi:type="dcterms:W3CDTF">2025-11-11T03:50:00Z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