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C36923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C369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5A2FDC1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C36923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6A7A8E8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C36923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C36923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7C8CC" w14:textId="77777777" w:rsidR="00BA310A" w:rsidRPr="00C369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C36923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EE3690" w14:textId="6E136D1A" w:rsidR="00231458" w:rsidRPr="00C36923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B0214F" w14:textId="77777777" w:rsidR="00231458" w:rsidRPr="00C369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BFAC0CB" w14:textId="77777777" w:rsidR="00231458" w:rsidRPr="00C369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C36923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C07B6D1" w14:textId="50AA16C4" w:rsidR="00231458" w:rsidRPr="00C36923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FD3550" w14:textId="77777777" w:rsidR="00231458" w:rsidRPr="00C369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2F92F" w14:textId="77777777" w:rsidR="00231458" w:rsidRPr="00C369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C2A70" w:rsidRPr="00C36923" w14:paraId="2AE1FE0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11582E" w14:textId="3ADB9F53" w:rsidR="001C2A70" w:rsidRPr="00C36923" w:rsidRDefault="001C2A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70C084" w14:textId="77777777" w:rsidR="001C2A70" w:rsidRPr="00C36923" w:rsidRDefault="001C2A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3965FB2" w14:textId="5E0E54E1" w:rsidR="001C2A70" w:rsidRPr="00C36923" w:rsidRDefault="001C2A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80791" w:rsidRPr="00C36923" w14:paraId="77B4F57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C17307D" w14:textId="2CBB4419" w:rsidR="00A80791" w:rsidRPr="00C36923" w:rsidRDefault="001C2A70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ABF3DD" w14:textId="77777777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FB757ED" w14:textId="302A303A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80791" w:rsidRPr="00C36923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EB4512" w14:textId="012980C0" w:rsidR="00A80791" w:rsidRPr="00C36923" w:rsidRDefault="001C2A70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C5B7FB" w14:textId="77777777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22FD626" w14:textId="6D457D55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80791" w:rsidRPr="00C36923" w14:paraId="6A60CCB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3239C7" w14:textId="2C8B6AC1" w:rsidR="00A80791" w:rsidRPr="00C36923" w:rsidRDefault="001C2A70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DF7DC0" w14:textId="77777777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FE835B2" w14:textId="1D33B4B6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A80791" w:rsidRPr="00C36923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FB9C994" w14:textId="1225A02C" w:rsidR="00A80791" w:rsidRPr="00C36923" w:rsidRDefault="001C2A70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76E4AC" w14:textId="77777777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D2F63EA" w14:textId="4FE721B0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80791" w:rsidRPr="00C36923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5124EA8" w14:textId="3332B375" w:rsidR="00A80791" w:rsidRPr="00C36923" w:rsidRDefault="001C2A70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6058F9" w14:textId="77777777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422F68" w14:textId="4B17D20F" w:rsidR="00A80791" w:rsidRPr="00C36923" w:rsidRDefault="00A80791" w:rsidP="00A807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3F3E7D" w:rsidRPr="00C36923" w14:paraId="7593B6F4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3D12954" w14:textId="69C4F535" w:rsidR="003F3E7D" w:rsidRPr="00C36923" w:rsidRDefault="001C2A70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2B66BD" w14:textId="77777777" w:rsidR="003F3E7D" w:rsidRPr="00C36923" w:rsidRDefault="003F3E7D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E1137B9" w14:textId="4EB09872" w:rsidR="003F3E7D" w:rsidRPr="00C36923" w:rsidRDefault="003F3E7D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  <w:r w:rsidRPr="00C369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D135EB" w:rsidRPr="00C36923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F59B43D" w:rsidR="00D135EB" w:rsidRPr="00C36923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A8A34" w14:textId="77777777" w:rsidR="00D135EB" w:rsidRPr="00C36923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2F4EDFF" w14:textId="326DF4EB" w:rsidR="00D135EB" w:rsidRPr="00C36923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color w:val="000000"/>
                <w:sz w:val="30"/>
                <w:szCs w:val="30"/>
                <w:cs/>
              </w:rPr>
            </w:pPr>
          </w:p>
        </w:tc>
      </w:tr>
      <w:tr w:rsidR="00F9030C" w:rsidRPr="00C36923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F9030C" w:rsidRPr="00C36923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F9030C" w:rsidRPr="00C36923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B4598C1" w14:textId="65C8E385" w:rsidR="00F9030C" w:rsidRPr="00C36923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C369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C369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color w:val="000000"/>
          <w:sz w:val="30"/>
          <w:szCs w:val="30"/>
        </w:rPr>
        <w:br w:type="page"/>
      </w:r>
      <w:r w:rsidRPr="00C36923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C36923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21CD7689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C36923">
        <w:rPr>
          <w:rFonts w:ascii="Angsana New" w:hAnsi="Angsana New"/>
          <w:color w:val="000000"/>
          <w:sz w:val="30"/>
          <w:szCs w:val="30"/>
        </w:rPr>
        <w:t xml:space="preserve"> </w:t>
      </w:r>
      <w:r w:rsidR="00883417" w:rsidRPr="00C36923">
        <w:rPr>
          <w:rFonts w:ascii="Angsana New" w:hAnsi="Angsana New"/>
          <w:color w:val="000000"/>
          <w:sz w:val="30"/>
          <w:szCs w:val="30"/>
        </w:rPr>
        <w:t>11</w:t>
      </w:r>
      <w:r w:rsidR="00196566" w:rsidRPr="00C36923">
        <w:rPr>
          <w:rFonts w:ascii="Angsana New" w:hAnsi="Angsana New"/>
          <w:color w:val="000000"/>
          <w:sz w:val="30"/>
          <w:szCs w:val="30"/>
        </w:rPr>
        <w:t xml:space="preserve"> </w:t>
      </w:r>
      <w:r w:rsidR="00883417" w:rsidRPr="00C36923">
        <w:rPr>
          <w:rFonts w:ascii="Angsana New" w:hAnsi="Angsana New" w:hint="cs"/>
          <w:color w:val="000000"/>
          <w:sz w:val="30"/>
          <w:szCs w:val="30"/>
          <w:cs/>
        </w:rPr>
        <w:t>พฤศจิก</w:t>
      </w:r>
      <w:r w:rsidR="00795B8C" w:rsidRPr="00C36923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883417" w:rsidRPr="00C36923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="003A16DB" w:rsidRPr="00C369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05768" w:rsidRPr="00C36923">
        <w:rPr>
          <w:rFonts w:ascii="Angsana New" w:hAnsi="Angsana New"/>
          <w:color w:val="000000"/>
          <w:sz w:val="30"/>
          <w:szCs w:val="30"/>
        </w:rPr>
        <w:t>256</w:t>
      </w:r>
      <w:r w:rsidR="003F3E7D" w:rsidRPr="00C36923">
        <w:rPr>
          <w:rFonts w:ascii="Angsana New" w:hAnsi="Angsana New"/>
          <w:color w:val="000000"/>
          <w:sz w:val="30"/>
          <w:szCs w:val="30"/>
        </w:rPr>
        <w:t>8</w:t>
      </w:r>
    </w:p>
    <w:p w14:paraId="3359F79B" w14:textId="4056115D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C36923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600561D5" w:rsidR="00D01BB7" w:rsidRPr="00C36923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36923">
        <w:rPr>
          <w:rFonts w:ascii="Angsana New" w:hAnsi="Angsana New"/>
          <w:color w:val="000000"/>
          <w:sz w:val="30"/>
          <w:szCs w:val="30"/>
        </w:rPr>
        <w:t xml:space="preserve">34 </w:t>
      </w:r>
      <w:r w:rsidRPr="00C3692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C36923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C36923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C36923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C36923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C369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C36923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C36923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36923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C36923">
        <w:rPr>
          <w:rFonts w:ascii="Angsana New" w:hAnsi="Angsana New"/>
          <w:color w:val="000000"/>
          <w:sz w:val="30"/>
          <w:szCs w:val="30"/>
        </w:rPr>
        <w:t>1</w:t>
      </w:r>
      <w:r w:rsidRPr="00C36923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C36923">
        <w:rPr>
          <w:rFonts w:ascii="Angsana New" w:hAnsi="Angsana New"/>
          <w:color w:val="000000"/>
          <w:sz w:val="30"/>
          <w:szCs w:val="30"/>
        </w:rPr>
        <w:t xml:space="preserve"> 256</w:t>
      </w:r>
      <w:r w:rsidR="003F3E7D" w:rsidRPr="00C36923">
        <w:rPr>
          <w:rFonts w:ascii="Angsana New" w:hAnsi="Angsana New"/>
          <w:color w:val="000000"/>
          <w:sz w:val="30"/>
          <w:szCs w:val="30"/>
        </w:rPr>
        <w:t>7</w:t>
      </w:r>
    </w:p>
    <w:p w14:paraId="3113A2F6" w14:textId="77777777" w:rsidR="00BA310A" w:rsidRPr="00C36923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5BF6F831" w:rsidR="00352E5E" w:rsidRPr="00C36923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C36923">
        <w:rPr>
          <w:rFonts w:ascii="Angsana New" w:hAnsi="Angsana New" w:hint="cs"/>
          <w:sz w:val="30"/>
          <w:szCs w:val="30"/>
          <w:cs/>
        </w:rPr>
        <w:t>ง</w:t>
      </w:r>
      <w:r w:rsidRPr="00C36923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C36923">
        <w:rPr>
          <w:rFonts w:ascii="Angsana New" w:hAnsi="Angsana New" w:hint="cs"/>
          <w:sz w:val="30"/>
          <w:szCs w:val="30"/>
          <w:cs/>
        </w:rPr>
        <w:t>ที่</w:t>
      </w:r>
      <w:r w:rsidRPr="00C36923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C36923">
        <w:rPr>
          <w:rFonts w:ascii="Angsana New" w:hAnsi="Angsana New" w:hint="cs"/>
          <w:sz w:val="30"/>
          <w:szCs w:val="30"/>
          <w:cs/>
        </w:rPr>
        <w:t>ไว้</w:t>
      </w:r>
      <w:r w:rsidRPr="00C3692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C36923">
        <w:rPr>
          <w:rFonts w:ascii="Angsana New" w:hAnsi="Angsana New"/>
          <w:sz w:val="30"/>
          <w:szCs w:val="30"/>
        </w:rPr>
        <w:t>3</w:t>
      </w:r>
      <w:r w:rsidR="00C7712F" w:rsidRPr="00C36923">
        <w:rPr>
          <w:rFonts w:ascii="Angsana New" w:hAnsi="Angsana New"/>
          <w:sz w:val="30"/>
          <w:szCs w:val="30"/>
        </w:rPr>
        <w:t>1</w:t>
      </w:r>
      <w:r w:rsidRPr="00C36923">
        <w:rPr>
          <w:rFonts w:ascii="Angsana New" w:hAnsi="Angsana New"/>
          <w:sz w:val="30"/>
          <w:szCs w:val="30"/>
        </w:rPr>
        <w:t xml:space="preserve"> </w:t>
      </w:r>
      <w:r w:rsidRPr="00C3692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36923">
        <w:rPr>
          <w:rFonts w:ascii="Angsana New" w:hAnsi="Angsana New"/>
          <w:sz w:val="30"/>
          <w:szCs w:val="30"/>
        </w:rPr>
        <w:t>256</w:t>
      </w:r>
      <w:r w:rsidR="003F3E7D" w:rsidRPr="00C36923">
        <w:rPr>
          <w:rFonts w:ascii="Angsana New" w:hAnsi="Angsana New"/>
          <w:sz w:val="30"/>
          <w:szCs w:val="30"/>
        </w:rPr>
        <w:t>7</w:t>
      </w:r>
    </w:p>
    <w:p w14:paraId="5DDC2337" w14:textId="77777777" w:rsidR="00277445" w:rsidRPr="00C36923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C36923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C36923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C36923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717CB985" w:rsidR="00811F3F" w:rsidRPr="00C36923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C36923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C36923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C36923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D914C0" w:rsidRPr="00C36923">
        <w:rPr>
          <w:rFonts w:ascii="Angsana New" w:hAnsi="Angsana New" w:cs="Angsana New" w:hint="cs"/>
          <w:color w:val="000000"/>
          <w:cs/>
          <w:lang w:val="en-US"/>
        </w:rPr>
        <w:t>เก้า</w:t>
      </w:r>
      <w:r w:rsidRPr="00C36923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C36923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C36923">
        <w:rPr>
          <w:rFonts w:ascii="Angsana New" w:hAnsi="Angsana New" w:cs="Angsana New"/>
          <w:color w:val="000000"/>
          <w:lang w:val="en-US"/>
        </w:rPr>
        <w:t>3</w:t>
      </w:r>
      <w:r w:rsidR="00850A17" w:rsidRPr="00C36923">
        <w:rPr>
          <w:rFonts w:ascii="Angsana New" w:hAnsi="Angsana New" w:cs="Angsana New"/>
          <w:color w:val="000000"/>
          <w:lang w:val="en-US"/>
        </w:rPr>
        <w:t xml:space="preserve">0 </w:t>
      </w:r>
      <w:r w:rsidR="00D914C0" w:rsidRPr="00C36923">
        <w:rPr>
          <w:rFonts w:ascii="Angsana New" w:hAnsi="Angsana New" w:cs="Angsana New" w:hint="cs"/>
          <w:color w:val="000000"/>
          <w:cs/>
          <w:lang w:val="en-US"/>
        </w:rPr>
        <w:t>กันย</w:t>
      </w:r>
      <w:r w:rsidR="00850A17" w:rsidRPr="00C36923">
        <w:rPr>
          <w:rFonts w:ascii="Angsana New" w:hAnsi="Angsana New" w:cs="Angsana New" w:hint="cs"/>
          <w:color w:val="000000"/>
          <w:cs/>
          <w:lang w:val="en-US"/>
        </w:rPr>
        <w:t>ายน</w:t>
      </w:r>
      <w:r w:rsidRPr="00C36923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C36923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C36923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2"/>
        <w:gridCol w:w="270"/>
        <w:gridCol w:w="1171"/>
        <w:gridCol w:w="270"/>
        <w:gridCol w:w="1160"/>
        <w:gridCol w:w="273"/>
        <w:gridCol w:w="1201"/>
      </w:tblGrid>
      <w:tr w:rsidR="00811F3F" w:rsidRPr="00C36923" w14:paraId="6D4DF312" w14:textId="77777777" w:rsidTr="00850A17">
        <w:trPr>
          <w:tblHeader/>
        </w:trPr>
        <w:tc>
          <w:tcPr>
            <w:tcW w:w="2081" w:type="pct"/>
          </w:tcPr>
          <w:p w14:paraId="5D817D64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BB43A99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C36923" w14:paraId="73E1B653" w14:textId="77777777" w:rsidTr="00850A17">
        <w:trPr>
          <w:trHeight w:val="434"/>
          <w:tblHeader/>
        </w:trPr>
        <w:tc>
          <w:tcPr>
            <w:tcW w:w="2081" w:type="pct"/>
          </w:tcPr>
          <w:p w14:paraId="6272DC4B" w14:textId="00925AE2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834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="00A63644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50A17"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340C3B"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834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850A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582" w:type="pct"/>
          </w:tcPr>
          <w:p w14:paraId="6B7A12AB" w14:textId="06D27B70" w:rsidR="00811F3F" w:rsidRPr="00C36923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52B19C4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5AD83534" w:rsidR="00811F3F" w:rsidRPr="00C36923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32164F3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02332DF8" w:rsidR="00811F3F" w:rsidRPr="00C36923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037F553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77A65A06" w:rsidR="00811F3F" w:rsidRPr="00C36923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811F3F" w:rsidRPr="00C36923" w14:paraId="721988C8" w14:textId="77777777" w:rsidTr="00850A17">
        <w:trPr>
          <w:tblHeader/>
        </w:trPr>
        <w:tc>
          <w:tcPr>
            <w:tcW w:w="2081" w:type="pct"/>
          </w:tcPr>
          <w:p w14:paraId="351C866A" w14:textId="77777777" w:rsidR="00811F3F" w:rsidRPr="00C36923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19" w:type="pct"/>
            <w:gridSpan w:val="7"/>
          </w:tcPr>
          <w:p w14:paraId="225D5884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C36923" w14:paraId="3E1151CD" w14:textId="77777777" w:rsidTr="00850A17">
        <w:tc>
          <w:tcPr>
            <w:tcW w:w="2081" w:type="pct"/>
          </w:tcPr>
          <w:p w14:paraId="58A14FC6" w14:textId="77777777" w:rsidR="00811F3F" w:rsidRPr="00C36923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582" w:type="pct"/>
          </w:tcPr>
          <w:p w14:paraId="3F7E4728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77777777" w:rsidR="00811F3F" w:rsidRPr="00C36923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D23C5" w:rsidRPr="00C36923" w14:paraId="189ECA1D" w14:textId="77777777" w:rsidTr="00850A17">
        <w:tc>
          <w:tcPr>
            <w:tcW w:w="2081" w:type="pct"/>
          </w:tcPr>
          <w:p w14:paraId="397C0981" w14:textId="669C9D30" w:rsidR="002D23C5" w:rsidRPr="00C36923" w:rsidRDefault="002D23C5" w:rsidP="002D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582" w:type="pct"/>
          </w:tcPr>
          <w:p w14:paraId="66856025" w14:textId="0452BD36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C653D2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48A53BD" w14:textId="7E923F0A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BB5933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3599D57" w14:textId="591DBDD3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47" w:type="pct"/>
          </w:tcPr>
          <w:p w14:paraId="4FF60C10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D39AC96" w14:textId="7050A32D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2D23C5" w:rsidRPr="00C36923" w14:paraId="670AA329" w14:textId="77777777" w:rsidTr="00850A17">
        <w:tc>
          <w:tcPr>
            <w:tcW w:w="2081" w:type="pct"/>
          </w:tcPr>
          <w:p w14:paraId="5785A8B3" w14:textId="463CA55D" w:rsidR="002D23C5" w:rsidRPr="00C36923" w:rsidRDefault="002D23C5" w:rsidP="002D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582" w:type="pct"/>
          </w:tcPr>
          <w:p w14:paraId="3DA5C6DA" w14:textId="75317C7B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BCA5B49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D1CBAF0" w14:textId="7F373BAD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3C649A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EC3280" w14:textId="7ACB051C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4D5A2813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16C036FF" w14:textId="04F96006" w:rsidR="002D23C5" w:rsidRPr="00C36923" w:rsidRDefault="002D23C5" w:rsidP="00307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3C5" w:rsidRPr="00C36923" w14:paraId="0DB510B6" w14:textId="77777777" w:rsidTr="00850A17">
        <w:tc>
          <w:tcPr>
            <w:tcW w:w="2081" w:type="pct"/>
          </w:tcPr>
          <w:p w14:paraId="14EBC595" w14:textId="205989FA" w:rsidR="002D23C5" w:rsidRPr="00C36923" w:rsidRDefault="002D23C5" w:rsidP="002D2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582" w:type="pct"/>
          </w:tcPr>
          <w:p w14:paraId="340796CF" w14:textId="06817FE9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314716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80E032" w14:textId="4B896FB9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5C9C4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BA1162" w14:textId="71E8A1F0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  111,755</w:t>
            </w:r>
          </w:p>
        </w:tc>
        <w:tc>
          <w:tcPr>
            <w:tcW w:w="147" w:type="pct"/>
          </w:tcPr>
          <w:p w14:paraId="6739CABE" w14:textId="77777777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23DBD4" w14:textId="73D16A34" w:rsidR="002D23C5" w:rsidRPr="00C36923" w:rsidRDefault="002D23C5" w:rsidP="002D2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120,382</w:t>
            </w:r>
          </w:p>
        </w:tc>
      </w:tr>
    </w:tbl>
    <w:p w14:paraId="42DE4E94" w14:textId="77777777" w:rsidR="00A402B4" w:rsidRPr="00C36923" w:rsidRDefault="00A402B4" w:rsidP="00905768"/>
    <w:p w14:paraId="303CE574" w14:textId="77777777" w:rsidR="004A4C65" w:rsidRPr="00C36923" w:rsidRDefault="004A4C65" w:rsidP="00905768"/>
    <w:p w14:paraId="1EB18ECF" w14:textId="77777777" w:rsidR="004A4C65" w:rsidRPr="00C36923" w:rsidRDefault="004A4C65" w:rsidP="00905768"/>
    <w:p w14:paraId="7C874F49" w14:textId="77777777" w:rsidR="00A402B4" w:rsidRPr="00C36923" w:rsidRDefault="00A402B4" w:rsidP="00905768">
      <w:pPr>
        <w:rPr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93"/>
        <w:gridCol w:w="274"/>
        <w:gridCol w:w="1251"/>
      </w:tblGrid>
      <w:tr w:rsidR="00905768" w:rsidRPr="00C36923" w14:paraId="164714D1" w14:textId="77777777" w:rsidTr="00850A17">
        <w:trPr>
          <w:trHeight w:val="137"/>
        </w:trPr>
        <w:tc>
          <w:tcPr>
            <w:tcW w:w="2063" w:type="pct"/>
          </w:tcPr>
          <w:p w14:paraId="50E1C3C4" w14:textId="77777777" w:rsidR="00905768" w:rsidRPr="00C36923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44" w:type="pct"/>
            <w:gridSpan w:val="3"/>
          </w:tcPr>
          <w:p w14:paraId="00200B4A" w14:textId="77777777" w:rsidR="00905768" w:rsidRPr="00C3692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C3692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30808D0" w14:textId="77777777" w:rsidR="00905768" w:rsidRPr="00C3692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C36923" w14:paraId="215D6FFC" w14:textId="77777777" w:rsidTr="00850A17">
        <w:trPr>
          <w:trHeight w:val="137"/>
        </w:trPr>
        <w:tc>
          <w:tcPr>
            <w:tcW w:w="2063" w:type="pct"/>
          </w:tcPr>
          <w:p w14:paraId="3FF65624" w14:textId="55015CE3" w:rsidR="00340C3B" w:rsidRPr="00C36923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834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50A17"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50A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50A17"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834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850A17"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624" w:type="pct"/>
          </w:tcPr>
          <w:p w14:paraId="6853701A" w14:textId="0C6E6D1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4008B2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76" w:type="pct"/>
          </w:tcPr>
          <w:p w14:paraId="03E76516" w14:textId="730513EB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F1DB184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36" w:type="pct"/>
          </w:tcPr>
          <w:p w14:paraId="112FFB75" w14:textId="5B7E05A2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8CE7D8F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7" w:type="pct"/>
          </w:tcPr>
          <w:p w14:paraId="24B3D0C9" w14:textId="167F7409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40C3B" w:rsidRPr="00C36923" w14:paraId="6648C494" w14:textId="77777777" w:rsidTr="00850A17">
        <w:trPr>
          <w:trHeight w:val="137"/>
        </w:trPr>
        <w:tc>
          <w:tcPr>
            <w:tcW w:w="2063" w:type="pct"/>
          </w:tcPr>
          <w:p w14:paraId="189DDC88" w14:textId="77777777" w:rsidR="00340C3B" w:rsidRPr="00C36923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7B2219E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C36923" w14:paraId="1449DA41" w14:textId="77777777" w:rsidTr="00850A17">
        <w:tc>
          <w:tcPr>
            <w:tcW w:w="2063" w:type="pct"/>
          </w:tcPr>
          <w:p w14:paraId="10AA3FCE" w14:textId="77777777" w:rsidR="00340C3B" w:rsidRPr="00C36923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84090F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BA0426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DD7121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C36923" w14:paraId="3C57413A" w14:textId="77777777" w:rsidTr="00850A17">
        <w:tc>
          <w:tcPr>
            <w:tcW w:w="2063" w:type="pct"/>
          </w:tcPr>
          <w:p w14:paraId="7046AC3A" w14:textId="77777777" w:rsidR="00340C3B" w:rsidRPr="00C36923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9BC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E3B7E2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C080FE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C36923" w14:paraId="0212FC18" w14:textId="77777777" w:rsidTr="00850A17">
        <w:tc>
          <w:tcPr>
            <w:tcW w:w="2063" w:type="pct"/>
          </w:tcPr>
          <w:p w14:paraId="7A6E10E7" w14:textId="77777777" w:rsidR="00340C3B" w:rsidRPr="00C36923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C3692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C36923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C36923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C36923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C36923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C36923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0BBCD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F4818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4051567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B6" w:rsidRPr="00C36923" w14:paraId="695F5544" w14:textId="77777777" w:rsidTr="00850A17">
        <w:tc>
          <w:tcPr>
            <w:tcW w:w="2063" w:type="pct"/>
          </w:tcPr>
          <w:p w14:paraId="2D5DD8F2" w14:textId="77777777" w:rsidR="00C047B6" w:rsidRPr="00C36923" w:rsidRDefault="00C047B6" w:rsidP="00C047B6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C36923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C36923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693C5D43" w:rsidR="00C047B6" w:rsidRPr="00C36923" w:rsidRDefault="00307372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372">
              <w:rPr>
                <w:rFonts w:ascii="Angsana New" w:hAnsi="Angsana New" w:hint="cs"/>
                <w:sz w:val="30"/>
                <w:szCs w:val="30"/>
              </w:rPr>
              <w:t>50</w:t>
            </w:r>
            <w:r w:rsidR="00C047B6" w:rsidRPr="00C36923">
              <w:rPr>
                <w:rFonts w:ascii="Angsana New" w:hAnsi="Angsana New"/>
                <w:sz w:val="30"/>
                <w:szCs w:val="30"/>
              </w:rPr>
              <w:t>,528</w:t>
            </w:r>
          </w:p>
        </w:tc>
        <w:tc>
          <w:tcPr>
            <w:tcW w:w="144" w:type="pct"/>
          </w:tcPr>
          <w:p w14:paraId="532E700A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D1EE7" w14:textId="705B8FF4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48,745</w:t>
            </w:r>
          </w:p>
        </w:tc>
        <w:tc>
          <w:tcPr>
            <w:tcW w:w="144" w:type="pct"/>
          </w:tcPr>
          <w:p w14:paraId="3BE753A4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809E9C" w14:textId="6E2A99C8" w:rsidR="00C047B6" w:rsidRPr="00C36923" w:rsidRDefault="00307372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372">
              <w:rPr>
                <w:rFonts w:ascii="Angsana New" w:hAnsi="Angsana New" w:hint="cs"/>
                <w:sz w:val="30"/>
                <w:szCs w:val="30"/>
              </w:rPr>
              <w:t>50</w:t>
            </w:r>
            <w:r w:rsidR="00C047B6" w:rsidRPr="00C36923">
              <w:rPr>
                <w:rFonts w:ascii="Angsana New" w:hAnsi="Angsana New"/>
                <w:sz w:val="30"/>
                <w:szCs w:val="30"/>
              </w:rPr>
              <w:t>,528</w:t>
            </w:r>
          </w:p>
        </w:tc>
        <w:tc>
          <w:tcPr>
            <w:tcW w:w="146" w:type="pct"/>
          </w:tcPr>
          <w:p w14:paraId="45518CF4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1ACAED68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48,745</w:t>
            </w:r>
          </w:p>
        </w:tc>
      </w:tr>
      <w:tr w:rsidR="00C047B6" w:rsidRPr="00C36923" w14:paraId="74E63B41" w14:textId="77777777" w:rsidTr="00850A17">
        <w:tc>
          <w:tcPr>
            <w:tcW w:w="2063" w:type="pct"/>
          </w:tcPr>
          <w:p w14:paraId="0956F13E" w14:textId="77777777" w:rsidR="00C047B6" w:rsidRPr="00C36923" w:rsidRDefault="00C047B6" w:rsidP="00C047B6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5B35F810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44" w:type="pct"/>
          </w:tcPr>
          <w:p w14:paraId="07958BB4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1D3CBB" w14:textId="0D2BBE30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144" w:type="pct"/>
          </w:tcPr>
          <w:p w14:paraId="6FAF7838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A3F594" w14:textId="2A27C7AB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  <w:tc>
          <w:tcPr>
            <w:tcW w:w="146" w:type="pct"/>
          </w:tcPr>
          <w:p w14:paraId="621104B5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146A691B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</w:tr>
      <w:tr w:rsidR="00C047B6" w:rsidRPr="00C36923" w14:paraId="3FCF5E41" w14:textId="77777777" w:rsidTr="00850A17">
        <w:tc>
          <w:tcPr>
            <w:tcW w:w="2063" w:type="pct"/>
          </w:tcPr>
          <w:p w14:paraId="3F7C3416" w14:textId="77777777" w:rsidR="00C047B6" w:rsidRPr="00C36923" w:rsidRDefault="00C047B6" w:rsidP="00C047B6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C3692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2B16045E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52,696</w:t>
            </w:r>
          </w:p>
        </w:tc>
        <w:tc>
          <w:tcPr>
            <w:tcW w:w="144" w:type="pct"/>
          </w:tcPr>
          <w:p w14:paraId="2907295E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1D2185DF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50,046</w:t>
            </w:r>
          </w:p>
        </w:tc>
        <w:tc>
          <w:tcPr>
            <w:tcW w:w="144" w:type="pct"/>
          </w:tcPr>
          <w:p w14:paraId="084E971F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5323C64F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52,696</w:t>
            </w:r>
          </w:p>
        </w:tc>
        <w:tc>
          <w:tcPr>
            <w:tcW w:w="146" w:type="pct"/>
          </w:tcPr>
          <w:p w14:paraId="3ACF07A4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712A252D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50,046</w:t>
            </w:r>
          </w:p>
        </w:tc>
      </w:tr>
      <w:tr w:rsidR="00C047B6" w:rsidRPr="00C36923" w14:paraId="5D4D0AC6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F92E27F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45EF8E90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5B4A65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B6" w:rsidRPr="00C36923" w14:paraId="69FF0831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16E0908F" w14:textId="644320CC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C369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0A37A966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015204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47B6" w:rsidRPr="00C36923" w14:paraId="35C13A9D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56A28DE0" w14:textId="79CCA73A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</w:tcPr>
          <w:p w14:paraId="3529A963" w14:textId="1E7BA0B7" w:rsidR="00C047B6" w:rsidRPr="00C36923" w:rsidRDefault="00C047B6" w:rsidP="007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53FABB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22C6A184" w14:textId="2E61DFB1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392F06AA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1F8D0F" w14:textId="35B4B500" w:rsidR="00C047B6" w:rsidRPr="00C36923" w:rsidRDefault="00C047B6" w:rsidP="007B3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1736878" w14:textId="23BF8242" w:rsidR="00C047B6" w:rsidRPr="00C36923" w:rsidRDefault="00C047B6" w:rsidP="00C047B6">
            <w:pPr>
              <w:pStyle w:val="a"/>
              <w:tabs>
                <w:tab w:val="left" w:pos="342"/>
              </w:tabs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667" w:type="pct"/>
          </w:tcPr>
          <w:p w14:paraId="037B8C47" w14:textId="660E7502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</w:p>
        </w:tc>
      </w:tr>
      <w:tr w:rsidR="00C047B6" w:rsidRPr="00C36923" w14:paraId="211A1D0B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E60B0B6" w14:textId="06B503BF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387AFDB8" w:rsidR="00C047B6" w:rsidRPr="00C36923" w:rsidRDefault="001F4DDC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144" w:type="pct"/>
          </w:tcPr>
          <w:p w14:paraId="17F9EA09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69940B5F" w14:textId="77E3A4F3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  <w:tc>
          <w:tcPr>
            <w:tcW w:w="144" w:type="pct"/>
          </w:tcPr>
          <w:p w14:paraId="6F852CE0" w14:textId="77777777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1786C2" w14:textId="5279332E" w:rsidR="00C047B6" w:rsidRPr="00C36923" w:rsidRDefault="001F4DDC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  <w:tc>
          <w:tcPr>
            <w:tcW w:w="146" w:type="pct"/>
          </w:tcPr>
          <w:p w14:paraId="1899A435" w14:textId="77777777" w:rsidR="00C047B6" w:rsidRPr="00C36923" w:rsidRDefault="00C047B6" w:rsidP="00C047B6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33D71A24" w:rsidR="00C047B6" w:rsidRPr="00C36923" w:rsidRDefault="00C047B6" w:rsidP="00C0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</w:tr>
    </w:tbl>
    <w:p w14:paraId="7A47A893" w14:textId="2A1B021F" w:rsidR="007F6C42" w:rsidRPr="00C36923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3A1A3DC8" w:rsidR="00811F3F" w:rsidRPr="00C36923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40C3B" w:rsidRPr="00C36923">
        <w:rPr>
          <w:rFonts w:ascii="Angsana New" w:hAnsi="Angsana New"/>
          <w:sz w:val="30"/>
          <w:szCs w:val="30"/>
        </w:rPr>
        <w:t>3</w:t>
      </w:r>
      <w:r w:rsidR="00850A17" w:rsidRPr="00C36923">
        <w:rPr>
          <w:rFonts w:ascii="Angsana New" w:hAnsi="Angsana New"/>
          <w:sz w:val="30"/>
          <w:szCs w:val="30"/>
        </w:rPr>
        <w:t>0</w:t>
      </w:r>
      <w:r w:rsidR="00340C3B" w:rsidRPr="00C36923">
        <w:rPr>
          <w:rFonts w:ascii="Angsana New" w:hAnsi="Angsana New"/>
          <w:sz w:val="30"/>
          <w:szCs w:val="30"/>
        </w:rPr>
        <w:t xml:space="preserve"> </w:t>
      </w:r>
      <w:r w:rsidR="00337281" w:rsidRPr="00C36923">
        <w:rPr>
          <w:rFonts w:ascii="Angsana New" w:hAnsi="Angsana New" w:hint="cs"/>
          <w:sz w:val="30"/>
          <w:szCs w:val="30"/>
          <w:cs/>
        </w:rPr>
        <w:t>กันย</w:t>
      </w:r>
      <w:r w:rsidR="00850A17" w:rsidRPr="00C36923">
        <w:rPr>
          <w:rFonts w:ascii="Angsana New" w:hAnsi="Angsana New" w:hint="cs"/>
          <w:sz w:val="30"/>
          <w:szCs w:val="30"/>
          <w:cs/>
        </w:rPr>
        <w:t>ายน</w:t>
      </w:r>
      <w:r w:rsidR="00340C3B" w:rsidRPr="00C36923">
        <w:rPr>
          <w:rFonts w:ascii="Angsana New" w:hAnsi="Angsana New" w:hint="cs"/>
          <w:sz w:val="30"/>
          <w:szCs w:val="30"/>
          <w:cs/>
        </w:rPr>
        <w:t xml:space="preserve"> </w:t>
      </w:r>
      <w:r w:rsidR="00340C3B" w:rsidRPr="00C36923">
        <w:rPr>
          <w:rFonts w:ascii="Angsana New" w:hAnsi="Angsana New"/>
          <w:sz w:val="30"/>
          <w:szCs w:val="30"/>
        </w:rPr>
        <w:t>256</w:t>
      </w:r>
      <w:r w:rsidR="003F3E7D" w:rsidRPr="00C36923">
        <w:rPr>
          <w:rFonts w:ascii="Angsana New" w:hAnsi="Angsana New"/>
          <w:sz w:val="30"/>
          <w:szCs w:val="30"/>
        </w:rPr>
        <w:t>8</w:t>
      </w:r>
      <w:r w:rsidRPr="00C36923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C36923">
        <w:rPr>
          <w:rFonts w:ascii="Angsana New" w:hAnsi="Angsana New"/>
          <w:sz w:val="30"/>
          <w:szCs w:val="30"/>
        </w:rPr>
        <w:t xml:space="preserve"> </w:t>
      </w:r>
      <w:r w:rsidR="00482F28" w:rsidRPr="00C36923">
        <w:rPr>
          <w:rFonts w:ascii="Angsana New" w:hAnsi="Angsana New" w:hint="cs"/>
          <w:sz w:val="30"/>
          <w:szCs w:val="30"/>
          <w:cs/>
        </w:rPr>
        <w:t>วันที่</w:t>
      </w:r>
      <w:r w:rsidRPr="00C36923">
        <w:rPr>
          <w:rFonts w:ascii="Angsana New" w:hAnsi="Angsana New" w:hint="cs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sz w:val="30"/>
          <w:szCs w:val="30"/>
        </w:rPr>
        <w:t>3</w:t>
      </w:r>
      <w:r w:rsidR="00C7712F" w:rsidRPr="00C36923">
        <w:rPr>
          <w:rFonts w:ascii="Angsana New" w:hAnsi="Angsana New" w:hint="cs"/>
          <w:sz w:val="30"/>
          <w:szCs w:val="30"/>
        </w:rPr>
        <w:t>1</w:t>
      </w:r>
      <w:r w:rsidRPr="00C3692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C36923">
        <w:rPr>
          <w:rFonts w:ascii="Angsana New" w:hAnsi="Angsana New"/>
          <w:color w:val="000000"/>
          <w:sz w:val="30"/>
          <w:szCs w:val="30"/>
        </w:rPr>
        <w:t>256</w:t>
      </w:r>
      <w:r w:rsidR="003F3E7D" w:rsidRPr="00C36923">
        <w:rPr>
          <w:rFonts w:ascii="Angsana New" w:hAnsi="Angsana New"/>
          <w:color w:val="000000"/>
          <w:sz w:val="30"/>
          <w:szCs w:val="30"/>
        </w:rPr>
        <w:t>7</w:t>
      </w:r>
      <w:r w:rsidRPr="00C3692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C36923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1"/>
        <w:gridCol w:w="1173"/>
        <w:gridCol w:w="271"/>
        <w:gridCol w:w="1259"/>
        <w:gridCol w:w="271"/>
        <w:gridCol w:w="1252"/>
      </w:tblGrid>
      <w:tr w:rsidR="007F3F8B" w:rsidRPr="00C36923" w14:paraId="333B88E7" w14:textId="77777777" w:rsidTr="00340C3B">
        <w:trPr>
          <w:trHeight w:val="371"/>
        </w:trPr>
        <w:tc>
          <w:tcPr>
            <w:tcW w:w="1980" w:type="pct"/>
            <w:hideMark/>
          </w:tcPr>
          <w:p w14:paraId="3E49BEE4" w14:textId="77777777" w:rsidR="007F3F8B" w:rsidRPr="00C36923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18" w:type="pct"/>
            <w:gridSpan w:val="3"/>
            <w:hideMark/>
          </w:tcPr>
          <w:p w14:paraId="2E2CFED4" w14:textId="77777777" w:rsidR="007F3F8B" w:rsidRPr="00C36923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F38E83B" w14:textId="77777777" w:rsidR="007F3F8B" w:rsidRPr="00C36923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pct"/>
            <w:gridSpan w:val="3"/>
            <w:hideMark/>
          </w:tcPr>
          <w:p w14:paraId="1531D16A" w14:textId="77777777" w:rsidR="007F3F8B" w:rsidRPr="00C36923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C36923" w14:paraId="15E75390" w14:textId="77777777" w:rsidTr="00515627">
        <w:trPr>
          <w:trHeight w:val="308"/>
        </w:trPr>
        <w:tc>
          <w:tcPr>
            <w:tcW w:w="1980" w:type="pct"/>
          </w:tcPr>
          <w:p w14:paraId="0DFFE501" w14:textId="77777777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2D011E19" w14:textId="592CC480" w:rsidR="00340C3B" w:rsidRPr="00C36923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37281" w:rsidRPr="00C3692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2" w:type="pct"/>
          </w:tcPr>
          <w:p w14:paraId="1EEC6A8B" w14:textId="77777777" w:rsidR="00340C3B" w:rsidRPr="00C36923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hideMark/>
          </w:tcPr>
          <w:p w14:paraId="6EC01895" w14:textId="2E1D05DF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31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A7BEDE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5F62DF21" w14:textId="6E87B482" w:rsidR="00340C3B" w:rsidRPr="00C36923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37281" w:rsidRPr="00C3692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2" w:type="pct"/>
          </w:tcPr>
          <w:p w14:paraId="6F16ECDF" w14:textId="77777777" w:rsidR="00340C3B" w:rsidRPr="00C36923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" w:type="pct"/>
            <w:hideMark/>
          </w:tcPr>
          <w:p w14:paraId="5D8A18D4" w14:textId="00AF9F54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31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0C3B" w:rsidRPr="00C36923" w14:paraId="3487A0B1" w14:textId="77777777" w:rsidTr="00515627">
        <w:trPr>
          <w:trHeight w:val="326"/>
        </w:trPr>
        <w:tc>
          <w:tcPr>
            <w:tcW w:w="1980" w:type="pct"/>
          </w:tcPr>
          <w:p w14:paraId="667D66EB" w14:textId="77777777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0" w:type="pct"/>
          </w:tcPr>
          <w:p w14:paraId="73E23AA2" w14:textId="18BFBB79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8F03CF5" w14:textId="77777777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435F5041" w14:textId="088AB361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3A96B1DE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hideMark/>
          </w:tcPr>
          <w:p w14:paraId="42326CD6" w14:textId="298C37ED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38629C2" w14:textId="77777777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57" w:type="pct"/>
            <w:hideMark/>
          </w:tcPr>
          <w:p w14:paraId="6CFCAD0C" w14:textId="54995400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40C3B" w:rsidRPr="00C36923" w14:paraId="12086E04" w14:textId="77777777" w:rsidTr="00811F3F">
        <w:trPr>
          <w:trHeight w:val="371"/>
        </w:trPr>
        <w:tc>
          <w:tcPr>
            <w:tcW w:w="1980" w:type="pct"/>
          </w:tcPr>
          <w:p w14:paraId="522C7F8A" w14:textId="77777777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20" w:type="pct"/>
            <w:gridSpan w:val="7"/>
            <w:hideMark/>
          </w:tcPr>
          <w:p w14:paraId="1025B7CA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C36923" w14:paraId="5DCCF89F" w14:textId="77777777" w:rsidTr="00515627">
        <w:tc>
          <w:tcPr>
            <w:tcW w:w="1980" w:type="pct"/>
          </w:tcPr>
          <w:p w14:paraId="7454BC5F" w14:textId="2FBDFCC8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trike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0CF70F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F87662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8761A4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</w:tr>
      <w:tr w:rsidR="00340C3B" w:rsidRPr="00C36923" w14:paraId="2DDB24B5" w14:textId="77777777" w:rsidTr="00515627">
        <w:tc>
          <w:tcPr>
            <w:tcW w:w="1980" w:type="pct"/>
          </w:tcPr>
          <w:p w14:paraId="650F8597" w14:textId="26974B2A" w:rsidR="00340C3B" w:rsidRPr="00C36923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strike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1F84DF7A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7E1B32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4BE618C4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50FB9B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1ED1526F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54401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3E2BB568" w14:textId="77777777" w:rsidR="00340C3B" w:rsidRPr="00C36923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</w:tr>
      <w:tr w:rsidR="00186B9B" w:rsidRPr="00C36923" w14:paraId="28D58FAA" w14:textId="77777777" w:rsidTr="00515627">
        <w:tc>
          <w:tcPr>
            <w:tcW w:w="1980" w:type="pct"/>
          </w:tcPr>
          <w:p w14:paraId="661BC752" w14:textId="5341F00E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071C0F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9901E4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D7C69D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C36923" w14:paraId="1C9558AB" w14:textId="77777777" w:rsidTr="00515627">
        <w:tc>
          <w:tcPr>
            <w:tcW w:w="1980" w:type="pct"/>
          </w:tcPr>
          <w:p w14:paraId="54D06B89" w14:textId="23A334FC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ABA4122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6619170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58155897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F49011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5247B5A4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1029C6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1B1F5890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C36923" w14:paraId="76A90531" w14:textId="77777777" w:rsidTr="00186B9B">
        <w:tc>
          <w:tcPr>
            <w:tcW w:w="1980" w:type="pct"/>
          </w:tcPr>
          <w:p w14:paraId="7B26E6CA" w14:textId="4734709A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70C773" w14:textId="3114BF9F" w:rsidR="00186B9B" w:rsidRPr="00C36923" w:rsidRDefault="002D23C5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A04830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FE493C" w14:textId="3E8D7026" w:rsidR="00186B9B" w:rsidRPr="00C36923" w:rsidRDefault="004A7AAB" w:rsidP="004A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6B9B" w:rsidRPr="00C369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4C3692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D66C95" w14:textId="2BFC5342" w:rsidR="00186B9B" w:rsidRPr="00C36923" w:rsidRDefault="00307372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372">
              <w:rPr>
                <w:rFonts w:ascii="Angsana New" w:hAnsi="Angsana New" w:hint="cs"/>
                <w:sz w:val="30"/>
                <w:szCs w:val="30"/>
              </w:rPr>
              <w:t>38</w:t>
            </w:r>
            <w:r w:rsidR="00DF5A1E" w:rsidRPr="00C3692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07372">
              <w:rPr>
                <w:rFonts w:ascii="Angsana New" w:hAnsi="Angsana New" w:hint="cs"/>
                <w:sz w:val="30"/>
                <w:szCs w:val="30"/>
              </w:rPr>
              <w:t>955</w:t>
            </w:r>
          </w:p>
        </w:tc>
        <w:tc>
          <w:tcPr>
            <w:tcW w:w="142" w:type="pct"/>
          </w:tcPr>
          <w:p w14:paraId="03107F67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F43BDB" w14:textId="31274C4D" w:rsidR="00186B9B" w:rsidRPr="00C36923" w:rsidRDefault="003F3E7D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3</w:t>
            </w:r>
            <w:r w:rsidR="005A698D" w:rsidRPr="00C36923">
              <w:rPr>
                <w:rFonts w:ascii="Angsana New" w:hAnsi="Angsana New"/>
                <w:sz w:val="30"/>
                <w:szCs w:val="30"/>
              </w:rPr>
              <w:t>3</w:t>
            </w:r>
            <w:r w:rsidRPr="00C36923">
              <w:rPr>
                <w:rFonts w:ascii="Angsana New" w:hAnsi="Angsana New"/>
                <w:sz w:val="30"/>
                <w:szCs w:val="30"/>
              </w:rPr>
              <w:t>,</w:t>
            </w:r>
            <w:r w:rsidR="005A698D" w:rsidRPr="00C36923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186B9B" w:rsidRPr="00C36923" w14:paraId="57B6E771" w14:textId="77777777" w:rsidTr="00186B9B">
        <w:tc>
          <w:tcPr>
            <w:tcW w:w="1980" w:type="pct"/>
          </w:tcPr>
          <w:p w14:paraId="58CFE745" w14:textId="77777777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E82E6A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496502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B4E906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5C6937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3B3F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16B8AE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7A80E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C36923" w14:paraId="05F8AF72" w14:textId="77777777" w:rsidTr="00515627">
        <w:tc>
          <w:tcPr>
            <w:tcW w:w="1980" w:type="pct"/>
          </w:tcPr>
          <w:p w14:paraId="133CF5DA" w14:textId="3919E30A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24B0649E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10D2A0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</w:tcPr>
          <w:p w14:paraId="066CF3B5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CE2758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2BC8247A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2C1711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</w:tcPr>
          <w:p w14:paraId="0E7DAA3D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C36923" w14:paraId="4CB8AB87" w14:textId="77777777" w:rsidTr="00515627">
        <w:tc>
          <w:tcPr>
            <w:tcW w:w="1980" w:type="pct"/>
          </w:tcPr>
          <w:p w14:paraId="7D77EF91" w14:textId="77777777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</w:tcPr>
          <w:p w14:paraId="7D2E985D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F983060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right w:val="nil"/>
            </w:tcBorders>
          </w:tcPr>
          <w:p w14:paraId="0C84D82D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F65EF37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</w:tcPr>
          <w:p w14:paraId="64970C03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B4B2AC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</w:tcPr>
          <w:p w14:paraId="5C373352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C36923" w14:paraId="25358A3C" w14:textId="77777777" w:rsidTr="00515627">
        <w:tc>
          <w:tcPr>
            <w:tcW w:w="1980" w:type="pct"/>
          </w:tcPr>
          <w:p w14:paraId="6399329B" w14:textId="77777777" w:rsidR="00186B9B" w:rsidRPr="00C36923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C3692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C36923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C36923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739E6A50" w:rsidR="00186B9B" w:rsidRPr="00C36923" w:rsidRDefault="00716961" w:rsidP="00307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92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15D1B2D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472952D0" w:rsidR="00186B9B" w:rsidRPr="00C36923" w:rsidRDefault="005A698D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2" w:type="pct"/>
          </w:tcPr>
          <w:p w14:paraId="40D94B02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1F618410" w:rsidR="00186B9B" w:rsidRPr="00307372" w:rsidRDefault="00716961" w:rsidP="00307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737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406095" w14:textId="77777777" w:rsidR="00186B9B" w:rsidRPr="00C36923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2E6F9C01" w:rsidR="00186B9B" w:rsidRPr="00C36923" w:rsidRDefault="005A698D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</w:tbl>
    <w:p w14:paraId="432646B8" w14:textId="77777777" w:rsidR="005D2ABE" w:rsidRDefault="005D2ABE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B37D8AA" w14:textId="77777777" w:rsidR="005D2ABE" w:rsidRDefault="005D2ABE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2E73CACD" w:rsidR="006A3980" w:rsidRPr="00C36923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A3980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C36923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</w:t>
      </w:r>
      <w:r w:rsidR="006A3980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4EE07721" w:rsidR="008079B6" w:rsidRPr="00C36923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cs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36"/>
        <w:gridCol w:w="144"/>
        <w:gridCol w:w="36"/>
        <w:gridCol w:w="1764"/>
        <w:gridCol w:w="36"/>
      </w:tblGrid>
      <w:tr w:rsidR="00811F3F" w:rsidRPr="00C36923" w14:paraId="7075BE88" w14:textId="77777777" w:rsidTr="00851770">
        <w:trPr>
          <w:gridAfter w:val="1"/>
          <w:wAfter w:w="36" w:type="dxa"/>
          <w:cantSplit/>
        </w:trPr>
        <w:tc>
          <w:tcPr>
            <w:tcW w:w="4500" w:type="dxa"/>
            <w:vAlign w:val="bottom"/>
          </w:tcPr>
          <w:p w14:paraId="23E67DF5" w14:textId="00A9DB4A" w:rsidR="00811F3F" w:rsidRPr="00C36923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37281" w:rsidRPr="00C369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C369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C36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850A17" w:rsidRPr="00C36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50A17" w:rsidRPr="00C369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850A17" w:rsidRPr="00C36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337281" w:rsidRPr="00C369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850A17" w:rsidRPr="00C369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ายน </w:t>
            </w:r>
            <w:r w:rsidR="003A146F"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3E7D"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C36923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C36923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9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gridSpan w:val="2"/>
            <w:vAlign w:val="bottom"/>
          </w:tcPr>
          <w:p w14:paraId="2DC5538C" w14:textId="77777777" w:rsidR="00811F3F" w:rsidRPr="00C36923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622E91F" w14:textId="77777777" w:rsidR="00811F3F" w:rsidRPr="00C36923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69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C36923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369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C36923" w14:paraId="5DA6C64A" w14:textId="77777777" w:rsidTr="00851770">
        <w:trPr>
          <w:gridAfter w:val="1"/>
          <w:wAfter w:w="36" w:type="dxa"/>
          <w:cantSplit/>
        </w:trPr>
        <w:tc>
          <w:tcPr>
            <w:tcW w:w="4500" w:type="dxa"/>
          </w:tcPr>
          <w:p w14:paraId="701B4BCF" w14:textId="77777777" w:rsidR="00811F3F" w:rsidRPr="00C36923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C36923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5"/>
          </w:tcPr>
          <w:p w14:paraId="202F9D00" w14:textId="0F5607A4" w:rsidR="00811F3F" w:rsidRPr="00C36923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9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C36923" w14:paraId="693EE464" w14:textId="77777777" w:rsidTr="00851770">
        <w:trPr>
          <w:gridAfter w:val="1"/>
          <w:wAfter w:w="36" w:type="dxa"/>
          <w:cantSplit/>
        </w:trPr>
        <w:tc>
          <w:tcPr>
            <w:tcW w:w="4500" w:type="dxa"/>
          </w:tcPr>
          <w:p w14:paraId="6211F50C" w14:textId="308D4715" w:rsidR="000A74A2" w:rsidRPr="00C36923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2E4331" w:rsidRPr="00C3692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69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65F2CA56" w14:textId="77777777" w:rsidR="000A74A2" w:rsidRPr="00C36923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7C800D58" w:rsidR="000A74A2" w:rsidRPr="00C36923" w:rsidRDefault="00464AC7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299,452</w:t>
            </w:r>
          </w:p>
        </w:tc>
        <w:tc>
          <w:tcPr>
            <w:tcW w:w="180" w:type="dxa"/>
            <w:gridSpan w:val="2"/>
          </w:tcPr>
          <w:p w14:paraId="4BD779A3" w14:textId="77777777" w:rsidR="000A74A2" w:rsidRPr="00C36923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246246B2" w14:textId="6EF3ABD1" w:rsidR="000A74A2" w:rsidRPr="00C36923" w:rsidRDefault="00464AC7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284,199</w:t>
            </w:r>
          </w:p>
        </w:tc>
      </w:tr>
      <w:tr w:rsidR="000A74A2" w:rsidRPr="00C36923" w14:paraId="246C9C70" w14:textId="77777777" w:rsidTr="00851770">
        <w:trPr>
          <w:gridAfter w:val="1"/>
          <w:wAfter w:w="36" w:type="dxa"/>
          <w:cantSplit/>
        </w:trPr>
        <w:tc>
          <w:tcPr>
            <w:tcW w:w="4500" w:type="dxa"/>
          </w:tcPr>
          <w:p w14:paraId="0D01F3DC" w14:textId="5C960C4A" w:rsidR="000A74A2" w:rsidRPr="00C36923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C3692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369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C36923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2F082CB7" w:rsidR="000A74A2" w:rsidRPr="00C36923" w:rsidRDefault="007B3D5E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2,617</w:t>
            </w:r>
          </w:p>
        </w:tc>
        <w:tc>
          <w:tcPr>
            <w:tcW w:w="180" w:type="dxa"/>
            <w:gridSpan w:val="2"/>
          </w:tcPr>
          <w:p w14:paraId="19A010F9" w14:textId="77777777" w:rsidR="000A74A2" w:rsidRPr="00C36923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2CB7DB81" w14:textId="4AC46C2D" w:rsidR="000A74A2" w:rsidRPr="00C36923" w:rsidRDefault="007B3D5E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2,617</w:t>
            </w:r>
          </w:p>
        </w:tc>
      </w:tr>
      <w:tr w:rsidR="00464AC7" w:rsidRPr="00C36923" w14:paraId="51EFEC38" w14:textId="77777777" w:rsidTr="00851770">
        <w:trPr>
          <w:cantSplit/>
        </w:trPr>
        <w:tc>
          <w:tcPr>
            <w:tcW w:w="4500" w:type="dxa"/>
          </w:tcPr>
          <w:p w14:paraId="1E12EF02" w14:textId="77777777" w:rsidR="00464AC7" w:rsidRDefault="00464AC7" w:rsidP="00464AC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C3692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C3692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</w:t>
            </w:r>
            <w:r w:rsidRPr="00C3692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  <w:p w14:paraId="191DC05B" w14:textId="4EF37F02" w:rsidR="00A775FA" w:rsidRPr="00C36923" w:rsidRDefault="00A775FA" w:rsidP="00464AC7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ตัดจำหน่ายสินทรัพย์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720" w:type="dxa"/>
          </w:tcPr>
          <w:p w14:paraId="25691C28" w14:textId="77777777" w:rsidR="00464AC7" w:rsidRPr="00C36923" w:rsidRDefault="00464AC7" w:rsidP="00464AC7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16" w:type="dxa"/>
            <w:gridSpan w:val="2"/>
          </w:tcPr>
          <w:p w14:paraId="2F8EAEB0" w14:textId="77777777" w:rsidR="00464AC7" w:rsidRDefault="00464AC7" w:rsidP="00464AC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B3D5E"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77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  <w:p w14:paraId="4C69EDBE" w14:textId="4E927037" w:rsidR="00A775FA" w:rsidRPr="00C36923" w:rsidRDefault="00A775FA" w:rsidP="00464AC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  <w:gridSpan w:val="2"/>
          </w:tcPr>
          <w:p w14:paraId="16D2693E" w14:textId="77777777" w:rsidR="00464AC7" w:rsidRPr="00C36923" w:rsidRDefault="00464AC7" w:rsidP="00464AC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2CACE75E" w14:textId="77777777" w:rsidR="00464AC7" w:rsidRDefault="00464AC7" w:rsidP="00851770">
            <w:pPr>
              <w:pStyle w:val="acctfourfigures"/>
              <w:tabs>
                <w:tab w:val="clear" w:pos="765"/>
              </w:tabs>
              <w:spacing w:line="240" w:lineRule="auto"/>
              <w:ind w:left="-79" w:right="319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  <w:p w14:paraId="211C337C" w14:textId="0034CBC8" w:rsidR="00A775FA" w:rsidRPr="00C36923" w:rsidRDefault="00A775FA" w:rsidP="00851770">
            <w:pPr>
              <w:pStyle w:val="acctfourfigures"/>
              <w:tabs>
                <w:tab w:val="clear" w:pos="765"/>
              </w:tabs>
              <w:spacing w:line="240" w:lineRule="auto"/>
              <w:ind w:left="-79" w:right="319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91EED8F" w14:textId="77777777" w:rsidR="00BA310A" w:rsidRPr="00C36923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</w:rPr>
      </w:pPr>
    </w:p>
    <w:p w14:paraId="5E0B2F44" w14:textId="667C82A5" w:rsidR="004339C6" w:rsidRPr="00C36923" w:rsidRDefault="004339C6" w:rsidP="004A4C65">
      <w:pPr>
        <w:pStyle w:val="block"/>
        <w:tabs>
          <w:tab w:val="left" w:pos="9540"/>
        </w:tabs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</w:t>
      </w:r>
      <w:r w:rsidR="005C0D81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และอุปกรณ์เป็น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ระยะเวลา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9F77FF" w:rsidRPr="00C36923">
        <w:rPr>
          <w:rFonts w:ascii="Angsana New" w:hAnsi="Angsana New" w:hint="cs"/>
          <w:color w:val="000000"/>
          <w:sz w:val="30"/>
          <w:szCs w:val="30"/>
          <w:lang w:val="en-US" w:bidi="th-TH"/>
        </w:rPr>
        <w:t>1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3D5E45"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 w:rsidR="003D5E45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โดยค่าเช่าคงที่ตลอดอายุสัญญา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C36923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18"/>
          <w:szCs w:val="18"/>
          <w:lang w:val="en-US" w:bidi="th-TH"/>
        </w:rPr>
      </w:pPr>
    </w:p>
    <w:p w14:paraId="4B97DE95" w14:textId="7EDA652E" w:rsidR="0067788E" w:rsidRPr="00C36923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</w:t>
      </w:r>
      <w:r w:rsidR="00165C15"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 w:bidi="th-TH"/>
        </w:rPr>
        <w:t>ระหว่าง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5C0D81"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F3E7D"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กระแสเงินสดจ่ายทั้งหมดของสัญญาเช่า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กลุ่มบริษัท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มีจำนวน</w:t>
      </w:r>
      <w:r w:rsidR="00011688"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 xml:space="preserve"> </w:t>
      </w:r>
      <w:r w:rsidR="00716961" w:rsidRPr="00C36923"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  <w:t>18.93</w:t>
      </w:r>
      <w:r w:rsidRPr="00C36923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="002C291B" w:rsidRPr="00C36923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C36923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</w:t>
      </w:r>
      <w:r w:rsidR="00E44EE8" w:rsidRPr="00C36923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716961"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18.81</w:t>
      </w:r>
      <w:r w:rsidR="00011688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C36923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ตามลำดับ</w:t>
      </w:r>
    </w:p>
    <w:p w14:paraId="15D942BC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654865AF" w14:textId="14616F07" w:rsidR="001C2A70" w:rsidRPr="00C36923" w:rsidRDefault="001C2A70" w:rsidP="001C2A7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2571E828" w14:textId="77777777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1DE40A7E" w14:textId="77777777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spacing w:val="4"/>
          <w:sz w:val="30"/>
          <w:szCs w:val="30"/>
        </w:rPr>
      </w:pPr>
      <w:r w:rsidRPr="00C36923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เงินกู้ยืมระยะยาวจากสถาบันการเงิน</w:t>
      </w:r>
    </w:p>
    <w:p w14:paraId="507353F2" w14:textId="77777777" w:rsidR="001C2A70" w:rsidRPr="00C36923" w:rsidRDefault="001C2A70" w:rsidP="001C2A70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3685263" w14:textId="77777777" w:rsidR="001C2A70" w:rsidRPr="00C36923" w:rsidRDefault="001C2A70" w:rsidP="001C2A70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692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C36923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C36923">
        <w:rPr>
          <w:rFonts w:asciiTheme="majorBidi" w:hAnsiTheme="majorBidi" w:cstheme="majorBidi" w:hint="cs"/>
          <w:spacing w:val="4"/>
          <w:sz w:val="30"/>
          <w:szCs w:val="30"/>
          <w:cs/>
        </w:rPr>
        <w:t>กุมภาพันธ์</w:t>
      </w:r>
      <w:r w:rsidRPr="00C3692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C36923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Pr="00C3692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C36923">
        <w:rPr>
          <w:rFonts w:asciiTheme="majorBidi" w:hAnsiTheme="majorBidi" w:cstheme="majorBidi"/>
          <w:spacing w:val="4"/>
          <w:sz w:val="30"/>
          <w:szCs w:val="30"/>
        </w:rPr>
        <w:t xml:space="preserve">360 </w:t>
      </w:r>
      <w:r w:rsidRPr="00C36923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C36923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C36923">
        <w:rPr>
          <w:rFonts w:asciiTheme="majorBidi" w:hAnsiTheme="majorBidi" w:cstheme="majorBidi"/>
          <w:sz w:val="30"/>
          <w:szCs w:val="30"/>
        </w:rPr>
        <w:t xml:space="preserve">3.4 </w:t>
      </w:r>
      <w:r w:rsidRPr="00C36923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C36923">
        <w:rPr>
          <w:rFonts w:asciiTheme="majorBidi" w:hAnsiTheme="majorBidi" w:cstheme="majorBidi"/>
          <w:sz w:val="30"/>
          <w:szCs w:val="30"/>
        </w:rPr>
        <w:t xml:space="preserve">4 </w:t>
      </w:r>
      <w:r w:rsidRPr="00C36923">
        <w:rPr>
          <w:rFonts w:asciiTheme="majorBidi" w:hAnsiTheme="majorBidi" w:cstheme="majorBidi"/>
          <w:sz w:val="30"/>
          <w:szCs w:val="30"/>
          <w:cs/>
        </w:rPr>
        <w:t xml:space="preserve">ปี โดยกำหนดให้มีการชำระคืนเป็นรายเดือน และเริ่มจ่ายงวดแรกวันที่ </w:t>
      </w:r>
      <w:r w:rsidRPr="00C36923">
        <w:rPr>
          <w:rFonts w:asciiTheme="majorBidi" w:hAnsiTheme="majorBidi" w:cstheme="majorBidi"/>
          <w:sz w:val="30"/>
          <w:szCs w:val="30"/>
        </w:rPr>
        <w:t xml:space="preserve">30 </w:t>
      </w:r>
      <w:r w:rsidRPr="00C3692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36923">
        <w:rPr>
          <w:rFonts w:asciiTheme="majorBidi" w:hAnsiTheme="majorBidi" w:cstheme="majorBidi"/>
          <w:sz w:val="30"/>
          <w:szCs w:val="30"/>
        </w:rPr>
        <w:t xml:space="preserve">2569 </w:t>
      </w:r>
      <w:r w:rsidRPr="00C36923">
        <w:rPr>
          <w:rFonts w:asciiTheme="majorBidi" w:hAnsiTheme="majorBidi" w:cstheme="majorBidi" w:hint="cs"/>
          <w:sz w:val="30"/>
          <w:szCs w:val="30"/>
          <w:cs/>
        </w:rPr>
        <w:t xml:space="preserve">ทั้งนี้ ในระหว่างปี </w:t>
      </w:r>
      <w:r w:rsidRPr="00C36923">
        <w:rPr>
          <w:rFonts w:asciiTheme="majorBidi" w:hAnsiTheme="majorBidi" w:cstheme="majorBidi"/>
          <w:sz w:val="30"/>
          <w:szCs w:val="30"/>
        </w:rPr>
        <w:t>2568</w:t>
      </w:r>
      <w:r w:rsidRPr="00C3692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Pr="00C36923">
        <w:rPr>
          <w:rFonts w:asciiTheme="majorBidi" w:hAnsiTheme="majorBidi" w:cstheme="majorBidi"/>
          <w:sz w:val="30"/>
          <w:szCs w:val="30"/>
        </w:rPr>
        <w:t>330</w:t>
      </w:r>
      <w:r w:rsidRPr="00C36923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C3692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C36923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Pr="00C36923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3692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3692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36923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  <w:r w:rsidRPr="00C369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42D9A40" w14:textId="77777777" w:rsidR="001C2A70" w:rsidRPr="00C36923" w:rsidRDefault="001C2A70" w:rsidP="001C2A70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834D82" w14:textId="77777777" w:rsidR="001C2A70" w:rsidRPr="00C36923" w:rsidRDefault="001C2A70" w:rsidP="001C2A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6923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58353287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36D8DEC1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7A04CA1A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00DAA9A8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228449AB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66549286" w14:textId="77777777" w:rsidR="001C2A70" w:rsidRPr="00C36923" w:rsidRDefault="001C2A70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36FB7FEB" w14:textId="77777777" w:rsidR="00F1510E" w:rsidRPr="00C36923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</w:rPr>
      </w:pPr>
    </w:p>
    <w:p w14:paraId="3491D897" w14:textId="3927E230" w:rsidR="003F3E7D" w:rsidRPr="00C36923" w:rsidRDefault="001C2A70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3F3E7D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F3E7D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647FEAD0" w14:textId="77777777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18"/>
          <w:szCs w:val="18"/>
          <w:lang w:bidi="th-TH"/>
        </w:rPr>
      </w:pPr>
    </w:p>
    <w:p w14:paraId="5F96EFF5" w14:textId="58DCCDDE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ในระหว่างงวด</w:t>
      </w:r>
      <w:r w:rsidR="00337281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เก้า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เดือนสิ้นสุดวันที่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307372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30 </w:t>
      </w:r>
      <w:r w:rsidR="00337281"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กันย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ายน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2568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บริษัทได้ซื้อคืนหุ้นสามัญ</w:t>
      </w:r>
    </w:p>
    <w:p w14:paraId="3C8065A4" w14:textId="77777777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3F3E7D" w:rsidRPr="00C36923" w14:paraId="27F149BB" w14:textId="77777777" w:rsidTr="0039091E">
        <w:trPr>
          <w:trHeight w:val="367"/>
        </w:trPr>
        <w:tc>
          <w:tcPr>
            <w:tcW w:w="1094" w:type="pct"/>
          </w:tcPr>
          <w:p w14:paraId="24C8240A" w14:textId="77777777" w:rsidR="003F3E7D" w:rsidRPr="00C36923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2D1B56D8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0CDF73B0" w14:textId="77777777" w:rsidR="003F3E7D" w:rsidRPr="00C36923" w:rsidRDefault="003F3E7D" w:rsidP="0039091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7365EAE5" w14:textId="77777777" w:rsidR="003F3E7D" w:rsidRPr="00C36923" w:rsidRDefault="003F3E7D" w:rsidP="0039091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692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36923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C3692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C36923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3E7D" w:rsidRPr="00C36923" w14:paraId="2CC98BDD" w14:textId="77777777" w:rsidTr="0039091E">
        <w:trPr>
          <w:trHeight w:val="367"/>
        </w:trPr>
        <w:tc>
          <w:tcPr>
            <w:tcW w:w="1094" w:type="pct"/>
          </w:tcPr>
          <w:p w14:paraId="6EA64C32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7CC5FC04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52622E59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1B98E0C7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C369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</w:tcPr>
          <w:p w14:paraId="52F400F8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75D5F94A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C369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3F3E7D" w:rsidRPr="00C36923" w14:paraId="270038DC" w14:textId="77777777" w:rsidTr="0039091E">
        <w:trPr>
          <w:trHeight w:val="367"/>
        </w:trPr>
        <w:tc>
          <w:tcPr>
            <w:tcW w:w="1094" w:type="pct"/>
          </w:tcPr>
          <w:p w14:paraId="4B075A0D" w14:textId="77777777" w:rsidR="003F3E7D" w:rsidRPr="00C36923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74168A79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FCB376C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521A00A0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4A96E486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19C9BFD3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6BD0BEA4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22E943C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0FF9A8FA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77D436DD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2349B765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E0D61F3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42739353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66E7AE24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11096DC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4785275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C3692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3F3E7D" w:rsidRPr="00C36923" w14:paraId="4F9B47D9" w14:textId="77777777" w:rsidTr="0039091E">
        <w:trPr>
          <w:trHeight w:val="367"/>
        </w:trPr>
        <w:tc>
          <w:tcPr>
            <w:tcW w:w="1094" w:type="pct"/>
          </w:tcPr>
          <w:p w14:paraId="4E92080B" w14:textId="77777777" w:rsidR="003F3E7D" w:rsidRPr="00C36923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534B69B5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0F232B2F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533C692A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C369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ล้านบาท </w:t>
            </w:r>
            <w:r w:rsidRPr="00C369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C369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ล้านหุ้น</w:t>
            </w:r>
            <w:r w:rsidRPr="00C3692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3F3E7D" w:rsidRPr="00C36923" w14:paraId="548C12F4" w14:textId="77777777" w:rsidTr="0039091E">
        <w:trPr>
          <w:trHeight w:val="367"/>
        </w:trPr>
        <w:tc>
          <w:tcPr>
            <w:tcW w:w="1094" w:type="pct"/>
          </w:tcPr>
          <w:p w14:paraId="132036A3" w14:textId="77777777" w:rsidR="003F3E7D" w:rsidRPr="00C36923" w:rsidRDefault="003F3E7D" w:rsidP="0039091E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55DCC6C8" w14:textId="77777777" w:rsidR="003F3E7D" w:rsidRPr="00C36923" w:rsidRDefault="003F3E7D" w:rsidP="0039091E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11C2D002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79B29F09" w14:textId="77777777" w:rsidR="003F3E7D" w:rsidRPr="00C36923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F3E7D" w:rsidRPr="00C36923" w14:paraId="13B6C19C" w14:textId="77777777" w:rsidTr="0039091E">
        <w:trPr>
          <w:trHeight w:val="367"/>
        </w:trPr>
        <w:tc>
          <w:tcPr>
            <w:tcW w:w="1094" w:type="pct"/>
          </w:tcPr>
          <w:p w14:paraId="1CC0100E" w14:textId="77777777" w:rsidR="003F3E7D" w:rsidRPr="00C36923" w:rsidRDefault="003F3E7D" w:rsidP="0039091E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0F34B4C4" w14:textId="77777777" w:rsidR="003F3E7D" w:rsidRPr="00C36923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74078836" w14:textId="77777777" w:rsidR="003F3E7D" w:rsidRPr="00C36923" w:rsidRDefault="003F3E7D" w:rsidP="00390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6001649E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14:paraId="307DFBE8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6C35CC72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14:paraId="66F11118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4929C446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14:paraId="625B8340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6BC71593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4F9394BF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6BBE5666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0005804B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6E176CD3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3F3E7D" w:rsidRPr="00C36923" w14:paraId="003B93FB" w14:textId="77777777" w:rsidTr="0039091E">
        <w:trPr>
          <w:trHeight w:val="367"/>
        </w:trPr>
        <w:tc>
          <w:tcPr>
            <w:tcW w:w="1094" w:type="pct"/>
          </w:tcPr>
          <w:p w14:paraId="652E2EBF" w14:textId="77777777" w:rsidR="003F3E7D" w:rsidRPr="00C36923" w:rsidRDefault="003F3E7D" w:rsidP="0039091E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37C4549E" w14:textId="77777777" w:rsidR="003F3E7D" w:rsidRPr="00C36923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01EEF536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741DADB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4475CCEA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643172E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C369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6DD2851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D604E6A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22AD320B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9659B72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7A09613E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54E478E4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5BFE95EC" w14:textId="77777777" w:rsidR="003F3E7D" w:rsidRPr="00C36923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0CA696E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3F3E7D" w:rsidRPr="00C36923" w14:paraId="1C883337" w14:textId="77777777" w:rsidTr="0039091E">
        <w:trPr>
          <w:trHeight w:val="367"/>
        </w:trPr>
        <w:tc>
          <w:tcPr>
            <w:tcW w:w="1094" w:type="pct"/>
          </w:tcPr>
          <w:p w14:paraId="08A8B0B2" w14:textId="4323BD4A" w:rsidR="003F3E7D" w:rsidRPr="00C36923" w:rsidRDefault="003F3E7D" w:rsidP="0039091E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36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37281" w:rsidRPr="00C36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C36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313" w:type="pct"/>
          </w:tcPr>
          <w:p w14:paraId="4A8F4C18" w14:textId="77777777" w:rsidR="003F3E7D" w:rsidRPr="00C36923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76671C1C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6CAE4233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742E8B3F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38A0DF4E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36923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  <w:r w:rsidRPr="00C369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EA39113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401424C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2F592086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09417007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2E736AA0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CCE4ACD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311869AC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109AC51A" w14:textId="77777777" w:rsidR="003F3E7D" w:rsidRPr="00C36923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C36923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</w:tbl>
    <w:p w14:paraId="3021845F" w14:textId="77777777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color w:val="000000"/>
        </w:rPr>
      </w:pPr>
    </w:p>
    <w:p w14:paraId="7C114659" w14:textId="35D87894" w:rsidR="003F3E7D" w:rsidRDefault="003F3E7D" w:rsidP="004A4C6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ใน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เดือนกุมภาพันธ์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Pr="00C36923">
        <w:rPr>
          <w:rFonts w:ascii="Angsana New" w:hAnsi="Angsana New" w:hint="cs"/>
          <w:color w:val="000000"/>
          <w:sz w:val="30"/>
          <w:szCs w:val="30"/>
          <w:lang w:val="en-US" w:bidi="th-TH"/>
        </w:rPr>
        <w:t>8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ที่ประชุมคณะกรรมการบริษัทอนุมัติ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แผนหุ้นทุน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ซื้อคืน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(“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/>
        </w:rPr>
        <w:t>”)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โดยให้ซื้อหุ้นคืนได้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ไม่เกินร้อยละ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5.03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หรือ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lang w:val="en-US" w:bidi="th-TH"/>
        </w:rPr>
        <w:t>43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ล้านหุ้นของหุ้นบริษัทที่ออก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C36923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แผนนี้</w:t>
      </w:r>
      <w:r w:rsidRPr="00C36923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มีวัตถุประสงค์เพื่อเพิ่มอัตราผลตอบแทนต่อส่วนของผู้ถือ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หุ้น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อัตรากำไรสุทธิต่อหุ้น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และอัตราผลตอบแทนจากเงินปันผล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จำนวนสูงสุดที่ได้รับอนุมัติสำหรับการซื้อคืนคือ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320.35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หรือ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7.45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บาทต่อหุ้น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บริษัทได้แจ้งมติคณะกรรมการบริษัทต่อตลาดหลักทรัพย์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แห่งประเทศไทย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ในเดือนกุมภาพันธ์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และได้ทำการ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ซื้อหุ้นจากผู้ถือหุ้นเป็นการทั่วไปในช่วงระหว่างวันที่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17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ถึง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วันที่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27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1F9EE41B" w14:textId="77777777" w:rsidR="00307372" w:rsidRPr="00C36923" w:rsidRDefault="00307372" w:rsidP="004A4C6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</w:pPr>
    </w:p>
    <w:p w14:paraId="3DC4CE20" w14:textId="77777777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42247CF6" w14:textId="77777777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0CDAD352" w14:textId="07814872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ณ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วันที่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="00716961"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0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="00716961"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="00716961"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กันยายน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บริษัทถือหุ้นของบริษัทจำนวน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43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ล้านหุ้น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C369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ซึ่งคิดเป็นร้อยละ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5.03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C369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br/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ของหุ้นบริษัทที่ออกและชำระแล้ว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รวมเป็นต้นทุนทั้งหมด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320.82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C36923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C36923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จัดสรรกำ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41E99E1F" w14:textId="77777777" w:rsidR="003F3E7D" w:rsidRPr="00C36923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</w:p>
    <w:p w14:paraId="1A172227" w14:textId="2DA19409" w:rsidR="003F3E7D" w:rsidRPr="00307372" w:rsidRDefault="003F3E7D" w:rsidP="00307372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/>
        </w:rPr>
      </w:pP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ตามข้อกำหนดในกฎกระทรวงเกี่ยวกับหุ้น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ทุน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ซื้อคืน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กำหนดให้บริษัทต้องจำหน่ายหุ้นที่ซื้อคืนให้หมดภายในระยะเวลาไม่เกิน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ปี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นับแต่การซื้อหุ้นคืนแล้วเสร็จ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โดยให้บริษัทจ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ำ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หน่ายหุ้นที่ซื้อคืนได้เมื่อพ้นกำหนด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6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เดือน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นับแต่การซื้อหุ้นคืนแต่ละคราวเสร็จสิ้น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และต้องจำหน่ายให้หมดภายในระยะเวลาที่กำหนดไว้ในการซื้อ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คืน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ถ้าบริษัทไม่จำหน่ายหรือจำหน่ายไม่หมดให้บริษัทลดทุนที่ชำระ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แล้ว</w:t>
      </w:r>
      <w:r w:rsidRPr="00C36923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โดยการตัดหุ้นจดทะเบียนที่ซื้อคืนและยังไม่ได้จำหน่าย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ซึ่งก็คือการยกเลิกหุ้นทุนซื้อคืนในทางบัญชี</w:t>
      </w:r>
    </w:p>
    <w:p w14:paraId="4E96BF99" w14:textId="5B70E35C" w:rsidR="00F9030C" w:rsidRPr="00C36923" w:rsidRDefault="001C2A70" w:rsidP="00D135EB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D3AFD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08412781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469527F3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C36923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C3692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632A75EF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6EFB37CD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วัสดุแทนไม้ คอนกรีตมวลเบา 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และโครงหลังคาสำเร็จรูป 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ที่แสดงในงบการเงินจึงเกี่ยวกับส่วนงานธุรกิจผลิตกระเบื้องมุงหลังคา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 และโครงหลังคาสำเร็จรูป</w:t>
      </w:r>
    </w:p>
    <w:p w14:paraId="5FBD8138" w14:textId="77777777" w:rsidR="00B53156" w:rsidRPr="00C36923" w:rsidRDefault="00B53156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6AB59A4" w14:textId="5983F882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C3692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469AA6C5" w14:textId="29421409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5FA15872" w14:textId="7544FFF8" w:rsidR="005C2B45" w:rsidRPr="00C36923" w:rsidRDefault="00F9030C" w:rsidP="005C2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Pr="00C36923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1057C5FB" w14:textId="620C11F9" w:rsidR="00F9030C" w:rsidRPr="00C36923" w:rsidRDefault="00CF1D12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noProof/>
          <w:sz w:val="30"/>
          <w:szCs w:val="30"/>
        </w:rPr>
        <w:drawing>
          <wp:inline distT="0" distB="0" distL="0" distR="0" wp14:anchorId="041A65C3" wp14:editId="42CC746E">
            <wp:extent cx="5741376" cy="3229038"/>
            <wp:effectExtent l="0" t="0" r="0" b="0"/>
            <wp:docPr id="1807793178" name="Picture 5" descr="A graph of blue and green bars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793178" name="Picture 5" descr="A graph of blue and green bars with white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9296" cy="3233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F5F3C" w14:textId="77777777" w:rsidR="00D135EB" w:rsidRPr="00C36923" w:rsidRDefault="00D135EB" w:rsidP="00D13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cs/>
        </w:rPr>
      </w:pPr>
    </w:p>
    <w:p w14:paraId="204804DF" w14:textId="5D869D92" w:rsidR="00F9030C" w:rsidRPr="00C36923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05EFA5E6" w14:textId="77777777" w:rsidR="00F9030C" w:rsidRPr="00C36923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10"/>
          <w:szCs w:val="10"/>
        </w:rPr>
      </w:pPr>
    </w:p>
    <w:p w14:paraId="55BC1596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92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C3692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คอนกรีตมวลเบา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C36923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และโครงหลังคาสำเร็จรูป</w:t>
      </w:r>
      <w:r w:rsidRPr="00C3692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C36923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C36923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C36923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25C465CD" w14:textId="77777777" w:rsidR="00D135EB" w:rsidRPr="00C36923" w:rsidRDefault="00D135EB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</w:rPr>
      </w:pPr>
    </w:p>
    <w:p w14:paraId="1060DC77" w14:textId="6A8AF2DA" w:rsidR="00F9030C" w:rsidRPr="00C36923" w:rsidRDefault="001C2A70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1A7E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6EF68497" w14:textId="77777777" w:rsidR="00F9030C" w:rsidRPr="00307372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504C469" w14:textId="29649D88" w:rsidR="00DB5106" w:rsidRPr="00C36923" w:rsidRDefault="00F9030C" w:rsidP="00DB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6923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C36923">
        <w:rPr>
          <w:rFonts w:ascii="Angsana New" w:hAnsi="Angsana New"/>
          <w:sz w:val="30"/>
          <w:szCs w:val="30"/>
        </w:rPr>
        <w:t>256</w:t>
      </w:r>
      <w:r w:rsidR="003F3E7D" w:rsidRPr="00C36923">
        <w:rPr>
          <w:rFonts w:ascii="Angsana New" w:hAnsi="Angsana New"/>
          <w:sz w:val="30"/>
          <w:szCs w:val="30"/>
        </w:rPr>
        <w:t>8</w:t>
      </w:r>
      <w:r w:rsidR="002C606B" w:rsidRPr="00C3692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606B" w:rsidRPr="00C36923">
        <w:rPr>
          <w:rFonts w:ascii="Angsana New" w:hAnsi="Angsana New"/>
          <w:sz w:val="30"/>
          <w:szCs w:val="30"/>
        </w:rPr>
        <w:t>256</w:t>
      </w:r>
      <w:r w:rsidR="003F3E7D" w:rsidRPr="00C36923">
        <w:rPr>
          <w:rFonts w:ascii="Angsana New" w:hAnsi="Angsana New"/>
          <w:sz w:val="30"/>
          <w:szCs w:val="30"/>
        </w:rPr>
        <w:t>7</w:t>
      </w:r>
      <w:r w:rsidRPr="00C3692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7DA80F5" w14:textId="77777777" w:rsidR="00F9030C" w:rsidRPr="00307372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F9030C" w:rsidRPr="00C36923" w:rsidDel="00D43E7A" w14:paraId="250EB3F8" w14:textId="77777777" w:rsidTr="009825D4">
        <w:trPr>
          <w:trHeight w:val="434"/>
          <w:tblHeader/>
        </w:trPr>
        <w:tc>
          <w:tcPr>
            <w:tcW w:w="2624" w:type="dxa"/>
            <w:vAlign w:val="bottom"/>
          </w:tcPr>
          <w:p w14:paraId="749215DD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235DAE7B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5BFB6D70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57A249D6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07F78304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3D69F5FD" w14:textId="77777777" w:rsidR="00F9030C" w:rsidRPr="00C36923" w:rsidDel="00D43E7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9030C" w:rsidRPr="00C36923" w14:paraId="652C021F" w14:textId="77777777" w:rsidTr="009825D4">
        <w:trPr>
          <w:trHeight w:val="441"/>
          <w:tblHeader/>
        </w:trPr>
        <w:tc>
          <w:tcPr>
            <w:tcW w:w="2624" w:type="dxa"/>
          </w:tcPr>
          <w:p w14:paraId="401AE864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352201D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0A6E5EE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CFBCCA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58A8FB7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FB81C8C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106" w:rsidRPr="00C36923" w14:paraId="7A9A462F" w14:textId="77777777" w:rsidTr="009825D4">
        <w:trPr>
          <w:trHeight w:val="423"/>
        </w:trPr>
        <w:tc>
          <w:tcPr>
            <w:tcW w:w="2624" w:type="dxa"/>
          </w:tcPr>
          <w:p w14:paraId="3DE4BB39" w14:textId="2D4D3DAC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369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C3692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3F3E7D" w:rsidRPr="00C3692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790" w:type="dxa"/>
          </w:tcPr>
          <w:p w14:paraId="0AEF57E5" w14:textId="77777777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1B0BAC08" w14:textId="77777777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9D37F75" w14:textId="77777777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CD6919" w14:textId="77777777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45A366" w14:textId="77777777" w:rsidR="00DB5106" w:rsidRPr="00C36923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961" w:rsidRPr="00C36923" w14:paraId="61FC5260" w14:textId="77777777" w:rsidTr="009825D4">
        <w:trPr>
          <w:trHeight w:val="423"/>
        </w:trPr>
        <w:tc>
          <w:tcPr>
            <w:tcW w:w="2624" w:type="dxa"/>
          </w:tcPr>
          <w:p w14:paraId="51F9CC18" w14:textId="0FB3B1CF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="00307372" w:rsidRPr="0030737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790" w:type="dxa"/>
          </w:tcPr>
          <w:p w14:paraId="771789FC" w14:textId="1268FFC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</w:t>
            </w:r>
            <w:r w:rsidR="005F3D38" w:rsidRPr="00C36923">
              <w:rPr>
                <w:rFonts w:ascii="Angsana New" w:hAnsi="Angsana New"/>
                <w:sz w:val="30"/>
                <w:szCs w:val="30"/>
              </w:rPr>
              <w:t>8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="005F3D38" w:rsidRPr="00C369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57" w:type="dxa"/>
          </w:tcPr>
          <w:p w14:paraId="5D157D82" w14:textId="6FA3DED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="005F3D38" w:rsidRPr="00C369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5" w:type="dxa"/>
          </w:tcPr>
          <w:p w14:paraId="1C7CD2E6" w14:textId="059F9E10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0.</w:t>
            </w:r>
            <w:r w:rsidR="00307372" w:rsidRPr="00307372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48" w:type="dxa"/>
          </w:tcPr>
          <w:p w14:paraId="7BB37FE4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3E52D4" w14:textId="6E2DCBAE" w:rsidR="00716961" w:rsidRPr="00C36923" w:rsidRDefault="005F3D38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146</w:t>
            </w:r>
            <w:r w:rsidR="00716961" w:rsidRPr="00C36923">
              <w:rPr>
                <w:rFonts w:ascii="Angsana New" w:hAnsi="Angsana New"/>
                <w:sz w:val="30"/>
                <w:szCs w:val="30"/>
              </w:rPr>
              <w:t>,</w:t>
            </w:r>
            <w:r w:rsidRPr="00C36923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716961" w:rsidRPr="00C36923" w14:paraId="2B48299C" w14:textId="77777777" w:rsidTr="009825D4">
        <w:trPr>
          <w:trHeight w:val="423"/>
        </w:trPr>
        <w:tc>
          <w:tcPr>
            <w:tcW w:w="2624" w:type="dxa"/>
          </w:tcPr>
          <w:p w14:paraId="62C9CA89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</w:tcPr>
          <w:p w14:paraId="726BC6D4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2BB7A3C9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3F1317BB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82463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2CD5BD0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961" w:rsidRPr="00C36923" w14:paraId="171F3483" w14:textId="77777777" w:rsidTr="00C934CB">
        <w:trPr>
          <w:trHeight w:val="423"/>
        </w:trPr>
        <w:tc>
          <w:tcPr>
            <w:tcW w:w="2624" w:type="dxa"/>
          </w:tcPr>
          <w:p w14:paraId="7A9D5FB3" w14:textId="0855F841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026D5410" w14:textId="715EC3BE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57" w:type="dxa"/>
          </w:tcPr>
          <w:p w14:paraId="373E8B02" w14:textId="5B88315B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36923">
              <w:rPr>
                <w:rFonts w:ascii="Angsana New" w:hAnsi="Angsana New"/>
                <w:sz w:val="30"/>
                <w:szCs w:val="30"/>
              </w:rPr>
              <w:t>256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45" w:type="dxa"/>
          </w:tcPr>
          <w:p w14:paraId="7567911C" w14:textId="12DA53A4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8" w:type="dxa"/>
          </w:tcPr>
          <w:p w14:paraId="2136D7A9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FFC24DE" w14:textId="5CC77D6A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716961" w:rsidRPr="00C36923" w14:paraId="78CEC537" w14:textId="77777777" w:rsidTr="00DB5106">
        <w:trPr>
          <w:trHeight w:val="423"/>
        </w:trPr>
        <w:tc>
          <w:tcPr>
            <w:tcW w:w="2624" w:type="dxa"/>
          </w:tcPr>
          <w:p w14:paraId="6160FC4C" w14:textId="530523FC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</w:tcPr>
          <w:p w14:paraId="60BBD104" w14:textId="6C23263E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19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204E70DB" w14:textId="1B7F1774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C4C3255" w14:textId="75B38B96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6923">
              <w:rPr>
                <w:rFonts w:ascii="Angsana New" w:hAnsi="Angsana New"/>
                <w:sz w:val="30"/>
                <w:szCs w:val="30"/>
              </w:rPr>
              <w:t>0.26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1233F09A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6DA1F206" w14:textId="03FF0084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(222,309)</w:t>
            </w:r>
          </w:p>
        </w:tc>
      </w:tr>
      <w:tr w:rsidR="00716961" w:rsidRPr="00C36923" w14:paraId="07419B6B" w14:textId="77777777" w:rsidTr="00DB5106">
        <w:trPr>
          <w:trHeight w:val="423"/>
        </w:trPr>
        <w:tc>
          <w:tcPr>
            <w:tcW w:w="2624" w:type="dxa"/>
          </w:tcPr>
          <w:p w14:paraId="5159F2C5" w14:textId="7FD721D4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02C3400B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7" w:type="dxa"/>
          </w:tcPr>
          <w:p w14:paraId="177C9C9F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22914334" w14:textId="72777CCC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48" w:type="dxa"/>
          </w:tcPr>
          <w:p w14:paraId="39CBD84A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C3563C6" w14:textId="6CFB97B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205,208</w:t>
            </w:r>
          </w:p>
        </w:tc>
      </w:tr>
      <w:tr w:rsidR="00716961" w:rsidRPr="00C36923" w14:paraId="06A5A11F" w14:textId="77777777" w:rsidTr="00DB5106">
        <w:trPr>
          <w:trHeight w:val="423"/>
        </w:trPr>
        <w:tc>
          <w:tcPr>
            <w:tcW w:w="2624" w:type="dxa"/>
          </w:tcPr>
          <w:p w14:paraId="2F70C4B2" w14:textId="3EB8E130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C36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</w:tcPr>
          <w:p w14:paraId="1436A1EE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0EEEE2F5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7D858D05" w14:textId="587916AA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5F3D38" w:rsidRPr="00C36923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48" w:type="dxa"/>
          </w:tcPr>
          <w:p w14:paraId="077FE59E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09887FC" w14:textId="388B5FC0" w:rsidR="00716961" w:rsidRPr="00C36923" w:rsidRDefault="005F3D38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716961" w:rsidRPr="00C36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  <w:tr w:rsidR="00716961" w:rsidRPr="00C36923" w14:paraId="11B652B0" w14:textId="77777777" w:rsidTr="00DB5106">
        <w:trPr>
          <w:trHeight w:val="423"/>
        </w:trPr>
        <w:tc>
          <w:tcPr>
            <w:tcW w:w="2624" w:type="dxa"/>
          </w:tcPr>
          <w:p w14:paraId="23B051B1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</w:tcPr>
          <w:p w14:paraId="3E3AAC8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BFA4801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7BA943B3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7971540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6A170F64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961" w:rsidRPr="00C36923" w14:paraId="54B99ED5" w14:textId="77777777" w:rsidTr="009825D4">
        <w:trPr>
          <w:trHeight w:val="423"/>
        </w:trPr>
        <w:tc>
          <w:tcPr>
            <w:tcW w:w="2624" w:type="dxa"/>
          </w:tcPr>
          <w:p w14:paraId="645A423D" w14:textId="07136B8C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C3692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1790" w:type="dxa"/>
          </w:tcPr>
          <w:p w14:paraId="75AC1C56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6C80AF2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358E1E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3DFE5D1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F80368D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961" w:rsidRPr="00C36923" w14:paraId="4C2FF1A8" w14:textId="77777777" w:rsidTr="009825D4">
        <w:trPr>
          <w:trHeight w:val="423"/>
        </w:trPr>
        <w:tc>
          <w:tcPr>
            <w:tcW w:w="2624" w:type="dxa"/>
          </w:tcPr>
          <w:p w14:paraId="3E43AA62" w14:textId="1D634B5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90" w:type="dxa"/>
          </w:tcPr>
          <w:p w14:paraId="44EC4299" w14:textId="054E1842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19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36C3CEFC" w14:textId="200552AD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10E86680" w14:textId="07418141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3EB104E2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8151769" w14:textId="77085C3F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716961" w:rsidRPr="00C36923" w14:paraId="1B688913" w14:textId="77777777" w:rsidTr="009825D4">
        <w:trPr>
          <w:trHeight w:val="423"/>
        </w:trPr>
        <w:tc>
          <w:tcPr>
            <w:tcW w:w="2624" w:type="dxa"/>
          </w:tcPr>
          <w:p w14:paraId="4DEBF3E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FF97D5F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14BA125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5D71D731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35948F7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3512796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6961" w:rsidRPr="00C36923" w14:paraId="4C5E5D89" w14:textId="77777777" w:rsidTr="009825D4">
        <w:trPr>
          <w:trHeight w:val="423"/>
        </w:trPr>
        <w:tc>
          <w:tcPr>
            <w:tcW w:w="2624" w:type="dxa"/>
          </w:tcPr>
          <w:p w14:paraId="700F2286" w14:textId="2CBBCCB2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</w:tcPr>
          <w:p w14:paraId="0FAC6405" w14:textId="4CDF9E05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</w:tcPr>
          <w:p w14:paraId="6385D8AC" w14:textId="4BC8C1E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C3692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20D63BEB" w14:textId="296B8BC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55C55C65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F76671C" w14:textId="587B0E4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716961" w:rsidRPr="00C36923" w14:paraId="7E5E9DD5" w14:textId="77777777" w:rsidTr="009825D4">
        <w:trPr>
          <w:trHeight w:val="423"/>
        </w:trPr>
        <w:tc>
          <w:tcPr>
            <w:tcW w:w="2624" w:type="dxa"/>
          </w:tcPr>
          <w:p w14:paraId="5B372BBB" w14:textId="1C13C9AE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</w:tcPr>
          <w:p w14:paraId="6E959267" w14:textId="57EAEC78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C3692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369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</w:tcPr>
          <w:p w14:paraId="7B1E61B7" w14:textId="17C8BC8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C3692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97A3B0" w14:textId="00D223F4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6F6F7AAA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2C1C2E5" w14:textId="306DD06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36923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C36923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716961" w:rsidRPr="00C36923" w14:paraId="38CE80F3" w14:textId="77777777" w:rsidTr="009825D4">
        <w:trPr>
          <w:trHeight w:val="423"/>
        </w:trPr>
        <w:tc>
          <w:tcPr>
            <w:tcW w:w="2624" w:type="dxa"/>
          </w:tcPr>
          <w:p w14:paraId="1B309BAB" w14:textId="6680A4B6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32D0B0D6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0B1CC0AF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18C33A" w14:textId="703BD39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7606771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11474B7" w14:textId="4230991A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716961" w:rsidRPr="00C36923" w14:paraId="238CDC56" w14:textId="77777777" w:rsidTr="009825D4">
        <w:trPr>
          <w:trHeight w:val="423"/>
        </w:trPr>
        <w:tc>
          <w:tcPr>
            <w:tcW w:w="2624" w:type="dxa"/>
          </w:tcPr>
          <w:p w14:paraId="0EDA01FF" w14:textId="6AAA5CF3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</w:tcPr>
          <w:p w14:paraId="5C8B52CD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7F46108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53B5297" w14:textId="7AE1C556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6FDC26CC" w14:textId="77777777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BC945EF" w14:textId="6EB59920" w:rsidR="00716961" w:rsidRPr="00C36923" w:rsidRDefault="00716961" w:rsidP="00716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6923"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</w:tbl>
    <w:p w14:paraId="024EE0A8" w14:textId="77777777" w:rsidR="001C2A70" w:rsidRPr="00C36923" w:rsidRDefault="001C2A70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4EF1399" w14:textId="0F27BB73" w:rsidR="00F9030C" w:rsidRPr="00C36923" w:rsidRDefault="001C2A70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BA310A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F9030C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2CF8FC7" w14:textId="77777777" w:rsidR="00F9030C" w:rsidRPr="00C36923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CB8BCD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1EBF0E64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</w:p>
    <w:p w14:paraId="2297E0C8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379712F4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204FAE5D" w14:textId="3C886B7F" w:rsidR="003A4109" w:rsidRPr="00C36923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  <w:bookmarkEnd w:id="1"/>
    </w:p>
    <w:p w14:paraId="53A9CDA7" w14:textId="78D31B1F" w:rsidR="00F9030C" w:rsidRPr="00C36923" w:rsidRDefault="001C2A70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D73A0B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r w:rsidR="00F9030C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344368A5" w14:textId="77777777" w:rsidR="00F9030C" w:rsidRPr="00C36923" w:rsidRDefault="00F9030C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F9030C" w:rsidRPr="00C36923" w14:paraId="1299B8CC" w14:textId="77777777" w:rsidTr="009825D4">
        <w:trPr>
          <w:cantSplit/>
          <w:tblHeader/>
        </w:trPr>
        <w:tc>
          <w:tcPr>
            <w:tcW w:w="5580" w:type="dxa"/>
            <w:vAlign w:val="bottom"/>
          </w:tcPr>
          <w:p w14:paraId="191247C7" w14:textId="184366F9" w:rsidR="00F9030C" w:rsidRPr="00C36923" w:rsidRDefault="00F9030C" w:rsidP="009825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C369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B6742" w:rsidRPr="00C369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C369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Pr="00C36923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="003F3E7D" w:rsidRPr="00C36923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</w:tcPr>
          <w:p w14:paraId="6D585BDB" w14:textId="77777777" w:rsidR="00F9030C" w:rsidRPr="00C36923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369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C8D418" w14:textId="77777777" w:rsidR="00F9030C" w:rsidRPr="00C36923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7DA085" w14:textId="77777777" w:rsidR="00F9030C" w:rsidRPr="00C36923" w:rsidRDefault="00F9030C" w:rsidP="009825D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369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E83D546" w14:textId="77777777" w:rsidR="00F9030C" w:rsidRPr="00C36923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C3692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EA5818" w:rsidRPr="00C36923" w14:paraId="6402B023" w14:textId="77777777" w:rsidTr="00EA5818">
        <w:trPr>
          <w:cantSplit/>
          <w:trHeight w:hRule="exact" w:val="144"/>
          <w:tblHeader/>
        </w:trPr>
        <w:tc>
          <w:tcPr>
            <w:tcW w:w="5580" w:type="dxa"/>
            <w:vAlign w:val="bottom"/>
          </w:tcPr>
          <w:p w14:paraId="3654E213" w14:textId="77777777" w:rsidR="00EA5818" w:rsidRPr="00C36923" w:rsidRDefault="00EA5818" w:rsidP="009825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171C2B3" w14:textId="77777777" w:rsidR="00EA5818" w:rsidRPr="00C36923" w:rsidRDefault="00EA5818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473807" w14:textId="77777777" w:rsidR="00EA5818" w:rsidRPr="00C36923" w:rsidRDefault="00EA5818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B3D26B5" w14:textId="77777777" w:rsidR="00EA5818" w:rsidRPr="00C36923" w:rsidRDefault="00EA5818" w:rsidP="009825D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</w:tr>
      <w:tr w:rsidR="00F9030C" w:rsidRPr="00C36923" w14:paraId="7F18EE5D" w14:textId="77777777" w:rsidTr="009825D4">
        <w:trPr>
          <w:cantSplit/>
        </w:trPr>
        <w:tc>
          <w:tcPr>
            <w:tcW w:w="5580" w:type="dxa"/>
          </w:tcPr>
          <w:p w14:paraId="2E531FD6" w14:textId="77777777" w:rsidR="00F9030C" w:rsidRPr="00C36923" w:rsidRDefault="00F9030C" w:rsidP="009825D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5F91149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69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030C" w:rsidRPr="00C36923" w14:paraId="5E9832D9" w14:textId="77777777" w:rsidTr="009825D4">
        <w:trPr>
          <w:cantSplit/>
        </w:trPr>
        <w:tc>
          <w:tcPr>
            <w:tcW w:w="5580" w:type="dxa"/>
          </w:tcPr>
          <w:p w14:paraId="7A7D659C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C3692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7B00D61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E17E1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E7042D" w14:textId="77777777" w:rsidR="00F9030C" w:rsidRPr="00C36923" w:rsidRDefault="00F9030C" w:rsidP="00982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30C" w:rsidRPr="00C36923" w14:paraId="7FD15929" w14:textId="77777777" w:rsidTr="009825D4">
        <w:trPr>
          <w:cantSplit/>
        </w:trPr>
        <w:tc>
          <w:tcPr>
            <w:tcW w:w="5580" w:type="dxa"/>
          </w:tcPr>
          <w:p w14:paraId="0FE39C61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F2FE25" w14:textId="3384CAD1" w:rsidR="00F9030C" w:rsidRPr="00C36923" w:rsidRDefault="0019643D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10,084</w:t>
            </w:r>
          </w:p>
        </w:tc>
        <w:tc>
          <w:tcPr>
            <w:tcW w:w="270" w:type="dxa"/>
          </w:tcPr>
          <w:p w14:paraId="6A0CA12A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8FAC4B" w14:textId="283EAE0B" w:rsidR="00F9030C" w:rsidRPr="00C36923" w:rsidRDefault="0019643D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9,327</w:t>
            </w:r>
          </w:p>
        </w:tc>
      </w:tr>
      <w:tr w:rsidR="00F9030C" w:rsidRPr="00C36923" w14:paraId="0BC5D120" w14:textId="77777777" w:rsidTr="009825D4">
        <w:trPr>
          <w:cantSplit/>
        </w:trPr>
        <w:tc>
          <w:tcPr>
            <w:tcW w:w="5580" w:type="dxa"/>
          </w:tcPr>
          <w:p w14:paraId="1D5688A3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9548" w14:textId="0E899570" w:rsidR="00F9030C" w:rsidRPr="00C36923" w:rsidRDefault="005F7321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10,084</w:t>
            </w:r>
          </w:p>
        </w:tc>
        <w:tc>
          <w:tcPr>
            <w:tcW w:w="270" w:type="dxa"/>
          </w:tcPr>
          <w:p w14:paraId="5F9FAA3F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0A7B" w14:textId="76EEB1E6" w:rsidR="00F9030C" w:rsidRPr="00C36923" w:rsidRDefault="005F7321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9,327</w:t>
            </w:r>
          </w:p>
        </w:tc>
      </w:tr>
      <w:tr w:rsidR="00F9030C" w:rsidRPr="00C36923" w14:paraId="2979E1C7" w14:textId="77777777" w:rsidTr="00EA5818">
        <w:trPr>
          <w:cantSplit/>
          <w:trHeight w:hRule="exact" w:val="144"/>
        </w:trPr>
        <w:tc>
          <w:tcPr>
            <w:tcW w:w="5580" w:type="dxa"/>
          </w:tcPr>
          <w:p w14:paraId="3EF47432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31A6526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74B7A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B077E02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C36923" w14:paraId="2EFED0B8" w14:textId="77777777" w:rsidTr="009825D4">
        <w:trPr>
          <w:cantSplit/>
        </w:trPr>
        <w:tc>
          <w:tcPr>
            <w:tcW w:w="5580" w:type="dxa"/>
          </w:tcPr>
          <w:p w14:paraId="43D75AF8" w14:textId="7A041E76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C369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369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69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37C9C778" w14:textId="537AE5C2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6053C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3A2F1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C36923" w14:paraId="2D22209D" w14:textId="77777777" w:rsidTr="009825D4">
        <w:trPr>
          <w:cantSplit/>
        </w:trPr>
        <w:tc>
          <w:tcPr>
            <w:tcW w:w="5580" w:type="dxa"/>
          </w:tcPr>
          <w:p w14:paraId="0099DC2B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2" w:name="_Hlk211506214"/>
            <w:r w:rsidRPr="00C369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  <w:bookmarkEnd w:id="2"/>
          </w:p>
        </w:tc>
        <w:tc>
          <w:tcPr>
            <w:tcW w:w="1620" w:type="dxa"/>
          </w:tcPr>
          <w:p w14:paraId="29A00F60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7AA0BA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774F686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C36923" w14:paraId="639F50F5" w14:textId="77777777" w:rsidTr="009825D4">
        <w:trPr>
          <w:cantSplit/>
        </w:trPr>
        <w:tc>
          <w:tcPr>
            <w:tcW w:w="5580" w:type="dxa"/>
          </w:tcPr>
          <w:p w14:paraId="1149E7C7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C36923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5B4D6E5F" w14:textId="5411AB39" w:rsidR="00F9030C" w:rsidRPr="00C36923" w:rsidRDefault="0019643D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</w:t>
            </w:r>
            <w:r w:rsidR="00307372" w:rsidRPr="0030737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44900B60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114C0C" w14:textId="41A0DABD" w:rsidR="00F9030C" w:rsidRPr="00C36923" w:rsidRDefault="0019643D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07372" w:rsidRPr="0030737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184</w:t>
            </w:r>
          </w:p>
        </w:tc>
      </w:tr>
      <w:tr w:rsidR="00F9030C" w:rsidRPr="00C36923" w14:paraId="11520293" w14:textId="77777777" w:rsidTr="009825D4">
        <w:trPr>
          <w:cantSplit/>
        </w:trPr>
        <w:tc>
          <w:tcPr>
            <w:tcW w:w="5580" w:type="dxa"/>
          </w:tcPr>
          <w:p w14:paraId="71F1B6B8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60FBAA60" w14:textId="53377448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357,512</w:t>
            </w:r>
          </w:p>
        </w:tc>
        <w:tc>
          <w:tcPr>
            <w:tcW w:w="270" w:type="dxa"/>
          </w:tcPr>
          <w:p w14:paraId="31C416B1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75AC5" w14:textId="6F737D2F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357,512</w:t>
            </w:r>
          </w:p>
        </w:tc>
      </w:tr>
      <w:tr w:rsidR="00F9030C" w:rsidRPr="00C36923" w14:paraId="68B6B2E2" w14:textId="77777777" w:rsidTr="009825D4">
        <w:trPr>
          <w:cantSplit/>
        </w:trPr>
        <w:tc>
          <w:tcPr>
            <w:tcW w:w="5580" w:type="dxa"/>
          </w:tcPr>
          <w:p w14:paraId="12396E10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4040192E" w14:textId="75F998B2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</w:rPr>
              <w:t>18,725</w:t>
            </w:r>
          </w:p>
        </w:tc>
        <w:tc>
          <w:tcPr>
            <w:tcW w:w="270" w:type="dxa"/>
          </w:tcPr>
          <w:p w14:paraId="7612CA7B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EC98B" w14:textId="7AFB3387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18,725</w:t>
            </w:r>
          </w:p>
        </w:tc>
      </w:tr>
      <w:tr w:rsidR="00F9030C" w:rsidRPr="00C36923" w14:paraId="02419230" w14:textId="77777777" w:rsidTr="005A698D">
        <w:trPr>
          <w:cantSplit/>
          <w:trHeight w:val="63"/>
        </w:trPr>
        <w:tc>
          <w:tcPr>
            <w:tcW w:w="5580" w:type="dxa"/>
          </w:tcPr>
          <w:p w14:paraId="43F97CB1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3692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315E0D" w14:textId="03C8A76D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270" w:type="dxa"/>
          </w:tcPr>
          <w:p w14:paraId="61F20B10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9F45B2" w14:textId="65F5713D" w:rsidR="00F9030C" w:rsidRPr="00C36923" w:rsidRDefault="008774FA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1,920</w:t>
            </w:r>
          </w:p>
        </w:tc>
      </w:tr>
      <w:tr w:rsidR="00F9030C" w:rsidRPr="00C36923" w14:paraId="041A6D03" w14:textId="77777777" w:rsidTr="009825D4">
        <w:trPr>
          <w:cantSplit/>
        </w:trPr>
        <w:tc>
          <w:tcPr>
            <w:tcW w:w="5580" w:type="dxa"/>
          </w:tcPr>
          <w:p w14:paraId="2891EAB8" w14:textId="77777777" w:rsidR="00F9030C" w:rsidRPr="00C36923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3692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E65FEE" w14:textId="02087B20" w:rsidR="00F9030C" w:rsidRPr="00C36923" w:rsidRDefault="00307372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382</w:t>
            </w:r>
            <w:r w:rsidR="006E5CC5"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,007</w:t>
            </w:r>
          </w:p>
        </w:tc>
        <w:tc>
          <w:tcPr>
            <w:tcW w:w="270" w:type="dxa"/>
          </w:tcPr>
          <w:p w14:paraId="20FAD1BA" w14:textId="77777777" w:rsidR="00F9030C" w:rsidRPr="00C36923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4CA31D" w14:textId="6D3A02AA" w:rsidR="00F9030C" w:rsidRPr="00C36923" w:rsidRDefault="006E5CC5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369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381,341</w:t>
            </w:r>
          </w:p>
        </w:tc>
      </w:tr>
    </w:tbl>
    <w:p w14:paraId="0FF6475E" w14:textId="2E0DBFEB" w:rsidR="00F9030C" w:rsidRPr="00EA5818" w:rsidRDefault="00EA5818" w:rsidP="00EA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both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br/>
      </w:r>
      <w:r w:rsidR="00F9030C" w:rsidRPr="00C3692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  <w:r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p w14:paraId="0C0BC90D" w14:textId="68462EA4" w:rsidR="005B605A" w:rsidRPr="00C36923" w:rsidRDefault="00F9030C" w:rsidP="00EA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ณ 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30 </w:t>
      </w:r>
      <w:r w:rsidR="004B6742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กันย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ายน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บริษัทมีสัญญาเช่า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ซึ่งมีกำหนดระยะเวลา </w:t>
      </w:r>
      <w:r w:rsidR="00C20458">
        <w:rPr>
          <w:rFonts w:ascii="Angsana New" w:hAnsi="Angsana New"/>
          <w:spacing w:val="-4"/>
          <w:sz w:val="30"/>
          <w:szCs w:val="30"/>
          <w:lang w:eastAsia="x-none"/>
        </w:rPr>
        <w:t>4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เดือนถึง </w:t>
      </w:r>
      <w:r w:rsidR="004B6742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ปี สิ้นสุดจนถึงเดือน</w:t>
      </w:r>
      <w:r w:rsidR="004B6742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ตุลาคม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1C2A70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="004B6742" w:rsidRPr="00C36923">
        <w:rPr>
          <w:rFonts w:ascii="Angsana New" w:hAnsi="Angsana New"/>
          <w:spacing w:val="-4"/>
          <w:sz w:val="30"/>
          <w:szCs w:val="30"/>
          <w:lang w:eastAsia="x-none"/>
        </w:rPr>
        <w:t>70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มีจำนวนเงิน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ต้องจ่ายตาม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ที่ระบุใน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สัญญา</w:t>
      </w:r>
    </w:p>
    <w:p w14:paraId="5131264B" w14:textId="77777777" w:rsidR="006D4D22" w:rsidRPr="00C36923" w:rsidRDefault="006D4D22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x-none" w:eastAsia="x-none"/>
        </w:rPr>
      </w:pPr>
    </w:p>
    <w:p w14:paraId="61F72E6F" w14:textId="5850AB18" w:rsidR="00C51F48" w:rsidRPr="00C36923" w:rsidRDefault="001C2A70" w:rsidP="00EA5818">
      <w:pPr>
        <w:tabs>
          <w:tab w:val="clear" w:pos="227"/>
          <w:tab w:val="clear" w:pos="454"/>
          <w:tab w:val="clear" w:pos="680"/>
          <w:tab w:val="left" w:pos="540"/>
        </w:tabs>
        <w:spacing w:line="360" w:lineRule="exact"/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 w:rsidRPr="00C36923">
        <w:rPr>
          <w:rFonts w:ascii="Angsana New" w:hAnsi="Angsana New"/>
          <w:b/>
          <w:bCs/>
          <w:color w:val="000000"/>
          <w:sz w:val="30"/>
          <w:szCs w:val="30"/>
        </w:rPr>
        <w:t>10</w:t>
      </w:r>
      <w:r w:rsidR="006D4D22" w:rsidRPr="00C3692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F3E7D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  <w:r w:rsidR="003F3E7D" w:rsidRPr="00C3692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</w:t>
      </w:r>
      <w:r w:rsidR="00007897" w:rsidRPr="00C36923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573400AD" w14:textId="77777777" w:rsidR="006D35BF" w:rsidRDefault="006D35BF" w:rsidP="00EA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7DDEA96E" w14:textId="69AC7BA9" w:rsidR="003F3E7D" w:rsidRPr="006D35BF" w:rsidRDefault="000E1621" w:rsidP="00EA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b/>
          <w:bCs/>
          <w:color w:val="000000"/>
          <w:spacing w:val="5"/>
          <w:sz w:val="30"/>
          <w:szCs w:val="30"/>
        </w:rPr>
      </w:pPr>
      <w:r>
        <w:rPr>
          <w:rFonts w:ascii="Angsana New" w:hAnsi="Angsana New"/>
          <w:b/>
          <w:bCs/>
          <w:color w:val="000000"/>
          <w:spacing w:val="5"/>
          <w:sz w:val="30"/>
          <w:szCs w:val="30"/>
        </w:rPr>
        <w:t xml:space="preserve">10.1 </w:t>
      </w:r>
      <w:r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กรณี</w:t>
      </w:r>
      <w:r w:rsidR="006D35BF" w:rsidRPr="006D35B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คำฟ้องเพิกถอนนิติกรรมการจดทะเบียนซื้อขายที่ดิน</w:t>
      </w:r>
      <w:r w:rsidR="006D35B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 xml:space="preserve"> </w:t>
      </w:r>
      <w:r w:rsidR="006D35BF" w:rsidRPr="006D35B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นส</w:t>
      </w:r>
      <w:r w:rsidR="006D35BF" w:rsidRPr="006D35BF">
        <w:rPr>
          <w:rFonts w:ascii="Angsana New" w:hAnsi="Angsana New"/>
          <w:b/>
          <w:bCs/>
          <w:color w:val="000000"/>
          <w:spacing w:val="5"/>
          <w:sz w:val="30"/>
          <w:szCs w:val="30"/>
          <w:cs/>
        </w:rPr>
        <w:t>.3</w:t>
      </w:r>
      <w:r w:rsidR="006D35BF" w:rsidRPr="006D35BF">
        <w:rPr>
          <w:rFonts w:ascii="Angsana New" w:hAnsi="Angsana New" w:hint="cs"/>
          <w:b/>
          <w:bCs/>
          <w:color w:val="000000"/>
          <w:spacing w:val="5"/>
          <w:sz w:val="30"/>
          <w:szCs w:val="30"/>
          <w:cs/>
        </w:rPr>
        <w:t>ก</w:t>
      </w:r>
    </w:p>
    <w:p w14:paraId="6B5C35A9" w14:textId="131A5A0D" w:rsidR="003F3E7D" w:rsidRPr="00C36923" w:rsidRDefault="006D35BF" w:rsidP="00EA5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5"/>
          <w:sz w:val="30"/>
          <w:szCs w:val="30"/>
          <w:cs/>
        </w:rPr>
        <w:br/>
      </w:r>
      <w:r w:rsidR="003F3E7D" w:rsidRPr="00C36923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เมื่อวันที่ </w:t>
      </w:r>
      <w:r w:rsidR="003F3E7D" w:rsidRPr="00C36923">
        <w:rPr>
          <w:rFonts w:ascii="Angsana New" w:hAnsi="Angsana New"/>
          <w:color w:val="000000"/>
          <w:spacing w:val="5"/>
          <w:sz w:val="30"/>
          <w:szCs w:val="30"/>
        </w:rPr>
        <w:t xml:space="preserve">5 </w:t>
      </w:r>
      <w:r w:rsidR="003F3E7D" w:rsidRPr="00C36923">
        <w:rPr>
          <w:rFonts w:ascii="Angsana New" w:hAnsi="Angsana New"/>
          <w:color w:val="000000"/>
          <w:spacing w:val="5"/>
          <w:sz w:val="30"/>
          <w:szCs w:val="30"/>
          <w:cs/>
        </w:rPr>
        <w:t>กรกฎาคม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br/>
        <w:t xml:space="preserve">24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="003F3E7D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>และไม่ได้มอบอำนาจให้บุคคลอื่นดำเนินการแทน โจทก์อ้างว่าการโอนสิทธิ์ในที่ดินทั้งสองแปลงนั้น</w:t>
      </w:r>
      <w:r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ไม่ชอบด้วยกฎหมาย ดังนั้นการโอนสิทธิ์ในวันที่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="003F3E7D"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และบริษัทจึงตกเป็นโมฆะ </w:t>
      </w:r>
      <w:r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="003F3E7D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จึงขอให้ศาลเพิกถอนการจดทะเบียนโอนนิติกรรมที่ดินทั้งสองแปลง</w:t>
      </w:r>
    </w:p>
    <w:p w14:paraId="4B837294" w14:textId="373C2DBC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ศาลนัดชี้สองสถานและกำหนดแนวทางคดี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0CCF7E0C" w14:textId="77777777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F234384" w14:textId="77777777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22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ศาลจังหวัดสระบุรีสืบพยานโจทก์และจำเลยเสร็จสิ้นแล้ว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ศาลได้นัดฟังคำพิพากษาในวันที่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พฤษภาคม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26876B66" w14:textId="77777777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6953A041" w14:textId="120A0C52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28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พฤษภาคม </w:t>
      </w:r>
      <w:r w:rsidRPr="00C369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ศาลจังหวัดสระบุรีมีคำพิพากษายกฟ้องโจทก์ เนื่องจากนิติกรรมการโอนขายที่ดินมีผลสมบูรณ์ตามกฎหมาย โจทก์ไม่อาจขอเพิกถอนนิติกรรมการขายที่ดินทั้งสองแปลง</w:t>
      </w:r>
    </w:p>
    <w:p w14:paraId="4837D520" w14:textId="77777777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0F7FB9A" w14:textId="77777777" w:rsidR="001C2A70" w:rsidRPr="00C36923" w:rsidRDefault="001C2A70" w:rsidP="001C2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กรกฎาคม </w:t>
      </w:r>
      <w:r w:rsidRPr="00C369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โจทก์ได้ยื่นคำร้องขอขยายระยะเวลาอุทธรณ์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สิงหาคม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3746D535" w14:textId="77777777" w:rsidR="001C2A70" w:rsidRPr="00C36923" w:rsidRDefault="001C2A70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5CFEE12" w14:textId="5E67A082" w:rsidR="00EA6F7B" w:rsidRPr="00C36923" w:rsidRDefault="00EA6F7B" w:rsidP="00EA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>25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สิงหาคม </w:t>
      </w:r>
      <w:r w:rsidRPr="00C36923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โจทก์ได้ยื่นคำร้องขอขยายระยะเวลาอุทธรณ์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3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กันยายน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45CB9D9C" w14:textId="77777777" w:rsidR="00EA6F7B" w:rsidRPr="00C36923" w:rsidRDefault="00EA6F7B" w:rsidP="00EA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DB232A4" w14:textId="5BCF705A" w:rsidR="00007897" w:rsidRDefault="001C2A70" w:rsidP="0000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วันที่ </w:t>
      </w:r>
      <w:r w:rsidR="00EA6F7B"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="00EA6F7B"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กันยายน </w:t>
      </w:r>
      <w:r w:rsidR="00EA6F7B" w:rsidRPr="00C369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="00007897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โจทก์ได้ยื่นคำร้องขอขยายระยะเวลาอุทธรณ์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/>
          <w:spacing w:val="-4"/>
          <w:sz w:val="30"/>
          <w:szCs w:val="30"/>
          <w:lang w:eastAsia="x-none"/>
        </w:rPr>
        <w:t>4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ตุลาคม</w:t>
      </w:r>
      <w:r w:rsidR="00007897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007897"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2D3B19A7" w14:textId="77777777" w:rsidR="00727CE7" w:rsidRDefault="00727CE7" w:rsidP="00007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1606085" w14:textId="52E9C572" w:rsidR="00727CE7" w:rsidRPr="00C36923" w:rsidRDefault="00727CE7" w:rsidP="00727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วันที่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ตุลาคม</w:t>
      </w:r>
      <w:r w:rsidRPr="00C36923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โจทก์ได้ยื่นคำร้องขอขยายระยะเวลาอุทธรณ์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pacing w:val="-4"/>
          <w:sz w:val="30"/>
          <w:szCs w:val="30"/>
          <w:lang w:eastAsia="x-none"/>
        </w:rPr>
        <w:t>5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7AD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ซึ่งเป็นครั้งสุดท้าย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ศาลอนุญาตให้ขยายไปถึงวันที่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พฤศจิกายน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56E1D86C" w14:textId="77777777" w:rsidR="003F3E7D" w:rsidRPr="00C36923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1388D4A" w14:textId="77777777" w:rsidR="003F3E7D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ทนายความผู้ดำเนินคดีมีความเห็นว่าโจทก์ไม่สามารถพิสูจน์หรือนำสืบพยานเพื่อหักล้างพยานเอกสาร</w:t>
      </w:r>
      <w:r w:rsidRPr="00C3692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ของสำนักงานที่ดินให้ปรากฏชัดได้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ดังนั้นบริษัทจึงมีโอกาสชนะคดีนี้ได้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ฝ่ายบริหารพิจารณาว่าคดีดังกล่าวไม่มีผลต่อบริษัท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เนื่องจากบริษัทเป็นผู้ซื้อที่ดินพิพาททั้ง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และจดทะเบียนสิทธิโดยสุจริต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บริษัทมีสิทธิฟ้องเรียกร้องเอาราคาทรัพย์ที่ซื้อ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C3692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</w:p>
    <w:p w14:paraId="4712655F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879B849" w14:textId="77777777" w:rsidR="008F4D4D" w:rsidRDefault="008F4D4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572689E" w14:textId="77777777" w:rsidR="008F4D4D" w:rsidRDefault="008F4D4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FF3F8EE" w14:textId="77777777" w:rsidR="008F4D4D" w:rsidRDefault="008F4D4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7D2A6E0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FA13D5B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200FAF2" w14:textId="1FA2F81E" w:rsidR="000E1621" w:rsidRDefault="006B79E2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cs/>
          <w:lang w:val="x-none" w:eastAsia="x-none"/>
        </w:rPr>
      </w:pPr>
      <w:r>
        <w:rPr>
          <w:rFonts w:ascii="Angsana New" w:hAnsi="Angsana New"/>
          <w:b/>
          <w:bCs/>
          <w:color w:val="000000"/>
          <w:spacing w:val="5"/>
          <w:sz w:val="30"/>
          <w:szCs w:val="30"/>
        </w:rPr>
        <w:t xml:space="preserve">10.2 </w:t>
      </w:r>
      <w:r w:rsidR="000E1621" w:rsidRPr="000E1621">
        <w:rPr>
          <w:rFonts w:ascii="Angsana New" w:hAnsi="Angsana New" w:hint="cs"/>
          <w:b/>
          <w:bCs/>
          <w:spacing w:val="-4"/>
          <w:sz w:val="30"/>
          <w:szCs w:val="30"/>
          <w:cs/>
          <w:lang w:val="x-none" w:eastAsia="x-none"/>
        </w:rPr>
        <w:t>กรณีข้อพิพาททางการค้าระหว่างบริษัทและผู้</w:t>
      </w:r>
      <w:r w:rsidR="009D1777">
        <w:rPr>
          <w:rFonts w:ascii="Angsana New" w:hAnsi="Angsana New" w:hint="cs"/>
          <w:b/>
          <w:bCs/>
          <w:spacing w:val="-4"/>
          <w:sz w:val="30"/>
          <w:szCs w:val="30"/>
          <w:cs/>
          <w:lang w:val="x-none" w:eastAsia="x-none"/>
        </w:rPr>
        <w:t>ผลิตสินค้า</w:t>
      </w:r>
    </w:p>
    <w:p w14:paraId="7362BAD0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lang w:val="x-none" w:eastAsia="x-none"/>
        </w:rPr>
      </w:pPr>
    </w:p>
    <w:p w14:paraId="4A84D8EA" w14:textId="5A12B9CD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เมื่อวันที่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eastAsia="x-none"/>
        </w:rPr>
        <w:t>12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มีนาคม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ผู้ผลิตสินค้า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(“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</w:t>
      </w:r>
      <w:r w:rsidRPr="000E1621">
        <w:rPr>
          <w:rFonts w:ascii="Angsana New" w:hAnsi="Angsana New" w:hint="eastAsia"/>
          <w:spacing w:val="-4"/>
          <w:sz w:val="30"/>
          <w:szCs w:val="30"/>
          <w:cs/>
          <w:lang w:val="x-none" w:eastAsia="x-none"/>
        </w:rPr>
        <w:t>”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)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ยื่นฟ้องต่อศาลจังหวัดสระบุรี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เป็นคดีแพ่งหมายเลขดำที่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</w:t>
      </w:r>
      <w:r w:rsidRPr="000E1621">
        <w:rPr>
          <w:rFonts w:ascii="Angsana New" w:hAnsi="Angsana New"/>
          <w:spacing w:val="-4"/>
          <w:sz w:val="30"/>
          <w:szCs w:val="30"/>
          <w:lang w:val="x-none" w:eastAsia="x-none"/>
        </w:rPr>
        <w:t>E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113/2568 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ประเด็นผิดสัญญา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และขอให้บังคับตามสัญญา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เนื่องจากบริษัทได้ทำสัญญาสั่งซื้อสินค้า</w:t>
      </w:r>
      <w:r w:rsidR="002C05CB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กับโจทก์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เมื่อวันที่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val="x-none" w:eastAsia="x-none"/>
        </w:rPr>
        <w:t>1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กรกฎาคม</w:t>
      </w:r>
      <w:r w:rsidR="002C6361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2C6361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ต่อมาบริษัทพบว่าสินค้าที่โจทก์ส่งมอบให้ไม่ตรงตามแบบที่กำหนด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ทางบริษัทจึงแจ้งให้โจทก์ดำเนินการแก้ไข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แต่โจทก์เพิกเฉย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ไม่ดำเนินการภายในระยะเวลาที่กำหนด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บริษัทจึงใช้สิทธิส่งหนังสือบอกเลิกสัญญา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โจทก์จึงขอให้ศาลมีคำสั่งให้บริษัทชำระค่าสินค้าที่นำส่งแล้ว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พร้อมเรียกร้องค่าเสียหายในส่วนสินค้าที่ผลิตแล้ว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ค่าวัตถุดิบ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EA581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และค่าเสียโอกาสในการผลิตรวมเป็นเงิน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val="x-none" w:eastAsia="x-none"/>
        </w:rPr>
        <w:t>5.26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ล้านบาท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พร้อมดอกเบี้ยร้อยละ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val="x-none" w:eastAsia="x-none"/>
        </w:rPr>
        <w:t>5</w:t>
      </w:r>
      <w:r w:rsidR="009777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ต่อปี</w:t>
      </w:r>
    </w:p>
    <w:p w14:paraId="62DA36F3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4D444A71" w14:textId="22ACD639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เมษายน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บริษัทได้ยื่นคำให้การต่อศาล</w:t>
      </w:r>
    </w:p>
    <w:p w14:paraId="63AEA0CD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4D6D614" w14:textId="6D9906F5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eastAsia="x-none"/>
        </w:rPr>
        <w:t xml:space="preserve">30 - 31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ตุลาคม</w:t>
      </w:r>
      <w:r w:rsidR="002C6361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ศาลสืบพยานคู่ความทั้งสองฝ่ายเสร็จเรียบร้อยแล้ว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ศาลมีกำหนดนัดฟังคำพิพากษาในวันที่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>
        <w:rPr>
          <w:rFonts w:ascii="Angsana New" w:hAnsi="Angsana New"/>
          <w:spacing w:val="-4"/>
          <w:sz w:val="30"/>
          <w:szCs w:val="30"/>
          <w:lang w:eastAsia="x-none"/>
        </w:rPr>
        <w:t>27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C6361" w:rsidRPr="00C36923">
        <w:rPr>
          <w:rFonts w:ascii="Angsana New" w:hAnsi="Angsana New"/>
          <w:spacing w:val="-4"/>
          <w:sz w:val="30"/>
          <w:szCs w:val="30"/>
          <w:lang w:eastAsia="x-none"/>
        </w:rPr>
        <w:t>256</w:t>
      </w:r>
      <w:r w:rsidR="002C6361">
        <w:rPr>
          <w:rFonts w:ascii="Angsana New" w:hAnsi="Angsana New"/>
          <w:spacing w:val="-4"/>
          <w:sz w:val="30"/>
          <w:szCs w:val="30"/>
          <w:lang w:eastAsia="x-none"/>
        </w:rPr>
        <w:t>9</w:t>
      </w:r>
    </w:p>
    <w:p w14:paraId="74017789" w14:textId="77777777" w:rsidR="000E1621" w:rsidRDefault="000E1621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61ED4D7A" w14:textId="38352844" w:rsidR="000E1621" w:rsidRPr="000E1621" w:rsidRDefault="000E1621" w:rsidP="000E1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อย่างไรก็ตามฝ่ายบริหารพิจารณาว่าคดีดังกล่าวไม่มีผลต่อบริษัท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เนื่องจากบริษัทไม่ได้เป็นฝ่ายผิดสัญญา</w:t>
      </w:r>
      <w:r w:rsidRPr="000E1621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0E1621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จึงไม่ต้องรับผิดชอบค่าสินค้าที่โจทก์ส่งมอบและค่าเสียหายตามฟ้องโจทก์</w:t>
      </w:r>
    </w:p>
    <w:p w14:paraId="48791669" w14:textId="77777777" w:rsidR="003F3E7D" w:rsidRDefault="003F3E7D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2A51C28" w14:textId="77777777" w:rsidR="000E1621" w:rsidRDefault="000E1621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4E72540" w14:textId="77777777" w:rsidR="000E1621" w:rsidRDefault="000E1621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39913AA" w14:textId="77777777" w:rsidR="000E1621" w:rsidRPr="00C36923" w:rsidRDefault="000E1621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905DC16" w14:textId="00D45938" w:rsidR="003F3E7D" w:rsidRPr="00C51F48" w:rsidRDefault="003F3E7D" w:rsidP="00C51F48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F3E7D" w:rsidRPr="00C51F48" w:rsidSect="00C640C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E2BE" w14:textId="77777777" w:rsidR="0096154F" w:rsidRDefault="0096154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78B96A3" w14:textId="77777777" w:rsidR="0096154F" w:rsidRDefault="0096154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F11C" w14:textId="77777777" w:rsidR="0096154F" w:rsidRDefault="0096154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4279B84" w14:textId="77777777" w:rsidR="0096154F" w:rsidRDefault="0096154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08F0E90B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95B8C">
      <w:rPr>
        <w:rFonts w:ascii="Angsana New" w:hAnsi="Angsana New" w:hint="cs"/>
        <w:b/>
        <w:bCs/>
        <w:sz w:val="32"/>
        <w:szCs w:val="32"/>
        <w:cs/>
      </w:rPr>
      <w:t>และ</w:t>
    </w:r>
    <w:r w:rsidR="00241123">
      <w:rPr>
        <w:rFonts w:ascii="Angsana New" w:hAnsi="Angsana New" w:hint="cs"/>
        <w:b/>
        <w:bCs/>
        <w:sz w:val="32"/>
        <w:szCs w:val="32"/>
        <w:cs/>
      </w:rPr>
      <w:t>เก้า</w:t>
    </w:r>
    <w:r w:rsidR="00795B8C">
      <w:rPr>
        <w:rFonts w:ascii="Angsana New" w:hAnsi="Angsana New" w:hint="cs"/>
        <w:b/>
        <w:bCs/>
        <w:sz w:val="32"/>
        <w:szCs w:val="32"/>
        <w:cs/>
      </w:rPr>
      <w:t>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3</w:t>
    </w:r>
    <w:r w:rsidR="00795B8C">
      <w:rPr>
        <w:rFonts w:ascii="Angsana New" w:hAnsi="Angsana New"/>
        <w:b/>
        <w:bCs/>
        <w:sz w:val="32"/>
        <w:szCs w:val="32"/>
      </w:rPr>
      <w:t>0</w:t>
    </w:r>
    <w:r w:rsidR="00340C3B">
      <w:rPr>
        <w:rFonts w:ascii="Angsana New" w:hAnsi="Angsana New"/>
        <w:b/>
        <w:bCs/>
        <w:sz w:val="32"/>
        <w:szCs w:val="32"/>
      </w:rPr>
      <w:t xml:space="preserve"> </w:t>
    </w:r>
    <w:r w:rsidR="00241123">
      <w:rPr>
        <w:rFonts w:ascii="Angsana New" w:hAnsi="Angsana New" w:hint="cs"/>
        <w:b/>
        <w:bCs/>
        <w:sz w:val="32"/>
        <w:szCs w:val="32"/>
        <w:cs/>
      </w:rPr>
      <w:t>กันย</w:t>
    </w:r>
    <w:r w:rsidR="00795B8C">
      <w:rPr>
        <w:rFonts w:ascii="Angsana New" w:hAnsi="Angsana New" w:hint="cs"/>
        <w:b/>
        <w:bCs/>
        <w:sz w:val="32"/>
        <w:szCs w:val="32"/>
        <w:cs/>
      </w:rPr>
      <w:t>ายน</w:t>
    </w:r>
    <w:r w:rsidR="00340C3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256</w:t>
    </w:r>
    <w:r w:rsidR="00A8079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07897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21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05F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1FD3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21F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43D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2A70"/>
    <w:rsid w:val="001C3896"/>
    <w:rsid w:val="001C3914"/>
    <w:rsid w:val="001C3DCB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3CD2"/>
    <w:rsid w:val="001F407D"/>
    <w:rsid w:val="001F433A"/>
    <w:rsid w:val="001F4D24"/>
    <w:rsid w:val="001F4DDC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D8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123"/>
    <w:rsid w:val="00241A2B"/>
    <w:rsid w:val="00241E06"/>
    <w:rsid w:val="00241E81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574"/>
    <w:rsid w:val="002471B6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D43"/>
    <w:rsid w:val="00283E95"/>
    <w:rsid w:val="00284026"/>
    <w:rsid w:val="002847AB"/>
    <w:rsid w:val="002853B9"/>
    <w:rsid w:val="00285F1B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5CB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361"/>
    <w:rsid w:val="002C68AE"/>
    <w:rsid w:val="002C742A"/>
    <w:rsid w:val="002C7967"/>
    <w:rsid w:val="002C798D"/>
    <w:rsid w:val="002C7AD4"/>
    <w:rsid w:val="002C7F31"/>
    <w:rsid w:val="002C7FA9"/>
    <w:rsid w:val="002D01F3"/>
    <w:rsid w:val="002D0AFC"/>
    <w:rsid w:val="002D1161"/>
    <w:rsid w:val="002D1944"/>
    <w:rsid w:val="002D195C"/>
    <w:rsid w:val="002D23C5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372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281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42DC"/>
    <w:rsid w:val="00394568"/>
    <w:rsid w:val="00394E70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1EEB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6F4"/>
    <w:rsid w:val="003F1CB5"/>
    <w:rsid w:val="003F2FD2"/>
    <w:rsid w:val="003F2FD5"/>
    <w:rsid w:val="003F320C"/>
    <w:rsid w:val="003F38F5"/>
    <w:rsid w:val="003F3E7D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B2C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4AC7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0C5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50D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4C65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2B6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742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B4B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7D4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698D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2B45"/>
    <w:rsid w:val="005C30C6"/>
    <w:rsid w:val="005C328D"/>
    <w:rsid w:val="005C3303"/>
    <w:rsid w:val="005C3E90"/>
    <w:rsid w:val="005C3F9D"/>
    <w:rsid w:val="005C3FB2"/>
    <w:rsid w:val="005C4854"/>
    <w:rsid w:val="005C4894"/>
    <w:rsid w:val="005C55D8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0D48"/>
    <w:rsid w:val="005D10DA"/>
    <w:rsid w:val="005D149A"/>
    <w:rsid w:val="005D1729"/>
    <w:rsid w:val="005D225D"/>
    <w:rsid w:val="005D2ABE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38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321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2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C9C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3E1C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18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0B70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1ADF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79B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9E2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BF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CC5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AFD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61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CE7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45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4CF0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3D5E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1601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552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4791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A17"/>
    <w:rsid w:val="00850DC2"/>
    <w:rsid w:val="0085126F"/>
    <w:rsid w:val="00851770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4FA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417"/>
    <w:rsid w:val="00883869"/>
    <w:rsid w:val="00883D40"/>
    <w:rsid w:val="00884177"/>
    <w:rsid w:val="00884353"/>
    <w:rsid w:val="00884D49"/>
    <w:rsid w:val="00884ED9"/>
    <w:rsid w:val="00884F40"/>
    <w:rsid w:val="00884F5F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D4D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54F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721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7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9DD"/>
    <w:rsid w:val="009C4C7A"/>
    <w:rsid w:val="009C4EA3"/>
    <w:rsid w:val="009C5D25"/>
    <w:rsid w:val="009C64D0"/>
    <w:rsid w:val="009C692F"/>
    <w:rsid w:val="009C6B9E"/>
    <w:rsid w:val="009C759F"/>
    <w:rsid w:val="009C75DE"/>
    <w:rsid w:val="009C763A"/>
    <w:rsid w:val="009C77D2"/>
    <w:rsid w:val="009D030F"/>
    <w:rsid w:val="009D119D"/>
    <w:rsid w:val="009D1777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8B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37A00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4AB7"/>
    <w:rsid w:val="00A75BF7"/>
    <w:rsid w:val="00A75F2B"/>
    <w:rsid w:val="00A76266"/>
    <w:rsid w:val="00A7639E"/>
    <w:rsid w:val="00A766AF"/>
    <w:rsid w:val="00A76D33"/>
    <w:rsid w:val="00A775FA"/>
    <w:rsid w:val="00A77790"/>
    <w:rsid w:val="00A80791"/>
    <w:rsid w:val="00A81384"/>
    <w:rsid w:val="00A81556"/>
    <w:rsid w:val="00A81BF5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97CE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1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5D9F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79A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3D6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1CA0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7B6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6C54"/>
    <w:rsid w:val="00C17932"/>
    <w:rsid w:val="00C17D49"/>
    <w:rsid w:val="00C203EB"/>
    <w:rsid w:val="00C20458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1E6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6923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D6C"/>
    <w:rsid w:val="00C52F3D"/>
    <w:rsid w:val="00C53AA6"/>
    <w:rsid w:val="00C53E88"/>
    <w:rsid w:val="00C54093"/>
    <w:rsid w:val="00C54119"/>
    <w:rsid w:val="00C54A35"/>
    <w:rsid w:val="00C54B96"/>
    <w:rsid w:val="00C55155"/>
    <w:rsid w:val="00C55179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6C84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D12"/>
    <w:rsid w:val="00CF1ECC"/>
    <w:rsid w:val="00CF1F05"/>
    <w:rsid w:val="00CF236F"/>
    <w:rsid w:val="00CF2836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5DE3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C51"/>
    <w:rsid w:val="00D72D21"/>
    <w:rsid w:val="00D731B7"/>
    <w:rsid w:val="00D73A0B"/>
    <w:rsid w:val="00D73AA6"/>
    <w:rsid w:val="00D7428B"/>
    <w:rsid w:val="00D74736"/>
    <w:rsid w:val="00D74A0C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14C0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2D6"/>
    <w:rsid w:val="00DF372B"/>
    <w:rsid w:val="00DF38C6"/>
    <w:rsid w:val="00DF3961"/>
    <w:rsid w:val="00DF58C0"/>
    <w:rsid w:val="00DF5A1E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6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57C87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4EB0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216"/>
    <w:rsid w:val="00EA3DB9"/>
    <w:rsid w:val="00EA400F"/>
    <w:rsid w:val="00EA462F"/>
    <w:rsid w:val="00EA4D1D"/>
    <w:rsid w:val="00EA5818"/>
    <w:rsid w:val="00EA5EED"/>
    <w:rsid w:val="00EA61FB"/>
    <w:rsid w:val="00EA69A0"/>
    <w:rsid w:val="00EA6F7A"/>
    <w:rsid w:val="00EA6F7B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1FA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4B8"/>
    <w:rsid w:val="00EE6CD0"/>
    <w:rsid w:val="00EE72A9"/>
    <w:rsid w:val="00EE79BA"/>
    <w:rsid w:val="00EE7C6B"/>
    <w:rsid w:val="00EF061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1835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28F6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296</TotalTime>
  <Pages>10</Pages>
  <Words>2456</Words>
  <Characters>9632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21</cp:revision>
  <cp:lastPrinted>2025-10-22T05:16:00Z</cp:lastPrinted>
  <dcterms:created xsi:type="dcterms:W3CDTF">2025-10-21T19:46:00Z</dcterms:created>
  <dcterms:modified xsi:type="dcterms:W3CDTF">2025-11-11T03:52:00Z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