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F517B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6F517B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6F517B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6F517B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6F517B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30FFFB42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A4170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4300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A4170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4170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  <w:p w14:paraId="1801AAB2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6F517B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6F517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6F517B" w:rsidRDefault="00C81773" w:rsidP="00E7029F">
      <w:pPr>
        <w:rPr>
          <w:rFonts w:ascii="Arial" w:hAnsi="Arial" w:cs="Arial"/>
          <w:sz w:val="20"/>
          <w:szCs w:val="20"/>
        </w:rPr>
        <w:sectPr w:rsidR="00C81773" w:rsidRPr="006F517B" w:rsidSect="00A2768C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6F517B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6F517B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Pr="006F517B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289AD5D" w14:textId="77777777" w:rsidR="003B00AF" w:rsidRPr="006F517B" w:rsidRDefault="003B00AF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6C7EB9DF" w:rsidR="00C81773" w:rsidRPr="006F517B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A4170E">
        <w:rPr>
          <w:rFonts w:ascii="Angsana New" w:hAnsi="Angsana New" w:cs="Angsana New" w:hint="cs"/>
          <w:sz w:val="26"/>
          <w:szCs w:val="26"/>
        </w:rPr>
        <w:t xml:space="preserve">30 </w:t>
      </w:r>
      <w:r w:rsidR="0074300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A4170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4170E">
        <w:rPr>
          <w:rFonts w:ascii="Angsana New" w:hAnsi="Angsana New" w:cs="Angsana New" w:hint="cs"/>
          <w:sz w:val="26"/>
          <w:szCs w:val="26"/>
        </w:rPr>
        <w:t>2568</w:t>
      </w:r>
      <w:r w:rsidRPr="006F517B">
        <w:rPr>
          <w:rFonts w:ascii="Angsana New" w:hAnsi="Angsana New" w:cs="Angsana New" w:hint="cs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>สำหรับงวดสามเดือนและ</w:t>
      </w:r>
      <w:r w:rsidR="00743006">
        <w:rPr>
          <w:rFonts w:ascii="Angsana New" w:hAnsi="Angsana New" w:cs="Angsana New"/>
          <w:sz w:val="26"/>
          <w:szCs w:val="26"/>
          <w:cs/>
          <w:lang w:bidi="th-TH"/>
        </w:rPr>
        <w:t>เก้า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เดือนสิ้นสุดวันที่ </w:t>
      </w:r>
      <w:r w:rsidR="00A4170E" w:rsidRPr="00A4170E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743006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4170E" w:rsidRPr="00A4170E">
        <w:rPr>
          <w:rFonts w:ascii="Angsana New" w:hAnsi="Angsana New" w:cs="Angsana New"/>
          <w:sz w:val="26"/>
          <w:szCs w:val="26"/>
          <w:lang w:bidi="th-TH"/>
        </w:rPr>
        <w:t>256</w:t>
      </w:r>
      <w:r w:rsidR="00A4170E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A4170E">
        <w:rPr>
          <w:rFonts w:ascii="Angsana New" w:hAnsi="Angsana New" w:cs="Angsana New"/>
          <w:sz w:val="26"/>
          <w:szCs w:val="26"/>
          <w:lang w:bidi="th-TH"/>
        </w:rPr>
        <w:t xml:space="preserve">         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รวมและงบการเปลี่ยนแปลงส่วนของ</w:t>
      </w:r>
      <w:r w:rsidR="00A20654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 และงบกระแสเงินสดรวมและงบกระแสเงินสดเฉพาะกิจการสำหรับ</w:t>
      </w:r>
      <w:r w:rsidR="00A4170E"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งวด</w:t>
      </w:r>
      <w:r w:rsidR="00743006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A20654" w:rsidRPr="007A1279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นที่ </w:t>
      </w:r>
      <w:r w:rsidR="00A4170E" w:rsidRPr="00A4170E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743006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="00A4170E" w:rsidRPr="00A4170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4170E" w:rsidRPr="00A4170E">
        <w:rPr>
          <w:rFonts w:ascii="Angsana New" w:hAnsi="Angsana New" w:cs="Angsana New"/>
          <w:sz w:val="26"/>
          <w:szCs w:val="26"/>
          <w:lang w:bidi="th-TH"/>
        </w:rPr>
        <w:t>256</w:t>
      </w:r>
      <w:r w:rsidR="00A4170E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A20654" w:rsidRPr="006F517B">
        <w:rPr>
          <w:rFonts w:ascii="Angsana New" w:hAnsi="Angsana New" w:cs="Angsana New" w:hint="cs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 (“ข้อมูลทางการเงินระหว่างกาล”) ของบริษัท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4170E">
        <w:rPr>
          <w:rFonts w:ascii="Angsana New" w:hAnsi="Angsana New" w:cs="Angsana New"/>
          <w:sz w:val="26"/>
          <w:szCs w:val="26"/>
          <w:lang w:bidi="th-TH"/>
        </w:rPr>
        <w:t xml:space="preserve">                 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A4C29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ฉบับที่ </w:t>
      </w:r>
      <w:r w:rsidRPr="006F517B">
        <w:rPr>
          <w:rFonts w:ascii="Angsana New" w:hAnsi="Angsana New" w:cs="Angsana New" w:hint="cs"/>
          <w:sz w:val="26"/>
          <w:szCs w:val="26"/>
        </w:rPr>
        <w:t>34</w:t>
      </w:r>
      <w:r w:rsidR="00441272">
        <w:rPr>
          <w:rFonts w:ascii="Angsana New" w:hAnsi="Angsana New" w:cs="Angsana New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6F517B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6F517B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6F517B">
        <w:rPr>
          <w:rFonts w:ascii="Angsana New" w:hAnsi="Angsana New" w:cs="Angsana New" w:hint="cs"/>
          <w:sz w:val="26"/>
          <w:szCs w:val="26"/>
        </w:rPr>
        <w:t xml:space="preserve"> “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6F517B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517B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6F517B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6F517B" w:rsidSect="00A2768C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1A0FBE3" w14:textId="77777777" w:rsidR="003E69F5" w:rsidRPr="006F517B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61D7722" w14:textId="77777777" w:rsidR="003E69F5" w:rsidRPr="006F517B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6D8CAF33" w14:textId="77777777" w:rsidR="00A83744" w:rsidRDefault="00A83744" w:rsidP="00A83744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6943EDA2" w14:textId="684B6D21" w:rsidR="00E0475C" w:rsidRDefault="00AE1634" w:rsidP="00E0475C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</w:t>
      </w:r>
      <w:r w:rsidR="00806C29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52C4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CD02BA">
        <w:rPr>
          <w:rFonts w:ascii="Angsana New" w:hAnsi="Angsana New" w:cs="Angsana New"/>
          <w:sz w:val="26"/>
          <w:szCs w:val="26"/>
          <w:lang w:bidi="th-TH"/>
        </w:rPr>
        <w:t>.3</w:t>
      </w:r>
      <w:r w:rsidR="00452C4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A4170E">
        <w:rPr>
          <w:rFonts w:ascii="Angsana New" w:hAnsi="Angsana New" w:cs="Angsana New" w:hint="cs"/>
          <w:sz w:val="26"/>
          <w:szCs w:val="26"/>
          <w:lang w:bidi="th-TH"/>
        </w:rPr>
        <w:t xml:space="preserve">30 </w:t>
      </w:r>
      <w:r w:rsidR="0074300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A4170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4170E">
        <w:rPr>
          <w:rFonts w:ascii="Angsana New" w:hAnsi="Angsana New" w:cs="Angsana New" w:hint="cs"/>
          <w:sz w:val="26"/>
          <w:szCs w:val="26"/>
          <w:lang w:bidi="th-TH"/>
        </w:rPr>
        <w:t>2568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</w:t>
      </w:r>
      <w:r w:rsidR="00545B02" w:rsidRPr="00785485">
        <w:rPr>
          <w:rFonts w:ascii="Angsana New" w:hAnsi="Angsana New" w:cs="Angsana New" w:hint="cs"/>
          <w:sz w:val="26"/>
          <w:szCs w:val="26"/>
          <w:cs/>
          <w:lang w:bidi="th-TH"/>
        </w:rPr>
        <w:t>เวียนรวมจำนวน</w:t>
      </w:r>
      <w:r w:rsidR="000C06FC" w:rsidRPr="0078548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81338" w:rsidRPr="00785485">
        <w:rPr>
          <w:rFonts w:ascii="Angsana New" w:hAnsi="Angsana New" w:cs="Angsana New"/>
          <w:sz w:val="26"/>
          <w:szCs w:val="26"/>
          <w:lang w:bidi="th-TH"/>
        </w:rPr>
        <w:t>4,6</w:t>
      </w:r>
      <w:r w:rsidR="00785485" w:rsidRPr="00785485">
        <w:rPr>
          <w:rFonts w:ascii="Angsana New" w:hAnsi="Angsana New" w:cs="Angsana New"/>
          <w:sz w:val="26"/>
          <w:szCs w:val="26"/>
          <w:lang w:bidi="th-TH"/>
        </w:rPr>
        <w:t>6</w:t>
      </w:r>
      <w:r w:rsidR="00281338" w:rsidRPr="00785485">
        <w:rPr>
          <w:rFonts w:ascii="Angsana New" w:hAnsi="Angsana New" w:cs="Angsana New"/>
          <w:sz w:val="26"/>
          <w:szCs w:val="26"/>
          <w:lang w:bidi="th-TH"/>
        </w:rPr>
        <w:t>6</w:t>
      </w:r>
      <w:r w:rsidR="00934906" w:rsidRPr="0078548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78548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</w:t>
      </w:r>
      <w:r w:rsidR="00D97E4D" w:rsidRPr="0078548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(ณ วันที่ </w:t>
      </w:r>
      <w:r w:rsidR="00D97E4D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78548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785485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A20654" w:rsidRPr="00785485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D97E4D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785485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A20654" w:rsidRPr="00785485">
        <w:rPr>
          <w:rFonts w:ascii="Angsana New" w:hAnsi="Angsana New" w:cs="Angsana New"/>
          <w:sz w:val="26"/>
          <w:szCs w:val="26"/>
          <w:lang w:bidi="th-TH"/>
        </w:rPr>
        <w:t>4,788</w:t>
      </w:r>
      <w:r w:rsidR="00E0475C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785485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ล้านบาท)</w:t>
      </w:r>
      <w:r w:rsidR="00D97E4D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806F9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             </w:t>
      </w:r>
      <w:r w:rsidR="00545B02" w:rsidRPr="00785485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0C06FC" w:rsidRPr="0078548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81338" w:rsidRPr="00785485">
        <w:rPr>
          <w:rFonts w:ascii="Angsana New" w:hAnsi="Angsana New" w:cs="Angsana New"/>
          <w:sz w:val="26"/>
          <w:szCs w:val="26"/>
          <w:lang w:bidi="th-TH"/>
        </w:rPr>
        <w:t>27,8</w:t>
      </w:r>
      <w:r w:rsidR="00785485" w:rsidRPr="00785485">
        <w:rPr>
          <w:rFonts w:ascii="Angsana New" w:hAnsi="Angsana New" w:cs="Angsana New"/>
          <w:sz w:val="26"/>
          <w:szCs w:val="26"/>
          <w:lang w:bidi="th-TH"/>
        </w:rPr>
        <w:t>9</w:t>
      </w:r>
      <w:r w:rsidR="00281338" w:rsidRPr="00785485">
        <w:rPr>
          <w:rFonts w:ascii="Angsana New" w:hAnsi="Angsana New" w:cs="Angsana New"/>
          <w:sz w:val="26"/>
          <w:szCs w:val="26"/>
          <w:lang w:bidi="th-TH"/>
        </w:rPr>
        <w:t>0</w:t>
      </w:r>
      <w:r w:rsidR="00E0475C" w:rsidRPr="0078548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785485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D97E4D" w:rsidRPr="0078548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(ณ วันที่ </w:t>
      </w:r>
      <w:r w:rsidR="00D97E4D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78548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785485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A20654" w:rsidRPr="00785485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D97E4D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785485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A20654" w:rsidRPr="00785485">
        <w:rPr>
          <w:rFonts w:ascii="Angsana New" w:hAnsi="Angsana New" w:cs="Angsana New"/>
          <w:sz w:val="26"/>
          <w:szCs w:val="26"/>
          <w:lang w:bidi="th-TH"/>
        </w:rPr>
        <w:t>26,564</w:t>
      </w:r>
      <w:r w:rsidR="00E0475C" w:rsidRPr="0078548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78548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3B5997" w:rsidRPr="00785485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ตามแผนการปรับโครงสร้างหนี้และหาแหล่งเงินทุน</w:t>
      </w:r>
      <w:r w:rsidR="006D2B76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3B5997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</w:t>
      </w:r>
      <w:r w:rsidR="000F51FB">
        <w:rPr>
          <w:rFonts w:ascii="Angsana New" w:hAnsi="Angsana New" w:cs="Angsana New" w:hint="cs"/>
          <w:sz w:val="26"/>
          <w:szCs w:val="26"/>
          <w:cs/>
          <w:lang w:bidi="th-TH"/>
        </w:rPr>
        <w:t>ความไม่แน่นอนที่มีสาระ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สำคัญ</w:t>
      </w:r>
      <w:r w:rsidR="000F51FB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="003B5997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3B5997" w:rsidRPr="0078031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ตามที่กล่าวไว้ในหมายเหตุประกอบงบการเงินระหว่างกาล </w:t>
      </w:r>
      <w:r w:rsidR="003B5997" w:rsidRPr="00780316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3B5997" w:rsidRPr="0078031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การได้รับวงเงินสินเชื่อแบบไม่ผูกพัน</w:t>
      </w:r>
      <w:r w:rsidR="00CB0483" w:rsidRPr="00780316">
        <w:rPr>
          <w:rFonts w:ascii="Angsana New" w:hAnsi="Angsana New" w:cs="Angsana New"/>
          <w:sz w:val="26"/>
          <w:szCs w:val="26"/>
          <w:lang w:bidi="th-TH"/>
        </w:rPr>
        <w:t>/</w:t>
      </w:r>
      <w:r w:rsidR="00CB0483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ผูกพัน</w:t>
      </w:r>
      <w:r w:rsidR="0065586A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ทั้งระยะสั้นและระยะยาว</w:t>
      </w:r>
      <w:r w:rsidR="003B5997" w:rsidRPr="0078031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CB0483" w:rsidRPr="00780316">
        <w:rPr>
          <w:rFonts w:ascii="Angsana New" w:hAnsi="Angsana New" w:cs="Angsana New" w:hint="cs"/>
          <w:sz w:val="26"/>
          <w:szCs w:val="26"/>
          <w:cs/>
          <w:lang w:val="en-US" w:bidi="th-TH"/>
        </w:rPr>
        <w:t>อีกทั้ง</w:t>
      </w:r>
      <w:r w:rsidR="00CB0483" w:rsidRPr="00780316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CB0483" w:rsidRPr="00780316">
        <w:rPr>
          <w:rFonts w:ascii="Angsana New" w:hAnsi="Angsana New" w:cs="Angsana New" w:hint="cs"/>
          <w:sz w:val="26"/>
          <w:szCs w:val="26"/>
          <w:cs/>
          <w:lang w:val="en-US" w:bidi="th-TH"/>
        </w:rPr>
        <w:t>บริ</w:t>
      </w:r>
      <w:r w:rsidR="003E2A76" w:rsidRPr="00780316">
        <w:rPr>
          <w:rFonts w:ascii="Angsana New" w:hAnsi="Angsana New" w:cs="Angsana New" w:hint="cs"/>
          <w:sz w:val="26"/>
          <w:szCs w:val="26"/>
          <w:cs/>
          <w:lang w:val="en-US" w:bidi="th-TH"/>
        </w:rPr>
        <w:t>ษัท</w:t>
      </w:r>
      <w:r w:rsidR="00F16731" w:rsidRPr="00780316">
        <w:rPr>
          <w:rFonts w:ascii="Angsana New" w:hAnsi="Angsana New" w:cs="Angsana New" w:hint="cs"/>
          <w:sz w:val="26"/>
          <w:szCs w:val="26"/>
          <w:cs/>
          <w:lang w:val="en-US" w:bidi="th-TH"/>
        </w:rPr>
        <w:t>ยังได้เริ่มลงทุน</w:t>
      </w:r>
      <w:r w:rsidR="009806F9" w:rsidRPr="00780316">
        <w:rPr>
          <w:rFonts w:ascii="Angsana New" w:hAnsi="Angsana New" w:cs="Angsana New" w:hint="cs"/>
          <w:sz w:val="26"/>
          <w:szCs w:val="26"/>
          <w:cs/>
          <w:lang w:val="en-US" w:bidi="th-TH"/>
        </w:rPr>
        <w:t>ตาม</w:t>
      </w:r>
      <w:r w:rsidR="00F16731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โครงการ</w:t>
      </w:r>
      <w:r w:rsidR="003F6088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การลงทุน</w:t>
      </w:r>
      <w:r w:rsidR="009806F9" w:rsidRPr="00780316">
        <w:rPr>
          <w:rFonts w:ascii="Angsana New" w:hAnsi="Angsana New" w:cs="Angsana New" w:hint="cs"/>
          <w:sz w:val="26"/>
          <w:szCs w:val="26"/>
          <w:cs/>
          <w:lang w:val="en-US" w:bidi="th-TH"/>
        </w:rPr>
        <w:t>เพื่อ</w:t>
      </w:r>
      <w:r w:rsidR="009806F9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ปรับปรุงกระบวน</w:t>
      </w:r>
      <w:r w:rsidR="00281338">
        <w:rPr>
          <w:rFonts w:ascii="Angsana New" w:hAnsi="Angsana New" w:cs="Angsana New"/>
          <w:sz w:val="26"/>
          <w:szCs w:val="26"/>
          <w:lang w:bidi="th-TH"/>
        </w:rPr>
        <w:t xml:space="preserve">        </w:t>
      </w:r>
      <w:r w:rsidR="009806F9" w:rsidRPr="0078031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การผลิต </w:t>
      </w:r>
      <w:r w:rsidR="00FB2402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รวมทั้ง</w:t>
      </w:r>
      <w:r w:rsidR="00AC05EC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ปรับปรุง</w:t>
      </w:r>
      <w:r w:rsidR="003B5997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การขาย</w:t>
      </w:r>
      <w:r w:rsidR="00E0475C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เพื่อให้บริษัทดำเนินงาน</w:t>
      </w:r>
      <w:r w:rsidR="00FB2402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ได้</w:t>
      </w:r>
      <w:r w:rsidR="00E0475C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ตามปกติ</w:t>
      </w:r>
      <w:r w:rsidR="00806C29" w:rsidRPr="0078031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="00806C29" w:rsidRPr="0078031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ฝ่ายบริหารเชื่อมั่นอย่างยิ่งว่าการจัดทำงบการเงินดังกล่าว</w:t>
      </w:r>
      <w:r w:rsidR="00281338">
        <w:rPr>
          <w:rFonts w:ascii="Angsana New" w:hAnsi="Angsana New" w:cs="Angsana New"/>
          <w:sz w:val="26"/>
          <w:szCs w:val="26"/>
          <w:lang w:bidi="th-TH"/>
        </w:rPr>
        <w:t xml:space="preserve">          </w:t>
      </w:r>
      <w:r w:rsidR="003B5997" w:rsidRPr="00780316">
        <w:rPr>
          <w:rFonts w:ascii="Angsana New" w:hAnsi="Angsana New" w:cs="Angsana New" w:hint="cs"/>
          <w:sz w:val="26"/>
          <w:szCs w:val="26"/>
          <w:cs/>
          <w:lang w:bidi="th-TH"/>
        </w:rPr>
        <w:t>ตามข้อสมมติฐานว่ากลุ่มบริษัทจะดำเนินงานอย่างต่อเนื่องนั้นเหมาะสมแล้ว</w:t>
      </w:r>
    </w:p>
    <w:p w14:paraId="31055EF0" w14:textId="77777777" w:rsidR="002B43F2" w:rsidRDefault="002B43F2" w:rsidP="00DC6857">
      <w:pPr>
        <w:spacing w:line="240" w:lineRule="atLeast"/>
        <w:rPr>
          <w:rFonts w:ascii="Angsana New" w:hAnsi="Angsana New" w:cstheme="minorBidi"/>
          <w:sz w:val="26"/>
          <w:szCs w:val="33"/>
          <w:lang w:bidi="th-TH"/>
        </w:rPr>
      </w:pPr>
    </w:p>
    <w:p w14:paraId="560853F1" w14:textId="77777777" w:rsidR="003F6088" w:rsidRPr="003F6088" w:rsidRDefault="003F6088" w:rsidP="00DC6857">
      <w:pPr>
        <w:spacing w:line="240" w:lineRule="atLeast"/>
        <w:rPr>
          <w:rFonts w:ascii="Angsana New" w:hAnsi="Angsana New" w:cstheme="minorBidi"/>
          <w:sz w:val="26"/>
          <w:szCs w:val="33"/>
          <w:lang w:bidi="th-TH"/>
        </w:rPr>
      </w:pPr>
    </w:p>
    <w:p w14:paraId="0A133E97" w14:textId="77777777" w:rsidR="003F6088" w:rsidRDefault="003F6088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137F086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</w:rPr>
        <w:t>(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6F517B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บริษัท </w:t>
      </w:r>
      <w:proofErr w:type="spellStart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เคอร์ </w:t>
      </w:r>
      <w:proofErr w:type="spellStart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ลี่ ออดิท แอนด์ </w:t>
      </w:r>
      <w:proofErr w:type="spellStart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 เซอร์วิสเซส (ประเทศไทย) จำกัด</w:t>
      </w:r>
    </w:p>
    <w:p w14:paraId="38BF5ADB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4116B530" w:rsidR="004D047A" w:rsidRPr="00A4170E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0617D9">
        <w:rPr>
          <w:rFonts w:ascii="Angsana New" w:hAnsi="Angsana New" w:cs="Angsana New"/>
          <w:sz w:val="26"/>
          <w:szCs w:val="26"/>
          <w:lang w:bidi="th-TH"/>
        </w:rPr>
        <w:t>7</w:t>
      </w:r>
      <w:r w:rsidR="00A4170E" w:rsidRPr="00A4170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743006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A4170E" w:rsidRPr="00A4170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20654" w:rsidRPr="00A4170E">
        <w:rPr>
          <w:rFonts w:ascii="Angsana New" w:hAnsi="Angsana New" w:cs="Angsana New"/>
          <w:sz w:val="26"/>
          <w:szCs w:val="26"/>
          <w:lang w:bidi="th-TH"/>
        </w:rPr>
        <w:t>2568</w:t>
      </w:r>
    </w:p>
    <w:sectPr w:rsidR="004D047A" w:rsidRPr="00A4170E" w:rsidSect="00A2768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17A2" w14:textId="77777777" w:rsidR="00974C26" w:rsidRDefault="00974C26" w:rsidP="006D3290">
      <w:r>
        <w:separator/>
      </w:r>
    </w:p>
  </w:endnote>
  <w:endnote w:type="continuationSeparator" w:id="0">
    <w:p w14:paraId="0D1DEBE8" w14:textId="77777777" w:rsidR="00974C26" w:rsidRDefault="00974C26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2D390" w14:textId="77777777" w:rsidR="00974C26" w:rsidRDefault="00974C26" w:rsidP="006D3290">
      <w:r>
        <w:separator/>
      </w:r>
    </w:p>
  </w:footnote>
  <w:footnote w:type="continuationSeparator" w:id="0">
    <w:p w14:paraId="0C8D8D1D" w14:textId="77777777" w:rsidR="00974C26" w:rsidRDefault="00974C26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7527"/>
    <w:rsid w:val="000617D9"/>
    <w:rsid w:val="00071710"/>
    <w:rsid w:val="0007341C"/>
    <w:rsid w:val="00090533"/>
    <w:rsid w:val="00094D37"/>
    <w:rsid w:val="000A3CFB"/>
    <w:rsid w:val="000A652D"/>
    <w:rsid w:val="000B12FA"/>
    <w:rsid w:val="000B1C89"/>
    <w:rsid w:val="000B3621"/>
    <w:rsid w:val="000B7212"/>
    <w:rsid w:val="000C06FC"/>
    <w:rsid w:val="000C0E30"/>
    <w:rsid w:val="000D018C"/>
    <w:rsid w:val="000D0A5C"/>
    <w:rsid w:val="000E1ED0"/>
    <w:rsid w:val="000F2BE2"/>
    <w:rsid w:val="000F47F1"/>
    <w:rsid w:val="000F51FB"/>
    <w:rsid w:val="00100863"/>
    <w:rsid w:val="001126E4"/>
    <w:rsid w:val="00116EC3"/>
    <w:rsid w:val="001222F2"/>
    <w:rsid w:val="0012448F"/>
    <w:rsid w:val="00130FF8"/>
    <w:rsid w:val="00137980"/>
    <w:rsid w:val="00144D92"/>
    <w:rsid w:val="00155867"/>
    <w:rsid w:val="00156F02"/>
    <w:rsid w:val="00163D10"/>
    <w:rsid w:val="00166B9A"/>
    <w:rsid w:val="00174778"/>
    <w:rsid w:val="0017701B"/>
    <w:rsid w:val="001826B4"/>
    <w:rsid w:val="001919B2"/>
    <w:rsid w:val="001955E3"/>
    <w:rsid w:val="001B0E49"/>
    <w:rsid w:val="001B3843"/>
    <w:rsid w:val="001C2E4D"/>
    <w:rsid w:val="001D0666"/>
    <w:rsid w:val="001D3FAD"/>
    <w:rsid w:val="001F4AB6"/>
    <w:rsid w:val="00215181"/>
    <w:rsid w:val="0022620E"/>
    <w:rsid w:val="00236290"/>
    <w:rsid w:val="002370B8"/>
    <w:rsid w:val="002449C7"/>
    <w:rsid w:val="00261C53"/>
    <w:rsid w:val="002620A7"/>
    <w:rsid w:val="0026489E"/>
    <w:rsid w:val="002705F0"/>
    <w:rsid w:val="002758B7"/>
    <w:rsid w:val="00281338"/>
    <w:rsid w:val="002A5A7A"/>
    <w:rsid w:val="002A72FE"/>
    <w:rsid w:val="002B193F"/>
    <w:rsid w:val="002B43F2"/>
    <w:rsid w:val="002B7FAE"/>
    <w:rsid w:val="002D241D"/>
    <w:rsid w:val="002D29CE"/>
    <w:rsid w:val="002D4344"/>
    <w:rsid w:val="002E5667"/>
    <w:rsid w:val="002F44CB"/>
    <w:rsid w:val="002F4735"/>
    <w:rsid w:val="00300BB8"/>
    <w:rsid w:val="00300DAF"/>
    <w:rsid w:val="003110C6"/>
    <w:rsid w:val="0031342B"/>
    <w:rsid w:val="00352177"/>
    <w:rsid w:val="00352667"/>
    <w:rsid w:val="0036568A"/>
    <w:rsid w:val="00366AE9"/>
    <w:rsid w:val="00371CC0"/>
    <w:rsid w:val="00376D7E"/>
    <w:rsid w:val="00382F22"/>
    <w:rsid w:val="00383AEB"/>
    <w:rsid w:val="003906E2"/>
    <w:rsid w:val="003924A4"/>
    <w:rsid w:val="00395004"/>
    <w:rsid w:val="003A0C2A"/>
    <w:rsid w:val="003A4C29"/>
    <w:rsid w:val="003B00AF"/>
    <w:rsid w:val="003B5997"/>
    <w:rsid w:val="003B6A36"/>
    <w:rsid w:val="003B77EE"/>
    <w:rsid w:val="003C222F"/>
    <w:rsid w:val="003C59B1"/>
    <w:rsid w:val="003D0E1E"/>
    <w:rsid w:val="003D1C67"/>
    <w:rsid w:val="003E2A76"/>
    <w:rsid w:val="003E644A"/>
    <w:rsid w:val="003E69F5"/>
    <w:rsid w:val="003E7AE7"/>
    <w:rsid w:val="003F1373"/>
    <w:rsid w:val="003F1FE5"/>
    <w:rsid w:val="003F219D"/>
    <w:rsid w:val="003F6088"/>
    <w:rsid w:val="00414099"/>
    <w:rsid w:val="004163E9"/>
    <w:rsid w:val="00416B4D"/>
    <w:rsid w:val="00421302"/>
    <w:rsid w:val="0042242D"/>
    <w:rsid w:val="0042714D"/>
    <w:rsid w:val="00430211"/>
    <w:rsid w:val="00430318"/>
    <w:rsid w:val="00431CA0"/>
    <w:rsid w:val="00441272"/>
    <w:rsid w:val="00441454"/>
    <w:rsid w:val="00442749"/>
    <w:rsid w:val="0044311C"/>
    <w:rsid w:val="00452C42"/>
    <w:rsid w:val="00463E55"/>
    <w:rsid w:val="00481E56"/>
    <w:rsid w:val="0048460F"/>
    <w:rsid w:val="00496752"/>
    <w:rsid w:val="004A65E3"/>
    <w:rsid w:val="004B1F5C"/>
    <w:rsid w:val="004C5DB8"/>
    <w:rsid w:val="004C7D71"/>
    <w:rsid w:val="004D047A"/>
    <w:rsid w:val="004F21D2"/>
    <w:rsid w:val="00501A63"/>
    <w:rsid w:val="00511CCF"/>
    <w:rsid w:val="005129C6"/>
    <w:rsid w:val="00517891"/>
    <w:rsid w:val="0052560A"/>
    <w:rsid w:val="005347A8"/>
    <w:rsid w:val="00536CAF"/>
    <w:rsid w:val="00544508"/>
    <w:rsid w:val="00545B02"/>
    <w:rsid w:val="0055011F"/>
    <w:rsid w:val="005525BE"/>
    <w:rsid w:val="0056203F"/>
    <w:rsid w:val="00573C81"/>
    <w:rsid w:val="005753AA"/>
    <w:rsid w:val="00582E61"/>
    <w:rsid w:val="00593CE7"/>
    <w:rsid w:val="00594BEB"/>
    <w:rsid w:val="005954FB"/>
    <w:rsid w:val="005B0E11"/>
    <w:rsid w:val="005B2532"/>
    <w:rsid w:val="005B4630"/>
    <w:rsid w:val="005D168D"/>
    <w:rsid w:val="005E1858"/>
    <w:rsid w:val="005F35DE"/>
    <w:rsid w:val="005F4602"/>
    <w:rsid w:val="005F7199"/>
    <w:rsid w:val="00603FCD"/>
    <w:rsid w:val="0061435D"/>
    <w:rsid w:val="006232FB"/>
    <w:rsid w:val="006338B4"/>
    <w:rsid w:val="0063492D"/>
    <w:rsid w:val="00636FA1"/>
    <w:rsid w:val="006432C9"/>
    <w:rsid w:val="0065134B"/>
    <w:rsid w:val="0065586A"/>
    <w:rsid w:val="006623DA"/>
    <w:rsid w:val="00665E8F"/>
    <w:rsid w:val="0066606E"/>
    <w:rsid w:val="00667132"/>
    <w:rsid w:val="0067054D"/>
    <w:rsid w:val="006755AE"/>
    <w:rsid w:val="00675B42"/>
    <w:rsid w:val="0069632F"/>
    <w:rsid w:val="006A0410"/>
    <w:rsid w:val="006A0462"/>
    <w:rsid w:val="006A1518"/>
    <w:rsid w:val="006A1CC0"/>
    <w:rsid w:val="006B50E7"/>
    <w:rsid w:val="006B681C"/>
    <w:rsid w:val="006C1C82"/>
    <w:rsid w:val="006D2B76"/>
    <w:rsid w:val="006D3290"/>
    <w:rsid w:val="006D69CF"/>
    <w:rsid w:val="006D6E96"/>
    <w:rsid w:val="006E0067"/>
    <w:rsid w:val="006E2E4E"/>
    <w:rsid w:val="006F4919"/>
    <w:rsid w:val="006F517B"/>
    <w:rsid w:val="006F71BE"/>
    <w:rsid w:val="00710D73"/>
    <w:rsid w:val="00714393"/>
    <w:rsid w:val="00743006"/>
    <w:rsid w:val="00752D9D"/>
    <w:rsid w:val="00753544"/>
    <w:rsid w:val="0075680B"/>
    <w:rsid w:val="00760B54"/>
    <w:rsid w:val="0076674D"/>
    <w:rsid w:val="00780316"/>
    <w:rsid w:val="0078156E"/>
    <w:rsid w:val="0078354F"/>
    <w:rsid w:val="00785485"/>
    <w:rsid w:val="007930B3"/>
    <w:rsid w:val="007A1279"/>
    <w:rsid w:val="007B3271"/>
    <w:rsid w:val="007C0517"/>
    <w:rsid w:val="007D21FC"/>
    <w:rsid w:val="007E1BB0"/>
    <w:rsid w:val="007E7D2B"/>
    <w:rsid w:val="008003D6"/>
    <w:rsid w:val="00800D96"/>
    <w:rsid w:val="00801A1C"/>
    <w:rsid w:val="00803F09"/>
    <w:rsid w:val="00806C29"/>
    <w:rsid w:val="00817DB3"/>
    <w:rsid w:val="00822192"/>
    <w:rsid w:val="008362C0"/>
    <w:rsid w:val="008428C5"/>
    <w:rsid w:val="00844F8B"/>
    <w:rsid w:val="0084554D"/>
    <w:rsid w:val="00846817"/>
    <w:rsid w:val="00847C59"/>
    <w:rsid w:val="00856FDB"/>
    <w:rsid w:val="00865F9A"/>
    <w:rsid w:val="0087026D"/>
    <w:rsid w:val="008771CE"/>
    <w:rsid w:val="00877566"/>
    <w:rsid w:val="00880BE6"/>
    <w:rsid w:val="008A2E22"/>
    <w:rsid w:val="008B75A8"/>
    <w:rsid w:val="008C3C8D"/>
    <w:rsid w:val="008E1CE3"/>
    <w:rsid w:val="008E3596"/>
    <w:rsid w:val="008E53E7"/>
    <w:rsid w:val="008F1FD3"/>
    <w:rsid w:val="008F291B"/>
    <w:rsid w:val="009022C5"/>
    <w:rsid w:val="00902533"/>
    <w:rsid w:val="00916699"/>
    <w:rsid w:val="009236F2"/>
    <w:rsid w:val="00924270"/>
    <w:rsid w:val="00927478"/>
    <w:rsid w:val="00932895"/>
    <w:rsid w:val="00934906"/>
    <w:rsid w:val="00943C39"/>
    <w:rsid w:val="00954601"/>
    <w:rsid w:val="00956D35"/>
    <w:rsid w:val="00960C58"/>
    <w:rsid w:val="00964DAA"/>
    <w:rsid w:val="00974C26"/>
    <w:rsid w:val="009806F9"/>
    <w:rsid w:val="009858E1"/>
    <w:rsid w:val="009A619D"/>
    <w:rsid w:val="009B5F7F"/>
    <w:rsid w:val="009D285D"/>
    <w:rsid w:val="009D2FCA"/>
    <w:rsid w:val="009F6004"/>
    <w:rsid w:val="00A009F4"/>
    <w:rsid w:val="00A05535"/>
    <w:rsid w:val="00A066ED"/>
    <w:rsid w:val="00A10EFE"/>
    <w:rsid w:val="00A1195A"/>
    <w:rsid w:val="00A15D66"/>
    <w:rsid w:val="00A20654"/>
    <w:rsid w:val="00A24581"/>
    <w:rsid w:val="00A2768C"/>
    <w:rsid w:val="00A306F7"/>
    <w:rsid w:val="00A3493B"/>
    <w:rsid w:val="00A36E2D"/>
    <w:rsid w:val="00A37652"/>
    <w:rsid w:val="00A4170E"/>
    <w:rsid w:val="00A440EF"/>
    <w:rsid w:val="00A51CBE"/>
    <w:rsid w:val="00A54A79"/>
    <w:rsid w:val="00A62F5A"/>
    <w:rsid w:val="00A636E9"/>
    <w:rsid w:val="00A6716D"/>
    <w:rsid w:val="00A70DC8"/>
    <w:rsid w:val="00A80B22"/>
    <w:rsid w:val="00A83744"/>
    <w:rsid w:val="00A83BC4"/>
    <w:rsid w:val="00AA2CB3"/>
    <w:rsid w:val="00AA675C"/>
    <w:rsid w:val="00AB3843"/>
    <w:rsid w:val="00AC05EC"/>
    <w:rsid w:val="00AD20EC"/>
    <w:rsid w:val="00AE0A75"/>
    <w:rsid w:val="00AE1634"/>
    <w:rsid w:val="00AE35F2"/>
    <w:rsid w:val="00AE4811"/>
    <w:rsid w:val="00AE739C"/>
    <w:rsid w:val="00AF05C6"/>
    <w:rsid w:val="00AF4705"/>
    <w:rsid w:val="00B031E6"/>
    <w:rsid w:val="00B134B1"/>
    <w:rsid w:val="00B255A1"/>
    <w:rsid w:val="00B44794"/>
    <w:rsid w:val="00B537E2"/>
    <w:rsid w:val="00B5428E"/>
    <w:rsid w:val="00B554C3"/>
    <w:rsid w:val="00B56623"/>
    <w:rsid w:val="00B60760"/>
    <w:rsid w:val="00B6585D"/>
    <w:rsid w:val="00B66C4E"/>
    <w:rsid w:val="00B76DBF"/>
    <w:rsid w:val="00BB0C70"/>
    <w:rsid w:val="00BB1AD1"/>
    <w:rsid w:val="00BC1C1F"/>
    <w:rsid w:val="00BF496E"/>
    <w:rsid w:val="00BF5CF8"/>
    <w:rsid w:val="00C21DBD"/>
    <w:rsid w:val="00C23D4F"/>
    <w:rsid w:val="00C2497C"/>
    <w:rsid w:val="00C25490"/>
    <w:rsid w:val="00C4089A"/>
    <w:rsid w:val="00C409F9"/>
    <w:rsid w:val="00C427A0"/>
    <w:rsid w:val="00C505E7"/>
    <w:rsid w:val="00C51276"/>
    <w:rsid w:val="00C62E3A"/>
    <w:rsid w:val="00C71C20"/>
    <w:rsid w:val="00C76CDE"/>
    <w:rsid w:val="00C81773"/>
    <w:rsid w:val="00C82909"/>
    <w:rsid w:val="00C84575"/>
    <w:rsid w:val="00C84C8B"/>
    <w:rsid w:val="00C85BCD"/>
    <w:rsid w:val="00C877A7"/>
    <w:rsid w:val="00C942FF"/>
    <w:rsid w:val="00C94608"/>
    <w:rsid w:val="00C94AF2"/>
    <w:rsid w:val="00C97724"/>
    <w:rsid w:val="00CA3578"/>
    <w:rsid w:val="00CA5A82"/>
    <w:rsid w:val="00CB0483"/>
    <w:rsid w:val="00CB5A81"/>
    <w:rsid w:val="00CC216A"/>
    <w:rsid w:val="00CD02BA"/>
    <w:rsid w:val="00CF0DB8"/>
    <w:rsid w:val="00CF2613"/>
    <w:rsid w:val="00D02C2D"/>
    <w:rsid w:val="00D02C49"/>
    <w:rsid w:val="00D069C1"/>
    <w:rsid w:val="00D06FFA"/>
    <w:rsid w:val="00D23B58"/>
    <w:rsid w:val="00D25457"/>
    <w:rsid w:val="00D259A1"/>
    <w:rsid w:val="00D26308"/>
    <w:rsid w:val="00D31CB5"/>
    <w:rsid w:val="00D45321"/>
    <w:rsid w:val="00D457C1"/>
    <w:rsid w:val="00D60058"/>
    <w:rsid w:val="00D67A48"/>
    <w:rsid w:val="00D72F72"/>
    <w:rsid w:val="00D820F8"/>
    <w:rsid w:val="00D858D4"/>
    <w:rsid w:val="00D935D2"/>
    <w:rsid w:val="00D97E4D"/>
    <w:rsid w:val="00DA50E8"/>
    <w:rsid w:val="00DB409A"/>
    <w:rsid w:val="00DB74FC"/>
    <w:rsid w:val="00DC4E12"/>
    <w:rsid w:val="00DC4ECC"/>
    <w:rsid w:val="00DC6857"/>
    <w:rsid w:val="00DD3836"/>
    <w:rsid w:val="00DD4388"/>
    <w:rsid w:val="00DD6A03"/>
    <w:rsid w:val="00DE4BB9"/>
    <w:rsid w:val="00DF01C5"/>
    <w:rsid w:val="00DF04AB"/>
    <w:rsid w:val="00DF7B28"/>
    <w:rsid w:val="00E00D44"/>
    <w:rsid w:val="00E0103C"/>
    <w:rsid w:val="00E0475C"/>
    <w:rsid w:val="00E141FA"/>
    <w:rsid w:val="00E171C9"/>
    <w:rsid w:val="00E2569F"/>
    <w:rsid w:val="00E31D92"/>
    <w:rsid w:val="00E332C8"/>
    <w:rsid w:val="00E34C40"/>
    <w:rsid w:val="00E361BA"/>
    <w:rsid w:val="00E41BE3"/>
    <w:rsid w:val="00E41E59"/>
    <w:rsid w:val="00E447B4"/>
    <w:rsid w:val="00E457C4"/>
    <w:rsid w:val="00E52A74"/>
    <w:rsid w:val="00E55804"/>
    <w:rsid w:val="00E7029F"/>
    <w:rsid w:val="00E84B08"/>
    <w:rsid w:val="00E872EB"/>
    <w:rsid w:val="00E877DA"/>
    <w:rsid w:val="00EA2EE5"/>
    <w:rsid w:val="00EB317F"/>
    <w:rsid w:val="00EB32A8"/>
    <w:rsid w:val="00EB4288"/>
    <w:rsid w:val="00EC3174"/>
    <w:rsid w:val="00EC3EB2"/>
    <w:rsid w:val="00ED13A3"/>
    <w:rsid w:val="00EE013E"/>
    <w:rsid w:val="00EF36FC"/>
    <w:rsid w:val="00EF6470"/>
    <w:rsid w:val="00F14F40"/>
    <w:rsid w:val="00F1576C"/>
    <w:rsid w:val="00F15FF6"/>
    <w:rsid w:val="00F16731"/>
    <w:rsid w:val="00F20628"/>
    <w:rsid w:val="00F3117E"/>
    <w:rsid w:val="00F31D17"/>
    <w:rsid w:val="00F330A8"/>
    <w:rsid w:val="00F468FD"/>
    <w:rsid w:val="00F51F75"/>
    <w:rsid w:val="00F660B6"/>
    <w:rsid w:val="00F737BE"/>
    <w:rsid w:val="00F82982"/>
    <w:rsid w:val="00F83C7A"/>
    <w:rsid w:val="00F950D9"/>
    <w:rsid w:val="00F95F80"/>
    <w:rsid w:val="00FA0302"/>
    <w:rsid w:val="00FA29A5"/>
    <w:rsid w:val="00FA3884"/>
    <w:rsid w:val="00FA4C92"/>
    <w:rsid w:val="00FB15CC"/>
    <w:rsid w:val="00FB2402"/>
    <w:rsid w:val="00FB38B8"/>
    <w:rsid w:val="00FB6851"/>
    <w:rsid w:val="00FD6111"/>
    <w:rsid w:val="00FE705D"/>
    <w:rsid w:val="00FF1C69"/>
    <w:rsid w:val="00FF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99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CB04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538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WB</cp:lastModifiedBy>
  <cp:revision>130</cp:revision>
  <cp:lastPrinted>2025-04-28T06:55:00Z</cp:lastPrinted>
  <dcterms:created xsi:type="dcterms:W3CDTF">2019-11-04T06:52:00Z</dcterms:created>
  <dcterms:modified xsi:type="dcterms:W3CDTF">2025-10-28T02:00:00Z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